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2F0C1634" w14:textId="77777777" w:rsidTr="00B06A4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3BAC15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55A80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CADB52A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1CE7A33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BC8BC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4C192E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36ECE28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B96F0B" w:rsidRPr="00BA3B87" w14:paraId="78648946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6CF773" w14:textId="77777777" w:rsidR="00B96F0B" w:rsidRPr="008620B8" w:rsidRDefault="00B96F0B" w:rsidP="00B96F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5DF6C1" w14:textId="77777777" w:rsidR="00B96F0B" w:rsidRPr="00BA3B87" w:rsidRDefault="00B96F0B" w:rsidP="00B96F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D02D3F" w14:textId="77777777" w:rsidR="00B96F0B" w:rsidRPr="00BA3B87" w:rsidRDefault="00B96F0B" w:rsidP="00B96F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96F0B" w:rsidRPr="00BA3B87" w14:paraId="771B402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F335E5" w14:textId="77777777" w:rsidR="00B96F0B" w:rsidRPr="00BA3B87" w:rsidRDefault="00B96F0B" w:rsidP="00B96F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4676895" w14:textId="77777777" w:rsidR="00B96F0B" w:rsidRPr="00BA3B87" w:rsidRDefault="00B96F0B" w:rsidP="00B96F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240686" w14:textId="77777777" w:rsidR="00B96F0B" w:rsidRPr="00BA3B87" w:rsidRDefault="00B96F0B" w:rsidP="00B96F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E37E2" w:rsidRPr="00BA3B87" w14:paraId="55B627E3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7A2E80" w14:textId="77777777"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956E633" w14:textId="77777777"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CA1C8E" w14:textId="77777777"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E37E2" w:rsidRPr="00BA3B87" w14:paraId="16AAE3D2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250110" w14:textId="77777777"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EA6953C" w14:textId="77777777"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B7F124" w14:textId="77777777"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9E37E2" w:rsidRPr="00BA3B87" w14:paraId="171CB544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F2BECA" w14:textId="77777777"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8E1A81" w14:textId="77777777"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9BBFDF" w14:textId="77777777" w:rsidR="009E37E2" w:rsidRPr="00BA3B87" w:rsidRDefault="009E37E2" w:rsidP="009E37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</w:tr>
      <w:tr w:rsidR="009D3EA6" w:rsidRPr="00BA3B87" w14:paraId="00F8A4B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62B0B8" w14:textId="77777777"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C225378" w14:textId="77777777"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E8E728" w14:textId="77777777" w:rsidR="009D3EA6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D3EA6" w:rsidRPr="00BA3B87" w14:paraId="7026BE8C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D43A14" w14:textId="77777777" w:rsidR="009D3EA6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1C4E82F" w14:textId="77777777"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0C2CFC" w14:textId="77777777" w:rsidR="009D3EA6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9D3EA6" w:rsidRPr="00BA3B87" w14:paraId="119C787A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68FC7E" w14:textId="77777777" w:rsidR="009D3EA6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BAB3C85" w14:textId="77777777"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B6D9" w14:textId="77777777"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D3EA6" w:rsidRPr="00BA3B87" w14:paraId="0F902E76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C6AB66" w14:textId="77777777"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2AA420A" w14:textId="77777777"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B47F9C" w14:textId="77777777" w:rsidR="009D3EA6" w:rsidRPr="00BA3B87" w:rsidRDefault="009D3EA6" w:rsidP="009D3E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415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964D1" w:rsidRPr="00BA3B87" w14:paraId="687D7AA3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E7125E" w14:textId="61532814" w:rsidR="00F964D1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CB870FF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D3C01A" w14:textId="2649A263" w:rsidR="00F964D1" w:rsidRPr="00AD4150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964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ค่าความนิยมและสินทรัพย์ไม่มีตัวตน</w:t>
            </w:r>
          </w:p>
        </w:tc>
      </w:tr>
      <w:tr w:rsidR="00F964D1" w:rsidRPr="00BA3B87" w14:paraId="622007EA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530D7B" w14:textId="4E3565A3" w:rsidR="00F964D1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38EC64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D1A7D3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400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964D1" w:rsidRPr="00BA3B87" w14:paraId="226379C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DC9A0B" w14:textId="7189029E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70E390B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AF1272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964D1" w:rsidRPr="00BA3B87" w14:paraId="76489E6C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43475E" w14:textId="30365086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15C1F4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BEA18E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2C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การจำแนก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</w:t>
            </w:r>
          </w:p>
        </w:tc>
      </w:tr>
      <w:tr w:rsidR="00F964D1" w:rsidRPr="00BA3B87" w14:paraId="02085479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F28D45" w14:textId="2EBBF887" w:rsidR="00F964D1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22699C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3A3B79" w14:textId="77777777" w:rsidR="00F964D1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964D1" w:rsidRPr="00BA3B87" w14:paraId="57E357A8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9D4C53" w14:textId="7C3A1055" w:rsidR="00F964D1" w:rsidRPr="008620B8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185BFA1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156C2A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964D1" w:rsidRPr="00BA3B87" w14:paraId="217DA29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A69E0C" w14:textId="5A917D0C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0A2047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852F8A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964D1" w:rsidRPr="00BA3B87" w14:paraId="58F2B27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D446EF" w14:textId="1A770C0E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20B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9B2403A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56BF38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F964D1" w:rsidRPr="00BA3B87" w14:paraId="7DC6256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B65BDE" w14:textId="64162EA1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BEF5A84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70785C" w14:textId="27FEFAEA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964D1" w:rsidRPr="00BA3B87" w14:paraId="2FF9D16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94F0C7" w14:textId="4207C382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DE5C38F" w14:textId="77777777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8C0071" w14:textId="31423DB8" w:rsidR="00F964D1" w:rsidRPr="00BA3B87" w:rsidRDefault="00F964D1" w:rsidP="00F964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5264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มาตรฐานการรายงานทางการเงิน</w:t>
            </w:r>
            <w:r w:rsidRPr="0045264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ที่ยังไม่ได้ใช้</w:t>
            </w:r>
          </w:p>
        </w:tc>
      </w:tr>
      <w:tr w:rsidR="004118EE" w:rsidRPr="00BA3B87" w14:paraId="4413A9C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3AD62" w14:textId="42D6CF7F" w:rsidR="004118EE" w:rsidRDefault="0041424C" w:rsidP="004118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10F6B35" w14:textId="77777777" w:rsidR="004118EE" w:rsidRPr="00BA3B87" w:rsidRDefault="004118EE" w:rsidP="004118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90AB98" w14:textId="55468A98" w:rsidR="004118EE" w:rsidRDefault="004118EE" w:rsidP="004118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1DE455C2" w14:textId="77777777" w:rsidR="00661CC0" w:rsidRPr="00BA3B87" w:rsidRDefault="001940B5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661CC0" w:rsidRPr="00BA3B8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</w:t>
      </w:r>
      <w:r w:rsidR="00947788">
        <w:rPr>
          <w:rFonts w:ascii="Angsana New" w:hAnsi="Angsana New" w:hint="cs"/>
          <w:sz w:val="30"/>
          <w:szCs w:val="30"/>
          <w:cs/>
        </w:rPr>
        <w:t>น</w:t>
      </w:r>
      <w:r w:rsidR="00A05142">
        <w:rPr>
          <w:rFonts w:ascii="Angsana New" w:hAnsi="Angsana New" w:hint="cs"/>
          <w:sz w:val="30"/>
          <w:szCs w:val="30"/>
          <w:cs/>
        </w:rPr>
        <w:t>เ</w:t>
      </w:r>
      <w:r w:rsidR="00661CC0" w:rsidRPr="00BA3B87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7A30A9" w:rsidRPr="00BA3B87">
        <w:rPr>
          <w:rFonts w:ascii="Angsana New" w:hAnsi="Angsana New"/>
          <w:sz w:val="30"/>
          <w:szCs w:val="30"/>
          <w:cs/>
        </w:rPr>
        <w:t>ระหว่างกาล</w:t>
      </w:r>
      <w:r w:rsidR="00661CC0" w:rsidRPr="00BA3B87">
        <w:rPr>
          <w:rFonts w:ascii="Angsana New" w:hAnsi="Angsana New"/>
          <w:sz w:val="30"/>
          <w:szCs w:val="30"/>
          <w:cs/>
        </w:rPr>
        <w:t>นี้</w:t>
      </w:r>
    </w:p>
    <w:p w14:paraId="5BBAC36C" w14:textId="77777777" w:rsidR="00661CC0" w:rsidRPr="0019264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26E7FF2C" w14:textId="33B1A368" w:rsidR="00661CC0" w:rsidRPr="00BA3B87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</w:rPr>
        <w:tab/>
      </w:r>
      <w:r w:rsidRPr="00BD4906">
        <w:rPr>
          <w:rFonts w:ascii="Angsana New" w:hAnsi="Angsana New"/>
          <w:sz w:val="30"/>
          <w:szCs w:val="30"/>
          <w:cs/>
        </w:rPr>
        <w:t>งบการเงิน</w:t>
      </w:r>
      <w:r w:rsidR="00492A47" w:rsidRPr="00BD4906">
        <w:rPr>
          <w:rFonts w:ascii="Angsana New" w:hAnsi="Angsana New"/>
          <w:sz w:val="30"/>
          <w:szCs w:val="30"/>
          <w:cs/>
        </w:rPr>
        <w:t>ระหว่างกาล</w:t>
      </w:r>
      <w:r w:rsidR="00D2607B" w:rsidRPr="00BD4906">
        <w:rPr>
          <w:rFonts w:ascii="Angsana New" w:hAnsi="Angsana New"/>
          <w:sz w:val="30"/>
          <w:szCs w:val="30"/>
          <w:cs/>
        </w:rPr>
        <w:t>นี้</w:t>
      </w:r>
      <w:r w:rsidR="00A77D7D" w:rsidRPr="006E5817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นำเสนอเพื่อวัตถุประสงค์ของการรายงานเพื่อใช้ในประเทศ โดยจัดทำเป็นภาษาไทยและภาษาอังกฤษ และ</w:t>
      </w:r>
      <w:r w:rsidRPr="006E5817">
        <w:rPr>
          <w:rFonts w:ascii="Angsana New" w:hAnsi="Angsana New"/>
          <w:sz w:val="30"/>
          <w:szCs w:val="30"/>
          <w:cs/>
        </w:rPr>
        <w:t>ไ</w:t>
      </w:r>
      <w:r w:rsidRPr="00BA3B87">
        <w:rPr>
          <w:rFonts w:ascii="Angsana New" w:hAnsi="Angsana New"/>
          <w:sz w:val="30"/>
          <w:szCs w:val="30"/>
          <w:cs/>
        </w:rPr>
        <w:t>ด้รับอนุมัติ</w:t>
      </w:r>
      <w:r w:rsidR="00492A47" w:rsidRPr="00BA3B87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BA3B87">
        <w:rPr>
          <w:rFonts w:ascii="Angsana New" w:hAnsi="Angsana New"/>
          <w:sz w:val="30"/>
          <w:szCs w:val="30"/>
          <w:cs/>
        </w:rPr>
        <w:t>จาก</w:t>
      </w:r>
      <w:r w:rsidR="006A5927" w:rsidRPr="00BA3B87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BA3B87">
        <w:rPr>
          <w:rFonts w:ascii="Angsana New" w:hAnsi="Angsana New"/>
          <w:sz w:val="30"/>
          <w:szCs w:val="30"/>
          <w:cs/>
        </w:rPr>
        <w:t>เมื่อ</w:t>
      </w:r>
      <w:r w:rsidR="008704F5" w:rsidRPr="00BA3B87">
        <w:rPr>
          <w:rFonts w:ascii="Angsana New" w:hAnsi="Angsana New"/>
          <w:sz w:val="30"/>
          <w:szCs w:val="30"/>
          <w:cs/>
        </w:rPr>
        <w:t>วันที่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="006D7D43" w:rsidRPr="004118EE">
        <w:rPr>
          <w:rFonts w:ascii="Angsana New" w:hAnsi="Angsana New"/>
          <w:sz w:val="30"/>
          <w:szCs w:val="30"/>
        </w:rPr>
        <w:t>5</w:t>
      </w:r>
      <w:r w:rsidR="004954B8" w:rsidRPr="004118EE">
        <w:rPr>
          <w:rFonts w:ascii="Angsana New" w:hAnsi="Angsana New" w:hint="cs"/>
          <w:sz w:val="30"/>
          <w:szCs w:val="30"/>
          <w:cs/>
        </w:rPr>
        <w:t xml:space="preserve"> </w:t>
      </w:r>
      <w:r w:rsidR="006D7D43" w:rsidRPr="004118EE">
        <w:rPr>
          <w:rFonts w:ascii="Angsana New" w:hAnsi="Angsana New" w:hint="cs"/>
          <w:sz w:val="30"/>
          <w:szCs w:val="30"/>
          <w:cs/>
        </w:rPr>
        <w:t>พฤศจิกายน</w:t>
      </w:r>
      <w:r w:rsidR="004954B8" w:rsidRPr="004118EE">
        <w:rPr>
          <w:rFonts w:ascii="Angsana New" w:hAnsi="Angsana New" w:hint="cs"/>
          <w:sz w:val="30"/>
          <w:szCs w:val="30"/>
          <w:cs/>
        </w:rPr>
        <w:t xml:space="preserve"> </w:t>
      </w:r>
      <w:r w:rsidR="003D4C30" w:rsidRPr="004118EE">
        <w:rPr>
          <w:rFonts w:ascii="Angsana New" w:hAnsi="Angsana New" w:hint="cs"/>
          <w:sz w:val="30"/>
          <w:szCs w:val="30"/>
        </w:rPr>
        <w:t>2562</w:t>
      </w:r>
    </w:p>
    <w:p w14:paraId="2D34F4E8" w14:textId="77777777" w:rsidR="00203AF5" w:rsidRPr="0019264D" w:rsidRDefault="00203AF5" w:rsidP="00575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jc w:val="thaiDistribute"/>
        <w:rPr>
          <w:rFonts w:ascii="Angsana New" w:hAnsi="Angsana New"/>
        </w:rPr>
      </w:pPr>
    </w:p>
    <w:p w14:paraId="63A42B6A" w14:textId="77777777" w:rsidR="00636223" w:rsidRDefault="00636223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p w14:paraId="2C22781F" w14:textId="77777777" w:rsidR="00636223" w:rsidRPr="0019264D" w:rsidRDefault="00636223" w:rsidP="00636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</w:p>
    <w:p w14:paraId="41670558" w14:textId="77777777" w:rsidR="00636223" w:rsidRPr="003E7076" w:rsidRDefault="00636223" w:rsidP="009F3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3E7076">
        <w:rPr>
          <w:rFonts w:ascii="Angsana New" w:hAnsi="Angsana New"/>
          <w:sz w:val="30"/>
          <w:szCs w:val="30"/>
        </w:rPr>
        <w:t>“</w:t>
      </w:r>
      <w:r w:rsidRPr="003E7076">
        <w:rPr>
          <w:rFonts w:ascii="Angsana New" w:hAnsi="Angsana New"/>
          <w:sz w:val="30"/>
          <w:szCs w:val="30"/>
          <w:cs/>
        </w:rPr>
        <w:t>กลุ่มบริษัท</w:t>
      </w:r>
      <w:r w:rsidRPr="003E7076">
        <w:rPr>
          <w:rFonts w:ascii="Angsana New" w:hAnsi="Angsana New"/>
          <w:sz w:val="30"/>
          <w:szCs w:val="30"/>
        </w:rPr>
        <w:t>”</w:t>
      </w:r>
      <w:r w:rsidRPr="003E7076">
        <w:rPr>
          <w:rFonts w:ascii="Angsana New" w:hAnsi="Angsana New"/>
          <w:sz w:val="30"/>
          <w:szCs w:val="30"/>
          <w:cs/>
        </w:rPr>
        <w:t>) ดำเนินธุรกิจหลักในธุรกิจการค้าก๊าซทางสถานีบริการก๊าซธรรมชาติ</w:t>
      </w:r>
      <w:r w:rsidR="009957FB">
        <w:rPr>
          <w:rFonts w:ascii="Angsana New" w:hAnsi="Angsana New" w:hint="cs"/>
          <w:sz w:val="30"/>
          <w:szCs w:val="30"/>
          <w:cs/>
        </w:rPr>
        <w:t xml:space="preserve"> รถยนต์และชิ้นส่วนอะไหล่ และโรงไฟฟ้าพลังงานแสงอาทิตย์</w:t>
      </w:r>
    </w:p>
    <w:p w14:paraId="2844D0C5" w14:textId="77777777" w:rsidR="00636223" w:rsidRPr="0019264D" w:rsidRDefault="00636223" w:rsidP="00636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309DA33" w14:textId="77777777" w:rsidR="00661CC0" w:rsidRPr="00BA3B87" w:rsidRDefault="002D761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3B8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C04BF0D" w14:textId="77777777" w:rsidR="00661CC0" w:rsidRPr="0019264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3D223E8C" w14:textId="77777777" w:rsidR="00A41C1A" w:rsidRPr="00C11916" w:rsidRDefault="00A41C1A" w:rsidP="00A41C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  <w:r w:rsidRPr="007574C2">
        <w:rPr>
          <w:rFonts w:ascii="Angsana New" w:hAnsi="Angsana New"/>
          <w:i/>
          <w:iCs/>
          <w:sz w:val="30"/>
          <w:szCs w:val="30"/>
          <w:cs/>
        </w:rPr>
        <w:t>(ก)</w:t>
      </w:r>
      <w:r w:rsidRPr="007574C2">
        <w:rPr>
          <w:rFonts w:ascii="Angsana New" w:hAnsi="Angsana New"/>
          <w:i/>
          <w:iCs/>
          <w:sz w:val="30"/>
          <w:szCs w:val="30"/>
          <w:cs/>
        </w:rPr>
        <w:tab/>
      </w:r>
      <w:r w:rsidRPr="00C11916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65C65F1E" w14:textId="77777777" w:rsidR="002D7611" w:rsidRPr="0019264D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</w:rPr>
      </w:pPr>
    </w:p>
    <w:p w14:paraId="063BEF13" w14:textId="420D0495" w:rsidR="00203AF5" w:rsidRDefault="002A5327" w:rsidP="002A5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532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44F51F7" w14:textId="77777777" w:rsidR="002A5327" w:rsidRPr="0019264D" w:rsidRDefault="002A5327" w:rsidP="002A5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highlight w:val="cyan"/>
        </w:rPr>
      </w:pPr>
    </w:p>
    <w:p w14:paraId="32085510" w14:textId="77777777" w:rsidR="00203AF5" w:rsidRDefault="00203AF5" w:rsidP="0020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="003D4C30">
        <w:rPr>
          <w:rFonts w:ascii="Angsana New" w:hAnsi="Angsana New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งบการเงิน</w:t>
      </w:r>
      <w:r w:rsidRPr="006E5817">
        <w:rPr>
          <w:rFonts w:ascii="Angsana New" w:hAnsi="Angsana New" w:hint="cs"/>
          <w:sz w:val="30"/>
          <w:szCs w:val="30"/>
          <w:cs/>
        </w:rPr>
        <w:t>นี้มิ</w:t>
      </w:r>
      <w:r w:rsidRPr="00BA3B87">
        <w:rPr>
          <w:rFonts w:ascii="Angsana New" w:hAnsi="Angsana New"/>
          <w:sz w:val="30"/>
          <w:szCs w:val="30"/>
          <w:cs/>
        </w:rPr>
        <w:t>ได้รวมข้อมูล</w:t>
      </w:r>
      <w:r w:rsidRPr="00ED0582">
        <w:rPr>
          <w:rFonts w:ascii="Angsana New" w:hAnsi="Angsana New"/>
          <w:sz w:val="30"/>
          <w:szCs w:val="30"/>
          <w:cs/>
        </w:rPr>
        <w:t>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</w:t>
      </w:r>
      <w:r w:rsidRPr="00E25F39">
        <w:rPr>
          <w:rFonts w:ascii="Angsana New" w:hAnsi="Angsana New"/>
          <w:spacing w:val="-2"/>
          <w:sz w:val="30"/>
          <w:szCs w:val="30"/>
          <w:cs/>
        </w:rPr>
        <w:t>นการณ์ใหม่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25F39">
        <w:rPr>
          <w:rFonts w:ascii="Angsana New" w:hAnsi="Angsana New"/>
          <w:spacing w:val="-2"/>
          <w:sz w:val="30"/>
          <w:szCs w:val="30"/>
          <w:cs/>
        </w:rPr>
        <w:t>ๆ เพื่อไม่ให้ซ้ำซ้อนกับข้อมูลที่ได้เคยนำเสนอรายงานไป</w:t>
      </w:r>
      <w:r w:rsidRPr="00BA3B87">
        <w:rPr>
          <w:rFonts w:ascii="Angsana New" w:hAnsi="Angsana New"/>
          <w:sz w:val="30"/>
          <w:szCs w:val="30"/>
          <w:cs/>
        </w:rPr>
        <w:t xml:space="preserve">แล้ว </w:t>
      </w:r>
      <w:r w:rsidRPr="00E25F39">
        <w:rPr>
          <w:rFonts w:ascii="Angsana New" w:hAnsi="Angsana New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>
        <w:rPr>
          <w:rFonts w:ascii="Angsana New" w:hAnsi="Angsana New" w:hint="cs"/>
          <w:spacing w:val="-2"/>
          <w:sz w:val="30"/>
          <w:szCs w:val="30"/>
          <w:cs/>
        </w:rPr>
        <w:t>ของบริษัทและบริษัทย่อย</w:t>
      </w:r>
      <w:r w:rsidRPr="00E25F39">
        <w:rPr>
          <w:rFonts w:ascii="Angsana New" w:hAnsi="Angsana New"/>
          <w:spacing w:val="-2"/>
          <w:sz w:val="30"/>
          <w:szCs w:val="30"/>
          <w:cs/>
        </w:rPr>
        <w:t>สำหรับปีสิ้นสุด</w:t>
      </w:r>
      <w:r w:rsidRPr="00BA3B87">
        <w:rPr>
          <w:rFonts w:ascii="Angsana New" w:hAnsi="Angsana New"/>
          <w:sz w:val="30"/>
          <w:szCs w:val="30"/>
          <w:cs/>
        </w:rPr>
        <w:t xml:space="preserve">วันที่ </w:t>
      </w:r>
      <w:r w:rsidR="003D4C30">
        <w:rPr>
          <w:rFonts w:ascii="Angsana New" w:hAnsi="Angsana New"/>
          <w:sz w:val="30"/>
          <w:szCs w:val="30"/>
          <w:cs/>
        </w:rPr>
        <w:t xml:space="preserve">       </w:t>
      </w:r>
      <w:r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</w:p>
    <w:p w14:paraId="04B4029C" w14:textId="77777777" w:rsidR="00A41C1A" w:rsidRPr="001B2741" w:rsidRDefault="00A41C1A" w:rsidP="0020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08D4CC34" w14:textId="77777777" w:rsidR="00A41C1A" w:rsidRPr="00BA3B87" w:rsidRDefault="00A41C1A" w:rsidP="00A41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BA1E52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A1E52">
        <w:rPr>
          <w:rFonts w:ascii="Angsana New" w:hAnsi="Angsana New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ab/>
      </w:r>
      <w:r w:rsidRPr="00F03063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F03063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และนโยบายการบัญชี</w:t>
      </w:r>
    </w:p>
    <w:p w14:paraId="66AA9CD6" w14:textId="77777777" w:rsidR="00203AF5" w:rsidRPr="0019264D" w:rsidRDefault="00203AF5" w:rsidP="0020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highlight w:val="cyan"/>
          <w:cs/>
        </w:rPr>
      </w:pPr>
    </w:p>
    <w:p w14:paraId="3A4FB58E" w14:textId="77777777" w:rsidR="00A41C1A" w:rsidRPr="00A41C1A" w:rsidRDefault="00A41C1A" w:rsidP="00A41C1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1C1A">
        <w:rPr>
          <w:rFonts w:ascii="Angsana New" w:hAnsi="Angsana New"/>
          <w:sz w:val="30"/>
          <w:szCs w:val="30"/>
          <w:cs/>
        </w:rPr>
        <w:t>ในการจัดทำ</w:t>
      </w:r>
      <w:r w:rsidRPr="00A41C1A">
        <w:rPr>
          <w:rFonts w:ascii="Angsana New" w:hAnsi="Angsana New" w:hint="cs"/>
          <w:sz w:val="30"/>
          <w:szCs w:val="30"/>
          <w:cs/>
        </w:rPr>
        <w:t>งบ</w:t>
      </w:r>
      <w:r w:rsidRPr="00A41C1A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</w:t>
      </w:r>
      <w:r w:rsidRPr="00A41C1A">
        <w:rPr>
          <w:rFonts w:ascii="Angsana New" w:hAnsi="Angsana New"/>
          <w:sz w:val="30"/>
          <w:szCs w:val="30"/>
          <w:cs/>
        </w:rPr>
        <w:lastRenderedPageBreak/>
        <w:t>ัญชีของกลุ่มบริษัท</w:t>
      </w:r>
      <w:r w:rsidRPr="00A41C1A">
        <w:rPr>
          <w:rFonts w:ascii="Angsana New" w:hAnsi="Angsana New" w:hint="cs"/>
          <w:sz w:val="30"/>
          <w:szCs w:val="30"/>
          <w:cs/>
        </w:rPr>
        <w:t xml:space="preserve"> </w:t>
      </w:r>
      <w:r w:rsidRPr="00A41C1A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A41C1A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A41C1A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A41C1A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A41C1A">
        <w:rPr>
          <w:rFonts w:ascii="Angsana New" w:hAnsi="Angsana New"/>
          <w:sz w:val="30"/>
          <w:szCs w:val="30"/>
          <w:cs/>
        </w:rPr>
        <w:t>นั้น</w:t>
      </w:r>
      <w:r w:rsidRPr="00A41C1A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A41C1A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A41C1A">
        <w:rPr>
          <w:rFonts w:ascii="Angsana New" w:hAnsi="Angsana New"/>
          <w:sz w:val="30"/>
          <w:szCs w:val="30"/>
        </w:rPr>
        <w:t xml:space="preserve">31 </w:t>
      </w:r>
      <w:r w:rsidRPr="00A41C1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41C1A">
        <w:rPr>
          <w:rFonts w:ascii="Angsana New" w:hAnsi="Angsana New"/>
          <w:sz w:val="30"/>
          <w:szCs w:val="30"/>
        </w:rPr>
        <w:t>2561</w:t>
      </w:r>
      <w:r w:rsidRPr="00A41C1A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A41C1A">
        <w:rPr>
          <w:rFonts w:ascii="Angsana New" w:hAnsi="Angsana New"/>
          <w:sz w:val="30"/>
          <w:szCs w:val="30"/>
          <w:cs/>
        </w:rPr>
        <w:t>าร</w:t>
      </w:r>
      <w:r w:rsidRPr="00A41C1A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A41C1A">
        <w:rPr>
          <w:rFonts w:ascii="Angsana New" w:hAnsi="Angsana New"/>
          <w:sz w:val="30"/>
          <w:szCs w:val="30"/>
          <w:cs/>
        </w:rPr>
        <w:t>ใช้</w:t>
      </w:r>
      <w:r w:rsidRPr="00A41C1A">
        <w:rPr>
          <w:rFonts w:ascii="Angsana New" w:hAnsi="Angsana New" w:hint="cs"/>
          <w:sz w:val="30"/>
          <w:szCs w:val="30"/>
          <w:cs/>
        </w:rPr>
        <w:t>วิจารณญาณ</w:t>
      </w:r>
      <w:r w:rsidRPr="00A41C1A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A41C1A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A41C1A">
        <w:rPr>
          <w:rFonts w:ascii="Angsana New" w:hAnsi="Angsana New"/>
          <w:sz w:val="30"/>
          <w:szCs w:val="30"/>
        </w:rPr>
        <w:t xml:space="preserve">15 </w:t>
      </w:r>
      <w:r w:rsidRPr="00A41C1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3F773A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A41C1A">
        <w:rPr>
          <w:rFonts w:ascii="Angsana New" w:hAnsi="Angsana New" w:hint="cs"/>
          <w:sz w:val="30"/>
          <w:szCs w:val="30"/>
          <w:cs/>
        </w:rPr>
        <w:t xml:space="preserve"> (“</w:t>
      </w:r>
      <w:r w:rsidRPr="00A41C1A">
        <w:rPr>
          <w:rFonts w:ascii="Angsana New" w:hAnsi="Angsana New"/>
          <w:sz w:val="30"/>
          <w:szCs w:val="30"/>
        </w:rPr>
        <w:t>TFRS 15</w:t>
      </w:r>
      <w:r w:rsidRPr="00A41C1A">
        <w:rPr>
          <w:rFonts w:ascii="Angsana New" w:hAnsi="Angsana New" w:hint="cs"/>
          <w:sz w:val="30"/>
          <w:szCs w:val="30"/>
          <w:cs/>
        </w:rPr>
        <w:t>”)</w:t>
      </w:r>
      <w:r w:rsidRPr="00A41C1A">
        <w:rPr>
          <w:rFonts w:ascii="Angsana New" w:hAnsi="Angsana New"/>
          <w:sz w:val="30"/>
          <w:szCs w:val="30"/>
        </w:rPr>
        <w:t xml:space="preserve"> </w:t>
      </w:r>
      <w:r w:rsidRPr="00A41C1A">
        <w:rPr>
          <w:rFonts w:ascii="Angsana New" w:hAnsi="Angsana New" w:hint="cs"/>
          <w:sz w:val="30"/>
          <w:szCs w:val="30"/>
          <w:cs/>
        </w:rPr>
        <w:t>ที่</w:t>
      </w:r>
      <w:r w:rsidRPr="00A41C1A">
        <w:rPr>
          <w:rFonts w:ascii="Angsana New" w:hAnsi="Angsana New"/>
          <w:sz w:val="30"/>
          <w:szCs w:val="30"/>
          <w:cs/>
        </w:rPr>
        <w:t>กลุ่มบริษัท</w:t>
      </w:r>
      <w:r w:rsidRPr="00A41C1A">
        <w:rPr>
          <w:rFonts w:ascii="Angsana New" w:hAnsi="Angsana New" w:hint="cs"/>
          <w:sz w:val="30"/>
          <w:szCs w:val="30"/>
          <w:cs/>
        </w:rPr>
        <w:t>ถือปฏิบัติเป็น</w:t>
      </w:r>
      <w:r w:rsidRPr="00A41C1A">
        <w:rPr>
          <w:rFonts w:asciiTheme="majorBidi" w:hAnsiTheme="majorBidi" w:cstheme="majorBidi" w:hint="cs"/>
          <w:sz w:val="30"/>
          <w:szCs w:val="30"/>
          <w:cs/>
        </w:rPr>
        <w:t>ครั้งแรก</w:t>
      </w:r>
      <w:r w:rsidRPr="00A41C1A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A41C1A">
        <w:rPr>
          <w:rFonts w:ascii="Angsana New" w:hAnsi="Angsana New"/>
          <w:sz w:val="30"/>
          <w:szCs w:val="30"/>
        </w:rPr>
        <w:t xml:space="preserve">18 </w:t>
      </w:r>
      <w:r w:rsidRPr="00A41C1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41C1A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A41C1A">
        <w:rPr>
          <w:rFonts w:ascii="Angsana New" w:hAnsi="Angsana New" w:hint="cs"/>
          <w:sz w:val="30"/>
          <w:szCs w:val="30"/>
          <w:cs/>
        </w:rPr>
        <w:t xml:space="preserve"> </w:t>
      </w:r>
      <w:r w:rsidRPr="00A41C1A">
        <w:rPr>
          <w:rFonts w:ascii="Angsana New" w:hAnsi="Angsana New"/>
          <w:sz w:val="30"/>
          <w:szCs w:val="30"/>
        </w:rPr>
        <w:t xml:space="preserve">(“TAS 18”) </w:t>
      </w:r>
      <w:r w:rsidRPr="00A41C1A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1EF4CD13" w14:textId="77777777" w:rsidR="00A41C1A" w:rsidRPr="001D3E1F" w:rsidRDefault="00A41C1A" w:rsidP="00A41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FF"/>
          <w:sz w:val="20"/>
          <w:szCs w:val="20"/>
          <w:shd w:val="clear" w:color="auto" w:fill="D9D9D9" w:themeFill="background1" w:themeFillShade="D9"/>
        </w:rPr>
      </w:pPr>
    </w:p>
    <w:p w14:paraId="306C0621" w14:textId="77777777" w:rsidR="00203AF5" w:rsidRPr="0045771C" w:rsidRDefault="00203AF5" w:rsidP="00203A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5771C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ตาม</w:t>
      </w:r>
      <w:r w:rsidR="003D4C30" w:rsidRPr="004577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/>
          <w:spacing w:val="-4"/>
          <w:sz w:val="30"/>
          <w:szCs w:val="30"/>
        </w:rPr>
        <w:t>TFRS</w:t>
      </w:r>
      <w:r w:rsidR="003D4C30" w:rsidRPr="004577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/>
          <w:spacing w:val="-4"/>
          <w:sz w:val="30"/>
          <w:szCs w:val="30"/>
        </w:rPr>
        <w:t>15</w:t>
      </w:r>
      <w:r w:rsidRPr="0045771C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กลุ่มบริษัทและบริษัทรับรู้รายได้เมื่อ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>ลูกค้ามีอำนาจ</w:t>
      </w:r>
      <w:r w:rsidRPr="0045771C">
        <w:rPr>
          <w:rFonts w:ascii="Angsana New" w:hAnsi="Angsana New"/>
          <w:spacing w:val="-4"/>
          <w:sz w:val="30"/>
          <w:szCs w:val="30"/>
          <w:cs/>
        </w:rPr>
        <w:t>ควบคุม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45771C">
        <w:rPr>
          <w:rFonts w:ascii="Angsana New" w:hAnsi="Angsana New"/>
          <w:spacing w:val="-4"/>
          <w:sz w:val="30"/>
          <w:szCs w:val="30"/>
          <w:cs/>
        </w:rPr>
        <w:t>สินค้าหรือบริการ</w:t>
      </w:r>
      <w:r w:rsidR="003D4C30" w:rsidRPr="004577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>ด้วยจำนวนเงินที่สะท้อนถึงสิ่งตอบแทนที่</w:t>
      </w:r>
      <w:r w:rsidRPr="0045771C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>คาดว่าจะมีสิทธิได้รับ</w:t>
      </w:r>
      <w:r w:rsidRPr="0045771C">
        <w:rPr>
          <w:rFonts w:ascii="Angsana New" w:hAnsi="Angsana New"/>
          <w:spacing w:val="-4"/>
          <w:sz w:val="30"/>
          <w:szCs w:val="30"/>
          <w:cs/>
        </w:rPr>
        <w:t xml:space="preserve"> และมีการใช้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>วิจารณญาณ</w:t>
      </w:r>
      <w:r w:rsidRPr="0045771C">
        <w:rPr>
          <w:rFonts w:ascii="Angsana New" w:hAnsi="Angsana New"/>
          <w:spacing w:val="-4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/>
          <w:spacing w:val="-4"/>
          <w:sz w:val="30"/>
          <w:szCs w:val="30"/>
          <w:cs/>
        </w:rPr>
        <w:t xml:space="preserve">ในขณะที่ </w:t>
      </w:r>
      <w:r w:rsidRPr="0045771C">
        <w:rPr>
          <w:rFonts w:ascii="Angsana New" w:hAnsi="Angsana New"/>
          <w:spacing w:val="-4"/>
          <w:sz w:val="30"/>
          <w:szCs w:val="30"/>
        </w:rPr>
        <w:t>TAS</w:t>
      </w:r>
      <w:r w:rsidR="003D4C30" w:rsidRPr="004577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/>
          <w:spacing w:val="-4"/>
          <w:sz w:val="30"/>
          <w:szCs w:val="30"/>
        </w:rPr>
        <w:t>18</w:t>
      </w:r>
      <w:r w:rsidR="003D4C30" w:rsidRPr="004577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กลุ่มบริษัทและบริษัทรับรู้รายได้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>จากการขายสินค้า</w:t>
      </w:r>
      <w:r w:rsidRPr="0045771C">
        <w:rPr>
          <w:rFonts w:ascii="Angsana New" w:hAnsi="Angsana New"/>
          <w:spacing w:val="-4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5771C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45771C">
        <w:rPr>
          <w:rFonts w:ascii="Angsana New" w:hAnsi="Angsana New" w:hint="cs"/>
          <w:spacing w:val="-4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3B33EA9E" w14:textId="77777777" w:rsidR="00203AF5" w:rsidRPr="003F5EBA" w:rsidRDefault="00203AF5" w:rsidP="00203A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1BC85F1" w14:textId="7A529AFA" w:rsidR="00203AF5" w:rsidRPr="0045771C" w:rsidRDefault="00A41C1A" w:rsidP="0020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position w:val="2"/>
          <w:sz w:val="30"/>
          <w:szCs w:val="30"/>
        </w:rPr>
      </w:pPr>
      <w:r w:rsidRPr="0045771C">
        <w:rPr>
          <w:rFonts w:ascii="Angsana New" w:hAnsi="Angsana New" w:hint="cs"/>
          <w:spacing w:val="-4"/>
          <w:position w:val="2"/>
          <w:sz w:val="30"/>
          <w:szCs w:val="30"/>
          <w:cs/>
        </w:rPr>
        <w:t>นอกจากนี้</w:t>
      </w:r>
      <w:r w:rsidR="00203AF5" w:rsidRPr="0045771C">
        <w:rPr>
          <w:rFonts w:ascii="Angsana New" w:hAnsi="Angsana New" w:hint="cs"/>
          <w:spacing w:val="-4"/>
          <w:position w:val="2"/>
          <w:sz w:val="30"/>
          <w:szCs w:val="30"/>
          <w:cs/>
        </w:rPr>
        <w:t xml:space="preserve">กลุ่มบริษัทและ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</w:t>
      </w:r>
      <w:r w:rsidR="00203AF5" w:rsidRPr="0045771C">
        <w:rPr>
          <w:rFonts w:ascii="Angsana New" w:hAnsi="Angsana New"/>
          <w:spacing w:val="-4"/>
          <w:position w:val="2"/>
          <w:sz w:val="30"/>
          <w:szCs w:val="30"/>
          <w:cs/>
        </w:rPr>
        <w:t>มาตรฐานการรายงานทางการเงิน</w:t>
      </w:r>
      <w:r w:rsidR="00203AF5" w:rsidRPr="0045771C">
        <w:rPr>
          <w:rFonts w:ascii="Angsana New" w:hAnsi="Angsana New" w:hint="cs"/>
          <w:spacing w:val="-4"/>
          <w:position w:val="2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ที่ออกและปรับปรุงใหม่ที่เกี่ยวกับการดำเนินงานของกลุ่มบริษัทและบริษัทได้เปิดเผยในหมายเหตุข้อ </w:t>
      </w:r>
      <w:r w:rsidR="00203AF5" w:rsidRPr="0045771C">
        <w:rPr>
          <w:rFonts w:ascii="Angsana New" w:hAnsi="Angsana New"/>
          <w:spacing w:val="-4"/>
          <w:position w:val="2"/>
          <w:sz w:val="30"/>
          <w:szCs w:val="30"/>
        </w:rPr>
        <w:t>1</w:t>
      </w:r>
      <w:r w:rsidR="00387044">
        <w:rPr>
          <w:rFonts w:ascii="Angsana New" w:hAnsi="Angsana New"/>
          <w:spacing w:val="-4"/>
          <w:position w:val="2"/>
          <w:sz w:val="30"/>
          <w:szCs w:val="30"/>
        </w:rPr>
        <w:t>9</w:t>
      </w:r>
    </w:p>
    <w:p w14:paraId="486B4086" w14:textId="77777777" w:rsidR="00436224" w:rsidRPr="003F5EBA" w:rsidRDefault="0043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5972394" w14:textId="77777777" w:rsidR="00C45EB9" w:rsidRPr="00D442EE" w:rsidRDefault="00C45EB9" w:rsidP="00D442E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42EE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223CC8DF" w14:textId="77777777" w:rsidR="00F62590" w:rsidRPr="001A2D0E" w:rsidRDefault="00F62590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8"/>
          <w:szCs w:val="28"/>
        </w:rPr>
      </w:pPr>
    </w:p>
    <w:p w14:paraId="10F2E044" w14:textId="77777777" w:rsidR="00CA1422" w:rsidRDefault="00CA1422" w:rsidP="00CA14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B76B5E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0A2C0D" w:rsidRPr="00B76B5E">
        <w:rPr>
          <w:rFonts w:ascii="Angsana New" w:hAnsi="Angsana New" w:hint="cs"/>
          <w:b/>
          <w:sz w:val="30"/>
          <w:szCs w:val="30"/>
          <w:cs/>
        </w:rPr>
        <w:t xml:space="preserve"> บริษัทร่วม และการร่วมค้า</w:t>
      </w:r>
      <w:r w:rsidRPr="00B76B5E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CE300B">
        <w:rPr>
          <w:rFonts w:ascii="Angsana New" w:hAnsi="Angsana New"/>
          <w:bCs/>
          <w:sz w:val="30"/>
          <w:szCs w:val="30"/>
        </w:rPr>
        <w:t>6</w:t>
      </w:r>
      <w:r w:rsidR="000A2C0D" w:rsidRPr="00B76B5E">
        <w:rPr>
          <w:rFonts w:ascii="Angsana New" w:hAnsi="Angsana New"/>
          <w:bCs/>
          <w:sz w:val="30"/>
          <w:szCs w:val="30"/>
        </w:rPr>
        <w:t>,</w:t>
      </w:r>
      <w:r w:rsidR="003D4C30">
        <w:rPr>
          <w:rFonts w:ascii="Angsana New" w:hAnsi="Angsana New"/>
          <w:bCs/>
          <w:sz w:val="30"/>
          <w:szCs w:val="30"/>
          <w:cs/>
        </w:rPr>
        <w:t xml:space="preserve"> </w:t>
      </w:r>
      <w:r w:rsidR="00CE300B">
        <w:rPr>
          <w:rFonts w:ascii="Angsana New" w:hAnsi="Angsana New"/>
          <w:bCs/>
          <w:sz w:val="30"/>
          <w:szCs w:val="30"/>
        </w:rPr>
        <w:t>7</w:t>
      </w:r>
      <w:r w:rsidR="000A2C0D" w:rsidRPr="00B76B5E">
        <w:rPr>
          <w:rFonts w:ascii="Angsana New" w:hAnsi="Angsana New" w:hint="cs"/>
          <w:b/>
          <w:sz w:val="30"/>
          <w:szCs w:val="30"/>
          <w:cs/>
        </w:rPr>
        <w:t xml:space="preserve"> และ</w:t>
      </w:r>
      <w:r w:rsidR="00817288">
        <w:rPr>
          <w:rFonts w:ascii="Angsana New" w:hAnsi="Angsana New"/>
          <w:b/>
          <w:sz w:val="30"/>
          <w:szCs w:val="30"/>
        </w:rPr>
        <w:t xml:space="preserve"> </w:t>
      </w:r>
      <w:r w:rsidR="00CE300B" w:rsidRPr="00CE300B">
        <w:rPr>
          <w:rFonts w:ascii="Angsana New" w:hAnsi="Angsana New"/>
          <w:bCs/>
          <w:sz w:val="30"/>
          <w:szCs w:val="30"/>
        </w:rPr>
        <w:t>8</w:t>
      </w:r>
      <w:r w:rsidRPr="00CE300B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50924E98" w14:textId="77777777" w:rsidR="00CE5681" w:rsidRPr="001A2D0E" w:rsidRDefault="00CE5681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pacing w:val="2"/>
          <w:sz w:val="28"/>
          <w:szCs w:val="28"/>
        </w:rPr>
      </w:pPr>
    </w:p>
    <w:p w14:paraId="17DDF869" w14:textId="77777777" w:rsidR="00661CC0" w:rsidRPr="00156A89" w:rsidRDefault="00661CC0" w:rsidP="00156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</w:rPr>
      </w:pPr>
      <w:r w:rsidRPr="000B7127">
        <w:rPr>
          <w:rFonts w:ascii="Angsana New" w:hAnsi="Angsana New"/>
          <w:b/>
          <w:spacing w:val="2"/>
          <w:sz w:val="30"/>
          <w:szCs w:val="30"/>
          <w:cs/>
        </w:rPr>
        <w:t>รายการ</w:t>
      </w:r>
      <w:r w:rsidR="00A45BFC" w:rsidRPr="000B7127">
        <w:rPr>
          <w:rFonts w:ascii="Angsana New" w:hAnsi="Angsana New"/>
          <w:b/>
          <w:spacing w:val="2"/>
          <w:sz w:val="30"/>
          <w:szCs w:val="30"/>
          <w:cs/>
        </w:rPr>
        <w:t>ที่สำคัญ</w:t>
      </w:r>
      <w:r w:rsidR="00485CA6" w:rsidRPr="000B7127">
        <w:rPr>
          <w:rFonts w:ascii="Angsana New" w:hAnsi="Angsana New"/>
          <w:b/>
          <w:spacing w:val="2"/>
          <w:sz w:val="30"/>
          <w:szCs w:val="30"/>
          <w:cs/>
        </w:rPr>
        <w:t>กับบุคคลหรือกิจการที่เกี่ยวข้องกัน</w:t>
      </w:r>
      <w:r w:rsidRPr="000B7127">
        <w:rPr>
          <w:rFonts w:ascii="Angsana New" w:hAnsi="Angsana New"/>
          <w:b/>
          <w:spacing w:val="2"/>
          <w:sz w:val="30"/>
          <w:szCs w:val="30"/>
          <w:cs/>
        </w:rPr>
        <w:t>สำหรับ</w:t>
      </w:r>
      <w:r w:rsidR="00156A89">
        <w:rPr>
          <w:rFonts w:ascii="Angsana New" w:hAnsi="Angsana New" w:hint="cs"/>
          <w:b/>
          <w:spacing w:val="2"/>
          <w:sz w:val="30"/>
          <w:szCs w:val="30"/>
          <w:cs/>
        </w:rPr>
        <w:t>งวดสามเดือนและ</w:t>
      </w:r>
      <w:r w:rsidR="00D1631F">
        <w:rPr>
          <w:rFonts w:ascii="Angsana New" w:hAnsi="Angsana New" w:hint="cs"/>
          <w:b/>
          <w:spacing w:val="2"/>
          <w:sz w:val="30"/>
          <w:szCs w:val="30"/>
          <w:cs/>
        </w:rPr>
        <w:t>เก้า</w:t>
      </w:r>
      <w:r w:rsidR="00156A89">
        <w:rPr>
          <w:rFonts w:ascii="Angsana New" w:hAnsi="Angsana New" w:hint="cs"/>
          <w:b/>
          <w:spacing w:val="2"/>
          <w:sz w:val="30"/>
          <w:szCs w:val="30"/>
          <w:cs/>
        </w:rPr>
        <w:t>เดือน</w:t>
      </w:r>
      <w:r w:rsidR="00E502E9" w:rsidRPr="000B7127">
        <w:rPr>
          <w:rFonts w:ascii="Angsana New" w:hAnsi="Angsana New"/>
          <w:b/>
          <w:spacing w:val="2"/>
          <w:sz w:val="30"/>
          <w:szCs w:val="30"/>
          <w:cs/>
        </w:rPr>
        <w:t xml:space="preserve">สิ้นสุดวันที่ </w:t>
      </w:r>
      <w:r w:rsidR="008620B8" w:rsidRPr="0004021C">
        <w:rPr>
          <w:rFonts w:ascii="Angsana New" w:hAnsi="Angsana New"/>
          <w:bCs/>
          <w:spacing w:val="2"/>
          <w:sz w:val="30"/>
          <w:szCs w:val="30"/>
        </w:rPr>
        <w:t>3</w:t>
      </w:r>
      <w:r w:rsidR="00E26D10" w:rsidRPr="0004021C">
        <w:rPr>
          <w:rFonts w:ascii="Angsana New" w:hAnsi="Angsana New" w:hint="cs"/>
          <w:bCs/>
          <w:spacing w:val="2"/>
          <w:sz w:val="30"/>
          <w:szCs w:val="30"/>
        </w:rPr>
        <w:t>0</w:t>
      </w:r>
      <w:r w:rsidR="00F83350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="00D1631F" w:rsidRPr="00EC1430">
        <w:rPr>
          <w:rFonts w:ascii="Angsana New" w:hAnsi="Angsana New" w:hint="cs"/>
          <w:b/>
          <w:spacing w:val="2"/>
          <w:sz w:val="30"/>
          <w:szCs w:val="30"/>
          <w:cs/>
        </w:rPr>
        <w:t>กันยายน</w:t>
      </w:r>
      <w:r w:rsidRPr="00BA3B87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98F89CB" w14:textId="77777777" w:rsidR="00EF30A7" w:rsidRPr="001A2D0E" w:rsidRDefault="00EF30A7" w:rsidP="006F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  <w:cs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4"/>
        <w:gridCol w:w="1159"/>
        <w:gridCol w:w="238"/>
        <w:gridCol w:w="1156"/>
        <w:gridCol w:w="238"/>
        <w:gridCol w:w="1146"/>
        <w:gridCol w:w="238"/>
        <w:gridCol w:w="1152"/>
      </w:tblGrid>
      <w:tr w:rsidR="00EF30A7" w:rsidRPr="00BA3B87" w14:paraId="4F7CDB7D" w14:textId="77777777" w:rsidTr="00314F53">
        <w:tc>
          <w:tcPr>
            <w:tcW w:w="2152" w:type="pct"/>
          </w:tcPr>
          <w:p w14:paraId="52A60CAF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47416A8B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33A12F96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49AB6635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30A7" w:rsidRPr="00BA3B87" w14:paraId="187C249C" w14:textId="77777777" w:rsidTr="00314F53">
        <w:tc>
          <w:tcPr>
            <w:tcW w:w="2152" w:type="pct"/>
          </w:tcPr>
          <w:p w14:paraId="03FD3B42" w14:textId="77777777" w:rsidR="00EF30A7" w:rsidRPr="00C116F1" w:rsidRDefault="00EF30A7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8F30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2873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3D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0" w:type="pct"/>
          </w:tcPr>
          <w:p w14:paraId="24D6F539" w14:textId="77777777" w:rsidR="00EF30A7" w:rsidRPr="00BA3B87" w:rsidRDefault="008620B8" w:rsidP="00A16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3D4C30" w:rsidRPr="003D4C3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658A3F8E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3B51F1A" w14:textId="77777777" w:rsidR="00EF30A7" w:rsidRPr="00BA3B87" w:rsidRDefault="008620B8" w:rsidP="00A16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3D4C30" w:rsidRPr="003D4C3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5676ED3A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B77C089" w14:textId="77777777" w:rsidR="00EF30A7" w:rsidRPr="00BA3B87" w:rsidRDefault="008620B8" w:rsidP="00A16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3D4C30" w:rsidRPr="003D4C3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2C2201EA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FB0460D" w14:textId="77777777" w:rsidR="00EF30A7" w:rsidRPr="00BA3B87" w:rsidRDefault="008620B8" w:rsidP="00A16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3D4C30" w:rsidRPr="003D4C3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EF30A7" w:rsidRPr="00BA3B87" w14:paraId="1CB31501" w14:textId="77777777" w:rsidTr="00314F53">
        <w:tc>
          <w:tcPr>
            <w:tcW w:w="2152" w:type="pct"/>
          </w:tcPr>
          <w:p w14:paraId="6D953DE0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14:paraId="1173A5FA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3F6D5E" w14:paraId="56ECB0DA" w14:textId="77777777" w:rsidTr="00314F53">
        <w:tc>
          <w:tcPr>
            <w:tcW w:w="2152" w:type="pct"/>
          </w:tcPr>
          <w:p w14:paraId="1D398F26" w14:textId="77777777" w:rsidR="00BB60ED" w:rsidRPr="003F6D5E" w:rsidRDefault="005F2B0C" w:rsidP="00BB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20" w:type="pct"/>
          </w:tcPr>
          <w:p w14:paraId="443558BB" w14:textId="77777777"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D99D30D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214280C0" w14:textId="77777777"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F52163A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5B2B65B1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AE9211A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CA7A834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8475D" w:rsidRPr="003F6D5E" w14:paraId="75BFA247" w14:textId="77777777" w:rsidTr="00314F53">
        <w:tc>
          <w:tcPr>
            <w:tcW w:w="2152" w:type="pct"/>
          </w:tcPr>
          <w:p w14:paraId="51496C7E" w14:textId="77777777" w:rsidR="0088475D" w:rsidRPr="003F6D5E" w:rsidRDefault="0088475D" w:rsidP="0088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14:paraId="08D3FAB0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4744EE68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A7AD5A9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56391FC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7E41F01" w14:textId="5CDC7950" w:rsidR="0088475D" w:rsidRPr="00524B38" w:rsidRDefault="00E93D79" w:rsidP="0088475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127" w:type="pct"/>
          </w:tcPr>
          <w:p w14:paraId="75863483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8998CE9" w14:textId="26976505" w:rsidR="0088475D" w:rsidRPr="003F6D5E" w:rsidRDefault="006D536F" w:rsidP="0088475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259,328</w:t>
            </w:r>
          </w:p>
        </w:tc>
      </w:tr>
      <w:tr w:rsidR="0088475D" w:rsidRPr="003F6D5E" w14:paraId="334E405F" w14:textId="77777777" w:rsidTr="00314F53">
        <w:tc>
          <w:tcPr>
            <w:tcW w:w="2152" w:type="pct"/>
          </w:tcPr>
          <w:p w14:paraId="53C1839D" w14:textId="77777777" w:rsidR="0088475D" w:rsidRPr="003F6D5E" w:rsidRDefault="0088475D" w:rsidP="0088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41E307C2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3DAD82A1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793C92" w14:textId="77777777" w:rsidR="0088475D" w:rsidRPr="00106B31" w:rsidRDefault="0088475D" w:rsidP="0088475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7A157DF5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58E26CD" w14:textId="2C5CD6AC" w:rsidR="0088475D" w:rsidRPr="00524B38" w:rsidRDefault="006D536F" w:rsidP="0088475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9,757</w:t>
            </w:r>
          </w:p>
        </w:tc>
        <w:tc>
          <w:tcPr>
            <w:tcW w:w="127" w:type="pct"/>
          </w:tcPr>
          <w:p w14:paraId="5973579E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8F53DBD" w14:textId="34F1CE46" w:rsidR="0088475D" w:rsidRPr="003F6D5E" w:rsidRDefault="006D536F" w:rsidP="0088475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8,541</w:t>
            </w:r>
          </w:p>
        </w:tc>
      </w:tr>
      <w:tr w:rsidR="0088475D" w:rsidRPr="005F2B0C" w14:paraId="0A82D61D" w14:textId="77777777" w:rsidTr="00314F53">
        <w:tc>
          <w:tcPr>
            <w:tcW w:w="2152" w:type="pct"/>
          </w:tcPr>
          <w:p w14:paraId="5C0845A4" w14:textId="77777777" w:rsidR="0088475D" w:rsidRPr="003F6D5E" w:rsidRDefault="0088475D" w:rsidP="0088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44648935" w14:textId="77777777" w:rsidR="0088475D" w:rsidRPr="0050322F" w:rsidRDefault="0088475D" w:rsidP="0088475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FF08DEB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A815E25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400568E3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A95B631" w14:textId="19FD629D" w:rsidR="0088475D" w:rsidRPr="00524B38" w:rsidRDefault="00512AAD" w:rsidP="0088475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</w:t>
            </w:r>
            <w:r w:rsidR="004E4596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27" w:type="pct"/>
          </w:tcPr>
          <w:p w14:paraId="4C7B3497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D9D66F0" w14:textId="2D1F5AA7" w:rsidR="0088475D" w:rsidRPr="003F6D5E" w:rsidRDefault="004E4596" w:rsidP="0088475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1,705</w:t>
            </w:r>
          </w:p>
        </w:tc>
      </w:tr>
      <w:tr w:rsidR="0088475D" w:rsidRPr="003F6D5E" w14:paraId="0B38996E" w14:textId="77777777" w:rsidTr="00314F53">
        <w:tc>
          <w:tcPr>
            <w:tcW w:w="2152" w:type="pct"/>
          </w:tcPr>
          <w:p w14:paraId="585CD09A" w14:textId="77777777" w:rsidR="0088475D" w:rsidRPr="003F6D5E" w:rsidRDefault="0088475D" w:rsidP="0088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7BBB9B61" w14:textId="77777777" w:rsidR="0088475D" w:rsidRPr="0050322F" w:rsidRDefault="0088475D" w:rsidP="0088475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6744C69B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841794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6A89587D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2149771" w14:textId="1437A448" w:rsidR="0088475D" w:rsidRPr="00524B38" w:rsidRDefault="00512AAD" w:rsidP="0088475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4E4596">
              <w:rPr>
                <w:rFonts w:ascii="Angsana New" w:hAnsi="Angsana New"/>
                <w:sz w:val="30"/>
                <w:szCs w:val="30"/>
                <w:lang w:bidi="th-TH"/>
              </w:rPr>
              <w:t>99</w:t>
            </w:r>
          </w:p>
        </w:tc>
        <w:tc>
          <w:tcPr>
            <w:tcW w:w="127" w:type="pct"/>
          </w:tcPr>
          <w:p w14:paraId="5B029055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C67F542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107</w:t>
            </w:r>
          </w:p>
        </w:tc>
      </w:tr>
      <w:tr w:rsidR="0088475D" w:rsidRPr="003F6D5E" w14:paraId="4D6B077F" w14:textId="77777777" w:rsidTr="00314F53">
        <w:tc>
          <w:tcPr>
            <w:tcW w:w="2152" w:type="pct"/>
          </w:tcPr>
          <w:p w14:paraId="1562CA22" w14:textId="77777777" w:rsidR="0088475D" w:rsidRPr="003F6D5E" w:rsidRDefault="0088475D" w:rsidP="0088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14:paraId="09F14489" w14:textId="77777777" w:rsidR="0088475D" w:rsidRPr="0050322F" w:rsidRDefault="0088475D" w:rsidP="0088475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7DEE881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8A6134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0BFAE2F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489ED95" w14:textId="479F69DB" w:rsidR="0088475D" w:rsidRPr="00524B38" w:rsidRDefault="00512AAD" w:rsidP="0088475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2,587</w:t>
            </w:r>
          </w:p>
        </w:tc>
        <w:tc>
          <w:tcPr>
            <w:tcW w:w="127" w:type="pct"/>
          </w:tcPr>
          <w:p w14:paraId="5A6C42EC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65030C1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2,549</w:t>
            </w:r>
          </w:p>
        </w:tc>
      </w:tr>
      <w:tr w:rsidR="0088475D" w:rsidRPr="003F6D5E" w14:paraId="261A527F" w14:textId="77777777" w:rsidTr="00314F53">
        <w:tc>
          <w:tcPr>
            <w:tcW w:w="2152" w:type="pct"/>
          </w:tcPr>
          <w:p w14:paraId="1E0B737F" w14:textId="77777777" w:rsidR="0088475D" w:rsidRPr="003F6D5E" w:rsidRDefault="0088475D" w:rsidP="0088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385A993E" w14:textId="77777777" w:rsidR="0088475D" w:rsidRPr="0050322F" w:rsidRDefault="0088475D" w:rsidP="0088475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6B5ABA8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286EE21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D6A0DE8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8A42D50" w14:textId="4F65F4EA" w:rsidR="0088475D" w:rsidRPr="00524B38" w:rsidRDefault="00E93D79" w:rsidP="0088475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27" w:type="pct"/>
          </w:tcPr>
          <w:p w14:paraId="0D6B311B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4478085" w14:textId="47837956" w:rsidR="0088475D" w:rsidRPr="003F6D5E" w:rsidRDefault="006D536F" w:rsidP="0088475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4,995</w:t>
            </w:r>
          </w:p>
        </w:tc>
      </w:tr>
      <w:tr w:rsidR="0088475D" w:rsidRPr="003F6D5E" w14:paraId="5805498E" w14:textId="77777777" w:rsidTr="00314F53">
        <w:tc>
          <w:tcPr>
            <w:tcW w:w="2152" w:type="pct"/>
          </w:tcPr>
          <w:p w14:paraId="5ADBA65B" w14:textId="60B5B2BA" w:rsidR="0088475D" w:rsidRPr="003F6D5E" w:rsidRDefault="0088475D" w:rsidP="0088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620" w:type="pct"/>
          </w:tcPr>
          <w:p w14:paraId="3789D131" w14:textId="77777777" w:rsidR="0088475D" w:rsidRPr="0050322F" w:rsidRDefault="0088475D" w:rsidP="0088475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D2B205D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A856847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AFE3320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4FC2977" w14:textId="4951012B" w:rsidR="0088475D" w:rsidRPr="00524B38" w:rsidRDefault="00512AAD" w:rsidP="0088475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14,604</w:t>
            </w:r>
          </w:p>
        </w:tc>
        <w:tc>
          <w:tcPr>
            <w:tcW w:w="127" w:type="pct"/>
          </w:tcPr>
          <w:p w14:paraId="08CFA814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16FC5D5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3,112</w:t>
            </w:r>
          </w:p>
        </w:tc>
      </w:tr>
      <w:tr w:rsidR="0088475D" w:rsidRPr="003F6D5E" w14:paraId="711AF807" w14:textId="77777777" w:rsidTr="00314F53">
        <w:tc>
          <w:tcPr>
            <w:tcW w:w="2152" w:type="pct"/>
          </w:tcPr>
          <w:p w14:paraId="5DE3A9DF" w14:textId="77777777" w:rsidR="0088475D" w:rsidRPr="005F2B0C" w:rsidRDefault="0088475D" w:rsidP="0088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01F8AF53" w14:textId="77777777" w:rsidR="0088475D" w:rsidRPr="0050322F" w:rsidRDefault="0088475D" w:rsidP="0088475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C6AB86D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320D0F" w14:textId="77777777" w:rsidR="0088475D" w:rsidRDefault="0088475D" w:rsidP="0088475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4C2BD2AA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3D91E8" w14:textId="2171FFCF" w:rsidR="0088475D" w:rsidRPr="00524B38" w:rsidRDefault="00512AAD" w:rsidP="0088475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127" w:type="pct"/>
          </w:tcPr>
          <w:p w14:paraId="7D135C6D" w14:textId="77777777" w:rsidR="0088475D" w:rsidRPr="003F6D5E" w:rsidRDefault="0088475D" w:rsidP="0088475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ACDB80F" w14:textId="77777777" w:rsidR="0088475D" w:rsidRPr="008620B8" w:rsidRDefault="0088475D" w:rsidP="0088475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756</w:t>
            </w:r>
          </w:p>
        </w:tc>
      </w:tr>
      <w:tr w:rsidR="0093096D" w:rsidRPr="003F6D5E" w14:paraId="35EAA252" w14:textId="77777777" w:rsidTr="00314F53">
        <w:tc>
          <w:tcPr>
            <w:tcW w:w="2152" w:type="pct"/>
          </w:tcPr>
          <w:p w14:paraId="32AA29FE" w14:textId="77777777" w:rsidR="0093096D" w:rsidRPr="00F37AE4" w:rsidRDefault="0093096D" w:rsidP="00930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0" w:type="pct"/>
          </w:tcPr>
          <w:p w14:paraId="4519BC15" w14:textId="77777777" w:rsidR="0093096D" w:rsidRPr="00F37AE4" w:rsidRDefault="0093096D" w:rsidP="009309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  <w:tc>
          <w:tcPr>
            <w:tcW w:w="127" w:type="pct"/>
          </w:tcPr>
          <w:p w14:paraId="07513E0F" w14:textId="77777777" w:rsidR="0093096D" w:rsidRPr="00F37AE4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8" w:type="pct"/>
          </w:tcPr>
          <w:p w14:paraId="52C6836A" w14:textId="77777777" w:rsidR="0093096D" w:rsidRPr="00F37AE4" w:rsidRDefault="0093096D" w:rsidP="009309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7" w:type="pct"/>
          </w:tcPr>
          <w:p w14:paraId="24AC5BAA" w14:textId="77777777" w:rsidR="0093096D" w:rsidRPr="00F37AE4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3" w:type="pct"/>
          </w:tcPr>
          <w:p w14:paraId="034560A7" w14:textId="77777777" w:rsidR="0093096D" w:rsidRPr="007A3949" w:rsidRDefault="0093096D" w:rsidP="0093096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27" w:type="pct"/>
          </w:tcPr>
          <w:p w14:paraId="17999C9E" w14:textId="77777777" w:rsidR="0093096D" w:rsidRPr="00F37AE4" w:rsidRDefault="0093096D" w:rsidP="009309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6" w:type="pct"/>
          </w:tcPr>
          <w:p w14:paraId="7B1A2AD8" w14:textId="77777777" w:rsidR="0093096D" w:rsidRPr="00F37AE4" w:rsidRDefault="0093096D" w:rsidP="009309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9C70AF" w:rsidRPr="00BA3B87" w14:paraId="35E39B8D" w14:textId="77777777" w:rsidTr="00106B31">
        <w:trPr>
          <w:tblHeader/>
        </w:trPr>
        <w:tc>
          <w:tcPr>
            <w:tcW w:w="2152" w:type="pct"/>
          </w:tcPr>
          <w:p w14:paraId="0561F564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1A0FA963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65E20D4F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2C258171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0AF" w:rsidRPr="00BA3B87" w14:paraId="55D6E859" w14:textId="77777777" w:rsidTr="00106B31">
        <w:trPr>
          <w:tblHeader/>
        </w:trPr>
        <w:tc>
          <w:tcPr>
            <w:tcW w:w="2152" w:type="pct"/>
          </w:tcPr>
          <w:p w14:paraId="77D33F58" w14:textId="77777777" w:rsidR="009C70AF" w:rsidRPr="00C116F1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201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201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0" w:type="pct"/>
          </w:tcPr>
          <w:p w14:paraId="7E320BF9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Pr="003D4C3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61025D25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2BC40DD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Pr="003D4C3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7B1131C1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DAEA04A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Pr="003D4C3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0F48155F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B6892DC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Pr="003D4C3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9C70AF" w:rsidRPr="00BA3B87" w14:paraId="4EDD8079" w14:textId="77777777" w:rsidTr="002873AB">
        <w:trPr>
          <w:tblHeader/>
        </w:trPr>
        <w:tc>
          <w:tcPr>
            <w:tcW w:w="2152" w:type="pct"/>
          </w:tcPr>
          <w:p w14:paraId="309C83C9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14:paraId="7F788D9B" w14:textId="77777777" w:rsidR="009C70AF" w:rsidRPr="00BA3B87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0AF" w:rsidRPr="003F6D5E" w14:paraId="25C2CF8A" w14:textId="77777777" w:rsidTr="00106B31">
        <w:tc>
          <w:tcPr>
            <w:tcW w:w="2152" w:type="pct"/>
          </w:tcPr>
          <w:p w14:paraId="229683E4" w14:textId="77777777" w:rsidR="009C70AF" w:rsidRPr="003F6D5E" w:rsidRDefault="009C70AF" w:rsidP="009C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034E84D1" w14:textId="77777777"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64A083C" w14:textId="77777777"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12ADC7D" w14:textId="77777777"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459672D" w14:textId="77777777"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64D7F2ED" w14:textId="77777777"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B8F562C" w14:textId="77777777"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54E9BB49" w14:textId="77777777" w:rsidR="009C70AF" w:rsidRPr="003F6D5E" w:rsidRDefault="009C70AF" w:rsidP="009C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20143" w:rsidRPr="003F6D5E" w14:paraId="30F84378" w14:textId="77777777" w:rsidTr="0092482E">
        <w:tc>
          <w:tcPr>
            <w:tcW w:w="2152" w:type="pct"/>
          </w:tcPr>
          <w:p w14:paraId="3DA0A9D0" w14:textId="77777777" w:rsidR="00A20143" w:rsidRPr="003F6D5E" w:rsidRDefault="00A20143" w:rsidP="00A2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14:paraId="579F71BE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1ADB766B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05AAC07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61867B7B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F3C1018" w14:textId="39234451" w:rsidR="00A20143" w:rsidRPr="0092482E" w:rsidRDefault="009325B9" w:rsidP="00A2014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D94F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127" w:type="pct"/>
          </w:tcPr>
          <w:p w14:paraId="3E4276EF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6D97F60" w14:textId="0E0B3D16" w:rsidR="00A20143" w:rsidRPr="003F6D5E" w:rsidRDefault="00D94FD7" w:rsidP="00A2014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325,223</w:t>
            </w:r>
          </w:p>
        </w:tc>
      </w:tr>
      <w:tr w:rsidR="00A20143" w:rsidRPr="003F6D5E" w14:paraId="760F77BD" w14:textId="77777777" w:rsidTr="0092482E">
        <w:tc>
          <w:tcPr>
            <w:tcW w:w="2152" w:type="pct"/>
          </w:tcPr>
          <w:p w14:paraId="3F4111E9" w14:textId="77777777" w:rsidR="00A20143" w:rsidRPr="003F6D5E" w:rsidRDefault="00A20143" w:rsidP="00A2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3E58DDC7" w14:textId="77777777" w:rsidR="00A20143" w:rsidRPr="00717C43" w:rsidRDefault="00A20143" w:rsidP="00A2014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7240F5BB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11FE9FD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17C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00606DD9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E62D6A2" w14:textId="344BE12D" w:rsidR="00A20143" w:rsidRPr="0092482E" w:rsidRDefault="00D94FD7" w:rsidP="00A2014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15,103</w:t>
            </w:r>
          </w:p>
        </w:tc>
        <w:tc>
          <w:tcPr>
            <w:tcW w:w="127" w:type="pct"/>
          </w:tcPr>
          <w:p w14:paraId="00D0AC32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06AA381" w14:textId="12E761CF" w:rsidR="00A20143" w:rsidRPr="003F6D5E" w:rsidRDefault="00D94FD7" w:rsidP="00A2014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11,546</w:t>
            </w:r>
          </w:p>
        </w:tc>
      </w:tr>
      <w:tr w:rsidR="00A20143" w:rsidRPr="005F2B0C" w14:paraId="1E44ECBF" w14:textId="77777777" w:rsidTr="0092482E">
        <w:tc>
          <w:tcPr>
            <w:tcW w:w="2152" w:type="pct"/>
          </w:tcPr>
          <w:p w14:paraId="4A719069" w14:textId="77777777" w:rsidR="00A20143" w:rsidRPr="003F6D5E" w:rsidRDefault="00A20143" w:rsidP="00A2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01BDE4A4" w14:textId="77777777" w:rsidR="00A20143" w:rsidRPr="0050322F" w:rsidRDefault="00A20143" w:rsidP="00A2014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6CF9088B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8C9B9B5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5DE60CE0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D88C916" w14:textId="4B97933E" w:rsidR="00A20143" w:rsidRPr="0092482E" w:rsidRDefault="00082CC0" w:rsidP="00A2014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627DF3">
              <w:rPr>
                <w:rFonts w:ascii="Angsana New" w:hAnsi="Angsana New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127" w:type="pct"/>
          </w:tcPr>
          <w:p w14:paraId="6397376B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B35E953" w14:textId="5D655C04" w:rsidR="00A20143" w:rsidRPr="003F6D5E" w:rsidRDefault="00627DF3" w:rsidP="00A2014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5,141</w:t>
            </w:r>
          </w:p>
        </w:tc>
      </w:tr>
      <w:tr w:rsidR="00A20143" w:rsidRPr="003F6D5E" w14:paraId="2F9C4A7B" w14:textId="77777777" w:rsidTr="0092482E">
        <w:tc>
          <w:tcPr>
            <w:tcW w:w="2152" w:type="pct"/>
          </w:tcPr>
          <w:p w14:paraId="553B1BD3" w14:textId="77777777" w:rsidR="00A20143" w:rsidRPr="003F6D5E" w:rsidRDefault="00A20143" w:rsidP="00A2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57A74F95" w14:textId="77777777" w:rsidR="00A20143" w:rsidRPr="0050322F" w:rsidRDefault="00A20143" w:rsidP="00A2014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48A4F07A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AAA60FE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7557E6F5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8443A6B" w14:textId="634DB7BA" w:rsidR="00A20143" w:rsidRPr="0092482E" w:rsidRDefault="00627DF3" w:rsidP="00A2014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612</w:t>
            </w:r>
          </w:p>
        </w:tc>
        <w:tc>
          <w:tcPr>
            <w:tcW w:w="127" w:type="pct"/>
          </w:tcPr>
          <w:p w14:paraId="7C81E69F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E79541B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167</w:t>
            </w:r>
          </w:p>
        </w:tc>
      </w:tr>
      <w:tr w:rsidR="00A20143" w:rsidRPr="003F6D5E" w14:paraId="4A4F0C54" w14:textId="77777777" w:rsidTr="0092482E">
        <w:tc>
          <w:tcPr>
            <w:tcW w:w="2152" w:type="pct"/>
          </w:tcPr>
          <w:p w14:paraId="19E20CC7" w14:textId="77777777" w:rsidR="00A20143" w:rsidRPr="003F6D5E" w:rsidRDefault="00A20143" w:rsidP="00A2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14:paraId="1010FBB2" w14:textId="77777777" w:rsidR="00A20143" w:rsidRPr="0050322F" w:rsidRDefault="00A20143" w:rsidP="00A2014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7694A77D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FEA5FB8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1D66F2AF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178D914" w14:textId="305EE11A" w:rsidR="00A20143" w:rsidRPr="0092482E" w:rsidRDefault="00082CC0" w:rsidP="00A201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7,692</w:t>
            </w:r>
          </w:p>
        </w:tc>
        <w:tc>
          <w:tcPr>
            <w:tcW w:w="127" w:type="pct"/>
          </w:tcPr>
          <w:p w14:paraId="642C7BE7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99A2A22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7,852</w:t>
            </w:r>
          </w:p>
        </w:tc>
      </w:tr>
      <w:tr w:rsidR="00A20143" w:rsidRPr="003F6D5E" w14:paraId="44DDFBAF" w14:textId="77777777" w:rsidTr="0092482E">
        <w:tc>
          <w:tcPr>
            <w:tcW w:w="2152" w:type="pct"/>
          </w:tcPr>
          <w:p w14:paraId="5598D246" w14:textId="77777777" w:rsidR="00A20143" w:rsidRPr="003F6D5E" w:rsidRDefault="00A20143" w:rsidP="00A2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62C7A683" w14:textId="77777777" w:rsidR="00A20143" w:rsidRPr="0050322F" w:rsidRDefault="00A20143" w:rsidP="00A2014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204BDCB0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5E1166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48CE3824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A4C9EDC" w14:textId="67B542C6" w:rsidR="00A20143" w:rsidRPr="0092482E" w:rsidRDefault="009325B9" w:rsidP="00A2014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94F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27" w:type="pct"/>
          </w:tcPr>
          <w:p w14:paraId="58773955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0DF62CB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7,190</w:t>
            </w:r>
          </w:p>
        </w:tc>
      </w:tr>
      <w:tr w:rsidR="00A20143" w:rsidRPr="003F6D5E" w14:paraId="3D4025B3" w14:textId="77777777" w:rsidTr="0092482E">
        <w:tc>
          <w:tcPr>
            <w:tcW w:w="2152" w:type="pct"/>
          </w:tcPr>
          <w:p w14:paraId="130D3ED2" w14:textId="2CF9F779" w:rsidR="00A20143" w:rsidRPr="003F6D5E" w:rsidRDefault="00A20143" w:rsidP="00A2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620" w:type="pct"/>
          </w:tcPr>
          <w:p w14:paraId="7E2FB462" w14:textId="77777777" w:rsidR="00A20143" w:rsidRPr="0050322F" w:rsidRDefault="00A20143" w:rsidP="00A2014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0728195A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8614E04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37FAAB66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68E2785" w14:textId="55EDD553" w:rsidR="00A20143" w:rsidRPr="0092482E" w:rsidRDefault="00082CC0" w:rsidP="00A2014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19,721</w:t>
            </w:r>
          </w:p>
        </w:tc>
        <w:tc>
          <w:tcPr>
            <w:tcW w:w="127" w:type="pct"/>
          </w:tcPr>
          <w:p w14:paraId="368EED63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435C12A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10,526</w:t>
            </w:r>
          </w:p>
        </w:tc>
      </w:tr>
      <w:tr w:rsidR="00A20143" w:rsidRPr="003F6D5E" w14:paraId="1AC4A9BA" w14:textId="77777777" w:rsidTr="0092482E">
        <w:tc>
          <w:tcPr>
            <w:tcW w:w="2152" w:type="pct"/>
          </w:tcPr>
          <w:p w14:paraId="60F31BC4" w14:textId="77777777" w:rsidR="00A20143" w:rsidRPr="005F2B0C" w:rsidRDefault="00A20143" w:rsidP="00A2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697D22F0" w14:textId="77777777" w:rsidR="00A20143" w:rsidRDefault="00A20143" w:rsidP="00A2014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00B2513E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3E37B42" w14:textId="77777777" w:rsidR="00A20143" w:rsidRPr="0050322F" w:rsidRDefault="00A20143" w:rsidP="00A2014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8FC749C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8125D9C" w14:textId="59A421DF" w:rsidR="00A20143" w:rsidRPr="0092482E" w:rsidRDefault="00082CC0" w:rsidP="00A2014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2,244</w:t>
            </w:r>
          </w:p>
        </w:tc>
        <w:tc>
          <w:tcPr>
            <w:tcW w:w="127" w:type="pct"/>
          </w:tcPr>
          <w:p w14:paraId="239E1AD1" w14:textId="77777777" w:rsidR="00A20143" w:rsidRPr="003F6D5E" w:rsidRDefault="00A20143" w:rsidP="00A201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377820C" w14:textId="77777777" w:rsidR="00A20143" w:rsidRDefault="00A20143" w:rsidP="00A2014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1,539</w:t>
            </w:r>
          </w:p>
        </w:tc>
      </w:tr>
    </w:tbl>
    <w:p w14:paraId="05B01439" w14:textId="77777777" w:rsidR="00504673" w:rsidRDefault="00504673" w:rsidP="006F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F048567" w14:textId="77777777" w:rsidR="006F6F1B" w:rsidRPr="003A4E9E" w:rsidRDefault="006F6F1B" w:rsidP="006F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A4E9E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="00434D57" w:rsidRPr="003A4E9E">
        <w:rPr>
          <w:rFonts w:ascii="Angsana New" w:hAnsi="Angsana New"/>
          <w:sz w:val="30"/>
          <w:szCs w:val="30"/>
        </w:rPr>
        <w:t>30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="00A20143">
        <w:rPr>
          <w:rFonts w:ascii="Angsana New" w:hAnsi="Angsana New" w:hint="cs"/>
          <w:sz w:val="30"/>
          <w:szCs w:val="30"/>
          <w:cs/>
        </w:rPr>
        <w:t>กันยายน</w:t>
      </w:r>
      <w:r w:rsidRPr="003A4E9E">
        <w:rPr>
          <w:rFonts w:ascii="Angsana New" w:hAnsi="Angsana New"/>
          <w:sz w:val="30"/>
          <w:szCs w:val="30"/>
          <w:cs/>
        </w:rPr>
        <w:t xml:space="preserve"> </w:t>
      </w:r>
      <w:r w:rsidRPr="003A4E9E">
        <w:rPr>
          <w:rFonts w:ascii="Angsana New" w:hAnsi="Angsana New"/>
          <w:sz w:val="30"/>
          <w:szCs w:val="30"/>
        </w:rPr>
        <w:t>256</w:t>
      </w:r>
      <w:r w:rsidR="003D4C30" w:rsidRPr="003D4C30">
        <w:rPr>
          <w:rFonts w:ascii="Angsana New" w:hAnsi="Angsana New" w:hint="cs"/>
          <w:sz w:val="30"/>
          <w:szCs w:val="30"/>
        </w:rPr>
        <w:t>2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3A4E9E">
        <w:rPr>
          <w:rFonts w:ascii="Angsana New" w:hAnsi="Angsana New"/>
          <w:sz w:val="30"/>
          <w:szCs w:val="30"/>
          <w:cs/>
        </w:rPr>
        <w:t xml:space="preserve">และ </w:t>
      </w:r>
      <w:r w:rsidRPr="003A4E9E">
        <w:rPr>
          <w:rFonts w:ascii="Angsana New" w:hAnsi="Angsana New"/>
          <w:sz w:val="30"/>
          <w:szCs w:val="30"/>
        </w:rPr>
        <w:t>31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3A4E9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D4C30" w:rsidRPr="003D4C30">
        <w:rPr>
          <w:rFonts w:ascii="Angsana New" w:hAnsi="Angsana New" w:hint="cs"/>
          <w:sz w:val="30"/>
          <w:szCs w:val="30"/>
        </w:rPr>
        <w:t>2561</w:t>
      </w:r>
      <w:r w:rsidRPr="003A4E9E">
        <w:rPr>
          <w:rFonts w:ascii="Angsana New" w:hAnsi="Angsana New" w:hint="cs"/>
          <w:sz w:val="30"/>
          <w:szCs w:val="30"/>
          <w:cs/>
        </w:rPr>
        <w:t xml:space="preserve"> </w:t>
      </w:r>
      <w:r w:rsidRPr="003A4E9E">
        <w:rPr>
          <w:rFonts w:ascii="Angsana New" w:hAnsi="Angsana New"/>
          <w:sz w:val="30"/>
          <w:szCs w:val="30"/>
          <w:cs/>
        </w:rPr>
        <w:t>มีดังนี้</w:t>
      </w:r>
    </w:p>
    <w:p w14:paraId="7B7EB12F" w14:textId="77777777" w:rsidR="00A1142C" w:rsidRPr="00813773" w:rsidRDefault="00A1142C" w:rsidP="006F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43"/>
        <w:gridCol w:w="1107"/>
        <w:gridCol w:w="243"/>
        <w:gridCol w:w="1107"/>
        <w:gridCol w:w="236"/>
        <w:gridCol w:w="1204"/>
      </w:tblGrid>
      <w:tr w:rsidR="00B76B5E" w:rsidRPr="004A0F3E" w14:paraId="4FF6F538" w14:textId="77777777" w:rsidTr="008B22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6604013" w14:textId="79FC0465" w:rsidR="00B76B5E" w:rsidRPr="004A0F3E" w:rsidRDefault="00B76B5E" w:rsidP="00D370A4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86F73C" w14:textId="77777777" w:rsidR="00B76B5E" w:rsidRPr="004A0F3E" w:rsidRDefault="00B76B5E" w:rsidP="00D370A4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5C7ACEF" w14:textId="77777777" w:rsidR="00B76B5E" w:rsidRPr="004A0F3E" w:rsidRDefault="00B76B5E" w:rsidP="00D370A4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23BA4" w14:textId="77777777" w:rsidR="00B76B5E" w:rsidRPr="004A0F3E" w:rsidRDefault="00B76B5E" w:rsidP="00D370A4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B45" w:rsidRPr="004C79FE" w14:paraId="0DF82132" w14:textId="77777777" w:rsidTr="008B22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2A3BBC" w14:textId="68CF173D" w:rsidR="008B4B45" w:rsidRPr="004C79FE" w:rsidRDefault="008B4B45" w:rsidP="008B4B45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4285B1" w14:textId="77777777" w:rsidR="008B4B45" w:rsidRPr="004C79FE" w:rsidRDefault="008B4B45" w:rsidP="008B4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60FD4CE" w14:textId="77777777" w:rsidR="008B4B45" w:rsidRPr="004C79FE" w:rsidRDefault="008B4B45" w:rsidP="008B4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863C645" w14:textId="77777777" w:rsidR="008B4B45" w:rsidRPr="004C79FE" w:rsidRDefault="008B4B45" w:rsidP="008B4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6B9F9F7" w14:textId="77777777" w:rsidR="008B4B45" w:rsidRPr="004C79FE" w:rsidRDefault="008B4B45" w:rsidP="008B4B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7B75BB5" w14:textId="77777777" w:rsidR="008B4B45" w:rsidRPr="004C79FE" w:rsidRDefault="008B4B45" w:rsidP="008B4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462CF0" w14:textId="77777777" w:rsidR="008B4B45" w:rsidRPr="004C79FE" w:rsidRDefault="008B4B45" w:rsidP="008B4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F36A22B" w14:textId="77777777" w:rsidR="008B4B45" w:rsidRPr="004C79FE" w:rsidRDefault="008B4B45" w:rsidP="008B4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76B5E" w:rsidRPr="004A0F3E" w14:paraId="6D76BDA7" w14:textId="77777777" w:rsidTr="008B22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1E274D" w14:textId="77777777" w:rsidR="00B76B5E" w:rsidRPr="004A0F3E" w:rsidRDefault="00B76B5E" w:rsidP="00D370A4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D667ED" w14:textId="77777777" w:rsidR="00B76B5E" w:rsidRPr="004A0F3E" w:rsidRDefault="003D4C30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A5DB65B" w14:textId="77777777" w:rsidR="00B76B5E" w:rsidRPr="004A0F3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829A7EF" w14:textId="77777777" w:rsidR="00B76B5E" w:rsidRPr="004A0F3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11C64B9" w14:textId="77777777" w:rsidR="00B76B5E" w:rsidRPr="004A0F3E" w:rsidRDefault="00B76B5E" w:rsidP="00D370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950F26F" w14:textId="77777777" w:rsidR="00B76B5E" w:rsidRPr="004A0F3E" w:rsidRDefault="003D4C30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717560" w14:textId="77777777" w:rsidR="00B76B5E" w:rsidRPr="004A0F3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8B0B0AD" w14:textId="77777777" w:rsidR="00B76B5E" w:rsidRPr="004A0F3E" w:rsidRDefault="00B76B5E" w:rsidP="00D3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76B5E" w:rsidRPr="004A0F3E" w14:paraId="3E044FD7" w14:textId="77777777" w:rsidTr="008B22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56A394" w14:textId="77777777" w:rsidR="00B76B5E" w:rsidRPr="004A0F3E" w:rsidRDefault="00B76B5E" w:rsidP="00D370A4">
            <w:pPr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CE64F8" w14:textId="77777777" w:rsidR="00B76B5E" w:rsidRPr="004A0F3E" w:rsidRDefault="00B76B5E" w:rsidP="00D370A4">
            <w:pPr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0F3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A0F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A0F3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D4964" w:rsidRPr="001D1116" w14:paraId="5B3DE908" w14:textId="77777777" w:rsidTr="005A42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677CB77" w14:textId="77777777" w:rsidR="00ED4964" w:rsidRPr="00545DEE" w:rsidRDefault="00ED4964" w:rsidP="00ED4964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5DE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C55E55" w14:textId="77777777" w:rsidR="00ED4964" w:rsidRPr="00545DEE" w:rsidRDefault="00ED4964" w:rsidP="00C06DF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</w:rPr>
            </w:pPr>
            <w:r w:rsidRPr="00545D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AC0D55F" w14:textId="77777777" w:rsidR="00ED4964" w:rsidRPr="00545DEE" w:rsidRDefault="00ED4964" w:rsidP="00ED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C665F8" w14:textId="77777777" w:rsidR="00ED4964" w:rsidRPr="00545DEE" w:rsidRDefault="00ED4964" w:rsidP="00275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3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042A75E" w14:textId="77777777" w:rsidR="00ED4964" w:rsidRPr="00545DEE" w:rsidRDefault="00ED4964" w:rsidP="00ED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81BBDE7" w14:textId="3D06DBF1" w:rsidR="00ED4964" w:rsidRPr="00545DEE" w:rsidRDefault="00082CC0" w:rsidP="00FB171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355,525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513151" w14:textId="77777777" w:rsidR="00ED4964" w:rsidRPr="00545DEE" w:rsidRDefault="00ED4964" w:rsidP="00ED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9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DDC791" w14:textId="77777777" w:rsidR="00ED4964" w:rsidRPr="00545DEE" w:rsidRDefault="00ED4964" w:rsidP="00FB17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5DEE">
              <w:rPr>
                <w:rFonts w:ascii="Angsana New" w:hAnsi="Angsana New"/>
                <w:sz w:val="30"/>
                <w:szCs w:val="30"/>
                <w:lang w:val="en-US" w:bidi="th-TH"/>
              </w:rPr>
              <w:t>350,838</w:t>
            </w:r>
          </w:p>
        </w:tc>
      </w:tr>
    </w:tbl>
    <w:p w14:paraId="7121AC33" w14:textId="77777777" w:rsidR="00B76B5E" w:rsidRPr="00761B3B" w:rsidRDefault="00B76B5E" w:rsidP="006F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33D807A1" w14:textId="77777777" w:rsidR="006C21BE" w:rsidRPr="007B1FA0" w:rsidRDefault="006C21BE" w:rsidP="00103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43"/>
        <w:gridCol w:w="1107"/>
        <w:gridCol w:w="270"/>
        <w:gridCol w:w="1080"/>
        <w:gridCol w:w="236"/>
        <w:gridCol w:w="1204"/>
      </w:tblGrid>
      <w:tr w:rsidR="007B1FA0" w:rsidRPr="004A0F3E" w14:paraId="127BD4AF" w14:textId="77777777" w:rsidTr="001E49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A982EF" w14:textId="32FB1E2B" w:rsidR="007B1FA0" w:rsidRPr="004A0F3E" w:rsidRDefault="007B1FA0" w:rsidP="007B1FA0">
            <w:pPr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0BD53" w14:textId="77777777" w:rsidR="007B1FA0" w:rsidRPr="004A0F3E" w:rsidRDefault="007B1FA0" w:rsidP="002F11B8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3C0354" w14:textId="77777777" w:rsidR="007B1FA0" w:rsidRPr="004A0F3E" w:rsidRDefault="007B1FA0" w:rsidP="002F11B8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587B38" w14:textId="77777777" w:rsidR="007B1FA0" w:rsidRPr="004A0F3E" w:rsidRDefault="007B1FA0" w:rsidP="002F11B8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66D4" w:rsidRPr="004C79FE" w14:paraId="06F7DD2B" w14:textId="77777777" w:rsidTr="001E49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9B0009" w14:textId="5E191691" w:rsidR="006466D4" w:rsidRPr="004C79FE" w:rsidRDefault="006466D4" w:rsidP="006466D4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4A0F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0F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คคลหรือ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5D3787" w14:textId="77777777" w:rsidR="006466D4" w:rsidRPr="004C79FE" w:rsidRDefault="006466D4" w:rsidP="0064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F282336" w14:textId="77777777" w:rsidR="006466D4" w:rsidRPr="004C79FE" w:rsidRDefault="006466D4" w:rsidP="0064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1DBC168" w14:textId="77777777" w:rsidR="006466D4" w:rsidRPr="004C79FE" w:rsidRDefault="006466D4" w:rsidP="0064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97971D" w14:textId="77777777" w:rsidR="006466D4" w:rsidRPr="004C79FE" w:rsidRDefault="006466D4" w:rsidP="006466D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8CEF55" w14:textId="77777777" w:rsidR="006466D4" w:rsidRPr="004C79FE" w:rsidRDefault="006466D4" w:rsidP="0064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C64168" w14:textId="77777777" w:rsidR="006466D4" w:rsidRPr="004C79FE" w:rsidRDefault="006466D4" w:rsidP="0064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5C80F18" w14:textId="77777777" w:rsidR="006466D4" w:rsidRPr="004C79FE" w:rsidRDefault="006466D4" w:rsidP="0064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466D4" w:rsidRPr="004A0F3E" w14:paraId="4C537230" w14:textId="77777777" w:rsidTr="001E49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EC7F1A" w14:textId="03838FAC" w:rsidR="006466D4" w:rsidRPr="004A0F3E" w:rsidRDefault="006466D4" w:rsidP="006466D4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A0F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D50966" w14:textId="77777777" w:rsidR="006466D4" w:rsidRPr="004A0F3E" w:rsidRDefault="006466D4" w:rsidP="0064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BD658C3" w14:textId="77777777" w:rsidR="006466D4" w:rsidRPr="004A0F3E" w:rsidRDefault="006466D4" w:rsidP="0064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917E7FE" w14:textId="77777777" w:rsidR="006466D4" w:rsidRPr="004A0F3E" w:rsidRDefault="006466D4" w:rsidP="0064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2BA2C2" w14:textId="77777777" w:rsidR="006466D4" w:rsidRPr="004A0F3E" w:rsidRDefault="006466D4" w:rsidP="006466D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0FE21E" w14:textId="77777777" w:rsidR="006466D4" w:rsidRPr="004A0F3E" w:rsidRDefault="006466D4" w:rsidP="0064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625344" w14:textId="77777777" w:rsidR="006466D4" w:rsidRPr="004A0F3E" w:rsidRDefault="006466D4" w:rsidP="0064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92144A6" w14:textId="77777777" w:rsidR="006466D4" w:rsidRPr="004A0F3E" w:rsidRDefault="006466D4" w:rsidP="0064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B1FA0" w:rsidRPr="004A0F3E" w14:paraId="38733546" w14:textId="77777777" w:rsidTr="001E49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508C21" w14:textId="77777777" w:rsidR="007B1FA0" w:rsidRPr="004A0F3E" w:rsidRDefault="007B1FA0" w:rsidP="002F11B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1CAF06" w14:textId="77777777" w:rsidR="007B1FA0" w:rsidRPr="004A0F3E" w:rsidRDefault="007B1FA0" w:rsidP="002F1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F3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A0F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A0F3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E49F3" w:rsidRPr="004A0F3E" w14:paraId="0DD3BD88" w14:textId="77777777" w:rsidTr="00D40D2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CF8BD5" w14:textId="77777777" w:rsidR="001E49F3" w:rsidRPr="00C07AC8" w:rsidRDefault="001E49F3" w:rsidP="001E49F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7AC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343635" w14:textId="77777777" w:rsidR="001E49F3" w:rsidRPr="00CB1B4E" w:rsidRDefault="001E49F3" w:rsidP="00C06DF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CB1B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106234" w14:textId="77777777" w:rsidR="001E49F3" w:rsidRPr="00CB1B4E" w:rsidRDefault="001E49F3" w:rsidP="001E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941B4A" w14:textId="77777777" w:rsidR="001E49F3" w:rsidRPr="00CB1B4E" w:rsidRDefault="001E49F3" w:rsidP="00E51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3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B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E7BAC7" w14:textId="77777777" w:rsidR="001E49F3" w:rsidRPr="00CB1B4E" w:rsidRDefault="001E49F3" w:rsidP="001E49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F5366B" w14:textId="4BDF2868" w:rsidR="001E49F3" w:rsidRPr="00CB1B4E" w:rsidRDefault="00627DF3" w:rsidP="00346E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9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082C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355D57" w14:textId="77777777" w:rsidR="001E49F3" w:rsidRPr="00CB1B4E" w:rsidRDefault="001E49F3" w:rsidP="001E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4AD4D4" w14:textId="77777777" w:rsidR="001E49F3" w:rsidRPr="00CB1B4E" w:rsidRDefault="001E49F3" w:rsidP="001E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4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B4E">
              <w:rPr>
                <w:rFonts w:ascii="Angsana New" w:hAnsi="Angsana New"/>
                <w:sz w:val="30"/>
                <w:szCs w:val="30"/>
              </w:rPr>
              <w:t>4,203</w:t>
            </w:r>
          </w:p>
        </w:tc>
      </w:tr>
    </w:tbl>
    <w:p w14:paraId="0F1ACF45" w14:textId="77777777" w:rsidR="00792F75" w:rsidRDefault="00792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28E3AC6" w14:textId="77777777" w:rsidR="0081414E" w:rsidRPr="00526E2F" w:rsidRDefault="0081414E" w:rsidP="0081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รายการเคลื่อนไหวของเงินให้กู้ยืมแก่บุคคลหรือกิจการที่เกี่ยวข้องกันสำหรับงวด</w:t>
      </w:r>
      <w:r w:rsidR="00E34002">
        <w:rPr>
          <w:rFonts w:ascii="Angsana New" w:hAnsi="Angsana New" w:hint="cs"/>
          <w:sz w:val="30"/>
          <w:szCs w:val="30"/>
          <w:cs/>
        </w:rPr>
        <w:t>เก้า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30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  <w:r w:rsidR="00E34002">
        <w:rPr>
          <w:rFonts w:ascii="Angsana New" w:hAnsi="Angsana New" w:hint="cs"/>
          <w:sz w:val="30"/>
          <w:szCs w:val="30"/>
          <w:cs/>
        </w:rPr>
        <w:t>กันยา</w:t>
      </w:r>
      <w:r w:rsidRPr="00526E2F">
        <w:rPr>
          <w:rFonts w:ascii="Angsana New" w:hAnsi="Angsana New"/>
          <w:sz w:val="30"/>
          <w:szCs w:val="30"/>
          <w:cs/>
        </w:rPr>
        <w:t xml:space="preserve">ยน </w:t>
      </w:r>
      <w:r w:rsidRPr="00B253D8">
        <w:rPr>
          <w:rFonts w:ascii="Angsana New" w:hAnsi="Angsana New"/>
          <w:sz w:val="30"/>
          <w:szCs w:val="30"/>
        </w:rPr>
        <w:t>2562</w:t>
      </w:r>
      <w:r w:rsidRPr="00B253D8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</w:p>
    <w:p w14:paraId="757173F3" w14:textId="77777777" w:rsidR="00F608E0" w:rsidRDefault="00F60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3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6"/>
        <w:gridCol w:w="981"/>
        <w:gridCol w:w="233"/>
        <w:gridCol w:w="1260"/>
        <w:gridCol w:w="1170"/>
        <w:gridCol w:w="234"/>
        <w:gridCol w:w="1104"/>
        <w:gridCol w:w="234"/>
        <w:gridCol w:w="1162"/>
        <w:gridCol w:w="242"/>
        <w:gridCol w:w="1110"/>
      </w:tblGrid>
      <w:tr w:rsidR="00E5106A" w:rsidRPr="00ED38E4" w14:paraId="28EF5727" w14:textId="77777777" w:rsidTr="00E42DA0">
        <w:trPr>
          <w:tblHeader/>
        </w:trPr>
        <w:tc>
          <w:tcPr>
            <w:tcW w:w="1576" w:type="dxa"/>
            <w:vAlign w:val="bottom"/>
          </w:tcPr>
          <w:p w14:paraId="1C7A300F" w14:textId="77777777" w:rsidR="00E5106A" w:rsidRPr="00DC2C5E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74" w:type="dxa"/>
            <w:gridSpan w:val="3"/>
            <w:vAlign w:val="bottom"/>
          </w:tcPr>
          <w:p w14:paraId="16926FD1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256" w:type="dxa"/>
            <w:gridSpan w:val="7"/>
            <w:vAlign w:val="bottom"/>
          </w:tcPr>
          <w:p w14:paraId="0AD85987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06A" w:rsidRPr="00ED38E4" w14:paraId="5D978666" w14:textId="77777777" w:rsidTr="00F608E0">
        <w:trPr>
          <w:tblHeader/>
        </w:trPr>
        <w:tc>
          <w:tcPr>
            <w:tcW w:w="1576" w:type="dxa"/>
            <w:shd w:val="clear" w:color="auto" w:fill="auto"/>
            <w:vAlign w:val="bottom"/>
          </w:tcPr>
          <w:p w14:paraId="00EF351C" w14:textId="77777777" w:rsidR="00E5106A" w:rsidRPr="00DC2C5E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1" w:type="dxa"/>
            <w:vAlign w:val="bottom"/>
          </w:tcPr>
          <w:p w14:paraId="73D520A7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2528A53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4391677F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3C48B5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FBE0BDC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</w:rPr>
              <w:t>30</w:t>
            </w: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E041C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2D05C0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  <w:vAlign w:val="bottom"/>
          </w:tcPr>
          <w:p w14:paraId="68D9FB65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3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D8E30EE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3D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53D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2F7C8C5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6DDEAC9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5A84E3DB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726234C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4D24F32D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D91D3A6" w14:textId="77777777" w:rsidR="00E5106A" w:rsidRPr="00346EB5" w:rsidRDefault="00E5106A" w:rsidP="0034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6EB5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346E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6EB5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346E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7E715A06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3D8">
              <w:rPr>
                <w:rFonts w:ascii="Angsana New" w:hAnsi="Angsana New"/>
                <w:sz w:val="30"/>
                <w:szCs w:val="30"/>
              </w:rPr>
              <w:t>30</w:t>
            </w:r>
            <w:r w:rsidRPr="00B253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E041C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B253D8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</w:tr>
      <w:tr w:rsidR="00E5106A" w:rsidRPr="00ED38E4" w14:paraId="662C9FE1" w14:textId="77777777" w:rsidTr="00F608E0">
        <w:trPr>
          <w:tblHeader/>
        </w:trPr>
        <w:tc>
          <w:tcPr>
            <w:tcW w:w="1576" w:type="dxa"/>
            <w:vAlign w:val="bottom"/>
          </w:tcPr>
          <w:p w14:paraId="190BD864" w14:textId="77777777" w:rsidR="00E5106A" w:rsidRPr="00DC2C5E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1" w:type="dxa"/>
            <w:vAlign w:val="bottom"/>
          </w:tcPr>
          <w:p w14:paraId="767925ED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3" w:type="dxa"/>
            <w:vAlign w:val="bottom"/>
          </w:tcPr>
          <w:p w14:paraId="20B0FEBE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298C6D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71FCFD6C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3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1193118C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214DE55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3D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05A23EBF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C4DCD06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3D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  <w:vAlign w:val="bottom"/>
          </w:tcPr>
          <w:p w14:paraId="0FBF3C65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67CA0AB" w14:textId="77777777" w:rsidR="00E5106A" w:rsidRPr="00B253D8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3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53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5106A" w:rsidRPr="00ED38E4" w14:paraId="521270AF" w14:textId="77777777" w:rsidTr="00E42DA0">
        <w:trPr>
          <w:tblHeader/>
        </w:trPr>
        <w:tc>
          <w:tcPr>
            <w:tcW w:w="1576" w:type="dxa"/>
          </w:tcPr>
          <w:p w14:paraId="58FE59D2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4" w:type="dxa"/>
            <w:gridSpan w:val="3"/>
          </w:tcPr>
          <w:p w14:paraId="30C8BA63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05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256" w:type="dxa"/>
            <w:gridSpan w:val="7"/>
          </w:tcPr>
          <w:p w14:paraId="1FA32D6D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05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106A" w:rsidRPr="00ED38E4" w14:paraId="14031E41" w14:textId="77777777" w:rsidTr="00F608E0">
        <w:tc>
          <w:tcPr>
            <w:tcW w:w="1576" w:type="dxa"/>
          </w:tcPr>
          <w:p w14:paraId="2879CB5B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1" w:type="dxa"/>
          </w:tcPr>
          <w:p w14:paraId="637B3D78" w14:textId="77777777" w:rsidR="00E5106A" w:rsidRPr="002D05C0" w:rsidRDefault="00E5106A" w:rsidP="0083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233" w:type="dxa"/>
          </w:tcPr>
          <w:p w14:paraId="09F21584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30122A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35AB59" w14:textId="77777777" w:rsidR="00E5106A" w:rsidRPr="001A55D6" w:rsidRDefault="00E5106A" w:rsidP="00FB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5D6">
              <w:rPr>
                <w:rFonts w:ascii="Angsana New" w:hAnsi="Angsana New"/>
                <w:b/>
                <w:bCs/>
                <w:sz w:val="30"/>
                <w:szCs w:val="30"/>
              </w:rPr>
              <w:t>179,693</w:t>
            </w:r>
          </w:p>
        </w:tc>
        <w:tc>
          <w:tcPr>
            <w:tcW w:w="234" w:type="dxa"/>
          </w:tcPr>
          <w:p w14:paraId="77FB6A38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326CDF9" w14:textId="667FB481" w:rsidR="00E5106A" w:rsidRPr="002D05C0" w:rsidRDefault="008C5424" w:rsidP="00FB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082C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4" w:type="dxa"/>
          </w:tcPr>
          <w:p w14:paraId="02B88507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BD42087" w14:textId="71F52F95" w:rsidR="00E5106A" w:rsidRPr="002D05C0" w:rsidRDefault="00D82733" w:rsidP="00346E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(10,616)</w:t>
            </w:r>
          </w:p>
        </w:tc>
        <w:tc>
          <w:tcPr>
            <w:tcW w:w="242" w:type="dxa"/>
          </w:tcPr>
          <w:p w14:paraId="13F0DAB8" w14:textId="77777777" w:rsidR="00E5106A" w:rsidRPr="002D05C0" w:rsidRDefault="00E5106A" w:rsidP="00D3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1A03849C" w14:textId="63BE7230" w:rsidR="00E5106A" w:rsidRPr="001A55D6" w:rsidRDefault="00082CC0" w:rsidP="00C0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  <w:tab w:val="left" w:pos="91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189,577</w:t>
            </w:r>
          </w:p>
        </w:tc>
      </w:tr>
    </w:tbl>
    <w:p w14:paraId="56AC6553" w14:textId="77777777" w:rsidR="002E297C" w:rsidRPr="00761B3B" w:rsidRDefault="002E297C" w:rsidP="00C5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9"/>
        <w:gridCol w:w="1172"/>
        <w:gridCol w:w="275"/>
        <w:gridCol w:w="1076"/>
        <w:gridCol w:w="275"/>
        <w:gridCol w:w="1061"/>
        <w:gridCol w:w="236"/>
        <w:gridCol w:w="1206"/>
      </w:tblGrid>
      <w:tr w:rsidR="00293129" w:rsidRPr="00F14653" w14:paraId="6F652198" w14:textId="77777777" w:rsidTr="00092397">
        <w:tc>
          <w:tcPr>
            <w:tcW w:w="2168" w:type="pct"/>
          </w:tcPr>
          <w:p w14:paraId="2EB80675" w14:textId="35391694" w:rsidR="009479AD" w:rsidRPr="00F14653" w:rsidRDefault="009479AD" w:rsidP="0043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64DC8028" w14:textId="77777777"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2D6D92" w14:textId="77777777"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3BD18196" w14:textId="77777777"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50D" w:rsidRPr="00F14653" w14:paraId="3D6F5598" w14:textId="77777777" w:rsidTr="00733378">
        <w:tc>
          <w:tcPr>
            <w:tcW w:w="2168" w:type="pct"/>
          </w:tcPr>
          <w:p w14:paraId="15C6B6B6" w14:textId="0A85E891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26" w:type="pct"/>
          </w:tcPr>
          <w:p w14:paraId="035C2C94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B253D8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</w:tcPr>
          <w:p w14:paraId="0226CFAF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5FA1C9B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10"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7282A5A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AED601D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B253D8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26" w:type="pct"/>
          </w:tcPr>
          <w:p w14:paraId="6F8D12D2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217FDC6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93129" w:rsidRPr="00F14653" w14:paraId="751BC348" w14:textId="77777777" w:rsidTr="00733378">
        <w:tc>
          <w:tcPr>
            <w:tcW w:w="2168" w:type="pct"/>
          </w:tcPr>
          <w:p w14:paraId="733378B0" w14:textId="77777777"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8A9FB4A" w14:textId="77777777" w:rsidR="009479AD" w:rsidRPr="00F14653" w:rsidRDefault="003D4C30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4C1A0965" w14:textId="77777777"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DE7346C" w14:textId="77777777" w:rsidR="009479AD" w:rsidRPr="00F14653" w:rsidRDefault="003D4C30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49D2C6B6" w14:textId="77777777"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61E05CA" w14:textId="77777777" w:rsidR="009479AD" w:rsidRPr="00F14653" w:rsidRDefault="003D4C30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38D0EFC6" w14:textId="77777777"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28B4D28" w14:textId="77777777" w:rsidR="009479AD" w:rsidRPr="00F14653" w:rsidRDefault="003D4C30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9479AD" w:rsidRPr="00F14653" w14:paraId="74926413" w14:textId="77777777" w:rsidTr="00092397">
        <w:tc>
          <w:tcPr>
            <w:tcW w:w="2168" w:type="pct"/>
          </w:tcPr>
          <w:p w14:paraId="451F937F" w14:textId="77777777"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676A502B" w14:textId="77777777" w:rsidR="009479AD" w:rsidRPr="00F1465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465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14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3129" w:rsidRPr="00F14653" w14:paraId="2187FEC8" w14:textId="77777777" w:rsidTr="00733378">
        <w:tc>
          <w:tcPr>
            <w:tcW w:w="2168" w:type="pct"/>
          </w:tcPr>
          <w:p w14:paraId="2F1620AB" w14:textId="77777777" w:rsidR="009479AD" w:rsidRPr="00023688" w:rsidRDefault="009479AD" w:rsidP="0043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368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EF00C05" w14:textId="77777777" w:rsidR="009479AD" w:rsidRPr="00023688" w:rsidRDefault="00EC1430" w:rsidP="00C06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0A1C18" w14:textId="77777777" w:rsidR="009479AD" w:rsidRPr="00023688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50E49D5C" w14:textId="77777777" w:rsidR="009479AD" w:rsidRPr="00023688" w:rsidRDefault="00106174" w:rsidP="00AF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75A7B0" w14:textId="77777777" w:rsidR="009479AD" w:rsidRPr="00023688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55AEFFE6" w14:textId="36535798" w:rsidR="009479AD" w:rsidRPr="00023688" w:rsidRDefault="00082CC0" w:rsidP="0009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213" w:right="-131" w:firstLine="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,722</w:t>
            </w:r>
          </w:p>
        </w:tc>
        <w:tc>
          <w:tcPr>
            <w:tcW w:w="126" w:type="pct"/>
          </w:tcPr>
          <w:p w14:paraId="359C093A" w14:textId="77777777" w:rsidR="009479AD" w:rsidRPr="00023688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E1AB469" w14:textId="77777777" w:rsidR="009479AD" w:rsidRPr="00023688" w:rsidRDefault="00106174" w:rsidP="00FB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2,410</w:t>
            </w:r>
          </w:p>
        </w:tc>
      </w:tr>
      <w:tr w:rsidR="00293129" w:rsidRPr="008A5043" w14:paraId="12CCE34E" w14:textId="77777777" w:rsidTr="00733378">
        <w:tc>
          <w:tcPr>
            <w:tcW w:w="2168" w:type="pct"/>
          </w:tcPr>
          <w:p w14:paraId="794601F0" w14:textId="77777777" w:rsidR="009479AD" w:rsidRPr="0019407A" w:rsidRDefault="009479AD" w:rsidP="0043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0DC558BD" w14:textId="77777777" w:rsidR="009479AD" w:rsidRPr="008A504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6EA0A92" w14:textId="77777777" w:rsidR="009479AD" w:rsidRPr="008A504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3BA480EB" w14:textId="77777777" w:rsidR="009479AD" w:rsidRPr="008A504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0F29735" w14:textId="77777777" w:rsidR="009479AD" w:rsidRPr="008A504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659F8BF1" w14:textId="77777777" w:rsidR="009479AD" w:rsidRPr="008A504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</w:tcPr>
          <w:p w14:paraId="34C88587" w14:textId="77777777" w:rsidR="009479AD" w:rsidRPr="008A5043" w:rsidRDefault="009479AD" w:rsidP="0043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0BB751E1" w14:textId="77777777" w:rsidR="009479AD" w:rsidRPr="008A5043" w:rsidRDefault="009479AD" w:rsidP="000B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7C25" w:rsidRPr="00F14653" w14:paraId="7B493226" w14:textId="77777777" w:rsidTr="00092397">
        <w:tc>
          <w:tcPr>
            <w:tcW w:w="2168" w:type="pct"/>
          </w:tcPr>
          <w:p w14:paraId="5938F483" w14:textId="321CEF14" w:rsidR="00EF7C25" w:rsidRPr="00F14653" w:rsidRDefault="00EF7C25" w:rsidP="008E1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790922DF" w14:textId="77777777"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E8BCAAE" w14:textId="77777777"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03EB7737" w14:textId="77777777"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50D" w:rsidRPr="00F14653" w14:paraId="5C658FC8" w14:textId="77777777" w:rsidTr="00733378">
        <w:tc>
          <w:tcPr>
            <w:tcW w:w="2168" w:type="pct"/>
          </w:tcPr>
          <w:p w14:paraId="4215CC59" w14:textId="092D55FC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F146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6" w:type="pct"/>
          </w:tcPr>
          <w:p w14:paraId="594D4593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B253D8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</w:tcPr>
          <w:p w14:paraId="0473110A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D61710B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E3A869E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64B2A27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B253D8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26" w:type="pct"/>
          </w:tcPr>
          <w:p w14:paraId="5C9CC9F9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5FD2AF4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5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1465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D550D" w:rsidRPr="00F14653" w14:paraId="2CDEAAA7" w14:textId="77777777" w:rsidTr="00733378">
        <w:tc>
          <w:tcPr>
            <w:tcW w:w="2168" w:type="pct"/>
          </w:tcPr>
          <w:p w14:paraId="3F49CDE3" w14:textId="2B485DB8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6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26" w:type="pct"/>
          </w:tcPr>
          <w:p w14:paraId="0D6C5C54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111EB459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1F965CA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37C2DDB6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9C0551A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728D92F2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C4B3936" w14:textId="77777777" w:rsidR="00BD550D" w:rsidRPr="00F14653" w:rsidRDefault="00BD550D" w:rsidP="00BD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C30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EF7C25" w:rsidRPr="00F14653" w14:paraId="0FB26F52" w14:textId="77777777" w:rsidTr="00092397">
        <w:tc>
          <w:tcPr>
            <w:tcW w:w="2168" w:type="pct"/>
          </w:tcPr>
          <w:p w14:paraId="7545A0EE" w14:textId="77777777"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0B3BC99E" w14:textId="77777777"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465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14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7C25" w:rsidRPr="00F14653" w14:paraId="1385B708" w14:textId="77777777" w:rsidTr="00733378">
        <w:tc>
          <w:tcPr>
            <w:tcW w:w="2168" w:type="pct"/>
          </w:tcPr>
          <w:p w14:paraId="4B6543C0" w14:textId="77777777" w:rsidR="00EF7C25" w:rsidRPr="002A2D56" w:rsidRDefault="00EF7C25" w:rsidP="00C8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2D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6E507FA" w14:textId="77777777" w:rsidR="00EF7C25" w:rsidRPr="002A2D56" w:rsidRDefault="00EC1430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B6FB287" w14:textId="77777777" w:rsidR="00EF7C25" w:rsidRPr="002A2D56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27209B11" w14:textId="77777777" w:rsidR="00EF7C25" w:rsidRPr="002A2D56" w:rsidRDefault="00EF7C25" w:rsidP="00506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8E9B398" w14:textId="77777777" w:rsidR="00EF7C25" w:rsidRPr="002A2D56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289B8E95" w14:textId="4D156FBC" w:rsidR="00EF7C25" w:rsidRPr="002A2D56" w:rsidRDefault="00B062C6" w:rsidP="00B36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26" w:type="pct"/>
          </w:tcPr>
          <w:p w14:paraId="72B9C517" w14:textId="77777777" w:rsidR="00EF7C25" w:rsidRPr="00F14653" w:rsidRDefault="00EF7C25" w:rsidP="00C83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5BCAF0D3" w14:textId="1FBF0DC5" w:rsidR="00EF7C25" w:rsidRPr="00B87CBF" w:rsidRDefault="00EF7C25" w:rsidP="00B36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7CBF">
              <w:rPr>
                <w:rFonts w:ascii="Angsana New" w:hAnsi="Angsana New"/>
                <w:sz w:val="30"/>
                <w:szCs w:val="30"/>
              </w:rPr>
              <w:t>26,31</w:t>
            </w:r>
            <w:r w:rsidR="00CE4AE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0BCB625C" w14:textId="77777777" w:rsidR="007F3873" w:rsidRPr="00BA26E8" w:rsidRDefault="007F3873" w:rsidP="003A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891C98" w14:textId="77777777" w:rsidR="003A4AE7" w:rsidRPr="00526E2F" w:rsidRDefault="003A4AE7" w:rsidP="003A4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รายการเคลื่อนไหวของเงินกู้ยืมจากบุคคลหรือกิจการที่เกี่ยวข้องกันสำหรับงวด</w:t>
      </w:r>
      <w:r w:rsidR="00FA1712">
        <w:rPr>
          <w:rFonts w:ascii="Angsana New" w:hAnsi="Angsana New" w:hint="cs"/>
          <w:sz w:val="30"/>
          <w:szCs w:val="30"/>
          <w:cs/>
        </w:rPr>
        <w:t>เก้า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30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  <w:r w:rsidR="00FA1712">
        <w:rPr>
          <w:rFonts w:ascii="Angsana New" w:hAnsi="Angsana New" w:hint="cs"/>
          <w:sz w:val="30"/>
          <w:szCs w:val="30"/>
          <w:cs/>
        </w:rPr>
        <w:t>กันยา</w:t>
      </w:r>
      <w:r w:rsidR="00FA1712" w:rsidRPr="00B253D8">
        <w:rPr>
          <w:rFonts w:ascii="Angsana New" w:hAnsi="Angsana New"/>
          <w:sz w:val="30"/>
          <w:szCs w:val="30"/>
          <w:cs/>
        </w:rPr>
        <w:t>ยน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  <w:r w:rsidRPr="00F739D7">
        <w:rPr>
          <w:rFonts w:ascii="Angsana New" w:hAnsi="Angsana New"/>
          <w:sz w:val="30"/>
          <w:szCs w:val="30"/>
        </w:rPr>
        <w:t>2562</w:t>
      </w:r>
      <w:r w:rsidRPr="00F739D7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</w:p>
    <w:p w14:paraId="6B1ABD65" w14:textId="77777777" w:rsidR="001F16B0" w:rsidRPr="0036444B" w:rsidRDefault="001F16B0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990"/>
        <w:gridCol w:w="234"/>
        <w:gridCol w:w="1026"/>
        <w:gridCol w:w="236"/>
        <w:gridCol w:w="1204"/>
        <w:gridCol w:w="235"/>
        <w:gridCol w:w="1115"/>
        <w:gridCol w:w="235"/>
        <w:gridCol w:w="1205"/>
        <w:gridCol w:w="235"/>
        <w:gridCol w:w="1115"/>
      </w:tblGrid>
      <w:tr w:rsidR="00F739D7" w:rsidRPr="00526E2F" w14:paraId="390DCA69" w14:textId="77777777" w:rsidTr="00D84670">
        <w:tc>
          <w:tcPr>
            <w:tcW w:w="1620" w:type="dxa"/>
            <w:vAlign w:val="bottom"/>
          </w:tcPr>
          <w:p w14:paraId="7BE0C526" w14:textId="77777777"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8F82D93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3F95A75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4" w:type="dxa"/>
            <w:gridSpan w:val="7"/>
            <w:vAlign w:val="bottom"/>
          </w:tcPr>
          <w:p w14:paraId="701036A8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3894" w:rsidRPr="00526E2F" w14:paraId="08363AFD" w14:textId="77777777" w:rsidTr="00D84670">
        <w:tc>
          <w:tcPr>
            <w:tcW w:w="1620" w:type="dxa"/>
            <w:shd w:val="clear" w:color="auto" w:fill="auto"/>
            <w:vAlign w:val="bottom"/>
          </w:tcPr>
          <w:p w14:paraId="611AEFE4" w14:textId="77777777" w:rsidR="00EC3894" w:rsidRPr="002D05C0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171DE2F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65A18A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vAlign w:val="bottom"/>
          </w:tcPr>
          <w:p w14:paraId="1DF31DA0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2C44B95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945F69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91B9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A171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FA1712" w:rsidRPr="00B253D8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4A1CEF2C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3105562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4A867BF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3BA0C761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20DA889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1075083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10A862AC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6DE12FD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08B4339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9EB297" w14:textId="77777777" w:rsidR="00EC3894" w:rsidRPr="00440FB6" w:rsidRDefault="00EC3894" w:rsidP="00EC3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A171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FA1712" w:rsidRPr="00B253D8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</w:tr>
      <w:tr w:rsidR="00F739D7" w:rsidRPr="00526E2F" w14:paraId="69C2829E" w14:textId="77777777" w:rsidTr="00D84670">
        <w:tc>
          <w:tcPr>
            <w:tcW w:w="1620" w:type="dxa"/>
            <w:vAlign w:val="bottom"/>
          </w:tcPr>
          <w:p w14:paraId="2381BBE7" w14:textId="77777777"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312450A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1B9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4" w:type="dxa"/>
            <w:vAlign w:val="bottom"/>
          </w:tcPr>
          <w:p w14:paraId="2EEF6C59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21C5266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1B9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0391D226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C37AD09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14:paraId="4EF5F2B5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C6CEBAF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099A81ED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0777236A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00964379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FA721A5" w14:textId="77777777" w:rsidR="00F739D7" w:rsidRPr="00440FB6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739D7" w:rsidRPr="002D05C0" w14:paraId="2056C417" w14:textId="77777777" w:rsidTr="00D84670">
        <w:tc>
          <w:tcPr>
            <w:tcW w:w="1620" w:type="dxa"/>
          </w:tcPr>
          <w:p w14:paraId="6619DE45" w14:textId="77777777"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970F0C2" w14:textId="77777777"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CD10756" w14:textId="77777777"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4" w:type="dxa"/>
            <w:gridSpan w:val="7"/>
          </w:tcPr>
          <w:p w14:paraId="0A134550" w14:textId="77777777"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739D7" w:rsidRPr="002D05C0" w14:paraId="42CBB6CB" w14:textId="77777777" w:rsidTr="00D84670">
        <w:tc>
          <w:tcPr>
            <w:tcW w:w="1620" w:type="dxa"/>
          </w:tcPr>
          <w:p w14:paraId="3BAD5868" w14:textId="77777777" w:rsidR="00F739D7" w:rsidRPr="002D05C0" w:rsidRDefault="00F739D7" w:rsidP="008F3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4257483" w14:textId="77777777" w:rsidR="00F739D7" w:rsidRPr="002D05C0" w:rsidRDefault="00440FB6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234" w:type="dxa"/>
          </w:tcPr>
          <w:p w14:paraId="2BF37A31" w14:textId="77777777"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6A370E9" w14:textId="77777777" w:rsidR="00F739D7" w:rsidRPr="002D05C0" w:rsidRDefault="00DC1DE4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236" w:type="dxa"/>
          </w:tcPr>
          <w:p w14:paraId="372F5C95" w14:textId="77777777" w:rsidR="00F739D7" w:rsidRPr="002D05C0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EFF93FA" w14:textId="77777777" w:rsidR="00F739D7" w:rsidRPr="00B36140" w:rsidRDefault="00F739D7" w:rsidP="00586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61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35" w:type="dxa"/>
          </w:tcPr>
          <w:p w14:paraId="1DDC9B1D" w14:textId="77777777" w:rsidR="00F739D7" w:rsidRPr="0027565E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3377157" w14:textId="5E8A7C70" w:rsidR="00F739D7" w:rsidRPr="0027565E" w:rsidRDefault="00C07567" w:rsidP="0020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7103ED38" w14:textId="77777777" w:rsidR="00F739D7" w:rsidRPr="0027565E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EB07CA6" w14:textId="01D4C130" w:rsidR="00F739D7" w:rsidRPr="0027565E" w:rsidRDefault="00C07567" w:rsidP="00506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13AAB729" w14:textId="77777777" w:rsidR="00F739D7" w:rsidRPr="0027565E" w:rsidRDefault="00F739D7" w:rsidP="0082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174164FB" w14:textId="79DF9F9C" w:rsidR="00F739D7" w:rsidRPr="00B36140" w:rsidRDefault="00C07567" w:rsidP="0029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1C3059C6" w14:textId="77777777" w:rsidR="00BA26E8" w:rsidRDefault="00BA26E8">
      <w:pPr>
        <w:rPr>
          <w:rFonts w:ascii="Angsana New" w:hAnsi="Angsana New"/>
          <w:sz w:val="27"/>
          <w:szCs w:val="27"/>
        </w:rPr>
      </w:pPr>
    </w:p>
    <w:p w14:paraId="05F0B41C" w14:textId="77777777" w:rsidR="00BA26E8" w:rsidRDefault="00BA2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7"/>
          <w:szCs w:val="27"/>
        </w:rPr>
      </w:pPr>
      <w:r>
        <w:rPr>
          <w:rFonts w:ascii="Angsana New" w:hAnsi="Angsana New"/>
          <w:sz w:val="27"/>
          <w:szCs w:val="27"/>
        </w:rPr>
        <w:br w:type="page"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67"/>
        <w:gridCol w:w="274"/>
        <w:gridCol w:w="1081"/>
        <w:gridCol w:w="28"/>
        <w:gridCol w:w="250"/>
        <w:gridCol w:w="28"/>
        <w:gridCol w:w="1133"/>
        <w:gridCol w:w="251"/>
        <w:gridCol w:w="20"/>
        <w:gridCol w:w="1077"/>
      </w:tblGrid>
      <w:tr w:rsidR="0000304D" w:rsidRPr="002C1D25" w14:paraId="750CB78C" w14:textId="77777777" w:rsidTr="00501BC6">
        <w:trPr>
          <w:trHeight w:val="308"/>
        </w:trPr>
        <w:tc>
          <w:tcPr>
            <w:tcW w:w="2108" w:type="pct"/>
          </w:tcPr>
          <w:p w14:paraId="7E3A4BF8" w14:textId="77777777" w:rsidR="0000304D" w:rsidRPr="002C1D25" w:rsidRDefault="0000304D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ค่าตอบแทนกรรมการและผู้บริหารสำคัญ</w:t>
            </w: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89" w:type="pct"/>
            <w:gridSpan w:val="4"/>
          </w:tcPr>
          <w:p w14:paraId="1D8152F8" w14:textId="77777777" w:rsidR="0000304D" w:rsidRPr="002C1D25" w:rsidRDefault="0000304D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  <w:gridSpan w:val="2"/>
          </w:tcPr>
          <w:p w14:paraId="0558C0E6" w14:textId="77777777" w:rsidR="0000304D" w:rsidRPr="002C1D25" w:rsidRDefault="0000304D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4"/>
          </w:tcPr>
          <w:p w14:paraId="38ECF200" w14:textId="77777777" w:rsidR="0000304D" w:rsidRPr="002C1D25" w:rsidRDefault="0000304D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C3D7F" w:rsidRPr="002C1D25" w14:paraId="7236EADE" w14:textId="77777777" w:rsidTr="00501BC6">
        <w:trPr>
          <w:trHeight w:val="254"/>
        </w:trPr>
        <w:tc>
          <w:tcPr>
            <w:tcW w:w="2108" w:type="pct"/>
          </w:tcPr>
          <w:p w14:paraId="03EA75FE" w14:textId="77777777" w:rsidR="008C3D7F" w:rsidRPr="00575FF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4"/>
          </w:tcPr>
          <w:p w14:paraId="54BD35C3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79C46549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4"/>
          </w:tcPr>
          <w:p w14:paraId="7E6E8D7D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D7F" w:rsidRPr="002C1D25" w14:paraId="2F7EBA41" w14:textId="77777777" w:rsidTr="00501BC6">
        <w:tc>
          <w:tcPr>
            <w:tcW w:w="2108" w:type="pct"/>
          </w:tcPr>
          <w:p w14:paraId="3FDD4D98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C1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2C1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2C1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6C14" w:rsidRPr="00786C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6" w:type="pct"/>
          </w:tcPr>
          <w:p w14:paraId="27F69F4E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3B4A3A12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29A28A00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1" w:type="pct"/>
            <w:gridSpan w:val="2"/>
          </w:tcPr>
          <w:p w14:paraId="5B94E416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9FF01C5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" w:type="pct"/>
          </w:tcPr>
          <w:p w14:paraId="46F3E458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158BCE86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C3D7F" w:rsidRPr="002C1D25" w14:paraId="3EF70E6B" w14:textId="77777777" w:rsidTr="00501BC6">
        <w:tc>
          <w:tcPr>
            <w:tcW w:w="2108" w:type="pct"/>
          </w:tcPr>
          <w:p w14:paraId="2BBC25B5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2" w:type="pct"/>
            <w:gridSpan w:val="10"/>
          </w:tcPr>
          <w:p w14:paraId="6BFF5F47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1D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4D3" w:rsidRPr="002C1D25" w14:paraId="05E7B10E" w14:textId="77777777" w:rsidTr="00501BC6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26F100CE" w14:textId="77777777" w:rsidR="00B444D3" w:rsidRPr="002C1D25" w:rsidRDefault="00B444D3" w:rsidP="00B444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6" w:type="pct"/>
            <w:tcBorders>
              <w:left w:val="nil"/>
              <w:right w:val="nil"/>
            </w:tcBorders>
          </w:tcPr>
          <w:p w14:paraId="06B8A1D3" w14:textId="08DDED63" w:rsidR="00B444D3" w:rsidRPr="002C1D25" w:rsidRDefault="00680F16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627F5">
              <w:rPr>
                <w:rFonts w:ascii="Angsana New" w:hAnsi="Angsana New"/>
                <w:sz w:val="30"/>
                <w:szCs w:val="30"/>
              </w:rPr>
              <w:t>,</w:t>
            </w:r>
            <w:r w:rsidR="00C3781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9" w:type="pct"/>
            <w:tcBorders>
              <w:left w:val="nil"/>
              <w:right w:val="nil"/>
            </w:tcBorders>
          </w:tcPr>
          <w:p w14:paraId="7424DDF6" w14:textId="77777777" w:rsidR="00B444D3" w:rsidRPr="002C1D25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45641D0E" w14:textId="77777777" w:rsidR="00B444D3" w:rsidRPr="000C5200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5,973</w:t>
            </w:r>
          </w:p>
        </w:tc>
        <w:tc>
          <w:tcPr>
            <w:tcW w:w="151" w:type="pct"/>
            <w:gridSpan w:val="2"/>
            <w:tcBorders>
              <w:left w:val="nil"/>
              <w:right w:val="nil"/>
            </w:tcBorders>
          </w:tcPr>
          <w:p w14:paraId="2CBB7123" w14:textId="77777777" w:rsidR="00B444D3" w:rsidRPr="002C1D25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left w:val="nil"/>
              <w:right w:val="nil"/>
            </w:tcBorders>
          </w:tcPr>
          <w:p w14:paraId="2DF01765" w14:textId="23C4A45F" w:rsidR="00B444D3" w:rsidRPr="002C1D25" w:rsidRDefault="00680F16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17D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14:paraId="6EBE42B3" w14:textId="77777777" w:rsidR="00B444D3" w:rsidRPr="002C1D25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1411B209" w14:textId="77777777" w:rsidR="00B444D3" w:rsidRPr="000C5200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5,634</w:t>
            </w:r>
          </w:p>
        </w:tc>
      </w:tr>
      <w:tr w:rsidR="00B444D3" w:rsidRPr="002C1D25" w14:paraId="6FF843CE" w14:textId="77777777" w:rsidTr="00501BC6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248018E4" w14:textId="77777777" w:rsidR="00B444D3" w:rsidRPr="002C1D25" w:rsidRDefault="00B444D3" w:rsidP="00B444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6" w:type="pct"/>
            <w:tcBorders>
              <w:left w:val="nil"/>
              <w:right w:val="nil"/>
            </w:tcBorders>
          </w:tcPr>
          <w:p w14:paraId="61479C26" w14:textId="16181272" w:rsidR="00B444D3" w:rsidRPr="002C1D25" w:rsidRDefault="000627F5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9" w:type="pct"/>
            <w:tcBorders>
              <w:left w:val="nil"/>
              <w:right w:val="nil"/>
            </w:tcBorders>
          </w:tcPr>
          <w:p w14:paraId="133E35EC" w14:textId="77777777" w:rsidR="00B444D3" w:rsidRPr="002C1D25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54A76996" w14:textId="77777777" w:rsidR="00B444D3" w:rsidRPr="000C5200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136</w:t>
            </w:r>
          </w:p>
        </w:tc>
        <w:tc>
          <w:tcPr>
            <w:tcW w:w="151" w:type="pct"/>
            <w:gridSpan w:val="2"/>
            <w:tcBorders>
              <w:left w:val="nil"/>
              <w:right w:val="nil"/>
            </w:tcBorders>
          </w:tcPr>
          <w:p w14:paraId="358A8AF1" w14:textId="77777777" w:rsidR="00B444D3" w:rsidRPr="002C1D25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left w:val="nil"/>
              <w:right w:val="nil"/>
            </w:tcBorders>
          </w:tcPr>
          <w:p w14:paraId="1F010529" w14:textId="377FD81F" w:rsidR="00B444D3" w:rsidRPr="002C1D25" w:rsidRDefault="00EF4792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14:paraId="052FC5EC" w14:textId="77777777" w:rsidR="00B444D3" w:rsidRPr="002C1D25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14C8A1EA" w14:textId="77777777" w:rsidR="00B444D3" w:rsidRPr="000C5200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136</w:t>
            </w:r>
          </w:p>
        </w:tc>
      </w:tr>
      <w:tr w:rsidR="008C3D7F" w:rsidRPr="002C1D25" w14:paraId="6D395DE2" w14:textId="77777777" w:rsidTr="00501BC6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224E1FB6" w14:textId="77777777"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355EC" w14:textId="4A86D35D" w:rsidR="008C3D7F" w:rsidRPr="002C1D25" w:rsidRDefault="00680F16" w:rsidP="00D2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627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49" w:type="pct"/>
            <w:tcBorders>
              <w:left w:val="nil"/>
              <w:right w:val="nil"/>
            </w:tcBorders>
          </w:tcPr>
          <w:p w14:paraId="28A3F92E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B2743" w14:textId="77777777" w:rsidR="008C3D7F" w:rsidRPr="002C1D25" w:rsidRDefault="00B444D3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6,109</w:t>
            </w:r>
          </w:p>
        </w:tc>
        <w:tc>
          <w:tcPr>
            <w:tcW w:w="151" w:type="pct"/>
            <w:gridSpan w:val="2"/>
            <w:tcBorders>
              <w:left w:val="nil"/>
              <w:right w:val="nil"/>
            </w:tcBorders>
          </w:tcPr>
          <w:p w14:paraId="1C3E0F1B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64984" w14:textId="284AD71C" w:rsidR="008C3D7F" w:rsidRPr="002C1D25" w:rsidRDefault="00680F16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17D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14:paraId="1ECF041A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D274D" w14:textId="77777777" w:rsidR="008C3D7F" w:rsidRPr="002C1D25" w:rsidRDefault="00B444D3" w:rsidP="00D2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5,770</w:t>
            </w:r>
          </w:p>
        </w:tc>
      </w:tr>
      <w:tr w:rsidR="008C3D7F" w:rsidRPr="002C1D25" w14:paraId="758955DE" w14:textId="77777777" w:rsidTr="00501BC6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4CD387AF" w14:textId="77777777"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right w:val="nil"/>
            </w:tcBorders>
          </w:tcPr>
          <w:p w14:paraId="6A0923A8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left w:val="nil"/>
              <w:right w:val="nil"/>
            </w:tcBorders>
          </w:tcPr>
          <w:p w14:paraId="7BA9D120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</w:tcPr>
          <w:p w14:paraId="3CC8A473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tcBorders>
              <w:left w:val="nil"/>
              <w:right w:val="nil"/>
            </w:tcBorders>
          </w:tcPr>
          <w:p w14:paraId="785991F0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F408CF1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14:paraId="0A6BAAA2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5F7DBB5A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3D7F" w:rsidRPr="002C1D25" w14:paraId="2FBAAA42" w14:textId="77777777" w:rsidTr="00501BC6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30B00E40" w14:textId="77777777"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tcBorders>
              <w:left w:val="nil"/>
              <w:right w:val="nil"/>
            </w:tcBorders>
          </w:tcPr>
          <w:p w14:paraId="6D1F769A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  <w:tcBorders>
              <w:left w:val="nil"/>
              <w:right w:val="nil"/>
            </w:tcBorders>
          </w:tcPr>
          <w:p w14:paraId="6B15EB7A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6" w:type="pct"/>
            <w:gridSpan w:val="5"/>
            <w:tcBorders>
              <w:left w:val="nil"/>
              <w:right w:val="nil"/>
            </w:tcBorders>
          </w:tcPr>
          <w:p w14:paraId="42F79923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D7F" w:rsidRPr="002C1D25" w14:paraId="67243E2B" w14:textId="77777777" w:rsidTr="00501BC6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272277F3" w14:textId="77777777"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86C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C1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2C1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786C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6C14" w:rsidRPr="00786C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C1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6" w:type="pct"/>
            <w:tcBorders>
              <w:left w:val="nil"/>
              <w:right w:val="nil"/>
            </w:tcBorders>
          </w:tcPr>
          <w:p w14:paraId="7060742D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  <w:tcBorders>
              <w:left w:val="nil"/>
              <w:right w:val="nil"/>
            </w:tcBorders>
          </w:tcPr>
          <w:p w14:paraId="3F55C674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58AB1D64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1" w:type="pct"/>
            <w:gridSpan w:val="2"/>
            <w:tcBorders>
              <w:left w:val="nil"/>
              <w:right w:val="nil"/>
            </w:tcBorders>
          </w:tcPr>
          <w:p w14:paraId="37936995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left w:val="nil"/>
              <w:right w:val="nil"/>
            </w:tcBorders>
          </w:tcPr>
          <w:p w14:paraId="2D465451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14:paraId="7E1D836F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D483BA0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C3D7F" w:rsidRPr="002C1D25" w14:paraId="20B47586" w14:textId="77777777" w:rsidTr="00501BC6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7471D7AD" w14:textId="77777777"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10"/>
            <w:tcBorders>
              <w:left w:val="nil"/>
              <w:right w:val="nil"/>
            </w:tcBorders>
          </w:tcPr>
          <w:p w14:paraId="4E6C02CE" w14:textId="77777777" w:rsidR="008C3D7F" w:rsidRPr="002C1D25" w:rsidRDefault="008C3D7F" w:rsidP="008C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D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4D3" w:rsidRPr="002C1D25" w14:paraId="11206538" w14:textId="77777777" w:rsidTr="00501BC6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460D639B" w14:textId="77777777" w:rsidR="00B444D3" w:rsidRPr="002C1D25" w:rsidRDefault="00B444D3" w:rsidP="00B444D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6" w:type="pct"/>
            <w:tcBorders>
              <w:left w:val="nil"/>
              <w:right w:val="nil"/>
            </w:tcBorders>
          </w:tcPr>
          <w:p w14:paraId="0AB3078E" w14:textId="7077CA9D" w:rsidR="00B444D3" w:rsidRPr="002C1D25" w:rsidRDefault="00680F16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8A5D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49" w:type="pct"/>
            <w:tcBorders>
              <w:left w:val="nil"/>
              <w:right w:val="nil"/>
            </w:tcBorders>
          </w:tcPr>
          <w:p w14:paraId="113588B0" w14:textId="77777777" w:rsidR="00B444D3" w:rsidRPr="002C1D25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4DC980F5" w14:textId="6C302819" w:rsidR="00B444D3" w:rsidRPr="000C5200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19,7</w:t>
            </w:r>
            <w:r w:rsidR="00C3781F">
              <w:rPr>
                <w:rFonts w:ascii="Angsana New" w:hAnsi="Angsana New"/>
                <w:sz w:val="29"/>
                <w:szCs w:val="29"/>
              </w:rPr>
              <w:t>30</w:t>
            </w:r>
          </w:p>
        </w:tc>
        <w:tc>
          <w:tcPr>
            <w:tcW w:w="151" w:type="pct"/>
            <w:gridSpan w:val="2"/>
            <w:tcBorders>
              <w:left w:val="nil"/>
              <w:right w:val="nil"/>
            </w:tcBorders>
          </w:tcPr>
          <w:p w14:paraId="4665199C" w14:textId="77777777" w:rsidR="00B444D3" w:rsidRPr="002C1D25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left w:val="nil"/>
              <w:right w:val="nil"/>
            </w:tcBorders>
          </w:tcPr>
          <w:p w14:paraId="2F945103" w14:textId="33A14DD6" w:rsidR="00B444D3" w:rsidRPr="002C1D25" w:rsidRDefault="00680F16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8A5D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14:paraId="67F4A3AC" w14:textId="77777777" w:rsidR="00B444D3" w:rsidRPr="002C1D25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2F37F78B" w14:textId="4D0AF8F0" w:rsidR="00B444D3" w:rsidRPr="000C5200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18,</w:t>
            </w:r>
            <w:r w:rsidR="00C3781F">
              <w:rPr>
                <w:rFonts w:ascii="Angsana New" w:hAnsi="Angsana New"/>
                <w:sz w:val="29"/>
                <w:szCs w:val="29"/>
              </w:rPr>
              <w:t>714</w:t>
            </w:r>
          </w:p>
        </w:tc>
      </w:tr>
      <w:tr w:rsidR="00B444D3" w:rsidRPr="002C1D25" w14:paraId="4278C564" w14:textId="77777777" w:rsidTr="00501BC6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22D7C107" w14:textId="77777777" w:rsidR="00B444D3" w:rsidRPr="002C1D25" w:rsidRDefault="00B444D3" w:rsidP="00B444D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6" w:type="pct"/>
            <w:tcBorders>
              <w:left w:val="nil"/>
              <w:right w:val="nil"/>
            </w:tcBorders>
          </w:tcPr>
          <w:p w14:paraId="4A14FF69" w14:textId="77BC9211" w:rsidR="00B444D3" w:rsidRPr="002C1D25" w:rsidRDefault="00C3781F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149" w:type="pct"/>
            <w:tcBorders>
              <w:left w:val="nil"/>
              <w:right w:val="nil"/>
            </w:tcBorders>
          </w:tcPr>
          <w:p w14:paraId="22973F21" w14:textId="77777777" w:rsidR="00B444D3" w:rsidRPr="002C1D25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1F5DA29E" w14:textId="40C2512A" w:rsidR="00B444D3" w:rsidRPr="000C5200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4</w:t>
            </w:r>
            <w:r w:rsidR="00C3781F">
              <w:rPr>
                <w:rFonts w:ascii="Angsana New" w:hAnsi="Angsana New"/>
                <w:sz w:val="29"/>
                <w:szCs w:val="29"/>
              </w:rPr>
              <w:t>3</w:t>
            </w:r>
            <w:r w:rsidRPr="000C5200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51" w:type="pct"/>
            <w:gridSpan w:val="2"/>
            <w:tcBorders>
              <w:left w:val="nil"/>
              <w:right w:val="nil"/>
            </w:tcBorders>
          </w:tcPr>
          <w:p w14:paraId="663441C4" w14:textId="77777777" w:rsidR="00B444D3" w:rsidRPr="002C1D25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left w:val="nil"/>
              <w:right w:val="nil"/>
            </w:tcBorders>
          </w:tcPr>
          <w:p w14:paraId="7DCBE925" w14:textId="6603B4C3" w:rsidR="00B444D3" w:rsidRPr="002C1D25" w:rsidRDefault="00C3781F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14:paraId="12BC34B1" w14:textId="77777777" w:rsidR="00B444D3" w:rsidRPr="002C1D25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593E34B4" w14:textId="77777777" w:rsidR="00B444D3" w:rsidRPr="000C5200" w:rsidRDefault="00B444D3" w:rsidP="00B4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0C5200">
              <w:rPr>
                <w:rFonts w:ascii="Angsana New" w:hAnsi="Angsana New"/>
                <w:sz w:val="29"/>
                <w:szCs w:val="29"/>
              </w:rPr>
              <w:t>414</w:t>
            </w:r>
          </w:p>
        </w:tc>
      </w:tr>
      <w:tr w:rsidR="008C3D7F" w:rsidRPr="002C1D25" w14:paraId="00500D3F" w14:textId="77777777" w:rsidTr="00501BC6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2E396BAA" w14:textId="77777777" w:rsidR="008C3D7F" w:rsidRPr="002C1D25" w:rsidRDefault="008C3D7F" w:rsidP="008C3D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1D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42688" w14:textId="29FB1B2D" w:rsidR="008C3D7F" w:rsidRPr="002C1D25" w:rsidRDefault="008A5D5A" w:rsidP="00A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80F1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80F16"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149" w:type="pct"/>
            <w:tcBorders>
              <w:left w:val="nil"/>
              <w:right w:val="nil"/>
            </w:tcBorders>
          </w:tcPr>
          <w:p w14:paraId="2AA71E14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9A3AE" w14:textId="68604247" w:rsidR="008C3D7F" w:rsidRPr="002C1D25" w:rsidRDefault="00B444D3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20,</w:t>
            </w:r>
            <w:r w:rsidR="00C3781F">
              <w:rPr>
                <w:rFonts w:ascii="Angsana New" w:hAnsi="Angsana New"/>
                <w:b/>
                <w:bCs/>
                <w:sz w:val="29"/>
                <w:szCs w:val="29"/>
              </w:rPr>
              <w:t>164</w:t>
            </w:r>
          </w:p>
        </w:tc>
        <w:tc>
          <w:tcPr>
            <w:tcW w:w="151" w:type="pct"/>
            <w:gridSpan w:val="2"/>
            <w:tcBorders>
              <w:left w:val="nil"/>
              <w:right w:val="nil"/>
            </w:tcBorders>
          </w:tcPr>
          <w:p w14:paraId="06492FD1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C2417" w14:textId="6C6C5B18" w:rsidR="008C3D7F" w:rsidRPr="002C1D25" w:rsidRDefault="00680F16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8A5D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863</w:t>
            </w:r>
          </w:p>
        </w:tc>
        <w:tc>
          <w:tcPr>
            <w:tcW w:w="148" w:type="pct"/>
            <w:gridSpan w:val="2"/>
            <w:tcBorders>
              <w:left w:val="nil"/>
              <w:right w:val="nil"/>
            </w:tcBorders>
          </w:tcPr>
          <w:p w14:paraId="0CC164EB" w14:textId="77777777" w:rsidR="008C3D7F" w:rsidRPr="002C1D25" w:rsidRDefault="008C3D7F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947B0" w14:textId="490CB0E8" w:rsidR="008C3D7F" w:rsidRPr="002C1D25" w:rsidRDefault="00B444D3" w:rsidP="008C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sz w:val="29"/>
                <w:szCs w:val="29"/>
              </w:rPr>
              <w:t>19,</w:t>
            </w:r>
            <w:r w:rsidR="00C3781F">
              <w:rPr>
                <w:rFonts w:ascii="Angsana New" w:hAnsi="Angsana New"/>
                <w:b/>
                <w:bCs/>
                <w:sz w:val="29"/>
                <w:szCs w:val="29"/>
              </w:rPr>
              <w:t>128</w:t>
            </w:r>
          </w:p>
        </w:tc>
      </w:tr>
    </w:tbl>
    <w:p w14:paraId="1A18E95B" w14:textId="77777777" w:rsidR="00742593" w:rsidRPr="004C6215" w:rsidRDefault="00742593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24"/>
          <w:szCs w:val="24"/>
          <w:cs/>
        </w:rPr>
      </w:pPr>
    </w:p>
    <w:p w14:paraId="48BCF5C4" w14:textId="77777777" w:rsidR="00871BCD" w:rsidRPr="00EB62C3" w:rsidRDefault="00871BCD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EB62C3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142D40C5" w14:textId="77777777" w:rsidR="00536690" w:rsidRPr="004C6215" w:rsidRDefault="00536690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p w14:paraId="271A8615" w14:textId="77777777" w:rsidR="00383119" w:rsidRDefault="00126B4F" w:rsidP="00767138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EB62C3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EB62C3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EB62C3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EB62C3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EB62C3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EB62C3">
        <w:rPr>
          <w:rFonts w:ascii="Angsana New" w:hAnsi="Angsana New"/>
          <w:b/>
          <w:sz w:val="30"/>
          <w:szCs w:val="30"/>
          <w:cs/>
        </w:rPr>
        <w:t>เพื่อ</w:t>
      </w:r>
      <w:r w:rsidRPr="00EB62C3">
        <w:rPr>
          <w:rFonts w:ascii="Angsana New" w:hAnsi="Angsana New"/>
          <w:b/>
          <w:spacing w:val="2"/>
          <w:sz w:val="30"/>
          <w:szCs w:val="30"/>
          <w:cs/>
        </w:rPr>
        <w:t>จำหน่ายก๊าซ</w:t>
      </w:r>
      <w:r w:rsidR="00637350" w:rsidRPr="00EB62C3">
        <w:rPr>
          <w:rFonts w:ascii="Angsana New" w:hAnsi="Angsana New"/>
          <w:b/>
          <w:spacing w:val="2"/>
          <w:sz w:val="30"/>
          <w:szCs w:val="30"/>
          <w:cs/>
        </w:rPr>
        <w:t>คาร์บอนไดออกไซด์</w:t>
      </w:r>
      <w:r w:rsidR="00637350" w:rsidRPr="00C00872">
        <w:rPr>
          <w:rFonts w:ascii="Angsana New" w:hAnsi="Angsana New"/>
          <w:b/>
          <w:spacing w:val="2"/>
          <w:sz w:val="30"/>
          <w:szCs w:val="30"/>
          <w:cs/>
        </w:rPr>
        <w:t>เหลวพร้อมอัด</w:t>
      </w:r>
      <w:r w:rsidRPr="00C00872">
        <w:rPr>
          <w:rFonts w:ascii="Angsana New" w:hAnsi="Angsana New"/>
          <w:b/>
          <w:spacing w:val="2"/>
          <w:sz w:val="30"/>
          <w:szCs w:val="30"/>
          <w:cs/>
        </w:rPr>
        <w:t>ในราคาที่</w:t>
      </w:r>
      <w:r w:rsidRPr="00C00872">
        <w:rPr>
          <w:rFonts w:ascii="Angsana New" w:hAnsi="Angsana New" w:hint="cs"/>
          <w:b/>
          <w:spacing w:val="2"/>
          <w:sz w:val="30"/>
          <w:szCs w:val="30"/>
          <w:cs/>
        </w:rPr>
        <w:t>ระบุไว้ในสัญญา</w:t>
      </w:r>
      <w:r w:rsidRPr="00C00872">
        <w:rPr>
          <w:rFonts w:ascii="Angsana New" w:hAnsi="Angsana New"/>
          <w:b/>
          <w:spacing w:val="2"/>
          <w:sz w:val="30"/>
          <w:szCs w:val="30"/>
          <w:cs/>
        </w:rPr>
        <w:t xml:space="preserve"> โดยสัญ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>ญาจะสิ้นสุดเมื่อบริษัทบอก</w:t>
      </w:r>
      <w:r w:rsidRPr="00767138">
        <w:rPr>
          <w:rFonts w:ascii="Angsana New" w:hAnsi="Angsana New"/>
          <w:b/>
          <w:sz w:val="30"/>
          <w:szCs w:val="30"/>
          <w:cs/>
        </w:rPr>
        <w:t>เลิกสัญญา</w:t>
      </w:r>
      <w:r w:rsidRPr="00767138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14:paraId="3F96962A" w14:textId="77777777" w:rsidR="000721CA" w:rsidRPr="004C6215" w:rsidRDefault="000721CA" w:rsidP="00767138">
      <w:pPr>
        <w:spacing w:line="240" w:lineRule="auto"/>
        <w:ind w:left="531"/>
        <w:jc w:val="thaiDistribute"/>
        <w:rPr>
          <w:rFonts w:ascii="Angsana New" w:hAnsi="Angsana New"/>
          <w:b/>
          <w:sz w:val="24"/>
          <w:szCs w:val="24"/>
          <w:cs/>
        </w:rPr>
      </w:pPr>
    </w:p>
    <w:p w14:paraId="0F0BAE7D" w14:textId="77777777" w:rsidR="0043585E" w:rsidRPr="009C1E11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  <w:r w:rsidRPr="009C1E11">
        <w:rPr>
          <w:rFonts w:ascii="Angsana New" w:hAnsi="Angsana New"/>
          <w:b/>
          <w:spacing w:val="6"/>
          <w:sz w:val="30"/>
          <w:szCs w:val="30"/>
          <w:cs/>
        </w:rPr>
        <w:t>บริษัทและกลุ่มบริษัทได้ทำสัญญากับบริษัทที่เกี่ยวข้องกันหลายแห่งเพื่อ</w:t>
      </w:r>
      <w:r w:rsidRPr="009C1E11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</w:t>
      </w:r>
      <w:r w:rsidR="00F355D3" w:rsidRPr="009C1E11">
        <w:rPr>
          <w:rFonts w:ascii="Angsana New" w:hAnsi="Angsana New" w:hint="cs"/>
          <w:b/>
          <w:spacing w:val="6"/>
          <w:sz w:val="30"/>
          <w:szCs w:val="30"/>
          <w:cs/>
        </w:rPr>
        <w:t>ให้คำ</w:t>
      </w:r>
      <w:r w:rsidRPr="009C1E11">
        <w:rPr>
          <w:rFonts w:ascii="Angsana New" w:hAnsi="Angsana New" w:hint="cs"/>
          <w:b/>
          <w:spacing w:val="6"/>
          <w:sz w:val="30"/>
          <w:szCs w:val="30"/>
          <w:cs/>
        </w:rPr>
        <w:t>ปรึ</w:t>
      </w:r>
      <w:r w:rsidRPr="009C1E11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9C1E11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9C1E11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9C1E11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9C1E11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9C1E11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4E31B419" w14:textId="77777777" w:rsidR="0043585E" w:rsidRPr="004C6215" w:rsidRDefault="00435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6"/>
          <w:sz w:val="24"/>
          <w:szCs w:val="24"/>
        </w:rPr>
      </w:pPr>
    </w:p>
    <w:p w14:paraId="63D6EFE2" w14:textId="77777777" w:rsidR="00CC235D" w:rsidRPr="009C1E11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9C1E11">
        <w:rPr>
          <w:rFonts w:ascii="Angsana New" w:hAnsi="Angsana New"/>
          <w:b/>
          <w:sz w:val="30"/>
          <w:szCs w:val="30"/>
          <w:cs/>
        </w:rPr>
        <w:t>บริษัทได้ทำสัญญา</w:t>
      </w:r>
      <w:r w:rsidRPr="009C1E11">
        <w:rPr>
          <w:rFonts w:ascii="Angsana New" w:hAnsi="Angsana New" w:hint="cs"/>
          <w:b/>
          <w:sz w:val="30"/>
          <w:szCs w:val="30"/>
          <w:cs/>
        </w:rPr>
        <w:t>กับบริษัทที่เ</w:t>
      </w:r>
      <w:r w:rsidRPr="009C1E11">
        <w:rPr>
          <w:rFonts w:ascii="Angsana New" w:hAnsi="Angsana New"/>
          <w:b/>
          <w:sz w:val="30"/>
          <w:szCs w:val="30"/>
          <w:cs/>
        </w:rPr>
        <w:t>กี่ยวข้องกันแห่งหนึ่งเพื่อให้เช่ารถยนต์ ซึ่งมีค่าเช่าสองแสนห้าหมื่นบาทต่อเดือน</w:t>
      </w:r>
      <w:r w:rsidR="00D126E8" w:rsidRPr="009C1E11">
        <w:rPr>
          <w:rFonts w:ascii="Angsana New" w:hAnsi="Angsana New"/>
          <w:b/>
          <w:sz w:val="30"/>
          <w:szCs w:val="30"/>
        </w:rPr>
        <w:br/>
      </w:r>
      <w:r w:rsidR="00637350" w:rsidRPr="009C1E11">
        <w:rPr>
          <w:rFonts w:ascii="Angsana New" w:hAnsi="Angsana New"/>
          <w:b/>
          <w:sz w:val="30"/>
          <w:szCs w:val="30"/>
          <w:cs/>
        </w:rPr>
        <w:t>โดยสัญญาจะสิ้นสุดเมื่อบริษัท</w:t>
      </w:r>
      <w:r w:rsidRPr="009C1E11">
        <w:rPr>
          <w:rFonts w:ascii="Angsana New" w:hAnsi="Angsana New"/>
          <w:b/>
          <w:sz w:val="30"/>
          <w:szCs w:val="30"/>
          <w:cs/>
        </w:rPr>
        <w:t>บอกเลิกสัญญา</w:t>
      </w:r>
      <w:r w:rsidR="00637350" w:rsidRPr="009C1E11">
        <w:rPr>
          <w:rFonts w:ascii="Angsana New" w:hAnsi="Angsana New" w:hint="cs"/>
          <w:b/>
          <w:sz w:val="30"/>
          <w:szCs w:val="30"/>
          <w:cs/>
        </w:rPr>
        <w:t>เป็นลายลักษณ์</w:t>
      </w:r>
      <w:r w:rsidR="00A77BF8" w:rsidRPr="009C1E11">
        <w:rPr>
          <w:rFonts w:ascii="Angsana New" w:hAnsi="Angsana New" w:hint="cs"/>
          <w:b/>
          <w:sz w:val="30"/>
          <w:szCs w:val="30"/>
          <w:cs/>
        </w:rPr>
        <w:t>อักษร</w:t>
      </w:r>
      <w:r w:rsidR="002F3C6C" w:rsidRPr="009C1E11">
        <w:rPr>
          <w:rFonts w:ascii="Angsana New" w:hAnsi="Angsana New" w:hint="cs"/>
          <w:b/>
          <w:sz w:val="30"/>
          <w:szCs w:val="30"/>
          <w:cs/>
        </w:rPr>
        <w:t>แก่คู่สัญญา</w:t>
      </w:r>
    </w:p>
    <w:p w14:paraId="47BD91E9" w14:textId="77777777" w:rsidR="00CC235D" w:rsidRPr="004C6215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24"/>
          <w:szCs w:val="24"/>
          <w:cs/>
        </w:rPr>
      </w:pPr>
    </w:p>
    <w:p w14:paraId="4E936532" w14:textId="6682941C" w:rsidR="003017AA" w:rsidRPr="009C1E11" w:rsidRDefault="00CC235D" w:rsidP="0030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9C1E11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บริษัทได้ทำสัญญาให้กู้ยืมเงินแก่บริษัทที่เกี่ยวข้องกันหลายแห่ง </w:t>
      </w:r>
      <w:r w:rsidR="0040506F">
        <w:rPr>
          <w:rFonts w:ascii="Angsana New" w:hAnsi="Angsana New" w:hint="cs"/>
          <w:sz w:val="30"/>
          <w:szCs w:val="30"/>
          <w:cs/>
        </w:rPr>
        <w:t>และให้ทำสัญญา</w:t>
      </w:r>
      <w:r w:rsidR="00026C35">
        <w:rPr>
          <w:rFonts w:ascii="Angsana New" w:hAnsi="Angsana New" w:hint="cs"/>
          <w:sz w:val="30"/>
          <w:szCs w:val="30"/>
          <w:cs/>
        </w:rPr>
        <w:t xml:space="preserve">กู้ยืมเงินจากบริษัทที่เกี่ยวข้องกันแห่งหนึ่ง </w:t>
      </w:r>
      <w:r w:rsidRPr="009C1E11">
        <w:rPr>
          <w:rFonts w:ascii="Angsana New" w:hAnsi="Angsana New" w:hint="cs"/>
          <w:sz w:val="30"/>
          <w:szCs w:val="30"/>
          <w:cs/>
        </w:rPr>
        <w:t>โดยสัญญาจะสิ้นสุดเมื่อบริษัท</w:t>
      </w:r>
      <w:r w:rsidR="00507A49" w:rsidRPr="009C1E11">
        <w:rPr>
          <w:rFonts w:ascii="Angsana New" w:hAnsi="Angsana New" w:hint="cs"/>
          <w:sz w:val="30"/>
          <w:szCs w:val="30"/>
          <w:cs/>
        </w:rPr>
        <w:t>ได้รับ</w:t>
      </w:r>
      <w:r w:rsidRPr="009C1E11">
        <w:rPr>
          <w:rFonts w:ascii="Angsana New" w:hAnsi="Angsana New" w:hint="cs"/>
          <w:sz w:val="30"/>
          <w:szCs w:val="30"/>
          <w:cs/>
        </w:rPr>
        <w:t>ชำระคืนเงินต้นหมดหรือ</w:t>
      </w:r>
      <w:r w:rsidR="00374C0A" w:rsidRPr="009C1E11">
        <w:rPr>
          <w:rFonts w:ascii="Angsana New" w:hAnsi="Angsana New" w:hint="cs"/>
          <w:sz w:val="30"/>
          <w:szCs w:val="30"/>
          <w:cs/>
        </w:rPr>
        <w:t>เมื่อ</w:t>
      </w:r>
      <w:r w:rsidRPr="009C1E11">
        <w:rPr>
          <w:rFonts w:ascii="Angsana New" w:hAnsi="Angsana New" w:hint="cs"/>
          <w:sz w:val="30"/>
          <w:szCs w:val="30"/>
          <w:cs/>
        </w:rPr>
        <w:t>ผู้ให้กู้ทวงถาม</w:t>
      </w:r>
    </w:p>
    <w:p w14:paraId="079E08EF" w14:textId="08C5C5E8" w:rsidR="00156BCE" w:rsidRPr="004C6215" w:rsidRDefault="00156BCE" w:rsidP="0030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24"/>
          <w:szCs w:val="24"/>
        </w:rPr>
      </w:pPr>
    </w:p>
    <w:p w14:paraId="2646028A" w14:textId="5088FA13" w:rsidR="004C6215" w:rsidRPr="000721CA" w:rsidRDefault="004C6215" w:rsidP="0030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4C6215">
        <w:rPr>
          <w:rFonts w:ascii="Angsana New" w:hAnsi="Angsana New"/>
          <w:sz w:val="30"/>
          <w:szCs w:val="30"/>
          <w:cs/>
        </w:rPr>
        <w:t>บริษัทได้ทำสัญญากับบริษัทที่เกี่ยวข้องกันแห่งหนึ่งเพื่อให้เช่ารถบรรทุกหัวลากและรถบรรทุกกึ่งพ่วง</w:t>
      </w:r>
      <w:r w:rsidR="00B35C68">
        <w:rPr>
          <w:rFonts w:ascii="Angsana New" w:hAnsi="Angsana New"/>
          <w:sz w:val="30"/>
          <w:szCs w:val="30"/>
        </w:rPr>
        <w:t xml:space="preserve"> </w:t>
      </w:r>
      <w:r w:rsidRPr="004C6215">
        <w:rPr>
          <w:rFonts w:ascii="Angsana New" w:hAnsi="Angsana New"/>
          <w:sz w:val="30"/>
          <w:szCs w:val="30"/>
          <w:cs/>
        </w:rPr>
        <w:t>ซึ่ง</w:t>
      </w:r>
      <w:r w:rsidR="008772B2">
        <w:rPr>
          <w:rFonts w:ascii="Angsana New" w:hAnsi="Angsana New" w:hint="cs"/>
          <w:sz w:val="30"/>
          <w:szCs w:val="30"/>
          <w:cs/>
        </w:rPr>
        <w:t>คิด</w:t>
      </w:r>
      <w:r w:rsidRPr="004C6215">
        <w:rPr>
          <w:rFonts w:ascii="Angsana New" w:hAnsi="Angsana New"/>
          <w:sz w:val="30"/>
          <w:szCs w:val="30"/>
          <w:cs/>
        </w:rPr>
        <w:t>ค่าเช่า</w:t>
      </w:r>
      <w:r w:rsidR="00B35C68">
        <w:rPr>
          <w:rFonts w:ascii="Angsana New" w:hAnsi="Angsana New" w:hint="cs"/>
          <w:sz w:val="30"/>
          <w:szCs w:val="30"/>
          <w:cs/>
        </w:rPr>
        <w:t>ตามที่ระบุในสัญญา</w:t>
      </w:r>
      <w:r w:rsidRPr="004C6215">
        <w:rPr>
          <w:rFonts w:ascii="Angsana New" w:hAnsi="Angsana New"/>
          <w:sz w:val="30"/>
          <w:szCs w:val="30"/>
          <w:cs/>
        </w:rPr>
        <w:t>โดยสัญญาจะสิ้นสุดเมื่อวันที่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4C621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Pr="004C6215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Pr="004C6215">
        <w:rPr>
          <w:rFonts w:ascii="Angsana New" w:hAnsi="Angsana New"/>
          <w:sz w:val="30"/>
          <w:szCs w:val="30"/>
        </w:rPr>
        <w:t>2563</w:t>
      </w:r>
    </w:p>
    <w:p w14:paraId="54C95D2A" w14:textId="77777777" w:rsidR="00661CC0" w:rsidRDefault="00640A6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C1E11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ลูกหนี้การค้าและลูกหนี้</w:t>
      </w:r>
      <w:r w:rsidR="00C16B3E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Pr="009C1E11">
        <w:rPr>
          <w:rFonts w:ascii="Angsana New" w:hAnsi="Angsana New"/>
          <w:bCs/>
          <w:sz w:val="30"/>
          <w:szCs w:val="30"/>
          <w:cs/>
        </w:rPr>
        <w:t>อื่น</w:t>
      </w:r>
    </w:p>
    <w:p w14:paraId="4C07F1C5" w14:textId="77777777" w:rsidR="00EB0896" w:rsidRPr="00047D34" w:rsidRDefault="00EB0896" w:rsidP="00EB08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51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2794"/>
        <w:gridCol w:w="860"/>
        <w:gridCol w:w="1236"/>
        <w:gridCol w:w="234"/>
        <w:gridCol w:w="1236"/>
        <w:gridCol w:w="257"/>
        <w:gridCol w:w="1236"/>
        <w:gridCol w:w="234"/>
        <w:gridCol w:w="1264"/>
      </w:tblGrid>
      <w:tr w:rsidR="00D126E8" w:rsidRPr="006B7994" w14:paraId="38036042" w14:textId="77777777" w:rsidTr="000721CA">
        <w:trPr>
          <w:tblHeader/>
        </w:trPr>
        <w:tc>
          <w:tcPr>
            <w:tcW w:w="2794" w:type="dxa"/>
            <w:tcBorders>
              <w:top w:val="nil"/>
            </w:tcBorders>
          </w:tcPr>
          <w:p w14:paraId="67D2E06A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nil"/>
            </w:tcBorders>
          </w:tcPr>
          <w:p w14:paraId="1FF83826" w14:textId="77777777" w:rsidR="00D126E8" w:rsidRPr="006B7994" w:rsidRDefault="00D126E8" w:rsidP="00063AE7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6" w:type="dxa"/>
            <w:gridSpan w:val="3"/>
            <w:tcBorders>
              <w:top w:val="nil"/>
            </w:tcBorders>
          </w:tcPr>
          <w:p w14:paraId="108EC407" w14:textId="77777777" w:rsidR="00D126E8" w:rsidRPr="006B7994" w:rsidRDefault="00D126E8" w:rsidP="00063AE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  <w:tcBorders>
              <w:top w:val="nil"/>
            </w:tcBorders>
          </w:tcPr>
          <w:p w14:paraId="5002F930" w14:textId="77777777" w:rsidR="00D126E8" w:rsidRPr="006B7994" w:rsidRDefault="00D126E8" w:rsidP="00063AE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tcBorders>
              <w:top w:val="nil"/>
            </w:tcBorders>
          </w:tcPr>
          <w:p w14:paraId="1D1E8C91" w14:textId="77777777" w:rsidR="00D126E8" w:rsidRPr="006B7994" w:rsidRDefault="00D126E8" w:rsidP="00063AE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6E8" w:rsidRPr="006B7994" w14:paraId="09B34AA7" w14:textId="77777777" w:rsidTr="000721CA">
        <w:trPr>
          <w:tblHeader/>
        </w:trPr>
        <w:tc>
          <w:tcPr>
            <w:tcW w:w="2794" w:type="dxa"/>
          </w:tcPr>
          <w:p w14:paraId="749085B0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0" w:type="dxa"/>
          </w:tcPr>
          <w:p w14:paraId="6765963D" w14:textId="77777777" w:rsidR="00D126E8" w:rsidRPr="006B7994" w:rsidRDefault="00D126E8" w:rsidP="00063AE7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14:paraId="3F41922E" w14:textId="77777777" w:rsidR="00D126E8" w:rsidRPr="006B799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704C" w:rsidRPr="006B7994">
              <w:rPr>
                <w:rFonts w:ascii="Angsana New" w:hAnsi="Angsana New"/>
                <w:sz w:val="30"/>
                <w:szCs w:val="30"/>
              </w:rPr>
              <w:t>30</w:t>
            </w: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405A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46704C" w:rsidRPr="006B799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34" w:type="dxa"/>
          </w:tcPr>
          <w:p w14:paraId="5191B764" w14:textId="77777777" w:rsidR="00D126E8" w:rsidRPr="006B7994" w:rsidRDefault="00D126E8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E355882" w14:textId="77777777" w:rsidR="00D126E8" w:rsidRPr="006B7994" w:rsidRDefault="00D126E8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31</w:t>
            </w:r>
            <w:r w:rsidR="003D4C30" w:rsidRPr="006B79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799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7" w:type="dxa"/>
          </w:tcPr>
          <w:p w14:paraId="3F91639F" w14:textId="77777777" w:rsidR="00D126E8" w:rsidRPr="006B7994" w:rsidRDefault="00D126E8" w:rsidP="00063A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14:paraId="47A78FEC" w14:textId="77777777" w:rsidR="00D126E8" w:rsidRPr="006B799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704C" w:rsidRPr="006B7994">
              <w:rPr>
                <w:rFonts w:ascii="Angsana New" w:hAnsi="Angsana New"/>
                <w:sz w:val="30"/>
                <w:szCs w:val="30"/>
              </w:rPr>
              <w:t>30</w:t>
            </w: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405A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3405AD" w:rsidRPr="006B799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34" w:type="dxa"/>
          </w:tcPr>
          <w:p w14:paraId="02491D51" w14:textId="77777777" w:rsidR="00D126E8" w:rsidRPr="006B7994" w:rsidRDefault="00D126E8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9F651F7" w14:textId="77777777" w:rsidR="00D126E8" w:rsidRPr="006B7994" w:rsidRDefault="00D126E8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31</w:t>
            </w:r>
            <w:r w:rsidR="003D4C30" w:rsidRPr="006B79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799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126E8" w:rsidRPr="006B7994" w14:paraId="63FD049E" w14:textId="77777777" w:rsidTr="000721CA">
        <w:trPr>
          <w:tblHeader/>
        </w:trPr>
        <w:tc>
          <w:tcPr>
            <w:tcW w:w="2794" w:type="dxa"/>
          </w:tcPr>
          <w:p w14:paraId="3E438B96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0" w:type="dxa"/>
          </w:tcPr>
          <w:p w14:paraId="404EC5B2" w14:textId="77777777" w:rsidR="00D126E8" w:rsidRPr="006B7994" w:rsidRDefault="00D126E8" w:rsidP="00063AE7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B799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36" w:type="dxa"/>
          </w:tcPr>
          <w:p w14:paraId="29030D17" w14:textId="77777777" w:rsidR="00D126E8" w:rsidRPr="006B799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4" w:type="dxa"/>
          </w:tcPr>
          <w:p w14:paraId="7519F382" w14:textId="77777777" w:rsidR="00D126E8" w:rsidRPr="006B7994" w:rsidRDefault="00D126E8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F9FBF5A" w14:textId="77777777" w:rsidR="00D126E8" w:rsidRPr="006B799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57" w:type="dxa"/>
          </w:tcPr>
          <w:p w14:paraId="2E7CED16" w14:textId="77777777" w:rsidR="00D126E8" w:rsidRPr="006B7994" w:rsidRDefault="00D126E8" w:rsidP="00063A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14:paraId="09A0358B" w14:textId="77777777" w:rsidR="00D126E8" w:rsidRPr="006B799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4" w:type="dxa"/>
          </w:tcPr>
          <w:p w14:paraId="6232D316" w14:textId="77777777" w:rsidR="00D126E8" w:rsidRPr="006B7994" w:rsidRDefault="00D126E8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2D8D8AB" w14:textId="77777777" w:rsidR="00D126E8" w:rsidRPr="006B799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D126E8" w:rsidRPr="006B7994" w14:paraId="43670D28" w14:textId="77777777" w:rsidTr="000721CA">
        <w:trPr>
          <w:tblHeader/>
        </w:trPr>
        <w:tc>
          <w:tcPr>
            <w:tcW w:w="2794" w:type="dxa"/>
          </w:tcPr>
          <w:p w14:paraId="7CA6FBD5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0" w:type="dxa"/>
          </w:tcPr>
          <w:p w14:paraId="2D1823CD" w14:textId="77777777" w:rsidR="00D126E8" w:rsidRPr="006B7994" w:rsidRDefault="00D126E8" w:rsidP="00063AE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7" w:type="dxa"/>
            <w:gridSpan w:val="7"/>
          </w:tcPr>
          <w:p w14:paraId="1222280C" w14:textId="77777777" w:rsidR="00D126E8" w:rsidRPr="006B7994" w:rsidRDefault="00D126E8" w:rsidP="00063AE7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26E8" w:rsidRPr="006B7994" w14:paraId="49B81333" w14:textId="77777777" w:rsidTr="00063AE7">
        <w:trPr>
          <w:trHeight w:val="70"/>
        </w:trPr>
        <w:tc>
          <w:tcPr>
            <w:tcW w:w="2794" w:type="dxa"/>
          </w:tcPr>
          <w:p w14:paraId="6370853B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0" w:type="dxa"/>
          </w:tcPr>
          <w:p w14:paraId="6EB41022" w14:textId="77777777" w:rsidR="00D126E8" w:rsidRPr="006B7994" w:rsidRDefault="00D126E8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0CDBD12E" w14:textId="77777777"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7F489AE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</w:tcPr>
          <w:p w14:paraId="2B52CC5A" w14:textId="77777777"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22766101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</w:tcPr>
          <w:p w14:paraId="327421B4" w14:textId="77777777"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C3DD507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</w:tcPr>
          <w:p w14:paraId="5B2230D4" w14:textId="77777777"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26E8" w:rsidRPr="006B7994" w14:paraId="060EEE54" w14:textId="77777777" w:rsidTr="00063AE7">
        <w:tc>
          <w:tcPr>
            <w:tcW w:w="2794" w:type="dxa"/>
          </w:tcPr>
          <w:p w14:paraId="35C571BB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60" w:type="dxa"/>
          </w:tcPr>
          <w:p w14:paraId="72A8E37B" w14:textId="77777777" w:rsidR="00D126E8" w:rsidRPr="006B7994" w:rsidRDefault="00283FB8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99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36" w:type="dxa"/>
          </w:tcPr>
          <w:p w14:paraId="542BC9A3" w14:textId="3DDE4291" w:rsidR="00D126E8" w:rsidRPr="006B7994" w:rsidRDefault="00054525" w:rsidP="00CB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2EE3580B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2B57210" w14:textId="77777777" w:rsidR="00D126E8" w:rsidRPr="006B7994" w:rsidRDefault="00D126E8" w:rsidP="00CB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5E5C85F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3B44C851" w14:textId="593437D9" w:rsidR="00D126E8" w:rsidRPr="006B7994" w:rsidRDefault="00054525" w:rsidP="00D7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355,525</w:t>
            </w:r>
          </w:p>
        </w:tc>
        <w:tc>
          <w:tcPr>
            <w:tcW w:w="234" w:type="dxa"/>
          </w:tcPr>
          <w:p w14:paraId="58C5A32A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311176FF" w14:textId="77777777" w:rsidR="00D126E8" w:rsidRPr="006B7994" w:rsidRDefault="00D126E8" w:rsidP="00D7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350,838</w:t>
            </w:r>
          </w:p>
        </w:tc>
      </w:tr>
      <w:tr w:rsidR="00D126E8" w:rsidRPr="006B7994" w14:paraId="08768712" w14:textId="77777777" w:rsidTr="00063AE7">
        <w:tc>
          <w:tcPr>
            <w:tcW w:w="2794" w:type="dxa"/>
          </w:tcPr>
          <w:p w14:paraId="05D9D041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 w:rsidRPr="006B799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B799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60" w:type="dxa"/>
          </w:tcPr>
          <w:p w14:paraId="101708E3" w14:textId="77777777" w:rsidR="00D126E8" w:rsidRPr="006B7994" w:rsidRDefault="00D126E8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EBC9393" w14:textId="5B985BCC" w:rsidR="00D126E8" w:rsidRPr="006B7994" w:rsidRDefault="00054525" w:rsidP="00D7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287,057</w:t>
            </w:r>
          </w:p>
        </w:tc>
        <w:tc>
          <w:tcPr>
            <w:tcW w:w="234" w:type="dxa"/>
          </w:tcPr>
          <w:p w14:paraId="03766791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06FCE22" w14:textId="77777777" w:rsidR="00D126E8" w:rsidRPr="006B7994" w:rsidRDefault="00D126E8" w:rsidP="00D7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537,969</w:t>
            </w:r>
          </w:p>
        </w:tc>
        <w:tc>
          <w:tcPr>
            <w:tcW w:w="257" w:type="dxa"/>
          </w:tcPr>
          <w:p w14:paraId="0C43F1DB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5A209A5" w14:textId="4A1D8AA9" w:rsidR="00D126E8" w:rsidRPr="006B7994" w:rsidRDefault="0005452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252,972</w:t>
            </w:r>
          </w:p>
        </w:tc>
        <w:tc>
          <w:tcPr>
            <w:tcW w:w="234" w:type="dxa"/>
          </w:tcPr>
          <w:p w14:paraId="5458C36D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C4E072F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500,787</w:t>
            </w:r>
          </w:p>
        </w:tc>
      </w:tr>
      <w:tr w:rsidR="00D126E8" w:rsidRPr="006B7994" w14:paraId="4B5CBEB6" w14:textId="77777777" w:rsidTr="00063AE7">
        <w:tc>
          <w:tcPr>
            <w:tcW w:w="2794" w:type="dxa"/>
          </w:tcPr>
          <w:p w14:paraId="46286DB8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9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0" w:type="dxa"/>
          </w:tcPr>
          <w:p w14:paraId="1805FDD1" w14:textId="77777777" w:rsidR="00D126E8" w:rsidRPr="006B7994" w:rsidRDefault="00D126E8" w:rsidP="00063A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14:paraId="38E709D3" w14:textId="34C90F4B" w:rsidR="00D126E8" w:rsidRPr="006B7994" w:rsidRDefault="0005452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287,057</w:t>
            </w:r>
          </w:p>
        </w:tc>
        <w:tc>
          <w:tcPr>
            <w:tcW w:w="234" w:type="dxa"/>
          </w:tcPr>
          <w:p w14:paraId="1270C7C2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0BAC2ABB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537,969</w:t>
            </w:r>
          </w:p>
        </w:tc>
        <w:tc>
          <w:tcPr>
            <w:tcW w:w="257" w:type="dxa"/>
          </w:tcPr>
          <w:p w14:paraId="66F005D3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211C4AD8" w14:textId="198A4731" w:rsidR="00D126E8" w:rsidRPr="006B7994" w:rsidRDefault="0005452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608,497</w:t>
            </w:r>
          </w:p>
        </w:tc>
        <w:tc>
          <w:tcPr>
            <w:tcW w:w="234" w:type="dxa"/>
          </w:tcPr>
          <w:p w14:paraId="556FF61E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341B8D6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851,625</w:t>
            </w:r>
          </w:p>
        </w:tc>
      </w:tr>
      <w:tr w:rsidR="00D126E8" w:rsidRPr="006B7994" w14:paraId="494BC758" w14:textId="77777777" w:rsidTr="00063AE7">
        <w:tc>
          <w:tcPr>
            <w:tcW w:w="2794" w:type="dxa"/>
          </w:tcPr>
          <w:p w14:paraId="400D2535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860" w:type="dxa"/>
          </w:tcPr>
          <w:p w14:paraId="53593AF8" w14:textId="77777777" w:rsidR="00D126E8" w:rsidRPr="006B7994" w:rsidRDefault="00D126E8" w:rsidP="00063A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14:paraId="21381855" w14:textId="6DE9C850" w:rsidR="00D126E8" w:rsidRPr="006B7994" w:rsidRDefault="0005452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(7,205)</w:t>
            </w:r>
          </w:p>
        </w:tc>
        <w:tc>
          <w:tcPr>
            <w:tcW w:w="234" w:type="dxa"/>
          </w:tcPr>
          <w:p w14:paraId="000A3F5D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42D7508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(3,344)</w:t>
            </w:r>
          </w:p>
        </w:tc>
        <w:tc>
          <w:tcPr>
            <w:tcW w:w="257" w:type="dxa"/>
          </w:tcPr>
          <w:p w14:paraId="7EEF67C1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16C5944" w14:textId="381D6DA0" w:rsidR="00D126E8" w:rsidRPr="006B7994" w:rsidRDefault="00054525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(4,895)</w:t>
            </w:r>
          </w:p>
        </w:tc>
        <w:tc>
          <w:tcPr>
            <w:tcW w:w="234" w:type="dxa"/>
          </w:tcPr>
          <w:p w14:paraId="74A94CCF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DF48980" w14:textId="77777777"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(</w:t>
            </w:r>
            <w:r w:rsidRPr="006B7994">
              <w:rPr>
                <w:rFonts w:ascii="Angsana New" w:hAnsi="Angsana New"/>
                <w:sz w:val="30"/>
                <w:szCs w:val="30"/>
                <w:lang w:val="en-US"/>
              </w:rPr>
              <w:t>3,234</w:t>
            </w:r>
            <w:r w:rsidRPr="006B79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26E8" w:rsidRPr="006B7994" w14:paraId="76993EB6" w14:textId="77777777" w:rsidTr="00063AE7">
        <w:tc>
          <w:tcPr>
            <w:tcW w:w="2794" w:type="dxa"/>
          </w:tcPr>
          <w:p w14:paraId="7B2B5E9F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60" w:type="dxa"/>
          </w:tcPr>
          <w:p w14:paraId="49D9E9EE" w14:textId="77777777" w:rsidR="00D126E8" w:rsidRPr="006B7994" w:rsidRDefault="00D126E8" w:rsidP="00063A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47F02627" w14:textId="043E7104" w:rsidR="00D126E8" w:rsidRPr="006B7994" w:rsidRDefault="0005452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279,852</w:t>
            </w:r>
          </w:p>
        </w:tc>
        <w:tc>
          <w:tcPr>
            <w:tcW w:w="234" w:type="dxa"/>
            <w:tcBorders>
              <w:bottom w:val="nil"/>
            </w:tcBorders>
          </w:tcPr>
          <w:p w14:paraId="62F48613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9C873EC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534,625</w:t>
            </w:r>
          </w:p>
        </w:tc>
        <w:tc>
          <w:tcPr>
            <w:tcW w:w="257" w:type="dxa"/>
            <w:tcBorders>
              <w:bottom w:val="nil"/>
            </w:tcBorders>
          </w:tcPr>
          <w:p w14:paraId="7A140996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6DC0AC10" w14:textId="7BE290E9" w:rsidR="00D126E8" w:rsidRPr="006B7994" w:rsidRDefault="0005452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603,602</w:t>
            </w:r>
          </w:p>
        </w:tc>
        <w:tc>
          <w:tcPr>
            <w:tcW w:w="234" w:type="dxa"/>
            <w:tcBorders>
              <w:bottom w:val="nil"/>
            </w:tcBorders>
          </w:tcPr>
          <w:p w14:paraId="1395C34C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371FA38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848,391</w:t>
            </w:r>
          </w:p>
        </w:tc>
      </w:tr>
      <w:tr w:rsidR="00D126E8" w:rsidRPr="006B7994" w14:paraId="76BFC6CD" w14:textId="77777777" w:rsidTr="00290FA3">
        <w:trPr>
          <w:trHeight w:val="253"/>
        </w:trPr>
        <w:tc>
          <w:tcPr>
            <w:tcW w:w="2794" w:type="dxa"/>
          </w:tcPr>
          <w:p w14:paraId="7007BC6F" w14:textId="77777777" w:rsidR="000721CA" w:rsidRPr="006B7994" w:rsidRDefault="000721CA" w:rsidP="00063AE7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0" w:type="dxa"/>
          </w:tcPr>
          <w:p w14:paraId="73D4D2F3" w14:textId="77777777" w:rsidR="00D126E8" w:rsidRPr="006B7994" w:rsidRDefault="00D126E8" w:rsidP="00063A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14:paraId="46ADB262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10A1280E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14:paraId="118A5B62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03E07E38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14:paraId="5656E5FC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5EC1E4DD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14:paraId="4F75D6D7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26E8" w:rsidRPr="006B7994" w14:paraId="57833347" w14:textId="77777777" w:rsidTr="00063AE7">
        <w:tc>
          <w:tcPr>
            <w:tcW w:w="2794" w:type="dxa"/>
          </w:tcPr>
          <w:p w14:paraId="363A985D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B79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B79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860" w:type="dxa"/>
          </w:tcPr>
          <w:p w14:paraId="00F4053A" w14:textId="77777777" w:rsidR="00D126E8" w:rsidRPr="006B7994" w:rsidRDefault="00D126E8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2C792297" w14:textId="77777777"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3E30CE41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716558F5" w14:textId="77777777"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5812A025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5D969012" w14:textId="77777777"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7421DA34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nil"/>
            </w:tcBorders>
          </w:tcPr>
          <w:p w14:paraId="51BCEAA9" w14:textId="77777777"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126E8" w:rsidRPr="006B7994" w14:paraId="4422B34C" w14:textId="77777777" w:rsidTr="00063AE7">
        <w:tc>
          <w:tcPr>
            <w:tcW w:w="2794" w:type="dxa"/>
          </w:tcPr>
          <w:p w14:paraId="5F531B7C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60" w:type="dxa"/>
          </w:tcPr>
          <w:p w14:paraId="12524515" w14:textId="77777777" w:rsidR="00D126E8" w:rsidRPr="006B7994" w:rsidRDefault="00EC7EC1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99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36" w:type="dxa"/>
          </w:tcPr>
          <w:p w14:paraId="7930F2B8" w14:textId="0FA24F48" w:rsidR="00D126E8" w:rsidRPr="006B7994" w:rsidRDefault="004824FE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tcBorders>
              <w:top w:val="nil"/>
            </w:tcBorders>
          </w:tcPr>
          <w:p w14:paraId="65DC709B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4D8DC93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tcBorders>
              <w:top w:val="nil"/>
            </w:tcBorders>
          </w:tcPr>
          <w:p w14:paraId="1E92CD52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00DB7512" w14:textId="048067A2" w:rsidR="00D126E8" w:rsidRPr="006B7994" w:rsidRDefault="005B692F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824F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34" w:type="dxa"/>
            <w:tcBorders>
              <w:top w:val="nil"/>
            </w:tcBorders>
          </w:tcPr>
          <w:p w14:paraId="7E26E271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34C9FE04" w14:textId="77777777" w:rsidR="00D126E8" w:rsidRPr="006B7994" w:rsidRDefault="00D126E8" w:rsidP="00D7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4,203</w:t>
            </w:r>
          </w:p>
        </w:tc>
      </w:tr>
      <w:tr w:rsidR="00D126E8" w:rsidRPr="006B7994" w14:paraId="438480B8" w14:textId="77777777" w:rsidTr="00063AE7">
        <w:tc>
          <w:tcPr>
            <w:tcW w:w="2794" w:type="dxa"/>
          </w:tcPr>
          <w:p w14:paraId="02454E45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 w:rsidRPr="006B799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B799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60" w:type="dxa"/>
          </w:tcPr>
          <w:p w14:paraId="37D85082" w14:textId="77777777" w:rsidR="00D126E8" w:rsidRPr="006B7994" w:rsidRDefault="00D126E8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14:paraId="009561DA" w14:textId="1F92E44C" w:rsidR="00D126E8" w:rsidRPr="006B7994" w:rsidRDefault="003C2991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="00A07F3F">
              <w:rPr>
                <w:rFonts w:ascii="Angsana New" w:hAnsi="Angsana New"/>
                <w:sz w:val="30"/>
                <w:szCs w:val="30"/>
              </w:rPr>
              <w:t>,</w:t>
            </w:r>
            <w:r w:rsidR="001B0512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7DD78B68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14:paraId="510C2338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156,607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59B00C42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14:paraId="51D335EA" w14:textId="282BC3C1" w:rsidR="00D126E8" w:rsidRPr="006B7994" w:rsidRDefault="00BA4A44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A07F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77E17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2EC8281A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4FB73BF8" w14:textId="77777777"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994">
              <w:rPr>
                <w:rFonts w:ascii="Angsana New" w:hAnsi="Angsana New"/>
                <w:sz w:val="30"/>
                <w:szCs w:val="30"/>
                <w:lang w:val="en-US" w:bidi="th-TH"/>
              </w:rPr>
              <w:t>136,504</w:t>
            </w:r>
          </w:p>
        </w:tc>
      </w:tr>
      <w:tr w:rsidR="00D126E8" w:rsidRPr="006B7994" w14:paraId="5D50A09A" w14:textId="77777777" w:rsidTr="00063AE7">
        <w:tc>
          <w:tcPr>
            <w:tcW w:w="2794" w:type="dxa"/>
          </w:tcPr>
          <w:p w14:paraId="4D4AF4B3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9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0" w:type="dxa"/>
          </w:tcPr>
          <w:p w14:paraId="4F9A5968" w14:textId="77777777" w:rsidR="00D126E8" w:rsidRPr="006B7994" w:rsidRDefault="00D126E8" w:rsidP="00063A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14:paraId="6F64D793" w14:textId="163DE98B" w:rsidR="00D126E8" w:rsidRPr="006B7994" w:rsidRDefault="00C520CA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A07F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77E17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0AAF18B8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14:paraId="7A53F720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023C6DE1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14:paraId="63500FE7" w14:textId="446F2967" w:rsidR="00D126E8" w:rsidRPr="006B7994" w:rsidRDefault="00BA4A44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A07F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77E17">
              <w:rPr>
                <w:rFonts w:ascii="Angsana New" w:hAnsi="Angsana New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117EEF7C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14:paraId="4DB61501" w14:textId="77777777" w:rsidR="00D126E8" w:rsidRPr="006B7994" w:rsidRDefault="00D126E8" w:rsidP="00D7120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140,707</w:t>
            </w:r>
          </w:p>
        </w:tc>
      </w:tr>
      <w:tr w:rsidR="00D126E8" w:rsidRPr="006B7994" w14:paraId="1B238130" w14:textId="77777777" w:rsidTr="00063AE7">
        <w:tc>
          <w:tcPr>
            <w:tcW w:w="2794" w:type="dxa"/>
          </w:tcPr>
          <w:p w14:paraId="792E1A98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B799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860" w:type="dxa"/>
          </w:tcPr>
          <w:p w14:paraId="78BF3393" w14:textId="77777777" w:rsidR="00D126E8" w:rsidRPr="006B7994" w:rsidRDefault="00D126E8" w:rsidP="00063A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14:paraId="5A2A8011" w14:textId="01EF59F5" w:rsidR="00D126E8" w:rsidRPr="006B7994" w:rsidRDefault="00A07F3F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2B7FFB25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14:paraId="67D294A7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149DBF2F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14:paraId="02BC32DD" w14:textId="1B1FBD3C" w:rsidR="00D126E8" w:rsidRPr="006B7994" w:rsidRDefault="00A07F3F" w:rsidP="00CB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14:paraId="08F7F206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2B0C8A54" w14:textId="77777777" w:rsidR="00D126E8" w:rsidRPr="006B7994" w:rsidRDefault="00D126E8" w:rsidP="00CB77B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95" w:right="-108" w:firstLine="95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26E8" w:rsidRPr="006B7994" w14:paraId="595D10A7" w14:textId="77777777" w:rsidTr="00063AE7">
        <w:trPr>
          <w:trHeight w:val="379"/>
        </w:trPr>
        <w:tc>
          <w:tcPr>
            <w:tcW w:w="2794" w:type="dxa"/>
          </w:tcPr>
          <w:p w14:paraId="3C1FE05F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60" w:type="dxa"/>
          </w:tcPr>
          <w:p w14:paraId="2DEF7B1C" w14:textId="77777777" w:rsidR="00D126E8" w:rsidRPr="006B7994" w:rsidRDefault="00D126E8" w:rsidP="00063A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752B431" w14:textId="077B2C83" w:rsidR="00D126E8" w:rsidRPr="006B7994" w:rsidRDefault="00D0584F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A07F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77E17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34" w:type="dxa"/>
            <w:tcBorders>
              <w:top w:val="nil"/>
            </w:tcBorders>
          </w:tcPr>
          <w:p w14:paraId="1AD79F88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D0FF52D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57" w:type="dxa"/>
            <w:tcBorders>
              <w:top w:val="nil"/>
            </w:tcBorders>
          </w:tcPr>
          <w:p w14:paraId="483DB835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02D0A293" w14:textId="40BC7FEF" w:rsidR="00D126E8" w:rsidRPr="006B7994" w:rsidRDefault="00BA4A44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="00A07F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77E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234" w:type="dxa"/>
            <w:tcBorders>
              <w:top w:val="nil"/>
            </w:tcBorders>
          </w:tcPr>
          <w:p w14:paraId="18F9824C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7086D7C" w14:textId="77777777"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140,707</w:t>
            </w:r>
          </w:p>
        </w:tc>
      </w:tr>
      <w:tr w:rsidR="00D126E8" w:rsidRPr="006B7994" w14:paraId="655718BE" w14:textId="77777777" w:rsidTr="00063AE7">
        <w:tc>
          <w:tcPr>
            <w:tcW w:w="2794" w:type="dxa"/>
          </w:tcPr>
          <w:p w14:paraId="6254B201" w14:textId="77777777" w:rsidR="00D126E8" w:rsidRPr="006B7994" w:rsidRDefault="00D126E8" w:rsidP="00063AE7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0" w:type="dxa"/>
          </w:tcPr>
          <w:p w14:paraId="663DBA4F" w14:textId="77777777" w:rsidR="00D126E8" w:rsidRPr="006B7994" w:rsidRDefault="00D126E8" w:rsidP="00063A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92162C1" w14:textId="62305A81" w:rsidR="00D126E8" w:rsidRPr="006B7994" w:rsidRDefault="00A07F3F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0584F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77E17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34" w:type="dxa"/>
          </w:tcPr>
          <w:p w14:paraId="40D68232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004D8A37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</w:rPr>
              <w:t>691,232</w:t>
            </w:r>
          </w:p>
        </w:tc>
        <w:tc>
          <w:tcPr>
            <w:tcW w:w="257" w:type="dxa"/>
          </w:tcPr>
          <w:p w14:paraId="39BC0F7C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7EAAE807" w14:textId="3E15FC1B" w:rsidR="00D126E8" w:rsidRPr="006B7994" w:rsidRDefault="00BA4A44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661</w:t>
            </w:r>
            <w:r w:rsidR="00A07F3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377E1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605</w:t>
            </w:r>
          </w:p>
        </w:tc>
        <w:tc>
          <w:tcPr>
            <w:tcW w:w="234" w:type="dxa"/>
          </w:tcPr>
          <w:p w14:paraId="7D9456EA" w14:textId="77777777" w:rsidR="00D126E8" w:rsidRPr="006B7994" w:rsidRDefault="00D126E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95" w:right="-108" w:firstLine="9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ED7514F" w14:textId="77777777" w:rsidR="00D126E8" w:rsidRPr="006B7994" w:rsidRDefault="00D126E8" w:rsidP="00063A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95" w:right="-108" w:firstLine="9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79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989,098</w:t>
            </w:r>
          </w:p>
        </w:tc>
      </w:tr>
    </w:tbl>
    <w:p w14:paraId="595D1115" w14:textId="02F139BD" w:rsidR="00803CBD" w:rsidRPr="006B7994" w:rsidRDefault="00803CBD" w:rsidP="00BA7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2652739" w14:textId="77777777" w:rsidR="00C50BBB" w:rsidRDefault="00C50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D9E9251" w14:textId="77777777" w:rsidR="00BA71DC" w:rsidRDefault="00BA71DC" w:rsidP="00BA7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27601ABF" w14:textId="77777777" w:rsidR="006B7994" w:rsidRPr="006262CF" w:rsidRDefault="006B7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88"/>
        <w:gridCol w:w="1152"/>
        <w:gridCol w:w="236"/>
        <w:gridCol w:w="1204"/>
        <w:gridCol w:w="236"/>
        <w:gridCol w:w="18"/>
        <w:gridCol w:w="1276"/>
      </w:tblGrid>
      <w:tr w:rsidR="00BA71DC" w:rsidRPr="00047D34" w14:paraId="12AC92A3" w14:textId="77777777" w:rsidTr="00E939A0">
        <w:trPr>
          <w:tblHeader/>
        </w:trPr>
        <w:tc>
          <w:tcPr>
            <w:tcW w:w="3690" w:type="dxa"/>
          </w:tcPr>
          <w:p w14:paraId="2CEEEBC0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4D700D6" w14:textId="77777777" w:rsidR="00BA71DC" w:rsidRPr="00047D34" w:rsidRDefault="00BA71DC" w:rsidP="00063AE7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747F4A6" w14:textId="77777777" w:rsidR="00BA71DC" w:rsidRPr="00047D34" w:rsidRDefault="00BA71DC" w:rsidP="00063AE7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4" w:type="dxa"/>
            <w:gridSpan w:val="4"/>
          </w:tcPr>
          <w:p w14:paraId="0E815528" w14:textId="77777777" w:rsidR="00BA71DC" w:rsidRPr="00047D34" w:rsidRDefault="00BA71DC" w:rsidP="00063AE7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71DC" w:rsidRPr="00047D34" w14:paraId="6AE0D0D9" w14:textId="77777777" w:rsidTr="00E939A0">
        <w:trPr>
          <w:tblHeader/>
        </w:trPr>
        <w:tc>
          <w:tcPr>
            <w:tcW w:w="3690" w:type="dxa"/>
          </w:tcPr>
          <w:p w14:paraId="0182260D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FA61FD" w14:textId="77777777" w:rsidR="00BA71DC" w:rsidRPr="00047D3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704C" w:rsidRPr="00047D34">
              <w:rPr>
                <w:rFonts w:ascii="Angsana New" w:hAnsi="Angsana New"/>
                <w:sz w:val="30"/>
                <w:szCs w:val="30"/>
              </w:rPr>
              <w:t>30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3EF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083EF7" w:rsidRPr="006B799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88" w:type="dxa"/>
          </w:tcPr>
          <w:p w14:paraId="388E19A1" w14:textId="77777777" w:rsidR="00BA71DC" w:rsidRPr="00047D34" w:rsidRDefault="00BA71DC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79F81A" w14:textId="77777777" w:rsidR="00BA71DC" w:rsidRPr="00047D34" w:rsidRDefault="00BA71DC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31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82FC347" w14:textId="77777777" w:rsidR="00BA71DC" w:rsidRPr="00047D34" w:rsidRDefault="00BA71DC" w:rsidP="00063A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0B635FBA" w14:textId="77777777" w:rsidR="00BA71DC" w:rsidRPr="00047D3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704C" w:rsidRPr="00047D34">
              <w:rPr>
                <w:rFonts w:ascii="Angsana New" w:hAnsi="Angsana New"/>
                <w:sz w:val="30"/>
                <w:szCs w:val="30"/>
              </w:rPr>
              <w:t>30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3EF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083EF7" w:rsidRPr="006B799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7E5C0961" w14:textId="77777777" w:rsidR="00BA71DC" w:rsidRPr="00047D34" w:rsidRDefault="00BA71DC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2BE0D1E4" w14:textId="77777777" w:rsidR="00BA71DC" w:rsidRPr="00047D34" w:rsidRDefault="00BA71DC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31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A71DC" w:rsidRPr="00047D34" w14:paraId="48FB04F1" w14:textId="77777777" w:rsidTr="00E939A0">
        <w:trPr>
          <w:tblHeader/>
        </w:trPr>
        <w:tc>
          <w:tcPr>
            <w:tcW w:w="3690" w:type="dxa"/>
          </w:tcPr>
          <w:p w14:paraId="4DB8F770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F95F06" w14:textId="77777777" w:rsidR="00BA71DC" w:rsidRPr="00047D3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14:paraId="38BF5321" w14:textId="77777777" w:rsidR="00BA71DC" w:rsidRPr="00047D34" w:rsidRDefault="00BA71DC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E4ECAF" w14:textId="77777777" w:rsidR="00BA71DC" w:rsidRPr="00047D3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F58CB4B" w14:textId="77777777" w:rsidR="00BA71DC" w:rsidRPr="00047D34" w:rsidRDefault="00BA71DC" w:rsidP="00063A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1C7BCE4C" w14:textId="77777777" w:rsidR="00BA71DC" w:rsidRPr="00047D3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4A5E91D" w14:textId="77777777" w:rsidR="00BA71DC" w:rsidRPr="00047D34" w:rsidRDefault="00BA71DC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7BECDD84" w14:textId="77777777" w:rsidR="00BA71DC" w:rsidRPr="00047D34" w:rsidRDefault="003D4C30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BA71DC" w:rsidRPr="00047D34" w14:paraId="52DCC054" w14:textId="77777777" w:rsidTr="00E939A0">
        <w:trPr>
          <w:tblHeader/>
        </w:trPr>
        <w:tc>
          <w:tcPr>
            <w:tcW w:w="3690" w:type="dxa"/>
          </w:tcPr>
          <w:p w14:paraId="60F97248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</w:tcPr>
          <w:p w14:paraId="5CA2211A" w14:textId="77777777" w:rsidR="00BA71DC" w:rsidRPr="00047D34" w:rsidRDefault="00BA71DC" w:rsidP="00063AE7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71DC" w:rsidRPr="00047D34" w14:paraId="0C777AA9" w14:textId="77777777" w:rsidTr="00063AE7">
        <w:tc>
          <w:tcPr>
            <w:tcW w:w="3690" w:type="dxa"/>
          </w:tcPr>
          <w:p w14:paraId="79CB4734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6779D4A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5D9DC0D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DBB319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72676C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3F693EC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58E9C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058CFAA0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1DC" w:rsidRPr="00047D34" w14:paraId="794F32DC" w14:textId="77777777" w:rsidTr="00063AE7">
        <w:tc>
          <w:tcPr>
            <w:tcW w:w="3690" w:type="dxa"/>
          </w:tcPr>
          <w:p w14:paraId="5EA95127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</w:tcPr>
          <w:p w14:paraId="209B2202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7A745C39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02EB12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00EED3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D6F3F6" w14:textId="786DCEF4" w:rsidR="00BA71DC" w:rsidRPr="00047D34" w:rsidRDefault="00A9703A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  <w:r w:rsidR="00ED0F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36" w:type="dxa"/>
          </w:tcPr>
          <w:p w14:paraId="4B5A0001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56BF05D2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194,382</w:t>
            </w:r>
          </w:p>
        </w:tc>
      </w:tr>
      <w:tr w:rsidR="00BA71DC" w:rsidRPr="00047D34" w14:paraId="0377DFFD" w14:textId="77777777" w:rsidTr="00063AE7">
        <w:tc>
          <w:tcPr>
            <w:tcW w:w="3690" w:type="dxa"/>
          </w:tcPr>
          <w:p w14:paraId="6E5F1F80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2485BD3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CF77DE7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DA5CEFF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0302CC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8F372E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4CF35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66CDE284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1DC" w:rsidRPr="00047D34" w14:paraId="49030728" w14:textId="77777777" w:rsidTr="00063AE7">
        <w:tc>
          <w:tcPr>
            <w:tcW w:w="3690" w:type="dxa"/>
            <w:tcBorders>
              <w:bottom w:val="nil"/>
            </w:tcBorders>
          </w:tcPr>
          <w:p w14:paraId="28D88DF5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047D34">
              <w:rPr>
                <w:rFonts w:ascii="Angsana New" w:hAnsi="Angsana New"/>
                <w:sz w:val="30"/>
                <w:szCs w:val="30"/>
              </w:rPr>
              <w:t>3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6CAA774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7786D080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9F9A3A8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9081FE6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7BC996A" w14:textId="21685BDB" w:rsidR="00BA71DC" w:rsidRPr="00047D34" w:rsidRDefault="008F1D9F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="00ED0F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36" w:type="dxa"/>
            <w:tcBorders>
              <w:bottom w:val="nil"/>
            </w:tcBorders>
          </w:tcPr>
          <w:p w14:paraId="79564FB2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bottom w:val="nil"/>
            </w:tcBorders>
          </w:tcPr>
          <w:p w14:paraId="7F3C57D8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103,230</w:t>
            </w:r>
          </w:p>
        </w:tc>
      </w:tr>
      <w:tr w:rsidR="00BA71DC" w:rsidRPr="00047D34" w14:paraId="0BA9DCD1" w14:textId="77777777" w:rsidTr="00063AE7">
        <w:tc>
          <w:tcPr>
            <w:tcW w:w="3690" w:type="dxa"/>
            <w:tcBorders>
              <w:bottom w:val="nil"/>
            </w:tcBorders>
          </w:tcPr>
          <w:p w14:paraId="143675F5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47D34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47D3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14:paraId="0857E51D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2EFD4A59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61A16BE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1E74BC4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15288C0" w14:textId="013469C6" w:rsidR="00BA71DC" w:rsidRPr="00047D34" w:rsidRDefault="00ED0FCE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7,424</w:t>
            </w:r>
          </w:p>
        </w:tc>
        <w:tc>
          <w:tcPr>
            <w:tcW w:w="236" w:type="dxa"/>
            <w:tcBorders>
              <w:bottom w:val="nil"/>
            </w:tcBorders>
          </w:tcPr>
          <w:p w14:paraId="665512FA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bottom w:val="nil"/>
            </w:tcBorders>
          </w:tcPr>
          <w:p w14:paraId="68C5E9DE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41,038</w:t>
            </w:r>
          </w:p>
        </w:tc>
      </w:tr>
      <w:tr w:rsidR="00BA71DC" w:rsidRPr="00047D34" w14:paraId="5D6DB924" w14:textId="77777777" w:rsidTr="00063AE7">
        <w:tc>
          <w:tcPr>
            <w:tcW w:w="3690" w:type="dxa"/>
          </w:tcPr>
          <w:p w14:paraId="0E88F860" w14:textId="77777777" w:rsidR="00BA71DC" w:rsidRPr="00047D34" w:rsidRDefault="003D4C30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A71DC" w:rsidRPr="00047D34">
              <w:rPr>
                <w:rFonts w:ascii="Angsana New" w:hAnsi="Angsana New"/>
                <w:sz w:val="30"/>
                <w:szCs w:val="30"/>
              </w:rPr>
              <w:t>6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71DC" w:rsidRPr="00047D34">
              <w:rPr>
                <w:rFonts w:ascii="Angsana New" w:hAnsi="Angsana New"/>
                <w:sz w:val="30"/>
                <w:szCs w:val="30"/>
              </w:rPr>
              <w:t>-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71DC" w:rsidRPr="00047D34">
              <w:rPr>
                <w:rFonts w:ascii="Angsana New" w:hAnsi="Angsana New"/>
                <w:sz w:val="30"/>
                <w:szCs w:val="30"/>
              </w:rPr>
              <w:t>12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71DC" w:rsidRPr="00047D3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14:paraId="37AD2210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08009995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1A108D79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810121C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B9363A8" w14:textId="76EFA477" w:rsidR="00BA71DC" w:rsidRPr="00047D34" w:rsidRDefault="008F1D9F" w:rsidP="00ED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="00ED0F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236" w:type="dxa"/>
            <w:tcBorders>
              <w:bottom w:val="nil"/>
            </w:tcBorders>
          </w:tcPr>
          <w:p w14:paraId="106319AC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bottom w:val="nil"/>
            </w:tcBorders>
          </w:tcPr>
          <w:p w14:paraId="44DC95DB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12,188</w:t>
            </w:r>
          </w:p>
        </w:tc>
      </w:tr>
      <w:tr w:rsidR="00BA71DC" w:rsidRPr="00047D34" w14:paraId="49544C2C" w14:textId="77777777" w:rsidTr="00063AE7">
        <w:tc>
          <w:tcPr>
            <w:tcW w:w="3690" w:type="dxa"/>
            <w:tcBorders>
              <w:bottom w:val="nil"/>
            </w:tcBorders>
          </w:tcPr>
          <w:p w14:paraId="556477F6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="003D4C30" w:rsidRPr="00047D34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A5B0910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177657B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3C7D0224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C7EC7B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6AC7F682" w14:textId="6A68D22F" w:rsidR="00BA71DC" w:rsidRPr="00047D34" w:rsidRDefault="008F1D9F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ED0F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48D28A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nil"/>
              <w:bottom w:val="single" w:sz="4" w:space="0" w:color="auto"/>
            </w:tcBorders>
          </w:tcPr>
          <w:p w14:paraId="48C1AE9B" w14:textId="77777777" w:rsidR="00BA71DC" w:rsidRPr="00047D34" w:rsidRDefault="00BA71DC" w:rsidP="007F6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1DC" w:rsidRPr="00047D34" w14:paraId="510EA693" w14:textId="77777777" w:rsidTr="00063AE7">
        <w:tc>
          <w:tcPr>
            <w:tcW w:w="3690" w:type="dxa"/>
            <w:tcBorders>
              <w:bottom w:val="nil"/>
            </w:tcBorders>
          </w:tcPr>
          <w:p w14:paraId="41FB01FC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87FDC2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5D1ED3D1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B0D8B0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57590A8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A3B6A22" w14:textId="6E5661B1" w:rsidR="00BA71DC" w:rsidRPr="00047D34" w:rsidRDefault="00ED0FCE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355,525</w:t>
            </w:r>
          </w:p>
        </w:tc>
        <w:tc>
          <w:tcPr>
            <w:tcW w:w="236" w:type="dxa"/>
            <w:tcBorders>
              <w:bottom w:val="nil"/>
            </w:tcBorders>
          </w:tcPr>
          <w:p w14:paraId="74635072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22B2A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350,838</w:t>
            </w:r>
          </w:p>
        </w:tc>
      </w:tr>
      <w:tr w:rsidR="00BA71DC" w:rsidRPr="00047D34" w14:paraId="6CF8C9AE" w14:textId="77777777" w:rsidTr="00063AE7">
        <w:tc>
          <w:tcPr>
            <w:tcW w:w="3690" w:type="dxa"/>
          </w:tcPr>
          <w:p w14:paraId="3A1937B5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7B0094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2DD22833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5CFEDF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AA2C0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13295C3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14:paraId="1CA836FA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C51E630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1DC" w:rsidRPr="00047D34" w14:paraId="38E2E22E" w14:textId="77777777" w:rsidTr="00081567">
        <w:tc>
          <w:tcPr>
            <w:tcW w:w="3690" w:type="dxa"/>
            <w:tcBorders>
              <w:top w:val="nil"/>
            </w:tcBorders>
          </w:tcPr>
          <w:p w14:paraId="1F5DF6FF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3D4C30"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</w:tcBorders>
          </w:tcPr>
          <w:p w14:paraId="72D965EE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14:paraId="19285EBD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3CC73521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14DFCDE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67EAAE3B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tcBorders>
              <w:top w:val="nil"/>
            </w:tcBorders>
          </w:tcPr>
          <w:p w14:paraId="312B089E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AF6608D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1DC" w:rsidRPr="00047D34" w14:paraId="3B35ACCE" w14:textId="77777777" w:rsidTr="00063AE7">
        <w:tc>
          <w:tcPr>
            <w:tcW w:w="3690" w:type="dxa"/>
          </w:tcPr>
          <w:p w14:paraId="730BDA32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</w:tcPr>
          <w:p w14:paraId="28BEA80D" w14:textId="4362DE3E" w:rsidR="00BA71DC" w:rsidRPr="00047D34" w:rsidRDefault="007431E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E04B18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04B18">
              <w:rPr>
                <w:rFonts w:ascii="Angsana New" w:hAnsi="Angsana New"/>
                <w:sz w:val="30"/>
                <w:szCs w:val="30"/>
              </w:rPr>
              <w:t>1</w:t>
            </w:r>
            <w:r w:rsidR="00D3634C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88" w:type="dxa"/>
          </w:tcPr>
          <w:p w14:paraId="3541C62D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5C82D1" w14:textId="77777777" w:rsidR="00BA71DC" w:rsidRPr="00047D34" w:rsidRDefault="00BA71DC" w:rsidP="0082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447,275</w:t>
            </w:r>
          </w:p>
        </w:tc>
        <w:tc>
          <w:tcPr>
            <w:tcW w:w="236" w:type="dxa"/>
          </w:tcPr>
          <w:p w14:paraId="731356ED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FABB7B" w14:textId="45790906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189</w:t>
            </w:r>
            <w:r>
              <w:rPr>
                <w:rFonts w:ascii="Angsana New" w:hAnsi="Angsana New"/>
                <w:sz w:val="30"/>
                <w:szCs w:val="30"/>
              </w:rPr>
              <w:t>,558</w:t>
            </w:r>
          </w:p>
        </w:tc>
        <w:tc>
          <w:tcPr>
            <w:tcW w:w="254" w:type="dxa"/>
            <w:gridSpan w:val="2"/>
          </w:tcPr>
          <w:p w14:paraId="78F74169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955048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426,663</w:t>
            </w:r>
          </w:p>
        </w:tc>
      </w:tr>
      <w:tr w:rsidR="00BA71DC" w:rsidRPr="00047D34" w14:paraId="10979308" w14:textId="77777777" w:rsidTr="00063AE7">
        <w:tc>
          <w:tcPr>
            <w:tcW w:w="3690" w:type="dxa"/>
          </w:tcPr>
          <w:p w14:paraId="15331BBA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4BB6D95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567E41E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DA71774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3BC510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03BD79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14:paraId="78888972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0DC6FD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1DC" w:rsidRPr="00047D34" w14:paraId="1EF4A496" w14:textId="77777777" w:rsidTr="00063AE7">
        <w:tc>
          <w:tcPr>
            <w:tcW w:w="3690" w:type="dxa"/>
          </w:tcPr>
          <w:p w14:paraId="21F05973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047D34">
              <w:rPr>
                <w:rFonts w:ascii="Angsana New" w:hAnsi="Angsana New"/>
                <w:sz w:val="30"/>
                <w:szCs w:val="30"/>
              </w:rPr>
              <w:t>3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CA44574" w14:textId="41C81D31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</w:t>
            </w:r>
            <w:r w:rsidR="00E04B18">
              <w:rPr>
                <w:rFonts w:ascii="Angsana New" w:hAnsi="Angsana New"/>
                <w:sz w:val="30"/>
                <w:szCs w:val="30"/>
              </w:rPr>
              <w:t>95</w:t>
            </w:r>
            <w:r w:rsidR="00D363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8" w:type="dxa"/>
          </w:tcPr>
          <w:p w14:paraId="65094137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2F17BF29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68,110</w:t>
            </w:r>
          </w:p>
        </w:tc>
        <w:tc>
          <w:tcPr>
            <w:tcW w:w="236" w:type="dxa"/>
          </w:tcPr>
          <w:p w14:paraId="3D0D5C1D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4493A4AB" w14:textId="1FAA9840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48,230</w:t>
            </w:r>
          </w:p>
        </w:tc>
        <w:tc>
          <w:tcPr>
            <w:tcW w:w="254" w:type="dxa"/>
            <w:gridSpan w:val="2"/>
          </w:tcPr>
          <w:p w14:paraId="6F210FAE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2638510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54,384</w:t>
            </w:r>
          </w:p>
        </w:tc>
      </w:tr>
      <w:tr w:rsidR="00BA71DC" w:rsidRPr="00047D34" w14:paraId="3EA8F1DC" w14:textId="77777777" w:rsidTr="00063AE7">
        <w:tc>
          <w:tcPr>
            <w:tcW w:w="3690" w:type="dxa"/>
          </w:tcPr>
          <w:p w14:paraId="2A5AC5F1" w14:textId="77777777" w:rsidR="00BA71DC" w:rsidRPr="00047D34" w:rsidRDefault="003D4C30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A71DC" w:rsidRPr="00047D34">
              <w:rPr>
                <w:rFonts w:ascii="Angsana New" w:hAnsi="Angsana New"/>
                <w:sz w:val="30"/>
                <w:szCs w:val="30"/>
              </w:rPr>
              <w:t>3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71DC" w:rsidRPr="00047D34">
              <w:rPr>
                <w:rFonts w:ascii="Angsana New" w:hAnsi="Angsana New"/>
                <w:sz w:val="30"/>
                <w:szCs w:val="30"/>
              </w:rPr>
              <w:t>-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71DC" w:rsidRPr="00047D34">
              <w:rPr>
                <w:rFonts w:ascii="Angsana New" w:hAnsi="Angsana New"/>
                <w:sz w:val="30"/>
                <w:szCs w:val="30"/>
              </w:rPr>
              <w:t>6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71DC" w:rsidRPr="00047D3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76871E9" w14:textId="4E3EEA13" w:rsidR="00BA71DC" w:rsidRPr="00047D34" w:rsidRDefault="00E04B18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431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="001C02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7CE6DCCB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B16057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13,738</w:t>
            </w:r>
          </w:p>
        </w:tc>
        <w:tc>
          <w:tcPr>
            <w:tcW w:w="236" w:type="dxa"/>
          </w:tcPr>
          <w:p w14:paraId="12C9C88B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1F354A" w14:textId="63DF9D9E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</w:t>
            </w:r>
            <w:r w:rsidR="00E04B1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4" w:type="dxa"/>
            <w:gridSpan w:val="2"/>
          </w:tcPr>
          <w:p w14:paraId="624C4BF2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0A6A9E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10,917</w:t>
            </w:r>
          </w:p>
        </w:tc>
      </w:tr>
      <w:tr w:rsidR="00BA71DC" w:rsidRPr="00047D34" w14:paraId="30436F12" w14:textId="77777777" w:rsidTr="00063AE7">
        <w:tc>
          <w:tcPr>
            <w:tcW w:w="3690" w:type="dxa"/>
          </w:tcPr>
          <w:p w14:paraId="7253632E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47D34">
              <w:rPr>
                <w:rFonts w:ascii="Angsana New" w:hAnsi="Angsana New"/>
                <w:sz w:val="30"/>
                <w:szCs w:val="30"/>
              </w:rPr>
              <w:t>6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/>
                <w:sz w:val="30"/>
                <w:szCs w:val="30"/>
              </w:rPr>
              <w:t>12</w:t>
            </w:r>
            <w:r w:rsidR="003D4C30" w:rsidRPr="00047D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410C8E3" w14:textId="3E50B919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E04B18">
              <w:rPr>
                <w:rFonts w:ascii="Angsana New" w:hAnsi="Angsana New"/>
                <w:sz w:val="30"/>
                <w:szCs w:val="30"/>
              </w:rPr>
              <w:t>22</w:t>
            </w:r>
            <w:r w:rsidR="001C023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8" w:type="dxa"/>
          </w:tcPr>
          <w:p w14:paraId="12F7529B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528C93E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2,676</w:t>
            </w:r>
          </w:p>
        </w:tc>
        <w:tc>
          <w:tcPr>
            <w:tcW w:w="236" w:type="dxa"/>
          </w:tcPr>
          <w:p w14:paraId="78BD2D8E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899F38" w14:textId="520D6528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7,336</w:t>
            </w:r>
          </w:p>
        </w:tc>
        <w:tc>
          <w:tcPr>
            <w:tcW w:w="254" w:type="dxa"/>
            <w:gridSpan w:val="2"/>
          </w:tcPr>
          <w:p w14:paraId="16ADD9EC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8DFD84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2,661</w:t>
            </w:r>
          </w:p>
        </w:tc>
      </w:tr>
      <w:tr w:rsidR="00BA71DC" w:rsidRPr="00047D34" w14:paraId="47CD19E5" w14:textId="77777777" w:rsidTr="00063AE7">
        <w:tc>
          <w:tcPr>
            <w:tcW w:w="3690" w:type="dxa"/>
          </w:tcPr>
          <w:p w14:paraId="2608CF45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047D34">
              <w:rPr>
                <w:rFonts w:ascii="Angsana New" w:hAnsi="Angsana New"/>
                <w:sz w:val="30"/>
                <w:szCs w:val="30"/>
              </w:rPr>
              <w:t>12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0459B7" w14:textId="07AADB44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7,728</w:t>
            </w:r>
          </w:p>
        </w:tc>
        <w:tc>
          <w:tcPr>
            <w:tcW w:w="288" w:type="dxa"/>
          </w:tcPr>
          <w:p w14:paraId="30F29E8B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B904E6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6,170</w:t>
            </w:r>
          </w:p>
        </w:tc>
        <w:tc>
          <w:tcPr>
            <w:tcW w:w="236" w:type="dxa"/>
          </w:tcPr>
          <w:p w14:paraId="62FDD38E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A9CCEC" w14:textId="47F5DF9B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5,390</w:t>
            </w:r>
          </w:p>
        </w:tc>
        <w:tc>
          <w:tcPr>
            <w:tcW w:w="254" w:type="dxa"/>
            <w:gridSpan w:val="2"/>
          </w:tcPr>
          <w:p w14:paraId="13274783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EF34E5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6,162</w:t>
            </w:r>
          </w:p>
        </w:tc>
      </w:tr>
      <w:tr w:rsidR="00BA71DC" w:rsidRPr="00047D34" w14:paraId="49687F6C" w14:textId="77777777" w:rsidTr="00063AE7">
        <w:tc>
          <w:tcPr>
            <w:tcW w:w="3690" w:type="dxa"/>
          </w:tcPr>
          <w:p w14:paraId="226744D4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EC83C4C" w14:textId="5361C536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287,0</w:t>
            </w:r>
            <w:r w:rsidR="00E27549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88" w:type="dxa"/>
          </w:tcPr>
          <w:p w14:paraId="12BE3429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25E3C8CF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537,969</w:t>
            </w:r>
          </w:p>
        </w:tc>
        <w:tc>
          <w:tcPr>
            <w:tcW w:w="236" w:type="dxa"/>
          </w:tcPr>
          <w:p w14:paraId="2E9B84B8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14:paraId="1F3F4051" w14:textId="09A67167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252,97</w:t>
            </w:r>
            <w:r w:rsidR="00E04B1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4" w:type="dxa"/>
            <w:gridSpan w:val="2"/>
          </w:tcPr>
          <w:p w14:paraId="5893231D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1FB6F883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500,787</w:t>
            </w:r>
          </w:p>
        </w:tc>
      </w:tr>
      <w:tr w:rsidR="00BA71DC" w:rsidRPr="00047D34" w14:paraId="1DB35E74" w14:textId="77777777" w:rsidTr="00063AE7">
        <w:tc>
          <w:tcPr>
            <w:tcW w:w="3690" w:type="dxa"/>
          </w:tcPr>
          <w:p w14:paraId="48ED372A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47D3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F6A136F" w14:textId="5D532636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(7,205)</w:t>
            </w:r>
          </w:p>
        </w:tc>
        <w:tc>
          <w:tcPr>
            <w:tcW w:w="288" w:type="dxa"/>
          </w:tcPr>
          <w:p w14:paraId="3378669C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2D054DFB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(3,344)</w:t>
            </w:r>
          </w:p>
        </w:tc>
        <w:tc>
          <w:tcPr>
            <w:tcW w:w="236" w:type="dxa"/>
          </w:tcPr>
          <w:p w14:paraId="3F8D71D2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305464C0" w14:textId="3B8DE15C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(4,895)</w:t>
            </w:r>
          </w:p>
        </w:tc>
        <w:tc>
          <w:tcPr>
            <w:tcW w:w="254" w:type="dxa"/>
            <w:gridSpan w:val="2"/>
          </w:tcPr>
          <w:p w14:paraId="30A9DCF6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F8EA095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(3,234)</w:t>
            </w:r>
          </w:p>
        </w:tc>
      </w:tr>
      <w:tr w:rsidR="00BA71DC" w:rsidRPr="00047D34" w14:paraId="19E22508" w14:textId="77777777" w:rsidTr="00063AE7">
        <w:tc>
          <w:tcPr>
            <w:tcW w:w="3690" w:type="dxa"/>
            <w:tcBorders>
              <w:bottom w:val="nil"/>
            </w:tcBorders>
          </w:tcPr>
          <w:p w14:paraId="053B5865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BABC69" w14:textId="736F7903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279,85</w:t>
            </w:r>
            <w:r w:rsidR="00434F9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8" w:type="dxa"/>
            <w:tcBorders>
              <w:bottom w:val="nil"/>
            </w:tcBorders>
          </w:tcPr>
          <w:p w14:paraId="26DAD7F2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49B238D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534,625</w:t>
            </w:r>
          </w:p>
        </w:tc>
        <w:tc>
          <w:tcPr>
            <w:tcW w:w="236" w:type="dxa"/>
            <w:tcBorders>
              <w:bottom w:val="nil"/>
            </w:tcBorders>
          </w:tcPr>
          <w:p w14:paraId="3EAF9A62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1C28A59" w14:textId="229581BB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248,077</w:t>
            </w:r>
          </w:p>
        </w:tc>
        <w:tc>
          <w:tcPr>
            <w:tcW w:w="254" w:type="dxa"/>
            <w:gridSpan w:val="2"/>
            <w:tcBorders>
              <w:bottom w:val="nil"/>
            </w:tcBorders>
          </w:tcPr>
          <w:p w14:paraId="4F4275FC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3B535EA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497,553</w:t>
            </w:r>
          </w:p>
        </w:tc>
      </w:tr>
      <w:tr w:rsidR="00BA71DC" w:rsidRPr="00047D34" w14:paraId="7287E65E" w14:textId="77777777" w:rsidTr="00063AE7">
        <w:tc>
          <w:tcPr>
            <w:tcW w:w="3690" w:type="dxa"/>
            <w:tcBorders>
              <w:bottom w:val="nil"/>
            </w:tcBorders>
          </w:tcPr>
          <w:p w14:paraId="13B36147" w14:textId="77777777" w:rsidR="00BA71DC" w:rsidRPr="00047D34" w:rsidRDefault="00BA71DC" w:rsidP="00063AE7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A78B33" w14:textId="24F04B19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279,85</w:t>
            </w:r>
            <w:r w:rsidR="00434F9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8" w:type="dxa"/>
            <w:tcBorders>
              <w:bottom w:val="nil"/>
            </w:tcBorders>
          </w:tcPr>
          <w:p w14:paraId="2D941C63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611DB48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534,625</w:t>
            </w:r>
          </w:p>
        </w:tc>
        <w:tc>
          <w:tcPr>
            <w:tcW w:w="236" w:type="dxa"/>
            <w:tcBorders>
              <w:bottom w:val="nil"/>
            </w:tcBorders>
          </w:tcPr>
          <w:p w14:paraId="1616206A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9E65261" w14:textId="36DFF20D" w:rsidR="00BA71DC" w:rsidRPr="00047D34" w:rsidRDefault="007431E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603,602</w:t>
            </w:r>
          </w:p>
        </w:tc>
        <w:tc>
          <w:tcPr>
            <w:tcW w:w="254" w:type="dxa"/>
            <w:gridSpan w:val="2"/>
            <w:tcBorders>
              <w:bottom w:val="nil"/>
            </w:tcBorders>
          </w:tcPr>
          <w:p w14:paraId="43F34534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B2C04B" w14:textId="77777777" w:rsidR="00BA71DC" w:rsidRPr="00047D34" w:rsidRDefault="00BA71D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848,391</w:t>
            </w:r>
          </w:p>
        </w:tc>
      </w:tr>
    </w:tbl>
    <w:p w14:paraId="629D9E48" w14:textId="77777777" w:rsidR="00BA71DC" w:rsidRPr="002229B7" w:rsidRDefault="00BA71DC" w:rsidP="00BA71D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3CE0CFE" w14:textId="77777777" w:rsidR="00BA71DC" w:rsidRPr="002229B7" w:rsidRDefault="00BA71DC" w:rsidP="00BA71D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2229B7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2229B7">
        <w:rPr>
          <w:rFonts w:asciiTheme="majorBidi" w:hAnsiTheme="majorBidi" w:cstheme="majorBidi"/>
          <w:sz w:val="30"/>
          <w:szCs w:val="30"/>
        </w:rPr>
        <w:t>15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3D4C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229B7">
        <w:rPr>
          <w:rFonts w:asciiTheme="majorBidi" w:hAnsiTheme="majorBidi" w:cstheme="majorBidi"/>
          <w:sz w:val="30"/>
          <w:szCs w:val="30"/>
        </w:rPr>
        <w:t>90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2D54823" w14:textId="77777777" w:rsidR="005E2679" w:rsidRDefault="005E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6B3D34B6" w14:textId="77777777" w:rsidR="002A536A" w:rsidRDefault="00BF0A2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lastRenderedPageBreak/>
        <w:t>ลูกหนี</w:t>
      </w:r>
      <w:r>
        <w:rPr>
          <w:rFonts w:ascii="Angsana New" w:hAnsi="Angsana New" w:hint="cs"/>
          <w:bCs/>
          <w:sz w:val="30"/>
          <w:szCs w:val="30"/>
          <w:cs/>
        </w:rPr>
        <w:t>้ต</w:t>
      </w:r>
      <w:r>
        <w:rPr>
          <w:rFonts w:ascii="Angsana New" w:hAnsi="Angsana New"/>
          <w:bCs/>
          <w:sz w:val="30"/>
          <w:szCs w:val="30"/>
          <w:cs/>
        </w:rPr>
        <w:t>ามสัญญาเช่าการเงิน</w:t>
      </w:r>
      <w:r w:rsidRPr="00BF0A24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261C2DB1" w14:textId="77777777" w:rsidR="00524E3C" w:rsidRDefault="00524E3C" w:rsidP="00524E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22"/>
        <w:gridCol w:w="1488"/>
        <w:gridCol w:w="222"/>
        <w:gridCol w:w="1398"/>
        <w:gridCol w:w="236"/>
        <w:gridCol w:w="1308"/>
        <w:gridCol w:w="222"/>
        <w:gridCol w:w="1204"/>
      </w:tblGrid>
      <w:tr w:rsidR="00524E3C" w:rsidRPr="007F1EBB" w14:paraId="5FDFB53F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1B7A5" w14:textId="77777777"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EEE57" w14:textId="77777777"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A3853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เงินรวม 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งบการ</w:t>
            </w: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24E3C" w:rsidRPr="007F1EBB" w14:paraId="164CF6E6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1DB6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59134" w14:textId="77777777"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059AD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16CB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100B2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100B2E" w:rsidRPr="006B7994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24E3C" w:rsidRPr="007F1EBB" w14:paraId="4B30D761" w14:textId="77777777" w:rsidTr="00063AE7">
        <w:trPr>
          <w:trHeight w:val="6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8A01C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21BF" w14:textId="77777777"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727B" w14:textId="77777777" w:rsidR="00524E3C" w:rsidRPr="007F1EBB" w:rsidRDefault="00524E3C" w:rsidP="00063AE7">
            <w:pPr>
              <w:tabs>
                <w:tab w:val="left" w:pos="1350"/>
              </w:tabs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EA735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183E1" w14:textId="77777777" w:rsidR="00524E3C" w:rsidRPr="007F1EBB" w:rsidRDefault="00524E3C" w:rsidP="00063AE7">
            <w:pPr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D30AC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0F979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5945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07C64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24E3C" w:rsidRPr="007F1EBB" w14:paraId="56A31BAB" w14:textId="77777777" w:rsidTr="00063AE7">
        <w:trPr>
          <w:trHeight w:val="3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6FEB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4F62" w14:textId="77777777"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213F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524E3C" w:rsidRPr="007F1EBB" w14:paraId="6530D483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94849" w14:textId="77777777" w:rsidR="00524E3C" w:rsidRPr="007F1EBB" w:rsidRDefault="00524E3C" w:rsidP="00063AE7">
            <w:pPr>
              <w:spacing w:line="240" w:lineRule="auto"/>
              <w:ind w:left="-18" w:firstLine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F834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CBB01" w14:textId="3851E56C" w:rsidR="00524E3C" w:rsidRPr="007F1EBB" w:rsidRDefault="00D079BD" w:rsidP="001A60D2">
            <w:pPr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34,597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F0695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C4737" w14:textId="71A4D1B8" w:rsidR="00524E3C" w:rsidRPr="007F1EBB" w:rsidRDefault="00D079BD" w:rsidP="00575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115,710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4CE98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646E2" w14:textId="76496BED" w:rsidR="00524E3C" w:rsidRPr="007F1EBB" w:rsidRDefault="00D079BD" w:rsidP="00575FF5">
            <w:pPr>
              <w:tabs>
                <w:tab w:val="clear" w:pos="907"/>
                <w:tab w:val="left" w:pos="921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143,00</w:t>
            </w:r>
            <w:r w:rsidR="006771F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9FF47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322F4" w14:textId="630F1AFD" w:rsidR="00524E3C" w:rsidRPr="007F1EBB" w:rsidRDefault="00D079BD" w:rsidP="00575FF5">
            <w:pPr>
              <w:tabs>
                <w:tab w:val="clear" w:pos="907"/>
                <w:tab w:val="left" w:pos="480"/>
                <w:tab w:val="left" w:pos="814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293,31</w:t>
            </w:r>
            <w:r w:rsidR="006771F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524E3C" w:rsidRPr="007F1EBB" w14:paraId="794289E8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598AF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250C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CD3565" w14:textId="693D2099" w:rsidR="00524E3C" w:rsidRPr="007F1EBB" w:rsidRDefault="00D079BD" w:rsidP="00EE7E4D">
            <w:pPr>
              <w:tabs>
                <w:tab w:val="clear" w:pos="907"/>
                <w:tab w:val="left" w:pos="930"/>
              </w:tabs>
              <w:spacing w:line="240" w:lineRule="auto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(15,082)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63D3B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7DC99" w14:textId="794E34A6" w:rsidR="00524E3C" w:rsidRPr="007F1EBB" w:rsidRDefault="00D079BD" w:rsidP="008B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  <w:tab w:val="left" w:pos="1030"/>
              </w:tabs>
              <w:spacing w:line="240" w:lineRule="auto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(46,721)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69D19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C56E71" w14:textId="7B67C8FE" w:rsidR="00524E3C" w:rsidRPr="007F1EBB" w:rsidRDefault="00D079BD" w:rsidP="00063AE7">
            <w:pPr>
              <w:tabs>
                <w:tab w:val="clear" w:pos="90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(26,934)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AE541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A9C049" w14:textId="191BAB45" w:rsidR="00524E3C" w:rsidRPr="007F1EBB" w:rsidRDefault="00D079BD" w:rsidP="008B34F6">
            <w:pPr>
              <w:tabs>
                <w:tab w:val="clear" w:pos="907"/>
                <w:tab w:val="left" w:pos="740"/>
              </w:tabs>
              <w:spacing w:line="240" w:lineRule="auto"/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(88,737)</w:t>
            </w:r>
          </w:p>
        </w:tc>
      </w:tr>
      <w:tr w:rsidR="00524E3C" w:rsidRPr="007F1EBB" w14:paraId="0A1B4B2F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7DE0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69FC4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BEE2D" w14:textId="29590481" w:rsidR="00524E3C" w:rsidRPr="007F1EBB" w:rsidRDefault="00D079BD" w:rsidP="00575FF5">
            <w:pPr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19,515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D3B98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40AD0" w14:textId="6CBC9813" w:rsidR="00524E3C" w:rsidRPr="007F1EBB" w:rsidRDefault="00D079BD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  <w:tab w:val="left" w:pos="75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68,989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AA2C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0474D" w14:textId="192954DB" w:rsidR="00524E3C" w:rsidRPr="007F1EBB" w:rsidRDefault="00D079BD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116,07</w:t>
            </w:r>
            <w:r w:rsidR="006771F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55B4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09044" w14:textId="58CD9618" w:rsidR="00524E3C" w:rsidRPr="007F1EBB" w:rsidRDefault="00D079BD" w:rsidP="00063AE7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204,57</w:t>
            </w:r>
            <w:r w:rsidR="00677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524E3C" w:rsidRPr="007F1EBB" w14:paraId="2F4BD8BF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012AE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9776C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E75EBF" w14:textId="25601461" w:rsidR="00524E3C" w:rsidRPr="007F1EBB" w:rsidRDefault="00D079BD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AB09C" w14:textId="77777777"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C627BD" w14:textId="71FA9FE2" w:rsidR="00524E3C" w:rsidRPr="007F1EBB" w:rsidRDefault="00D079BD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F5A0D" w14:textId="77777777"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5E56C7" w14:textId="36D4885B" w:rsidR="00524E3C" w:rsidRPr="007F1EBB" w:rsidRDefault="00D079BD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33D0A8" w14:textId="77777777"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D897FF" w14:textId="127FCA3A" w:rsidR="00524E3C" w:rsidRPr="007F1EBB" w:rsidRDefault="00D079BD" w:rsidP="00063AE7">
            <w:pPr>
              <w:tabs>
                <w:tab w:val="left" w:pos="48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24E3C" w:rsidRPr="007F1EBB" w14:paraId="1196C258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D954" w14:textId="77777777" w:rsidR="00524E3C" w:rsidRPr="007F1EBB" w:rsidRDefault="00524E3C" w:rsidP="00063AE7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C18FF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A7D24B" w14:textId="6EF0EB97" w:rsidR="00524E3C" w:rsidRPr="007F1EBB" w:rsidRDefault="00D079BD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19,515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B510C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A13657" w14:textId="638B70DD" w:rsidR="00524E3C" w:rsidRPr="007F1EBB" w:rsidRDefault="00D079BD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68,989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AE808B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8645A4" w14:textId="30E8809C" w:rsidR="00524E3C" w:rsidRPr="007F1EBB" w:rsidRDefault="00D079BD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116,07</w:t>
            </w:r>
            <w:r w:rsidR="006771F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A62B2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191065" w14:textId="4C80EC00" w:rsidR="00524E3C" w:rsidRPr="007F1EBB" w:rsidRDefault="00D079BD" w:rsidP="00063AE7">
            <w:pPr>
              <w:tabs>
                <w:tab w:val="clear" w:pos="907"/>
                <w:tab w:val="left" w:pos="480"/>
                <w:tab w:val="left" w:pos="826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204,57</w:t>
            </w:r>
            <w:r w:rsidR="00677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17139C" w:rsidRPr="007F1EBB" w14:paraId="10675BA0" w14:textId="77777777" w:rsidTr="0017139C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A60AA" w14:textId="77777777" w:rsidR="0017139C" w:rsidRPr="007F1EBB" w:rsidRDefault="0017139C" w:rsidP="00063AE7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B4A87" w14:textId="77777777" w:rsidR="0017139C" w:rsidRPr="007F1EBB" w:rsidRDefault="0017139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76DEAE" w14:textId="77777777" w:rsidR="0017139C" w:rsidRDefault="0017139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49978C" w14:textId="77777777" w:rsidR="0017139C" w:rsidRPr="007F1EBB" w:rsidRDefault="0017139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47A3A2" w14:textId="77777777" w:rsidR="0017139C" w:rsidRDefault="0017139C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D6C86" w14:textId="77777777" w:rsidR="0017139C" w:rsidRPr="007F1EBB" w:rsidRDefault="0017139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90F19" w14:textId="77777777" w:rsidR="0017139C" w:rsidRDefault="0017139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4F152" w14:textId="77777777" w:rsidR="0017139C" w:rsidRPr="007F1EBB" w:rsidRDefault="0017139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8ABC52" w14:textId="77777777" w:rsidR="0017139C" w:rsidRDefault="0017139C" w:rsidP="00063AE7">
            <w:pPr>
              <w:tabs>
                <w:tab w:val="clear" w:pos="907"/>
                <w:tab w:val="left" w:pos="480"/>
                <w:tab w:val="left" w:pos="826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24E3C" w:rsidRPr="007F1EBB" w14:paraId="158F98B2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2C7B0" w14:textId="77777777" w:rsidR="00524E3C" w:rsidRPr="007F1EBB" w:rsidRDefault="00524E3C" w:rsidP="00063AE7">
            <w:pPr>
              <w:spacing w:line="240" w:lineRule="auto"/>
              <w:rPr>
                <w:rFonts w:ascii="Times New Roman" w:hAnsi="Times New Roman" w:cstheme="minorBidi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39E79" w14:textId="77777777"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38B9C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เงินรวม 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งบการ</w:t>
            </w: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24E3C" w:rsidRPr="007F1EBB" w14:paraId="70FDFC06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A0E8" w14:textId="77777777"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BF9F" w14:textId="77777777"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1FA58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524E3C" w:rsidRPr="007F1EBB" w14:paraId="5C0210CE" w14:textId="77777777" w:rsidTr="00063AE7">
        <w:trPr>
          <w:trHeight w:val="84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A6E56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B255" w14:textId="77777777"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13F98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8674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000FD" w14:textId="77777777" w:rsidR="00524E3C" w:rsidRPr="007F1EBB" w:rsidRDefault="00524E3C" w:rsidP="00063AE7">
            <w:pPr>
              <w:spacing w:line="240" w:lineRule="auto"/>
              <w:ind w:left="-15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28C27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78E62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E1F40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1D416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24E3C" w:rsidRPr="007F1EBB" w14:paraId="14342B5A" w14:textId="77777777" w:rsidTr="00063AE7">
        <w:trPr>
          <w:trHeight w:val="31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B8D3F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7EA2" w14:textId="77777777" w:rsidR="00524E3C" w:rsidRPr="007F1EBB" w:rsidRDefault="00524E3C" w:rsidP="00063AE7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4D108" w14:textId="77777777" w:rsidR="00524E3C" w:rsidRPr="007F1EBB" w:rsidRDefault="00524E3C" w:rsidP="00063AE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524E3C" w:rsidRPr="007F1EBB" w14:paraId="5110FDB8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FD085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5A54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2475" w14:textId="77777777" w:rsidR="00524E3C" w:rsidRPr="007F1EBB" w:rsidRDefault="00524E3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35,637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4B1C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4A43" w14:textId="77777777" w:rsidR="00524E3C" w:rsidRPr="007F1EBB" w:rsidRDefault="00524E3C" w:rsidP="003C6C7B">
            <w:pPr>
              <w:tabs>
                <w:tab w:val="clear" w:pos="680"/>
                <w:tab w:val="clear" w:pos="907"/>
                <w:tab w:val="left" w:pos="660"/>
                <w:tab w:val="left" w:pos="1018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119,621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BC50E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38653" w14:textId="77777777" w:rsidR="00524E3C" w:rsidRPr="007F1EBB" w:rsidRDefault="00524E3C" w:rsidP="008B34F6">
            <w:pPr>
              <w:tabs>
                <w:tab w:val="clear" w:pos="907"/>
                <w:tab w:val="left" w:pos="921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1EBB">
              <w:rPr>
                <w:rFonts w:ascii="Angsana New" w:hAnsi="Angsana New"/>
                <w:sz w:val="30"/>
                <w:szCs w:val="30"/>
              </w:rPr>
              <w:t>164,456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E8A2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5775" w14:textId="77777777" w:rsidR="00524E3C" w:rsidRPr="007F1EBB" w:rsidRDefault="00524E3C" w:rsidP="00063AE7">
            <w:pPr>
              <w:tabs>
                <w:tab w:val="clear" w:pos="907"/>
                <w:tab w:val="left" w:pos="480"/>
                <w:tab w:val="left" w:pos="814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319,714</w:t>
            </w:r>
          </w:p>
        </w:tc>
      </w:tr>
      <w:tr w:rsidR="00524E3C" w:rsidRPr="007F1EBB" w14:paraId="2CFAECD8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49FF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D806B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747F55" w14:textId="77777777" w:rsidR="00524E3C" w:rsidRPr="007F1EBB" w:rsidRDefault="00524E3C" w:rsidP="005558F4">
            <w:pPr>
              <w:spacing w:line="240" w:lineRule="auto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(16,665)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C076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54DE0" w14:textId="77777777" w:rsidR="00524E3C" w:rsidRPr="007F1EBB" w:rsidRDefault="003D4C30" w:rsidP="00063AE7">
            <w:pPr>
              <w:tabs>
                <w:tab w:val="clear" w:pos="907"/>
                <w:tab w:val="left" w:pos="1020"/>
              </w:tabs>
              <w:spacing w:line="240" w:lineRule="auto"/>
              <w:ind w:left="-6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</w:t>
            </w:r>
            <w:r w:rsidR="00524E3C" w:rsidRPr="007F1EBB">
              <w:rPr>
                <w:rFonts w:ascii="Angsana New" w:hAnsi="Angsana New"/>
                <w:color w:val="000000"/>
                <w:sz w:val="30"/>
                <w:szCs w:val="30"/>
              </w:rPr>
              <w:t>(50,554)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97080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DCE71" w14:textId="77777777" w:rsidR="00524E3C" w:rsidRPr="007F1EBB" w:rsidRDefault="00524E3C" w:rsidP="00063AE7">
            <w:pPr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1E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1EBB">
              <w:rPr>
                <w:rFonts w:ascii="Angsana New" w:hAnsi="Angsana New"/>
                <w:sz w:val="30"/>
                <w:szCs w:val="30"/>
              </w:rPr>
              <w:t>(34,074)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5AD46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549BE" w14:textId="77777777" w:rsidR="00524E3C" w:rsidRPr="007F1EBB" w:rsidRDefault="003D4C30" w:rsidP="008B34F6">
            <w:pPr>
              <w:tabs>
                <w:tab w:val="clear" w:pos="907"/>
                <w:tab w:val="left" w:pos="917"/>
              </w:tabs>
              <w:spacing w:line="240" w:lineRule="auto"/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524E3C" w:rsidRPr="007F1EBB">
              <w:rPr>
                <w:rFonts w:ascii="Angsana New" w:hAnsi="Angsana New"/>
                <w:color w:val="000000"/>
                <w:sz w:val="30"/>
                <w:szCs w:val="30"/>
              </w:rPr>
              <w:t>(101,293)</w:t>
            </w:r>
          </w:p>
        </w:tc>
      </w:tr>
      <w:tr w:rsidR="00524E3C" w:rsidRPr="007F1EBB" w14:paraId="70CDF533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E6BF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03C7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D3B2" w14:textId="77777777" w:rsidR="00524E3C" w:rsidRPr="007F1EBB" w:rsidRDefault="00524E3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18</w:t>
            </w: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,972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40472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B4668" w14:textId="77777777" w:rsidR="00524E3C" w:rsidRPr="007F1EBB" w:rsidRDefault="00524E3C" w:rsidP="00063AE7">
            <w:pPr>
              <w:tabs>
                <w:tab w:val="clear" w:pos="680"/>
                <w:tab w:val="clear" w:pos="907"/>
                <w:tab w:val="left" w:pos="660"/>
                <w:tab w:val="left" w:pos="10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8D813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63801" w14:textId="77777777" w:rsidR="00524E3C" w:rsidRPr="007F1EBB" w:rsidRDefault="00524E3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sz w:val="30"/>
                <w:szCs w:val="30"/>
              </w:rPr>
              <w:t>130,382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F55CE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B98B4" w14:textId="77777777" w:rsidR="00524E3C" w:rsidRPr="007F1EBB" w:rsidRDefault="00524E3C" w:rsidP="00063AE7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</w:tr>
      <w:tr w:rsidR="00524E3C" w:rsidRPr="007F1EBB" w14:paraId="08DEAF3C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8E21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F1E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5157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67024" w14:textId="77777777"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E062" w14:textId="77777777"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4D823" w14:textId="77777777"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46399" w14:textId="77777777"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CDB6DB" w14:textId="77777777"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CB3F8" w14:textId="77777777"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104B6" w14:textId="77777777" w:rsidR="00524E3C" w:rsidRPr="007F1EBB" w:rsidRDefault="00524E3C" w:rsidP="00063AE7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24E3C" w:rsidRPr="007F1EBB" w14:paraId="23B5E40A" w14:textId="77777777" w:rsidTr="00063AE7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540AD" w14:textId="77777777" w:rsidR="00524E3C" w:rsidRPr="007F1EBB" w:rsidRDefault="00524E3C" w:rsidP="00063AE7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0950" w14:textId="77777777" w:rsidR="00524E3C" w:rsidRPr="007F1EBB" w:rsidRDefault="00524E3C" w:rsidP="00063AE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4FB15" w14:textId="77777777" w:rsidR="00524E3C" w:rsidRPr="007F1EBB" w:rsidRDefault="00524E3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18,972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1373C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0D422" w14:textId="77777777" w:rsidR="00524E3C" w:rsidRPr="007F1EBB" w:rsidRDefault="00524E3C" w:rsidP="00063AE7">
            <w:pPr>
              <w:tabs>
                <w:tab w:val="clear" w:pos="680"/>
                <w:tab w:val="left" w:pos="66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064D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98BAB" w14:textId="77777777" w:rsidR="00524E3C" w:rsidRPr="007F1EBB" w:rsidRDefault="00524E3C" w:rsidP="00063AE7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sz w:val="30"/>
                <w:szCs w:val="30"/>
              </w:rPr>
              <w:t>130,382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F4D6" w14:textId="77777777" w:rsidR="00524E3C" w:rsidRPr="007F1EBB" w:rsidRDefault="00524E3C" w:rsidP="00063AE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0AE27" w14:textId="77777777" w:rsidR="00524E3C" w:rsidRPr="007F1EBB" w:rsidRDefault="00524E3C" w:rsidP="00063AE7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1E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</w:tr>
    </w:tbl>
    <w:p w14:paraId="13FA0D41" w14:textId="77777777" w:rsidR="00524E3C" w:rsidRDefault="00524E3C" w:rsidP="0052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14:paraId="7ADB443C" w14:textId="77777777" w:rsidR="00524E3C" w:rsidRDefault="00524E3C" w:rsidP="00E96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9A00C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D4C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6CB1">
        <w:rPr>
          <w:rFonts w:asciiTheme="majorBidi" w:hAnsiTheme="majorBidi" w:cstheme="majorBidi"/>
          <w:sz w:val="30"/>
          <w:szCs w:val="30"/>
        </w:rPr>
        <w:t>30</w:t>
      </w:r>
      <w:r w:rsidR="003D4C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0B2E">
        <w:rPr>
          <w:rFonts w:ascii="Angsana New" w:hAnsi="Angsana New" w:hint="cs"/>
          <w:sz w:val="30"/>
          <w:szCs w:val="30"/>
          <w:cs/>
        </w:rPr>
        <w:t>กันยา</w:t>
      </w:r>
      <w:r w:rsidR="00100B2E" w:rsidRPr="006B7994">
        <w:rPr>
          <w:rFonts w:ascii="Angsana New" w:hAnsi="Angsana New"/>
          <w:sz w:val="30"/>
          <w:szCs w:val="30"/>
          <w:cs/>
        </w:rPr>
        <w:t>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2562</w:t>
      </w:r>
      <w:r w:rsidR="003D4C3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="003D4C3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2561</w:t>
      </w:r>
      <w:r w:rsidR="003D4C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00CE">
        <w:rPr>
          <w:rFonts w:asciiTheme="majorBidi" w:hAnsiTheme="majorBidi" w:cstheme="majorBidi"/>
          <w:sz w:val="30"/>
          <w:szCs w:val="30"/>
          <w:cs/>
        </w:rPr>
        <w:t>ผลรวมของเงินลงทุน</w:t>
      </w:r>
      <w:r>
        <w:rPr>
          <w:rFonts w:asciiTheme="majorBidi" w:hAnsiTheme="majorBidi" w:cstheme="majorBidi"/>
          <w:sz w:val="30"/>
          <w:szCs w:val="30"/>
          <w:cs/>
        </w:rPr>
        <w:t>ขั้นต้นตามสัญญาเช</w:t>
      </w:r>
      <w:r>
        <w:rPr>
          <w:rFonts w:asciiTheme="majorBidi" w:hAnsiTheme="majorBidi" w:cstheme="majorBidi" w:hint="cs"/>
          <w:sz w:val="30"/>
          <w:szCs w:val="30"/>
          <w:cs/>
        </w:rPr>
        <w:t>่</w:t>
      </w:r>
      <w:r w:rsidRPr="009A00CE">
        <w:rPr>
          <w:rFonts w:asciiTheme="majorBidi" w:hAnsiTheme="majorBidi" w:cstheme="majorBidi"/>
          <w:sz w:val="30"/>
          <w:szCs w:val="30"/>
          <w:cs/>
        </w:rPr>
        <w:t>าการเงินและมูลค่าปัจจุบันของจำนวนขั้นต่ำที่ลูกหนี้ต้องจ่ายตามสัญญาเช่าการเงินมีดังนี้</w:t>
      </w:r>
    </w:p>
    <w:p w14:paraId="48D5B8E4" w14:textId="77777777" w:rsidR="0047399F" w:rsidRDefault="00473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84" w:type="dxa"/>
        <w:tblInd w:w="450" w:type="dxa"/>
        <w:tblLook w:val="04A0" w:firstRow="1" w:lastRow="0" w:firstColumn="1" w:lastColumn="0" w:noHBand="0" w:noVBand="1"/>
      </w:tblPr>
      <w:tblGrid>
        <w:gridCol w:w="2832"/>
        <w:gridCol w:w="236"/>
        <w:gridCol w:w="1342"/>
        <w:gridCol w:w="236"/>
        <w:gridCol w:w="1384"/>
        <w:gridCol w:w="14"/>
        <w:gridCol w:w="208"/>
        <w:gridCol w:w="14"/>
        <w:gridCol w:w="1398"/>
        <w:gridCol w:w="222"/>
        <w:gridCol w:w="1384"/>
        <w:gridCol w:w="14"/>
      </w:tblGrid>
      <w:tr w:rsidR="00524E3C" w:rsidRPr="00C810E4" w14:paraId="368256D9" w14:textId="77777777" w:rsidTr="00063AE7">
        <w:trPr>
          <w:gridAfter w:val="1"/>
          <w:wAfter w:w="14" w:type="dxa"/>
          <w:trHeight w:val="36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EFD9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83CB0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CF226" w14:textId="77777777"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C810E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/</w:t>
            </w: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810E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C810E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Pr="00C810E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24E3C" w:rsidRPr="00C810E4" w14:paraId="7E8F15F3" w14:textId="77777777" w:rsidTr="00063AE7">
        <w:trPr>
          <w:gridAfter w:val="1"/>
          <w:wAfter w:w="14" w:type="dxa"/>
          <w:trHeight w:val="333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A1C4" w14:textId="77777777"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BB5C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AC7D" w14:textId="77777777" w:rsidR="00524E3C" w:rsidRPr="00C810E4" w:rsidRDefault="00F16CB1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3D4C30"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100B2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100B2E" w:rsidRPr="006B7994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="00524E3C" w:rsidRPr="00C810E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524E3C"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1F8BF" w14:textId="77777777"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0A036" w14:textId="77777777"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3D4C30"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C810E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</w:tr>
      <w:tr w:rsidR="00524E3C" w:rsidRPr="00C810E4" w14:paraId="6A47AB18" w14:textId="77777777" w:rsidTr="00063AE7">
        <w:trPr>
          <w:trHeight w:val="144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FF6A" w14:textId="77777777"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7453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386CB" w14:textId="77777777" w:rsidR="00524E3C" w:rsidRPr="00C810E4" w:rsidRDefault="00524E3C" w:rsidP="00063AE7">
            <w:pPr>
              <w:spacing w:line="240" w:lineRule="auto"/>
              <w:ind w:left="-116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ผลรวมของ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เงินลงทุนขั้นต้นตามสัญญาเช่าการเงิน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6F04A" w14:textId="77777777"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D18DB" w14:textId="77777777" w:rsidR="00524E3C" w:rsidRPr="00C810E4" w:rsidRDefault="00524E3C" w:rsidP="00063AE7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มูลค่าปัจจุบันของจำนวนเงินขั้นต่ำที่ลูกหนี้ต้องจ่ายตามสัญญาเช่าการเงิน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5875" w14:textId="77777777"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1649D" w14:textId="77777777" w:rsidR="00524E3C" w:rsidRPr="00C810E4" w:rsidRDefault="00524E3C" w:rsidP="00063AE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ผลรวมของ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เงินลงทุนขั้นต้นตามสัญญาเช่าการเงิน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D81ED" w14:textId="77777777"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E1EFD" w14:textId="77777777" w:rsidR="00524E3C" w:rsidRPr="00C810E4" w:rsidRDefault="00524E3C" w:rsidP="00063AE7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มูลค่าปัจจุบันของจำนวนเงินขั้นต่ำที่ลูกหนี้ต้องจ่ายตามสัญญาเช่าการเงิน</w:t>
            </w:r>
          </w:p>
        </w:tc>
      </w:tr>
      <w:tr w:rsidR="00524E3C" w:rsidRPr="00C810E4" w14:paraId="49714917" w14:textId="77777777" w:rsidTr="00063AE7">
        <w:trPr>
          <w:gridAfter w:val="1"/>
          <w:wAfter w:w="14" w:type="dxa"/>
          <w:trHeight w:val="27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BA18" w14:textId="77777777"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06A8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3001" w14:textId="77777777" w:rsidR="00524E3C" w:rsidRPr="00C810E4" w:rsidRDefault="00524E3C" w:rsidP="00063A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C810E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524E3C" w:rsidRPr="00C810E4" w14:paraId="6DED784D" w14:textId="77777777" w:rsidTr="00063AE7">
        <w:trPr>
          <w:trHeight w:val="37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D013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1EC7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D82C6" w14:textId="402F875B" w:rsidR="00524E3C" w:rsidRPr="00C810E4" w:rsidRDefault="00E77021" w:rsidP="00853BA6">
            <w:pPr>
              <w:tabs>
                <w:tab w:val="clear" w:pos="907"/>
                <w:tab w:val="left" w:pos="958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34,597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AE89" w14:textId="77777777"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A97FD" w14:textId="6C158715" w:rsidR="00524E3C" w:rsidRPr="00C810E4" w:rsidRDefault="00E77021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19,515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56CB2" w14:textId="77777777"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D3D0" w14:textId="77777777"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35,637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5AE1F" w14:textId="77777777"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5DA1D" w14:textId="77777777"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18,972</w:t>
            </w:r>
          </w:p>
        </w:tc>
      </w:tr>
      <w:tr w:rsidR="00524E3C" w:rsidRPr="00C810E4" w14:paraId="363F00DF" w14:textId="77777777" w:rsidTr="00063AE7">
        <w:trPr>
          <w:trHeight w:val="61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625" w14:textId="77777777" w:rsidR="00524E3C" w:rsidRPr="00C810E4" w:rsidRDefault="00524E3C" w:rsidP="00063AE7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ที่ถึงกำหนดชำระเกินหนึ่งปี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432A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6876A" w14:textId="21EAA422" w:rsidR="00524E3C" w:rsidRPr="00C810E4" w:rsidRDefault="00E77021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115,710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5A93B" w14:textId="77777777"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9E6FE" w14:textId="0D4DE5BD" w:rsidR="00524E3C" w:rsidRPr="00C810E4" w:rsidRDefault="00E77021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68,989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7EB5" w14:textId="77777777"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CC24B" w14:textId="77777777" w:rsidR="00524E3C" w:rsidRPr="00C810E4" w:rsidRDefault="00524E3C" w:rsidP="00787821">
            <w:pPr>
              <w:tabs>
                <w:tab w:val="clear" w:pos="907"/>
                <w:tab w:val="left" w:pos="100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119,621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773C" w14:textId="77777777"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1747" w14:textId="77777777"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69,067</w:t>
            </w:r>
          </w:p>
        </w:tc>
      </w:tr>
      <w:tr w:rsidR="00524E3C" w:rsidRPr="00C810E4" w14:paraId="6B586FAD" w14:textId="77777777" w:rsidTr="00063AE7">
        <w:trPr>
          <w:trHeight w:val="28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2B14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ที่ถึงกำหนดชำระเกินห้าปี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5D5A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4043A7" w14:textId="3D6B7613" w:rsidR="00524E3C" w:rsidRPr="00C810E4" w:rsidRDefault="00E77021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143,00</w:t>
            </w:r>
            <w:r w:rsidR="00074C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01E2F" w14:textId="77777777"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2B39B" w14:textId="08AC798D" w:rsidR="00524E3C" w:rsidRPr="00C810E4" w:rsidRDefault="00E77021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116,07</w:t>
            </w:r>
            <w:r w:rsidR="005C60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4CE6" w14:textId="77777777"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FFCAD" w14:textId="77777777"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164,456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D72FC" w14:textId="77777777"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0E405" w14:textId="77777777"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130,382</w:t>
            </w:r>
          </w:p>
        </w:tc>
      </w:tr>
      <w:tr w:rsidR="00524E3C" w:rsidRPr="00C810E4" w14:paraId="428605B5" w14:textId="77777777" w:rsidTr="00063AE7">
        <w:trPr>
          <w:trHeight w:val="27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13436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CD8E8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9F53B" w14:textId="5CF1E444" w:rsidR="00524E3C" w:rsidRPr="00C810E4" w:rsidRDefault="00E77021" w:rsidP="00063AE7">
            <w:pPr>
              <w:tabs>
                <w:tab w:val="clear" w:pos="907"/>
                <w:tab w:val="left" w:pos="958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293,31</w:t>
            </w:r>
            <w:r w:rsidR="00074C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18DB5" w14:textId="77777777"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063837" w14:textId="5DB85239" w:rsidR="00524E3C" w:rsidRPr="00C810E4" w:rsidRDefault="00E77021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204,57</w:t>
            </w:r>
            <w:r w:rsidR="001B3C1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75931" w14:textId="77777777" w:rsidR="00524E3C" w:rsidRPr="00C810E4" w:rsidRDefault="00524E3C" w:rsidP="00063A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8404" w14:textId="77777777"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319,714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77C8" w14:textId="77777777"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DDD78" w14:textId="77777777"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</w:tr>
      <w:tr w:rsidR="00524E3C" w:rsidRPr="00C810E4" w14:paraId="1FA6AA3F" w14:textId="77777777" w:rsidTr="00063AE7">
        <w:trPr>
          <w:trHeight w:val="24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C4AD" w14:textId="77777777" w:rsidR="00524E3C" w:rsidRPr="00C810E4" w:rsidRDefault="00524E3C" w:rsidP="00063AE7">
            <w:pPr>
              <w:spacing w:line="240" w:lineRule="auto"/>
              <w:ind w:left="252" w:hanging="25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6E51B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028DA" w14:textId="501D8491" w:rsidR="00524E3C" w:rsidRPr="00C810E4" w:rsidRDefault="00E77021" w:rsidP="00063AE7">
            <w:pPr>
              <w:spacing w:line="240" w:lineRule="auto"/>
              <w:ind w:right="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(88,737)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C308D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66B6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45DFC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E66EC7" w14:textId="6018387A" w:rsidR="00524E3C" w:rsidRPr="00C810E4" w:rsidRDefault="00524E3C" w:rsidP="00787821">
            <w:pPr>
              <w:tabs>
                <w:tab w:val="clear" w:pos="907"/>
                <w:tab w:val="left" w:pos="100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(101,293)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4A728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5B5B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E3C" w:rsidRPr="00C810E4" w14:paraId="6BEADE04" w14:textId="77777777" w:rsidTr="00063AE7">
        <w:trPr>
          <w:trHeight w:val="60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DF3D9" w14:textId="77777777" w:rsidR="00524E3C" w:rsidRPr="00C810E4" w:rsidRDefault="00524E3C" w:rsidP="00063AE7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ผลรวมของเงินลงทุนขั้นต้นตามสัญญาเช่าการเงินสุทธิ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0B82D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068936" w14:textId="08E0504F" w:rsidR="00524E3C" w:rsidRPr="00C810E4" w:rsidRDefault="00E77021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204,57</w:t>
            </w:r>
            <w:r w:rsidR="00074C4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AC7FD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719E9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FA27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E8368" w14:textId="33E3B9B1" w:rsidR="00524E3C" w:rsidRPr="00C810E4" w:rsidRDefault="00524E3C" w:rsidP="00063AE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               </w:t>
            </w:r>
            <w:r w:rsidRPr="00C810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136E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5D52" w14:textId="77777777" w:rsidR="00524E3C" w:rsidRPr="00C810E4" w:rsidRDefault="00524E3C" w:rsidP="00063A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C542761" w14:textId="77777777" w:rsidR="00524E3C" w:rsidRPr="00476AC5" w:rsidRDefault="00524E3C" w:rsidP="00524E3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14:paraId="33778BAE" w14:textId="4DEF057A" w:rsidR="00524E3C" w:rsidRPr="005F33A2" w:rsidRDefault="00524E3C" w:rsidP="00524E3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5F33A2">
        <w:rPr>
          <w:rFonts w:ascii="Angsana New" w:hAnsi="Angsana New"/>
          <w:sz w:val="30"/>
          <w:szCs w:val="30"/>
          <w:cs/>
        </w:rPr>
        <w:t xml:space="preserve">ในปี </w:t>
      </w:r>
      <w:r w:rsidRPr="005F33A2">
        <w:rPr>
          <w:rFonts w:ascii="Angsana New" w:hAnsi="Angsana New"/>
          <w:sz w:val="30"/>
          <w:szCs w:val="30"/>
        </w:rPr>
        <w:t>2552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>บริษัทได้ทำสัญญากับบริษัทในประเทศแห่งหนึ่งเพื่อให้บริการสร้างสถานีผลิตก๊าซธรรมชาติอัด</w:t>
      </w:r>
      <w:r w:rsidRPr="005F33A2">
        <w:rPr>
          <w:rFonts w:ascii="Angsana New" w:hAnsi="Angsana New"/>
          <w:sz w:val="30"/>
          <w:szCs w:val="30"/>
          <w:cs/>
        </w:rPr>
        <w:br/>
      </w:r>
      <w:r w:rsidRPr="005F33A2">
        <w:rPr>
          <w:rFonts w:ascii="Angsana New" w:hAnsi="Angsana New" w:hint="cs"/>
          <w:sz w:val="30"/>
          <w:szCs w:val="30"/>
          <w:cs/>
        </w:rPr>
        <w:t>ซึ่งประกอบด้วยตึกและสิ่งปลูกสร้างอื่น และให้บริการอัดก๊าซธรรมชาติ โดยสัญญาดังกล่าวมี</w:t>
      </w:r>
      <w:r w:rsidRPr="005F33A2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5F33A2">
        <w:rPr>
          <w:rFonts w:ascii="Angsana New" w:hAnsi="Angsana New"/>
          <w:sz w:val="30"/>
          <w:szCs w:val="30"/>
        </w:rPr>
        <w:t>20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ปี และจะสิ้นสุดอายุสัญญาในปี </w:t>
      </w:r>
      <w:r w:rsidRPr="005F33A2">
        <w:rPr>
          <w:rFonts w:ascii="Angsana New" w:hAnsi="Angsana New"/>
          <w:sz w:val="30"/>
          <w:szCs w:val="30"/>
        </w:rPr>
        <w:t>2572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ต่อมาในปี </w:t>
      </w:r>
      <w:r w:rsidRPr="005F33A2">
        <w:rPr>
          <w:rFonts w:ascii="Angsana New" w:hAnsi="Angsana New"/>
          <w:sz w:val="30"/>
          <w:szCs w:val="30"/>
        </w:rPr>
        <w:t>2558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>บริษัทได้ทำสัญญาเพิ่มเติมกับบริษัทดังกล่าวเกี่ยวกับบริการอัดก๊าซธรรมชาติ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โดยสัญญาเพิ่มเติมดังกล่าวมีระยะเวลา </w:t>
      </w:r>
      <w:r w:rsidRPr="005F33A2">
        <w:rPr>
          <w:rFonts w:ascii="Angsana New" w:hAnsi="Angsana New"/>
          <w:sz w:val="30"/>
          <w:szCs w:val="30"/>
        </w:rPr>
        <w:t>14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ปี และจะสิ้นสุดอายุสัญญาในปี </w:t>
      </w:r>
      <w:r w:rsidRPr="005F33A2">
        <w:rPr>
          <w:rFonts w:ascii="Angsana New" w:hAnsi="Angsana New"/>
          <w:sz w:val="30"/>
          <w:szCs w:val="30"/>
        </w:rPr>
        <w:t>2572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>สัญญาดังกล่าว</w:t>
      </w:r>
      <w:r w:rsidR="00DC5B68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5F33A2">
        <w:rPr>
          <w:rFonts w:ascii="Angsana New" w:hAnsi="Angsana New" w:hint="cs"/>
          <w:sz w:val="30"/>
          <w:szCs w:val="30"/>
          <w:cs/>
        </w:rPr>
        <w:t>เข้าเงื่อนไขว่าเป็นข้อตกลงที่ประกอบไปด้วยสัญญาเช่าตามการตีความตามมาตรฐานการรายงานทางการเงิน</w:t>
      </w:r>
      <w:r w:rsidR="0098742C">
        <w:rPr>
          <w:rFonts w:ascii="Angsana New" w:hAnsi="Angsana New" w:hint="cs"/>
          <w:sz w:val="30"/>
          <w:szCs w:val="30"/>
          <w:cs/>
        </w:rPr>
        <w:t xml:space="preserve">      </w:t>
      </w:r>
      <w:r w:rsidRPr="005F33A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F33A2">
        <w:rPr>
          <w:rFonts w:ascii="Angsana New" w:hAnsi="Angsana New"/>
          <w:sz w:val="30"/>
          <w:szCs w:val="30"/>
        </w:rPr>
        <w:t>4</w:t>
      </w:r>
    </w:p>
    <w:p w14:paraId="0C366B14" w14:textId="77777777" w:rsidR="00524E3C" w:rsidRPr="005F33A2" w:rsidRDefault="00524E3C" w:rsidP="00524E3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1EB6A214" w14:textId="77777777" w:rsidR="00524E3C" w:rsidRPr="00C810E4" w:rsidRDefault="00524E3C" w:rsidP="00524E3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14:paraId="5F749B80" w14:textId="77777777" w:rsidR="00524E3C" w:rsidRDefault="00524E3C" w:rsidP="00524E3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5F33A2">
        <w:rPr>
          <w:rFonts w:ascii="Angsana New" w:hAnsi="Angsana New"/>
          <w:sz w:val="30"/>
          <w:szCs w:val="30"/>
          <w:cs/>
        </w:rPr>
        <w:t xml:space="preserve">ในปี </w:t>
      </w:r>
      <w:r w:rsidRPr="005F33A2">
        <w:rPr>
          <w:rFonts w:ascii="Angsana New" w:hAnsi="Angsana New"/>
          <w:sz w:val="30"/>
          <w:szCs w:val="30"/>
        </w:rPr>
        <w:t>2560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 xml:space="preserve">บริษัททำสัญญาให้เช่ากับบริษัทในประเทศสองแห่งซึ่งครอบคลุมการเช่าซื้อรถบรรทุกส่วนบุคคลโดยสัญญาดังกล่าวมีระยะเวลา </w:t>
      </w:r>
      <w:r w:rsidRPr="005F33A2">
        <w:rPr>
          <w:rFonts w:ascii="Angsana New" w:hAnsi="Angsana New"/>
          <w:sz w:val="30"/>
          <w:szCs w:val="30"/>
        </w:rPr>
        <w:t>3</w:t>
      </w:r>
      <w:r w:rsidRPr="005F33A2">
        <w:rPr>
          <w:rFonts w:ascii="Angsana New" w:hAnsi="Angsana New"/>
          <w:sz w:val="30"/>
          <w:szCs w:val="30"/>
          <w:cs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>ปี</w:t>
      </w:r>
      <w:r w:rsidR="00354CA0">
        <w:rPr>
          <w:rFonts w:ascii="Angsana New" w:hAnsi="Angsana New"/>
          <w:sz w:val="30"/>
          <w:szCs w:val="30"/>
        </w:rPr>
        <w:t xml:space="preserve"> </w:t>
      </w:r>
      <w:r w:rsidRPr="005F33A2">
        <w:rPr>
          <w:rFonts w:ascii="Angsana New" w:hAnsi="Angsana New" w:hint="cs"/>
          <w:sz w:val="30"/>
          <w:szCs w:val="30"/>
          <w:cs/>
        </w:rPr>
        <w:t>และจะสิ้นสุด</w:t>
      </w:r>
      <w:r w:rsidRPr="005F33A2">
        <w:rPr>
          <w:rFonts w:asciiTheme="majorBidi" w:hAnsiTheme="majorBidi" w:cstheme="majorBidi" w:hint="cs"/>
          <w:caps/>
          <w:sz w:val="30"/>
          <w:szCs w:val="30"/>
          <w:cs/>
        </w:rPr>
        <w:t>อายุ</w:t>
      </w:r>
      <w:r w:rsidRPr="005F33A2">
        <w:rPr>
          <w:rFonts w:ascii="Angsana New" w:hAnsi="Angsana New" w:hint="cs"/>
          <w:sz w:val="30"/>
          <w:szCs w:val="30"/>
          <w:cs/>
        </w:rPr>
        <w:t xml:space="preserve">สัญญาในปี </w:t>
      </w:r>
      <w:r w:rsidRPr="005F33A2">
        <w:rPr>
          <w:rFonts w:ascii="Angsana New" w:hAnsi="Angsana New"/>
          <w:sz w:val="30"/>
          <w:szCs w:val="30"/>
        </w:rPr>
        <w:t>2563</w:t>
      </w:r>
    </w:p>
    <w:p w14:paraId="177E6D39" w14:textId="77777777" w:rsidR="009F5FF9" w:rsidRPr="00D51662" w:rsidRDefault="009F5FF9" w:rsidP="00524E3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20"/>
          <w:szCs w:val="20"/>
        </w:rPr>
      </w:pPr>
    </w:p>
    <w:p w14:paraId="6830D083" w14:textId="77777777" w:rsidR="003A348B" w:rsidRDefault="003A348B" w:rsidP="00960E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33BC2342" w14:textId="77777777" w:rsidR="003A348B" w:rsidRDefault="003A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53A16382" w14:textId="77777777" w:rsidR="00B607B3" w:rsidRPr="003A348B" w:rsidRDefault="00B607B3" w:rsidP="003A348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A348B"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71734578" w14:textId="77777777" w:rsidR="00B607B3" w:rsidRPr="006E1428" w:rsidRDefault="00B607B3" w:rsidP="00B607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533"/>
        <w:gridCol w:w="1168"/>
        <w:gridCol w:w="270"/>
        <w:gridCol w:w="1262"/>
        <w:gridCol w:w="270"/>
        <w:gridCol w:w="1174"/>
        <w:gridCol w:w="268"/>
        <w:gridCol w:w="1265"/>
      </w:tblGrid>
      <w:tr w:rsidR="00672C95" w:rsidRPr="007E2CEB" w14:paraId="4029F6FF" w14:textId="77777777" w:rsidTr="00C770A2">
        <w:trPr>
          <w:tblHeader/>
        </w:trPr>
        <w:tc>
          <w:tcPr>
            <w:tcW w:w="1683" w:type="pct"/>
          </w:tcPr>
          <w:p w14:paraId="6E3D053A" w14:textId="77777777"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5" w:type="pct"/>
          </w:tcPr>
          <w:p w14:paraId="35FE6CFE" w14:textId="77777777"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pct"/>
            <w:gridSpan w:val="3"/>
          </w:tcPr>
          <w:p w14:paraId="7CA82DE7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AF5EAC1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pct"/>
            <w:gridSpan w:val="3"/>
          </w:tcPr>
          <w:p w14:paraId="273BE76D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72C95" w:rsidRPr="007E2CEB" w14:paraId="771A0AC4" w14:textId="77777777" w:rsidTr="00C770A2">
        <w:trPr>
          <w:tblHeader/>
        </w:trPr>
        <w:tc>
          <w:tcPr>
            <w:tcW w:w="1967" w:type="pct"/>
            <w:gridSpan w:val="2"/>
          </w:tcPr>
          <w:p w14:paraId="24F56988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28"/>
                <w:szCs w:val="28"/>
              </w:rPr>
            </w:pPr>
            <w:r w:rsidRPr="007E2CEB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57C8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E2CEB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106AB1" w:rsidRPr="007E2CEB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30</w:t>
            </w:r>
            <w:r w:rsidR="003D4C30" w:rsidRPr="007E2CEB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57C8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106AB1" w:rsidRPr="007E2CEB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624" w:type="pct"/>
          </w:tcPr>
          <w:p w14:paraId="75DE5886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" w:type="pct"/>
          </w:tcPr>
          <w:p w14:paraId="6DF70FE0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3A2906AD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pct"/>
          </w:tcPr>
          <w:p w14:paraId="52F1EFE4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268CDDE3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3" w:type="pct"/>
          </w:tcPr>
          <w:p w14:paraId="05292210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160C7610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72C95" w:rsidRPr="007E2CEB" w14:paraId="652D87FB" w14:textId="77777777" w:rsidTr="00C770A2">
        <w:trPr>
          <w:tblHeader/>
        </w:trPr>
        <w:tc>
          <w:tcPr>
            <w:tcW w:w="1683" w:type="pct"/>
          </w:tcPr>
          <w:p w14:paraId="3D1C01EE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pct"/>
          </w:tcPr>
          <w:p w14:paraId="7682E3B2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3" w:type="pct"/>
            <w:gridSpan w:val="7"/>
          </w:tcPr>
          <w:p w14:paraId="16661482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7E2C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7E2C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72C95" w:rsidRPr="007E2CEB" w14:paraId="13060AB0" w14:textId="77777777" w:rsidTr="00C770A2">
        <w:tc>
          <w:tcPr>
            <w:tcW w:w="1683" w:type="pct"/>
          </w:tcPr>
          <w:p w14:paraId="1EC69056" w14:textId="77777777"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2C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5" w:type="pct"/>
          </w:tcPr>
          <w:p w14:paraId="429BF927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14:paraId="74B212B3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E844C71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64758F26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0D0187A3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0EBD4219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D9D704F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6BEA3527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C95" w:rsidRPr="007E2CEB" w14:paraId="7C72F0F6" w14:textId="77777777" w:rsidTr="00C770A2">
        <w:tc>
          <w:tcPr>
            <w:tcW w:w="1683" w:type="pct"/>
          </w:tcPr>
          <w:p w14:paraId="69D4BC9B" w14:textId="77777777"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E2CEB">
              <w:rPr>
                <w:rFonts w:ascii="Angsana New" w:hAnsi="Angsana New"/>
                <w:sz w:val="28"/>
                <w:szCs w:val="28"/>
              </w:rPr>
              <w:t>1</w:t>
            </w:r>
            <w:r w:rsidRPr="007E2CE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5" w:type="pct"/>
          </w:tcPr>
          <w:p w14:paraId="215468C4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14:paraId="3E43F49B" w14:textId="77777777" w:rsidR="00672C95" w:rsidRPr="007E2CEB" w:rsidRDefault="00672C95" w:rsidP="003C7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F1C77">
              <w:rPr>
                <w:rFonts w:ascii="Angsana New" w:hAnsi="Angsana New"/>
                <w:sz w:val="28"/>
                <w:szCs w:val="28"/>
              </w:rPr>
              <w:t>233,508</w:t>
            </w:r>
          </w:p>
        </w:tc>
        <w:tc>
          <w:tcPr>
            <w:tcW w:w="144" w:type="pct"/>
          </w:tcPr>
          <w:p w14:paraId="500BAA23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6A8AD3A8" w14:textId="77777777"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AE6D727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34D8EE6D" w14:textId="77777777"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244,207</w:t>
            </w:r>
          </w:p>
        </w:tc>
        <w:tc>
          <w:tcPr>
            <w:tcW w:w="143" w:type="pct"/>
          </w:tcPr>
          <w:p w14:paraId="013F9DCC" w14:textId="77777777" w:rsidR="00672C95" w:rsidRPr="007E2CEB" w:rsidRDefault="00672C95" w:rsidP="00063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0095588E" w14:textId="77777777" w:rsidR="00672C95" w:rsidRPr="007E2CEB" w:rsidRDefault="00672C95" w:rsidP="00063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0A2" w:rsidRPr="007E2CEB" w14:paraId="701090BB" w14:textId="77777777" w:rsidTr="00C770A2">
        <w:tc>
          <w:tcPr>
            <w:tcW w:w="1683" w:type="pct"/>
          </w:tcPr>
          <w:p w14:paraId="60930D9A" w14:textId="77777777" w:rsidR="00C770A2" w:rsidRPr="007E2CEB" w:rsidRDefault="00C770A2" w:rsidP="00DF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1721F5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7E2CEB">
              <w:rPr>
                <w:rFonts w:ascii="Angsana New" w:hAnsi="Angsana New"/>
                <w:sz w:val="28"/>
                <w:szCs w:val="28"/>
                <w:cs/>
              </w:rPr>
              <w:t>สุทธิจากเงินลงทุน</w:t>
            </w:r>
            <w:r w:rsidRPr="007E2CEB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7E2CE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5" w:type="pct"/>
          </w:tcPr>
          <w:p w14:paraId="047DC4C2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14:paraId="1BEFF66B" w14:textId="77777777" w:rsidR="00FB6439" w:rsidRDefault="00FB6439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  <w:p w14:paraId="67F20AF5" w14:textId="37A25BCE" w:rsidR="000E6FFF" w:rsidRPr="00DF1C77" w:rsidRDefault="00325722" w:rsidP="00E1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74413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144" w:type="pct"/>
          </w:tcPr>
          <w:p w14:paraId="4B9B59F5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21D6D6A2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  <w:p w14:paraId="49F4DB65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19183AA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0A897404" w14:textId="77777777" w:rsidR="00C770A2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  <w:p w14:paraId="5674DFA8" w14:textId="56347E7D" w:rsidR="000E6FFF" w:rsidRPr="007E2CEB" w:rsidRDefault="000E6FFF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CB51422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29D24FF8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  <w:p w14:paraId="04529AFD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7C74" w:rsidRPr="007E2CEB" w14:paraId="383F6593" w14:textId="77777777" w:rsidTr="00C770A2">
        <w:tc>
          <w:tcPr>
            <w:tcW w:w="1683" w:type="pct"/>
          </w:tcPr>
          <w:p w14:paraId="468D584F" w14:textId="77777777" w:rsidR="00407C74" w:rsidRPr="007E2CEB" w:rsidRDefault="00407C74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2CEB"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285" w:type="pct"/>
          </w:tcPr>
          <w:p w14:paraId="3781AAA3" w14:textId="77777777" w:rsidR="00407C74" w:rsidRPr="007E2CEB" w:rsidRDefault="00407C74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14:paraId="047C0430" w14:textId="14510E71" w:rsidR="00407C74" w:rsidRPr="00DF1C77" w:rsidRDefault="000E6FFF" w:rsidP="00DF1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4B9582A" w14:textId="77777777" w:rsidR="00407C74" w:rsidRPr="007E2CEB" w:rsidRDefault="00407C74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75781BF8" w14:textId="685094A9" w:rsidR="00407C74" w:rsidRPr="007E2CEB" w:rsidRDefault="00357C88" w:rsidP="0035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221,</w:t>
            </w:r>
            <w:r w:rsidR="001E00FC">
              <w:rPr>
                <w:rFonts w:ascii="Angsana New" w:hAnsi="Angsana New"/>
                <w:sz w:val="28"/>
                <w:szCs w:val="28"/>
              </w:rPr>
              <w:t>3</w:t>
            </w:r>
            <w:r w:rsidRPr="008B3A8E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44" w:type="pct"/>
          </w:tcPr>
          <w:p w14:paraId="1BD5FBB2" w14:textId="77777777" w:rsidR="00407C74" w:rsidRPr="007E2CEB" w:rsidRDefault="00407C74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7B25A637" w14:textId="65F57490" w:rsidR="00407C74" w:rsidRPr="007E2CEB" w:rsidRDefault="000E6FFF" w:rsidP="0040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E6681EA" w14:textId="77777777" w:rsidR="00407C74" w:rsidRPr="007E2CEB" w:rsidRDefault="00407C74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6D92EA9C" w14:textId="18FDCD05" w:rsidR="00407C74" w:rsidRPr="007E2CEB" w:rsidRDefault="00357C88" w:rsidP="0040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B3A8E">
              <w:rPr>
                <w:rFonts w:ascii="Angsana New" w:hAnsi="Angsana New"/>
                <w:sz w:val="28"/>
                <w:szCs w:val="28"/>
              </w:rPr>
              <w:t>221,</w:t>
            </w:r>
            <w:r w:rsidR="001E00FC">
              <w:rPr>
                <w:rFonts w:ascii="Angsana New" w:hAnsi="Angsana New"/>
                <w:sz w:val="28"/>
                <w:szCs w:val="28"/>
              </w:rPr>
              <w:t>3</w:t>
            </w:r>
            <w:r w:rsidRPr="008B3A8E">
              <w:rPr>
                <w:rFonts w:ascii="Angsana New" w:hAnsi="Angsana New"/>
                <w:sz w:val="28"/>
                <w:szCs w:val="28"/>
              </w:rPr>
              <w:t>06</w:t>
            </w:r>
          </w:p>
        </w:tc>
      </w:tr>
      <w:tr w:rsidR="00C770A2" w:rsidRPr="007E2CEB" w14:paraId="26C8C348" w14:textId="77777777" w:rsidTr="00C770A2">
        <w:tc>
          <w:tcPr>
            <w:tcW w:w="1683" w:type="pct"/>
          </w:tcPr>
          <w:p w14:paraId="73287877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2CEB">
              <w:rPr>
                <w:rFonts w:ascii="Angsana New" w:hAnsi="Angsana New" w:hint="cs"/>
                <w:sz w:val="28"/>
                <w:szCs w:val="28"/>
                <w:cs/>
              </w:rPr>
              <w:t>เรียกชำระทุนเพิ่ม</w:t>
            </w:r>
          </w:p>
        </w:tc>
        <w:tc>
          <w:tcPr>
            <w:tcW w:w="285" w:type="pct"/>
          </w:tcPr>
          <w:p w14:paraId="72A252AE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14:paraId="584ADB50" w14:textId="4E88F5B1" w:rsidR="00C770A2" w:rsidRPr="00DF1C77" w:rsidRDefault="000E6FFF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3,074</w:t>
            </w:r>
          </w:p>
        </w:tc>
        <w:tc>
          <w:tcPr>
            <w:tcW w:w="144" w:type="pct"/>
          </w:tcPr>
          <w:p w14:paraId="4ACC80E0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2278F209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4EA02E3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707D7A1B" w14:textId="3D5FFCF4" w:rsidR="00C770A2" w:rsidRPr="007E2CEB" w:rsidRDefault="00D8085A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94023">
              <w:rPr>
                <w:rFonts w:ascii="Angsana New" w:hAnsi="Angsana New"/>
                <w:sz w:val="28"/>
                <w:szCs w:val="28"/>
              </w:rPr>
              <w:t>,074</w:t>
            </w:r>
          </w:p>
        </w:tc>
        <w:tc>
          <w:tcPr>
            <w:tcW w:w="143" w:type="pct"/>
          </w:tcPr>
          <w:p w14:paraId="18C24E21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713C0640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0A2" w:rsidRPr="007E2CEB" w14:paraId="6E4F4108" w14:textId="77777777" w:rsidTr="00C770A2">
        <w:tc>
          <w:tcPr>
            <w:tcW w:w="1683" w:type="pct"/>
          </w:tcPr>
          <w:p w14:paraId="7EF868B6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2CEB">
              <w:rPr>
                <w:rFonts w:ascii="Angsana New" w:hAnsi="Angsana New" w:hint="cs"/>
                <w:sz w:val="28"/>
                <w:szCs w:val="28"/>
                <w:cs/>
              </w:rPr>
              <w:t>จ่ายเพิ่มทุน</w:t>
            </w:r>
          </w:p>
        </w:tc>
        <w:tc>
          <w:tcPr>
            <w:tcW w:w="285" w:type="pct"/>
          </w:tcPr>
          <w:p w14:paraId="1AD5F9DE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14:paraId="1DDF74EB" w14:textId="77C91AA3" w:rsidR="00C770A2" w:rsidRPr="00DF1C77" w:rsidRDefault="000E6FFF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44" w:type="pct"/>
          </w:tcPr>
          <w:p w14:paraId="209528D9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154CDFA1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12BF250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4DFBC433" w14:textId="6FC490E6" w:rsidR="00C770A2" w:rsidRPr="007E2CEB" w:rsidRDefault="00D8085A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43" w:type="pct"/>
          </w:tcPr>
          <w:p w14:paraId="4EA2A9E6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515CC06F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70A2" w:rsidRPr="007E2CEB" w14:paraId="67A5022E" w14:textId="77777777" w:rsidTr="00C770A2">
        <w:tc>
          <w:tcPr>
            <w:tcW w:w="1683" w:type="pct"/>
          </w:tcPr>
          <w:p w14:paraId="717EC085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2CE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85" w:type="pct"/>
          </w:tcPr>
          <w:p w14:paraId="26ACAED2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</w:tcPr>
          <w:p w14:paraId="49BB758C" w14:textId="39741655" w:rsidR="00C770A2" w:rsidRPr="00DF1C77" w:rsidRDefault="00472589" w:rsidP="00472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25722">
              <w:rPr>
                <w:rFonts w:ascii="Angsana New" w:hAnsi="Angsana New"/>
                <w:sz w:val="28"/>
                <w:szCs w:val="28"/>
              </w:rPr>
              <w:t>1,233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37994BBC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</w:tcPr>
          <w:p w14:paraId="0EFB36E7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675F9F5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07031522" w14:textId="62F7C296" w:rsidR="00C770A2" w:rsidRPr="007E2CEB" w:rsidRDefault="00D8085A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C4E66C3" w14:textId="77777777" w:rsidR="00C770A2" w:rsidRPr="007E2CEB" w:rsidRDefault="00C770A2" w:rsidP="00C7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06C8FD2B" w14:textId="77777777" w:rsidR="00C770A2" w:rsidRPr="007E2CEB" w:rsidRDefault="00C770A2" w:rsidP="00C77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E2C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C88" w:rsidRPr="007E2CEB" w14:paraId="77442684" w14:textId="77777777" w:rsidTr="00C770A2">
        <w:tc>
          <w:tcPr>
            <w:tcW w:w="1683" w:type="pct"/>
          </w:tcPr>
          <w:p w14:paraId="40519B51" w14:textId="77777777" w:rsidR="00357C88" w:rsidRPr="007E2CEB" w:rsidRDefault="00357C88" w:rsidP="0035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2C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E2CE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E2C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3E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5" w:type="pct"/>
          </w:tcPr>
          <w:p w14:paraId="15C04EE4" w14:textId="77777777" w:rsidR="00357C88" w:rsidRPr="007E2CEB" w:rsidRDefault="00357C88" w:rsidP="00357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D9F39DA" w14:textId="12F71AA0" w:rsidR="00357C88" w:rsidRPr="00DF1C77" w:rsidRDefault="00B94023" w:rsidP="00357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7258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60011B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0011B">
              <w:rPr>
                <w:rFonts w:ascii="Angsana New" w:hAnsi="Angsana New"/>
                <w:b/>
                <w:bCs/>
                <w:sz w:val="28"/>
                <w:szCs w:val="28"/>
              </w:rPr>
              <w:t>008</w:t>
            </w:r>
          </w:p>
        </w:tc>
        <w:tc>
          <w:tcPr>
            <w:tcW w:w="144" w:type="pct"/>
          </w:tcPr>
          <w:p w14:paraId="307B1C70" w14:textId="77777777" w:rsidR="00357C88" w:rsidRPr="007E2CEB" w:rsidRDefault="00357C88" w:rsidP="00357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7DFED006" w14:textId="74AB8B23" w:rsidR="00357C88" w:rsidRPr="008B3A8E" w:rsidRDefault="00357C88" w:rsidP="00357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A8E">
              <w:rPr>
                <w:rFonts w:ascii="Angsana New" w:hAnsi="Angsana New"/>
                <w:b/>
                <w:bCs/>
                <w:sz w:val="28"/>
                <w:szCs w:val="28"/>
              </w:rPr>
              <w:t>221,</w:t>
            </w:r>
            <w:r w:rsidR="001E00F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B3A8E">
              <w:rPr>
                <w:rFonts w:ascii="Angsana New" w:hAnsi="Angsana New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44" w:type="pct"/>
          </w:tcPr>
          <w:p w14:paraId="337F6021" w14:textId="77777777" w:rsidR="00357C88" w:rsidRPr="007E2CEB" w:rsidRDefault="00357C88" w:rsidP="00357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897A5D5" w14:textId="0E97B126" w:rsidR="00357C88" w:rsidRPr="007E2CEB" w:rsidRDefault="00B94023" w:rsidP="00357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265,281</w:t>
            </w:r>
          </w:p>
        </w:tc>
        <w:tc>
          <w:tcPr>
            <w:tcW w:w="143" w:type="pct"/>
          </w:tcPr>
          <w:p w14:paraId="2CC1C009" w14:textId="77777777" w:rsidR="00357C88" w:rsidRPr="007E2CEB" w:rsidRDefault="00357C88" w:rsidP="00357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1FF0E314" w14:textId="63A2A8C6" w:rsidR="00357C88" w:rsidRPr="008B3A8E" w:rsidRDefault="00357C88" w:rsidP="00357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A8E">
              <w:rPr>
                <w:rFonts w:ascii="Angsana New" w:hAnsi="Angsana New"/>
                <w:b/>
                <w:bCs/>
                <w:sz w:val="28"/>
                <w:szCs w:val="28"/>
              </w:rPr>
              <w:t>221,</w:t>
            </w:r>
            <w:r w:rsidR="001E00F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B3A8E">
              <w:rPr>
                <w:rFonts w:ascii="Angsana New" w:hAnsi="Angsana New"/>
                <w:b/>
                <w:bCs/>
                <w:sz w:val="28"/>
                <w:szCs w:val="28"/>
              </w:rPr>
              <w:t>06</w:t>
            </w:r>
          </w:p>
        </w:tc>
      </w:tr>
    </w:tbl>
    <w:p w14:paraId="0C869542" w14:textId="77777777" w:rsidR="00672C95" w:rsidRPr="006E1428" w:rsidRDefault="00672C95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218CFD5" w14:textId="1D2BA2F2" w:rsidR="00672C95" w:rsidRPr="008C23F0" w:rsidRDefault="00672C95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3ECC">
        <w:rPr>
          <w:rFonts w:ascii="Angsana New" w:hAnsi="Angsana New"/>
          <w:spacing w:val="6"/>
          <w:sz w:val="30"/>
          <w:szCs w:val="30"/>
          <w:cs/>
        </w:rPr>
        <w:t xml:space="preserve">ในเดือนพฤศจิกายน </w:t>
      </w:r>
      <w:r w:rsidR="003D4C30" w:rsidRPr="007C3ECC">
        <w:rPr>
          <w:rFonts w:ascii="Angsana New" w:hAnsi="Angsana New"/>
          <w:spacing w:val="6"/>
          <w:sz w:val="30"/>
          <w:szCs w:val="30"/>
        </w:rPr>
        <w:t>2561</w:t>
      </w:r>
      <w:r w:rsidRPr="007C3EC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168F3" w:rsidRPr="007C3ECC">
        <w:rPr>
          <w:rFonts w:ascii="Angsana New" w:hAnsi="Angsana New"/>
          <w:spacing w:val="6"/>
          <w:sz w:val="30"/>
          <w:szCs w:val="30"/>
        </w:rPr>
        <w:t xml:space="preserve">GEPT </w:t>
      </w:r>
      <w:r w:rsidRPr="007C3ECC">
        <w:rPr>
          <w:rFonts w:ascii="Angsana New" w:hAnsi="Angsana New"/>
          <w:spacing w:val="6"/>
          <w:sz w:val="30"/>
          <w:szCs w:val="30"/>
          <w:cs/>
        </w:rPr>
        <w:t xml:space="preserve">มีการเรียกชำระค่าหุ้นครั้งสุดท้ายจำนวนร้อยละ </w:t>
      </w:r>
      <w:r w:rsidR="003D4C30" w:rsidRPr="007C3ECC">
        <w:rPr>
          <w:rFonts w:ascii="Angsana New" w:hAnsi="Angsana New"/>
          <w:spacing w:val="6"/>
          <w:sz w:val="30"/>
          <w:szCs w:val="30"/>
        </w:rPr>
        <w:t>34</w:t>
      </w:r>
      <w:r w:rsidRPr="007C3ECC">
        <w:rPr>
          <w:rFonts w:ascii="Angsana New" w:hAnsi="Angsana New"/>
          <w:spacing w:val="6"/>
          <w:sz w:val="30"/>
          <w:szCs w:val="30"/>
          <w:cs/>
        </w:rPr>
        <w:t>.</w:t>
      </w:r>
      <w:r w:rsidR="003D4C30" w:rsidRPr="007C3ECC">
        <w:rPr>
          <w:rFonts w:ascii="Angsana New" w:hAnsi="Angsana New"/>
          <w:spacing w:val="6"/>
          <w:sz w:val="30"/>
          <w:szCs w:val="30"/>
        </w:rPr>
        <w:t>16</w:t>
      </w:r>
      <w:r w:rsidRPr="007C3ECC">
        <w:rPr>
          <w:rFonts w:ascii="Angsana New" w:hAnsi="Angsana New"/>
          <w:spacing w:val="6"/>
          <w:sz w:val="30"/>
          <w:szCs w:val="30"/>
          <w:cs/>
        </w:rPr>
        <w:t xml:space="preserve"> สำหรับหุ้นที่ซื้อจาก</w:t>
      </w:r>
      <w:r w:rsidR="007C3ECC">
        <w:rPr>
          <w:rFonts w:ascii="Angsana New" w:hAnsi="Angsana New"/>
          <w:spacing w:val="6"/>
          <w:sz w:val="30"/>
          <w:szCs w:val="30"/>
        </w:rPr>
        <w:t xml:space="preserve"> </w:t>
      </w:r>
      <w:r w:rsidRPr="008C23F0">
        <w:rPr>
          <w:rFonts w:ascii="Angsana New" w:hAnsi="Angsana New"/>
          <w:sz w:val="30"/>
          <w:szCs w:val="30"/>
          <w:cs/>
        </w:rPr>
        <w:t xml:space="preserve">ผู้ถือหุ้นเดิมและยังชำระไม่เต็มมูลค่าจำนวน </w:t>
      </w:r>
      <w:r w:rsidR="003D4C30" w:rsidRPr="008C23F0">
        <w:rPr>
          <w:rFonts w:ascii="Angsana New" w:hAnsi="Angsana New"/>
          <w:sz w:val="30"/>
          <w:szCs w:val="30"/>
        </w:rPr>
        <w:t>90</w:t>
      </w:r>
      <w:r w:rsidRPr="008C23F0">
        <w:rPr>
          <w:rFonts w:ascii="Angsana New" w:hAnsi="Angsana New"/>
          <w:sz w:val="30"/>
          <w:szCs w:val="30"/>
        </w:rPr>
        <w:t>,</w:t>
      </w:r>
      <w:r w:rsidR="003D4C30" w:rsidRPr="008C23F0">
        <w:rPr>
          <w:rFonts w:ascii="Angsana New" w:hAnsi="Angsana New"/>
          <w:sz w:val="30"/>
          <w:szCs w:val="30"/>
        </w:rPr>
        <w:t>000</w:t>
      </w:r>
      <w:r w:rsidRPr="008C23F0">
        <w:rPr>
          <w:rFonts w:ascii="Angsana New" w:hAnsi="Angsana New"/>
          <w:sz w:val="30"/>
          <w:szCs w:val="30"/>
          <w:cs/>
        </w:rPr>
        <w:t xml:space="preserve"> หุ้นจากบริษัท เป็นจำนวนเงิน </w:t>
      </w:r>
      <w:r w:rsidR="003D4C30" w:rsidRPr="008C23F0">
        <w:rPr>
          <w:rFonts w:ascii="Angsana New" w:hAnsi="Angsana New"/>
          <w:sz w:val="30"/>
          <w:szCs w:val="30"/>
        </w:rPr>
        <w:t>3</w:t>
      </w:r>
      <w:r w:rsidRPr="008C23F0">
        <w:rPr>
          <w:rFonts w:ascii="Angsana New" w:hAnsi="Angsana New"/>
          <w:sz w:val="30"/>
          <w:szCs w:val="30"/>
          <w:cs/>
        </w:rPr>
        <w:t>.</w:t>
      </w:r>
      <w:r w:rsidR="003D4C30" w:rsidRPr="008C23F0">
        <w:rPr>
          <w:rFonts w:ascii="Angsana New" w:hAnsi="Angsana New"/>
          <w:sz w:val="30"/>
          <w:szCs w:val="30"/>
        </w:rPr>
        <w:t>07</w:t>
      </w:r>
      <w:r w:rsidRPr="008C23F0">
        <w:rPr>
          <w:rFonts w:ascii="Angsana New" w:hAnsi="Angsana New"/>
          <w:sz w:val="30"/>
          <w:szCs w:val="30"/>
          <w:cs/>
        </w:rPr>
        <w:t xml:space="preserve"> ล้านบาท โดยบริษัทได้จ่ายชำระค่าหุ้นดังกล่าวในเดือนมกราคมและเดือนกุมภาพันธ์ </w:t>
      </w:r>
      <w:r w:rsidR="003D4C30" w:rsidRPr="008C23F0">
        <w:rPr>
          <w:rFonts w:ascii="Angsana New" w:hAnsi="Angsana New"/>
          <w:sz w:val="30"/>
          <w:szCs w:val="30"/>
        </w:rPr>
        <w:t>2562</w:t>
      </w:r>
    </w:p>
    <w:p w14:paraId="2CE9E377" w14:textId="77777777" w:rsidR="009D75BE" w:rsidRDefault="009D75BE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C811D7" w14:textId="689BFBC3" w:rsidR="00F23201" w:rsidRPr="001D7AED" w:rsidRDefault="00F23201" w:rsidP="00F232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AED">
        <w:rPr>
          <w:rFonts w:ascii="Angsana New" w:hAnsi="Angsana New" w:hint="cs"/>
          <w:sz w:val="30"/>
          <w:szCs w:val="30"/>
          <w:cs/>
        </w:rPr>
        <w:t xml:space="preserve">นอกจากนี้ในปี </w:t>
      </w:r>
      <w:r w:rsidRPr="001D7AED">
        <w:rPr>
          <w:rFonts w:ascii="Angsana New" w:hAnsi="Angsana New"/>
          <w:sz w:val="30"/>
          <w:szCs w:val="30"/>
        </w:rPr>
        <w:t xml:space="preserve">2561 </w:t>
      </w:r>
      <w:r w:rsidRPr="001D7AED">
        <w:rPr>
          <w:rFonts w:ascii="Angsana New" w:hAnsi="Angsana New" w:hint="cs"/>
          <w:sz w:val="30"/>
          <w:szCs w:val="30"/>
          <w:cs/>
        </w:rPr>
        <w:t>บริษัทและผู้ถือหุ้นรายอื่น ๆ</w:t>
      </w:r>
      <w:r w:rsidRPr="001D7AED">
        <w:rPr>
          <w:rFonts w:ascii="Angsana New" w:hAnsi="Angsana New"/>
          <w:sz w:val="30"/>
          <w:szCs w:val="30"/>
        </w:rPr>
        <w:t xml:space="preserve"> </w:t>
      </w:r>
      <w:r w:rsidRPr="001D7AED">
        <w:rPr>
          <w:rFonts w:ascii="Angsana New" w:hAnsi="Angsana New" w:hint="cs"/>
          <w:sz w:val="30"/>
          <w:szCs w:val="30"/>
          <w:cs/>
        </w:rPr>
        <w:t xml:space="preserve">ได้นำหุ้นทั้งหมดของ </w:t>
      </w:r>
      <w:r w:rsidRPr="001D7AED">
        <w:rPr>
          <w:rFonts w:ascii="Angsana New" w:hAnsi="Angsana New"/>
          <w:sz w:val="30"/>
          <w:szCs w:val="30"/>
        </w:rPr>
        <w:t xml:space="preserve">GEPT </w:t>
      </w:r>
      <w:r w:rsidRPr="001D7AED">
        <w:rPr>
          <w:rFonts w:ascii="Angsana New" w:hAnsi="Angsana New" w:hint="cs"/>
          <w:sz w:val="30"/>
          <w:szCs w:val="30"/>
          <w:cs/>
        </w:rPr>
        <w:t xml:space="preserve">ไปจำนำต่อผู้รับเหมาก่อสร้างภายใต้เงื่อนไขที่ระบุตามสัญญาจำนำหุ้นเพื่อให้เป็นไปตามสัญญารับเหมาก่อสร้างแบบเบ็ดเสร็จเฟส </w:t>
      </w:r>
      <w:r w:rsidRPr="001D7AED">
        <w:rPr>
          <w:rFonts w:ascii="Angsana New" w:hAnsi="Angsana New"/>
          <w:sz w:val="30"/>
          <w:szCs w:val="30"/>
        </w:rPr>
        <w:t>1</w:t>
      </w:r>
    </w:p>
    <w:p w14:paraId="4D613521" w14:textId="77777777" w:rsidR="00F23201" w:rsidRPr="001D7AED" w:rsidRDefault="00F23201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400C88" w14:textId="3BBA054C" w:rsidR="009D75BE" w:rsidRPr="001D7AED" w:rsidRDefault="00004CDA" w:rsidP="00F46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AED">
        <w:rPr>
          <w:rFonts w:ascii="Angsana New" w:hAnsi="Angsana New"/>
          <w:sz w:val="30"/>
          <w:szCs w:val="30"/>
          <w:cs/>
        </w:rPr>
        <w:t xml:space="preserve">ต่อมาในเดือนกุมภาพันธ์ 2562 </w:t>
      </w:r>
      <w:r w:rsidRPr="001D7AED">
        <w:rPr>
          <w:rFonts w:ascii="Angsana New" w:hAnsi="Angsana New"/>
          <w:sz w:val="30"/>
          <w:szCs w:val="30"/>
        </w:rPr>
        <w:t xml:space="preserve">GEPT </w:t>
      </w:r>
      <w:r w:rsidRPr="001D7AED">
        <w:rPr>
          <w:rFonts w:ascii="Angsana New" w:hAnsi="Angsana New"/>
          <w:sz w:val="30"/>
          <w:szCs w:val="30"/>
          <w:cs/>
        </w:rPr>
        <w:t>มีการออกหุ้นสามัญเพิ่มเติมจำนวน 0.6 ล้านหุ้น (จาก 1.56 ล้านหุ้น เป็น 2.16 ล้านหุ้น) มูลค่าหุ้นละ 100 บาท เป็นจำนวนเงิน 60 ล้านบาท และเรียกชำระค่าหุ้นครั้งแรกร้อยละ 25 เป็นจำนวนเงิน 4.5</w:t>
      </w:r>
      <w:r w:rsidR="00D51228" w:rsidRPr="001D7AED">
        <w:rPr>
          <w:rFonts w:ascii="Angsana New" w:hAnsi="Angsana New"/>
          <w:sz w:val="30"/>
          <w:szCs w:val="30"/>
        </w:rPr>
        <w:t>0</w:t>
      </w:r>
      <w:r w:rsidRPr="001D7AED">
        <w:rPr>
          <w:rFonts w:ascii="Angsana New" w:hAnsi="Angsana New"/>
          <w:sz w:val="30"/>
          <w:szCs w:val="30"/>
          <w:cs/>
        </w:rPr>
        <w:t xml:space="preserve"> ล้านบาทในเดือนเดียวกัน ต่อมาเมื่อวันที่ </w:t>
      </w:r>
      <w:r w:rsidR="00D34FCF" w:rsidRPr="001D7AED">
        <w:rPr>
          <w:rFonts w:ascii="Angsana New" w:hAnsi="Angsana New"/>
          <w:sz w:val="30"/>
          <w:szCs w:val="30"/>
        </w:rPr>
        <w:t>11</w:t>
      </w:r>
      <w:r w:rsidRPr="001D7AED">
        <w:rPr>
          <w:rFonts w:ascii="Angsana New" w:hAnsi="Angsana New"/>
          <w:sz w:val="30"/>
          <w:szCs w:val="30"/>
        </w:rPr>
        <w:t xml:space="preserve"> </w:t>
      </w:r>
      <w:r w:rsidRPr="001D7AED">
        <w:rPr>
          <w:rFonts w:ascii="Angsana New" w:hAnsi="Angsana New"/>
          <w:sz w:val="30"/>
          <w:szCs w:val="30"/>
          <w:cs/>
        </w:rPr>
        <w:t xml:space="preserve">เมษายน 2562 </w:t>
      </w:r>
      <w:r w:rsidRPr="001D7AED">
        <w:rPr>
          <w:rFonts w:ascii="Angsana New" w:hAnsi="Angsana New"/>
          <w:sz w:val="30"/>
          <w:szCs w:val="30"/>
        </w:rPr>
        <w:t xml:space="preserve">GEPT </w:t>
      </w:r>
      <w:r w:rsidRPr="001D7AED">
        <w:rPr>
          <w:rFonts w:ascii="Angsana New" w:hAnsi="Angsana New"/>
          <w:sz w:val="30"/>
          <w:szCs w:val="30"/>
          <w:cs/>
        </w:rPr>
        <w:t>จดทะเบียนเพิ่มทุนกับกระทรวงพาณิชย์และเรียกชำระค่าหุ้นร้อยละ 29 เป็นจำนวนเงิน 5.22 ล้านบาท</w:t>
      </w:r>
      <w:r w:rsidR="0096477F" w:rsidRPr="001D7AED">
        <w:rPr>
          <w:rFonts w:ascii="Angsana New" w:hAnsi="Angsana New"/>
          <w:sz w:val="30"/>
          <w:szCs w:val="30"/>
        </w:rPr>
        <w:t xml:space="preserve"> </w:t>
      </w:r>
      <w:r w:rsidR="0096477F" w:rsidRPr="001D7AED">
        <w:rPr>
          <w:rFonts w:ascii="Angsana New" w:hAnsi="Angsana New" w:hint="cs"/>
          <w:sz w:val="30"/>
          <w:szCs w:val="30"/>
          <w:cs/>
        </w:rPr>
        <w:t xml:space="preserve">และส่วนที่เหลือร้อยละ </w:t>
      </w:r>
      <w:r w:rsidR="0096477F" w:rsidRPr="001D7AED">
        <w:rPr>
          <w:rFonts w:ascii="Angsana New" w:hAnsi="Angsana New"/>
          <w:sz w:val="30"/>
          <w:szCs w:val="30"/>
        </w:rPr>
        <w:t xml:space="preserve">46 </w:t>
      </w:r>
      <w:r w:rsidR="0096477F" w:rsidRPr="001D7AED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96477F" w:rsidRPr="001D7AED">
        <w:rPr>
          <w:rFonts w:ascii="Angsana New" w:hAnsi="Angsana New"/>
          <w:sz w:val="30"/>
          <w:szCs w:val="30"/>
        </w:rPr>
        <w:t xml:space="preserve">8.28 </w:t>
      </w:r>
      <w:r w:rsidR="0096477F" w:rsidRPr="001D7AED">
        <w:rPr>
          <w:rFonts w:ascii="Angsana New" w:hAnsi="Angsana New" w:hint="cs"/>
          <w:sz w:val="30"/>
          <w:szCs w:val="30"/>
          <w:cs/>
        </w:rPr>
        <w:t>ล้า</w:t>
      </w:r>
      <w:r w:rsidR="00F74A68" w:rsidRPr="001D7AED">
        <w:rPr>
          <w:rFonts w:ascii="Angsana New" w:hAnsi="Angsana New" w:hint="cs"/>
          <w:sz w:val="30"/>
          <w:szCs w:val="30"/>
          <w:cs/>
        </w:rPr>
        <w:t>น</w:t>
      </w:r>
      <w:r w:rsidR="0096477F" w:rsidRPr="001D7AED">
        <w:rPr>
          <w:rFonts w:ascii="Angsana New" w:hAnsi="Angsana New" w:hint="cs"/>
          <w:sz w:val="30"/>
          <w:szCs w:val="30"/>
          <w:cs/>
        </w:rPr>
        <w:t>บาทในไตรมาส</w:t>
      </w:r>
      <w:r w:rsidR="00F46AA9" w:rsidRPr="001D7AED">
        <w:rPr>
          <w:rFonts w:ascii="Angsana New" w:hAnsi="Angsana New" w:hint="cs"/>
          <w:sz w:val="30"/>
          <w:szCs w:val="30"/>
          <w:cs/>
        </w:rPr>
        <w:t>ที่สองและ</w:t>
      </w:r>
      <w:r w:rsidR="00903EF0">
        <w:rPr>
          <w:rFonts w:ascii="Angsana New" w:hAnsi="Angsana New" w:hint="cs"/>
          <w:sz w:val="30"/>
          <w:szCs w:val="30"/>
          <w:cs/>
        </w:rPr>
        <w:t>ไตรมาสที่</w:t>
      </w:r>
      <w:r w:rsidR="00F46AA9" w:rsidRPr="001D7AED">
        <w:rPr>
          <w:rFonts w:ascii="Angsana New" w:hAnsi="Angsana New" w:hint="cs"/>
          <w:sz w:val="30"/>
          <w:szCs w:val="30"/>
          <w:cs/>
        </w:rPr>
        <w:t>สามปี</w:t>
      </w:r>
      <w:r w:rsidR="00F46AA9" w:rsidRPr="001D7AED">
        <w:rPr>
          <w:rFonts w:ascii="Angsana New" w:hAnsi="Angsana New"/>
          <w:sz w:val="30"/>
          <w:szCs w:val="30"/>
        </w:rPr>
        <w:t xml:space="preserve"> 2562</w:t>
      </w:r>
      <w:r w:rsidR="00903EF0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252D7335" w14:textId="77777777" w:rsidR="007E2CEB" w:rsidRPr="001D7AED" w:rsidRDefault="007E2CEB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BA97BC3" w14:textId="1D97384B" w:rsidR="00E73C8B" w:rsidRPr="001D7AED" w:rsidRDefault="00F46AA9" w:rsidP="0067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7AED">
        <w:rPr>
          <w:rFonts w:ascii="Angsana New" w:hAnsi="Angsana New" w:hint="cs"/>
          <w:sz w:val="30"/>
          <w:szCs w:val="30"/>
          <w:cs/>
        </w:rPr>
        <w:t xml:space="preserve">ในไตรมาสที่สองปี </w:t>
      </w:r>
      <w:r w:rsidRPr="001D7AED">
        <w:rPr>
          <w:rFonts w:ascii="Angsana New" w:hAnsi="Angsana New"/>
          <w:sz w:val="30"/>
          <w:szCs w:val="30"/>
        </w:rPr>
        <w:t>2562</w:t>
      </w:r>
      <w:r w:rsidR="00F137DF" w:rsidRPr="001D7AED">
        <w:rPr>
          <w:rFonts w:ascii="Angsana New" w:hAnsi="Angsana New"/>
          <w:sz w:val="30"/>
          <w:szCs w:val="30"/>
        </w:rPr>
        <w:t xml:space="preserve"> </w:t>
      </w:r>
      <w:r w:rsidR="00F137DF" w:rsidRPr="001D7AED">
        <w:rPr>
          <w:rFonts w:ascii="Angsana New" w:hAnsi="Angsana New" w:hint="cs"/>
          <w:sz w:val="30"/>
          <w:szCs w:val="30"/>
          <w:cs/>
        </w:rPr>
        <w:t>กลุ่มบริษัทได้ประเมินมูลค่ายุติธรรมของสินทรัพย์สุทธิที่ซื้อ</w:t>
      </w:r>
      <w:r w:rsidR="0074531B" w:rsidRPr="001D7AED">
        <w:rPr>
          <w:rFonts w:ascii="Angsana New" w:hAnsi="Angsana New" w:hint="cs"/>
          <w:sz w:val="30"/>
          <w:szCs w:val="30"/>
          <w:cs/>
        </w:rPr>
        <w:t>ซึ่งทำการประเม</w:t>
      </w:r>
      <w:r w:rsidR="0076178D" w:rsidRPr="001D7AED">
        <w:rPr>
          <w:rFonts w:ascii="Angsana New" w:hAnsi="Angsana New" w:hint="cs"/>
          <w:sz w:val="30"/>
          <w:szCs w:val="30"/>
          <w:cs/>
        </w:rPr>
        <w:t>ิ</w:t>
      </w:r>
      <w:r w:rsidR="0074531B" w:rsidRPr="001D7AED">
        <w:rPr>
          <w:rFonts w:ascii="Angsana New" w:hAnsi="Angsana New" w:hint="cs"/>
          <w:sz w:val="30"/>
          <w:szCs w:val="30"/>
          <w:cs/>
        </w:rPr>
        <w:t>นโดยผู้ประเมินอิสระ</w:t>
      </w:r>
      <w:r w:rsidR="0076178D" w:rsidRPr="001D7AED">
        <w:rPr>
          <w:rFonts w:ascii="Angsana New" w:hAnsi="Angsana New" w:hint="cs"/>
          <w:sz w:val="30"/>
          <w:szCs w:val="30"/>
          <w:cs/>
        </w:rPr>
        <w:t>เสร็จสิ้นแล้ว</w:t>
      </w:r>
      <w:r w:rsidR="00C86C1E" w:rsidRPr="001D7AED">
        <w:rPr>
          <w:rFonts w:ascii="Angsana New" w:hAnsi="Angsana New" w:hint="cs"/>
          <w:sz w:val="30"/>
          <w:szCs w:val="30"/>
          <w:cs/>
        </w:rPr>
        <w:t xml:space="preserve"> </w:t>
      </w:r>
      <w:r w:rsidR="00F137DF" w:rsidRPr="001D7AED">
        <w:rPr>
          <w:rFonts w:ascii="Angsana New" w:hAnsi="Angsana New" w:hint="cs"/>
          <w:sz w:val="30"/>
          <w:szCs w:val="30"/>
          <w:cs/>
        </w:rPr>
        <w:t>และได้ทำการปรับปรุงการบันทึกบัญช</w:t>
      </w:r>
      <w:r w:rsidR="003C2A23" w:rsidRPr="001D7AED">
        <w:rPr>
          <w:rFonts w:ascii="Angsana New" w:hAnsi="Angsana New" w:hint="cs"/>
          <w:sz w:val="30"/>
          <w:szCs w:val="30"/>
          <w:cs/>
        </w:rPr>
        <w:t>ี</w:t>
      </w:r>
      <w:r w:rsidR="00F137DF" w:rsidRPr="001D7AED">
        <w:rPr>
          <w:rFonts w:ascii="Angsana New" w:hAnsi="Angsana New" w:hint="cs"/>
          <w:sz w:val="30"/>
          <w:szCs w:val="30"/>
          <w:cs/>
        </w:rPr>
        <w:t>เกี่ยวกับการซื้อเงินลงทุนตามข้อมูลที่ได้รับเพิ่มเติมภายในหนึ่งปีนับจากวันที่มีการซื้อเงินลงทุน</w:t>
      </w:r>
      <w:r w:rsidR="00C86C1E" w:rsidRPr="001D7AE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86C1E" w:rsidRPr="001D7AED">
        <w:rPr>
          <w:rFonts w:ascii="Angsana New" w:hAnsi="Angsana New"/>
          <w:sz w:val="30"/>
          <w:szCs w:val="30"/>
        </w:rPr>
        <w:t xml:space="preserve">28 </w:t>
      </w:r>
      <w:r w:rsidR="00C86C1E" w:rsidRPr="001D7AE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86C1E" w:rsidRPr="001D7AED">
        <w:rPr>
          <w:rFonts w:ascii="Angsana New" w:hAnsi="Angsana New"/>
          <w:sz w:val="30"/>
          <w:szCs w:val="30"/>
        </w:rPr>
        <w:t>256</w:t>
      </w:r>
      <w:r w:rsidR="00554D82" w:rsidRPr="001D7AED">
        <w:rPr>
          <w:rFonts w:ascii="Angsana New" w:hAnsi="Angsana New"/>
          <w:sz w:val="30"/>
          <w:szCs w:val="30"/>
        </w:rPr>
        <w:t>1</w:t>
      </w:r>
      <w:r w:rsidR="00C86C1E" w:rsidRPr="001D7AED">
        <w:rPr>
          <w:rFonts w:ascii="Angsana New" w:hAnsi="Angsana New"/>
          <w:sz w:val="30"/>
          <w:szCs w:val="30"/>
        </w:rPr>
        <w:t xml:space="preserve"> </w:t>
      </w:r>
      <w:r w:rsidRPr="001D7AED">
        <w:rPr>
          <w:rFonts w:ascii="Angsana New" w:hAnsi="Angsana New" w:hint="cs"/>
          <w:sz w:val="30"/>
          <w:szCs w:val="30"/>
          <w:cs/>
        </w:rPr>
        <w:t>แล้ว</w:t>
      </w:r>
    </w:p>
    <w:p w14:paraId="0FFDDAEF" w14:textId="77777777" w:rsidR="00E73C8B" w:rsidRDefault="00E73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90ABE52" w14:textId="77777777" w:rsidR="009210CB" w:rsidRPr="00BF1A0E" w:rsidRDefault="009210CB" w:rsidP="00B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cs/>
        </w:rPr>
        <w:sectPr w:rsidR="009210CB" w:rsidRPr="00BF1A0E" w:rsidSect="00BC49E4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3C342342" w14:textId="77777777" w:rsidR="009210CB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lang w:bidi="th-TH"/>
        </w:rPr>
      </w:pPr>
      <w:r w:rsidRPr="009A57B8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ใน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ณ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="00D91449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>
        <w:rPr>
          <w:rFonts w:ascii="Angsana New" w:hAnsi="Angsana New"/>
          <w:sz w:val="30"/>
          <w:szCs w:val="30"/>
          <w:cs/>
          <w:lang w:bidi="th-TH"/>
        </w:rPr>
        <w:t>ยน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="00E26D10" w:rsidRPr="00E26D10">
        <w:rPr>
          <w:rFonts w:ascii="Angsana New" w:hAnsi="Angsana New"/>
          <w:sz w:val="30"/>
          <w:szCs w:val="30"/>
          <w:lang w:val="en-US" w:bidi="th-TH"/>
        </w:rPr>
        <w:t>256</w:t>
      </w:r>
      <w:r w:rsidR="00990D4E">
        <w:rPr>
          <w:rFonts w:ascii="Angsana New" w:hAnsi="Angsana New"/>
          <w:sz w:val="30"/>
          <w:szCs w:val="30"/>
          <w:lang w:val="en-US" w:bidi="th-TH"/>
        </w:rPr>
        <w:t>2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="00D13189">
        <w:rPr>
          <w:rFonts w:ascii="Angsana New" w:hAnsi="Angsana New"/>
          <w:sz w:val="30"/>
          <w:szCs w:val="30"/>
          <w:cs/>
          <w:lang w:bidi="th-TH"/>
        </w:rPr>
        <w:t>แล</w:t>
      </w:r>
      <w:r w:rsidR="00D13189">
        <w:rPr>
          <w:rFonts w:ascii="Angsana New" w:hAnsi="Angsana New" w:hint="cs"/>
          <w:sz w:val="30"/>
          <w:szCs w:val="30"/>
          <w:cs/>
          <w:lang w:val="en-US" w:bidi="th-TH"/>
        </w:rPr>
        <w:t>ะ</w:t>
      </w:r>
      <w:r w:rsidR="003D4C3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D2B54">
        <w:rPr>
          <w:rFonts w:ascii="Angsana New" w:hAnsi="Angsana New"/>
          <w:sz w:val="30"/>
          <w:szCs w:val="30"/>
          <w:lang w:val="en-US" w:bidi="th-TH"/>
        </w:rPr>
        <w:t>31</w:t>
      </w:r>
      <w:r w:rsidR="003D4C3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D2B54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="00D1318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90D4E">
        <w:rPr>
          <w:rFonts w:ascii="Angsana New" w:hAnsi="Angsana New"/>
          <w:sz w:val="30"/>
          <w:szCs w:val="30"/>
        </w:rPr>
        <w:t>1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>
        <w:rPr>
          <w:rFonts w:ascii="Angsana New" w:hAnsi="Angsana New"/>
          <w:sz w:val="30"/>
          <w:szCs w:val="30"/>
          <w:cs/>
          <w:lang w:bidi="th-TH"/>
        </w:rPr>
        <w:t>สำหรับ</w:t>
      </w:r>
      <w:r w:rsidR="005D32A0">
        <w:rPr>
          <w:rFonts w:ascii="Angsana New" w:hAnsi="Angsana New" w:hint="cs"/>
          <w:sz w:val="30"/>
          <w:szCs w:val="30"/>
          <w:cs/>
          <w:lang w:bidi="th-TH"/>
        </w:rPr>
        <w:t>งวด</w:t>
      </w:r>
      <w:r w:rsidR="00955D68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="005D32A0">
        <w:rPr>
          <w:rFonts w:ascii="Angsana New" w:hAnsi="Angsana New" w:hint="cs"/>
          <w:sz w:val="30"/>
          <w:szCs w:val="30"/>
          <w:cs/>
          <w:lang w:bidi="th-TH"/>
        </w:rPr>
        <w:t>เดือน</w:t>
      </w:r>
      <w:r>
        <w:rPr>
          <w:rFonts w:ascii="Angsana New" w:hAnsi="Angsana New"/>
          <w:sz w:val="30"/>
          <w:szCs w:val="30"/>
          <w:cs/>
          <w:lang w:bidi="th-TH"/>
        </w:rPr>
        <w:t>สิ้นสุดวันที่</w:t>
      </w:r>
      <w:r w:rsidRPr="001C0CE9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="00955D68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>
        <w:rPr>
          <w:rFonts w:ascii="Angsana New" w:hAnsi="Angsana New"/>
          <w:sz w:val="30"/>
          <w:szCs w:val="30"/>
          <w:cs/>
          <w:lang w:bidi="th-TH"/>
        </w:rPr>
        <w:t>ยน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37398227" w14:textId="77777777" w:rsidR="009210CB" w:rsidRPr="00AC389B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990"/>
        <w:gridCol w:w="810"/>
        <w:gridCol w:w="180"/>
        <w:gridCol w:w="810"/>
        <w:gridCol w:w="215"/>
        <w:gridCol w:w="865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B746F4" w:rsidRPr="00F80C5B" w14:paraId="2CE28FC7" w14:textId="77777777" w:rsidTr="00D66317">
        <w:trPr>
          <w:cantSplit/>
          <w:tblHeader/>
        </w:trPr>
        <w:tc>
          <w:tcPr>
            <w:tcW w:w="2160" w:type="dxa"/>
          </w:tcPr>
          <w:p w14:paraId="3442F094" w14:textId="77777777" w:rsidR="00B746F4" w:rsidRPr="00F80C5B" w:rsidRDefault="00B746F4" w:rsidP="00CC402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0" w:type="dxa"/>
            <w:gridSpan w:val="21"/>
            <w:vAlign w:val="bottom"/>
          </w:tcPr>
          <w:p w14:paraId="07143283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746F4" w:rsidRPr="00F80C5B" w14:paraId="556FA5F8" w14:textId="77777777" w:rsidTr="00D66317">
        <w:trPr>
          <w:cantSplit/>
          <w:tblHeader/>
        </w:trPr>
        <w:tc>
          <w:tcPr>
            <w:tcW w:w="2160" w:type="dxa"/>
          </w:tcPr>
          <w:p w14:paraId="0AB28403" w14:textId="77777777" w:rsidR="00B746F4" w:rsidRPr="00F80C5B" w:rsidRDefault="00B746F4" w:rsidP="00CC402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D7F1BD6" w14:textId="77777777"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Merge w:val="restart"/>
          </w:tcPr>
          <w:p w14:paraId="105BDC27" w14:textId="77777777"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1800" w:type="dxa"/>
            <w:gridSpan w:val="3"/>
          </w:tcPr>
          <w:p w14:paraId="2F197DF0" w14:textId="77777777"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0013BC1" w14:textId="77777777"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4A5E0D3D" w14:textId="77777777" w:rsidR="00B746F4" w:rsidRPr="00F80C5B" w:rsidRDefault="00B746F4" w:rsidP="00CC402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</w:tcPr>
          <w:p w14:paraId="152ECADC" w14:textId="77777777"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  <w:p w14:paraId="3F291843" w14:textId="77777777"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F80C5B"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2694A0FA" w14:textId="77777777"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980" w:type="dxa"/>
            <w:gridSpan w:val="3"/>
          </w:tcPr>
          <w:p w14:paraId="2EF05A1B" w14:textId="77777777"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5BD9BFE" w14:textId="77777777"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6164579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7F7429DD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26770D9B" w14:textId="77777777"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F80C5B">
              <w:rPr>
                <w:rFonts w:ascii="Angsana New" w:hAnsi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051B2C6" w14:textId="77777777"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9442A00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</w:t>
            </w:r>
          </w:p>
          <w:p w14:paraId="670C1432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งวด</w:t>
            </w:r>
            <w:r w:rsidR="00955D6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เก้า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746F4" w:rsidRPr="00F80C5B" w14:paraId="6D85894C" w14:textId="77777777" w:rsidTr="00D66317">
        <w:trPr>
          <w:cantSplit/>
          <w:tblHeader/>
        </w:trPr>
        <w:tc>
          <w:tcPr>
            <w:tcW w:w="2160" w:type="dxa"/>
          </w:tcPr>
          <w:p w14:paraId="373EF2D6" w14:textId="77777777" w:rsidR="00B746F4" w:rsidRPr="00F80C5B" w:rsidRDefault="00B746F4" w:rsidP="00CC402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F6CA1F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14:paraId="0AB4BA97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66F697" w14:textId="77777777" w:rsidR="00B746F4" w:rsidRPr="00F80C5B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955D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="00B746F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530EE07C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C6E8E2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5E11F42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15" w:type="dxa"/>
            <w:vAlign w:val="bottom"/>
          </w:tcPr>
          <w:p w14:paraId="58791C3D" w14:textId="77777777"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93D3457" w14:textId="77777777" w:rsidR="00B746F4" w:rsidRPr="00F80C5B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955D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  <w:r w:rsidR="00B746F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7C0DC1D2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D19BC9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25249A9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49E0917D" w14:textId="77777777"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73A51FC" w14:textId="77777777" w:rsidR="00B746F4" w:rsidRPr="00F80C5B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955D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  <w:r w:rsidR="00B746F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236807C4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FEAE29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D6C516F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0F7CD071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552C9B" w14:textId="77777777" w:rsidR="00B746F4" w:rsidRPr="00F80C5B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955D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="00B746F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589D20EE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053683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608F038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3FF469C3" w14:textId="77777777" w:rsidR="00B746F4" w:rsidRPr="00F80C5B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8A3A61" w14:textId="77777777" w:rsidR="00B746F4" w:rsidRPr="00F80C5B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955D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37EE5B3A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2E9E8E" w14:textId="77777777" w:rsidR="00B746F4" w:rsidRPr="00F80C5B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955D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746F4" w:rsidRPr="00F80C5B" w14:paraId="531D1255" w14:textId="77777777" w:rsidTr="00D66317">
        <w:trPr>
          <w:cantSplit/>
          <w:trHeight w:val="270"/>
        </w:trPr>
        <w:tc>
          <w:tcPr>
            <w:tcW w:w="2160" w:type="dxa"/>
          </w:tcPr>
          <w:p w14:paraId="36F10F0A" w14:textId="77777777" w:rsidR="00B746F4" w:rsidRPr="00F80C5B" w:rsidRDefault="00B746F4" w:rsidP="00CC402C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8DAB1CC" w14:textId="77777777"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E3BDAB" w14:textId="77777777"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14:paraId="33F02BCD" w14:textId="77777777" w:rsidR="00B746F4" w:rsidRPr="00F80C5B" w:rsidRDefault="00B746F4" w:rsidP="00CC40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" w:type="dxa"/>
          </w:tcPr>
          <w:p w14:paraId="1FCD39C8" w14:textId="77777777"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65" w:type="dxa"/>
            <w:gridSpan w:val="15"/>
          </w:tcPr>
          <w:p w14:paraId="1F2E6D1F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F80C5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B746F4" w:rsidRPr="00F80C5B" w14:paraId="6F09AC28" w14:textId="77777777" w:rsidTr="00D66317">
        <w:trPr>
          <w:cantSplit/>
          <w:trHeight w:val="270"/>
        </w:trPr>
        <w:tc>
          <w:tcPr>
            <w:tcW w:w="2160" w:type="dxa"/>
          </w:tcPr>
          <w:p w14:paraId="1D551914" w14:textId="77777777" w:rsidR="00B746F4" w:rsidRPr="00F80C5B" w:rsidRDefault="00B746F4" w:rsidP="00CC402C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4AFD1B4" w14:textId="77777777"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0CE47F" w14:textId="77777777"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1A6AA83" w14:textId="77777777"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1E83D47" w14:textId="77777777"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583B6E5" w14:textId="77777777"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" w:type="dxa"/>
          </w:tcPr>
          <w:p w14:paraId="490C2A76" w14:textId="77777777" w:rsidR="00B746F4" w:rsidRPr="00F80C5B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65" w:type="dxa"/>
          </w:tcPr>
          <w:p w14:paraId="72C5BE57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2408C4" w14:textId="77777777" w:rsidR="00B746F4" w:rsidRPr="00F80C5B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71161B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69C78E" w14:textId="77777777" w:rsidR="00B746F4" w:rsidRPr="00F80C5B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193979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BEBB35" w14:textId="77777777" w:rsidR="00B746F4" w:rsidRPr="00F80C5B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20E1CE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8377ED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9C7BA4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40136D" w14:textId="77777777" w:rsidR="00B746F4" w:rsidRPr="00F80C5B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361610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6F93902" w14:textId="77777777" w:rsidR="00B746F4" w:rsidRPr="00F80C5B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0CC95B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959AC7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5F7B4A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46F4" w:rsidRPr="00F80C5B" w14:paraId="66B7AA57" w14:textId="77777777" w:rsidTr="00D66317">
        <w:trPr>
          <w:cantSplit/>
          <w:trHeight w:val="270"/>
        </w:trPr>
        <w:tc>
          <w:tcPr>
            <w:tcW w:w="2160" w:type="dxa"/>
          </w:tcPr>
          <w:p w14:paraId="611E7869" w14:textId="77777777" w:rsidR="00B746F4" w:rsidRPr="00F80C5B" w:rsidRDefault="00B746F4" w:rsidP="00CC402C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>บริษัท พลังงานเพื่อโลก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 xml:space="preserve">สีเขียว </w:t>
            </w:r>
            <w:r w:rsidRPr="00F80C5B">
              <w:rPr>
                <w:rFonts w:ascii="Angsana New" w:hAnsi="Angsana New"/>
                <w:sz w:val="24"/>
                <w:szCs w:val="24"/>
              </w:rPr>
              <w:t>(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F80C5B">
              <w:rPr>
                <w:rFonts w:ascii="Angsana New" w:hAnsi="Angsana New"/>
                <w:sz w:val="24"/>
                <w:szCs w:val="24"/>
              </w:rPr>
              <w:t>)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68FE33FA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90" w:type="dxa"/>
            <w:vAlign w:val="bottom"/>
          </w:tcPr>
          <w:p w14:paraId="7B1CE3DF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1E5ECAFD" w14:textId="05BDE41B" w:rsidR="00B746F4" w:rsidRPr="00F80C5B" w:rsidRDefault="0036208F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359E11D2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1E6AD3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15" w:type="dxa"/>
            <w:vAlign w:val="bottom"/>
          </w:tcPr>
          <w:p w14:paraId="05F4E9B6" w14:textId="77777777" w:rsidR="00B746F4" w:rsidRPr="00F80C5B" w:rsidRDefault="00B746F4" w:rsidP="00CC402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FB6A26B" w14:textId="5D504F65" w:rsidR="00B746F4" w:rsidRPr="00432315" w:rsidRDefault="00432315" w:rsidP="00432315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3C81984C" w14:textId="77777777"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2BC62A4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145,508</w:t>
            </w:r>
          </w:p>
        </w:tc>
        <w:tc>
          <w:tcPr>
            <w:tcW w:w="180" w:type="dxa"/>
            <w:vAlign w:val="bottom"/>
          </w:tcPr>
          <w:p w14:paraId="20210EEA" w14:textId="77777777"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45D89D" w14:textId="065DB6BC" w:rsidR="00B746F4" w:rsidRPr="00F80C5B" w:rsidRDefault="00986C05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265,281</w:t>
            </w:r>
          </w:p>
        </w:tc>
        <w:tc>
          <w:tcPr>
            <w:tcW w:w="180" w:type="dxa"/>
            <w:vAlign w:val="bottom"/>
          </w:tcPr>
          <w:p w14:paraId="2593BBF4" w14:textId="77777777"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9E4CF8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  <w:vAlign w:val="bottom"/>
          </w:tcPr>
          <w:p w14:paraId="66FB8AF3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0E89B5" w14:textId="240CDFAB" w:rsidR="00B746F4" w:rsidRPr="00F80C5B" w:rsidRDefault="005836D8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260,008</w:t>
            </w:r>
          </w:p>
        </w:tc>
        <w:tc>
          <w:tcPr>
            <w:tcW w:w="180" w:type="dxa"/>
            <w:vAlign w:val="bottom"/>
          </w:tcPr>
          <w:p w14:paraId="57C5C124" w14:textId="77777777"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8F5A7E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233,508</w:t>
            </w:r>
          </w:p>
        </w:tc>
        <w:tc>
          <w:tcPr>
            <w:tcW w:w="180" w:type="dxa"/>
            <w:vAlign w:val="bottom"/>
          </w:tcPr>
          <w:p w14:paraId="0E8F7A81" w14:textId="77777777" w:rsidR="00B746F4" w:rsidRPr="00F80C5B" w:rsidRDefault="00B746F4" w:rsidP="00CC402C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15B5B77" w14:textId="48504017" w:rsidR="00B746F4" w:rsidRPr="00F80C5B" w:rsidRDefault="0036208F" w:rsidP="00CC40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D0AB57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849EA8C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746F4" w:rsidRPr="00F80C5B" w14:paraId="5F5F7215" w14:textId="77777777" w:rsidTr="00D66317">
        <w:trPr>
          <w:cantSplit/>
        </w:trPr>
        <w:tc>
          <w:tcPr>
            <w:tcW w:w="2160" w:type="dxa"/>
          </w:tcPr>
          <w:p w14:paraId="2F0EAF43" w14:textId="77777777" w:rsidR="00B746F4" w:rsidRPr="00F80C5B" w:rsidRDefault="00B746F4" w:rsidP="00CC402C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61666724" w14:textId="77777777" w:rsidR="00B746F4" w:rsidRPr="00F80C5B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08FCD0F" w14:textId="77777777" w:rsidR="00B746F4" w:rsidRPr="00F80C5B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7BA9164" w14:textId="77777777" w:rsidR="00B746F4" w:rsidRPr="00F80C5B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B68741B" w14:textId="77777777" w:rsidR="00B746F4" w:rsidRPr="00F80C5B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13B144A" w14:textId="77777777" w:rsidR="00B746F4" w:rsidRPr="00F80C5B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</w:tcPr>
          <w:p w14:paraId="728624AF" w14:textId="77777777" w:rsidR="00B746F4" w:rsidRPr="00F80C5B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</w:tcPr>
          <w:p w14:paraId="1F3A4A8F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A4B0287" w14:textId="77777777"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AACBFD2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047BFC4" w14:textId="77777777"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94B24C" w14:textId="61E295CE" w:rsidR="00B746F4" w:rsidRPr="00D24420" w:rsidRDefault="00986C05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265,281</w:t>
            </w:r>
          </w:p>
        </w:tc>
        <w:tc>
          <w:tcPr>
            <w:tcW w:w="180" w:type="dxa"/>
          </w:tcPr>
          <w:p w14:paraId="5288DD42" w14:textId="77777777"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9D0A09" w14:textId="77777777" w:rsidR="00B746F4" w:rsidRPr="00AF7D05" w:rsidRDefault="00B746F4" w:rsidP="00CC402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F7D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</w:tcPr>
          <w:p w14:paraId="0E96EC0A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E9FD45" w14:textId="40C91579" w:rsidR="00B746F4" w:rsidRPr="00237A39" w:rsidRDefault="005836D8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260,008</w:t>
            </w:r>
          </w:p>
        </w:tc>
        <w:tc>
          <w:tcPr>
            <w:tcW w:w="180" w:type="dxa"/>
          </w:tcPr>
          <w:p w14:paraId="01A61E68" w14:textId="77777777" w:rsidR="00B746F4" w:rsidRPr="00F80C5B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E92331" w14:textId="77777777" w:rsidR="00B746F4" w:rsidRPr="00AF7D05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F7D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233,508</w:t>
            </w:r>
          </w:p>
        </w:tc>
        <w:tc>
          <w:tcPr>
            <w:tcW w:w="180" w:type="dxa"/>
          </w:tcPr>
          <w:p w14:paraId="76F7FD78" w14:textId="77777777" w:rsidR="00B746F4" w:rsidRPr="00F80C5B" w:rsidRDefault="00B746F4" w:rsidP="00CC402C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C3D4C3" w14:textId="49B785B7" w:rsidR="00B746F4" w:rsidRPr="00F80C5B" w:rsidRDefault="0036208F" w:rsidP="00CC40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C61388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E82851" w14:textId="77777777" w:rsidR="00B746F4" w:rsidRPr="00F80C5B" w:rsidRDefault="00B746F4" w:rsidP="00CC40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BA8747B" w14:textId="77777777" w:rsidR="00B746F4" w:rsidRPr="00496B99" w:rsidRDefault="00B746F4" w:rsidP="00B746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440"/>
        <w:gridCol w:w="1260"/>
        <w:gridCol w:w="990"/>
        <w:gridCol w:w="180"/>
        <w:gridCol w:w="990"/>
        <w:gridCol w:w="215"/>
        <w:gridCol w:w="1045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B746F4" w:rsidRPr="00E42D11" w14:paraId="7599F89E" w14:textId="77777777" w:rsidTr="00CC402C">
        <w:trPr>
          <w:cantSplit/>
          <w:tblHeader/>
        </w:trPr>
        <w:tc>
          <w:tcPr>
            <w:tcW w:w="2160" w:type="dxa"/>
          </w:tcPr>
          <w:p w14:paraId="38897F41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0" w:type="dxa"/>
            <w:gridSpan w:val="17"/>
            <w:vAlign w:val="bottom"/>
          </w:tcPr>
          <w:p w14:paraId="0DE3C219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96B9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96B9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746F4" w:rsidRPr="00E42D11" w14:paraId="585F3187" w14:textId="77777777" w:rsidTr="00CC402C">
        <w:trPr>
          <w:cantSplit/>
          <w:tblHeader/>
        </w:trPr>
        <w:tc>
          <w:tcPr>
            <w:tcW w:w="2160" w:type="dxa"/>
          </w:tcPr>
          <w:p w14:paraId="2EE3C6CD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4E749F" w14:textId="77777777"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14:paraId="23DCE2E9" w14:textId="77777777" w:rsidR="00B746F4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  <w:p w14:paraId="6BF9D4E4" w14:textId="77777777"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160" w:type="dxa"/>
            <w:gridSpan w:val="3"/>
          </w:tcPr>
          <w:p w14:paraId="6A691D45" w14:textId="77777777"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D94D660" w14:textId="77777777"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31F119CF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14:paraId="0977FA7C" w14:textId="77777777"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  <w:p w14:paraId="5AD12A2E" w14:textId="77777777"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496B99"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254C1D53" w14:textId="77777777"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40" w:type="dxa"/>
            <w:gridSpan w:val="3"/>
          </w:tcPr>
          <w:p w14:paraId="740DC13B" w14:textId="77777777"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EBAEA98" w14:textId="77777777"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3C6B44A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28FF6A61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496B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</w:t>
            </w:r>
          </w:p>
          <w:p w14:paraId="69A0C980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งวด</w:t>
            </w:r>
            <w:r w:rsidR="00955D6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เก้า</w:t>
            </w:r>
            <w:r w:rsidRPr="00496B99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746F4" w:rsidRPr="00E42D11" w14:paraId="4ABDC150" w14:textId="77777777" w:rsidTr="00CC402C">
        <w:trPr>
          <w:cantSplit/>
          <w:tblHeader/>
        </w:trPr>
        <w:tc>
          <w:tcPr>
            <w:tcW w:w="2160" w:type="dxa"/>
          </w:tcPr>
          <w:p w14:paraId="56FBF5D0" w14:textId="77777777" w:rsidR="00B746F4" w:rsidRPr="00496B99" w:rsidRDefault="00B746F4" w:rsidP="00CC402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120A60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1E24C83D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228AF4" w14:textId="77777777" w:rsidR="00B746F4" w:rsidRPr="00496B99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9C5DF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  <w:r w:rsidR="00B746F4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3C396E5C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4B9059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7ED6067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15" w:type="dxa"/>
            <w:vAlign w:val="bottom"/>
          </w:tcPr>
          <w:p w14:paraId="5898207E" w14:textId="77777777"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5F2360C8" w14:textId="77777777" w:rsidR="00B746F4" w:rsidRPr="00496B99" w:rsidRDefault="009C5D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6B44BEC8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57EE99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3694BCF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498E1113" w14:textId="77777777" w:rsidR="00B746F4" w:rsidRPr="00496B99" w:rsidRDefault="00B746F4" w:rsidP="00CC402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A31EDAD" w14:textId="77777777" w:rsidR="00B746F4" w:rsidRPr="00496B99" w:rsidRDefault="009C5D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1877F5A5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176EB7" w14:textId="77777777" w:rsidR="00B746F4" w:rsidRPr="00F80C5B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6FF5007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5BADE572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483C80" w14:textId="77777777" w:rsidR="00B746F4" w:rsidRPr="00496B99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955D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2345DE88" w14:textId="77777777" w:rsidR="00B746F4" w:rsidRPr="00496B99" w:rsidRDefault="00B746F4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76CDB0" w14:textId="77777777" w:rsidR="00B746F4" w:rsidRPr="00496B99" w:rsidRDefault="0078149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955D6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น</w:t>
            </w:r>
            <w:r w:rsidR="003D4C3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B746F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B746F4" w:rsidRPr="00F80C5B">
              <w:rPr>
                <w:rFonts w:ascii="Angsana New" w:hAnsi="Angsana New"/>
                <w:sz w:val="24"/>
                <w:szCs w:val="24"/>
              </w:rPr>
              <w:t>56</w:t>
            </w:r>
            <w:r w:rsidR="00B746F4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746F4" w:rsidRPr="00E42D11" w14:paraId="30AD232F" w14:textId="77777777" w:rsidTr="00CC402C">
        <w:trPr>
          <w:cantSplit/>
          <w:trHeight w:val="270"/>
        </w:trPr>
        <w:tc>
          <w:tcPr>
            <w:tcW w:w="2160" w:type="dxa"/>
          </w:tcPr>
          <w:p w14:paraId="6CADF4E0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9814E8" w14:textId="77777777"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D66F8E6" w14:textId="77777777"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6267699E" w14:textId="77777777" w:rsidR="00B746F4" w:rsidRPr="00496B99" w:rsidRDefault="00B746F4" w:rsidP="00CC40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96B9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" w:type="dxa"/>
          </w:tcPr>
          <w:p w14:paraId="344BB8FA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165" w:type="dxa"/>
            <w:gridSpan w:val="11"/>
          </w:tcPr>
          <w:p w14:paraId="58041BD8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496B9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496B9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496B9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B746F4" w:rsidRPr="00E42D11" w14:paraId="3BA1FE51" w14:textId="77777777" w:rsidTr="00CC402C">
        <w:trPr>
          <w:cantSplit/>
          <w:trHeight w:val="270"/>
        </w:trPr>
        <w:tc>
          <w:tcPr>
            <w:tcW w:w="2160" w:type="dxa"/>
          </w:tcPr>
          <w:p w14:paraId="7D2B8342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6B9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9577C3B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45A3A5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A3E455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7B603B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02778A0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" w:type="dxa"/>
          </w:tcPr>
          <w:p w14:paraId="254B46A7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45" w:type="dxa"/>
          </w:tcPr>
          <w:p w14:paraId="53E234CE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10AF42" w14:textId="77777777" w:rsidR="00B746F4" w:rsidRPr="00496B99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204A73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D4DE98" w14:textId="77777777" w:rsidR="00B746F4" w:rsidRPr="00496B99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6C2545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DE7673" w14:textId="77777777" w:rsidR="00B746F4" w:rsidRPr="00496B99" w:rsidRDefault="00B746F4" w:rsidP="00CC402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72DDF7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BA0B73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55EF88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D2E317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5EA30E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46F4" w:rsidRPr="00E42D11" w14:paraId="066620BE" w14:textId="77777777" w:rsidTr="00CC402C">
        <w:trPr>
          <w:cantSplit/>
          <w:trHeight w:val="270"/>
        </w:trPr>
        <w:tc>
          <w:tcPr>
            <w:tcW w:w="2160" w:type="dxa"/>
          </w:tcPr>
          <w:p w14:paraId="50A64609" w14:textId="77777777" w:rsidR="00B746F4" w:rsidRDefault="00B746F4" w:rsidP="00CC402C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496B99">
              <w:rPr>
                <w:rFonts w:ascii="Angsana New" w:hAnsi="Angsana New" w:hint="cs"/>
                <w:sz w:val="24"/>
                <w:szCs w:val="24"/>
                <w:cs/>
              </w:rPr>
              <w:t>บริษัท พลังงานเพื่อโลก</w:t>
            </w:r>
          </w:p>
          <w:p w14:paraId="15D9B498" w14:textId="77777777" w:rsidR="00B746F4" w:rsidRPr="00496B99" w:rsidRDefault="00B746F4" w:rsidP="00CC402C">
            <w:pPr>
              <w:tabs>
                <w:tab w:val="clear" w:pos="227"/>
                <w:tab w:val="left" w:pos="370"/>
              </w:tabs>
              <w:spacing w:line="240" w:lineRule="auto"/>
              <w:ind w:left="370" w:hanging="180"/>
              <w:rPr>
                <w:rFonts w:ascii="Angsana New" w:hAnsi="Angsana New"/>
                <w:sz w:val="24"/>
                <w:szCs w:val="24"/>
              </w:rPr>
            </w:pPr>
            <w:r w:rsidRPr="00496B99">
              <w:rPr>
                <w:rFonts w:ascii="Angsana New" w:hAnsi="Angsana New" w:hint="cs"/>
                <w:sz w:val="24"/>
                <w:szCs w:val="24"/>
                <w:cs/>
              </w:rPr>
              <w:t xml:space="preserve">สีเขียว </w:t>
            </w:r>
            <w:r w:rsidRPr="00496B99">
              <w:rPr>
                <w:rFonts w:ascii="Angsana New" w:hAnsi="Angsana New"/>
                <w:sz w:val="24"/>
                <w:szCs w:val="24"/>
              </w:rPr>
              <w:t>(</w:t>
            </w:r>
            <w:r w:rsidRPr="00496B9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496B99">
              <w:rPr>
                <w:rFonts w:ascii="Angsana New" w:hAnsi="Angsana New"/>
                <w:sz w:val="24"/>
                <w:szCs w:val="24"/>
              </w:rPr>
              <w:t>)</w:t>
            </w:r>
            <w:r w:rsidR="003D4C3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6B9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BF1DF38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96B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เกี่ยวกับการลงทุน</w:t>
            </w:r>
          </w:p>
        </w:tc>
        <w:tc>
          <w:tcPr>
            <w:tcW w:w="1260" w:type="dxa"/>
            <w:vAlign w:val="bottom"/>
          </w:tcPr>
          <w:p w14:paraId="690D436E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96B9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3CE0B5DE" w14:textId="75D11DB8" w:rsidR="00B746F4" w:rsidRPr="00496B99" w:rsidRDefault="0036208F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13ADD680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0A9F9B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96B99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15" w:type="dxa"/>
            <w:vAlign w:val="bottom"/>
          </w:tcPr>
          <w:p w14:paraId="2599AC24" w14:textId="77777777" w:rsidR="00B746F4" w:rsidRPr="00496B99" w:rsidRDefault="00B746F4" w:rsidP="00CC402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36DA8B6" w14:textId="06B750DB" w:rsidR="00B746F4" w:rsidRPr="00496B99" w:rsidRDefault="00A94DD7" w:rsidP="00CC402C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A94DD7">
              <w:rPr>
                <w:rFonts w:ascii="Angsana New" w:hAnsi="Angsana New"/>
                <w:sz w:val="24"/>
                <w:szCs w:val="24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70EE1A77" w14:textId="77777777" w:rsidR="00B746F4" w:rsidRPr="00496B99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97A4AF4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145,508</w:t>
            </w:r>
          </w:p>
        </w:tc>
        <w:tc>
          <w:tcPr>
            <w:tcW w:w="180" w:type="dxa"/>
            <w:vAlign w:val="bottom"/>
          </w:tcPr>
          <w:p w14:paraId="639A5911" w14:textId="77777777" w:rsidR="00B746F4" w:rsidRPr="00496B99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57C6B4" w14:textId="1C3EE655" w:rsidR="00B746F4" w:rsidRPr="00496B99" w:rsidRDefault="0036208F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265,281</w:t>
            </w:r>
          </w:p>
        </w:tc>
        <w:tc>
          <w:tcPr>
            <w:tcW w:w="180" w:type="dxa"/>
            <w:vAlign w:val="bottom"/>
          </w:tcPr>
          <w:p w14:paraId="496EC5F3" w14:textId="77777777" w:rsidR="00B746F4" w:rsidRPr="00496B99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ACDDF5" w14:textId="77777777" w:rsidR="00B746F4" w:rsidRPr="00397291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  <w:vAlign w:val="bottom"/>
          </w:tcPr>
          <w:p w14:paraId="37CBE250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3B5D687" w14:textId="20918710" w:rsidR="00B746F4" w:rsidRPr="00496B99" w:rsidRDefault="0036208F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F3CD1E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110A3BB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96B9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746F4" w:rsidRPr="00E42D11" w14:paraId="5CF62675" w14:textId="77777777" w:rsidTr="00CC402C">
        <w:trPr>
          <w:cantSplit/>
        </w:trPr>
        <w:tc>
          <w:tcPr>
            <w:tcW w:w="2160" w:type="dxa"/>
          </w:tcPr>
          <w:p w14:paraId="1702CA67" w14:textId="77777777" w:rsidR="00B746F4" w:rsidRPr="00496B99" w:rsidRDefault="00B746F4" w:rsidP="00CC402C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6B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611B9FCB" w14:textId="77777777" w:rsidR="00B746F4" w:rsidRPr="00496B99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CE086F" w14:textId="77777777" w:rsidR="00B746F4" w:rsidRPr="00496B99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26746D" w14:textId="77777777" w:rsidR="00B746F4" w:rsidRPr="00496B99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4D34DE" w14:textId="77777777" w:rsidR="00B746F4" w:rsidRPr="00496B99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CF1F620" w14:textId="77777777" w:rsidR="00B746F4" w:rsidRPr="00496B99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</w:tcPr>
          <w:p w14:paraId="797BFC6B" w14:textId="77777777" w:rsidR="00B746F4" w:rsidRPr="00496B99" w:rsidRDefault="00B746F4" w:rsidP="00CC402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 w14:paraId="248F8A10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1B03E96" w14:textId="77777777" w:rsidR="00B746F4" w:rsidRPr="00496B99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5DD1DD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748EF2B" w14:textId="77777777" w:rsidR="00B746F4" w:rsidRPr="00496B99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0BFCF7" w14:textId="745630ED" w:rsidR="00B746F4" w:rsidRPr="00D24420" w:rsidRDefault="0036208F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265,281</w:t>
            </w:r>
          </w:p>
        </w:tc>
        <w:tc>
          <w:tcPr>
            <w:tcW w:w="180" w:type="dxa"/>
          </w:tcPr>
          <w:p w14:paraId="3AF48059" w14:textId="77777777" w:rsidR="00B746F4" w:rsidRPr="00496B99" w:rsidRDefault="00B746F4" w:rsidP="00CC402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ECB065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F7D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</w:tcPr>
          <w:p w14:paraId="2337F945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629918" w14:textId="09F73287" w:rsidR="00B746F4" w:rsidRPr="00496B99" w:rsidRDefault="0036208F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97FD12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D45CBA" w14:textId="77777777" w:rsidR="00B746F4" w:rsidRPr="00496B99" w:rsidRDefault="00B746F4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96B9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A2E3D01" w14:textId="77777777" w:rsidR="00F7117D" w:rsidRPr="001A2E16" w:rsidRDefault="00F7117D" w:rsidP="001A2E16">
      <w:pPr>
        <w:rPr>
          <w:rFonts w:ascii="Angsana New" w:hAnsi="Angsana New"/>
          <w:sz w:val="30"/>
          <w:szCs w:val="30"/>
          <w:cs/>
        </w:rPr>
        <w:sectPr w:rsidR="00F7117D" w:rsidRPr="001A2E16" w:rsidSect="00A5139C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AE73BCA" w14:textId="77777777" w:rsidR="002879EE" w:rsidRPr="00AF10DC" w:rsidRDefault="002879EE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AF10DC"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14:paraId="63ED617D" w14:textId="77777777" w:rsidR="00CA5FFC" w:rsidRPr="006D7B5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4C1DF97" w14:textId="0E547D35" w:rsidR="00CA5FF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ปี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2560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E61D85">
        <w:rPr>
          <w:rFonts w:ascii="Angsana New" w:hAnsi="Angsana New" w:hint="cs"/>
          <w:sz w:val="30"/>
          <w:szCs w:val="30"/>
          <w:cs/>
        </w:rPr>
        <w:t xml:space="preserve">ซึ่งถือเป็นผู้ดำเนินงานอื่น </w:t>
      </w:r>
      <w:r w:rsidRPr="00E61D85">
        <w:rPr>
          <w:rFonts w:ascii="Angsana New" w:hAnsi="Angsana New"/>
          <w:sz w:val="30"/>
          <w:szCs w:val="30"/>
        </w:rPr>
        <w:t>(Other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joint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operator)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เพื่อตั้ง </w:t>
      </w:r>
      <w:r w:rsidRPr="00E61D85">
        <w:rPr>
          <w:rFonts w:ascii="Angsana New" w:hAnsi="Angsana New"/>
          <w:sz w:val="30"/>
          <w:szCs w:val="30"/>
          <w:lang w:val="en-GB"/>
        </w:rPr>
        <w:t>“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SCN-CHO” (“SCN-CHO”)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ประเภทการดำเนินงานร่วมกัน เพื่อจัดซื้อรถ</w:t>
      </w:r>
      <w:r>
        <w:rPr>
          <w:rFonts w:ascii="Angsana New" w:hAnsi="Angsana New" w:hint="cs"/>
          <w:sz w:val="30"/>
          <w:szCs w:val="30"/>
          <w:cs/>
          <w:lang w:val="en-GB"/>
        </w:rPr>
        <w:t>ยนต์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โดยสารปรับอากาศใช้ก๊าซธรรมชาติ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(NGV)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>
        <w:rPr>
          <w:rFonts w:ascii="Angsana New" w:hAnsi="Angsana New"/>
          <w:sz w:val="30"/>
          <w:szCs w:val="30"/>
        </w:rPr>
        <w:t>489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คัน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และบริการ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ซ่อมแซมและบำรุงรถ</w:t>
      </w:r>
      <w:r>
        <w:rPr>
          <w:rFonts w:ascii="Angsana New" w:hAnsi="Angsana New" w:hint="cs"/>
          <w:sz w:val="30"/>
          <w:szCs w:val="30"/>
          <w:cs/>
          <w:lang w:val="en-GB"/>
        </w:rPr>
        <w:t>ยนต์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โดยสาร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เป็นระยะเวลา </w:t>
      </w:r>
      <w:r>
        <w:rPr>
          <w:rFonts w:ascii="Angsana New" w:hAnsi="Angsana New"/>
          <w:sz w:val="30"/>
          <w:szCs w:val="30"/>
        </w:rPr>
        <w:t>10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 นับตั้งแต่วันเริ่มเดินรถยนต์โดยสารแต่ละคันเป็นต้นไปให้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กับองค์การขนส่งมวลชนกรุงเทพ</w:t>
      </w:r>
      <w:r w:rsidR="00C34CB0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(</w:t>
      </w:r>
      <w:r w:rsidRPr="00E61D85">
        <w:rPr>
          <w:rFonts w:ascii="Angsana New" w:hAnsi="Angsana New"/>
          <w:sz w:val="30"/>
          <w:szCs w:val="30"/>
          <w:lang w:val="en-GB"/>
        </w:rPr>
        <w:t>“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ขสมก</w:t>
      </w:r>
      <w:r w:rsidRPr="00E61D85">
        <w:rPr>
          <w:rFonts w:ascii="Angsana New" w:hAnsi="Angsana New"/>
          <w:sz w:val="30"/>
          <w:szCs w:val="30"/>
          <w:lang w:val="en-GB"/>
        </w:rPr>
        <w:t>.”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Pr="00E61D85">
        <w:rPr>
          <w:rFonts w:ascii="Angsana New" w:hAnsi="Angsana New"/>
          <w:sz w:val="30"/>
          <w:szCs w:val="30"/>
          <w:lang w:val="en-GB"/>
        </w:rPr>
        <w:t>50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61D85">
        <w:rPr>
          <w:rFonts w:ascii="Angsana New" w:hAnsi="Angsana New" w:hint="cs"/>
          <w:sz w:val="30"/>
          <w:szCs w:val="30"/>
          <w:cs/>
        </w:rPr>
        <w:t>วางเงินมัดจำ</w:t>
      </w:r>
      <w:r>
        <w:rPr>
          <w:rFonts w:ascii="Angsana New" w:hAnsi="Angsana New" w:hint="cs"/>
          <w:sz w:val="30"/>
          <w:szCs w:val="30"/>
          <w:cs/>
        </w:rPr>
        <w:t xml:space="preserve">ในนาม </w:t>
      </w:r>
      <w:r>
        <w:rPr>
          <w:rFonts w:ascii="Angsana New" w:hAnsi="Angsana New"/>
          <w:sz w:val="30"/>
          <w:szCs w:val="30"/>
        </w:rPr>
        <w:t>SCN-CHO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ให้แก่ขสมก.</w:t>
      </w:r>
      <w:r w:rsidR="00477CFD">
        <w:rPr>
          <w:rFonts w:ascii="Angsana New" w:hAnsi="Angsana New" w:hint="cs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E61D85">
        <w:rPr>
          <w:rFonts w:ascii="Angsana New" w:hAnsi="Angsana New"/>
          <w:sz w:val="30"/>
          <w:szCs w:val="30"/>
        </w:rPr>
        <w:t>426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ล้านบาทเพื่อเป็นหลักประกันสัญญา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E61D85">
        <w:rPr>
          <w:rFonts w:ascii="Angsana New" w:hAnsi="Angsana New" w:hint="cs"/>
          <w:sz w:val="30"/>
          <w:szCs w:val="30"/>
          <w:cs/>
        </w:rPr>
        <w:t>เงินมัดจำดังกล่าว</w:t>
      </w:r>
      <w:r>
        <w:rPr>
          <w:rFonts w:ascii="Angsana New" w:hAnsi="Angsana New" w:hint="cs"/>
          <w:sz w:val="30"/>
          <w:szCs w:val="30"/>
          <w:cs/>
        </w:rPr>
        <w:t>ถูกจัดประเภท</w:t>
      </w:r>
      <w:r w:rsidRPr="00E61D85">
        <w:rPr>
          <w:rFonts w:ascii="Angsana New" w:hAnsi="Angsana New" w:hint="cs"/>
          <w:sz w:val="30"/>
          <w:szCs w:val="30"/>
          <w:cs/>
        </w:rPr>
        <w:t xml:space="preserve">เป็นลูกหนี้ไม่หมุนเวียนอื่น </w:t>
      </w:r>
    </w:p>
    <w:p w14:paraId="3CAB5BE7" w14:textId="77777777" w:rsidR="00CA5FFC" w:rsidRPr="006D7B5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F181AA" w14:textId="77777777" w:rsidR="00CA5FFC" w:rsidRPr="00E61D85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Pr="00E61D85">
        <w:rPr>
          <w:rFonts w:ascii="Angsana New" w:hAnsi="Angsana New" w:hint="cs"/>
          <w:sz w:val="30"/>
          <w:szCs w:val="30"/>
          <w:cs/>
        </w:rPr>
        <w:t xml:space="preserve">ปี </w:t>
      </w:r>
      <w:r w:rsidRPr="00E61D85">
        <w:rPr>
          <w:rFonts w:ascii="Angsana New" w:hAnsi="Angsana New"/>
          <w:sz w:val="30"/>
          <w:szCs w:val="30"/>
        </w:rPr>
        <w:t>2561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SCN-CHO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ได้ดำเนินการให้เป็นไปตามสัญญากับขสมก</w:t>
      </w:r>
      <w:r w:rsidRPr="00E61D85">
        <w:rPr>
          <w:rFonts w:ascii="Angsana New" w:hAnsi="Angsana New"/>
          <w:sz w:val="30"/>
          <w:szCs w:val="30"/>
        </w:rPr>
        <w:t>.</w:t>
      </w:r>
      <w:r w:rsidRPr="00E61D85">
        <w:rPr>
          <w:rFonts w:ascii="Angsana New" w:hAnsi="Angsana New" w:hint="cs"/>
          <w:sz w:val="30"/>
          <w:szCs w:val="30"/>
          <w:cs/>
        </w:rPr>
        <w:t>มาโดยตลอด</w:t>
      </w:r>
    </w:p>
    <w:p w14:paraId="10081AF2" w14:textId="77777777" w:rsidR="00CA5FFC" w:rsidRPr="006D7B5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lang w:val="en-GB"/>
        </w:rPr>
      </w:pPr>
    </w:p>
    <w:p w14:paraId="21FE74A2" w14:textId="77777777" w:rsidR="00CA5FF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E61D85">
        <w:rPr>
          <w:rFonts w:ascii="Angsana New" w:hAnsi="Angsana New"/>
          <w:sz w:val="30"/>
          <w:szCs w:val="30"/>
          <w:cs/>
        </w:rPr>
        <w:t xml:space="preserve">ในไตรมาส </w:t>
      </w:r>
      <w:r w:rsidR="003D4C30" w:rsidRPr="003D4C30">
        <w:rPr>
          <w:rFonts w:ascii="Angsana New" w:hAnsi="Angsana New"/>
          <w:sz w:val="30"/>
          <w:szCs w:val="30"/>
        </w:rPr>
        <w:t>1</w:t>
      </w:r>
      <w:r w:rsidRPr="00E61D85">
        <w:rPr>
          <w:rFonts w:ascii="Angsana New" w:hAnsi="Angsana New"/>
          <w:sz w:val="30"/>
          <w:szCs w:val="30"/>
          <w:cs/>
        </w:rPr>
        <w:t xml:space="preserve"> ปี </w:t>
      </w:r>
      <w:r w:rsidR="003D4C30" w:rsidRPr="003D4C30">
        <w:rPr>
          <w:rFonts w:ascii="Angsana New" w:hAnsi="Angsana New"/>
          <w:sz w:val="30"/>
          <w:szCs w:val="30"/>
        </w:rPr>
        <w:t>2562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SCN-CHO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  <w:cs/>
        </w:rPr>
        <w:t xml:space="preserve">ได้ดำเนินการส่งมอบรถยนต์โดยสารปรับอากาศใช้ก๊าซธรรมชาติ </w:t>
      </w:r>
      <w:r w:rsidRPr="00E61D85">
        <w:rPr>
          <w:rFonts w:ascii="Angsana New" w:hAnsi="Angsana New"/>
          <w:spacing w:val="4"/>
          <w:sz w:val="30"/>
          <w:szCs w:val="30"/>
          <w:cs/>
        </w:rPr>
        <w:t>(</w:t>
      </w:r>
      <w:r w:rsidRPr="00E61D85">
        <w:rPr>
          <w:rFonts w:ascii="Angsana New" w:hAnsi="Angsana New"/>
          <w:spacing w:val="4"/>
          <w:sz w:val="30"/>
          <w:szCs w:val="30"/>
        </w:rPr>
        <w:t>NGV)</w:t>
      </w:r>
      <w:r w:rsidR="003D4C3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ส่วนที่เหลือจำนวน </w:t>
      </w:r>
      <w:r w:rsidR="003D4C30" w:rsidRPr="003D4C30">
        <w:rPr>
          <w:rFonts w:ascii="Angsana New" w:hAnsi="Angsana New"/>
          <w:spacing w:val="4"/>
          <w:sz w:val="30"/>
          <w:szCs w:val="30"/>
        </w:rPr>
        <w:t>189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 คันแก</w:t>
      </w:r>
      <w:r>
        <w:rPr>
          <w:rFonts w:ascii="Angsana New" w:hAnsi="Angsana New" w:hint="cs"/>
          <w:spacing w:val="4"/>
          <w:sz w:val="30"/>
          <w:szCs w:val="30"/>
          <w:cs/>
        </w:rPr>
        <w:t>่ขสมก.</w:t>
      </w:r>
      <w:r w:rsidR="00BD713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เป็นที่เรียบร้อยแล้ว </w:t>
      </w:r>
    </w:p>
    <w:p w14:paraId="39CD1F9A" w14:textId="77777777" w:rsidR="00D81732" w:rsidRPr="006D7B5C" w:rsidRDefault="00D81732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D422BFE" w14:textId="77777777" w:rsidR="00CA5FFC" w:rsidRPr="00E61D85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D85">
        <w:rPr>
          <w:rFonts w:ascii="Angsana New" w:hAnsi="Angsana New" w:hint="cs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="001654E9">
        <w:rPr>
          <w:rFonts w:ascii="Angsana New" w:hAnsi="Angsana New"/>
          <w:sz w:val="30"/>
          <w:szCs w:val="30"/>
        </w:rPr>
        <w:t>30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="00E06273">
        <w:rPr>
          <w:rFonts w:ascii="Angsana New" w:hAnsi="Angsana New" w:hint="cs"/>
          <w:sz w:val="30"/>
          <w:szCs w:val="30"/>
          <w:cs/>
        </w:rPr>
        <w:t>กันยา</w:t>
      </w:r>
      <w:r w:rsidR="001654E9">
        <w:rPr>
          <w:rFonts w:ascii="Angsana New" w:hAnsi="Angsana New"/>
          <w:sz w:val="30"/>
          <w:szCs w:val="30"/>
          <w:cs/>
        </w:rPr>
        <w:t>ยน</w:t>
      </w:r>
      <w:r w:rsidRPr="00E61D85">
        <w:rPr>
          <w:rFonts w:ascii="Angsana New" w:hAnsi="Angsana New" w:hint="cs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2562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61D85">
        <w:rPr>
          <w:rFonts w:ascii="Angsana New" w:hAnsi="Angsana New"/>
          <w:sz w:val="30"/>
          <w:szCs w:val="30"/>
        </w:rPr>
        <w:t>31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61D85">
        <w:rPr>
          <w:rFonts w:ascii="Angsana New" w:hAnsi="Angsana New"/>
          <w:sz w:val="30"/>
          <w:szCs w:val="30"/>
        </w:rPr>
        <w:t>2561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E9E68F8" w14:textId="77777777" w:rsidR="00CA5FFC" w:rsidRPr="006D7B5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CA5FFC" w:rsidRPr="00E61D85" w14:paraId="42692A2E" w14:textId="77777777" w:rsidTr="00137EA8">
        <w:tc>
          <w:tcPr>
            <w:tcW w:w="5580" w:type="dxa"/>
          </w:tcPr>
          <w:p w14:paraId="5E2DC6B0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14:paraId="1D2C2A8D" w14:textId="77777777" w:rsidR="00CA5FFC" w:rsidRPr="00141A51" w:rsidRDefault="00CA5FFC" w:rsidP="00D911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141A5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="003D4C3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A5FFC" w:rsidRPr="00E61D85" w14:paraId="6DD76064" w14:textId="77777777" w:rsidTr="00137EA8">
        <w:tc>
          <w:tcPr>
            <w:tcW w:w="5580" w:type="dxa"/>
          </w:tcPr>
          <w:p w14:paraId="57840113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</w:tcPr>
          <w:p w14:paraId="7E2A11FC" w14:textId="77777777" w:rsidR="00CA5FFC" w:rsidRPr="00141A51" w:rsidRDefault="001654E9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/>
                <w:sz w:val="29"/>
                <w:szCs w:val="29"/>
              </w:rPr>
              <w:t>30</w:t>
            </w:r>
            <w:r w:rsidR="003D4C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E06273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  <w:r w:rsidR="00CA5FFC" w:rsidRPr="00141A51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CA5FFC" w:rsidRPr="00141A51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0" w:type="dxa"/>
          </w:tcPr>
          <w:p w14:paraId="2F00F9D1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537C97C6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/>
                <w:sz w:val="29"/>
                <w:szCs w:val="29"/>
              </w:rPr>
              <w:t>31</w:t>
            </w:r>
            <w:r w:rsidR="003D4C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141A51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CA5FFC" w:rsidRPr="00E61D85" w14:paraId="2CE05662" w14:textId="77777777" w:rsidTr="00137EA8">
        <w:tc>
          <w:tcPr>
            <w:tcW w:w="5580" w:type="dxa"/>
          </w:tcPr>
          <w:p w14:paraId="7A99D7E2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14:paraId="7AFBE72B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A5FFC" w:rsidRPr="00E61D85" w14:paraId="0BED35C3" w14:textId="77777777" w:rsidTr="00137EA8">
        <w:tc>
          <w:tcPr>
            <w:tcW w:w="5580" w:type="dxa"/>
          </w:tcPr>
          <w:p w14:paraId="355EA786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0B4D82D2" w14:textId="400E6732" w:rsidR="00CA5FFC" w:rsidRPr="001B3E16" w:rsidRDefault="009B214F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25,747</w:t>
            </w:r>
          </w:p>
        </w:tc>
        <w:tc>
          <w:tcPr>
            <w:tcW w:w="270" w:type="dxa"/>
          </w:tcPr>
          <w:p w14:paraId="37A05C2D" w14:textId="77777777"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1DFCF26E" w14:textId="77777777"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359,639</w:t>
            </w:r>
          </w:p>
        </w:tc>
      </w:tr>
      <w:tr w:rsidR="00CA5FFC" w:rsidRPr="00E61D85" w14:paraId="27A98C54" w14:textId="77777777" w:rsidTr="00137EA8">
        <w:tc>
          <w:tcPr>
            <w:tcW w:w="5580" w:type="dxa"/>
          </w:tcPr>
          <w:p w14:paraId="26343E7A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3D4D907C" w14:textId="60155B5F" w:rsidR="00CA5FFC" w:rsidRPr="001B3E16" w:rsidRDefault="009B214F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213,042</w:t>
            </w:r>
          </w:p>
        </w:tc>
        <w:tc>
          <w:tcPr>
            <w:tcW w:w="270" w:type="dxa"/>
          </w:tcPr>
          <w:p w14:paraId="63ACA76E" w14:textId="77777777"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71A0249D" w14:textId="77777777"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213,042</w:t>
            </w:r>
          </w:p>
        </w:tc>
      </w:tr>
      <w:tr w:rsidR="00CA5FFC" w:rsidRPr="00E61D85" w14:paraId="5C5C55F7" w14:textId="77777777" w:rsidTr="00137EA8">
        <w:tc>
          <w:tcPr>
            <w:tcW w:w="5580" w:type="dxa"/>
          </w:tcPr>
          <w:p w14:paraId="2E793E92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หนี้สินหมุนเวียน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C622886" w14:textId="7F160666" w:rsidR="00CA5FFC" w:rsidRPr="001B3E16" w:rsidRDefault="009B214F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</w:t>
            </w:r>
            <w:r w:rsidR="008437B0">
              <w:rPr>
                <w:rFonts w:ascii="Angsana New" w:hAnsi="Angsana New"/>
                <w:sz w:val="29"/>
                <w:szCs w:val="29"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8437B0">
              <w:rPr>
                <w:rFonts w:ascii="Angsana New" w:hAnsi="Angsana New"/>
                <w:sz w:val="29"/>
                <w:szCs w:val="29"/>
              </w:rPr>
              <w:t>593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CB99371" w14:textId="77777777"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5A2C24" w14:textId="77777777"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B3E16">
              <w:rPr>
                <w:rFonts w:ascii="Angsana New" w:hAnsi="Angsana New"/>
                <w:sz w:val="29"/>
                <w:szCs w:val="29"/>
              </w:rPr>
              <w:t>(204,655)</w:t>
            </w:r>
          </w:p>
        </w:tc>
      </w:tr>
      <w:tr w:rsidR="00CA5FFC" w:rsidRPr="00E61D85" w14:paraId="68F44DBB" w14:textId="77777777" w:rsidTr="00137EA8">
        <w:tc>
          <w:tcPr>
            <w:tcW w:w="5580" w:type="dxa"/>
          </w:tcPr>
          <w:p w14:paraId="5D5ACC5B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41A5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5EA0E9" w14:textId="0B0FE248" w:rsidR="00CA5FFC" w:rsidRPr="001B3E16" w:rsidRDefault="009B214F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22</w:t>
            </w:r>
            <w:r w:rsidR="008437B0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8437B0">
              <w:rPr>
                <w:rFonts w:ascii="Angsana New" w:hAnsi="Angsana New"/>
                <w:b/>
                <w:bCs/>
                <w:sz w:val="29"/>
                <w:szCs w:val="29"/>
              </w:rPr>
              <w:t>196</w:t>
            </w:r>
          </w:p>
        </w:tc>
        <w:tc>
          <w:tcPr>
            <w:tcW w:w="270" w:type="dxa"/>
          </w:tcPr>
          <w:p w14:paraId="6C501363" w14:textId="77777777"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704A9D6" w14:textId="77777777"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B3E16">
              <w:rPr>
                <w:rFonts w:ascii="Angsana New" w:hAnsi="Angsana New"/>
                <w:b/>
                <w:bCs/>
                <w:sz w:val="29"/>
                <w:szCs w:val="29"/>
              </w:rPr>
              <w:t>368,0</w:t>
            </w:r>
            <w:r w:rsidR="001B3E16">
              <w:rPr>
                <w:rFonts w:ascii="Angsana New" w:hAnsi="Angsana New"/>
                <w:b/>
                <w:bCs/>
                <w:sz w:val="29"/>
                <w:szCs w:val="29"/>
              </w:rPr>
              <w:t>26</w:t>
            </w:r>
          </w:p>
        </w:tc>
      </w:tr>
    </w:tbl>
    <w:p w14:paraId="7F56FAB6" w14:textId="77777777" w:rsidR="007C6AB7" w:rsidRDefault="007C6AB7" w:rsidP="00CA5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6DD1B04" w14:textId="77777777" w:rsidR="007C6AB7" w:rsidRDefault="007C6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B624EE2" w14:textId="77777777" w:rsidR="00CA5FFC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D85">
        <w:rPr>
          <w:rFonts w:ascii="Angsana New" w:hAnsi="Angsana New" w:hint="cs"/>
          <w:sz w:val="30"/>
          <w:szCs w:val="30"/>
          <w:cs/>
        </w:rPr>
        <w:lastRenderedPageBreak/>
        <w:t>รายการรายได้และค่าใช้จ่ายของการดำเนินงานร่วมกันซึ่งรวมอยู่ในงบกำไรขาดทุนเบ็ดเสร็จสำหรับงวดสามเดือน</w:t>
      </w:r>
      <w:r w:rsidR="00D747A5">
        <w:rPr>
          <w:rFonts w:ascii="Angsana New" w:hAnsi="Angsana New" w:hint="cs"/>
          <w:sz w:val="30"/>
          <w:szCs w:val="30"/>
          <w:cs/>
        </w:rPr>
        <w:t>และ</w:t>
      </w:r>
      <w:r w:rsidR="009B7B54">
        <w:rPr>
          <w:rFonts w:ascii="Angsana New" w:hAnsi="Angsana New" w:hint="cs"/>
          <w:sz w:val="30"/>
          <w:szCs w:val="30"/>
          <w:cs/>
        </w:rPr>
        <w:t>เก้า</w:t>
      </w:r>
      <w:r w:rsidR="00D747A5">
        <w:rPr>
          <w:rFonts w:ascii="Angsana New" w:hAnsi="Angsana New" w:hint="cs"/>
          <w:sz w:val="30"/>
          <w:szCs w:val="30"/>
          <w:cs/>
        </w:rPr>
        <w:t>เดือน</w:t>
      </w:r>
      <w:r w:rsidRPr="00E61D8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654E9">
        <w:rPr>
          <w:rFonts w:ascii="Angsana New" w:hAnsi="Angsana New"/>
          <w:sz w:val="30"/>
          <w:szCs w:val="30"/>
        </w:rPr>
        <w:t>30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="009B7B54">
        <w:rPr>
          <w:rFonts w:ascii="Angsana New" w:hAnsi="Angsana New" w:hint="cs"/>
          <w:sz w:val="30"/>
          <w:szCs w:val="30"/>
          <w:cs/>
        </w:rPr>
        <w:t>กันยายน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578F330" w14:textId="77777777" w:rsidR="00CA5FFC" w:rsidRPr="00BC0536" w:rsidRDefault="00CA5FFC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CA5FFC" w:rsidRPr="00E61D85" w14:paraId="64A8D0CA" w14:textId="77777777" w:rsidTr="00D91156">
        <w:tc>
          <w:tcPr>
            <w:tcW w:w="5580" w:type="dxa"/>
          </w:tcPr>
          <w:p w14:paraId="3C167664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14:paraId="44C8C134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141A5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="003D4C3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A5FFC" w:rsidRPr="00E61D85" w14:paraId="7C412B51" w14:textId="77777777" w:rsidTr="00D91156">
        <w:tc>
          <w:tcPr>
            <w:tcW w:w="5580" w:type="dxa"/>
          </w:tcPr>
          <w:p w14:paraId="3B5EBA9D" w14:textId="77777777" w:rsidR="00CA5FFC" w:rsidRPr="00141A51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141A5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30</w:t>
            </w:r>
            <w:r w:rsidR="003D4C3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9B7B5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710" w:type="dxa"/>
          </w:tcPr>
          <w:p w14:paraId="3C29DBB9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0" w:type="dxa"/>
          </w:tcPr>
          <w:p w14:paraId="2CDF1503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0535CE8A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CA5FFC" w:rsidRPr="00E61D85" w14:paraId="3F9B9036" w14:textId="77777777" w:rsidTr="00D91156">
        <w:tc>
          <w:tcPr>
            <w:tcW w:w="5580" w:type="dxa"/>
          </w:tcPr>
          <w:p w14:paraId="6B27C28D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14:paraId="6F5F8C70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A5FFC" w:rsidRPr="00E61D85" w14:paraId="7CE3C145" w14:textId="77777777" w:rsidTr="00D91156">
        <w:tc>
          <w:tcPr>
            <w:tcW w:w="5580" w:type="dxa"/>
          </w:tcPr>
          <w:p w14:paraId="4DF83445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รายได้</w:t>
            </w:r>
          </w:p>
        </w:tc>
        <w:tc>
          <w:tcPr>
            <w:tcW w:w="1710" w:type="dxa"/>
          </w:tcPr>
          <w:p w14:paraId="45FA0DF0" w14:textId="3ACFAFC3" w:rsidR="00CA5FFC" w:rsidRPr="001B3E16" w:rsidRDefault="00417B8B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19,328</w:t>
            </w:r>
          </w:p>
        </w:tc>
        <w:tc>
          <w:tcPr>
            <w:tcW w:w="270" w:type="dxa"/>
          </w:tcPr>
          <w:p w14:paraId="24F585FB" w14:textId="77777777"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7A21C732" w14:textId="2C0C7FED" w:rsidR="00CA5FFC" w:rsidRPr="001B3E16" w:rsidRDefault="00180325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3,953</w:t>
            </w:r>
          </w:p>
        </w:tc>
      </w:tr>
      <w:tr w:rsidR="00CA5FFC" w:rsidRPr="00E61D85" w14:paraId="7ECB56B3" w14:textId="77777777" w:rsidTr="00D91156">
        <w:tc>
          <w:tcPr>
            <w:tcW w:w="5580" w:type="dxa"/>
          </w:tcPr>
          <w:p w14:paraId="487A7ADD" w14:textId="77777777" w:rsidR="00CA5FFC" w:rsidRPr="00141A51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DC8416F" w14:textId="37E428AB" w:rsidR="00CA5FFC" w:rsidRPr="001B3E16" w:rsidRDefault="00417B8B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941D41">
              <w:rPr>
                <w:rFonts w:ascii="Angsana New" w:hAnsi="Angsana New"/>
                <w:sz w:val="29"/>
                <w:szCs w:val="29"/>
              </w:rPr>
              <w:t>16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941D41">
              <w:rPr>
                <w:rFonts w:ascii="Angsana New" w:hAnsi="Angsana New"/>
                <w:sz w:val="29"/>
                <w:szCs w:val="29"/>
              </w:rPr>
              <w:t>950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26830E4D" w14:textId="77777777"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CC864AF" w14:textId="0D273D12" w:rsidR="00CA5FFC" w:rsidRPr="001B3E16" w:rsidRDefault="00180325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941D41">
              <w:rPr>
                <w:rFonts w:ascii="Angsana New" w:hAnsi="Angsana New"/>
                <w:sz w:val="29"/>
                <w:szCs w:val="29"/>
              </w:rPr>
              <w:t>3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941D41">
              <w:rPr>
                <w:rFonts w:ascii="Angsana New" w:hAnsi="Angsana New"/>
                <w:sz w:val="29"/>
                <w:szCs w:val="29"/>
              </w:rPr>
              <w:t>321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CA5FFC" w:rsidRPr="00E61D85" w14:paraId="45E09234" w14:textId="77777777" w:rsidTr="00D91156">
        <w:tc>
          <w:tcPr>
            <w:tcW w:w="5580" w:type="dxa"/>
          </w:tcPr>
          <w:p w14:paraId="59CA1C05" w14:textId="254E4D5E" w:rsidR="00CA5FFC" w:rsidRPr="00141A51" w:rsidRDefault="00AF4446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กำไร</w:t>
            </w:r>
            <w:r w:rsidR="00CA5FFC"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9A1C38F" w14:textId="3F0FC8E6" w:rsidR="00CA5FFC" w:rsidRPr="001B3E16" w:rsidRDefault="00941D41" w:rsidP="00941D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2,378</w:t>
            </w:r>
          </w:p>
        </w:tc>
        <w:tc>
          <w:tcPr>
            <w:tcW w:w="270" w:type="dxa"/>
          </w:tcPr>
          <w:p w14:paraId="0DD81354" w14:textId="77777777" w:rsidR="00CA5FFC" w:rsidRPr="001B3E16" w:rsidRDefault="00CA5FFC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56A30D8" w14:textId="301204A7" w:rsidR="00CA5FFC" w:rsidRPr="001B3E16" w:rsidRDefault="00941D41" w:rsidP="00941D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632</w:t>
            </w:r>
          </w:p>
        </w:tc>
      </w:tr>
      <w:tr w:rsidR="00DA7E0E" w:rsidRPr="00E61D85" w14:paraId="10CCB0BF" w14:textId="77777777" w:rsidTr="00DA7E0E">
        <w:tc>
          <w:tcPr>
            <w:tcW w:w="5580" w:type="dxa"/>
          </w:tcPr>
          <w:p w14:paraId="5355B685" w14:textId="77777777" w:rsidR="00DA7E0E" w:rsidRPr="005F3DB5" w:rsidRDefault="00DA7E0E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A480028" w14:textId="77777777" w:rsidR="00DA7E0E" w:rsidRDefault="00DA7E0E" w:rsidP="00477C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73AD153" w14:textId="77777777" w:rsidR="00DA7E0E" w:rsidRPr="001B3E16" w:rsidRDefault="00DA7E0E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67D5258" w14:textId="77777777" w:rsidR="00DA7E0E" w:rsidRDefault="00DA7E0E" w:rsidP="005E495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B072F7" w:rsidRPr="00E61D85" w14:paraId="6FC177BF" w14:textId="77777777" w:rsidTr="004E7094">
        <w:tc>
          <w:tcPr>
            <w:tcW w:w="5580" w:type="dxa"/>
          </w:tcPr>
          <w:p w14:paraId="17A53A66" w14:textId="77777777" w:rsidR="00B072F7" w:rsidRPr="002622D7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38BE1892" w14:textId="77777777" w:rsidR="00B072F7" w:rsidRPr="002622D7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2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622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622D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3D4C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62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72F7" w:rsidRPr="00E61D85" w14:paraId="6D484DC7" w14:textId="77777777" w:rsidTr="004E7094">
        <w:tc>
          <w:tcPr>
            <w:tcW w:w="5580" w:type="dxa"/>
          </w:tcPr>
          <w:p w14:paraId="6C1BCB00" w14:textId="722AD74C" w:rsidR="00B072F7" w:rsidRPr="002622D7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2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25E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62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62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B7B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</w:tcPr>
          <w:p w14:paraId="0147BF82" w14:textId="77777777" w:rsidR="00B072F7" w:rsidRPr="002622D7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2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88A7F1F" w14:textId="77777777" w:rsidR="00B072F7" w:rsidRPr="002622D7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3B9823" w14:textId="77777777" w:rsidR="00B072F7" w:rsidRPr="002622D7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2D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072F7" w:rsidRPr="004E7094" w14:paraId="0A8B06BF" w14:textId="77777777" w:rsidTr="004E7094">
        <w:tc>
          <w:tcPr>
            <w:tcW w:w="5580" w:type="dxa"/>
          </w:tcPr>
          <w:p w14:paraId="09DCCE0C" w14:textId="77777777" w:rsidR="00B072F7" w:rsidRPr="004E7094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6D9547C" w14:textId="77777777" w:rsidR="00B072F7" w:rsidRPr="004E7094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70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72F7" w:rsidRPr="004E7094" w14:paraId="5585A73C" w14:textId="77777777" w:rsidTr="004E7094">
        <w:tc>
          <w:tcPr>
            <w:tcW w:w="5580" w:type="dxa"/>
          </w:tcPr>
          <w:p w14:paraId="128E7DDE" w14:textId="77777777" w:rsidR="00B072F7" w:rsidRPr="004E7094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09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</w:tcPr>
          <w:p w14:paraId="7F7F7520" w14:textId="78ED3CE5" w:rsidR="00B072F7" w:rsidRPr="008B4180" w:rsidRDefault="00417B8B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395,322</w:t>
            </w:r>
          </w:p>
        </w:tc>
        <w:tc>
          <w:tcPr>
            <w:tcW w:w="270" w:type="dxa"/>
          </w:tcPr>
          <w:p w14:paraId="57BD57C4" w14:textId="77777777" w:rsidR="00B072F7" w:rsidRPr="008B4180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DCDFE2" w14:textId="00052F8E" w:rsidR="00B072F7" w:rsidRPr="008B4180" w:rsidRDefault="00180325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188,822</w:t>
            </w:r>
          </w:p>
        </w:tc>
      </w:tr>
      <w:tr w:rsidR="00B072F7" w:rsidRPr="004E7094" w14:paraId="1F3245BA" w14:textId="77777777" w:rsidTr="004E7094">
        <w:tc>
          <w:tcPr>
            <w:tcW w:w="5580" w:type="dxa"/>
          </w:tcPr>
          <w:p w14:paraId="036D833D" w14:textId="77777777" w:rsidR="00B072F7" w:rsidRPr="004E7094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09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5077DB" w14:textId="71F4C9AE" w:rsidR="00B072F7" w:rsidRPr="008B4180" w:rsidRDefault="00417B8B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A61445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61445">
              <w:rPr>
                <w:rFonts w:ascii="Angsana New" w:hAnsi="Angsana New"/>
                <w:sz w:val="30"/>
                <w:szCs w:val="30"/>
              </w:rPr>
              <w:t>336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12C4FA" w14:textId="77777777" w:rsidR="00B072F7" w:rsidRPr="008B4180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1BA267" w14:textId="22679D5D" w:rsidR="00B072F7" w:rsidRPr="008B4180" w:rsidRDefault="00180325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A61445">
              <w:rPr>
                <w:rFonts w:ascii="Angsana New" w:hAnsi="Angsana New"/>
                <w:sz w:val="30"/>
                <w:szCs w:val="30"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61445">
              <w:rPr>
                <w:rFonts w:ascii="Angsana New" w:hAnsi="Angsana New"/>
                <w:sz w:val="30"/>
                <w:szCs w:val="30"/>
              </w:rPr>
              <w:t>557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72F7" w:rsidRPr="004E7094" w14:paraId="61474A11" w14:textId="77777777" w:rsidTr="004E7094">
        <w:tc>
          <w:tcPr>
            <w:tcW w:w="5580" w:type="dxa"/>
          </w:tcPr>
          <w:p w14:paraId="66A9B128" w14:textId="77777777" w:rsidR="00B072F7" w:rsidRPr="004E7094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FE3B67" w14:textId="3C81E99C" w:rsidR="00B072F7" w:rsidRPr="008B4180" w:rsidRDefault="00A61445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417B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3239992A" w14:textId="77777777" w:rsidR="00B072F7" w:rsidRPr="008B4180" w:rsidRDefault="00B072F7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6B5A351" w14:textId="40B13ACF" w:rsidR="00B072F7" w:rsidRPr="008B4180" w:rsidRDefault="00A61445" w:rsidP="00CC40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18032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</w:p>
        </w:tc>
      </w:tr>
    </w:tbl>
    <w:p w14:paraId="06F160BF" w14:textId="77777777" w:rsidR="00B072F7" w:rsidRPr="007C6AB7" w:rsidRDefault="00B072F7" w:rsidP="00CA5F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5192872" w14:textId="77777777" w:rsidR="00CA5FFC" w:rsidRDefault="00CA5FFC" w:rsidP="007A11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0460B">
        <w:rPr>
          <w:rFonts w:ascii="Angsana New" w:hAnsi="Angsana New" w:hint="cs"/>
          <w:sz w:val="30"/>
          <w:szCs w:val="30"/>
          <w:cs/>
        </w:rPr>
        <w:t xml:space="preserve">นอกจากนี้ ณ วันที่ </w:t>
      </w:r>
      <w:r w:rsidR="001654E9" w:rsidRPr="0070460B">
        <w:rPr>
          <w:rFonts w:ascii="Angsana New" w:hAnsi="Angsana New"/>
          <w:sz w:val="30"/>
          <w:szCs w:val="30"/>
        </w:rPr>
        <w:t>30</w:t>
      </w:r>
      <w:r w:rsidR="003D4C30" w:rsidRPr="0070460B">
        <w:rPr>
          <w:rFonts w:ascii="Angsana New" w:hAnsi="Angsana New"/>
          <w:sz w:val="30"/>
          <w:szCs w:val="30"/>
          <w:cs/>
        </w:rPr>
        <w:t xml:space="preserve"> </w:t>
      </w:r>
      <w:r w:rsidR="002F14E0" w:rsidRPr="0070460B">
        <w:rPr>
          <w:rFonts w:ascii="Angsana New" w:hAnsi="Angsana New" w:hint="cs"/>
          <w:sz w:val="30"/>
          <w:szCs w:val="30"/>
          <w:cs/>
        </w:rPr>
        <w:t>กันยา</w:t>
      </w:r>
      <w:r w:rsidR="001654E9" w:rsidRPr="0070460B">
        <w:rPr>
          <w:rFonts w:ascii="Angsana New" w:hAnsi="Angsana New"/>
          <w:sz w:val="30"/>
          <w:szCs w:val="30"/>
          <w:cs/>
        </w:rPr>
        <w:t>ยน</w:t>
      </w:r>
      <w:r w:rsidRPr="0070460B">
        <w:rPr>
          <w:rFonts w:ascii="Angsana New" w:hAnsi="Angsana New" w:hint="cs"/>
          <w:sz w:val="30"/>
          <w:szCs w:val="30"/>
          <w:cs/>
        </w:rPr>
        <w:t xml:space="preserve"> </w:t>
      </w:r>
      <w:r w:rsidRPr="0070460B">
        <w:rPr>
          <w:rFonts w:ascii="Angsana New" w:hAnsi="Angsana New"/>
          <w:sz w:val="30"/>
          <w:szCs w:val="30"/>
        </w:rPr>
        <w:t>2562</w:t>
      </w:r>
      <w:r w:rsidRPr="0070460B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1D7775" w:rsidRPr="0070460B">
        <w:rPr>
          <w:rFonts w:ascii="Angsana New" w:hAnsi="Angsana New" w:hint="cs"/>
          <w:sz w:val="30"/>
          <w:szCs w:val="30"/>
          <w:cs/>
        </w:rPr>
        <w:t>ไม่</w:t>
      </w:r>
      <w:r w:rsidRPr="0070460B">
        <w:rPr>
          <w:rFonts w:ascii="Angsana New" w:hAnsi="Angsana New" w:hint="cs"/>
          <w:sz w:val="30"/>
          <w:szCs w:val="30"/>
          <w:cs/>
        </w:rPr>
        <w:t xml:space="preserve">มีเงินให้กู้ยืมระยะสั้นแก่ผู้ดำเนินงานอื่น </w:t>
      </w:r>
      <w:r w:rsidRPr="0070460B">
        <w:rPr>
          <w:rFonts w:ascii="Angsana New" w:hAnsi="Angsana New"/>
          <w:i/>
          <w:iCs/>
          <w:sz w:val="30"/>
          <w:szCs w:val="30"/>
        </w:rPr>
        <w:t>(31</w:t>
      </w:r>
      <w:r w:rsidR="003D4C30" w:rsidRPr="0070460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0460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70460B">
        <w:rPr>
          <w:rFonts w:ascii="Angsana New" w:hAnsi="Angsana New"/>
          <w:i/>
          <w:iCs/>
          <w:sz w:val="30"/>
          <w:szCs w:val="30"/>
        </w:rPr>
        <w:t>2561:</w:t>
      </w:r>
      <w:r w:rsidR="003D4C30" w:rsidRPr="0070460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0460B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Pr="0070460B">
        <w:rPr>
          <w:rFonts w:ascii="Angsana New" w:hAnsi="Angsana New"/>
          <w:i/>
          <w:iCs/>
          <w:sz w:val="30"/>
          <w:szCs w:val="30"/>
        </w:rPr>
        <w:t>488.03</w:t>
      </w:r>
      <w:r w:rsidR="003D4C30" w:rsidRPr="0070460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0460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D4C30" w:rsidRPr="0070460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72BE8" w:rsidRPr="0070460B">
        <w:rPr>
          <w:rFonts w:ascii="Angsana New" w:hAnsi="Angsana New" w:hint="cs"/>
          <w:i/>
          <w:iCs/>
          <w:sz w:val="30"/>
          <w:szCs w:val="30"/>
          <w:cs/>
        </w:rPr>
        <w:t>โดยคิดอัตราดอกเบี้ย</w:t>
      </w:r>
      <w:r w:rsidRPr="0070460B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70460B">
        <w:rPr>
          <w:rFonts w:ascii="Angsana New" w:hAnsi="Angsana New"/>
          <w:i/>
          <w:iCs/>
          <w:sz w:val="30"/>
          <w:szCs w:val="30"/>
        </w:rPr>
        <w:t>6</w:t>
      </w:r>
      <w:r w:rsidR="003D4C30" w:rsidRPr="0070460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0460B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Pr="0070460B">
        <w:rPr>
          <w:rFonts w:ascii="Angsana New" w:hAnsi="Angsana New"/>
          <w:i/>
          <w:iCs/>
          <w:sz w:val="30"/>
          <w:szCs w:val="30"/>
        </w:rPr>
        <w:t>15</w:t>
      </w:r>
      <w:r w:rsidR="003D4C30" w:rsidRPr="0070460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0460B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365D46" w:rsidRPr="0070460B">
        <w:rPr>
          <w:rFonts w:ascii="Angsana New" w:hAnsi="Angsana New"/>
          <w:i/>
          <w:iCs/>
          <w:sz w:val="30"/>
          <w:szCs w:val="30"/>
        </w:rPr>
        <w:t>)</w:t>
      </w:r>
      <w:r w:rsidRPr="0070460B">
        <w:rPr>
          <w:rFonts w:ascii="Angsana New" w:hAnsi="Angsana New" w:hint="cs"/>
          <w:sz w:val="30"/>
          <w:szCs w:val="30"/>
          <w:cs/>
        </w:rPr>
        <w:t xml:space="preserve"> </w:t>
      </w:r>
      <w:r w:rsidR="00972BE8" w:rsidRPr="0070460B">
        <w:rPr>
          <w:rFonts w:ascii="Angsana New" w:hAnsi="Angsana New" w:hint="cs"/>
          <w:sz w:val="30"/>
          <w:szCs w:val="30"/>
          <w:cs/>
        </w:rPr>
        <w:t>อย่างไรก็ตามผู้ดำเนินงานอื่นยังไม่ได้ถอนหลักประกัน</w:t>
      </w:r>
      <w:r w:rsidR="00BF6BB6" w:rsidRPr="0070460B">
        <w:rPr>
          <w:rFonts w:ascii="Angsana New" w:hAnsi="Angsana New" w:hint="cs"/>
          <w:sz w:val="30"/>
          <w:szCs w:val="30"/>
          <w:cs/>
        </w:rPr>
        <w:t>ที่นำมาวางไว้</w:t>
      </w:r>
      <w:r w:rsidR="00972BE8" w:rsidRPr="0070460B">
        <w:rPr>
          <w:rFonts w:ascii="Angsana New" w:hAnsi="Angsana New" w:hint="cs"/>
          <w:sz w:val="30"/>
          <w:szCs w:val="30"/>
          <w:cs/>
        </w:rPr>
        <w:t>ทั้งหมด โดย</w:t>
      </w:r>
      <w:r w:rsidRPr="0070460B">
        <w:rPr>
          <w:rFonts w:ascii="Angsana New" w:hAnsi="Angsana New" w:hint="cs"/>
          <w:sz w:val="30"/>
          <w:szCs w:val="30"/>
          <w:cs/>
        </w:rPr>
        <w:t xml:space="preserve">มูลค่ายุติธรรมของสินทรัพย์ที่ผู้ดำเนินงานอื่นนำมาค้ำประกันคิดเป็นจำนวนเงิน </w:t>
      </w:r>
      <w:r w:rsidR="001D7775" w:rsidRPr="0070460B">
        <w:rPr>
          <w:rFonts w:ascii="Angsana New" w:hAnsi="Angsana New"/>
          <w:sz w:val="30"/>
          <w:szCs w:val="30"/>
        </w:rPr>
        <w:t>54.80</w:t>
      </w:r>
      <w:r w:rsidR="003D4C30" w:rsidRPr="0070460B">
        <w:rPr>
          <w:rFonts w:ascii="Angsana New" w:hAnsi="Angsana New"/>
          <w:sz w:val="30"/>
          <w:szCs w:val="30"/>
          <w:cs/>
        </w:rPr>
        <w:t xml:space="preserve"> </w:t>
      </w:r>
      <w:r w:rsidRPr="0070460B">
        <w:rPr>
          <w:rFonts w:ascii="Angsana New" w:hAnsi="Angsana New" w:hint="cs"/>
          <w:sz w:val="30"/>
          <w:szCs w:val="30"/>
          <w:cs/>
        </w:rPr>
        <w:t>ล้านบาท</w:t>
      </w:r>
      <w:r w:rsidR="003D4C30" w:rsidRPr="0070460B">
        <w:rPr>
          <w:rFonts w:ascii="Angsana New" w:hAnsi="Angsana New"/>
          <w:sz w:val="30"/>
          <w:szCs w:val="30"/>
          <w:cs/>
        </w:rPr>
        <w:t xml:space="preserve"> </w:t>
      </w:r>
      <w:r w:rsidRPr="0070460B">
        <w:rPr>
          <w:rFonts w:ascii="Angsana New" w:hAnsi="Angsana New"/>
          <w:i/>
          <w:iCs/>
          <w:sz w:val="30"/>
          <w:szCs w:val="30"/>
        </w:rPr>
        <w:t>(31</w:t>
      </w:r>
      <w:r w:rsidR="003D4C30" w:rsidRPr="0070460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0460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70460B">
        <w:rPr>
          <w:rFonts w:ascii="Angsana New" w:hAnsi="Angsana New"/>
          <w:i/>
          <w:iCs/>
          <w:sz w:val="30"/>
          <w:szCs w:val="30"/>
        </w:rPr>
        <w:t>2561:</w:t>
      </w:r>
      <w:r w:rsidR="003D4C30" w:rsidRPr="0070460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0460B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Pr="0070460B">
        <w:rPr>
          <w:rFonts w:ascii="Angsana New" w:hAnsi="Angsana New"/>
          <w:i/>
          <w:iCs/>
          <w:sz w:val="30"/>
          <w:szCs w:val="30"/>
        </w:rPr>
        <w:t>366.13</w:t>
      </w:r>
      <w:r w:rsidR="003D4C30" w:rsidRPr="0070460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0460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0460B">
        <w:rPr>
          <w:rFonts w:ascii="Angsana New" w:hAnsi="Angsana New"/>
          <w:i/>
          <w:iCs/>
          <w:sz w:val="30"/>
          <w:szCs w:val="30"/>
        </w:rPr>
        <w:t>)</w:t>
      </w:r>
    </w:p>
    <w:p w14:paraId="61318BEE" w14:textId="77777777" w:rsidR="0038518F" w:rsidRPr="007C6AB7" w:rsidRDefault="0038518F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p w14:paraId="44D226AB" w14:textId="77777777" w:rsidR="006E7C82" w:rsidRPr="004E7094" w:rsidRDefault="000F6A6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4E7094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4D22359A" w14:textId="77777777" w:rsidR="007A113C" w:rsidRPr="007C6AB7" w:rsidRDefault="007A113C" w:rsidP="007A11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3"/>
        <w:gridCol w:w="1043"/>
        <w:gridCol w:w="244"/>
        <w:gridCol w:w="1196"/>
        <w:gridCol w:w="244"/>
        <w:gridCol w:w="1197"/>
      </w:tblGrid>
      <w:tr w:rsidR="006E7C82" w:rsidRPr="00485AA2" w14:paraId="084733AC" w14:textId="77777777" w:rsidTr="00B3288C">
        <w:trPr>
          <w:tblHeader/>
        </w:trPr>
        <w:tc>
          <w:tcPr>
            <w:tcW w:w="2890" w:type="pct"/>
          </w:tcPr>
          <w:p w14:paraId="346F39BA" w14:textId="77777777" w:rsidR="006E7C82" w:rsidRPr="006C5FF4" w:rsidRDefault="006E7C82" w:rsidP="006E7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A0653D0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FCA11BA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14:paraId="1616EB22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C82" w:rsidRPr="00485AA2" w14:paraId="7537D1B8" w14:textId="77777777" w:rsidTr="00B3288C">
        <w:trPr>
          <w:tblHeader/>
        </w:trPr>
        <w:tc>
          <w:tcPr>
            <w:tcW w:w="2890" w:type="pct"/>
          </w:tcPr>
          <w:p w14:paraId="2E96096E" w14:textId="77777777" w:rsidR="006E7C82" w:rsidRPr="006C5FF4" w:rsidRDefault="00D647A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F14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="006E7C82"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="00F83350"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0B8"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C5DB9"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846C84" w:rsidRPr="006C5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F14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1" w:type="pct"/>
          </w:tcPr>
          <w:p w14:paraId="4CF4806D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AEFA9AA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74CD751" w14:textId="77777777" w:rsidR="006E7C82" w:rsidRPr="006C5FF4" w:rsidRDefault="008620B8" w:rsidP="0099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256</w:t>
            </w:r>
            <w:r w:rsidR="00990D4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19ED223C" w14:textId="77777777" w:rsidR="006E7C82" w:rsidRPr="006C5FF4" w:rsidRDefault="006E7C82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947092D" w14:textId="77777777" w:rsidR="006E7C82" w:rsidRPr="006C5FF4" w:rsidRDefault="008620B8" w:rsidP="0099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256</w:t>
            </w:r>
            <w:r w:rsidR="00990D4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C82" w:rsidRPr="00485AA2" w14:paraId="1B97B7DA" w14:textId="77777777" w:rsidTr="00B3288C">
        <w:trPr>
          <w:tblHeader/>
        </w:trPr>
        <w:tc>
          <w:tcPr>
            <w:tcW w:w="2890" w:type="pct"/>
          </w:tcPr>
          <w:p w14:paraId="79757FE5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BB85E5E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5B08FE75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14:paraId="0316C532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5F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077E8" w:rsidRPr="006C5F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5F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3D22" w:rsidRPr="00272D23" w14:paraId="2591086A" w14:textId="77777777" w:rsidTr="00B3288C">
        <w:trPr>
          <w:tblHeader/>
        </w:trPr>
        <w:tc>
          <w:tcPr>
            <w:tcW w:w="2890" w:type="pct"/>
          </w:tcPr>
          <w:p w14:paraId="2674F1E1" w14:textId="77777777" w:rsidR="007A3D22" w:rsidRPr="006C5FF4" w:rsidRDefault="007A3D22" w:rsidP="007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sz w:val="30"/>
                <w:szCs w:val="30"/>
              </w:rPr>
              <w:t>1</w:t>
            </w:r>
            <w:r w:rsidRPr="006C5FF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61" w:type="pct"/>
          </w:tcPr>
          <w:p w14:paraId="6F6FFA62" w14:textId="77777777"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5E583E7" w14:textId="77777777"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10209F6" w14:textId="503AA4D9" w:rsidR="007A3D22" w:rsidRPr="00634980" w:rsidRDefault="00252C0C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668</w:t>
            </w:r>
            <w:r>
              <w:rPr>
                <w:rFonts w:ascii="Angsana New" w:hAnsi="Angsana New"/>
                <w:sz w:val="30"/>
                <w:szCs w:val="30"/>
              </w:rPr>
              <w:t>,058</w:t>
            </w:r>
          </w:p>
        </w:tc>
        <w:tc>
          <w:tcPr>
            <w:tcW w:w="131" w:type="pct"/>
          </w:tcPr>
          <w:p w14:paraId="0645026E" w14:textId="77777777"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07AE432" w14:textId="77777777"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545,955</w:t>
            </w:r>
          </w:p>
        </w:tc>
      </w:tr>
      <w:tr w:rsidR="007A3D22" w:rsidRPr="00272D23" w14:paraId="1ED74985" w14:textId="77777777" w:rsidTr="00B3288C">
        <w:trPr>
          <w:tblHeader/>
        </w:trPr>
        <w:tc>
          <w:tcPr>
            <w:tcW w:w="2890" w:type="pct"/>
          </w:tcPr>
          <w:p w14:paraId="47FC9177" w14:textId="77777777" w:rsidR="007A3D22" w:rsidRPr="006C5FF4" w:rsidRDefault="007A3D22" w:rsidP="007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FF4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61" w:type="pct"/>
          </w:tcPr>
          <w:p w14:paraId="3F655C98" w14:textId="77777777"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2E9E0F4F" w14:textId="77777777"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0BE063F" w14:textId="5BCFADC6" w:rsidR="007A3D22" w:rsidRPr="00634980" w:rsidRDefault="00252C0C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31" w:type="pct"/>
          </w:tcPr>
          <w:p w14:paraId="15024960" w14:textId="77777777"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3C59AFB" w14:textId="77777777"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22,</w:t>
            </w:r>
            <w:r w:rsidR="000B0FC8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7A3D22" w:rsidRPr="00272D23" w14:paraId="52AE26D3" w14:textId="77777777" w:rsidTr="00D65783">
        <w:trPr>
          <w:trHeight w:val="452"/>
          <w:tblHeader/>
        </w:trPr>
        <w:tc>
          <w:tcPr>
            <w:tcW w:w="2890" w:type="pct"/>
          </w:tcPr>
          <w:p w14:paraId="442C233C" w14:textId="77777777" w:rsidR="007A3D22" w:rsidRPr="006C5FF4" w:rsidRDefault="007A3D22" w:rsidP="007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FF4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561" w:type="pct"/>
          </w:tcPr>
          <w:p w14:paraId="6C50818F" w14:textId="77777777"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67873B7D" w14:textId="77777777"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A022405" w14:textId="0FF26B50" w:rsidR="007A3D22" w:rsidRPr="00634980" w:rsidRDefault="00252C0C" w:rsidP="00252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13,500</w:t>
            </w:r>
          </w:p>
        </w:tc>
        <w:tc>
          <w:tcPr>
            <w:tcW w:w="131" w:type="pct"/>
          </w:tcPr>
          <w:p w14:paraId="4F2CA616" w14:textId="77777777"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EEC84C3" w14:textId="77777777"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7A3D22" w:rsidRPr="00272D23" w14:paraId="61CCE26D" w14:textId="77777777" w:rsidTr="00156714">
        <w:trPr>
          <w:tblHeader/>
        </w:trPr>
        <w:tc>
          <w:tcPr>
            <w:tcW w:w="2890" w:type="pct"/>
          </w:tcPr>
          <w:p w14:paraId="7E143B66" w14:textId="77777777" w:rsidR="007A3D22" w:rsidRPr="006C5FF4" w:rsidRDefault="007A3D22" w:rsidP="007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14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1" w:type="pct"/>
          </w:tcPr>
          <w:p w14:paraId="6937B495" w14:textId="77777777"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917B423" w14:textId="77777777"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D666DCB" w14:textId="152A1929" w:rsidR="007A3D22" w:rsidRPr="00634980" w:rsidRDefault="00252C0C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682,058</w:t>
            </w:r>
          </w:p>
        </w:tc>
        <w:tc>
          <w:tcPr>
            <w:tcW w:w="131" w:type="pct"/>
          </w:tcPr>
          <w:p w14:paraId="1D8EDEBD" w14:textId="77777777"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D03B1E9" w14:textId="77777777"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668,</w:t>
            </w:r>
            <w:r w:rsidR="000B0FC8">
              <w:rPr>
                <w:rFonts w:ascii="Angsana New" w:hAnsi="Angsana New"/>
                <w:b/>
                <w:bCs/>
                <w:sz w:val="30"/>
                <w:szCs w:val="30"/>
              </w:rPr>
              <w:t>058</w:t>
            </w:r>
          </w:p>
        </w:tc>
      </w:tr>
      <w:tr w:rsidR="007A3D22" w:rsidRPr="00272D23" w14:paraId="1FB3ACDF" w14:textId="77777777" w:rsidTr="00156714">
        <w:trPr>
          <w:tblHeader/>
        </w:trPr>
        <w:tc>
          <w:tcPr>
            <w:tcW w:w="2890" w:type="pct"/>
          </w:tcPr>
          <w:p w14:paraId="0C1764F0" w14:textId="77777777" w:rsidR="007A3D22" w:rsidRPr="006C5FF4" w:rsidRDefault="007A3D22" w:rsidP="007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1" w:type="pct"/>
          </w:tcPr>
          <w:p w14:paraId="78880FE5" w14:textId="77777777"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6D6B3B0" w14:textId="77777777" w:rsidR="007A3D22" w:rsidRPr="006C5FF4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45B82534" w14:textId="77777777"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478138F" w14:textId="77777777" w:rsidR="007A3D22" w:rsidRPr="00634980" w:rsidRDefault="007A3D22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</w:tcPr>
          <w:p w14:paraId="4D931C5B" w14:textId="77777777" w:rsidR="007A3D22" w:rsidRPr="00634980" w:rsidRDefault="00E2266A" w:rsidP="007A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668,058</w:t>
            </w:r>
          </w:p>
        </w:tc>
      </w:tr>
    </w:tbl>
    <w:p w14:paraId="4AFBAA5F" w14:textId="77777777" w:rsidR="00283B03" w:rsidRPr="006C5FF4" w:rsidRDefault="00283B03" w:rsidP="006C5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rFonts w:ascii="Angsana New" w:hAnsi="Angsana New"/>
          <w:sz w:val="30"/>
          <w:szCs w:val="30"/>
          <w:cs/>
        </w:rPr>
        <w:sectPr w:rsidR="00283B03" w:rsidRPr="006C5FF4" w:rsidSect="00582806">
          <w:pgSz w:w="11907" w:h="16840"/>
          <w:pgMar w:top="691" w:right="1152" w:bottom="576" w:left="1152" w:header="720" w:footer="720" w:gutter="0"/>
          <w:pgNumType w:start="27"/>
          <w:cols w:space="708"/>
          <w:docGrid w:linePitch="360"/>
        </w:sectPr>
      </w:pPr>
    </w:p>
    <w:p w14:paraId="33C3E3AA" w14:textId="77777777" w:rsidR="00BF3DAB" w:rsidRPr="00826626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7D01D2D6" w14:textId="3662134B" w:rsidR="0065124E" w:rsidRPr="00434052" w:rsidRDefault="0065124E" w:rsidP="003A2B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18"/>
        <w:contextualSpacing/>
        <w:jc w:val="thaiDistribute"/>
        <w:rPr>
          <w:rFonts w:ascii="Angsana New" w:hAnsi="Angsana New"/>
          <w:sz w:val="30"/>
          <w:szCs w:val="30"/>
        </w:rPr>
      </w:pPr>
      <w:r w:rsidRPr="00434052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8620B8" w:rsidRPr="00434052">
        <w:rPr>
          <w:rFonts w:ascii="Angsana New" w:hAnsi="Angsana New"/>
          <w:sz w:val="30"/>
          <w:szCs w:val="30"/>
        </w:rPr>
        <w:t>3</w:t>
      </w:r>
      <w:r w:rsidR="00E26D10" w:rsidRPr="00434052">
        <w:rPr>
          <w:rFonts w:ascii="Angsana New" w:hAnsi="Angsana New" w:hint="cs"/>
          <w:sz w:val="30"/>
          <w:szCs w:val="30"/>
        </w:rPr>
        <w:t>0</w:t>
      </w:r>
      <w:r w:rsidR="00846C84" w:rsidRPr="00434052">
        <w:rPr>
          <w:rFonts w:ascii="Angsana New" w:hAnsi="Angsana New" w:hint="cs"/>
          <w:sz w:val="30"/>
          <w:szCs w:val="30"/>
          <w:cs/>
        </w:rPr>
        <w:t xml:space="preserve"> </w:t>
      </w:r>
      <w:r w:rsidR="00B818D8" w:rsidRPr="00434052">
        <w:rPr>
          <w:rFonts w:ascii="Angsana New" w:hAnsi="Angsana New" w:hint="cs"/>
          <w:sz w:val="30"/>
          <w:szCs w:val="30"/>
          <w:cs/>
        </w:rPr>
        <w:t>กันยา</w:t>
      </w:r>
      <w:r w:rsidR="00846C84" w:rsidRPr="00434052">
        <w:rPr>
          <w:rFonts w:ascii="Angsana New" w:hAnsi="Angsana New" w:hint="cs"/>
          <w:sz w:val="30"/>
          <w:szCs w:val="30"/>
          <w:cs/>
        </w:rPr>
        <w:t>ยน</w:t>
      </w:r>
      <w:r w:rsidRPr="00434052">
        <w:rPr>
          <w:rFonts w:ascii="Angsana New" w:hAnsi="Angsana New"/>
          <w:sz w:val="30"/>
          <w:szCs w:val="30"/>
          <w:cs/>
        </w:rPr>
        <w:t xml:space="preserve"> </w:t>
      </w:r>
      <w:r w:rsidR="008620B8" w:rsidRPr="00434052">
        <w:rPr>
          <w:rFonts w:ascii="Angsana New" w:hAnsi="Angsana New"/>
          <w:sz w:val="30"/>
          <w:szCs w:val="30"/>
        </w:rPr>
        <w:t>256</w:t>
      </w:r>
      <w:r w:rsidR="00990D4E" w:rsidRPr="00434052">
        <w:rPr>
          <w:rFonts w:ascii="Angsana New" w:hAnsi="Angsana New"/>
          <w:sz w:val="30"/>
          <w:szCs w:val="30"/>
        </w:rPr>
        <w:t>2</w:t>
      </w:r>
      <w:r w:rsidR="00F83350" w:rsidRPr="00434052">
        <w:rPr>
          <w:rFonts w:ascii="Angsana New" w:hAnsi="Angsana New"/>
          <w:sz w:val="30"/>
          <w:szCs w:val="30"/>
          <w:cs/>
        </w:rPr>
        <w:t xml:space="preserve"> </w:t>
      </w:r>
      <w:r w:rsidRPr="00434052">
        <w:rPr>
          <w:rFonts w:ascii="Angsana New" w:hAnsi="Angsana New"/>
          <w:sz w:val="30"/>
          <w:szCs w:val="30"/>
          <w:cs/>
        </w:rPr>
        <w:t xml:space="preserve">และ </w:t>
      </w:r>
      <w:r w:rsidR="005767A0" w:rsidRPr="00434052">
        <w:rPr>
          <w:rFonts w:ascii="Angsana New" w:hAnsi="Angsana New"/>
          <w:sz w:val="30"/>
          <w:szCs w:val="30"/>
        </w:rPr>
        <w:t>31</w:t>
      </w:r>
      <w:r w:rsidR="003D4C30" w:rsidRPr="00434052">
        <w:rPr>
          <w:rFonts w:ascii="Angsana New" w:hAnsi="Angsana New"/>
          <w:sz w:val="30"/>
          <w:szCs w:val="30"/>
          <w:cs/>
        </w:rPr>
        <w:t xml:space="preserve"> </w:t>
      </w:r>
      <w:r w:rsidR="005767A0" w:rsidRPr="0043405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620B8" w:rsidRPr="00434052">
        <w:rPr>
          <w:rFonts w:ascii="Angsana New" w:hAnsi="Angsana New"/>
          <w:sz w:val="30"/>
          <w:szCs w:val="30"/>
        </w:rPr>
        <w:t>256</w:t>
      </w:r>
      <w:r w:rsidR="00990D4E" w:rsidRPr="00434052">
        <w:rPr>
          <w:rFonts w:ascii="Angsana New" w:hAnsi="Angsana New"/>
          <w:sz w:val="30"/>
          <w:szCs w:val="30"/>
        </w:rPr>
        <w:t>1</w:t>
      </w:r>
      <w:r w:rsidR="00F83350" w:rsidRPr="00434052">
        <w:rPr>
          <w:rFonts w:ascii="Angsana New" w:hAnsi="Angsana New"/>
          <w:sz w:val="30"/>
          <w:szCs w:val="30"/>
          <w:cs/>
        </w:rPr>
        <w:t xml:space="preserve"> </w:t>
      </w:r>
      <w:r w:rsidRPr="00434052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5767A0" w:rsidRPr="00434052">
        <w:rPr>
          <w:rFonts w:ascii="Angsana New" w:hAnsi="Angsana New" w:hint="cs"/>
          <w:sz w:val="30"/>
          <w:szCs w:val="30"/>
          <w:cs/>
        </w:rPr>
        <w:t>สำหรับงวด</w:t>
      </w:r>
      <w:r w:rsidR="00B818D8" w:rsidRPr="00434052">
        <w:rPr>
          <w:rFonts w:ascii="Angsana New" w:hAnsi="Angsana New" w:hint="cs"/>
          <w:sz w:val="30"/>
          <w:szCs w:val="30"/>
          <w:cs/>
        </w:rPr>
        <w:t>เก้า</w:t>
      </w:r>
      <w:r w:rsidR="005767A0" w:rsidRPr="00434052">
        <w:rPr>
          <w:rFonts w:ascii="Angsana New" w:hAnsi="Angsana New" w:hint="cs"/>
          <w:sz w:val="30"/>
          <w:szCs w:val="30"/>
          <w:cs/>
        </w:rPr>
        <w:t>เดือน</w:t>
      </w:r>
      <w:r w:rsidRPr="0043405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20B8" w:rsidRPr="00434052">
        <w:rPr>
          <w:rFonts w:ascii="Angsana New" w:hAnsi="Angsana New"/>
          <w:sz w:val="30"/>
          <w:szCs w:val="30"/>
        </w:rPr>
        <w:t>3</w:t>
      </w:r>
      <w:r w:rsidR="00E26D10" w:rsidRPr="00434052">
        <w:rPr>
          <w:rFonts w:ascii="Angsana New" w:hAnsi="Angsana New" w:hint="cs"/>
          <w:sz w:val="30"/>
          <w:szCs w:val="30"/>
        </w:rPr>
        <w:t>0</w:t>
      </w:r>
      <w:r w:rsidR="001C10FA" w:rsidRPr="00434052">
        <w:rPr>
          <w:rFonts w:ascii="Angsana New" w:hAnsi="Angsana New"/>
          <w:sz w:val="30"/>
          <w:szCs w:val="30"/>
          <w:cs/>
        </w:rPr>
        <w:t xml:space="preserve"> </w:t>
      </w:r>
      <w:r w:rsidR="00B818D8" w:rsidRPr="00434052">
        <w:rPr>
          <w:rFonts w:ascii="Angsana New" w:hAnsi="Angsana New" w:hint="cs"/>
          <w:sz w:val="30"/>
          <w:szCs w:val="30"/>
          <w:cs/>
        </w:rPr>
        <w:t>กันยา</w:t>
      </w:r>
      <w:r w:rsidR="00846C84" w:rsidRPr="00434052">
        <w:rPr>
          <w:rFonts w:ascii="Angsana New" w:hAnsi="Angsana New" w:hint="cs"/>
          <w:sz w:val="30"/>
          <w:szCs w:val="30"/>
          <w:cs/>
        </w:rPr>
        <w:t>ยน</w:t>
      </w:r>
      <w:r w:rsidRPr="0043405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A025307" w14:textId="77777777" w:rsidR="00BF3DAB" w:rsidRPr="00104ED0" w:rsidRDefault="00BF3DAB" w:rsidP="007276E0">
      <w:pPr>
        <w:pStyle w:val="BodyText"/>
        <w:spacing w:after="0" w:line="240" w:lineRule="auto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BC3CDA" w:rsidRPr="0079777F" w14:paraId="380ACF33" w14:textId="77777777" w:rsidTr="00BC3CDA">
        <w:trPr>
          <w:cantSplit/>
          <w:trHeight w:val="119"/>
          <w:tblHeader/>
        </w:trPr>
        <w:tc>
          <w:tcPr>
            <w:tcW w:w="4476" w:type="dxa"/>
          </w:tcPr>
          <w:p w14:paraId="563813FA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40632EE5" w14:textId="77777777" w:rsidR="00BC3CDA" w:rsidRPr="0079777F" w:rsidRDefault="00BC3CDA" w:rsidP="00BC3CDA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77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="003D4C30" w:rsidRPr="007977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C3CDA" w:rsidRPr="0079777F" w14:paraId="640ADC6F" w14:textId="77777777" w:rsidTr="00CC402C">
        <w:trPr>
          <w:cantSplit/>
          <w:tblHeader/>
        </w:trPr>
        <w:tc>
          <w:tcPr>
            <w:tcW w:w="4476" w:type="dxa"/>
          </w:tcPr>
          <w:p w14:paraId="11BBA05C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603B22D" w14:textId="2B9B37FC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6D75080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7D380468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90DF5AD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5796DD44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1B3575D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1" w:type="dxa"/>
            <w:gridSpan w:val="3"/>
          </w:tcPr>
          <w:p w14:paraId="682B6692" w14:textId="14798323" w:rsidR="00BC3CDA" w:rsidRPr="0079777F" w:rsidRDefault="00434052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</w:tc>
      </w:tr>
      <w:tr w:rsidR="00BC3CDA" w:rsidRPr="0079777F" w14:paraId="612A7A9F" w14:textId="77777777" w:rsidTr="00CC402C">
        <w:trPr>
          <w:cantSplit/>
          <w:tblHeader/>
        </w:trPr>
        <w:tc>
          <w:tcPr>
            <w:tcW w:w="4476" w:type="dxa"/>
          </w:tcPr>
          <w:p w14:paraId="0FB76FA9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0B435800" w14:textId="7CBF965C" w:rsidR="00BC3CDA" w:rsidRPr="0079777F" w:rsidRDefault="00434052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3193B4EB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0A9068B3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10D5FE2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59245E88" w14:textId="755BA25F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4B63CA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1" w:type="dxa"/>
            <w:gridSpan w:val="3"/>
          </w:tcPr>
          <w:p w14:paraId="5E403B29" w14:textId="14A88718" w:rsidR="00BC3CDA" w:rsidRPr="0079777F" w:rsidRDefault="00D10C59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งวด</w:t>
            </w:r>
            <w:r w:rsidR="002663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เก้าเดือน</w:t>
            </w:r>
            <w:r w:rsidR="0043405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BC3CDA" w:rsidRPr="0079777F" w14:paraId="4EB8EB1F" w14:textId="77777777" w:rsidTr="00CC402C">
        <w:trPr>
          <w:cantSplit/>
          <w:tblHeader/>
        </w:trPr>
        <w:tc>
          <w:tcPr>
            <w:tcW w:w="4476" w:type="dxa"/>
          </w:tcPr>
          <w:p w14:paraId="35AF00BA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BBA6AE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3D4C30" w:rsidRPr="0079777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B818D8" w:rsidRPr="0079777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AF62326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AF3CA7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3D4C30" w:rsidRPr="0079777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9777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0B68FF5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26BD9A2C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3D4C30" w:rsidRPr="0079777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B818D8" w:rsidRPr="0079777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2D060AD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19ACC2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3D4C30" w:rsidRPr="0079777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9777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7055523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9FDE34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3D4C30" w:rsidRPr="0079777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B818D8" w:rsidRPr="0079777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79777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2A1C5D77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3A5947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3D4C30" w:rsidRPr="0079777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9777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27FB15D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C41BF1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3D4C30" w:rsidRPr="0079777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B818D8" w:rsidRPr="0079777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79777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14:paraId="1970E09E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65CEBD" w14:textId="1DF2D0DD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3D4C30" w:rsidRPr="0079777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43405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BC3CDA" w:rsidRPr="0079777F" w14:paraId="1B152E02" w14:textId="77777777" w:rsidTr="00CC402C">
        <w:trPr>
          <w:cantSplit/>
          <w:tblHeader/>
        </w:trPr>
        <w:tc>
          <w:tcPr>
            <w:tcW w:w="4476" w:type="dxa"/>
          </w:tcPr>
          <w:p w14:paraId="2720E286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9EF57D" w14:textId="77777777" w:rsidR="00BC3CDA" w:rsidRPr="0079777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43C88D6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5A5E12" w14:textId="77777777" w:rsidR="00BC3CDA" w:rsidRPr="0079777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12D7BAC6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924F66C" w14:textId="77777777" w:rsidR="00BC3CDA" w:rsidRPr="0079777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A0E8BCA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159648" w14:textId="77777777" w:rsidR="00BC3CDA" w:rsidRPr="0079777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46331016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FD0438" w14:textId="77777777" w:rsidR="00BC3CDA" w:rsidRPr="0079777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897A539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AA3D1F" w14:textId="77777777" w:rsidR="00BC3CDA" w:rsidRPr="0079777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79F797B0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833B71" w14:textId="77777777" w:rsidR="00BC3CDA" w:rsidRPr="0079777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78C2550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6801793" w14:textId="77777777" w:rsidR="00BC3CDA" w:rsidRPr="0079777F" w:rsidRDefault="003D4C30" w:rsidP="00CC40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2561</w:t>
            </w:r>
          </w:p>
        </w:tc>
      </w:tr>
      <w:tr w:rsidR="00BC3CDA" w:rsidRPr="0079777F" w14:paraId="7C809A2D" w14:textId="77777777" w:rsidTr="00CC402C">
        <w:trPr>
          <w:cantSplit/>
        </w:trPr>
        <w:tc>
          <w:tcPr>
            <w:tcW w:w="4476" w:type="dxa"/>
          </w:tcPr>
          <w:p w14:paraId="1692C0C5" w14:textId="2A96247E" w:rsidR="00BC3CDA" w:rsidRPr="0079777F" w:rsidRDefault="00BC3CDA" w:rsidP="00CC402C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16FA0855" w14:textId="77777777" w:rsidR="00BC3CDA" w:rsidRPr="0079777F" w:rsidRDefault="00BC3CDA" w:rsidP="00CC40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11E524A" w14:textId="77777777" w:rsidR="00BC3CDA" w:rsidRPr="0079777F" w:rsidRDefault="00BC3CDA" w:rsidP="00CC402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53479734" w14:textId="77777777" w:rsidR="00BC3CDA" w:rsidRPr="0079777F" w:rsidRDefault="00BC3CDA" w:rsidP="00CC40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41A1" w:rsidRPr="0079777F" w14:paraId="3DCC564D" w14:textId="77777777" w:rsidTr="00CC402C">
        <w:trPr>
          <w:cantSplit/>
        </w:trPr>
        <w:tc>
          <w:tcPr>
            <w:tcW w:w="4476" w:type="dxa"/>
          </w:tcPr>
          <w:p w14:paraId="40F060D0" w14:textId="705E0855" w:rsidR="00C841A1" w:rsidRPr="0079777F" w:rsidRDefault="00C841A1" w:rsidP="00C841A1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9777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</w:t>
            </w:r>
            <w:r w:rsidRPr="0079777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ย</w:t>
            </w:r>
          </w:p>
        </w:tc>
        <w:tc>
          <w:tcPr>
            <w:tcW w:w="2340" w:type="dxa"/>
            <w:gridSpan w:val="3"/>
          </w:tcPr>
          <w:p w14:paraId="60BEE254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5FD9765" w14:textId="77777777" w:rsidR="00C841A1" w:rsidRPr="0079777F" w:rsidRDefault="00C841A1" w:rsidP="00C841A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3CA5C03A" w14:textId="77777777" w:rsidR="00C841A1" w:rsidRPr="0079777F" w:rsidRDefault="00C841A1" w:rsidP="00C84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C841A1" w:rsidRPr="0079777F" w14:paraId="09048BEE" w14:textId="77777777" w:rsidTr="00CC402C">
        <w:trPr>
          <w:cantSplit/>
        </w:trPr>
        <w:tc>
          <w:tcPr>
            <w:tcW w:w="4476" w:type="dxa"/>
          </w:tcPr>
          <w:p w14:paraId="6CA7ACF3" w14:textId="77777777" w:rsidR="00C841A1" w:rsidRPr="0079777F" w:rsidRDefault="00C841A1" w:rsidP="00C841A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9777F">
              <w:rPr>
                <w:rFonts w:ascii="Angsana New" w:hAnsi="Angsana New"/>
                <w:sz w:val="24"/>
                <w:szCs w:val="24"/>
                <w:cs/>
              </w:rPr>
              <w:t>บริษัท สยามวาสโก</w:t>
            </w: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9777F">
              <w:rPr>
                <w:rFonts w:ascii="Angsana New" w:hAnsi="Angsana New"/>
                <w:sz w:val="24"/>
                <w:szCs w:val="24"/>
                <w:cs/>
              </w:rPr>
              <w:t>จ</w:t>
            </w: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>ำกัด</w:t>
            </w:r>
          </w:p>
        </w:tc>
        <w:tc>
          <w:tcPr>
            <w:tcW w:w="1080" w:type="dxa"/>
          </w:tcPr>
          <w:p w14:paraId="77A2E92D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180" w:type="dxa"/>
          </w:tcPr>
          <w:p w14:paraId="3FD849C6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7931675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7977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0D16511" w14:textId="77777777" w:rsidR="00C841A1" w:rsidRPr="0079777F" w:rsidRDefault="00C841A1" w:rsidP="00C841A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4C1EF97E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5B563914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D89A1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319C5ECA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ED3D94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66603A91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14B3CAC8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50772908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6DF19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2DA3E51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3" w:type="dxa"/>
          </w:tcPr>
          <w:p w14:paraId="49958B0F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841A1" w:rsidRPr="0079777F" w14:paraId="2B473668" w14:textId="77777777" w:rsidTr="00CC402C">
        <w:trPr>
          <w:cantSplit/>
        </w:trPr>
        <w:tc>
          <w:tcPr>
            <w:tcW w:w="4476" w:type="dxa"/>
          </w:tcPr>
          <w:p w14:paraId="0E78D5E6" w14:textId="77777777" w:rsidR="00C841A1" w:rsidRPr="0079777F" w:rsidRDefault="00C841A1" w:rsidP="00C841A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79777F">
              <w:rPr>
                <w:rFonts w:ascii="Angsana New" w:hAnsi="Angsana New"/>
                <w:sz w:val="24"/>
                <w:szCs w:val="24"/>
                <w:cs/>
              </w:rPr>
              <w:t xml:space="preserve"> คอนโทร์โน จ</w:t>
            </w: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>ำกัด</w:t>
            </w:r>
          </w:p>
        </w:tc>
        <w:tc>
          <w:tcPr>
            <w:tcW w:w="1080" w:type="dxa"/>
          </w:tcPr>
          <w:p w14:paraId="4CB28104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70C5396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EEF993B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8D62A1A" w14:textId="77777777" w:rsidR="00C841A1" w:rsidRPr="0079777F" w:rsidRDefault="00C841A1" w:rsidP="00C841A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B19EDBB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103,250</w:t>
            </w:r>
          </w:p>
        </w:tc>
        <w:tc>
          <w:tcPr>
            <w:tcW w:w="180" w:type="dxa"/>
          </w:tcPr>
          <w:p w14:paraId="7CC1E0F1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DF7EBA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Pr="007977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7D0D851A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B826FE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55BC8B28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334FCE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7489563E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BE8281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A183FA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3" w:type="dxa"/>
          </w:tcPr>
          <w:p w14:paraId="2550E3FD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841A1" w:rsidRPr="0079777F" w14:paraId="67F8D145" w14:textId="77777777" w:rsidTr="00CC402C">
        <w:trPr>
          <w:cantSplit/>
        </w:trPr>
        <w:tc>
          <w:tcPr>
            <w:tcW w:w="4476" w:type="dxa"/>
          </w:tcPr>
          <w:p w14:paraId="65FEF0EC" w14:textId="77777777" w:rsidR="00C841A1" w:rsidRPr="0079777F" w:rsidRDefault="00C841A1" w:rsidP="00C841A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79777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 xml:space="preserve">เก้าก้อง </w:t>
            </w:r>
            <w:r w:rsidRPr="0079777F">
              <w:rPr>
                <w:rFonts w:ascii="Angsana New" w:hAnsi="Angsana New"/>
                <w:sz w:val="24"/>
                <w:szCs w:val="24"/>
                <w:cs/>
              </w:rPr>
              <w:t>ปิโตรเลียม จ</w:t>
            </w: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>ำกัด</w:t>
            </w:r>
          </w:p>
        </w:tc>
        <w:tc>
          <w:tcPr>
            <w:tcW w:w="1080" w:type="dxa"/>
          </w:tcPr>
          <w:p w14:paraId="006D6FF8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016D3598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5ADBA0C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04C73BAF" w14:textId="77777777" w:rsidR="00C841A1" w:rsidRPr="0079777F" w:rsidRDefault="00C841A1" w:rsidP="00C841A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</w:tcPr>
          <w:p w14:paraId="6A496138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1C23877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A10F68A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17CECDD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3BBBCC5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0445C197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3206040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0C19390A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EADFA8B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3718306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3" w:type="dxa"/>
          </w:tcPr>
          <w:p w14:paraId="24BC5440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841A1" w:rsidRPr="0079777F" w14:paraId="760DE233" w14:textId="77777777" w:rsidTr="00CC402C">
        <w:trPr>
          <w:cantSplit/>
        </w:trPr>
        <w:tc>
          <w:tcPr>
            <w:tcW w:w="4476" w:type="dxa"/>
          </w:tcPr>
          <w:p w14:paraId="4F8142D8" w14:textId="77777777" w:rsidR="00C841A1" w:rsidRPr="0079777F" w:rsidRDefault="00C841A1" w:rsidP="00C841A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79777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>สแกน อินเตอร์</w:t>
            </w:r>
            <w:r w:rsidRPr="0079777F">
              <w:rPr>
                <w:rFonts w:ascii="Angsana New" w:hAnsi="Angsana New"/>
                <w:sz w:val="24"/>
                <w:szCs w:val="24"/>
                <w:cs/>
              </w:rPr>
              <w:t xml:space="preserve"> โลจิสติกส์</w:t>
            </w: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9777F">
              <w:rPr>
                <w:rFonts w:ascii="Angsana New" w:hAnsi="Angsana New"/>
                <w:sz w:val="24"/>
                <w:szCs w:val="24"/>
                <w:cs/>
              </w:rPr>
              <w:t>จ</w:t>
            </w: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>ำกัด</w:t>
            </w:r>
          </w:p>
        </w:tc>
        <w:tc>
          <w:tcPr>
            <w:tcW w:w="1080" w:type="dxa"/>
          </w:tcPr>
          <w:p w14:paraId="2CEE3F32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AFB3C20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33E851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084D205" w14:textId="77777777" w:rsidR="00C841A1" w:rsidRPr="0079777F" w:rsidRDefault="00C841A1" w:rsidP="00C841A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279DDA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4839800D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F23CAD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480E9D67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B9491D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2636CF6E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C0660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33172E27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526191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275B185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3" w:type="dxa"/>
          </w:tcPr>
          <w:p w14:paraId="38281DD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841A1" w:rsidRPr="0079777F" w14:paraId="7E80D31D" w14:textId="77777777" w:rsidTr="00CC402C">
        <w:trPr>
          <w:cantSplit/>
        </w:trPr>
        <w:tc>
          <w:tcPr>
            <w:tcW w:w="4476" w:type="dxa"/>
          </w:tcPr>
          <w:p w14:paraId="0DABAC9A" w14:textId="77777777" w:rsidR="00C841A1" w:rsidRPr="0079777F" w:rsidRDefault="00C841A1" w:rsidP="00C841A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9777F">
              <w:rPr>
                <w:rFonts w:ascii="Angsana New" w:hAnsi="Angsana New"/>
                <w:sz w:val="24"/>
                <w:szCs w:val="24"/>
                <w:cs/>
              </w:rPr>
              <w:t>บริษัท วี.โอ.เน็ต ไบโอดีเซล เอเชีย จำกัด</w:t>
            </w:r>
          </w:p>
        </w:tc>
        <w:tc>
          <w:tcPr>
            <w:tcW w:w="1080" w:type="dxa"/>
          </w:tcPr>
          <w:p w14:paraId="0E093CFB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3752308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FCDA614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F68FB45" w14:textId="77777777" w:rsidR="00C841A1" w:rsidRPr="0079777F" w:rsidRDefault="00C841A1" w:rsidP="00C841A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97C7423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</w:tcPr>
          <w:p w14:paraId="1680360A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A5D082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Pr="007977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73CF1E1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1818BB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22,103</w:t>
            </w:r>
          </w:p>
        </w:tc>
        <w:tc>
          <w:tcPr>
            <w:tcW w:w="180" w:type="dxa"/>
          </w:tcPr>
          <w:p w14:paraId="7F79AF85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4F8F9A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22,103</w:t>
            </w:r>
          </w:p>
        </w:tc>
        <w:tc>
          <w:tcPr>
            <w:tcW w:w="180" w:type="dxa"/>
          </w:tcPr>
          <w:p w14:paraId="594504C0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D412B1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DDDB15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3" w:type="dxa"/>
          </w:tcPr>
          <w:p w14:paraId="332A72BF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841A1" w:rsidRPr="0079777F" w14:paraId="4F19E1E9" w14:textId="77777777" w:rsidTr="00CC402C">
        <w:trPr>
          <w:cantSplit/>
        </w:trPr>
        <w:tc>
          <w:tcPr>
            <w:tcW w:w="4476" w:type="dxa"/>
          </w:tcPr>
          <w:p w14:paraId="6597C0FC" w14:textId="1DA0E6F2" w:rsidR="00C841A1" w:rsidRPr="0079777F" w:rsidRDefault="00C841A1" w:rsidP="00C841A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สแกน แอดวานซ์ เพาเวอร์ จำกัด </w:t>
            </w:r>
            <w:r w:rsidRPr="0079777F">
              <w:rPr>
                <w:rFonts w:ascii="Angsana New" w:hAnsi="Angsana New"/>
                <w:sz w:val="24"/>
                <w:szCs w:val="24"/>
              </w:rPr>
              <w:t>(*)</w:t>
            </w:r>
          </w:p>
        </w:tc>
        <w:tc>
          <w:tcPr>
            <w:tcW w:w="1080" w:type="dxa"/>
          </w:tcPr>
          <w:p w14:paraId="09D36435" w14:textId="3F8C24BD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DB804DF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79F9AA7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0FCE8FC" w14:textId="77777777" w:rsidR="00C841A1" w:rsidRPr="0079777F" w:rsidRDefault="00C841A1" w:rsidP="00C841A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182F01A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741E64C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CA4B7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9B7AF4F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CD57B2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EAA1404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CEBAD0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EE1A3D7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57469E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C3D2198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3" w:type="dxa"/>
          </w:tcPr>
          <w:p w14:paraId="103EAA5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841A1" w:rsidRPr="0079777F" w14:paraId="50081D97" w14:textId="77777777" w:rsidTr="00CC402C">
        <w:trPr>
          <w:cantSplit/>
        </w:trPr>
        <w:tc>
          <w:tcPr>
            <w:tcW w:w="4476" w:type="dxa"/>
          </w:tcPr>
          <w:p w14:paraId="2F2FF58C" w14:textId="7DC9870E" w:rsidR="00C841A1" w:rsidRPr="0079777F" w:rsidRDefault="00C841A1" w:rsidP="00C841A1">
            <w:pPr>
              <w:ind w:left="100"/>
              <w:rPr>
                <w:rFonts w:ascii="Angsana New" w:hAnsi="Angsana New"/>
                <w:sz w:val="24"/>
                <w:szCs w:val="24"/>
              </w:rPr>
            </w:pPr>
            <w:r w:rsidRPr="0079777F">
              <w:rPr>
                <w:rFonts w:ascii="Angsana New" w:hAnsi="Angsana New"/>
                <w:sz w:val="24"/>
                <w:szCs w:val="24"/>
              </w:rPr>
              <w:t>(</w:t>
            </w: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>เดิมชื่อ “บริษัท สปาร์ตัน ออโต้ ลีส จำกัด”</w:t>
            </w:r>
            <w:r w:rsidRPr="0079777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5DEBD8FE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99.97</w:t>
            </w:r>
          </w:p>
        </w:tc>
        <w:tc>
          <w:tcPr>
            <w:tcW w:w="180" w:type="dxa"/>
          </w:tcPr>
          <w:p w14:paraId="3BF08002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46BB09C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630906" w14:textId="77777777" w:rsidR="00C841A1" w:rsidRPr="0079777F" w:rsidRDefault="00C841A1" w:rsidP="00C841A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2C5DCF12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80" w:type="dxa"/>
          </w:tcPr>
          <w:p w14:paraId="25DDBF9B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0C7486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DF2301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4EAD8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80" w:type="dxa"/>
          </w:tcPr>
          <w:p w14:paraId="7F64483E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346CCE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3F0576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C1458E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C960936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3" w:type="dxa"/>
          </w:tcPr>
          <w:p w14:paraId="52EC5866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841A1" w:rsidRPr="0079777F" w14:paraId="508A0F4A" w14:textId="77777777" w:rsidTr="00CC402C">
        <w:trPr>
          <w:cantSplit/>
        </w:trPr>
        <w:tc>
          <w:tcPr>
            <w:tcW w:w="4476" w:type="dxa"/>
          </w:tcPr>
          <w:p w14:paraId="62641035" w14:textId="329F27F2" w:rsidR="00C841A1" w:rsidRPr="0079777F" w:rsidRDefault="00C841A1" w:rsidP="00C841A1">
            <w:pPr>
              <w:rPr>
                <w:rFonts w:ascii="Angsana New" w:hAnsi="Angsana New"/>
                <w:sz w:val="24"/>
                <w:szCs w:val="24"/>
              </w:rPr>
            </w:pPr>
            <w:r w:rsidRPr="0079777F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แพนเทอรา มอเตอร์ส จำกัด </w:t>
            </w:r>
            <w:r w:rsidRPr="0079777F">
              <w:rPr>
                <w:rFonts w:ascii="Angsana New" w:hAnsi="Angsana New"/>
                <w:sz w:val="24"/>
                <w:szCs w:val="24"/>
              </w:rPr>
              <w:t>(* , **)</w:t>
            </w:r>
          </w:p>
        </w:tc>
        <w:tc>
          <w:tcPr>
            <w:tcW w:w="1080" w:type="dxa"/>
          </w:tcPr>
          <w:p w14:paraId="33CE9FBD" w14:textId="786E4E0E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8D2F160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F82AFF0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A46FA5" w14:textId="77777777" w:rsidR="00C841A1" w:rsidRPr="0079777F" w:rsidRDefault="00C841A1" w:rsidP="00C841A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65BBE51" w14:textId="06868B3D" w:rsidR="00C841A1" w:rsidRPr="0079777F" w:rsidRDefault="00F9103B" w:rsidP="00F9103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</w:t>
            </w:r>
            <w:r w:rsidR="002947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18A11E2B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0F0AF2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23D002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EFE4B9" w14:textId="4F274A8B" w:rsidR="00C841A1" w:rsidRPr="0079777F" w:rsidRDefault="0029472B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13,750</w:t>
            </w:r>
          </w:p>
        </w:tc>
        <w:tc>
          <w:tcPr>
            <w:tcW w:w="180" w:type="dxa"/>
          </w:tcPr>
          <w:p w14:paraId="3A265AC2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749E3D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E77B3A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6F3DA8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59D2AD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3" w:type="dxa"/>
          </w:tcPr>
          <w:p w14:paraId="0981B85A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841A1" w:rsidRPr="0079777F" w14:paraId="03289C4E" w14:textId="77777777" w:rsidTr="00CC402C">
        <w:trPr>
          <w:cantSplit/>
        </w:trPr>
        <w:tc>
          <w:tcPr>
            <w:tcW w:w="4476" w:type="dxa"/>
          </w:tcPr>
          <w:p w14:paraId="5B79655E" w14:textId="77777777" w:rsidR="00C841A1" w:rsidRPr="0079777F" w:rsidRDefault="00C841A1" w:rsidP="00C841A1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77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5B32BF08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4D787B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B7E9AAD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300A9D9" w14:textId="77777777" w:rsidR="00C841A1" w:rsidRPr="0079777F" w:rsidRDefault="00C841A1" w:rsidP="00C841A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B80E338" w14:textId="728C8670" w:rsidR="00C841A1" w:rsidRPr="0079777F" w:rsidRDefault="00A77D9D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2947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2947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0A9998B7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844EE4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77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413</w:t>
            </w:r>
            <w:r w:rsidRPr="007977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977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180" w:type="dxa"/>
          </w:tcPr>
          <w:p w14:paraId="0BD35354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307078" w14:textId="6E4B005E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 w:rsidR="0029472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82</w:t>
            </w:r>
            <w:r w:rsidR="00A77D9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29472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058</w:t>
            </w:r>
          </w:p>
        </w:tc>
        <w:tc>
          <w:tcPr>
            <w:tcW w:w="180" w:type="dxa"/>
          </w:tcPr>
          <w:p w14:paraId="6E5772D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DE512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9777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668,058</w:t>
            </w:r>
          </w:p>
        </w:tc>
        <w:tc>
          <w:tcPr>
            <w:tcW w:w="180" w:type="dxa"/>
          </w:tcPr>
          <w:p w14:paraId="7AA9AF4A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B69C39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9417BE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E5F901F" w14:textId="77777777" w:rsidR="00C841A1" w:rsidRPr="0079777F" w:rsidRDefault="00C841A1" w:rsidP="00C841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977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480101CD" w14:textId="77777777" w:rsidR="0006444B" w:rsidRPr="00104ED0" w:rsidRDefault="0006444B" w:rsidP="0006444B">
      <w:pPr>
        <w:ind w:left="450" w:right="-317"/>
        <w:jc w:val="thaiDistribute"/>
        <w:rPr>
          <w:rFonts w:ascii="Angsana New" w:eastAsia="Calibri" w:hAnsi="Angsana New"/>
          <w:sz w:val="30"/>
          <w:szCs w:val="30"/>
        </w:rPr>
      </w:pPr>
    </w:p>
    <w:p w14:paraId="69AEE86B" w14:textId="0A3D2F43" w:rsidR="00F9291B" w:rsidRPr="00C520B2" w:rsidRDefault="00F9291B" w:rsidP="00F51DDF">
      <w:pPr>
        <w:tabs>
          <w:tab w:val="clear" w:pos="454"/>
          <w:tab w:val="left" w:pos="540"/>
        </w:tabs>
        <w:ind w:left="540" w:right="-317"/>
        <w:jc w:val="thaiDistribute"/>
        <w:rPr>
          <w:rFonts w:ascii="Angsana New" w:eastAsia="Calibri" w:hAnsi="Angsana New"/>
          <w:sz w:val="30"/>
          <w:szCs w:val="30"/>
        </w:rPr>
      </w:pPr>
      <w:r w:rsidRPr="00C520B2">
        <w:rPr>
          <w:rFonts w:ascii="Angsana New" w:eastAsia="Calibri" w:hAnsi="Angsana New"/>
          <w:sz w:val="30"/>
          <w:szCs w:val="30"/>
        </w:rPr>
        <w:t>(*)</w:t>
      </w:r>
      <w:r w:rsidR="003D4C30" w:rsidRPr="00C520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520B2">
        <w:rPr>
          <w:rFonts w:ascii="Angsana New" w:eastAsia="Calibri" w:hAnsi="Angsana New"/>
          <w:sz w:val="30"/>
          <w:szCs w:val="30"/>
          <w:cs/>
        </w:rPr>
        <w:t xml:space="preserve">ในไตรมาสที่ </w:t>
      </w:r>
      <w:r w:rsidR="003D4C30" w:rsidRPr="00C520B2">
        <w:rPr>
          <w:rFonts w:ascii="Angsana New" w:eastAsia="Calibri" w:hAnsi="Angsana New"/>
          <w:sz w:val="30"/>
          <w:szCs w:val="30"/>
        </w:rPr>
        <w:t>1</w:t>
      </w:r>
      <w:r w:rsidRPr="00C520B2">
        <w:rPr>
          <w:rFonts w:ascii="Angsana New" w:eastAsia="Calibri" w:hAnsi="Angsana New"/>
          <w:sz w:val="30"/>
          <w:szCs w:val="30"/>
          <w:cs/>
        </w:rPr>
        <w:t xml:space="preserve"> ปี </w:t>
      </w:r>
      <w:r w:rsidR="003D4C30" w:rsidRPr="00C520B2">
        <w:rPr>
          <w:rFonts w:ascii="Angsana New" w:eastAsia="Calibri" w:hAnsi="Angsana New"/>
          <w:sz w:val="30"/>
          <w:szCs w:val="30"/>
        </w:rPr>
        <w:t>2562</w:t>
      </w:r>
      <w:r w:rsidRPr="00C520B2">
        <w:rPr>
          <w:rFonts w:ascii="Angsana New" w:eastAsia="Calibri" w:hAnsi="Angsana New"/>
          <w:sz w:val="30"/>
          <w:szCs w:val="30"/>
          <w:cs/>
        </w:rPr>
        <w:t xml:space="preserve"> ที่ประชุมคณะกรรมการของบริษัทมีมติให้ลงทุนในบริษัท สปาร์ตัน ออโต ลีส จำกัด และบริษัท แพนเทอรา มอเตอร์ส จำกัด โดยบริษัทถือหุ้นสามัญของ</w:t>
      </w:r>
      <w:r w:rsidR="005938A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520B2">
        <w:rPr>
          <w:rFonts w:ascii="Angsana New" w:eastAsia="Calibri" w:hAnsi="Angsana New" w:hint="cs"/>
          <w:sz w:val="30"/>
          <w:szCs w:val="30"/>
          <w:cs/>
        </w:rPr>
        <w:t>ทั้ง</w:t>
      </w:r>
      <w:r w:rsidRPr="00C520B2">
        <w:rPr>
          <w:rFonts w:ascii="Angsana New" w:eastAsia="Calibri" w:hAnsi="Angsana New"/>
          <w:sz w:val="30"/>
          <w:szCs w:val="30"/>
          <w:cs/>
        </w:rPr>
        <w:t>สองบริษัทดังกล่าว</w:t>
      </w:r>
      <w:r w:rsidRPr="00C520B2">
        <w:rPr>
          <w:rFonts w:ascii="Angsana New" w:eastAsia="Calibri" w:hAnsi="Angsana New" w:hint="cs"/>
          <w:sz w:val="30"/>
          <w:szCs w:val="30"/>
          <w:cs/>
        </w:rPr>
        <w:t>เป็น</w:t>
      </w:r>
      <w:r w:rsidRPr="00C520B2">
        <w:rPr>
          <w:rFonts w:ascii="Angsana New" w:eastAsia="Calibri" w:hAnsi="Angsana New"/>
          <w:sz w:val="30"/>
          <w:szCs w:val="30"/>
          <w:cs/>
        </w:rPr>
        <w:t>จำนวน</w:t>
      </w:r>
      <w:r w:rsidRPr="00C520B2">
        <w:rPr>
          <w:rFonts w:ascii="Angsana New" w:eastAsia="Calibri" w:hAnsi="Angsana New" w:hint="cs"/>
          <w:sz w:val="30"/>
          <w:szCs w:val="30"/>
          <w:cs/>
        </w:rPr>
        <w:t>เท่ากันบริษัทละ</w:t>
      </w:r>
      <w:r w:rsidRPr="00C520B2">
        <w:rPr>
          <w:rFonts w:ascii="Angsana New" w:eastAsia="Calibri" w:hAnsi="Angsana New"/>
          <w:sz w:val="30"/>
          <w:szCs w:val="30"/>
          <w:cs/>
        </w:rPr>
        <w:t xml:space="preserve"> </w:t>
      </w:r>
      <w:r w:rsidR="003D4C30" w:rsidRPr="00C520B2">
        <w:rPr>
          <w:rFonts w:ascii="Angsana New" w:eastAsia="Calibri" w:hAnsi="Angsana New"/>
          <w:sz w:val="30"/>
          <w:szCs w:val="30"/>
        </w:rPr>
        <w:t>9</w:t>
      </w:r>
      <w:r w:rsidRPr="00C520B2">
        <w:rPr>
          <w:rFonts w:ascii="Angsana New" w:eastAsia="Calibri" w:hAnsi="Angsana New"/>
          <w:sz w:val="30"/>
          <w:szCs w:val="30"/>
        </w:rPr>
        <w:t>,</w:t>
      </w:r>
      <w:r w:rsidR="003D4C30" w:rsidRPr="00C520B2">
        <w:rPr>
          <w:rFonts w:ascii="Angsana New" w:eastAsia="Calibri" w:hAnsi="Angsana New"/>
          <w:sz w:val="30"/>
          <w:szCs w:val="30"/>
        </w:rPr>
        <w:t>997</w:t>
      </w:r>
      <w:r w:rsidRPr="00C520B2">
        <w:rPr>
          <w:rFonts w:ascii="Angsana New" w:eastAsia="Calibri" w:hAnsi="Angsana New"/>
          <w:sz w:val="30"/>
          <w:szCs w:val="30"/>
          <w:cs/>
        </w:rPr>
        <w:t xml:space="preserve"> หุ้น จาก </w:t>
      </w:r>
      <w:r w:rsidR="003D4C30" w:rsidRPr="00C520B2">
        <w:rPr>
          <w:rFonts w:ascii="Angsana New" w:eastAsia="Calibri" w:hAnsi="Angsana New"/>
          <w:sz w:val="30"/>
          <w:szCs w:val="30"/>
        </w:rPr>
        <w:t>10</w:t>
      </w:r>
      <w:r w:rsidRPr="00C520B2">
        <w:rPr>
          <w:rFonts w:ascii="Angsana New" w:eastAsia="Calibri" w:hAnsi="Angsana New"/>
          <w:sz w:val="30"/>
          <w:szCs w:val="30"/>
        </w:rPr>
        <w:t>,</w:t>
      </w:r>
      <w:r w:rsidR="003D4C30" w:rsidRPr="00C520B2">
        <w:rPr>
          <w:rFonts w:ascii="Angsana New" w:eastAsia="Calibri" w:hAnsi="Angsana New"/>
          <w:sz w:val="30"/>
          <w:szCs w:val="30"/>
        </w:rPr>
        <w:t>000</w:t>
      </w:r>
      <w:r w:rsidRPr="00C520B2">
        <w:rPr>
          <w:rFonts w:ascii="Angsana New" w:eastAsia="Calibri" w:hAnsi="Angsana New"/>
          <w:sz w:val="30"/>
          <w:szCs w:val="30"/>
          <w:cs/>
        </w:rPr>
        <w:t xml:space="preserve"> หุ้น มูลค่าหุ้นละ </w:t>
      </w:r>
      <w:r w:rsidR="003D4C30" w:rsidRPr="00C520B2">
        <w:rPr>
          <w:rFonts w:ascii="Angsana New" w:eastAsia="Calibri" w:hAnsi="Angsana New"/>
          <w:sz w:val="30"/>
          <w:szCs w:val="30"/>
        </w:rPr>
        <w:t>100</w:t>
      </w:r>
      <w:r w:rsidRPr="00C520B2">
        <w:rPr>
          <w:rFonts w:ascii="Angsana New" w:eastAsia="Calibri" w:hAnsi="Angsana New"/>
          <w:sz w:val="30"/>
          <w:szCs w:val="30"/>
          <w:cs/>
        </w:rPr>
        <w:t xml:space="preserve"> บาท ต่อมาทั้งสองบริษัทมีการเรียกชำระค่าหุ้นครั้งแรกจากผู้ถือหุ้นร้อยละ </w:t>
      </w:r>
      <w:r w:rsidR="003D4C30" w:rsidRPr="00C520B2">
        <w:rPr>
          <w:rFonts w:ascii="Angsana New" w:eastAsia="Calibri" w:hAnsi="Angsana New"/>
          <w:sz w:val="30"/>
          <w:szCs w:val="30"/>
        </w:rPr>
        <w:t>25</w:t>
      </w:r>
      <w:r w:rsidRPr="00C520B2">
        <w:rPr>
          <w:rFonts w:ascii="Angsana New" w:eastAsia="Calibri" w:hAnsi="Angsana New"/>
          <w:sz w:val="30"/>
          <w:szCs w:val="30"/>
          <w:cs/>
        </w:rPr>
        <w:t xml:space="preserve"> ของทุน</w:t>
      </w:r>
      <w:r w:rsidR="005938AD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C520B2">
        <w:rPr>
          <w:rFonts w:ascii="Angsana New" w:eastAsia="Calibri" w:hAnsi="Angsana New"/>
          <w:sz w:val="30"/>
          <w:szCs w:val="30"/>
          <w:cs/>
        </w:rPr>
        <w:t>ที่ออกจำหน่าย</w:t>
      </w:r>
      <w:r w:rsidR="003D4C30" w:rsidRPr="00C520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520B2">
        <w:rPr>
          <w:rFonts w:ascii="Angsana New" w:eastAsia="Calibri" w:hAnsi="Angsana New"/>
          <w:sz w:val="30"/>
          <w:szCs w:val="30"/>
          <w:cs/>
        </w:rPr>
        <w:t xml:space="preserve">คิดเป็นจำนวนเงิน </w:t>
      </w:r>
      <w:r w:rsidRPr="00C520B2">
        <w:rPr>
          <w:rFonts w:ascii="Angsana New" w:eastAsia="Calibri" w:hAnsi="Angsana New"/>
          <w:sz w:val="30"/>
          <w:szCs w:val="30"/>
        </w:rPr>
        <w:t>0.</w:t>
      </w:r>
      <w:r w:rsidR="003D4C30" w:rsidRPr="00C520B2">
        <w:rPr>
          <w:rFonts w:ascii="Angsana New" w:eastAsia="Calibri" w:hAnsi="Angsana New"/>
          <w:sz w:val="30"/>
          <w:szCs w:val="30"/>
        </w:rPr>
        <w:t>25</w:t>
      </w:r>
      <w:r w:rsidRPr="00C520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520B2">
        <w:rPr>
          <w:rFonts w:ascii="Angsana New" w:eastAsia="Calibri" w:hAnsi="Angsana New" w:hint="cs"/>
          <w:sz w:val="30"/>
          <w:szCs w:val="30"/>
          <w:cs/>
        </w:rPr>
        <w:t>ล้าน</w:t>
      </w:r>
      <w:r w:rsidRPr="00C520B2">
        <w:rPr>
          <w:rFonts w:ascii="Angsana New" w:eastAsia="Calibri" w:hAnsi="Angsana New"/>
          <w:sz w:val="30"/>
          <w:szCs w:val="30"/>
          <w:cs/>
        </w:rPr>
        <w:t>บาท</w:t>
      </w:r>
      <w:r w:rsidRPr="00C520B2">
        <w:rPr>
          <w:rFonts w:ascii="Angsana New" w:eastAsia="Calibri" w:hAnsi="Angsana New" w:hint="cs"/>
          <w:sz w:val="30"/>
          <w:szCs w:val="30"/>
          <w:cs/>
        </w:rPr>
        <w:t>สำหรับแต่ละบริษัท โดย</w:t>
      </w:r>
      <w:r w:rsidRPr="00C520B2">
        <w:rPr>
          <w:rFonts w:ascii="Angsana New" w:eastAsia="Calibri" w:hAnsi="Angsana New"/>
          <w:sz w:val="30"/>
          <w:szCs w:val="30"/>
          <w:cs/>
        </w:rPr>
        <w:t>บริษัท สปาร์ตัน ออโต ลีส จำกัด และบริษัท แพนเทอรา มอเตอร์ส จำกัด จดทะเบียนจัดตั้งบริษัทกับ</w:t>
      </w:r>
      <w:r w:rsidR="00F51DDF">
        <w:rPr>
          <w:rFonts w:ascii="Angsana New" w:eastAsia="Calibri" w:hAnsi="Angsana New"/>
          <w:sz w:val="30"/>
          <w:szCs w:val="30"/>
        </w:rPr>
        <w:t xml:space="preserve">     </w:t>
      </w:r>
      <w:r w:rsidRPr="00C520B2">
        <w:rPr>
          <w:rFonts w:ascii="Angsana New" w:eastAsia="Calibri" w:hAnsi="Angsana New"/>
          <w:sz w:val="30"/>
          <w:szCs w:val="30"/>
          <w:cs/>
        </w:rPr>
        <w:t xml:space="preserve">กระทรวงพาณิชย์เมื่อวันที่ </w:t>
      </w:r>
      <w:r w:rsidR="003D4C30" w:rsidRPr="00C520B2">
        <w:rPr>
          <w:rFonts w:ascii="Angsana New" w:eastAsia="Calibri" w:hAnsi="Angsana New"/>
          <w:sz w:val="30"/>
          <w:szCs w:val="30"/>
        </w:rPr>
        <w:t>25</w:t>
      </w:r>
      <w:r w:rsidRPr="00C520B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3D4C30" w:rsidRPr="00C520B2">
        <w:rPr>
          <w:rFonts w:ascii="Angsana New" w:eastAsia="Calibri" w:hAnsi="Angsana New"/>
          <w:sz w:val="30"/>
          <w:szCs w:val="30"/>
        </w:rPr>
        <w:t>2562</w:t>
      </w:r>
    </w:p>
    <w:p w14:paraId="75B0ED0A" w14:textId="6F08A06D" w:rsidR="00486816" w:rsidRPr="00C520B2" w:rsidRDefault="00486816" w:rsidP="00C520B2">
      <w:pPr>
        <w:ind w:right="-317" w:firstLine="450"/>
        <w:jc w:val="thaiDistribute"/>
        <w:rPr>
          <w:rFonts w:ascii="Angsana New" w:eastAsia="Calibri" w:hAnsi="Angsana New"/>
          <w:sz w:val="16"/>
          <w:szCs w:val="16"/>
          <w:cs/>
        </w:rPr>
        <w:sectPr w:rsidR="00486816" w:rsidRPr="00C520B2" w:rsidSect="00A5139C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6CD7650" w14:textId="77777777" w:rsidR="00582806" w:rsidRPr="007218E7" w:rsidRDefault="00582806" w:rsidP="00582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bookmarkStart w:id="1" w:name="OLE_LINK1"/>
      <w:r w:rsidRPr="00F51DDF">
        <w:rPr>
          <w:rFonts w:asciiTheme="majorBidi" w:hAnsiTheme="majorBidi" w:cstheme="majorBidi"/>
          <w:bCs/>
          <w:sz w:val="30"/>
          <w:szCs w:val="30"/>
        </w:rPr>
        <w:lastRenderedPageBreak/>
        <w:t>(**)</w:t>
      </w:r>
      <w:r w:rsidRPr="007218E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218E7">
        <w:rPr>
          <w:rFonts w:asciiTheme="majorBidi" w:hAnsiTheme="majorBidi" w:cstheme="majorBidi"/>
          <w:b/>
          <w:sz w:val="30"/>
          <w:szCs w:val="30"/>
          <w:cs/>
        </w:rPr>
        <w:t xml:space="preserve">ที่ประชุมวิสามัญผู้ถือหุ้นเมื่อวันที่ </w:t>
      </w:r>
      <w:r w:rsidRPr="007218E7">
        <w:rPr>
          <w:rFonts w:asciiTheme="majorBidi" w:hAnsiTheme="majorBidi" w:cstheme="majorBidi"/>
          <w:bCs/>
          <w:sz w:val="30"/>
          <w:szCs w:val="30"/>
        </w:rPr>
        <w:t>1</w:t>
      </w:r>
      <w:r w:rsidRPr="007218E7">
        <w:rPr>
          <w:rFonts w:asciiTheme="majorBidi" w:hAnsiTheme="majorBidi" w:cstheme="majorBidi"/>
          <w:b/>
          <w:sz w:val="30"/>
          <w:szCs w:val="30"/>
          <w:cs/>
        </w:rPr>
        <w:t xml:space="preserve"> สิงหาคม </w:t>
      </w:r>
      <w:r w:rsidRPr="007218E7">
        <w:rPr>
          <w:rFonts w:asciiTheme="majorBidi" w:hAnsiTheme="majorBidi" w:cstheme="majorBidi"/>
          <w:bCs/>
          <w:sz w:val="30"/>
          <w:szCs w:val="30"/>
        </w:rPr>
        <w:t>2562</w:t>
      </w:r>
      <w:r w:rsidRPr="007218E7">
        <w:rPr>
          <w:rFonts w:asciiTheme="majorBidi" w:hAnsiTheme="majorBidi" w:cstheme="majorBidi"/>
          <w:b/>
          <w:sz w:val="30"/>
          <w:szCs w:val="30"/>
          <w:cs/>
        </w:rPr>
        <w:t xml:space="preserve"> ของบริษัท แพนเทอรา มอเตอร์ส จำกัด ผู้ถือหุ้นมีมติอนุมัติให้ออกหุ้นสามัญเพิ่มจำนวน </w:t>
      </w:r>
      <w:r w:rsidRPr="007218E7">
        <w:rPr>
          <w:rFonts w:asciiTheme="majorBidi" w:hAnsiTheme="majorBidi" w:cstheme="majorBidi"/>
          <w:bCs/>
          <w:sz w:val="30"/>
          <w:szCs w:val="30"/>
        </w:rPr>
        <w:t>540,000</w:t>
      </w:r>
      <w:r w:rsidRPr="007218E7">
        <w:rPr>
          <w:rFonts w:asciiTheme="majorBidi" w:hAnsiTheme="majorBidi" w:cstheme="majorBidi"/>
          <w:b/>
          <w:sz w:val="30"/>
          <w:szCs w:val="30"/>
          <w:cs/>
        </w:rPr>
        <w:t xml:space="preserve"> หุ้น (จาก </w:t>
      </w:r>
      <w:r w:rsidRPr="007218E7">
        <w:rPr>
          <w:rFonts w:asciiTheme="majorBidi" w:hAnsiTheme="majorBidi" w:cstheme="majorBidi"/>
          <w:bCs/>
          <w:sz w:val="30"/>
          <w:szCs w:val="30"/>
        </w:rPr>
        <w:t>10,000</w:t>
      </w:r>
      <w:r w:rsidRPr="007218E7">
        <w:rPr>
          <w:rFonts w:asciiTheme="majorBidi" w:hAnsiTheme="majorBidi" w:cstheme="majorBidi"/>
          <w:b/>
          <w:sz w:val="30"/>
          <w:szCs w:val="30"/>
          <w:cs/>
        </w:rPr>
        <w:t xml:space="preserve"> หุ้น เป็น </w:t>
      </w:r>
      <w:r w:rsidRPr="007218E7">
        <w:rPr>
          <w:rFonts w:asciiTheme="majorBidi" w:hAnsiTheme="majorBidi" w:cstheme="majorBidi"/>
          <w:bCs/>
          <w:sz w:val="30"/>
          <w:szCs w:val="30"/>
        </w:rPr>
        <w:t>550,000</w:t>
      </w:r>
      <w:r w:rsidRPr="007218E7">
        <w:rPr>
          <w:rFonts w:asciiTheme="majorBidi" w:hAnsiTheme="majorBidi" w:cstheme="majorBidi"/>
          <w:b/>
          <w:sz w:val="30"/>
          <w:szCs w:val="30"/>
          <w:cs/>
        </w:rPr>
        <w:t xml:space="preserve"> หุ้น) มูลค่าหุ้นละ </w:t>
      </w:r>
      <w:r w:rsidRPr="007218E7">
        <w:rPr>
          <w:rFonts w:asciiTheme="majorBidi" w:hAnsiTheme="majorBidi" w:cstheme="majorBidi"/>
          <w:bCs/>
          <w:sz w:val="30"/>
          <w:szCs w:val="30"/>
        </w:rPr>
        <w:t>100</w:t>
      </w:r>
      <w:r w:rsidRPr="007218E7">
        <w:rPr>
          <w:rFonts w:asciiTheme="majorBidi" w:hAnsiTheme="majorBidi" w:cstheme="majorBidi"/>
          <w:b/>
          <w:sz w:val="30"/>
          <w:szCs w:val="30"/>
          <w:cs/>
        </w:rPr>
        <w:t xml:space="preserve"> บาท รวมทั้งสิ้น </w:t>
      </w:r>
      <w:r w:rsidRPr="007218E7">
        <w:rPr>
          <w:rFonts w:asciiTheme="majorBidi" w:hAnsiTheme="majorBidi" w:cstheme="majorBidi"/>
          <w:bCs/>
          <w:sz w:val="30"/>
          <w:szCs w:val="30"/>
        </w:rPr>
        <w:t>54</w:t>
      </w:r>
      <w:r w:rsidRPr="007218E7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โดยเรียกชำระค่าหุ้นครั้งแรกจากผู้ถือหุ้นร้อยละ </w:t>
      </w:r>
      <w:r w:rsidRPr="007218E7">
        <w:rPr>
          <w:rFonts w:asciiTheme="majorBidi" w:hAnsiTheme="majorBidi" w:cstheme="majorBidi"/>
          <w:bCs/>
          <w:sz w:val="30"/>
          <w:szCs w:val="30"/>
        </w:rPr>
        <w:t>25</w:t>
      </w:r>
      <w:r w:rsidRPr="007218E7">
        <w:rPr>
          <w:rFonts w:asciiTheme="majorBidi" w:hAnsiTheme="majorBidi" w:cstheme="majorBidi"/>
          <w:b/>
          <w:sz w:val="30"/>
          <w:szCs w:val="30"/>
          <w:cs/>
        </w:rPr>
        <w:t xml:space="preserve"> ของทุนที่ออกจำหน่ายดังกล่าว คิดเป็นจำนวนเงิน </w:t>
      </w:r>
      <w:r w:rsidRPr="007218E7">
        <w:rPr>
          <w:rFonts w:asciiTheme="majorBidi" w:hAnsiTheme="majorBidi" w:cstheme="majorBidi"/>
          <w:bCs/>
          <w:sz w:val="30"/>
          <w:szCs w:val="30"/>
        </w:rPr>
        <w:t>13.5</w:t>
      </w:r>
      <w:r w:rsidRPr="007218E7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และบริษัท แพนเทอรา มอเตอร์ส จำกัด จดทะเบียนเพิ่มทุนดังกล่าวกับกระทรวงพาณิชย์เมื่อวันที่ </w:t>
      </w:r>
      <w:r w:rsidRPr="007218E7">
        <w:rPr>
          <w:rFonts w:asciiTheme="majorBidi" w:hAnsiTheme="majorBidi" w:cstheme="majorBidi"/>
          <w:bCs/>
          <w:sz w:val="30"/>
          <w:szCs w:val="30"/>
        </w:rPr>
        <w:t>2</w:t>
      </w:r>
      <w:r w:rsidRPr="007218E7">
        <w:rPr>
          <w:rFonts w:asciiTheme="majorBidi" w:hAnsiTheme="majorBidi" w:cstheme="majorBidi"/>
          <w:b/>
          <w:sz w:val="30"/>
          <w:szCs w:val="30"/>
          <w:cs/>
        </w:rPr>
        <w:t xml:space="preserve"> สิงหาคม </w:t>
      </w:r>
      <w:r w:rsidRPr="007218E7">
        <w:rPr>
          <w:rFonts w:asciiTheme="majorBidi" w:hAnsiTheme="majorBidi" w:cstheme="majorBidi"/>
          <w:bCs/>
          <w:sz w:val="30"/>
          <w:szCs w:val="30"/>
        </w:rPr>
        <w:t>2562</w:t>
      </w:r>
    </w:p>
    <w:p w14:paraId="5340AF22" w14:textId="77777777" w:rsidR="00582806" w:rsidRPr="00E53E50" w:rsidRDefault="00582806" w:rsidP="00582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Cs/>
          <w:sz w:val="30"/>
          <w:szCs w:val="30"/>
        </w:rPr>
      </w:pPr>
    </w:p>
    <w:p w14:paraId="56858420" w14:textId="495C47AA" w:rsidR="00582806" w:rsidRPr="007218E7" w:rsidRDefault="00582806" w:rsidP="00582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7218E7">
        <w:rPr>
          <w:rFonts w:asciiTheme="majorBidi" w:hAnsiTheme="majorBidi"/>
          <w:b/>
          <w:sz w:val="30"/>
          <w:szCs w:val="30"/>
          <w:cs/>
        </w:rPr>
        <w:t xml:space="preserve">ณ วันที่ </w:t>
      </w:r>
      <w:r w:rsidRPr="007218E7">
        <w:rPr>
          <w:rFonts w:asciiTheme="majorBidi" w:hAnsiTheme="majorBidi"/>
          <w:bCs/>
          <w:sz w:val="30"/>
          <w:szCs w:val="30"/>
        </w:rPr>
        <w:t xml:space="preserve">30 </w:t>
      </w:r>
      <w:r w:rsidRPr="007218E7">
        <w:rPr>
          <w:rFonts w:asciiTheme="majorBidi" w:hAnsiTheme="majorBidi"/>
          <w:b/>
          <w:sz w:val="30"/>
          <w:szCs w:val="30"/>
          <w:cs/>
        </w:rPr>
        <w:t xml:space="preserve">กันยายน </w:t>
      </w:r>
      <w:r w:rsidRPr="007218E7">
        <w:rPr>
          <w:rFonts w:asciiTheme="majorBidi" w:hAnsiTheme="majorBidi"/>
          <w:bCs/>
          <w:sz w:val="30"/>
          <w:szCs w:val="30"/>
        </w:rPr>
        <w:t>2562</w:t>
      </w:r>
      <w:r w:rsidRPr="007218E7">
        <w:rPr>
          <w:rFonts w:asciiTheme="majorBidi" w:hAnsiTheme="majorBidi"/>
          <w:b/>
          <w:sz w:val="30"/>
          <w:szCs w:val="30"/>
        </w:rPr>
        <w:t xml:space="preserve"> </w:t>
      </w:r>
      <w:r w:rsidRPr="007218E7">
        <w:rPr>
          <w:rFonts w:asciiTheme="majorBidi" w:hAnsiTheme="majorBidi"/>
          <w:b/>
          <w:sz w:val="30"/>
          <w:szCs w:val="30"/>
          <w:cs/>
        </w:rPr>
        <w:t xml:space="preserve">เงินลงทุนในบริษัทย่อยแห่งหนึ่งของกลุ่มบริษัทจำนวนรวม </w:t>
      </w:r>
      <w:r w:rsidRPr="007218E7">
        <w:rPr>
          <w:rFonts w:asciiTheme="majorBidi" w:hAnsiTheme="majorBidi"/>
          <w:bCs/>
          <w:sz w:val="30"/>
          <w:szCs w:val="30"/>
        </w:rPr>
        <w:t xml:space="preserve">7.20 </w:t>
      </w:r>
      <w:r w:rsidRPr="007218E7">
        <w:rPr>
          <w:rFonts w:asciiTheme="majorBidi" w:hAnsiTheme="majorBidi"/>
          <w:b/>
          <w:sz w:val="30"/>
          <w:szCs w:val="30"/>
          <w:cs/>
        </w:rPr>
        <w:t xml:space="preserve">ล้านบาท </w:t>
      </w:r>
      <w:r w:rsidRPr="00A57A33">
        <w:rPr>
          <w:rFonts w:asciiTheme="majorBidi" w:hAnsiTheme="majorBidi"/>
          <w:b/>
          <w:i/>
          <w:iCs/>
          <w:sz w:val="30"/>
          <w:szCs w:val="30"/>
          <w:cs/>
        </w:rPr>
        <w:t>(</w:t>
      </w:r>
      <w:r w:rsidRPr="00A57A33">
        <w:rPr>
          <w:rFonts w:asciiTheme="majorBidi" w:hAnsiTheme="majorBidi"/>
          <w:bCs/>
          <w:i/>
          <w:iCs/>
          <w:sz w:val="30"/>
          <w:szCs w:val="30"/>
        </w:rPr>
        <w:t>31</w:t>
      </w:r>
      <w:r w:rsidRPr="00A57A33">
        <w:rPr>
          <w:rFonts w:asciiTheme="majorBidi" w:hAnsiTheme="majorBidi"/>
          <w:b/>
          <w:i/>
          <w:iCs/>
          <w:sz w:val="30"/>
          <w:szCs w:val="30"/>
        </w:rPr>
        <w:t xml:space="preserve"> </w:t>
      </w:r>
      <w:r w:rsidRPr="00A57A33">
        <w:rPr>
          <w:rFonts w:asciiTheme="majorBidi" w:hAnsiTheme="majorBidi"/>
          <w:b/>
          <w:i/>
          <w:iCs/>
          <w:sz w:val="30"/>
          <w:szCs w:val="30"/>
          <w:cs/>
        </w:rPr>
        <w:t xml:space="preserve">ธันวาคม </w:t>
      </w:r>
      <w:r w:rsidRPr="00A57A33">
        <w:rPr>
          <w:rFonts w:asciiTheme="majorBidi" w:hAnsiTheme="majorBidi"/>
          <w:bCs/>
          <w:i/>
          <w:iCs/>
          <w:sz w:val="30"/>
          <w:szCs w:val="30"/>
        </w:rPr>
        <w:t>2561:</w:t>
      </w:r>
      <w:r w:rsidRPr="00A57A33">
        <w:rPr>
          <w:rFonts w:asciiTheme="majorBidi" w:hAnsiTheme="majorBidi"/>
          <w:b/>
          <w:i/>
          <w:iCs/>
          <w:sz w:val="30"/>
          <w:szCs w:val="30"/>
        </w:rPr>
        <w:t xml:space="preserve"> </w:t>
      </w:r>
      <w:r w:rsidRPr="00A57A33">
        <w:rPr>
          <w:rFonts w:asciiTheme="majorBidi" w:hAnsiTheme="majorBidi"/>
          <w:b/>
          <w:i/>
          <w:iCs/>
          <w:sz w:val="30"/>
          <w:szCs w:val="30"/>
          <w:cs/>
        </w:rPr>
        <w:t xml:space="preserve">จำนวน </w:t>
      </w:r>
      <w:r w:rsidRPr="00A57A33">
        <w:rPr>
          <w:rFonts w:asciiTheme="majorBidi" w:hAnsiTheme="majorBidi"/>
          <w:bCs/>
          <w:i/>
          <w:iCs/>
          <w:sz w:val="30"/>
          <w:szCs w:val="30"/>
        </w:rPr>
        <w:t xml:space="preserve">7.20 </w:t>
      </w:r>
      <w:r w:rsidRPr="00A57A33">
        <w:rPr>
          <w:rFonts w:asciiTheme="majorBidi" w:hAnsiTheme="majorBidi"/>
          <w:b/>
          <w:i/>
          <w:iCs/>
          <w:sz w:val="30"/>
          <w:szCs w:val="30"/>
          <w:cs/>
        </w:rPr>
        <w:t xml:space="preserve">ล้านบาท) </w:t>
      </w:r>
      <w:r w:rsidRPr="007218E7">
        <w:rPr>
          <w:rFonts w:asciiTheme="majorBidi" w:hAnsiTheme="majorBidi"/>
          <w:b/>
          <w:sz w:val="30"/>
          <w:szCs w:val="30"/>
          <w:cs/>
        </w:rPr>
        <w:t>ได้นำไปจำนำไว้กับสถาบันการเงินเพื่อค้ำประกันเงินกู้ยืมระยะยาวจากสถาบันการเงิน</w:t>
      </w:r>
    </w:p>
    <w:p w14:paraId="74361C7F" w14:textId="77777777" w:rsidR="00582806" w:rsidRPr="00582806" w:rsidRDefault="00582806" w:rsidP="00582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F8291F2" w14:textId="26EFBF2A" w:rsidR="00297A37" w:rsidRPr="00111416" w:rsidRDefault="00297A37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111416">
        <w:rPr>
          <w:rFonts w:ascii="Angsana New" w:hAnsi="Angsana New"/>
          <w:bCs/>
          <w:sz w:val="30"/>
          <w:szCs w:val="30"/>
          <w:cs/>
        </w:rPr>
        <w:t xml:space="preserve">ที่ดิน อาคารและอุปกรณ์ </w:t>
      </w:r>
    </w:p>
    <w:p w14:paraId="6F25A762" w14:textId="77777777" w:rsidR="00297A37" w:rsidRPr="00360E91" w:rsidRDefault="00297A37" w:rsidP="00297A37">
      <w:pPr>
        <w:rPr>
          <w:rFonts w:asciiTheme="majorBidi" w:hAnsiTheme="majorBidi" w:cstheme="majorBidi"/>
          <w:sz w:val="30"/>
          <w:szCs w:val="30"/>
        </w:rPr>
      </w:pPr>
    </w:p>
    <w:p w14:paraId="12935CD4" w14:textId="77777777" w:rsidR="00297A37" w:rsidRDefault="002576E1" w:rsidP="00297A37">
      <w:pPr>
        <w:ind w:left="540"/>
        <w:rPr>
          <w:rFonts w:asciiTheme="majorBidi" w:hAnsiTheme="majorBidi"/>
          <w:b/>
          <w:sz w:val="30"/>
          <w:szCs w:val="30"/>
        </w:rPr>
      </w:pPr>
      <w:r w:rsidRPr="002576E1">
        <w:rPr>
          <w:rFonts w:asciiTheme="majorBidi" w:hAnsi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F70A64">
        <w:rPr>
          <w:rFonts w:asciiTheme="majorBidi" w:hAnsiTheme="majorBidi" w:hint="cs"/>
          <w:b/>
          <w:sz w:val="30"/>
          <w:szCs w:val="30"/>
          <w:cs/>
        </w:rPr>
        <w:t>เก้า</w:t>
      </w:r>
      <w:r w:rsidRPr="002576E1">
        <w:rPr>
          <w:rFonts w:asciiTheme="majorBidi" w:hAnsiTheme="majorBidi"/>
          <w:b/>
          <w:sz w:val="30"/>
          <w:szCs w:val="30"/>
          <w:cs/>
        </w:rPr>
        <w:t xml:space="preserve">เดือนสิ้นสุดวันที่ 30 </w:t>
      </w:r>
      <w:r w:rsidR="00F70A64">
        <w:rPr>
          <w:rFonts w:asciiTheme="majorBidi" w:hAnsiTheme="majorBidi" w:hint="cs"/>
          <w:b/>
          <w:sz w:val="30"/>
          <w:szCs w:val="30"/>
          <w:cs/>
        </w:rPr>
        <w:t>กันยา</w:t>
      </w:r>
      <w:r w:rsidRPr="002576E1">
        <w:rPr>
          <w:rFonts w:asciiTheme="majorBidi" w:hAnsiTheme="majorBidi"/>
          <w:b/>
          <w:sz w:val="30"/>
          <w:szCs w:val="30"/>
          <w:cs/>
        </w:rPr>
        <w:t>ยน 2562 มีดังนี้</w:t>
      </w:r>
    </w:p>
    <w:p w14:paraId="3A5CFF2B" w14:textId="77777777" w:rsidR="002576E1" w:rsidRPr="00360E91" w:rsidRDefault="002576E1" w:rsidP="004F7360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90"/>
        <w:gridCol w:w="237"/>
        <w:gridCol w:w="1061"/>
        <w:gridCol w:w="7"/>
        <w:gridCol w:w="230"/>
        <w:gridCol w:w="7"/>
        <w:gridCol w:w="923"/>
        <w:gridCol w:w="13"/>
        <w:gridCol w:w="10"/>
        <w:gridCol w:w="221"/>
        <w:gridCol w:w="9"/>
        <w:gridCol w:w="7"/>
        <w:gridCol w:w="1046"/>
      </w:tblGrid>
      <w:tr w:rsidR="00297A37" w:rsidRPr="00ED3882" w14:paraId="17011059" w14:textId="77777777" w:rsidTr="009F3BFF">
        <w:trPr>
          <w:tblHeader/>
        </w:trPr>
        <w:tc>
          <w:tcPr>
            <w:tcW w:w="2378" w:type="pct"/>
          </w:tcPr>
          <w:p w14:paraId="1CB5D968" w14:textId="77777777" w:rsidR="00297A37" w:rsidRPr="00ED3882" w:rsidRDefault="00297A37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2" w:type="pct"/>
            <w:gridSpan w:val="4"/>
          </w:tcPr>
          <w:p w14:paraId="07623AE2" w14:textId="77777777" w:rsidR="00297A37" w:rsidRPr="00ED3882" w:rsidRDefault="002576E1" w:rsidP="0099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5E79AA3F" w14:textId="77777777" w:rsidR="00297A37" w:rsidRPr="00ED388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pct"/>
            <w:gridSpan w:val="7"/>
          </w:tcPr>
          <w:p w14:paraId="7C850AED" w14:textId="77777777" w:rsidR="00297A37" w:rsidRPr="00ED3882" w:rsidRDefault="002576E1" w:rsidP="0099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254" w:rsidRPr="00ED3882" w14:paraId="176097CC" w14:textId="77777777" w:rsidTr="009F3BFF">
        <w:trPr>
          <w:trHeight w:val="1109"/>
          <w:tblHeader/>
        </w:trPr>
        <w:tc>
          <w:tcPr>
            <w:tcW w:w="2378" w:type="pct"/>
          </w:tcPr>
          <w:p w14:paraId="1EDCEFB0" w14:textId="77777777" w:rsidR="00C76254" w:rsidRPr="00ED3882" w:rsidRDefault="00C76254" w:rsidP="00C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E4061C" w14:textId="77777777" w:rsidR="00C76254" w:rsidRPr="00ED3882" w:rsidRDefault="00C76254" w:rsidP="00C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CB2B79" w14:textId="77777777" w:rsidR="00C76254" w:rsidRPr="00ED3882" w:rsidRDefault="00C76254" w:rsidP="00C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74FAFD9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471A1171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4E1BEE65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28" w:type="pct"/>
          </w:tcPr>
          <w:p w14:paraId="20958A6F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23EC93D3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45EFD4C7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38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</w:p>
          <w:p w14:paraId="1CC2A8F1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28" w:type="pct"/>
            <w:gridSpan w:val="2"/>
          </w:tcPr>
          <w:p w14:paraId="72D7E670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5FB03C10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06FD28E1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3915E4E7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  <w:gridSpan w:val="3"/>
          </w:tcPr>
          <w:p w14:paraId="17FB4F5B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gridSpan w:val="3"/>
          </w:tcPr>
          <w:p w14:paraId="1F201CF1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2E031CF3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38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D4C30"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</w:p>
          <w:p w14:paraId="487A501F" w14:textId="77777777" w:rsidR="00C76254" w:rsidRPr="00ED3882" w:rsidRDefault="00C76254" w:rsidP="00C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ตามบัญชีสุทธิ</w:t>
            </w:r>
          </w:p>
        </w:tc>
      </w:tr>
      <w:tr w:rsidR="00297A37" w:rsidRPr="00ED3882" w14:paraId="63DEAEB4" w14:textId="77777777" w:rsidTr="009F3BFF">
        <w:trPr>
          <w:trHeight w:val="80"/>
          <w:tblHeader/>
        </w:trPr>
        <w:tc>
          <w:tcPr>
            <w:tcW w:w="2378" w:type="pct"/>
          </w:tcPr>
          <w:p w14:paraId="6FAC1B1D" w14:textId="77777777" w:rsidR="00297A37" w:rsidRPr="00ED388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2" w:type="pct"/>
            <w:gridSpan w:val="13"/>
          </w:tcPr>
          <w:p w14:paraId="3899159B" w14:textId="77777777" w:rsidR="00297A37" w:rsidRPr="00ED3882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ED388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ED388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E2EBC" w:rsidRPr="00ED3882" w14:paraId="37CE475F" w14:textId="77777777" w:rsidTr="009F3BFF">
        <w:trPr>
          <w:trHeight w:val="80"/>
          <w:tblHeader/>
        </w:trPr>
        <w:tc>
          <w:tcPr>
            <w:tcW w:w="2378" w:type="pct"/>
            <w:vAlign w:val="bottom"/>
          </w:tcPr>
          <w:p w14:paraId="70E10F99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588" w:type="pct"/>
          </w:tcPr>
          <w:p w14:paraId="0520431E" w14:textId="52677CD5" w:rsidR="000E2EBC" w:rsidRPr="00ED3882" w:rsidRDefault="00680029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99213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="003A319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14:paraId="41BB83FB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51C302DC" w14:textId="07658C73" w:rsidR="000E2EBC" w:rsidRPr="00ED3882" w:rsidRDefault="0099213E" w:rsidP="00643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4151811F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gridSpan w:val="3"/>
          </w:tcPr>
          <w:p w14:paraId="6ED35BE0" w14:textId="64CE8358" w:rsidR="000E2EBC" w:rsidRPr="00ED3882" w:rsidRDefault="005F27BE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gridSpan w:val="3"/>
          </w:tcPr>
          <w:p w14:paraId="3D788381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5359D1B1" w14:textId="2E1A511C" w:rsidR="000E2EBC" w:rsidRPr="00ED3882" w:rsidRDefault="005F27BE" w:rsidP="0064345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2EBC" w:rsidRPr="00ED3882" w14:paraId="5219BE84" w14:textId="77777777" w:rsidTr="009F3BFF">
        <w:trPr>
          <w:trHeight w:val="80"/>
          <w:tblHeader/>
        </w:trPr>
        <w:tc>
          <w:tcPr>
            <w:tcW w:w="2378" w:type="pct"/>
            <w:vAlign w:val="bottom"/>
          </w:tcPr>
          <w:p w14:paraId="7F94D9B4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588" w:type="pct"/>
          </w:tcPr>
          <w:p w14:paraId="0C70D890" w14:textId="3FD5C6D3" w:rsidR="000E2EBC" w:rsidRPr="00ED3882" w:rsidRDefault="00680029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99213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3A319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" w:type="pct"/>
          </w:tcPr>
          <w:p w14:paraId="6030BDB0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48E9FDAD" w14:textId="5DC9DBF6" w:rsidR="000E2EBC" w:rsidRPr="00ED3882" w:rsidRDefault="0099213E" w:rsidP="00643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53B5AF89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gridSpan w:val="3"/>
          </w:tcPr>
          <w:p w14:paraId="7C1C04DD" w14:textId="7CA32B59" w:rsidR="000E2EBC" w:rsidRPr="00ED3882" w:rsidRDefault="0099213E" w:rsidP="0099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1,400</w:t>
            </w:r>
          </w:p>
        </w:tc>
        <w:tc>
          <w:tcPr>
            <w:tcW w:w="129" w:type="pct"/>
            <w:gridSpan w:val="3"/>
          </w:tcPr>
          <w:p w14:paraId="59F39A47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717289B4" w14:textId="42A66A7A" w:rsidR="000E2EBC" w:rsidRPr="00ED3882" w:rsidRDefault="005F27BE" w:rsidP="0064345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2EBC" w:rsidRPr="00ED3882" w14:paraId="1540A405" w14:textId="77777777" w:rsidTr="009F3BFF">
        <w:trPr>
          <w:tblHeader/>
        </w:trPr>
        <w:tc>
          <w:tcPr>
            <w:tcW w:w="2378" w:type="pct"/>
            <w:vAlign w:val="bottom"/>
          </w:tcPr>
          <w:p w14:paraId="40AEBF2C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588" w:type="pct"/>
          </w:tcPr>
          <w:p w14:paraId="0AE8C012" w14:textId="2F8BA04D" w:rsidR="000E2EBC" w:rsidRPr="00ED3882" w:rsidRDefault="0099213E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</w:t>
            </w:r>
            <w:r w:rsidR="00D90716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28" w:type="pct"/>
          </w:tcPr>
          <w:p w14:paraId="1E1D3826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1FFD9D4" w14:textId="24085173" w:rsidR="000E2EBC" w:rsidRPr="00ED3882" w:rsidRDefault="0099213E" w:rsidP="00643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2F54738E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gridSpan w:val="3"/>
          </w:tcPr>
          <w:p w14:paraId="55E1EABF" w14:textId="29E17024" w:rsidR="000E2EBC" w:rsidRPr="00ED3882" w:rsidRDefault="0099213E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D90716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129" w:type="pct"/>
            <w:gridSpan w:val="3"/>
          </w:tcPr>
          <w:p w14:paraId="56F78B42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71A65610" w14:textId="01C7792C" w:rsidR="000E2EBC" w:rsidRPr="00ED3882" w:rsidRDefault="0099213E" w:rsidP="0064345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2EBC" w:rsidRPr="00ED3882" w14:paraId="71C6109B" w14:textId="77777777" w:rsidTr="009F3BFF">
        <w:trPr>
          <w:tblHeader/>
        </w:trPr>
        <w:tc>
          <w:tcPr>
            <w:tcW w:w="2378" w:type="pct"/>
          </w:tcPr>
          <w:p w14:paraId="6BE0FF33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588" w:type="pct"/>
          </w:tcPr>
          <w:p w14:paraId="31AB27E3" w14:textId="3857EE9A" w:rsidR="000E2EBC" w:rsidRPr="00ED3882" w:rsidRDefault="00D90716" w:rsidP="00F36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99213E">
              <w:rPr>
                <w:rFonts w:ascii="Angsana New" w:hAnsi="Angsana New"/>
                <w:sz w:val="28"/>
                <w:szCs w:val="28"/>
              </w:rPr>
              <w:t>,2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8" w:type="pct"/>
          </w:tcPr>
          <w:p w14:paraId="0E25F9B9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1E9E1E8" w14:textId="6E295D86" w:rsidR="000E2EBC" w:rsidRPr="00ED3882" w:rsidRDefault="0099213E" w:rsidP="00643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648C67DB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gridSpan w:val="3"/>
          </w:tcPr>
          <w:p w14:paraId="79792FF2" w14:textId="7B21364B" w:rsidR="000E2EBC" w:rsidRPr="00ED3882" w:rsidRDefault="00D90716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9" w:type="pct"/>
            <w:gridSpan w:val="3"/>
          </w:tcPr>
          <w:p w14:paraId="39314CA1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33557DC0" w14:textId="58C18871" w:rsidR="000E2EBC" w:rsidRPr="00ED3882" w:rsidRDefault="005F27BE" w:rsidP="0064345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2EBC" w:rsidRPr="00ED3882" w14:paraId="07955247" w14:textId="77777777" w:rsidTr="009F3BFF">
        <w:trPr>
          <w:tblHeader/>
        </w:trPr>
        <w:tc>
          <w:tcPr>
            <w:tcW w:w="2378" w:type="pct"/>
          </w:tcPr>
          <w:p w14:paraId="5677ECB0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8" w:type="pct"/>
          </w:tcPr>
          <w:p w14:paraId="51C008CF" w14:textId="32FF7D99" w:rsidR="000E2EBC" w:rsidRPr="00ED3882" w:rsidRDefault="0099213E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90716">
              <w:rPr>
                <w:rFonts w:ascii="Angsana New" w:hAnsi="Angsana New"/>
                <w:sz w:val="28"/>
                <w:szCs w:val="28"/>
              </w:rPr>
              <w:t>971</w:t>
            </w:r>
          </w:p>
        </w:tc>
        <w:tc>
          <w:tcPr>
            <w:tcW w:w="128" w:type="pct"/>
          </w:tcPr>
          <w:p w14:paraId="4F1EC41E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6A568159" w14:textId="53CB7DED" w:rsidR="000E2EBC" w:rsidRPr="00ED3882" w:rsidRDefault="0099213E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128" w:type="pct"/>
            <w:gridSpan w:val="2"/>
          </w:tcPr>
          <w:p w14:paraId="13AD13FE" w14:textId="77777777" w:rsidR="000E2EBC" w:rsidRPr="00ED3882" w:rsidRDefault="000E2EBC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" w:type="pct"/>
            <w:gridSpan w:val="3"/>
          </w:tcPr>
          <w:p w14:paraId="71E4B6E3" w14:textId="6EE5D8F1" w:rsidR="000E2EBC" w:rsidRPr="00ED3882" w:rsidRDefault="0099213E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  <w:tc>
          <w:tcPr>
            <w:tcW w:w="128" w:type="pct"/>
            <w:gridSpan w:val="3"/>
          </w:tcPr>
          <w:p w14:paraId="6E490478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023D5FEA" w14:textId="34C2DA00" w:rsidR="000E2EBC" w:rsidRPr="00ED3882" w:rsidRDefault="0099213E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(23)</w:t>
            </w:r>
          </w:p>
        </w:tc>
      </w:tr>
      <w:tr w:rsidR="000E2EBC" w:rsidRPr="00ED3882" w14:paraId="1D2893B8" w14:textId="77777777" w:rsidTr="009F3BFF">
        <w:trPr>
          <w:trHeight w:val="137"/>
          <w:tblHeader/>
        </w:trPr>
        <w:tc>
          <w:tcPr>
            <w:tcW w:w="2378" w:type="pct"/>
          </w:tcPr>
          <w:p w14:paraId="06821F1A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88" w:type="pct"/>
          </w:tcPr>
          <w:p w14:paraId="48EFE07B" w14:textId="19AABA7E" w:rsidR="000E2EBC" w:rsidRPr="00ED3882" w:rsidRDefault="0099213E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34,187</w:t>
            </w:r>
          </w:p>
        </w:tc>
        <w:tc>
          <w:tcPr>
            <w:tcW w:w="128" w:type="pct"/>
          </w:tcPr>
          <w:p w14:paraId="3583BA89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1997E347" w14:textId="362D68E9" w:rsidR="000E2EBC" w:rsidRPr="00ED3882" w:rsidRDefault="0099213E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(1,252)</w:t>
            </w:r>
          </w:p>
        </w:tc>
        <w:tc>
          <w:tcPr>
            <w:tcW w:w="128" w:type="pct"/>
            <w:gridSpan w:val="2"/>
          </w:tcPr>
          <w:p w14:paraId="72F6D589" w14:textId="77777777" w:rsidR="000E2EBC" w:rsidRPr="00ED3882" w:rsidRDefault="000E2EBC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" w:type="pct"/>
            <w:gridSpan w:val="3"/>
          </w:tcPr>
          <w:p w14:paraId="026AD233" w14:textId="1FD6465E" w:rsidR="000E2EBC" w:rsidRPr="00ED3882" w:rsidRDefault="0099213E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32,976</w:t>
            </w:r>
          </w:p>
        </w:tc>
        <w:tc>
          <w:tcPr>
            <w:tcW w:w="128" w:type="pct"/>
            <w:gridSpan w:val="3"/>
          </w:tcPr>
          <w:p w14:paraId="570E9185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64F16E7D" w14:textId="5EE39E20" w:rsidR="000E2EBC" w:rsidRPr="00ED3882" w:rsidRDefault="0099213E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</w:tr>
      <w:tr w:rsidR="000E2EBC" w:rsidRPr="00ED3882" w14:paraId="340A4172" w14:textId="77777777" w:rsidTr="009F3BFF">
        <w:trPr>
          <w:trHeight w:val="370"/>
          <w:tblHeader/>
        </w:trPr>
        <w:tc>
          <w:tcPr>
            <w:tcW w:w="2378" w:type="pct"/>
          </w:tcPr>
          <w:p w14:paraId="38B7B94F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B4CDFC4" w14:textId="5ADD5CB8" w:rsidR="000E2EBC" w:rsidRPr="00ED3882" w:rsidRDefault="00D90716" w:rsidP="0099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9213E"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28" w:type="pct"/>
          </w:tcPr>
          <w:p w14:paraId="4F315AC3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3373CEB8" w14:textId="756B433B" w:rsidR="000E2EBC" w:rsidRPr="00ED3882" w:rsidRDefault="0099213E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D9071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D90716">
              <w:rPr>
                <w:rFonts w:ascii="Angsana New" w:hAnsi="Angsana New"/>
                <w:sz w:val="28"/>
                <w:szCs w:val="28"/>
              </w:rPr>
              <w:t>146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" w:type="pct"/>
            <w:gridSpan w:val="2"/>
          </w:tcPr>
          <w:p w14:paraId="7CCE478D" w14:textId="77777777" w:rsidR="000E2EBC" w:rsidRPr="00ED3882" w:rsidRDefault="000E2EBC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bottom w:val="single" w:sz="4" w:space="0" w:color="auto"/>
            </w:tcBorders>
          </w:tcPr>
          <w:p w14:paraId="109BDCD8" w14:textId="2EFB45C4" w:rsidR="000E2EBC" w:rsidRPr="00ED3882" w:rsidRDefault="0099213E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9071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90716">
              <w:rPr>
                <w:rFonts w:ascii="Angsana New" w:hAnsi="Angsana New"/>
                <w:sz w:val="28"/>
                <w:szCs w:val="28"/>
              </w:rPr>
              <w:t>062</w:t>
            </w:r>
          </w:p>
        </w:tc>
        <w:tc>
          <w:tcPr>
            <w:tcW w:w="128" w:type="pct"/>
            <w:gridSpan w:val="3"/>
          </w:tcPr>
          <w:p w14:paraId="4673FE3E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AED7E11" w14:textId="14BEDC3C" w:rsidR="000E2EBC" w:rsidRPr="00ED3882" w:rsidRDefault="0099213E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</w:t>
            </w:r>
            <w:r w:rsidR="00D9071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90716">
              <w:rPr>
                <w:rFonts w:ascii="Angsana New" w:hAnsi="Angsana New"/>
                <w:sz w:val="28"/>
                <w:szCs w:val="28"/>
              </w:rPr>
              <w:t>257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2EBC" w:rsidRPr="00ED3882" w14:paraId="52C084D4" w14:textId="77777777" w:rsidTr="009F3BFF">
        <w:trPr>
          <w:trHeight w:val="370"/>
          <w:tblHeader/>
        </w:trPr>
        <w:tc>
          <w:tcPr>
            <w:tcW w:w="2378" w:type="pct"/>
          </w:tcPr>
          <w:p w14:paraId="087D8237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1F93C9D" w14:textId="71DAEAA8" w:rsidR="000E2EBC" w:rsidRPr="00ED3882" w:rsidRDefault="0099213E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90716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90716">
              <w:rPr>
                <w:rFonts w:ascii="Angsana New" w:hAnsi="Angsana New"/>
                <w:b/>
                <w:bCs/>
                <w:sz w:val="28"/>
                <w:szCs w:val="28"/>
              </w:rPr>
              <w:t>418</w:t>
            </w:r>
          </w:p>
        </w:tc>
        <w:tc>
          <w:tcPr>
            <w:tcW w:w="128" w:type="pct"/>
          </w:tcPr>
          <w:p w14:paraId="61973B8F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D4C5B4" w14:textId="01088CEE" w:rsidR="000E2EBC" w:rsidRPr="00ED3882" w:rsidRDefault="0099213E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</w:t>
            </w:r>
            <w:r w:rsidR="00D90716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90716">
              <w:rPr>
                <w:rFonts w:ascii="Angsana New" w:hAnsi="Angsana New"/>
                <w:b/>
                <w:bCs/>
                <w:sz w:val="28"/>
                <w:szCs w:val="28"/>
              </w:rPr>
              <w:t>435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" w:type="pct"/>
            <w:gridSpan w:val="2"/>
          </w:tcPr>
          <w:p w14:paraId="5AB13B51" w14:textId="77777777" w:rsidR="000E2EBC" w:rsidRPr="00ED3882" w:rsidRDefault="000E2EBC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C3D83B8" w14:textId="7059BB49" w:rsidR="000E2EBC" w:rsidRPr="00ED3882" w:rsidRDefault="0099213E" w:rsidP="00D90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D9071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90716">
              <w:rPr>
                <w:rFonts w:ascii="Angsana New" w:hAnsi="Angsana New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128" w:type="pct"/>
            <w:gridSpan w:val="3"/>
          </w:tcPr>
          <w:p w14:paraId="3EF30CE6" w14:textId="77777777" w:rsidR="000E2EBC" w:rsidRPr="00ED3882" w:rsidRDefault="000E2EBC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D42B258" w14:textId="768B3571" w:rsidR="000E2EBC" w:rsidRPr="00ED3882" w:rsidRDefault="0099213E" w:rsidP="000E2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</w:t>
            </w:r>
            <w:r w:rsidR="00D9071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90716">
              <w:rPr>
                <w:rFonts w:ascii="Angsana New" w:hAnsi="Angsana New"/>
                <w:b/>
                <w:bCs/>
                <w:sz w:val="28"/>
                <w:szCs w:val="28"/>
              </w:rPr>
              <w:t>400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3EB48EF5" w14:textId="77777777" w:rsidR="004E0BBF" w:rsidRPr="00360E91" w:rsidRDefault="004E0BBF" w:rsidP="004E0B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FDD33F5" w14:textId="48182146" w:rsidR="00FB214C" w:rsidRDefault="00FB214C" w:rsidP="00043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39F7">
        <w:rPr>
          <w:rFonts w:asciiTheme="majorBidi" w:hAnsiTheme="majorBidi" w:cstheme="majorBidi" w:hint="cs"/>
          <w:sz w:val="30"/>
          <w:szCs w:val="30"/>
          <w:cs/>
        </w:rPr>
        <w:t>ณ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/>
          <w:sz w:val="30"/>
          <w:szCs w:val="30"/>
        </w:rPr>
        <w:t>3</w:t>
      </w:r>
      <w:r w:rsidR="00E26D10" w:rsidRPr="000439F7">
        <w:rPr>
          <w:rFonts w:asciiTheme="majorBidi" w:hAnsiTheme="majorBidi" w:cstheme="majorBidi" w:hint="cs"/>
          <w:sz w:val="30"/>
          <w:szCs w:val="30"/>
        </w:rPr>
        <w:t>0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5F4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846C84" w:rsidRPr="000439F7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/>
          <w:sz w:val="30"/>
          <w:szCs w:val="30"/>
        </w:rPr>
        <w:t>256</w:t>
      </w:r>
      <w:r w:rsidR="00256B10">
        <w:rPr>
          <w:rFonts w:asciiTheme="majorBidi" w:hAnsiTheme="majorBidi" w:cstheme="majorBidi"/>
          <w:sz w:val="30"/>
          <w:szCs w:val="30"/>
        </w:rPr>
        <w:t>2</w:t>
      </w:r>
      <w:r w:rsidR="000E786B">
        <w:rPr>
          <w:rFonts w:asciiTheme="majorBidi" w:hAnsiTheme="majorBidi" w:cstheme="majorBidi" w:hint="cs"/>
          <w:sz w:val="30"/>
          <w:szCs w:val="30"/>
          <w:cs/>
        </w:rPr>
        <w:t xml:space="preserve"> ที่ดิน อาคารและ</w:t>
      </w:r>
      <w:r w:rsidR="0052145B">
        <w:rPr>
          <w:rFonts w:asciiTheme="majorBidi" w:hAnsiTheme="majorBidi" w:cstheme="majorBidi" w:hint="cs"/>
          <w:sz w:val="30"/>
          <w:szCs w:val="30"/>
          <w:cs/>
        </w:rPr>
        <w:t>อุปกรณ์</w:t>
      </w:r>
      <w:r w:rsidR="000A5192" w:rsidRPr="000439F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0A5192" w:rsidRPr="000439F7">
        <w:rPr>
          <w:rFonts w:asciiTheme="majorBidi" w:hAnsiTheme="majorBidi" w:cstheme="majorBidi" w:hint="cs"/>
          <w:sz w:val="30"/>
          <w:szCs w:val="30"/>
          <w:cs/>
        </w:rPr>
        <w:t xml:space="preserve">มูลค่าสุทธิตามบัญชีจำนวน </w:t>
      </w:r>
      <w:r w:rsidR="005C2B96">
        <w:rPr>
          <w:rFonts w:asciiTheme="majorBidi" w:hAnsiTheme="majorBidi" w:cstheme="majorBidi"/>
          <w:sz w:val="30"/>
          <w:szCs w:val="30"/>
        </w:rPr>
        <w:t>1,136.33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833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7239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F833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723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247310" w:rsidRPr="000A519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D4C30" w:rsidRPr="003D4C30">
        <w:rPr>
          <w:rFonts w:asciiTheme="majorBidi" w:hAnsiTheme="majorBidi" w:cstheme="majorBidi" w:hint="cs"/>
          <w:i/>
          <w:iCs/>
          <w:sz w:val="30"/>
          <w:szCs w:val="30"/>
        </w:rPr>
        <w:t>1</w:t>
      </w:r>
      <w:r w:rsidR="000A5192" w:rsidRPr="000A519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10BD9">
        <w:rPr>
          <w:rFonts w:asciiTheme="majorBidi" w:hAnsiTheme="majorBidi" w:cstheme="majorBidi"/>
          <w:i/>
          <w:iCs/>
          <w:sz w:val="30"/>
          <w:szCs w:val="30"/>
        </w:rPr>
        <w:t xml:space="preserve"> 952.96</w:t>
      </w:r>
      <w:r w:rsidR="00210BD9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47310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0A5192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44DE1">
        <w:rPr>
          <w:rFonts w:asciiTheme="majorBidi" w:hAnsiTheme="majorBidi" w:cstheme="majorBidi" w:hint="cs"/>
          <w:sz w:val="30"/>
          <w:szCs w:val="30"/>
          <w:cs/>
        </w:rPr>
        <w:t>ไปค้ำ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ประกันวงเงินสินเชื่อ</w:t>
      </w:r>
      <w:r w:rsidR="006223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วงเงินเบิกเกินบัญชี</w:t>
      </w:r>
      <w:r w:rsidR="00210BD9">
        <w:rPr>
          <w:rFonts w:asciiTheme="majorBidi" w:hAnsiTheme="majorBidi" w:cstheme="majorBidi"/>
          <w:sz w:val="30"/>
          <w:szCs w:val="30"/>
        </w:rPr>
        <w:t xml:space="preserve"> 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และวงเงินกู้ยืมของกลุ่ม</w:t>
      </w:r>
      <w:r w:rsidR="000A5192">
        <w:rPr>
          <w:rFonts w:asciiTheme="majorBidi" w:hAnsiTheme="majorBidi" w:cstheme="majorBidi" w:hint="cs"/>
          <w:sz w:val="30"/>
          <w:szCs w:val="30"/>
          <w:cs/>
        </w:rPr>
        <w:t>บริษัทกับ</w:t>
      </w:r>
      <w:r w:rsidR="00622355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="00247310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="00685487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</w:p>
    <w:p w14:paraId="541F0782" w14:textId="27A13985" w:rsidR="00E00287" w:rsidRDefault="00E00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41C37D8E" w14:textId="77777777" w:rsidR="00C35AE2" w:rsidRPr="00EC233D" w:rsidRDefault="00C35AE2" w:rsidP="00C35AE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C233D">
        <w:rPr>
          <w:rFonts w:ascii="Angsana New" w:hAnsi="Angsana New"/>
          <w:bCs/>
          <w:sz w:val="30"/>
          <w:szCs w:val="30"/>
          <w:cs/>
        </w:rPr>
        <w:lastRenderedPageBreak/>
        <w:t>ค่าความนิยมและสินทรัพย์ไม่มีตัวตน</w:t>
      </w:r>
    </w:p>
    <w:p w14:paraId="03B49751" w14:textId="77777777" w:rsidR="00C35AE2" w:rsidRPr="004D424B" w:rsidRDefault="00C35AE2" w:rsidP="00C35A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CDB2E14" w14:textId="7A1B9311" w:rsidR="00C35AE2" w:rsidRPr="004D424B" w:rsidRDefault="00C35AE2" w:rsidP="00C35A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D424B">
        <w:rPr>
          <w:rFonts w:ascii="Angsana New" w:hAnsi="Angsana New"/>
          <w:b/>
          <w:sz w:val="30"/>
          <w:szCs w:val="30"/>
          <w:cs/>
        </w:rPr>
        <w:t xml:space="preserve">เมื่อวันที่ </w:t>
      </w:r>
      <w:r w:rsidRPr="00603DFE">
        <w:rPr>
          <w:rFonts w:ascii="Angsana New" w:hAnsi="Angsana New"/>
          <w:bCs/>
          <w:sz w:val="30"/>
          <w:szCs w:val="30"/>
        </w:rPr>
        <w:t>5</w:t>
      </w:r>
      <w:r w:rsidRPr="004D424B">
        <w:rPr>
          <w:rFonts w:ascii="Angsana New" w:hAnsi="Angsana New"/>
          <w:b/>
          <w:sz w:val="30"/>
          <w:szCs w:val="30"/>
        </w:rPr>
        <w:t xml:space="preserve"> </w:t>
      </w:r>
      <w:r w:rsidRPr="004D424B">
        <w:rPr>
          <w:rFonts w:ascii="Angsana New" w:hAnsi="Angsana New"/>
          <w:b/>
          <w:sz w:val="30"/>
          <w:szCs w:val="30"/>
          <w:cs/>
        </w:rPr>
        <w:t xml:space="preserve">กรกฎาคม </w:t>
      </w:r>
      <w:r w:rsidRPr="00603DFE">
        <w:rPr>
          <w:rFonts w:ascii="Angsana New" w:hAnsi="Angsana New"/>
          <w:bCs/>
          <w:sz w:val="30"/>
          <w:szCs w:val="30"/>
        </w:rPr>
        <w:t>2562</w:t>
      </w:r>
      <w:r w:rsidRPr="004D424B">
        <w:rPr>
          <w:rFonts w:ascii="Angsana New" w:hAnsi="Angsana New"/>
          <w:b/>
          <w:sz w:val="30"/>
          <w:szCs w:val="30"/>
        </w:rPr>
        <w:t xml:space="preserve"> </w:t>
      </w:r>
      <w:r w:rsidRPr="004D424B">
        <w:rPr>
          <w:rFonts w:ascii="Angsana New" w:hAnsi="Angsana New"/>
          <w:b/>
          <w:sz w:val="30"/>
          <w:szCs w:val="30"/>
          <w:cs/>
        </w:rPr>
        <w:t>ที่ประชุมวิสามัญผู้ถือหุ้นบริษัท วรปภา จำกัด</w:t>
      </w:r>
      <w:r w:rsidR="002C034F">
        <w:rPr>
          <w:rFonts w:ascii="Angsana New" w:hAnsi="Angsana New" w:hint="cs"/>
          <w:b/>
          <w:sz w:val="30"/>
          <w:szCs w:val="30"/>
          <w:cs/>
        </w:rPr>
        <w:t xml:space="preserve"> ซึ่งเป็นบริษัทย่อย</w:t>
      </w:r>
      <w:r w:rsidRPr="004D424B">
        <w:rPr>
          <w:rFonts w:ascii="Angsana New" w:hAnsi="Angsana New"/>
          <w:b/>
          <w:sz w:val="30"/>
          <w:szCs w:val="30"/>
          <w:cs/>
        </w:rPr>
        <w:t xml:space="preserve">ได้อนุมัติให้ยื่นหนังสือเพื่อแสดงความประสงค์ที่จะไม่ต่อสัญญาจัดตั้งสถานีบริการ </w:t>
      </w:r>
      <w:r w:rsidRPr="00603DFE">
        <w:rPr>
          <w:rFonts w:ascii="Angsana New" w:hAnsi="Angsana New"/>
          <w:bCs/>
          <w:sz w:val="30"/>
          <w:szCs w:val="30"/>
        </w:rPr>
        <w:t>NGV</w:t>
      </w:r>
      <w:r w:rsidRPr="004D424B">
        <w:rPr>
          <w:rFonts w:ascii="Angsana New" w:hAnsi="Angsana New"/>
          <w:b/>
          <w:sz w:val="30"/>
          <w:szCs w:val="30"/>
        </w:rPr>
        <w:t xml:space="preserve"> </w:t>
      </w:r>
      <w:r w:rsidRPr="004D424B">
        <w:rPr>
          <w:rFonts w:ascii="Angsana New" w:hAnsi="Angsana New"/>
          <w:b/>
          <w:sz w:val="30"/>
          <w:szCs w:val="30"/>
          <w:cs/>
        </w:rPr>
        <w:t xml:space="preserve">แก่บริษัทแห่งหนึ่ง โดยสัญญาจัดตั้งสถานีบริการฉบับปัจจุบันจะสิ้นสุดในเดือนมีนาคม </w:t>
      </w:r>
      <w:r w:rsidRPr="00603DFE">
        <w:rPr>
          <w:rFonts w:ascii="Angsana New" w:hAnsi="Angsana New"/>
          <w:bCs/>
          <w:sz w:val="30"/>
          <w:szCs w:val="30"/>
        </w:rPr>
        <w:t>2563</w:t>
      </w:r>
      <w:r w:rsidRPr="004D424B">
        <w:rPr>
          <w:rFonts w:ascii="Angsana New" w:hAnsi="Angsana New"/>
          <w:b/>
          <w:sz w:val="30"/>
          <w:szCs w:val="30"/>
        </w:rPr>
        <w:t xml:space="preserve"> </w:t>
      </w:r>
      <w:r w:rsidRPr="004D424B">
        <w:rPr>
          <w:rFonts w:ascii="Angsana New" w:hAnsi="Angsana New"/>
          <w:b/>
          <w:sz w:val="30"/>
          <w:szCs w:val="30"/>
          <w:cs/>
        </w:rPr>
        <w:t xml:space="preserve">กลุ่มบริษัทจึงบันทึกผลขาดทุนจากการด้อยค่าค่าความนิยมและสินทรัพย์ไม่มีตัวตนในงบกำไรขาดทุนรวมในไตรมาสที่ </w:t>
      </w:r>
      <w:r w:rsidRPr="00603DFE">
        <w:rPr>
          <w:rFonts w:ascii="Angsana New" w:hAnsi="Angsana New"/>
          <w:bCs/>
          <w:sz w:val="30"/>
          <w:szCs w:val="30"/>
        </w:rPr>
        <w:t>3</w:t>
      </w:r>
      <w:r w:rsidRPr="004D424B">
        <w:rPr>
          <w:rFonts w:ascii="Angsana New" w:hAnsi="Angsana New"/>
          <w:b/>
          <w:sz w:val="30"/>
          <w:szCs w:val="30"/>
        </w:rPr>
        <w:t xml:space="preserve"> </w:t>
      </w:r>
      <w:r w:rsidRPr="004D424B">
        <w:rPr>
          <w:rFonts w:ascii="Angsana New" w:hAnsi="Angsana New"/>
          <w:b/>
          <w:sz w:val="30"/>
          <w:szCs w:val="30"/>
          <w:cs/>
        </w:rPr>
        <w:t xml:space="preserve">ของปี </w:t>
      </w:r>
      <w:r w:rsidRPr="00603DFE">
        <w:rPr>
          <w:rFonts w:ascii="Angsana New" w:hAnsi="Angsana New"/>
          <w:bCs/>
          <w:sz w:val="30"/>
          <w:szCs w:val="30"/>
        </w:rPr>
        <w:t>2562</w:t>
      </w:r>
      <w:r w:rsidRPr="004D424B">
        <w:rPr>
          <w:rFonts w:ascii="Angsana New" w:hAnsi="Angsana New"/>
          <w:b/>
          <w:sz w:val="30"/>
          <w:szCs w:val="30"/>
        </w:rPr>
        <w:t xml:space="preserve"> </w:t>
      </w:r>
      <w:r w:rsidRPr="004D424B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0F7204" w:rsidRPr="00603DFE">
        <w:rPr>
          <w:rFonts w:ascii="Angsana New" w:hAnsi="Angsana New"/>
          <w:bCs/>
          <w:sz w:val="30"/>
          <w:szCs w:val="30"/>
        </w:rPr>
        <w:t>1.40</w:t>
      </w:r>
      <w:r w:rsidRPr="009E70ED">
        <w:rPr>
          <w:rFonts w:ascii="Angsana New" w:hAnsi="Angsana New"/>
          <w:b/>
          <w:sz w:val="30"/>
          <w:szCs w:val="30"/>
        </w:rPr>
        <w:t xml:space="preserve"> </w:t>
      </w:r>
      <w:r w:rsidRPr="009E70ED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0F7204" w:rsidRPr="00603DFE">
        <w:rPr>
          <w:rFonts w:ascii="Angsana New" w:hAnsi="Angsana New"/>
          <w:bCs/>
          <w:sz w:val="30"/>
          <w:szCs w:val="30"/>
        </w:rPr>
        <w:t>4.99</w:t>
      </w:r>
      <w:r w:rsidRPr="004D424B">
        <w:rPr>
          <w:rFonts w:ascii="Angsana New" w:hAnsi="Angsana New"/>
          <w:b/>
          <w:sz w:val="30"/>
          <w:szCs w:val="30"/>
        </w:rPr>
        <w:t xml:space="preserve"> </w:t>
      </w:r>
      <w:r w:rsidRPr="004D424B">
        <w:rPr>
          <w:rFonts w:ascii="Angsana New" w:hAnsi="Angsana New"/>
          <w:b/>
          <w:sz w:val="30"/>
          <w:szCs w:val="30"/>
          <w:cs/>
        </w:rPr>
        <w:t>ล้านบาทตามลำดับ</w:t>
      </w:r>
    </w:p>
    <w:p w14:paraId="7B169069" w14:textId="77777777" w:rsidR="00C35AE2" w:rsidRDefault="00C35AE2" w:rsidP="00C35A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56FE755" w14:textId="22BF382F" w:rsidR="00AA05C4" w:rsidRDefault="0094006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14:paraId="710A914D" w14:textId="77777777" w:rsidR="00AA05C4" w:rsidRPr="00C35AE2" w:rsidRDefault="00AA05C4" w:rsidP="00AA05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D75269E" w14:textId="1F87A131" w:rsidR="00827E57" w:rsidRDefault="00D54C0F" w:rsidP="00D54C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54C0F">
        <w:rPr>
          <w:rFonts w:ascii="Angsana New" w:hAnsi="Angsana New"/>
          <w:b/>
          <w:sz w:val="30"/>
          <w:szCs w:val="30"/>
          <w:cs/>
        </w:rPr>
        <w:t xml:space="preserve">เมื่อวันที่ </w:t>
      </w:r>
      <w:r w:rsidR="003D4C30" w:rsidRPr="00267970">
        <w:rPr>
          <w:rFonts w:ascii="Angsana New" w:hAnsi="Angsana New"/>
          <w:bCs/>
          <w:sz w:val="30"/>
          <w:szCs w:val="30"/>
        </w:rPr>
        <w:t>28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มิถุนายน </w:t>
      </w:r>
      <w:r w:rsidR="003D4C30" w:rsidRPr="00267970">
        <w:rPr>
          <w:rFonts w:ascii="Angsana New" w:hAnsi="Angsana New"/>
          <w:bCs/>
          <w:sz w:val="30"/>
          <w:szCs w:val="30"/>
        </w:rPr>
        <w:t>2562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บริษัทได้ทำสัญญากู้ยืมเงินกับสถาบันการเงินในประเทศแห่งหนึ่งเพื่อใช้ในการชำระคืนเงินกู้</w:t>
      </w:r>
      <w:r w:rsidR="000537B4">
        <w:rPr>
          <w:rFonts w:ascii="Angsana New" w:hAnsi="Angsana New" w:hint="cs"/>
          <w:b/>
          <w:sz w:val="30"/>
          <w:szCs w:val="30"/>
          <w:cs/>
        </w:rPr>
        <w:t>ยืม</w:t>
      </w:r>
      <w:r w:rsidRPr="00D54C0F">
        <w:rPr>
          <w:rFonts w:ascii="Angsana New" w:hAnsi="Angsana New"/>
          <w:b/>
          <w:sz w:val="30"/>
          <w:szCs w:val="30"/>
          <w:cs/>
        </w:rPr>
        <w:t>ระยะสั้น</w:t>
      </w:r>
      <w:r w:rsidR="000537B4">
        <w:rPr>
          <w:rFonts w:ascii="Angsana New" w:hAnsi="Angsana New" w:hint="cs"/>
          <w:b/>
          <w:sz w:val="30"/>
          <w:szCs w:val="30"/>
          <w:cs/>
        </w:rPr>
        <w:t>จากสถาบันการเงินแห่งเดียวกันเป็นจำนวน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</w:t>
      </w:r>
      <w:r w:rsidR="003D4C30" w:rsidRPr="00267970">
        <w:rPr>
          <w:rFonts w:ascii="Angsana New" w:hAnsi="Angsana New"/>
          <w:bCs/>
          <w:sz w:val="30"/>
          <w:szCs w:val="30"/>
        </w:rPr>
        <w:t>400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ล้านบาท โดย</w:t>
      </w:r>
      <w:r w:rsidR="000537B4">
        <w:rPr>
          <w:rFonts w:ascii="Angsana New" w:hAnsi="Angsana New" w:hint="cs"/>
          <w:b/>
          <w:sz w:val="30"/>
          <w:szCs w:val="30"/>
          <w:cs/>
        </w:rPr>
        <w:t>เงินกู้ยืมระยะยาวดังกล่าว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มีอัตราดอกเบี้ยเท่ากับ </w:t>
      </w:r>
      <w:r w:rsidRPr="00267970">
        <w:rPr>
          <w:rFonts w:ascii="Angsana New" w:hAnsi="Angsana New"/>
          <w:bCs/>
          <w:sz w:val="30"/>
          <w:szCs w:val="30"/>
        </w:rPr>
        <w:t>MLR</w:t>
      </w:r>
      <w:r w:rsidR="003D4C30">
        <w:rPr>
          <w:rFonts w:ascii="Angsana New" w:hAnsi="Angsana New"/>
          <w:b/>
          <w:sz w:val="30"/>
          <w:szCs w:val="30"/>
          <w:cs/>
        </w:rPr>
        <w:t xml:space="preserve"> </w:t>
      </w:r>
      <w:r w:rsidRPr="00D54C0F">
        <w:rPr>
          <w:rFonts w:ascii="Angsana New" w:hAnsi="Angsana New"/>
          <w:b/>
          <w:sz w:val="30"/>
          <w:szCs w:val="30"/>
          <w:cs/>
        </w:rPr>
        <w:t>หักส่วนเพิ่ม เงินกู้นี้จะชำระคืน</w:t>
      </w:r>
      <w:r w:rsidR="004457E8">
        <w:rPr>
          <w:rFonts w:ascii="Angsana New" w:hAnsi="Angsana New" w:hint="cs"/>
          <w:b/>
          <w:sz w:val="30"/>
          <w:szCs w:val="30"/>
          <w:cs/>
        </w:rPr>
        <w:t>ทั้งหมด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ภายใน </w:t>
      </w:r>
      <w:r w:rsidR="003D4C30" w:rsidRPr="00267970">
        <w:rPr>
          <w:rFonts w:ascii="Angsana New" w:hAnsi="Angsana New"/>
          <w:bCs/>
          <w:sz w:val="30"/>
          <w:szCs w:val="30"/>
        </w:rPr>
        <w:t>6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ปีหรือไม่เกินวันที่ </w:t>
      </w:r>
      <w:r w:rsidR="003D4C30" w:rsidRPr="00267970">
        <w:rPr>
          <w:rFonts w:ascii="Angsana New" w:hAnsi="Angsana New"/>
          <w:bCs/>
          <w:sz w:val="30"/>
          <w:szCs w:val="30"/>
        </w:rPr>
        <w:t>30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มิถุนายน </w:t>
      </w:r>
      <w:r w:rsidR="003D4C30" w:rsidRPr="00267970">
        <w:rPr>
          <w:rFonts w:ascii="Angsana New" w:hAnsi="Angsana New"/>
          <w:bCs/>
          <w:sz w:val="30"/>
          <w:szCs w:val="30"/>
        </w:rPr>
        <w:t>2568</w:t>
      </w:r>
      <w:r w:rsidRPr="00D54C0F">
        <w:rPr>
          <w:rFonts w:ascii="Angsana New" w:hAnsi="Angsana New"/>
          <w:b/>
          <w:sz w:val="30"/>
          <w:szCs w:val="30"/>
          <w:cs/>
        </w:rPr>
        <w:t xml:space="preserve"> (แล้วแต่ระยะเวลาใดจะถึงก่อน) เงินกู้ยืมนี้จะชำระคืนเมื่อครบกำหนดชำระคืน</w:t>
      </w:r>
      <w:r w:rsidR="004457E8">
        <w:rPr>
          <w:rFonts w:ascii="Angsana New" w:hAnsi="Angsana New" w:hint="cs"/>
          <w:b/>
          <w:sz w:val="30"/>
          <w:szCs w:val="30"/>
          <w:cs/>
        </w:rPr>
        <w:t xml:space="preserve">ในแต่ละเดือน </w:t>
      </w:r>
      <w:r w:rsidRPr="00D54C0F">
        <w:rPr>
          <w:rFonts w:ascii="Angsana New" w:hAnsi="Angsana New"/>
          <w:b/>
          <w:sz w:val="30"/>
          <w:szCs w:val="30"/>
          <w:cs/>
        </w:rPr>
        <w:t>พร้อมทั้งค้ำประกันโดยการ</w:t>
      </w:r>
      <w:r w:rsidR="00685487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D54C0F">
        <w:rPr>
          <w:rFonts w:ascii="Angsana New" w:hAnsi="Angsana New"/>
          <w:b/>
          <w:sz w:val="30"/>
          <w:szCs w:val="30"/>
          <w:cs/>
        </w:rPr>
        <w:t>จดทะเบียนจำนองที่ดินพร้อมสิ่งปลูกสร้างอื่น ๆ และเครื่องจักรของบริษัทย่อย</w:t>
      </w:r>
      <w:r w:rsidR="00827E57">
        <w:rPr>
          <w:rFonts w:ascii="Angsana New" w:hAnsi="Angsana New"/>
          <w:b/>
          <w:sz w:val="30"/>
          <w:szCs w:val="30"/>
        </w:rPr>
        <w:t xml:space="preserve"> </w:t>
      </w:r>
      <w:r w:rsidR="00827E57">
        <w:rPr>
          <w:rFonts w:ascii="Angsana New" w:hAnsi="Angsana New" w:hint="cs"/>
          <w:b/>
          <w:sz w:val="30"/>
          <w:szCs w:val="30"/>
          <w:cs/>
        </w:rPr>
        <w:t>โดยบริษัทจะต้องปฏิบัติตามเงื่อนไขที่ระบุไว้ในสัญญากู้ยืมเงิน รวมทั้งรักษาอัตราส่วนทางการเงินบางประการ</w:t>
      </w:r>
    </w:p>
    <w:p w14:paraId="313FA92C" w14:textId="173874A8" w:rsidR="007C1D99" w:rsidRPr="00301F56" w:rsidRDefault="007C1D99" w:rsidP="00D54C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79686E1C" w14:textId="77777777" w:rsidR="00891F9C" w:rsidRPr="0092022D" w:rsidRDefault="00891F9C" w:rsidP="00891F9C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2022D">
        <w:rPr>
          <w:rFonts w:ascii="Angsana New" w:hAnsi="Angsana New" w:hint="cs"/>
          <w:i/>
          <w:iCs/>
          <w:spacing w:val="-4"/>
          <w:sz w:val="30"/>
          <w:szCs w:val="30"/>
          <w:cs/>
        </w:rPr>
        <w:t>วงเงินสินเชื่อ</w:t>
      </w:r>
    </w:p>
    <w:p w14:paraId="36550E73" w14:textId="77777777" w:rsidR="00891F9C" w:rsidRPr="00C35AE2" w:rsidRDefault="00891F9C" w:rsidP="00BC0242">
      <w:pPr>
        <w:autoSpaceDE w:val="0"/>
        <w:autoSpaceDN w:val="0"/>
        <w:spacing w:line="240" w:lineRule="auto"/>
        <w:ind w:left="450" w:firstLine="576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818295E" w14:textId="17F49A00" w:rsidR="00891F9C" w:rsidRDefault="00891F9C" w:rsidP="00891F9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233A8F">
        <w:rPr>
          <w:rFonts w:ascii="Angsana New" w:hAnsi="Angsana New"/>
          <w:spacing w:val="-4"/>
          <w:sz w:val="30"/>
          <w:szCs w:val="30"/>
        </w:rPr>
        <w:t>30</w:t>
      </w:r>
      <w:r w:rsidR="003D4C3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E7B61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233A8F">
        <w:rPr>
          <w:rFonts w:ascii="Angsana New" w:hAnsi="Angsana New"/>
          <w:spacing w:val="-4"/>
          <w:sz w:val="30"/>
          <w:szCs w:val="30"/>
          <w:cs/>
        </w:rPr>
        <w:t>ยน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กลุ่มบริษัทมีวงเงินสินเชื่อที่ยังไม่ได้เบิกใช้เป็น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3D4C3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3A80">
        <w:rPr>
          <w:rFonts w:ascii="Angsana New" w:hAnsi="Angsana New"/>
          <w:spacing w:val="-4"/>
          <w:sz w:val="30"/>
          <w:szCs w:val="30"/>
        </w:rPr>
        <w:t>2,323.70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3D4C3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256</w:t>
      </w:r>
      <w:r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/>
          <w:i/>
          <w:iCs/>
          <w:spacing w:val="-4"/>
          <w:sz w:val="30"/>
          <w:szCs w:val="30"/>
        </w:rPr>
        <w:t>1,</w:t>
      </w:r>
      <w:r w:rsidR="00102777">
        <w:rPr>
          <w:rFonts w:ascii="Angsana New" w:hAnsi="Angsana New"/>
          <w:i/>
          <w:iCs/>
          <w:spacing w:val="-4"/>
          <w:sz w:val="30"/>
          <w:szCs w:val="30"/>
        </w:rPr>
        <w:t>626</w:t>
      </w:r>
      <w:r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102777">
        <w:rPr>
          <w:rFonts w:ascii="Angsana New" w:hAnsi="Angsana New"/>
          <w:i/>
          <w:iCs/>
          <w:spacing w:val="-4"/>
          <w:sz w:val="30"/>
          <w:szCs w:val="30"/>
        </w:rPr>
        <w:t>02</w:t>
      </w:r>
      <w:r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14:paraId="51F7E1F3" w14:textId="77777777" w:rsidR="00C41679" w:rsidRPr="007C1D99" w:rsidRDefault="00C41679" w:rsidP="00891F9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bookmarkEnd w:id="1"/>
    <w:p w14:paraId="2DA40936" w14:textId="28F52705" w:rsidR="00626AEE" w:rsidRPr="007B3351" w:rsidRDefault="002D4EF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B3351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373D0B">
        <w:rPr>
          <w:rFonts w:ascii="Angsana New" w:hAnsi="Angsana New"/>
          <w:bCs/>
          <w:sz w:val="30"/>
          <w:szCs w:val="30"/>
        </w:rPr>
        <w:tab/>
      </w:r>
    </w:p>
    <w:p w14:paraId="09021F9B" w14:textId="77777777" w:rsidR="00C70F92" w:rsidRPr="007C1D99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1833F9F" w14:textId="77777777" w:rsidR="007B3351" w:rsidRPr="00BA3B87" w:rsidRDefault="007B3351" w:rsidP="007B335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3D9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973D9F">
        <w:rPr>
          <w:rFonts w:ascii="Angsana New" w:hAnsi="Angsana New" w:hint="cs"/>
          <w:spacing w:val="-2"/>
          <w:sz w:val="30"/>
          <w:szCs w:val="30"/>
          <w:cs/>
        </w:rPr>
        <w:t xml:space="preserve">มี </w:t>
      </w:r>
      <w:r>
        <w:rPr>
          <w:rFonts w:ascii="Angsana New" w:hAnsi="Angsana New"/>
          <w:spacing w:val="-2"/>
          <w:sz w:val="30"/>
          <w:szCs w:val="30"/>
        </w:rPr>
        <w:t>4</w:t>
      </w:r>
      <w:r w:rsidR="003D4C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73D9F">
        <w:rPr>
          <w:rFonts w:ascii="Angsana New" w:hAnsi="Angsana New" w:hint="cs"/>
          <w:spacing w:val="-2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หน่วยงานที่</w:t>
      </w:r>
      <w:r>
        <w:rPr>
          <w:rFonts w:ascii="Angsana New" w:hAnsi="Angsana New" w:hint="cs"/>
          <w:spacing w:val="-2"/>
          <w:sz w:val="30"/>
          <w:szCs w:val="30"/>
          <w:cs/>
        </w:rPr>
        <w:t>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>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32C8717" w14:textId="77AE0951" w:rsidR="005C5F3D" w:rsidRDefault="005C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E47260B" w14:textId="77777777" w:rsidR="007B3351" w:rsidRDefault="007B3351" w:rsidP="007B3351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>ส่วนงานธุรกิจที่สำคัญของกลุ่มบริษัท มีดังนี้</w:t>
      </w:r>
    </w:p>
    <w:p w14:paraId="7A8B3FAC" w14:textId="77777777" w:rsidR="008473B7" w:rsidRPr="00C35AE2" w:rsidRDefault="00847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290"/>
      </w:tblGrid>
      <w:tr w:rsidR="007B3351" w:rsidRPr="003E7685" w14:paraId="4FC29A54" w14:textId="77777777" w:rsidTr="00C5692C">
        <w:trPr>
          <w:cantSplit/>
          <w:trHeight w:val="1910"/>
        </w:trPr>
        <w:tc>
          <w:tcPr>
            <w:tcW w:w="1980" w:type="dxa"/>
          </w:tcPr>
          <w:p w14:paraId="4B1694DB" w14:textId="77777777" w:rsidR="007B3351" w:rsidRPr="003E7685" w:rsidRDefault="007B3351" w:rsidP="00CC402C">
            <w:pPr>
              <w:pStyle w:val="headingitalic"/>
              <w:spacing w:after="0" w:line="240" w:lineRule="atLeast"/>
              <w:jc w:val="both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E7685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3E7685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  <w:r w:rsidR="003D4C30" w:rsidRPr="003E7685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7290" w:type="dxa"/>
            <w:vAlign w:val="bottom"/>
          </w:tcPr>
          <w:p w14:paraId="3C597AA3" w14:textId="77777777" w:rsidR="007B3351" w:rsidRPr="003E7685" w:rsidRDefault="007B3351" w:rsidP="00CC402C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E7685">
              <w:rPr>
                <w:rFonts w:ascii="Angsana New" w:hAnsi="Angsana New"/>
                <w:b/>
                <w:sz w:val="30"/>
                <w:szCs w:val="30"/>
                <w:cs/>
              </w:rPr>
              <w:t>ธุรกิจที่เกี่ยวเนื่องก</w:t>
            </w:r>
            <w:r w:rsidRPr="003E7685">
              <w:rPr>
                <w:rFonts w:ascii="Angsana New" w:hAnsi="Angsana New" w:hint="cs"/>
                <w:b/>
                <w:sz w:val="30"/>
                <w:szCs w:val="30"/>
                <w:cs/>
              </w:rPr>
              <w:t>ับผลิตภั</w:t>
            </w:r>
            <w:r w:rsidRPr="003E7685">
              <w:rPr>
                <w:rFonts w:ascii="Angsana New" w:hAnsi="Angsana New"/>
                <w:b/>
                <w:sz w:val="30"/>
                <w:szCs w:val="30"/>
                <w:cs/>
              </w:rPr>
              <w:t>ณฑ์</w:t>
            </w:r>
            <w:r w:rsidRPr="003E7685">
              <w:rPr>
                <w:rFonts w:ascii="Angsana New" w:hAnsi="Angsana New" w:hint="cs"/>
                <w:b/>
                <w:sz w:val="30"/>
                <w:szCs w:val="30"/>
                <w:cs/>
              </w:rPr>
              <w:t>ก๊าซธรรมชาติ</w:t>
            </w:r>
            <w:r w:rsidR="003D4C30" w:rsidRPr="003E7685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E7685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3E768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768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ธุรกิจการค้าก๊าซทางสถานีบริการก๊าซธรรมชาติสำหรับยานยนต์ </w:t>
            </w:r>
            <w:r w:rsidRPr="003E7685">
              <w:rPr>
                <w:rFonts w:ascii="Angsana New" w:hAnsi="Angsana New"/>
                <w:sz w:val="30"/>
                <w:szCs w:val="30"/>
              </w:rPr>
              <w:t>(NGV)</w:t>
            </w:r>
            <w:r w:rsidRPr="003E76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E768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ธุรกิจก๊าซธรรมชาติอัดสำหรับอุตสาหกรรม </w:t>
            </w:r>
            <w:r w:rsidRPr="003E7685"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Pr="003E7685">
              <w:rPr>
                <w:rFonts w:ascii="Angsana New" w:hAnsi="Angsana New"/>
                <w:sz w:val="30"/>
                <w:szCs w:val="30"/>
              </w:rPr>
              <w:t>iCNG</w:t>
            </w:r>
            <w:proofErr w:type="spellEnd"/>
            <w:r w:rsidRPr="003E7685">
              <w:rPr>
                <w:rFonts w:ascii="Angsana New" w:hAnsi="Angsana New"/>
                <w:sz w:val="30"/>
                <w:szCs w:val="30"/>
              </w:rPr>
              <w:t>)</w:t>
            </w:r>
            <w:r w:rsidRPr="003E76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E768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ธุรกิจบริการปรับปรุงคุณภาพก๊าซธรรมชาติ </w:t>
            </w:r>
            <w:r w:rsidRPr="003E7685">
              <w:rPr>
                <w:rFonts w:ascii="Angsana New" w:hAnsi="Angsana New"/>
                <w:sz w:val="30"/>
                <w:szCs w:val="30"/>
              </w:rPr>
              <w:t>(PMS)</w:t>
            </w:r>
            <w:r w:rsidRPr="003E76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E768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ธุรกิจขนส่งก๊าซธรรมชาติ </w:t>
            </w:r>
            <w:r w:rsidRPr="003E7685">
              <w:rPr>
                <w:rFonts w:ascii="Angsana New" w:hAnsi="Angsana New"/>
                <w:sz w:val="30"/>
                <w:szCs w:val="30"/>
              </w:rPr>
              <w:t>(TPL)</w:t>
            </w:r>
            <w:r w:rsidRPr="003E7685">
              <w:rPr>
                <w:rFonts w:ascii="Angsana New" w:hAnsi="Angsana New" w:hint="cs"/>
                <w:sz w:val="30"/>
                <w:szCs w:val="30"/>
                <w:cs/>
              </w:rPr>
              <w:t xml:space="preserve"> ธุรกิจออกแบบ ผลิต ติดตั้ง รับเหมาและซ่อมบำรุงอุปกรณ์สถานีก๊าซธรรมชาติ </w:t>
            </w:r>
            <w:r w:rsidRPr="003E7685">
              <w:rPr>
                <w:rFonts w:ascii="Angsana New" w:hAnsi="Angsana New"/>
                <w:sz w:val="30"/>
                <w:szCs w:val="30"/>
              </w:rPr>
              <w:t>(EPC)</w:t>
            </w:r>
            <w:r w:rsidRPr="003E7685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7B3351" w:rsidRPr="003E7685" w14:paraId="73287C78" w14:textId="77777777" w:rsidTr="00C5692C">
        <w:trPr>
          <w:cantSplit/>
          <w:trHeight w:val="893"/>
        </w:trPr>
        <w:tc>
          <w:tcPr>
            <w:tcW w:w="1980" w:type="dxa"/>
          </w:tcPr>
          <w:p w14:paraId="77A75D8E" w14:textId="77777777" w:rsidR="007B3351" w:rsidRPr="003E7685" w:rsidRDefault="007B3351" w:rsidP="00CC402C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E7685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3E7685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290" w:type="dxa"/>
          </w:tcPr>
          <w:p w14:paraId="6ABD1701" w14:textId="77777777" w:rsidR="007B3351" w:rsidRPr="003E7685" w:rsidRDefault="007B3351" w:rsidP="00CC402C">
            <w:pPr>
              <w:pStyle w:val="headingitalic"/>
              <w:spacing w:after="0" w:line="240" w:lineRule="atLeast"/>
              <w:jc w:val="thaiDistribute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E7685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</w:t>
            </w:r>
            <w:r w:rsidRPr="003E7685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การจำหน่ายรถยนต์</w:t>
            </w:r>
            <w:r w:rsidR="003D4C30" w:rsidRPr="003E7685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3E7685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อะไหล่รถยนต์ และรถโดยสารปรับอากาศใช้เชื้อเพลิงก๊าซธรรมชาติ</w:t>
            </w:r>
            <w:r w:rsidR="003D4C30" w:rsidRPr="003E7685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3E7685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รวมถึงการให้บริการซ่อมแซมและบำรุงรักษารถยนต์และรถโดยสาร</w:t>
            </w:r>
          </w:p>
        </w:tc>
      </w:tr>
      <w:tr w:rsidR="007B3351" w:rsidRPr="003E7685" w14:paraId="71747D75" w14:textId="77777777" w:rsidTr="00C5692C">
        <w:trPr>
          <w:cantSplit/>
          <w:trHeight w:val="340"/>
        </w:trPr>
        <w:tc>
          <w:tcPr>
            <w:tcW w:w="1980" w:type="dxa"/>
          </w:tcPr>
          <w:p w14:paraId="733BF224" w14:textId="77777777" w:rsidR="007B3351" w:rsidRPr="003E7685" w:rsidRDefault="007B3351" w:rsidP="00CC402C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E7685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3E7685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290" w:type="dxa"/>
            <w:vAlign w:val="bottom"/>
          </w:tcPr>
          <w:p w14:paraId="5DC5344E" w14:textId="77777777" w:rsidR="007B3351" w:rsidRPr="003E7685" w:rsidRDefault="007B3351" w:rsidP="00CC402C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E7685">
              <w:rPr>
                <w:rFonts w:ascii="Angsana New" w:hAnsi="Angsana New"/>
                <w:b/>
                <w:sz w:val="30"/>
                <w:szCs w:val="30"/>
                <w:cs/>
              </w:rPr>
              <w:t>ธุรกิจ</w:t>
            </w:r>
            <w:r w:rsidRPr="003E7685">
              <w:rPr>
                <w:rFonts w:ascii="Angsana New" w:hAnsi="Angsana New" w:hint="cs"/>
                <w:b/>
                <w:sz w:val="30"/>
                <w:szCs w:val="30"/>
                <w:cs/>
              </w:rPr>
              <w:t>พลังงานหมุนเวียน</w:t>
            </w:r>
            <w:r w:rsidR="003D4C30" w:rsidRPr="003E7685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E7685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3E768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7685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ธุรกิจโรงไฟฟ้าพลังงานแสงอาทิตย์</w:t>
            </w:r>
          </w:p>
        </w:tc>
      </w:tr>
      <w:tr w:rsidR="007B3351" w:rsidRPr="003E7685" w14:paraId="0F733397" w14:textId="77777777" w:rsidTr="00C5692C">
        <w:trPr>
          <w:cantSplit/>
          <w:trHeight w:val="340"/>
        </w:trPr>
        <w:tc>
          <w:tcPr>
            <w:tcW w:w="1980" w:type="dxa"/>
          </w:tcPr>
          <w:p w14:paraId="1CFDEBA4" w14:textId="77777777" w:rsidR="007B3351" w:rsidRPr="003E7685" w:rsidRDefault="007B3351" w:rsidP="006F1792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E7685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3E7685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290" w:type="dxa"/>
            <w:vAlign w:val="bottom"/>
          </w:tcPr>
          <w:p w14:paraId="5445A90D" w14:textId="77777777" w:rsidR="007B3351" w:rsidRPr="003E7685" w:rsidRDefault="007B3351" w:rsidP="006F1792">
            <w:pPr>
              <w:pStyle w:val="BodyText"/>
              <w:spacing w:after="100" w:afterAutospacing="1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E7685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ธุรกิจอื่น ๆ ได้แก่ ธุรกิจค้าก๊าซคาร์บอนไดออกไซด์ น้ำมันเครื่องและน้ำมันหล่อลื่น ธุรกิจร้านสะดวกซื้อ ธุรกิจให้บริการขนส่ง รับฝากและกระจายสินค้าทางบก และธุรกิจส่งออกกระจก</w:t>
            </w:r>
          </w:p>
        </w:tc>
      </w:tr>
    </w:tbl>
    <w:p w14:paraId="518ECF7E" w14:textId="77777777" w:rsidR="007B3351" w:rsidRPr="00A00D09" w:rsidRDefault="007B3351" w:rsidP="006F1792">
      <w:pPr>
        <w:spacing w:line="240" w:lineRule="auto"/>
        <w:ind w:left="540"/>
        <w:jc w:val="thaiDistribute"/>
        <w:rPr>
          <w:rFonts w:ascii="Angsana New" w:hAnsi="Angsana New"/>
        </w:rPr>
      </w:pPr>
    </w:p>
    <w:p w14:paraId="6EBAF1FB" w14:textId="11AFE344" w:rsidR="007B3351" w:rsidRPr="00BA3B87" w:rsidRDefault="007B3351" w:rsidP="007B3351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cs/>
          <w:lang w:val="en-US" w:bidi="th-TH"/>
        </w:rPr>
      </w:pPr>
      <w:r w:rsidRPr="00B430C3">
        <w:rPr>
          <w:rFonts w:ascii="Angsana New" w:hAnsi="Angsana New"/>
          <w:bCs w:val="0"/>
          <w:i w:val="0"/>
          <w:iCs w:val="0"/>
          <w:spacing w:val="-2"/>
          <w:sz w:val="30"/>
          <w:szCs w:val="30"/>
          <w:cs/>
          <w:lang w:val="en-US" w:bidi="th-TH"/>
        </w:rPr>
        <w:t>ข้อมูลตามส่วนงานใช้สำหรับการประเมินผลการดำเนินงานและจัดสรรทรัพยากรสำหรับผู้บริหาร กลุ่มบริษัทประเมิน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 xml:space="preserve">ความสามารถในการดำเนินงานจากกำไรก่อนดอกเบี้ย ภาษีเงินได้ ค่าเสื่อมราคาและค่าตัดจำหน่าย 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>(EBITDA)</w:t>
      </w:r>
    </w:p>
    <w:p w14:paraId="14E228E4" w14:textId="77777777" w:rsidR="00BA3B87" w:rsidRPr="00D03D3B" w:rsidRDefault="00BA3B87" w:rsidP="00D03D3B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lang w:val="en-US" w:bidi="th-TH"/>
        </w:rPr>
        <w:sectPr w:rsidR="00BA3B87" w:rsidRPr="00D03D3B" w:rsidSect="00A5139C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</w:p>
    <w:p w14:paraId="43476C4C" w14:textId="471EEDBE" w:rsidR="000A0584" w:rsidRDefault="000A0584" w:rsidP="000A05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ลูกค้ารายใหญ่</w:t>
      </w:r>
    </w:p>
    <w:p w14:paraId="261285AA" w14:textId="77777777" w:rsidR="000A0584" w:rsidRPr="00743ABF" w:rsidRDefault="000A0584" w:rsidP="000A05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p w14:paraId="2F9E8D5F" w14:textId="08D4452A" w:rsidR="000A0584" w:rsidRPr="00A42E55" w:rsidRDefault="000A0584" w:rsidP="000A05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F74A44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B35BA1" w:rsidRPr="00F74A44">
        <w:rPr>
          <w:rFonts w:ascii="Angsana New" w:hAnsi="Angsana New" w:hint="cs"/>
          <w:sz w:val="30"/>
          <w:szCs w:val="30"/>
          <w:cs/>
        </w:rPr>
        <w:t>ร</w:t>
      </w:r>
      <w:r w:rsidRPr="00F74A44">
        <w:rPr>
          <w:rFonts w:ascii="Angsana New" w:hAnsi="Angsana New" w:hint="cs"/>
          <w:sz w:val="30"/>
          <w:szCs w:val="30"/>
          <w:cs/>
        </w:rPr>
        <w:t>าย</w:t>
      </w:r>
      <w:r w:rsidR="00B35BA1" w:rsidRPr="00F74A44">
        <w:rPr>
          <w:rFonts w:ascii="Angsana New" w:hAnsi="Angsana New" w:hint="cs"/>
          <w:sz w:val="30"/>
          <w:szCs w:val="30"/>
          <w:cs/>
        </w:rPr>
        <w:t>ใหญ่</w:t>
      </w:r>
      <w:r w:rsidRPr="00F74A44">
        <w:rPr>
          <w:rFonts w:ascii="Angsana New" w:hAnsi="Angsana New" w:hint="cs"/>
          <w:sz w:val="30"/>
          <w:szCs w:val="30"/>
          <w:cs/>
        </w:rPr>
        <w:t>จากส่วนงาน</w:t>
      </w:r>
      <w:r w:rsidRPr="00F74A44">
        <w:rPr>
          <w:rFonts w:ascii="Angsana New" w:hAnsi="Angsana New"/>
          <w:sz w:val="30"/>
          <w:szCs w:val="30"/>
          <w:cs/>
        </w:rPr>
        <w:t xml:space="preserve">ที่ </w:t>
      </w:r>
      <w:r w:rsidRPr="00F74A44">
        <w:rPr>
          <w:rFonts w:ascii="Angsana New" w:hAnsi="Angsana New"/>
          <w:sz w:val="30"/>
          <w:szCs w:val="30"/>
        </w:rPr>
        <w:t>1</w:t>
      </w:r>
      <w:r w:rsidRPr="00F74A44">
        <w:rPr>
          <w:rFonts w:ascii="Angsana New" w:hAnsi="Angsana New"/>
          <w:sz w:val="30"/>
          <w:szCs w:val="30"/>
          <w:cs/>
        </w:rPr>
        <w:t xml:space="preserve"> </w:t>
      </w:r>
      <w:r w:rsidRPr="00F74A44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0A6875" w:rsidRPr="00F74A44">
        <w:rPr>
          <w:rFonts w:ascii="Angsana New" w:hAnsi="Angsana New"/>
          <w:sz w:val="30"/>
          <w:szCs w:val="30"/>
          <w:cs/>
        </w:rPr>
        <w:t>สำหรับงวดสามเดือนและเก้าเดือนสิ้นสุดวันที่ 30 กันยายน</w:t>
      </w:r>
      <w:r w:rsidRPr="00F74A44">
        <w:rPr>
          <w:rFonts w:ascii="Angsana New" w:hAnsi="Angsana New" w:hint="cs"/>
          <w:sz w:val="30"/>
          <w:szCs w:val="30"/>
          <w:cs/>
        </w:rPr>
        <w:t xml:space="preserve">เป็นจำนวนประมาณ </w:t>
      </w:r>
      <w:r w:rsidR="008958E9" w:rsidRPr="00F74A44">
        <w:rPr>
          <w:rFonts w:ascii="Angsana New" w:hAnsi="Angsana New"/>
          <w:sz w:val="30"/>
          <w:szCs w:val="30"/>
        </w:rPr>
        <w:t xml:space="preserve">158.94 </w:t>
      </w:r>
      <w:r w:rsidR="008958E9" w:rsidRPr="00F74A4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41D3F" w:rsidRPr="00F74A44">
        <w:rPr>
          <w:rFonts w:ascii="Angsana New" w:hAnsi="Angsana New"/>
          <w:sz w:val="30"/>
          <w:szCs w:val="30"/>
        </w:rPr>
        <w:t>444.73</w:t>
      </w:r>
      <w:r w:rsidRPr="00F74A44">
        <w:rPr>
          <w:rFonts w:ascii="Angsana New" w:hAnsi="Angsana New"/>
          <w:sz w:val="30"/>
          <w:szCs w:val="30"/>
          <w:cs/>
        </w:rPr>
        <w:t xml:space="preserve"> </w:t>
      </w:r>
      <w:r w:rsidRPr="00F74A44">
        <w:rPr>
          <w:rFonts w:ascii="Angsana New" w:hAnsi="Angsana New" w:hint="cs"/>
          <w:sz w:val="30"/>
          <w:szCs w:val="30"/>
          <w:cs/>
        </w:rPr>
        <w:t>ล้านบาท</w:t>
      </w:r>
      <w:r w:rsidR="00795CA7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5725D7">
        <w:rPr>
          <w:rFonts w:ascii="Angsana New" w:hAnsi="Angsana New"/>
          <w:spacing w:val="4"/>
          <w:sz w:val="30"/>
          <w:szCs w:val="30"/>
        </w:rPr>
        <w:t xml:space="preserve">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Pr="00A42E55">
        <w:rPr>
          <w:rFonts w:ascii="Angsana New" w:hAnsi="Angsana New"/>
          <w:i/>
          <w:iCs/>
          <w:spacing w:val="4"/>
          <w:sz w:val="30"/>
          <w:szCs w:val="30"/>
        </w:rPr>
        <w:t>6</w:t>
      </w:r>
      <w:r w:rsidR="003D4C30" w:rsidRPr="003D4C30">
        <w:rPr>
          <w:rFonts w:ascii="Angsana New" w:hAnsi="Angsana New" w:hint="cs"/>
          <w:i/>
          <w:iCs/>
          <w:spacing w:val="4"/>
          <w:sz w:val="30"/>
          <w:szCs w:val="30"/>
        </w:rPr>
        <w:t>1</w:t>
      </w:r>
      <w:r w:rsidRPr="00A42E55">
        <w:rPr>
          <w:rFonts w:ascii="Angsana New" w:hAnsi="Angsana New"/>
          <w:i/>
          <w:iCs/>
          <w:spacing w:val="4"/>
          <w:sz w:val="30"/>
          <w:szCs w:val="30"/>
        </w:rPr>
        <w:t>:</w:t>
      </w:r>
      <w:r w:rsidR="008958E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="008958E9">
        <w:rPr>
          <w:rFonts w:ascii="Angsana New" w:hAnsi="Angsana New"/>
          <w:i/>
          <w:iCs/>
          <w:spacing w:val="4"/>
          <w:sz w:val="30"/>
          <w:szCs w:val="30"/>
        </w:rPr>
        <w:t xml:space="preserve">171.46 </w:t>
      </w:r>
      <w:r w:rsidR="008958E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และ </w:t>
      </w:r>
      <w:r w:rsidR="008958E9">
        <w:rPr>
          <w:rFonts w:ascii="Angsana New" w:hAnsi="Angsana New"/>
          <w:i/>
          <w:iCs/>
          <w:spacing w:val="4"/>
          <w:sz w:val="30"/>
          <w:szCs w:val="30"/>
        </w:rPr>
        <w:t>473</w:t>
      </w:r>
      <w:r w:rsidR="003905F7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8958E9">
        <w:rPr>
          <w:rFonts w:ascii="Angsana New" w:hAnsi="Angsana New"/>
          <w:i/>
          <w:iCs/>
          <w:spacing w:val="4"/>
          <w:sz w:val="30"/>
          <w:szCs w:val="30"/>
        </w:rPr>
        <w:t>96</w:t>
      </w:r>
      <w:r w:rsidR="003905F7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</w:t>
      </w:r>
      <w:r w:rsidR="00795CA7">
        <w:rPr>
          <w:rFonts w:ascii="Angsana New" w:hAnsi="Angsana New" w:hint="cs"/>
          <w:i/>
          <w:iCs/>
          <w:spacing w:val="4"/>
          <w:sz w:val="30"/>
          <w:szCs w:val="30"/>
          <w:cs/>
        </w:rPr>
        <w:t>ตามลำดับ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)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จากรายได้รวมของกลุ่มบริษัท</w:t>
      </w:r>
    </w:p>
    <w:p w14:paraId="70A23B58" w14:textId="77777777" w:rsidR="004269F3" w:rsidRPr="00743ABF" w:rsidRDefault="004269F3" w:rsidP="00044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ACB83E6" w14:textId="77777777" w:rsidR="00044DE9" w:rsidRDefault="00044DE9" w:rsidP="00BF3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1F71">
        <w:rPr>
          <w:rFonts w:ascii="Angsana New" w:hAnsi="Angsana New"/>
          <w:sz w:val="30"/>
          <w:szCs w:val="30"/>
          <w:cs/>
        </w:rPr>
        <w:t>ข้อมูลทางการเงินจำแนกตามกลุ่มธุรกิจสำหรับงวดสามเดือน</w:t>
      </w:r>
      <w:r w:rsidR="00D13348">
        <w:rPr>
          <w:rFonts w:ascii="Angsana New" w:hAnsi="Angsana New" w:hint="cs"/>
          <w:sz w:val="30"/>
          <w:szCs w:val="30"/>
          <w:cs/>
        </w:rPr>
        <w:t>และ</w:t>
      </w:r>
      <w:r w:rsidR="00CF51E6">
        <w:rPr>
          <w:rFonts w:ascii="Angsana New" w:hAnsi="Angsana New" w:hint="cs"/>
          <w:sz w:val="30"/>
          <w:szCs w:val="30"/>
          <w:cs/>
        </w:rPr>
        <w:t>เก้า</w:t>
      </w:r>
      <w:r w:rsidR="00D13348">
        <w:rPr>
          <w:rFonts w:ascii="Angsana New" w:hAnsi="Angsana New" w:hint="cs"/>
          <w:sz w:val="30"/>
          <w:szCs w:val="30"/>
          <w:cs/>
        </w:rPr>
        <w:t>เดือน</w:t>
      </w:r>
      <w:r w:rsidRPr="00491F7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91F71">
        <w:rPr>
          <w:rFonts w:ascii="Angsana New" w:hAnsi="Angsana New"/>
          <w:sz w:val="30"/>
          <w:szCs w:val="30"/>
        </w:rPr>
        <w:t>3</w:t>
      </w:r>
      <w:r w:rsidR="00D13348">
        <w:rPr>
          <w:rFonts w:ascii="Angsana New" w:hAnsi="Angsana New"/>
          <w:sz w:val="30"/>
          <w:szCs w:val="30"/>
        </w:rPr>
        <w:t>0</w:t>
      </w:r>
      <w:r w:rsidR="00D13348">
        <w:rPr>
          <w:rFonts w:ascii="Angsana New" w:hAnsi="Angsana New" w:hint="cs"/>
          <w:sz w:val="30"/>
          <w:szCs w:val="30"/>
          <w:cs/>
        </w:rPr>
        <w:t xml:space="preserve"> </w:t>
      </w:r>
      <w:r w:rsidR="00CF51E6">
        <w:rPr>
          <w:rFonts w:ascii="Angsana New" w:hAnsi="Angsana New" w:hint="cs"/>
          <w:sz w:val="30"/>
          <w:szCs w:val="30"/>
          <w:cs/>
        </w:rPr>
        <w:t>กันยา</w:t>
      </w:r>
      <w:r w:rsidR="00D13348">
        <w:rPr>
          <w:rFonts w:ascii="Angsana New" w:hAnsi="Angsana New" w:hint="cs"/>
          <w:sz w:val="30"/>
          <w:szCs w:val="30"/>
          <w:cs/>
        </w:rPr>
        <w:t>ยน</w:t>
      </w:r>
      <w:r w:rsidRPr="00491F71">
        <w:rPr>
          <w:rFonts w:ascii="Angsana New" w:hAnsi="Angsana New"/>
          <w:sz w:val="30"/>
          <w:szCs w:val="30"/>
          <w:cs/>
        </w:rPr>
        <w:t xml:space="preserve"> มีดังนี้</w:t>
      </w:r>
      <w:r w:rsidR="00CC402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C8FDBCF" w14:textId="77777777" w:rsidR="00BF36BF" w:rsidRPr="00743ABF" w:rsidRDefault="00BF36BF" w:rsidP="00BF3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FF0000"/>
          <w:sz w:val="20"/>
          <w:szCs w:val="20"/>
        </w:rPr>
      </w:pPr>
    </w:p>
    <w:tbl>
      <w:tblPr>
        <w:tblW w:w="143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350"/>
        <w:gridCol w:w="270"/>
        <w:gridCol w:w="1350"/>
        <w:gridCol w:w="270"/>
        <w:gridCol w:w="1350"/>
        <w:gridCol w:w="272"/>
        <w:gridCol w:w="1258"/>
        <w:gridCol w:w="268"/>
        <w:gridCol w:w="1352"/>
        <w:gridCol w:w="268"/>
        <w:gridCol w:w="1352"/>
      </w:tblGrid>
      <w:tr w:rsidR="00BF36BF" w:rsidRPr="00E16C44" w14:paraId="1FB60B83" w14:textId="77777777" w:rsidTr="0066499D">
        <w:trPr>
          <w:trHeight w:val="225"/>
        </w:trPr>
        <w:tc>
          <w:tcPr>
            <w:tcW w:w="3330" w:type="dxa"/>
            <w:noWrap/>
          </w:tcPr>
          <w:p w14:paraId="05F05218" w14:textId="77777777"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6F8A178A" w14:textId="77777777" w:rsidR="00BF36BF" w:rsidRPr="002E73A9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งวดสามเดือน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 xml:space="preserve">30 </w:t>
            </w:r>
            <w:r w:rsidR="00CF51E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กันยา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ยน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BF36BF" w:rsidRPr="00E16C44" w14:paraId="41A5EDDF" w14:textId="77777777" w:rsidTr="0066499D">
        <w:trPr>
          <w:trHeight w:val="225"/>
        </w:trPr>
        <w:tc>
          <w:tcPr>
            <w:tcW w:w="3330" w:type="dxa"/>
            <w:noWrap/>
          </w:tcPr>
          <w:p w14:paraId="25E4562A" w14:textId="77777777"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43CA5E3A" w14:textId="77777777"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458DB029" w14:textId="77777777"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7ABED9C" w14:textId="77777777"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49C755E9" w14:textId="77777777"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7F37961F" w14:textId="77777777" w:rsidR="00BF36BF" w:rsidRPr="00FD291E" w:rsidRDefault="00BF36BF" w:rsidP="0066499D">
            <w:pPr>
              <w:tabs>
                <w:tab w:val="clear" w:pos="4451"/>
                <w:tab w:val="left" w:pos="10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1287123C" w14:textId="77777777"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2D33BB8" w14:textId="77777777"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D29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5CA6FD53" w14:textId="77777777"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14:paraId="0D51402F" w14:textId="77777777"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D29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0117F530" w14:textId="77777777"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14:paraId="0F25E910" w14:textId="77777777"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29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3C6ACE40" w14:textId="77777777"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14:paraId="68773E82" w14:textId="77777777" w:rsidR="00BF36BF" w:rsidRPr="00FD291E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29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BF36BF" w:rsidRPr="00E16C44" w14:paraId="48656DD4" w14:textId="77777777" w:rsidTr="0066499D">
        <w:trPr>
          <w:trHeight w:val="225"/>
        </w:trPr>
        <w:tc>
          <w:tcPr>
            <w:tcW w:w="3330" w:type="dxa"/>
            <w:noWrap/>
          </w:tcPr>
          <w:p w14:paraId="15A36C64" w14:textId="77777777"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3981ECC7" w14:textId="77777777" w:rsidR="00BF36BF" w:rsidRPr="00E16C44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BF36BF" w:rsidRPr="00E16C44" w14:paraId="45A7AD17" w14:textId="77777777" w:rsidTr="0066499D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14:paraId="76332831" w14:textId="77777777"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399D943" w14:textId="01726A02" w:rsidR="00BF36BF" w:rsidRPr="00E16C44" w:rsidRDefault="00B21FD8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446,017</w:t>
            </w:r>
          </w:p>
        </w:tc>
        <w:tc>
          <w:tcPr>
            <w:tcW w:w="270" w:type="dxa"/>
          </w:tcPr>
          <w:p w14:paraId="6030A3BF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506D05F" w14:textId="198D4681" w:rsidR="00BF36BF" w:rsidRPr="00E16C44" w:rsidRDefault="00B21FD8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155,410</w:t>
            </w:r>
          </w:p>
        </w:tc>
        <w:tc>
          <w:tcPr>
            <w:tcW w:w="270" w:type="dxa"/>
          </w:tcPr>
          <w:p w14:paraId="31749B43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752F81" w14:textId="5ECD9847" w:rsidR="00BF36BF" w:rsidRPr="00E16C44" w:rsidRDefault="00B21FD8" w:rsidP="0066499D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14,210</w:t>
            </w:r>
          </w:p>
        </w:tc>
        <w:tc>
          <w:tcPr>
            <w:tcW w:w="270" w:type="dxa"/>
          </w:tcPr>
          <w:p w14:paraId="67AC63B8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7A6D59" w14:textId="6E251060" w:rsidR="00BF36BF" w:rsidRPr="00E16C44" w:rsidRDefault="00B21FD8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39,029</w:t>
            </w:r>
          </w:p>
        </w:tc>
        <w:tc>
          <w:tcPr>
            <w:tcW w:w="272" w:type="dxa"/>
          </w:tcPr>
          <w:p w14:paraId="02C1D191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14:paraId="6091602C" w14:textId="57CFCF94" w:rsidR="00BF36BF" w:rsidRPr="00E16C44" w:rsidRDefault="00B21FD8" w:rsidP="0066499D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654,666</w:t>
            </w:r>
          </w:p>
        </w:tc>
        <w:tc>
          <w:tcPr>
            <w:tcW w:w="268" w:type="dxa"/>
          </w:tcPr>
          <w:p w14:paraId="4423502D" w14:textId="77777777"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19C7B72D" w14:textId="1F482AE0" w:rsidR="00BF36BF" w:rsidRPr="00E16C44" w:rsidRDefault="00B21FD8" w:rsidP="00A57BAD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DCAF13F" w14:textId="77777777"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0D95C4B3" w14:textId="6259279F" w:rsidR="00BF36BF" w:rsidRPr="00E16C44" w:rsidRDefault="00B21FD8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654,666</w:t>
            </w:r>
          </w:p>
        </w:tc>
      </w:tr>
      <w:tr w:rsidR="005D5759" w:rsidRPr="00D022DD" w14:paraId="24900A04" w14:textId="77777777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14:paraId="4CA82FAF" w14:textId="77777777" w:rsidR="005D5759" w:rsidRPr="00D022DD" w:rsidRDefault="005D5759" w:rsidP="005D575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3A2EBA" w14:textId="07357F8C" w:rsidR="005D5759" w:rsidRPr="008179CA" w:rsidRDefault="005D5759" w:rsidP="005D5759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8,096</w:t>
            </w:r>
          </w:p>
        </w:tc>
        <w:tc>
          <w:tcPr>
            <w:tcW w:w="270" w:type="dxa"/>
          </w:tcPr>
          <w:p w14:paraId="321F93D3" w14:textId="77777777" w:rsidR="005D5759" w:rsidRPr="008179CA" w:rsidRDefault="005D5759" w:rsidP="005D575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76E20B" w14:textId="512CEF3F" w:rsidR="005D5759" w:rsidRPr="008179CA" w:rsidRDefault="005D5759" w:rsidP="005D5759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270" w:type="dxa"/>
          </w:tcPr>
          <w:p w14:paraId="6BCA720C" w14:textId="77777777" w:rsidR="005D5759" w:rsidRPr="008179CA" w:rsidRDefault="005D5759" w:rsidP="005D575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861D16" w14:textId="552CA2CA" w:rsidR="005D5759" w:rsidRPr="00D03632" w:rsidRDefault="005D5759" w:rsidP="005D5759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16BB92" w14:textId="77777777" w:rsidR="005D5759" w:rsidRPr="008179CA" w:rsidRDefault="005D5759" w:rsidP="005D575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269D11" w14:textId="0B24A223" w:rsidR="005D5759" w:rsidRPr="008179CA" w:rsidRDefault="005D5759" w:rsidP="005D5759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17,13</w:t>
            </w:r>
            <w:r w:rsidR="00DB27C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2" w:type="dxa"/>
          </w:tcPr>
          <w:p w14:paraId="5F646486" w14:textId="77777777" w:rsidR="005D5759" w:rsidRPr="008179CA" w:rsidRDefault="005D5759" w:rsidP="005D5759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971503B" w14:textId="70ECF2F7" w:rsidR="005D5759" w:rsidRPr="008179CA" w:rsidRDefault="005D5759" w:rsidP="005D5759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25,324</w:t>
            </w:r>
          </w:p>
        </w:tc>
        <w:tc>
          <w:tcPr>
            <w:tcW w:w="268" w:type="dxa"/>
          </w:tcPr>
          <w:p w14:paraId="7B1FC251" w14:textId="77777777" w:rsidR="005D5759" w:rsidRPr="008179CA" w:rsidRDefault="005D5759" w:rsidP="005D5759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C6EAA4B" w14:textId="287AA212" w:rsidR="005D5759" w:rsidRPr="008179CA" w:rsidRDefault="005D5759" w:rsidP="005D5759">
            <w:pPr>
              <w:tabs>
                <w:tab w:val="left" w:pos="116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(25,324)</w:t>
            </w:r>
          </w:p>
        </w:tc>
        <w:tc>
          <w:tcPr>
            <w:tcW w:w="268" w:type="dxa"/>
          </w:tcPr>
          <w:p w14:paraId="0C87C54F" w14:textId="77777777" w:rsidR="005D5759" w:rsidRPr="008179CA" w:rsidRDefault="005D5759" w:rsidP="005D5759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FA914CE" w14:textId="1151E8B7" w:rsidR="005D5759" w:rsidRPr="008179CA" w:rsidRDefault="005D5759" w:rsidP="005D5759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F36BF" w:rsidRPr="00D022DD" w14:paraId="237BE599" w14:textId="77777777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14:paraId="44DCF380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764A3E" w14:textId="73DA4156" w:rsidR="00BF36BF" w:rsidRPr="008179CA" w:rsidRDefault="00B21FD8" w:rsidP="0066499D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454,113</w:t>
            </w:r>
          </w:p>
        </w:tc>
        <w:tc>
          <w:tcPr>
            <w:tcW w:w="270" w:type="dxa"/>
          </w:tcPr>
          <w:p w14:paraId="340B1713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80F2C5" w14:textId="2D39BF7A" w:rsidR="00BF36BF" w:rsidRPr="008179CA" w:rsidRDefault="00B21FD8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155,504</w:t>
            </w:r>
          </w:p>
        </w:tc>
        <w:tc>
          <w:tcPr>
            <w:tcW w:w="270" w:type="dxa"/>
          </w:tcPr>
          <w:p w14:paraId="75EE3240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0AB46A" w14:textId="7FCE4451" w:rsidR="00BF36BF" w:rsidRPr="008179CA" w:rsidRDefault="00B21FD8" w:rsidP="0066499D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14,2</w:t>
            </w:r>
            <w:r w:rsidR="005D5759">
              <w:rPr>
                <w:rFonts w:asciiTheme="majorBidi" w:hAnsiTheme="majorBidi" w:cstheme="majorBidi"/>
                <w:bCs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0BB82765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CBFBD9" w14:textId="42F0D056" w:rsidR="00BF36BF" w:rsidRPr="008179CA" w:rsidRDefault="00B21FD8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56,16</w:t>
            </w:r>
            <w:r w:rsidR="00DB27C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2" w:type="dxa"/>
          </w:tcPr>
          <w:p w14:paraId="56898979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56BD865" w14:textId="45B21B5A" w:rsidR="00BF36BF" w:rsidRPr="008179CA" w:rsidRDefault="00B21FD8" w:rsidP="0066499D">
            <w:pPr>
              <w:tabs>
                <w:tab w:val="clear" w:pos="907"/>
                <w:tab w:val="left" w:pos="792"/>
                <w:tab w:val="decimal" w:pos="109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679,990</w:t>
            </w:r>
          </w:p>
        </w:tc>
        <w:tc>
          <w:tcPr>
            <w:tcW w:w="268" w:type="dxa"/>
          </w:tcPr>
          <w:p w14:paraId="45599B0B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199DD4AF" w14:textId="63215D2B" w:rsidR="00BF36BF" w:rsidRPr="008179CA" w:rsidRDefault="00B21FD8" w:rsidP="0066499D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(25,324)</w:t>
            </w:r>
          </w:p>
        </w:tc>
        <w:tc>
          <w:tcPr>
            <w:tcW w:w="268" w:type="dxa"/>
          </w:tcPr>
          <w:p w14:paraId="56F4EF53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D8E345F" w14:textId="08A8B282" w:rsidR="00BF36BF" w:rsidRPr="008179CA" w:rsidRDefault="00B21FD8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654,666</w:t>
            </w:r>
          </w:p>
        </w:tc>
      </w:tr>
      <w:tr w:rsidR="00BF36BF" w:rsidRPr="00D022DD" w14:paraId="1499F5EA" w14:textId="77777777" w:rsidTr="0066499D">
        <w:trPr>
          <w:trHeight w:val="332"/>
        </w:trPr>
        <w:tc>
          <w:tcPr>
            <w:tcW w:w="3330" w:type="dxa"/>
            <w:vAlign w:val="bottom"/>
            <w:hideMark/>
          </w:tcPr>
          <w:p w14:paraId="6323E430" w14:textId="77777777" w:rsidR="00BF36BF" w:rsidRPr="00D022DD" w:rsidRDefault="00BF36BF" w:rsidP="0066499D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2F5FBD2" w14:textId="25A239BA" w:rsidR="00BF36BF" w:rsidRPr="0013487F" w:rsidRDefault="00B21FD8" w:rsidP="0066499D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3487F">
              <w:rPr>
                <w:rFonts w:asciiTheme="majorBidi" w:hAnsiTheme="majorBidi" w:cstheme="majorBidi"/>
                <w:bCs/>
                <w:sz w:val="24"/>
                <w:szCs w:val="24"/>
              </w:rPr>
              <w:t>(377,776)</w:t>
            </w:r>
          </w:p>
        </w:tc>
        <w:tc>
          <w:tcPr>
            <w:tcW w:w="270" w:type="dxa"/>
          </w:tcPr>
          <w:p w14:paraId="61CAA731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67CDF0A" w14:textId="14383827" w:rsidR="00BF36BF" w:rsidRPr="008179CA" w:rsidRDefault="00B21FD8" w:rsidP="0066499D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(152,754)</w:t>
            </w:r>
          </w:p>
        </w:tc>
        <w:tc>
          <w:tcPr>
            <w:tcW w:w="270" w:type="dxa"/>
          </w:tcPr>
          <w:p w14:paraId="6F854D1C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7EC1A23" w14:textId="06020D25" w:rsidR="00BF36BF" w:rsidRPr="008179CA" w:rsidRDefault="00B21FD8" w:rsidP="0066499D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(5,535)</w:t>
            </w:r>
          </w:p>
        </w:tc>
        <w:tc>
          <w:tcPr>
            <w:tcW w:w="270" w:type="dxa"/>
          </w:tcPr>
          <w:p w14:paraId="67B3B15D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A83844" w14:textId="481E725C" w:rsidR="00BF36BF" w:rsidRPr="008179CA" w:rsidRDefault="00B21FD8" w:rsidP="0066499D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(52,089)</w:t>
            </w:r>
          </w:p>
        </w:tc>
        <w:tc>
          <w:tcPr>
            <w:tcW w:w="272" w:type="dxa"/>
          </w:tcPr>
          <w:p w14:paraId="17836FBB" w14:textId="77777777"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2862297C" w14:textId="156B6416" w:rsidR="00BF36BF" w:rsidRPr="008179CA" w:rsidRDefault="00B21FD8" w:rsidP="0066499D">
            <w:pPr>
              <w:tabs>
                <w:tab w:val="clear" w:pos="680"/>
                <w:tab w:val="clear" w:pos="907"/>
                <w:tab w:val="left" w:pos="702"/>
                <w:tab w:val="left" w:pos="842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(588,154)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DE37A3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60094DE4" w14:textId="26E2C1C0" w:rsidR="00BF36BF" w:rsidRPr="008179CA" w:rsidRDefault="00B21FD8" w:rsidP="0066499D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20,154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FFE1053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30C51A98" w14:textId="283513DB" w:rsidR="00BF36BF" w:rsidRPr="008179CA" w:rsidRDefault="00B21FD8" w:rsidP="0066499D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(568,000)</w:t>
            </w:r>
          </w:p>
        </w:tc>
      </w:tr>
      <w:tr w:rsidR="00BF36BF" w:rsidRPr="00D022DD" w14:paraId="14CF2F06" w14:textId="77777777" w:rsidTr="00BE1932">
        <w:trPr>
          <w:trHeight w:val="360"/>
        </w:trPr>
        <w:tc>
          <w:tcPr>
            <w:tcW w:w="3330" w:type="dxa"/>
            <w:noWrap/>
            <w:vAlign w:val="bottom"/>
          </w:tcPr>
          <w:p w14:paraId="717BCA6D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11AF2F" w14:textId="44FC4CDA" w:rsidR="00BF36BF" w:rsidRPr="008179CA" w:rsidRDefault="00B21FD8" w:rsidP="00393897">
            <w:pPr>
              <w:tabs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76,337</w:t>
            </w:r>
          </w:p>
        </w:tc>
        <w:tc>
          <w:tcPr>
            <w:tcW w:w="270" w:type="dxa"/>
            <w:vAlign w:val="bottom"/>
          </w:tcPr>
          <w:p w14:paraId="027A7405" w14:textId="77777777" w:rsidR="00BF36BF" w:rsidRPr="008179CA" w:rsidRDefault="00BF36BF" w:rsidP="00393897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C1A468" w14:textId="5A1C7C22" w:rsidR="00BF36BF" w:rsidRPr="008179CA" w:rsidRDefault="00B21FD8" w:rsidP="00393897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2,750</w:t>
            </w:r>
          </w:p>
        </w:tc>
        <w:tc>
          <w:tcPr>
            <w:tcW w:w="270" w:type="dxa"/>
            <w:vAlign w:val="bottom"/>
          </w:tcPr>
          <w:p w14:paraId="55CCF34A" w14:textId="77777777" w:rsidR="00BF36BF" w:rsidRPr="008179CA" w:rsidRDefault="00BF36BF" w:rsidP="00393897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9E2FA1" w14:textId="285F9287" w:rsidR="00BF36BF" w:rsidRPr="008179CA" w:rsidRDefault="00B21FD8" w:rsidP="00393897">
            <w:pPr>
              <w:tabs>
                <w:tab w:val="clear" w:pos="907"/>
                <w:tab w:val="decimal" w:pos="1096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8,67</w:t>
            </w:r>
            <w:r w:rsidR="00DB27C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799613D8" w14:textId="77777777" w:rsidR="00BF36BF" w:rsidRPr="008179CA" w:rsidRDefault="00BF36BF" w:rsidP="00393897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435F1" w14:textId="4E2C2F86" w:rsidR="00BF36BF" w:rsidRPr="008179CA" w:rsidRDefault="00B21FD8" w:rsidP="00393897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4,07</w:t>
            </w:r>
            <w:r w:rsidR="00DB27C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24160464" w14:textId="77777777" w:rsidR="00BF36BF" w:rsidRPr="008179CA" w:rsidRDefault="00BF36BF" w:rsidP="00393897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B33FC0" w14:textId="7C2B691A" w:rsidR="00BF36BF" w:rsidRPr="008179CA" w:rsidRDefault="00B21FD8" w:rsidP="00393897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91,836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6A19745" w14:textId="77777777" w:rsidR="00BF36BF" w:rsidRPr="008179CA" w:rsidRDefault="00BF36BF" w:rsidP="00393897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3508E9" w14:textId="62E0DBF1" w:rsidR="00BF36BF" w:rsidRPr="008179CA" w:rsidRDefault="00B21FD8" w:rsidP="001C56DE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(5,170)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DA39A21" w14:textId="77777777" w:rsidR="00BF36BF" w:rsidRPr="008179CA" w:rsidRDefault="00BF36BF" w:rsidP="00393897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5CA267" w14:textId="117021E3" w:rsidR="00BF36BF" w:rsidRPr="00C2248F" w:rsidRDefault="00B21FD8" w:rsidP="00393897">
            <w:pPr>
              <w:tabs>
                <w:tab w:val="clear" w:pos="907"/>
                <w:tab w:val="left" w:pos="884"/>
                <w:tab w:val="left" w:pos="1045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</w:t>
            </w:r>
            <w:r w:rsidR="00EA1E2E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</w:tr>
      <w:tr w:rsidR="00D17445" w:rsidRPr="00D022DD" w14:paraId="4DA70F0B" w14:textId="77777777" w:rsidTr="00BE1932">
        <w:trPr>
          <w:trHeight w:val="360"/>
        </w:trPr>
        <w:tc>
          <w:tcPr>
            <w:tcW w:w="3330" w:type="dxa"/>
            <w:noWrap/>
            <w:vAlign w:val="bottom"/>
          </w:tcPr>
          <w:p w14:paraId="0F567C51" w14:textId="701DAB8B" w:rsidR="00D17445" w:rsidRPr="00D022DD" w:rsidRDefault="00D17445" w:rsidP="00D1744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กำไรจากอัตราแลกเปลี่ยนสุทธิ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EBE6F4" w14:textId="77777777" w:rsidR="00D17445" w:rsidRDefault="00D17445" w:rsidP="00D17445">
            <w:pPr>
              <w:tabs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07C29C" w14:textId="77777777" w:rsidR="00D17445" w:rsidRPr="008179CA" w:rsidRDefault="00D17445" w:rsidP="00D1744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19558" w14:textId="77777777" w:rsidR="00D17445" w:rsidRDefault="00D17445" w:rsidP="00D17445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D8B0D10" w14:textId="77777777" w:rsidR="00D17445" w:rsidRPr="008179CA" w:rsidRDefault="00D17445" w:rsidP="00D1744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80EC37" w14:textId="77777777" w:rsidR="00D17445" w:rsidRDefault="00D17445" w:rsidP="00D17445">
            <w:pPr>
              <w:tabs>
                <w:tab w:val="clear" w:pos="907"/>
                <w:tab w:val="decimal" w:pos="1096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F2C5CE" w14:textId="77777777" w:rsidR="00D17445" w:rsidRPr="008179CA" w:rsidRDefault="00D17445" w:rsidP="00D1744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9B6926" w14:textId="77777777" w:rsidR="00D17445" w:rsidRDefault="00D17445" w:rsidP="00D17445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F1D8D34" w14:textId="77777777" w:rsidR="00D17445" w:rsidRPr="008179CA" w:rsidRDefault="00D17445" w:rsidP="00D1744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BED8C8" w14:textId="77777777" w:rsidR="00D17445" w:rsidRDefault="00D17445" w:rsidP="00D17445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38F6925" w14:textId="77777777" w:rsidR="00D17445" w:rsidRPr="008179CA" w:rsidRDefault="00D17445" w:rsidP="00D1744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14:paraId="7FC166E9" w14:textId="77777777" w:rsidR="00D17445" w:rsidRDefault="00D17445" w:rsidP="00D17445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995FADF" w14:textId="77777777" w:rsidR="00D17445" w:rsidRPr="008179CA" w:rsidRDefault="00D17445" w:rsidP="00D1744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49C60B29" w14:textId="4B2E203B" w:rsidR="00D17445" w:rsidRDefault="00D17445" w:rsidP="00D17445">
            <w:pPr>
              <w:tabs>
                <w:tab w:val="clear" w:pos="907"/>
                <w:tab w:val="left" w:pos="884"/>
                <w:tab w:val="left" w:pos="1045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BF36BF" w:rsidRPr="00D022DD" w14:paraId="378F0E04" w14:textId="77777777" w:rsidTr="00D17445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6B4BB858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2EBE687" w14:textId="77777777"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F7ABE0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897A41" w14:textId="77777777"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23ED33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4F9258" w14:textId="77777777"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AE2B7C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C71515" w14:textId="77777777"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6F8082B8" w14:textId="77777777"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023C09C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66A0EC92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46A09D51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1AC00512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538F3271" w14:textId="55F0FF74" w:rsidR="00BF36BF" w:rsidRPr="00C2248F" w:rsidRDefault="00B21FD8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14,239</w:t>
            </w:r>
          </w:p>
        </w:tc>
      </w:tr>
      <w:tr w:rsidR="00BF36BF" w:rsidRPr="00D022DD" w14:paraId="0835D265" w14:textId="77777777" w:rsidTr="0066499D">
        <w:trPr>
          <w:trHeight w:val="270"/>
        </w:trPr>
        <w:tc>
          <w:tcPr>
            <w:tcW w:w="3330" w:type="dxa"/>
            <w:noWrap/>
            <w:vAlign w:val="bottom"/>
            <w:hideMark/>
          </w:tcPr>
          <w:p w14:paraId="061977B0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14:paraId="1A115250" w14:textId="77777777" w:rsidR="00BF36BF" w:rsidRPr="008179CA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8F8375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DB2E26B" w14:textId="77777777" w:rsidR="00BF36BF" w:rsidRPr="008179CA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A4DE37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9EDB86D" w14:textId="77777777"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C8FC46" w14:textId="77777777" w:rsidR="00BF36BF" w:rsidRPr="008179CA" w:rsidRDefault="00BF36BF" w:rsidP="006649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7C82D8A0" w14:textId="77777777"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2BD721A" w14:textId="77777777"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8CF3293" w14:textId="77777777"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3FD41728" w14:textId="77777777"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468926C8" w14:textId="77777777"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16A1AAEA" w14:textId="77777777"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32687D5" w14:textId="283D597B" w:rsidR="00BF36BF" w:rsidRPr="00C2248F" w:rsidRDefault="00B21FD8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100,9</w:t>
            </w:r>
            <w:r w:rsidR="00BE1932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BF36BF" w:rsidRPr="00D022DD" w14:paraId="5E212AF1" w14:textId="77777777" w:rsidTr="0066499D">
        <w:trPr>
          <w:trHeight w:val="207"/>
        </w:trPr>
        <w:tc>
          <w:tcPr>
            <w:tcW w:w="3330" w:type="dxa"/>
            <w:noWrap/>
            <w:vAlign w:val="bottom"/>
          </w:tcPr>
          <w:p w14:paraId="13D52245" w14:textId="77777777" w:rsidR="00BF36BF" w:rsidRPr="00D022DD" w:rsidRDefault="00BF36BF" w:rsidP="0066499D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ในการ</w:t>
            </w: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14:paraId="72905FAB" w14:textId="77777777" w:rsidR="00BF36BF" w:rsidRPr="008179CA" w:rsidRDefault="00BF36BF" w:rsidP="0066499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7B32293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423A32" w14:textId="77777777" w:rsidR="00BF36BF" w:rsidRPr="008179CA" w:rsidRDefault="00BF36BF" w:rsidP="0066499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BF4D01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FA0C15" w14:textId="77777777"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AE710C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7433B704" w14:textId="77777777"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F01169A" w14:textId="77777777"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7CCFF6A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3E6F6DE2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53D751EA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066E5D8C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530767AD" w14:textId="03B14432" w:rsidR="00BF36BF" w:rsidRPr="00C2248F" w:rsidRDefault="00247FE6" w:rsidP="0066499D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(56,391)</w:t>
            </w:r>
          </w:p>
        </w:tc>
      </w:tr>
      <w:tr w:rsidR="00C4293F" w:rsidRPr="00D022DD" w14:paraId="67495174" w14:textId="77777777" w:rsidTr="0066499D">
        <w:trPr>
          <w:trHeight w:val="207"/>
        </w:trPr>
        <w:tc>
          <w:tcPr>
            <w:tcW w:w="3330" w:type="dxa"/>
            <w:noWrap/>
            <w:vAlign w:val="bottom"/>
          </w:tcPr>
          <w:p w14:paraId="7C340736" w14:textId="7F05357C" w:rsidR="00C4293F" w:rsidRPr="00D022DD" w:rsidRDefault="00C4293F" w:rsidP="0066499D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7305AFEE" w14:textId="77777777" w:rsidR="00C4293F" w:rsidRPr="008179CA" w:rsidRDefault="00C4293F" w:rsidP="0066499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3B2D7B" w14:textId="77777777" w:rsidR="00C4293F" w:rsidRPr="008179CA" w:rsidRDefault="00C4293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54C9070" w14:textId="77777777" w:rsidR="00C4293F" w:rsidRPr="008179CA" w:rsidRDefault="00C4293F" w:rsidP="0066499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4E00D7" w14:textId="77777777" w:rsidR="00C4293F" w:rsidRPr="008179CA" w:rsidRDefault="00C4293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C82FE04" w14:textId="77777777" w:rsidR="00C4293F" w:rsidRPr="008179CA" w:rsidRDefault="00C4293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57A4FE" w14:textId="77777777" w:rsidR="00C4293F" w:rsidRPr="008179CA" w:rsidRDefault="00C4293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56146F8" w14:textId="77777777" w:rsidR="00C4293F" w:rsidRPr="008179CA" w:rsidRDefault="00C4293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FEC4F65" w14:textId="77777777" w:rsidR="00C4293F" w:rsidRPr="008179CA" w:rsidRDefault="00C4293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7AE8B1D" w14:textId="77777777" w:rsidR="00C4293F" w:rsidRPr="008179CA" w:rsidRDefault="00C4293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0E1BC4EF" w14:textId="77777777" w:rsidR="00C4293F" w:rsidRPr="008179CA" w:rsidRDefault="00C4293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5A5EBFCB" w14:textId="77777777" w:rsidR="00C4293F" w:rsidRPr="008179CA" w:rsidRDefault="00C4293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FF0A6B5" w14:textId="77777777" w:rsidR="00C4293F" w:rsidRPr="008179CA" w:rsidRDefault="00C4293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4E387766" w14:textId="19059D13" w:rsidR="00C4293F" w:rsidRDefault="00C4293F" w:rsidP="0066499D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(21,</w:t>
            </w:r>
            <w:r w:rsidR="00681B70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1222" w:rsidRPr="00D022DD" w14:paraId="57D07E72" w14:textId="77777777" w:rsidTr="0066499D">
        <w:trPr>
          <w:trHeight w:val="207"/>
        </w:trPr>
        <w:tc>
          <w:tcPr>
            <w:tcW w:w="3330" w:type="dxa"/>
            <w:noWrap/>
            <w:vAlign w:val="bottom"/>
          </w:tcPr>
          <w:p w14:paraId="39794A40" w14:textId="5AC7238D" w:rsidR="00931222" w:rsidRPr="00D022DD" w:rsidRDefault="00931222" w:rsidP="00931222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ส่วนแบ่ง</w:t>
            </w:r>
            <w:r w:rsidR="004B6A27"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ขาดทุน</w:t>
            </w:r>
            <w:r w:rsidR="0042487B"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สุทธิ</w:t>
            </w: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7D2245E6" w14:textId="77777777" w:rsidR="00931222" w:rsidRPr="008179CA" w:rsidRDefault="00931222" w:rsidP="00931222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E081CA" w14:textId="77777777" w:rsidR="00931222" w:rsidRPr="008179CA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DDFF854" w14:textId="77777777" w:rsidR="00931222" w:rsidRPr="008179CA" w:rsidRDefault="00931222" w:rsidP="00931222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466F1A" w14:textId="77777777" w:rsidR="00931222" w:rsidRPr="008179CA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D21284F" w14:textId="77777777" w:rsidR="00931222" w:rsidRPr="008179CA" w:rsidRDefault="00931222" w:rsidP="00931222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14662B" w14:textId="77777777" w:rsidR="00931222" w:rsidRPr="008179CA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5A0690C" w14:textId="77777777" w:rsidR="00931222" w:rsidRPr="008179CA" w:rsidRDefault="00931222" w:rsidP="00931222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5EABAB6" w14:textId="77777777" w:rsidR="00931222" w:rsidRPr="008179CA" w:rsidRDefault="00931222" w:rsidP="00931222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909D1A6" w14:textId="77777777" w:rsidR="00931222" w:rsidRPr="008179CA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08BCBEFA" w14:textId="77777777" w:rsidR="00931222" w:rsidRPr="008179CA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4BF71F10" w14:textId="77777777" w:rsidR="00931222" w:rsidRPr="008179CA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626F8306" w14:textId="77777777" w:rsidR="00931222" w:rsidRPr="008179CA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6B0271B1" w14:textId="4168FF84" w:rsidR="00931222" w:rsidRPr="00FD291E" w:rsidRDefault="00681B70" w:rsidP="00681B70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(3,234)</w:t>
            </w:r>
          </w:p>
        </w:tc>
      </w:tr>
      <w:tr w:rsidR="00931222" w:rsidRPr="00E16C44" w14:paraId="36702203" w14:textId="77777777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322DF7E3" w14:textId="77777777" w:rsidR="00931222" w:rsidRPr="00E16C44" w:rsidRDefault="00931222" w:rsidP="0093122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288B83F3" w14:textId="77777777" w:rsidR="00931222" w:rsidRPr="00E16C44" w:rsidRDefault="00931222" w:rsidP="00931222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51DBDF" w14:textId="77777777"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6C9E47" w14:textId="77777777" w:rsidR="00931222" w:rsidRPr="00E16C44" w:rsidRDefault="00931222" w:rsidP="00931222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00E057" w14:textId="77777777"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AB1537" w14:textId="77777777" w:rsidR="00931222" w:rsidRPr="00E16C44" w:rsidRDefault="00931222" w:rsidP="00931222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59ADE1" w14:textId="77777777"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57074D7" w14:textId="77777777"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563F4FB8" w14:textId="77777777" w:rsidR="00931222" w:rsidRPr="00E16C44" w:rsidRDefault="00931222" w:rsidP="00931222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5E22A19" w14:textId="77777777"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6075DC45" w14:textId="77777777"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24901F15" w14:textId="77777777"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48051E34" w14:textId="77777777"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76485DD" w14:textId="540F13D9" w:rsidR="00931222" w:rsidRPr="00C2248F" w:rsidRDefault="00247FE6" w:rsidP="00B503E8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B4F2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B4F28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</w:tr>
      <w:tr w:rsidR="00931222" w:rsidRPr="00E16C44" w14:paraId="2C2CDD71" w14:textId="77777777" w:rsidTr="0066499D">
        <w:trPr>
          <w:trHeight w:val="315"/>
        </w:trPr>
        <w:tc>
          <w:tcPr>
            <w:tcW w:w="3330" w:type="dxa"/>
            <w:noWrap/>
            <w:vAlign w:val="bottom"/>
            <w:hideMark/>
          </w:tcPr>
          <w:p w14:paraId="06D5A5CF" w14:textId="77777777" w:rsidR="00931222" w:rsidRPr="00E16C44" w:rsidRDefault="00931222" w:rsidP="0093122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D46AC12" w14:textId="77777777" w:rsidR="00931222" w:rsidRPr="00E16C44" w:rsidRDefault="00931222" w:rsidP="00931222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441F62" w14:textId="77777777"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F74BB34" w14:textId="77777777" w:rsidR="00931222" w:rsidRPr="00E16C44" w:rsidRDefault="00931222" w:rsidP="00931222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3EBA77" w14:textId="77777777"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D845BBF" w14:textId="77777777" w:rsidR="00931222" w:rsidRPr="00E16C44" w:rsidRDefault="00931222" w:rsidP="00931222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C07340" w14:textId="77777777"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07120EF5" w14:textId="77777777"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5AD48307" w14:textId="77777777" w:rsidR="00931222" w:rsidRPr="00E16C44" w:rsidRDefault="00931222" w:rsidP="00931222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25B37BF6" w14:textId="77777777"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1A74CBA" w14:textId="77777777"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3A377CE6" w14:textId="77777777"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BF4ACF" w14:textId="77777777"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2EA5DD70" w14:textId="063A7F9B" w:rsidR="00931222" w:rsidRPr="00015B7A" w:rsidRDefault="00247FE6" w:rsidP="00622F2B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(1,791)</w:t>
            </w:r>
          </w:p>
        </w:tc>
      </w:tr>
      <w:tr w:rsidR="00931222" w:rsidRPr="00E16C44" w14:paraId="1350B39B" w14:textId="77777777" w:rsidTr="0066499D">
        <w:trPr>
          <w:trHeight w:val="314"/>
        </w:trPr>
        <w:tc>
          <w:tcPr>
            <w:tcW w:w="3330" w:type="dxa"/>
            <w:noWrap/>
            <w:vAlign w:val="bottom"/>
            <w:hideMark/>
          </w:tcPr>
          <w:p w14:paraId="50380407" w14:textId="77777777" w:rsidR="00931222" w:rsidRPr="00E16C44" w:rsidRDefault="00931222" w:rsidP="00931222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FFF616E" w14:textId="77777777" w:rsidR="00931222" w:rsidRPr="00E16C44" w:rsidRDefault="00931222" w:rsidP="00931222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49671E" w14:textId="77777777"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205BF8B" w14:textId="77777777" w:rsidR="00931222" w:rsidRPr="00E16C44" w:rsidRDefault="00931222" w:rsidP="00931222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920292" w14:textId="77777777"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9799B65" w14:textId="77777777" w:rsidR="00931222" w:rsidRPr="00E16C44" w:rsidRDefault="00931222" w:rsidP="00931222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4B2B04" w14:textId="77777777" w:rsidR="00931222" w:rsidRPr="00E16C44" w:rsidRDefault="00931222" w:rsidP="00931222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3BDEA34" w14:textId="77777777" w:rsidR="00931222" w:rsidRPr="00E16C44" w:rsidRDefault="00931222" w:rsidP="00931222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7CEBE1B" w14:textId="77777777" w:rsidR="00931222" w:rsidRPr="00E16C44" w:rsidRDefault="00931222" w:rsidP="00931222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315FFD55" w14:textId="77777777"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A867275" w14:textId="77777777"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22E1BE69" w14:textId="77777777"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95275B2" w14:textId="77777777" w:rsidR="00931222" w:rsidRPr="00E16C44" w:rsidRDefault="00931222" w:rsidP="0093122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A064D" w14:textId="29AB33E1" w:rsidR="00931222" w:rsidRPr="00E332B0" w:rsidRDefault="001B4F28" w:rsidP="00B503E8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247F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</w:p>
        </w:tc>
      </w:tr>
      <w:tr w:rsidR="00BF36BF" w:rsidRPr="00E16C44" w14:paraId="4318B3E4" w14:textId="77777777" w:rsidTr="00BF36BF">
        <w:trPr>
          <w:trHeight w:val="225"/>
        </w:trPr>
        <w:tc>
          <w:tcPr>
            <w:tcW w:w="3330" w:type="dxa"/>
            <w:noWrap/>
          </w:tcPr>
          <w:p w14:paraId="1A071010" w14:textId="77777777"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1BFFE59F" w14:textId="77777777" w:rsidR="00BF36BF" w:rsidRPr="00BF36BF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งวดสามเดือน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 xml:space="preserve">30 </w:t>
            </w:r>
            <w:r w:rsidR="005A2AB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</w:t>
            </w:r>
            <w:r w:rsidRPr="00BF36B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BF36BF" w:rsidRPr="00E16C44" w14:paraId="03EC202A" w14:textId="77777777" w:rsidTr="0066499D">
        <w:trPr>
          <w:trHeight w:val="225"/>
        </w:trPr>
        <w:tc>
          <w:tcPr>
            <w:tcW w:w="3330" w:type="dxa"/>
            <w:noWrap/>
          </w:tcPr>
          <w:p w14:paraId="25BA1556" w14:textId="77777777"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ED1401B" w14:textId="77777777" w:rsidR="00BF36BF" w:rsidRPr="004959F5" w:rsidRDefault="00BF36BF" w:rsidP="0066499D">
            <w:pPr>
              <w:tabs>
                <w:tab w:val="clear" w:pos="6322"/>
                <w:tab w:val="left" w:pos="113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6C955107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3752783F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71DBE8B8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C7BC0E6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52A3FA51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7C6C931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20215FDA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14:paraId="3B66FC32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959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78E5E75F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14:paraId="26EA2638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59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7FC8EBCF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14:paraId="5A0B709D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59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BF36BF" w:rsidRPr="00E16C44" w14:paraId="60687956" w14:textId="77777777" w:rsidTr="0066499D">
        <w:trPr>
          <w:trHeight w:val="225"/>
        </w:trPr>
        <w:tc>
          <w:tcPr>
            <w:tcW w:w="3330" w:type="dxa"/>
            <w:noWrap/>
          </w:tcPr>
          <w:p w14:paraId="149A98AB" w14:textId="77777777"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09DF8E73" w14:textId="77777777" w:rsidR="00BF36BF" w:rsidRPr="00E16C44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BF36BF" w:rsidRPr="00E16C44" w14:paraId="3F743084" w14:textId="77777777" w:rsidTr="0027261C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14:paraId="2303D4DA" w14:textId="77777777"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6509654B" w14:textId="2974C7AF" w:rsidR="00BF36BF" w:rsidRPr="004959F5" w:rsidRDefault="0049722A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49722A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  <w:r w:rsidR="0068462E">
              <w:rPr>
                <w:rFonts w:asciiTheme="majorBidi" w:hAnsiTheme="majorBidi" w:cstheme="majorBidi"/>
                <w:bCs/>
                <w:sz w:val="24"/>
                <w:szCs w:val="24"/>
              </w:rPr>
              <w:t>39</w:t>
            </w:r>
            <w:r w:rsidR="0027261C">
              <w:rPr>
                <w:rFonts w:asciiTheme="majorBidi" w:hAnsiTheme="majorBidi" w:cstheme="majorBidi"/>
                <w:bCs/>
                <w:sz w:val="24"/>
                <w:szCs w:val="24"/>
              </w:rPr>
              <w:t>,7</w:t>
            </w:r>
            <w:r w:rsidR="00EE3E13">
              <w:rPr>
                <w:rFonts w:asciiTheme="majorBidi" w:hAnsiTheme="majorBidi" w:cstheme="majorBidi"/>
                <w:bCs/>
                <w:sz w:val="24"/>
                <w:szCs w:val="24"/>
              </w:rPr>
              <w:t>85</w:t>
            </w:r>
          </w:p>
        </w:tc>
        <w:tc>
          <w:tcPr>
            <w:tcW w:w="270" w:type="dxa"/>
          </w:tcPr>
          <w:p w14:paraId="347FCDA1" w14:textId="77777777" w:rsidR="00BF36BF" w:rsidRPr="004959F5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26007C19" w14:textId="7BF93716" w:rsidR="00BF36BF" w:rsidRPr="004959F5" w:rsidRDefault="0027261C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27261C">
              <w:rPr>
                <w:rFonts w:asciiTheme="majorBidi" w:hAnsiTheme="majorBidi" w:cstheme="majorBidi"/>
                <w:bCs/>
                <w:sz w:val="24"/>
                <w:szCs w:val="24"/>
              </w:rPr>
              <w:t>15</w:t>
            </w:r>
            <w:r w:rsidR="00D37877">
              <w:rPr>
                <w:rFonts w:asciiTheme="majorBidi" w:hAnsiTheme="majorBidi" w:cstheme="majorBidi"/>
                <w:bCs/>
                <w:sz w:val="24"/>
                <w:szCs w:val="24"/>
              </w:rPr>
              <w:t>7</w:t>
            </w:r>
            <w:r w:rsidRPr="0027261C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D37877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  <w:r w:rsidR="001D76E0">
              <w:rPr>
                <w:rFonts w:asciiTheme="majorBidi" w:hAnsiTheme="majorBidi" w:cstheme="majorBidi"/>
                <w:bCs/>
                <w:sz w:val="24"/>
                <w:szCs w:val="24"/>
              </w:rPr>
              <w:t>40</w:t>
            </w:r>
          </w:p>
        </w:tc>
        <w:tc>
          <w:tcPr>
            <w:tcW w:w="270" w:type="dxa"/>
          </w:tcPr>
          <w:p w14:paraId="7BA5800E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72E830A" w14:textId="0A5B1885" w:rsidR="00BF36BF" w:rsidRPr="00E16C44" w:rsidRDefault="0027261C" w:rsidP="0066499D">
            <w:pPr>
              <w:spacing w:line="240" w:lineRule="auto"/>
              <w:ind w:right="-1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13,884</w:t>
            </w:r>
          </w:p>
        </w:tc>
        <w:tc>
          <w:tcPr>
            <w:tcW w:w="270" w:type="dxa"/>
          </w:tcPr>
          <w:p w14:paraId="6E65C41D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1217030" w14:textId="7A6BE5A0" w:rsidR="00BF36BF" w:rsidRPr="00E16C44" w:rsidRDefault="0027261C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39,45</w:t>
            </w:r>
            <w:r w:rsidR="0031019F">
              <w:rPr>
                <w:rFonts w:asciiTheme="majorBidi" w:hAnsiTheme="majorBidi" w:cstheme="majorBidi"/>
                <w:bCs/>
                <w:sz w:val="24"/>
                <w:szCs w:val="24"/>
              </w:rPr>
              <w:t>8</w:t>
            </w:r>
          </w:p>
        </w:tc>
        <w:tc>
          <w:tcPr>
            <w:tcW w:w="272" w:type="dxa"/>
          </w:tcPr>
          <w:p w14:paraId="0AD9D1C2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14:paraId="6150BDAA" w14:textId="06A1E58E" w:rsidR="00BF36BF" w:rsidRPr="00E16C44" w:rsidRDefault="0027261C" w:rsidP="0066499D">
            <w:pPr>
              <w:tabs>
                <w:tab w:val="clear" w:pos="907"/>
                <w:tab w:val="left" w:pos="792"/>
                <w:tab w:val="left" w:pos="1062"/>
                <w:tab w:val="decimal" w:pos="148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650,767</w:t>
            </w:r>
          </w:p>
        </w:tc>
        <w:tc>
          <w:tcPr>
            <w:tcW w:w="268" w:type="dxa"/>
          </w:tcPr>
          <w:p w14:paraId="718919D1" w14:textId="77777777"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33B058D1" w14:textId="054FB412" w:rsidR="00BF36BF" w:rsidRPr="00E16C44" w:rsidRDefault="00A57BAD" w:rsidP="00A57BAD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2726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F4C275D" w14:textId="77777777" w:rsidR="00BF36BF" w:rsidRPr="00E16C44" w:rsidRDefault="00BF36BF" w:rsidP="00A57BAD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778EE1AA" w14:textId="2DFF7A85" w:rsidR="00BF36BF" w:rsidRPr="00E16C44" w:rsidRDefault="0027261C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650,767</w:t>
            </w:r>
          </w:p>
        </w:tc>
      </w:tr>
      <w:tr w:rsidR="005A2AB5" w:rsidRPr="00D022DD" w14:paraId="4BF57B57" w14:textId="77777777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14:paraId="6776183C" w14:textId="77777777" w:rsidR="005A2AB5" w:rsidRPr="00D022DD" w:rsidRDefault="005A2AB5" w:rsidP="005A2AB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8C9F4C" w14:textId="250AD470" w:rsidR="005A2AB5" w:rsidRPr="008179CA" w:rsidRDefault="0027261C" w:rsidP="005A2AB5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267,742</w:t>
            </w:r>
          </w:p>
        </w:tc>
        <w:tc>
          <w:tcPr>
            <w:tcW w:w="270" w:type="dxa"/>
          </w:tcPr>
          <w:p w14:paraId="05C7F6DD" w14:textId="77777777" w:rsidR="005A2AB5" w:rsidRPr="008179CA" w:rsidRDefault="005A2AB5" w:rsidP="005A2AB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561E00" w14:textId="52ABBFB4" w:rsidR="005A2AB5" w:rsidRPr="008179CA" w:rsidRDefault="0027261C" w:rsidP="005A2AB5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70" w:type="dxa"/>
          </w:tcPr>
          <w:p w14:paraId="79C9DC29" w14:textId="77777777" w:rsidR="005A2AB5" w:rsidRPr="008179CA" w:rsidRDefault="005A2AB5" w:rsidP="005A2AB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0FFBE4" w14:textId="08D0C8CB" w:rsidR="005A2AB5" w:rsidRPr="008179CA" w:rsidRDefault="00A57BAD" w:rsidP="00A57BAD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2726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3F425B" w14:textId="77777777" w:rsidR="005A2AB5" w:rsidRPr="008179CA" w:rsidRDefault="005A2AB5" w:rsidP="005A2AB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E15F71" w14:textId="60CBE622" w:rsidR="005A2AB5" w:rsidRPr="0027261C" w:rsidRDefault="0027261C" w:rsidP="0027261C">
            <w:pPr>
              <w:tabs>
                <w:tab w:val="clear" w:pos="907"/>
                <w:tab w:val="decimal" w:pos="88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7261C">
              <w:rPr>
                <w:rFonts w:asciiTheme="majorBidi" w:hAnsiTheme="majorBidi" w:cstheme="majorBidi"/>
                <w:bCs/>
                <w:sz w:val="24"/>
                <w:szCs w:val="24"/>
              </w:rPr>
              <w:t>14,866</w:t>
            </w:r>
          </w:p>
        </w:tc>
        <w:tc>
          <w:tcPr>
            <w:tcW w:w="272" w:type="dxa"/>
          </w:tcPr>
          <w:p w14:paraId="12176FB5" w14:textId="77777777" w:rsidR="005A2AB5" w:rsidRPr="008179CA" w:rsidRDefault="005A2AB5" w:rsidP="005A2AB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8253DAF" w14:textId="55467009" w:rsidR="005A2AB5" w:rsidRPr="008179CA" w:rsidRDefault="0027261C" w:rsidP="005A2AB5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282,619</w:t>
            </w:r>
          </w:p>
        </w:tc>
        <w:tc>
          <w:tcPr>
            <w:tcW w:w="268" w:type="dxa"/>
          </w:tcPr>
          <w:p w14:paraId="37BC2EA1" w14:textId="77777777" w:rsidR="005A2AB5" w:rsidRPr="008179CA" w:rsidRDefault="005A2AB5" w:rsidP="005A2AB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95597FA" w14:textId="7228FB93" w:rsidR="005A2AB5" w:rsidRPr="008179CA" w:rsidRDefault="0027261C" w:rsidP="005A2AB5">
            <w:pPr>
              <w:tabs>
                <w:tab w:val="left" w:pos="116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(282,619)</w:t>
            </w:r>
          </w:p>
        </w:tc>
        <w:tc>
          <w:tcPr>
            <w:tcW w:w="268" w:type="dxa"/>
          </w:tcPr>
          <w:p w14:paraId="73B42237" w14:textId="77777777" w:rsidR="005A2AB5" w:rsidRPr="008179CA" w:rsidRDefault="005A2AB5" w:rsidP="005A2AB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091945C" w14:textId="139479E0" w:rsidR="005A2AB5" w:rsidRPr="008179CA" w:rsidRDefault="00A57BAD" w:rsidP="00A57BAD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2726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F36BF" w:rsidRPr="00D022DD" w14:paraId="522F33C0" w14:textId="77777777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14:paraId="2389A45B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72F22D" w14:textId="394CE5F6" w:rsidR="00BF36BF" w:rsidRPr="008179CA" w:rsidRDefault="0027261C" w:rsidP="0066499D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37877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7877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270" w:type="dxa"/>
          </w:tcPr>
          <w:p w14:paraId="3EC18E40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7B084A" w14:textId="3A2A287E" w:rsidR="00BF36BF" w:rsidRPr="008179CA" w:rsidRDefault="0027261C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D3787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7877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1D76E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4F9CCF5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38B72E" w14:textId="4970B040" w:rsidR="00BF36BF" w:rsidRPr="008179CA" w:rsidRDefault="0027261C" w:rsidP="0066499D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13,8</w:t>
            </w:r>
            <w:r w:rsidR="00211514">
              <w:rPr>
                <w:rFonts w:asciiTheme="majorBidi" w:hAnsiTheme="majorBidi" w:cstheme="majorBidi"/>
                <w:bCs/>
                <w:sz w:val="24"/>
                <w:szCs w:val="24"/>
              </w:rPr>
              <w:t>84</w:t>
            </w:r>
          </w:p>
        </w:tc>
        <w:tc>
          <w:tcPr>
            <w:tcW w:w="270" w:type="dxa"/>
          </w:tcPr>
          <w:p w14:paraId="40D85A4B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0CCF61" w14:textId="17F2F5AD" w:rsidR="00BF36BF" w:rsidRPr="008179CA" w:rsidRDefault="0027261C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54,32</w:t>
            </w:r>
            <w:r w:rsidR="0031019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2" w:type="dxa"/>
          </w:tcPr>
          <w:p w14:paraId="517C97CD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3D86BF7" w14:textId="033A4FA8" w:rsidR="00BF36BF" w:rsidRPr="008179CA" w:rsidRDefault="0027261C" w:rsidP="0066499D">
            <w:pPr>
              <w:tabs>
                <w:tab w:val="clear" w:pos="907"/>
                <w:tab w:val="left" w:pos="792"/>
                <w:tab w:val="decimal" w:pos="109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933,386</w:t>
            </w:r>
          </w:p>
        </w:tc>
        <w:tc>
          <w:tcPr>
            <w:tcW w:w="268" w:type="dxa"/>
          </w:tcPr>
          <w:p w14:paraId="10B2AA11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132FEA8" w14:textId="7D0663C3" w:rsidR="00BF36BF" w:rsidRPr="008179CA" w:rsidRDefault="0027261C" w:rsidP="0066499D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(282,619)</w:t>
            </w:r>
          </w:p>
        </w:tc>
        <w:tc>
          <w:tcPr>
            <w:tcW w:w="268" w:type="dxa"/>
          </w:tcPr>
          <w:p w14:paraId="0C603A84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62B1985E" w14:textId="4763D039" w:rsidR="00BF36BF" w:rsidRPr="008179CA" w:rsidRDefault="0027261C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650,767</w:t>
            </w:r>
          </w:p>
        </w:tc>
      </w:tr>
      <w:tr w:rsidR="00BF36BF" w:rsidRPr="00D022DD" w14:paraId="5C6E76CD" w14:textId="77777777" w:rsidTr="0066499D">
        <w:trPr>
          <w:trHeight w:val="332"/>
        </w:trPr>
        <w:tc>
          <w:tcPr>
            <w:tcW w:w="3330" w:type="dxa"/>
            <w:vAlign w:val="bottom"/>
            <w:hideMark/>
          </w:tcPr>
          <w:p w14:paraId="77E13246" w14:textId="77777777" w:rsidR="00BF36BF" w:rsidRPr="00D022DD" w:rsidRDefault="00BF36BF" w:rsidP="0066499D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552AC5B" w14:textId="6F758C11" w:rsidR="00BF36BF" w:rsidRPr="008179CA" w:rsidRDefault="0027261C" w:rsidP="0066499D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(6</w:t>
            </w:r>
            <w:r w:rsidR="00D37877">
              <w:rPr>
                <w:rFonts w:asciiTheme="majorBidi" w:hAnsiTheme="majorBidi" w:cstheme="majorBidi"/>
                <w:bCs/>
                <w:sz w:val="24"/>
                <w:szCs w:val="24"/>
              </w:rPr>
              <w:t>07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D37877">
              <w:rPr>
                <w:rFonts w:asciiTheme="majorBidi" w:hAnsiTheme="majorBidi" w:cstheme="majorBidi"/>
                <w:bCs/>
                <w:sz w:val="24"/>
                <w:szCs w:val="24"/>
              </w:rPr>
              <w:t>743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FAADB87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8B493EB" w14:textId="5812467E" w:rsidR="00BF36BF" w:rsidRPr="008179CA" w:rsidRDefault="0027261C" w:rsidP="0066499D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(1</w:t>
            </w:r>
            <w:r w:rsidR="00D37877">
              <w:rPr>
                <w:rFonts w:asciiTheme="majorBidi" w:hAnsiTheme="majorBidi" w:cstheme="majorBidi"/>
                <w:bCs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D37877">
              <w:rPr>
                <w:rFonts w:asciiTheme="majorBidi" w:hAnsiTheme="majorBidi" w:cstheme="majorBidi"/>
                <w:bCs/>
                <w:sz w:val="24"/>
                <w:szCs w:val="24"/>
              </w:rPr>
              <w:t>427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29BA252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7AEF8AE" w14:textId="2E65BB07" w:rsidR="00BF36BF" w:rsidRPr="008179CA" w:rsidRDefault="0027261C" w:rsidP="0066499D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(5,622)</w:t>
            </w:r>
          </w:p>
        </w:tc>
        <w:tc>
          <w:tcPr>
            <w:tcW w:w="270" w:type="dxa"/>
          </w:tcPr>
          <w:p w14:paraId="3E8723B2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714080" w14:textId="2514CDE3" w:rsidR="00BF36BF" w:rsidRPr="008179CA" w:rsidRDefault="0027261C" w:rsidP="0066499D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(48,664)</w:t>
            </w:r>
          </w:p>
        </w:tc>
        <w:tc>
          <w:tcPr>
            <w:tcW w:w="272" w:type="dxa"/>
          </w:tcPr>
          <w:p w14:paraId="50C44A5D" w14:textId="77777777"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15659FCA" w14:textId="377D29F5" w:rsidR="00BF36BF" w:rsidRPr="008179CA" w:rsidRDefault="0027261C" w:rsidP="0066499D">
            <w:pPr>
              <w:tabs>
                <w:tab w:val="clear" w:pos="680"/>
                <w:tab w:val="clear" w:pos="907"/>
                <w:tab w:val="left" w:pos="702"/>
                <w:tab w:val="left" w:pos="842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(813,456)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AFBF3A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4F4812C6" w14:textId="3C83AEAD" w:rsidR="00BF36BF" w:rsidRPr="008179CA" w:rsidRDefault="0027261C" w:rsidP="0066499D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266,436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0515C4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2D20BFE5" w14:textId="5428F6DF" w:rsidR="00BF36BF" w:rsidRPr="008179CA" w:rsidRDefault="0027261C" w:rsidP="0066499D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(547,020)</w:t>
            </w:r>
          </w:p>
        </w:tc>
      </w:tr>
      <w:tr w:rsidR="00BF36BF" w:rsidRPr="00D022DD" w14:paraId="73613D8C" w14:textId="77777777" w:rsidTr="00932E40">
        <w:trPr>
          <w:trHeight w:val="360"/>
        </w:trPr>
        <w:tc>
          <w:tcPr>
            <w:tcW w:w="3330" w:type="dxa"/>
            <w:noWrap/>
            <w:vAlign w:val="bottom"/>
          </w:tcPr>
          <w:p w14:paraId="14D082AC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31BF0D" w14:textId="2DC8B688" w:rsidR="00BF36BF" w:rsidRPr="008179CA" w:rsidRDefault="00D37877" w:rsidP="00932E40">
            <w:pPr>
              <w:tabs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26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270" w:type="dxa"/>
            <w:vAlign w:val="bottom"/>
          </w:tcPr>
          <w:p w14:paraId="757B22E5" w14:textId="77777777" w:rsidR="00BF36BF" w:rsidRPr="008179CA" w:rsidRDefault="00BF36BF" w:rsidP="00932E4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F6AED8" w14:textId="4E00505A" w:rsidR="00BF36BF" w:rsidRPr="008179CA" w:rsidRDefault="00D37877" w:rsidP="00932E40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726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1D76E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059E4D7E" w14:textId="77777777" w:rsidR="00BF36BF" w:rsidRPr="008179CA" w:rsidRDefault="00BF36BF" w:rsidP="00932E4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0F9705" w14:textId="6D1609E2" w:rsidR="00BF36BF" w:rsidRPr="008179CA" w:rsidRDefault="0027261C" w:rsidP="00932E40">
            <w:pPr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8,262</w:t>
            </w:r>
          </w:p>
        </w:tc>
        <w:tc>
          <w:tcPr>
            <w:tcW w:w="270" w:type="dxa"/>
            <w:vAlign w:val="bottom"/>
          </w:tcPr>
          <w:p w14:paraId="62214FCA" w14:textId="77777777" w:rsidR="00BF36BF" w:rsidRPr="008179CA" w:rsidRDefault="00BF36BF" w:rsidP="00932E4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EE255" w14:textId="00F1F963" w:rsidR="00BF36BF" w:rsidRPr="008179CA" w:rsidRDefault="0027261C" w:rsidP="00932E40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5,66</w:t>
            </w:r>
            <w:r w:rsidR="0031019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44826">
              <w:rPr>
                <w:rFonts w:asciiTheme="majorBidi" w:hAnsiTheme="majorBidi" w:cstheme="majorBidi"/>
                <w:sz w:val="24"/>
                <w:szCs w:val="24"/>
              </w:rPr>
              <w:t>x</w:t>
            </w:r>
          </w:p>
        </w:tc>
        <w:tc>
          <w:tcPr>
            <w:tcW w:w="272" w:type="dxa"/>
            <w:vAlign w:val="bottom"/>
          </w:tcPr>
          <w:p w14:paraId="773DAA92" w14:textId="77777777" w:rsidR="00BF36BF" w:rsidRPr="008179CA" w:rsidRDefault="00BF36BF" w:rsidP="00932E4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C59F20" w14:textId="702A4401" w:rsidR="00BF36BF" w:rsidRPr="008179CA" w:rsidRDefault="0027261C" w:rsidP="00932E40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119,930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F763A4F" w14:textId="77777777" w:rsidR="00BF36BF" w:rsidRPr="008179CA" w:rsidRDefault="00BF36BF" w:rsidP="00932E40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A7BE92" w14:textId="491656A6" w:rsidR="00BF36BF" w:rsidRPr="008179CA" w:rsidRDefault="0027261C" w:rsidP="00932E40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(16,183)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F46A0A8" w14:textId="77777777" w:rsidR="00BF36BF" w:rsidRPr="008179CA" w:rsidRDefault="00BF36BF" w:rsidP="00932E40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E4105" w14:textId="64BCC3F3" w:rsidR="00BF36BF" w:rsidRPr="00C2248F" w:rsidRDefault="0027261C" w:rsidP="00932E40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103,747</w:t>
            </w:r>
          </w:p>
        </w:tc>
      </w:tr>
      <w:tr w:rsidR="00BF36BF" w:rsidRPr="00D022DD" w14:paraId="7C1486B9" w14:textId="77777777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748310CD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3288CDE" w14:textId="77777777"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B11F5B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0C9F75" w14:textId="77777777"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A4E0439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E04EBCD" w14:textId="77777777"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D7034C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CA63CC5" w14:textId="77777777"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70763A50" w14:textId="77777777"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02A80CB9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03FCB9DA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11728CDC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29281EA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798EF331" w14:textId="58B8C648" w:rsidR="00BF36BF" w:rsidRPr="00C2248F" w:rsidRDefault="002B7A5A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2726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</w:tr>
      <w:tr w:rsidR="00AB1820" w:rsidRPr="00A57BAD" w14:paraId="18A95A92" w14:textId="77777777" w:rsidTr="00EC16A8">
        <w:trPr>
          <w:trHeight w:val="288"/>
        </w:trPr>
        <w:tc>
          <w:tcPr>
            <w:tcW w:w="3330" w:type="dxa"/>
            <w:noWrap/>
            <w:vAlign w:val="bottom"/>
          </w:tcPr>
          <w:p w14:paraId="3A816503" w14:textId="77777777" w:rsidR="00AB1820" w:rsidRPr="00D022DD" w:rsidRDefault="00AB1820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14:paraId="110CFD08" w14:textId="77777777" w:rsidR="00AB1820" w:rsidRPr="008179CA" w:rsidRDefault="00AB1820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53E6AF" w14:textId="77777777" w:rsidR="00AB1820" w:rsidRPr="008179CA" w:rsidRDefault="00AB1820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FC5AC0E" w14:textId="77777777" w:rsidR="00AB1820" w:rsidRPr="008179CA" w:rsidRDefault="00AB1820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665ED1" w14:textId="77777777" w:rsidR="00AB1820" w:rsidRPr="008179CA" w:rsidRDefault="00AB1820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B504792" w14:textId="77777777" w:rsidR="00AB1820" w:rsidRPr="008179CA" w:rsidRDefault="00AB1820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D6AF76" w14:textId="77777777" w:rsidR="00AB1820" w:rsidRPr="008179CA" w:rsidRDefault="00AB1820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41632C9" w14:textId="77777777" w:rsidR="00AB1820" w:rsidRPr="008179CA" w:rsidRDefault="00AB1820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52A71898" w14:textId="77777777" w:rsidR="00AB1820" w:rsidRPr="008179CA" w:rsidRDefault="00AB1820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F67554F" w14:textId="77777777" w:rsidR="00AB1820" w:rsidRPr="008179CA" w:rsidRDefault="00AB1820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6A40AC96" w14:textId="77777777" w:rsidR="00AB1820" w:rsidRPr="008179CA" w:rsidRDefault="00AB1820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4E29DE1E" w14:textId="77777777" w:rsidR="00AB1820" w:rsidRPr="008179CA" w:rsidRDefault="00AB1820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373B06C1" w14:textId="77777777" w:rsidR="00AB1820" w:rsidRPr="008179CA" w:rsidRDefault="00AB1820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6E7EFC7E" w14:textId="3A53D2E1" w:rsidR="00AB1820" w:rsidRPr="008441A3" w:rsidRDefault="002B7A5A" w:rsidP="002B7A5A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="0022080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2208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821</w:t>
            </w:r>
          </w:p>
        </w:tc>
      </w:tr>
      <w:tr w:rsidR="0022080C" w:rsidRPr="00D022DD" w14:paraId="72C5FEC2" w14:textId="77777777" w:rsidTr="000077E8">
        <w:trPr>
          <w:trHeight w:val="270"/>
        </w:trPr>
        <w:tc>
          <w:tcPr>
            <w:tcW w:w="3330" w:type="dxa"/>
            <w:noWrap/>
            <w:vAlign w:val="bottom"/>
            <w:hideMark/>
          </w:tcPr>
          <w:p w14:paraId="340462FD" w14:textId="77777777" w:rsidR="0022080C" w:rsidRPr="00D022DD" w:rsidRDefault="0022080C" w:rsidP="0022080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ในการ</w:t>
            </w: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14:paraId="2756567C" w14:textId="77777777" w:rsidR="0022080C" w:rsidRPr="008179CA" w:rsidRDefault="0022080C" w:rsidP="0022080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408CF8" w14:textId="77777777" w:rsidR="0022080C" w:rsidRPr="008179CA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6CC93A" w14:textId="77777777" w:rsidR="0022080C" w:rsidRPr="008179CA" w:rsidRDefault="0022080C" w:rsidP="0022080C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70ACAF" w14:textId="77777777" w:rsidR="0022080C" w:rsidRPr="008179CA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9D7DA9" w14:textId="77777777" w:rsidR="0022080C" w:rsidRPr="008179CA" w:rsidRDefault="0022080C" w:rsidP="0022080C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EA65D5" w14:textId="77777777" w:rsidR="0022080C" w:rsidRPr="008179CA" w:rsidRDefault="0022080C" w:rsidP="002208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41516103" w14:textId="77777777" w:rsidR="0022080C" w:rsidRPr="008179CA" w:rsidRDefault="0022080C" w:rsidP="0022080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A03989D" w14:textId="77777777" w:rsidR="0022080C" w:rsidRPr="008179CA" w:rsidRDefault="0022080C" w:rsidP="0022080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702A7C9" w14:textId="77777777" w:rsidR="0022080C" w:rsidRPr="008179CA" w:rsidRDefault="0022080C" w:rsidP="0022080C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2BEBA150" w14:textId="77777777" w:rsidR="0022080C" w:rsidRPr="008179CA" w:rsidRDefault="0022080C" w:rsidP="0022080C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099844FF" w14:textId="77777777" w:rsidR="0022080C" w:rsidRPr="008179CA" w:rsidRDefault="0022080C" w:rsidP="0022080C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319B9054" w14:textId="77777777" w:rsidR="0022080C" w:rsidRPr="008179CA" w:rsidRDefault="0022080C" w:rsidP="0022080C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37FCA801" w14:textId="1EF06626" w:rsidR="0022080C" w:rsidRPr="00C2248F" w:rsidRDefault="0022080C" w:rsidP="0022080C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(56,733)</w:t>
            </w:r>
          </w:p>
        </w:tc>
      </w:tr>
      <w:tr w:rsidR="0022080C" w:rsidRPr="00D022DD" w14:paraId="4DE9DF4A" w14:textId="77777777" w:rsidTr="00EC16A8">
        <w:trPr>
          <w:trHeight w:val="207"/>
        </w:trPr>
        <w:tc>
          <w:tcPr>
            <w:tcW w:w="3330" w:type="dxa"/>
            <w:noWrap/>
            <w:vAlign w:val="bottom"/>
          </w:tcPr>
          <w:p w14:paraId="30CB54DC" w14:textId="77777777" w:rsidR="0022080C" w:rsidRPr="00D022DD" w:rsidRDefault="0022080C" w:rsidP="0022080C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ขาดทุน</w:t>
            </w: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14:paraId="0383437B" w14:textId="77777777" w:rsidR="0022080C" w:rsidRPr="008179CA" w:rsidRDefault="0022080C" w:rsidP="0022080C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C08B11" w14:textId="77777777" w:rsidR="0022080C" w:rsidRPr="008179CA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A3ECA8" w14:textId="77777777" w:rsidR="0022080C" w:rsidRPr="008179CA" w:rsidRDefault="0022080C" w:rsidP="0022080C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1BACEEF" w14:textId="77777777" w:rsidR="0022080C" w:rsidRPr="008179CA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6A181DC" w14:textId="77777777" w:rsidR="0022080C" w:rsidRPr="008179CA" w:rsidRDefault="0022080C" w:rsidP="0022080C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FFC95C" w14:textId="77777777" w:rsidR="0022080C" w:rsidRPr="008179CA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BDCB29A" w14:textId="77777777" w:rsidR="0022080C" w:rsidRPr="008179CA" w:rsidRDefault="0022080C" w:rsidP="0022080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CBC922A" w14:textId="77777777" w:rsidR="0022080C" w:rsidRPr="008179CA" w:rsidRDefault="0022080C" w:rsidP="0022080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9403564" w14:textId="77777777" w:rsidR="0022080C" w:rsidRPr="008179CA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1F4D18E5" w14:textId="77777777" w:rsidR="0022080C" w:rsidRPr="008179CA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6BC0BB51" w14:textId="77777777" w:rsidR="0022080C" w:rsidRPr="008179CA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5BDF001F" w14:textId="77777777" w:rsidR="0022080C" w:rsidRPr="008179CA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15147C1B" w14:textId="71C28D77" w:rsidR="0022080C" w:rsidRPr="00C2248F" w:rsidRDefault="0022080C" w:rsidP="0022080C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</w:tr>
      <w:tr w:rsidR="0022080C" w:rsidRPr="00D022DD" w14:paraId="3F6860B4" w14:textId="77777777" w:rsidTr="00EC16A8">
        <w:trPr>
          <w:trHeight w:val="288"/>
        </w:trPr>
        <w:tc>
          <w:tcPr>
            <w:tcW w:w="3330" w:type="dxa"/>
            <w:noWrap/>
            <w:vAlign w:val="bottom"/>
          </w:tcPr>
          <w:p w14:paraId="2027FEAA" w14:textId="77777777" w:rsidR="0022080C" w:rsidRPr="00D022DD" w:rsidRDefault="0022080C" w:rsidP="0022080C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9617EFF" w14:textId="77777777" w:rsidR="0022080C" w:rsidRPr="00D022DD" w:rsidRDefault="0022080C" w:rsidP="0022080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51E22A" w14:textId="77777777" w:rsidR="0022080C" w:rsidRPr="00D022DD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C5E43D2" w14:textId="77777777" w:rsidR="0022080C" w:rsidRPr="00D022DD" w:rsidRDefault="0022080C" w:rsidP="0022080C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75C8BC1" w14:textId="77777777" w:rsidR="0022080C" w:rsidRPr="00D022DD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6A5B5B" w14:textId="77777777" w:rsidR="0022080C" w:rsidRPr="00D022DD" w:rsidRDefault="0022080C" w:rsidP="0022080C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3F8FA4" w14:textId="77777777" w:rsidR="0022080C" w:rsidRPr="00D022DD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7681C3" w14:textId="77777777" w:rsidR="0022080C" w:rsidRPr="00D022DD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715CE0FE" w14:textId="77777777" w:rsidR="0022080C" w:rsidRPr="00D022DD" w:rsidRDefault="0022080C" w:rsidP="0022080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330513C" w14:textId="77777777" w:rsidR="0022080C" w:rsidRPr="00D022DD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3FA92012" w14:textId="77777777" w:rsidR="0022080C" w:rsidRPr="00D022DD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564031FF" w14:textId="77777777" w:rsidR="0022080C" w:rsidRPr="00D022DD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7CAED35" w14:textId="77777777" w:rsidR="0022080C" w:rsidRPr="00D022DD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EFB07D6" w14:textId="27C5EAED" w:rsidR="0022080C" w:rsidRDefault="0022080C" w:rsidP="0022080C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A5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A5A">
              <w:rPr>
                <w:rFonts w:asciiTheme="majorBidi" w:hAnsiTheme="majorBidi" w:cstheme="majorBidi"/>
                <w:sz w:val="24"/>
                <w:szCs w:val="24"/>
              </w:rPr>
              <w:t>925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080C" w:rsidRPr="00D022DD" w14:paraId="21FAB0CE" w14:textId="77777777" w:rsidTr="000077E8">
        <w:trPr>
          <w:trHeight w:val="288"/>
        </w:trPr>
        <w:tc>
          <w:tcPr>
            <w:tcW w:w="3330" w:type="dxa"/>
            <w:noWrap/>
            <w:vAlign w:val="bottom"/>
          </w:tcPr>
          <w:p w14:paraId="2252A991" w14:textId="77777777" w:rsidR="0022080C" w:rsidRPr="00D022DD" w:rsidRDefault="0022080C" w:rsidP="0022080C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583FE0CA" w14:textId="77777777" w:rsidR="0022080C" w:rsidRPr="00D022DD" w:rsidRDefault="0022080C" w:rsidP="0022080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9F794E" w14:textId="77777777" w:rsidR="0022080C" w:rsidRPr="00D022DD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1FD6998" w14:textId="77777777" w:rsidR="0022080C" w:rsidRPr="00D022DD" w:rsidRDefault="0022080C" w:rsidP="0022080C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C8D844" w14:textId="77777777" w:rsidR="0022080C" w:rsidRPr="00D022DD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11D7FD9" w14:textId="77777777" w:rsidR="0022080C" w:rsidRPr="00D022DD" w:rsidRDefault="0022080C" w:rsidP="0022080C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BE64D3" w14:textId="77777777" w:rsidR="0022080C" w:rsidRPr="00D022DD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A2EC6F2" w14:textId="77777777" w:rsidR="0022080C" w:rsidRPr="00D022DD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7F931903" w14:textId="77777777" w:rsidR="0022080C" w:rsidRPr="00D022DD" w:rsidRDefault="0022080C" w:rsidP="0022080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93385E5" w14:textId="77777777" w:rsidR="0022080C" w:rsidRPr="00D022DD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58A47B21" w14:textId="77777777" w:rsidR="0022080C" w:rsidRPr="00D022DD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39149221" w14:textId="77777777" w:rsidR="0022080C" w:rsidRPr="00D022DD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6536E077" w14:textId="77777777" w:rsidR="0022080C" w:rsidRPr="00D022DD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54E2554" w14:textId="0ADE580E" w:rsidR="0022080C" w:rsidRDefault="0022080C" w:rsidP="0022080C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38,160</w:t>
            </w:r>
          </w:p>
        </w:tc>
      </w:tr>
      <w:tr w:rsidR="0022080C" w:rsidRPr="00D022DD" w14:paraId="55FCF810" w14:textId="77777777" w:rsidTr="000077E8">
        <w:trPr>
          <w:trHeight w:val="288"/>
        </w:trPr>
        <w:tc>
          <w:tcPr>
            <w:tcW w:w="3330" w:type="dxa"/>
            <w:noWrap/>
            <w:vAlign w:val="bottom"/>
          </w:tcPr>
          <w:p w14:paraId="295D8589" w14:textId="77777777" w:rsidR="0022080C" w:rsidRPr="00D022DD" w:rsidRDefault="0022080C" w:rsidP="0022080C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3D8A32D" w14:textId="77777777" w:rsidR="0022080C" w:rsidRPr="00D022DD" w:rsidRDefault="0022080C" w:rsidP="0022080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F8B6FD" w14:textId="77777777" w:rsidR="0022080C" w:rsidRPr="00D022DD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90BFE1" w14:textId="77777777" w:rsidR="0022080C" w:rsidRPr="00D022DD" w:rsidRDefault="0022080C" w:rsidP="0022080C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1E0EE1" w14:textId="77777777" w:rsidR="0022080C" w:rsidRPr="00D022DD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02D960B" w14:textId="77777777" w:rsidR="0022080C" w:rsidRPr="00D022DD" w:rsidRDefault="0022080C" w:rsidP="0022080C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E208B3" w14:textId="77777777" w:rsidR="0022080C" w:rsidRPr="00D022DD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D7499AA" w14:textId="77777777" w:rsidR="0022080C" w:rsidRPr="00D022DD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6D37D20A" w14:textId="77777777" w:rsidR="0022080C" w:rsidRPr="00D022DD" w:rsidRDefault="0022080C" w:rsidP="0022080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1181CE2F" w14:textId="77777777" w:rsidR="0022080C" w:rsidRPr="00D022DD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BCFA0FD" w14:textId="77777777" w:rsidR="0022080C" w:rsidRPr="00D022DD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275FE16E" w14:textId="77777777" w:rsidR="0022080C" w:rsidRPr="00D022DD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57F26F" w14:textId="77777777" w:rsidR="0022080C" w:rsidRPr="00D022DD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C4C03" w14:textId="617B1615" w:rsidR="0022080C" w:rsidRPr="00C2248F" w:rsidRDefault="0022080C" w:rsidP="0022080C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(8,057)</w:t>
            </w:r>
          </w:p>
        </w:tc>
      </w:tr>
      <w:tr w:rsidR="0022080C" w:rsidRPr="00E16C44" w14:paraId="4EAF6D4E" w14:textId="77777777" w:rsidTr="00EC16A8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64C56A02" w14:textId="77777777" w:rsidR="0022080C" w:rsidRPr="00E16C44" w:rsidRDefault="0022080C" w:rsidP="0022080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480B3A9" w14:textId="77777777" w:rsidR="0022080C" w:rsidRPr="00E16C44" w:rsidRDefault="0022080C" w:rsidP="0022080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790135" w14:textId="77777777" w:rsidR="0022080C" w:rsidRPr="00E16C44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5302B8A" w14:textId="77777777" w:rsidR="0022080C" w:rsidRPr="00E16C44" w:rsidRDefault="0022080C" w:rsidP="0022080C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032C72" w14:textId="77777777" w:rsidR="0022080C" w:rsidRPr="00E16C44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8CCC6B0" w14:textId="77777777" w:rsidR="0022080C" w:rsidRPr="00E16C44" w:rsidRDefault="0022080C" w:rsidP="0022080C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EF2D65" w14:textId="77777777" w:rsidR="0022080C" w:rsidRPr="00E16C44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AD6543" w14:textId="77777777" w:rsidR="0022080C" w:rsidRPr="00E16C44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5312B8EB" w14:textId="77777777" w:rsidR="0022080C" w:rsidRPr="00E16C44" w:rsidRDefault="0022080C" w:rsidP="0022080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104CF9B3" w14:textId="77777777" w:rsidR="0022080C" w:rsidRPr="00E16C44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13F1D6" w14:textId="77777777" w:rsidR="0022080C" w:rsidRPr="00E16C44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3C318638" w14:textId="77777777" w:rsidR="0022080C" w:rsidRPr="00E16C44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2F6E656" w14:textId="77777777" w:rsidR="0022080C" w:rsidRPr="00E16C44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EF62D5" w14:textId="1DED1E56" w:rsidR="0022080C" w:rsidRPr="00C2248F" w:rsidRDefault="0022080C" w:rsidP="0022080C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30,103</w:t>
            </w:r>
          </w:p>
        </w:tc>
      </w:tr>
      <w:tr w:rsidR="0022080C" w:rsidRPr="00E16C44" w14:paraId="42D5F9E5" w14:textId="77777777" w:rsidTr="00AA4072">
        <w:trPr>
          <w:trHeight w:val="315"/>
        </w:trPr>
        <w:tc>
          <w:tcPr>
            <w:tcW w:w="3330" w:type="dxa"/>
            <w:noWrap/>
            <w:vAlign w:val="bottom"/>
            <w:hideMark/>
          </w:tcPr>
          <w:p w14:paraId="3B0120B4" w14:textId="77777777" w:rsidR="0022080C" w:rsidRPr="00E16C44" w:rsidRDefault="0022080C" w:rsidP="0022080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5506B4A" w14:textId="77777777" w:rsidR="0022080C" w:rsidRPr="00E16C44" w:rsidRDefault="0022080C" w:rsidP="0022080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30BDD0" w14:textId="77777777" w:rsidR="0022080C" w:rsidRPr="00E16C44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EEBCCB" w14:textId="77777777" w:rsidR="0022080C" w:rsidRPr="00E16C44" w:rsidRDefault="0022080C" w:rsidP="0022080C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CD5E43" w14:textId="77777777" w:rsidR="0022080C" w:rsidRPr="00E16C44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3A5F1C0" w14:textId="77777777" w:rsidR="0022080C" w:rsidRPr="00E16C44" w:rsidRDefault="0022080C" w:rsidP="0022080C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38428C" w14:textId="77777777" w:rsidR="0022080C" w:rsidRPr="00E16C44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95DA8A3" w14:textId="77777777" w:rsidR="0022080C" w:rsidRPr="00E16C44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091B3C67" w14:textId="77777777" w:rsidR="0022080C" w:rsidRPr="00E16C44" w:rsidRDefault="0022080C" w:rsidP="0022080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74E8DDF5" w14:textId="77777777" w:rsidR="0022080C" w:rsidRPr="00E16C44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97F618" w14:textId="77777777" w:rsidR="0022080C" w:rsidRPr="00E16C44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74C8B462" w14:textId="77777777" w:rsidR="0022080C" w:rsidRPr="00E16C44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2BD003F" w14:textId="77777777" w:rsidR="0022080C" w:rsidRPr="00E16C44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BF596A" w14:textId="2CB19B5D" w:rsidR="0022080C" w:rsidRPr="00E16C44" w:rsidRDefault="0022080C" w:rsidP="0022080C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080C" w:rsidRPr="00E16C44" w14:paraId="40A13564" w14:textId="77777777" w:rsidTr="00AA4072">
        <w:trPr>
          <w:trHeight w:val="314"/>
        </w:trPr>
        <w:tc>
          <w:tcPr>
            <w:tcW w:w="3330" w:type="dxa"/>
            <w:noWrap/>
            <w:vAlign w:val="bottom"/>
          </w:tcPr>
          <w:p w14:paraId="25E09D7C" w14:textId="77777777" w:rsidR="0022080C" w:rsidRPr="00E16C44" w:rsidRDefault="0022080C" w:rsidP="0022080C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50668FA" w14:textId="77777777" w:rsidR="0022080C" w:rsidRPr="00E16C44" w:rsidRDefault="0022080C" w:rsidP="0022080C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F60ADF" w14:textId="77777777" w:rsidR="0022080C" w:rsidRPr="00E16C44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70BF4DC" w14:textId="77777777" w:rsidR="0022080C" w:rsidRPr="00E16C44" w:rsidRDefault="0022080C" w:rsidP="0022080C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BD92AF" w14:textId="77777777" w:rsidR="0022080C" w:rsidRPr="00E16C44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B11998" w14:textId="77777777" w:rsidR="0022080C" w:rsidRPr="00E16C44" w:rsidRDefault="0022080C" w:rsidP="0022080C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2FA3C7" w14:textId="77777777" w:rsidR="0022080C" w:rsidRPr="00E16C44" w:rsidRDefault="0022080C" w:rsidP="0022080C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AAACEAE" w14:textId="77777777" w:rsidR="0022080C" w:rsidRPr="00E16C44" w:rsidRDefault="0022080C" w:rsidP="0022080C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5C7A455" w14:textId="77777777" w:rsidR="0022080C" w:rsidRPr="00E16C44" w:rsidRDefault="0022080C" w:rsidP="0022080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76F8106A" w14:textId="77777777" w:rsidR="0022080C" w:rsidRPr="00E16C44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59AB3E9" w14:textId="77777777" w:rsidR="0022080C" w:rsidRPr="00E16C44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3AF4BFCC" w14:textId="77777777" w:rsidR="0022080C" w:rsidRPr="00E16C44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6EB9E4" w14:textId="77777777" w:rsidR="0022080C" w:rsidRPr="00E16C44" w:rsidRDefault="0022080C" w:rsidP="0022080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64DE564A" w14:textId="34A21B9F" w:rsidR="0022080C" w:rsidRPr="00CC7B8A" w:rsidRDefault="0022080C" w:rsidP="0022080C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038A155F" w14:textId="77777777" w:rsidR="00BF36BF" w:rsidRDefault="00BF36BF">
      <w:r>
        <w:br w:type="page"/>
      </w:r>
    </w:p>
    <w:tbl>
      <w:tblPr>
        <w:tblW w:w="143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350"/>
        <w:gridCol w:w="270"/>
        <w:gridCol w:w="1350"/>
        <w:gridCol w:w="270"/>
        <w:gridCol w:w="1350"/>
        <w:gridCol w:w="272"/>
        <w:gridCol w:w="1258"/>
        <w:gridCol w:w="268"/>
        <w:gridCol w:w="1352"/>
        <w:gridCol w:w="268"/>
        <w:gridCol w:w="1352"/>
      </w:tblGrid>
      <w:tr w:rsidR="00BF36BF" w:rsidRPr="002E73A9" w14:paraId="1742C294" w14:textId="77777777" w:rsidTr="0066499D">
        <w:trPr>
          <w:trHeight w:val="225"/>
        </w:trPr>
        <w:tc>
          <w:tcPr>
            <w:tcW w:w="3330" w:type="dxa"/>
            <w:noWrap/>
          </w:tcPr>
          <w:p w14:paraId="6362A165" w14:textId="77777777"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59D68F42" w14:textId="101D5B42" w:rsidR="00BF36BF" w:rsidRPr="002E73A9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งวด</w:t>
            </w:r>
            <w:r w:rsidR="00A716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เดือน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 xml:space="preserve">30 </w:t>
            </w:r>
            <w:r w:rsidR="00A82B2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กันยา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ยน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BF36BF" w:rsidRPr="00E16C44" w14:paraId="3AE74171" w14:textId="77777777" w:rsidTr="0066499D">
        <w:trPr>
          <w:trHeight w:val="225"/>
        </w:trPr>
        <w:tc>
          <w:tcPr>
            <w:tcW w:w="3330" w:type="dxa"/>
            <w:noWrap/>
          </w:tcPr>
          <w:p w14:paraId="772F54F2" w14:textId="77777777"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DDAB60E" w14:textId="77777777"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7A8737E2" w14:textId="77777777"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3077E299" w14:textId="77777777"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023CC70D" w14:textId="77777777"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70ACEB6D" w14:textId="77777777" w:rsidR="00BF36BF" w:rsidRPr="00332FD0" w:rsidRDefault="00BF36BF" w:rsidP="0066499D">
            <w:pPr>
              <w:tabs>
                <w:tab w:val="clear" w:pos="4451"/>
                <w:tab w:val="left" w:pos="10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34D0AD29" w14:textId="77777777"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8FD257" w14:textId="77777777"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332F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5C852247" w14:textId="77777777"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14:paraId="7A80F35A" w14:textId="77777777"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32F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4004C3AC" w14:textId="77777777"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14:paraId="11D3809E" w14:textId="77777777"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32F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79F9ECC9" w14:textId="77777777"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14:paraId="03FDCE7D" w14:textId="77777777" w:rsidR="00BF36BF" w:rsidRPr="00332FD0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32F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BF36BF" w:rsidRPr="00E16C44" w14:paraId="7DE582B4" w14:textId="77777777" w:rsidTr="0066499D">
        <w:trPr>
          <w:trHeight w:val="225"/>
        </w:trPr>
        <w:tc>
          <w:tcPr>
            <w:tcW w:w="3330" w:type="dxa"/>
            <w:noWrap/>
          </w:tcPr>
          <w:p w14:paraId="54C65016" w14:textId="77777777"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56FB3322" w14:textId="77777777" w:rsidR="00BF36BF" w:rsidRPr="00E16C44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BF36BF" w:rsidRPr="00E16C44" w14:paraId="24EE3593" w14:textId="77777777" w:rsidTr="0066499D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14:paraId="68D42E0C" w14:textId="77777777"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EF76989" w14:textId="25E674F4" w:rsidR="00BF36BF" w:rsidRPr="00E16C44" w:rsidRDefault="0027261C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1,267,033</w:t>
            </w:r>
          </w:p>
        </w:tc>
        <w:tc>
          <w:tcPr>
            <w:tcW w:w="270" w:type="dxa"/>
          </w:tcPr>
          <w:p w14:paraId="64988B2D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203874" w14:textId="71942986" w:rsidR="00BF36BF" w:rsidRPr="00E16C44" w:rsidRDefault="0027261C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923,287</w:t>
            </w:r>
          </w:p>
        </w:tc>
        <w:tc>
          <w:tcPr>
            <w:tcW w:w="270" w:type="dxa"/>
          </w:tcPr>
          <w:p w14:paraId="2E22A4B1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214D905" w14:textId="7BEF0C06" w:rsidR="00BF36BF" w:rsidRPr="00E16C44" w:rsidRDefault="0027261C" w:rsidP="0066499D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45,628</w:t>
            </w:r>
          </w:p>
        </w:tc>
        <w:tc>
          <w:tcPr>
            <w:tcW w:w="270" w:type="dxa"/>
          </w:tcPr>
          <w:p w14:paraId="74D64990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D114B8" w14:textId="32B563D1" w:rsidR="00BF36BF" w:rsidRPr="00E16C44" w:rsidRDefault="0027261C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114,589</w:t>
            </w:r>
          </w:p>
        </w:tc>
        <w:tc>
          <w:tcPr>
            <w:tcW w:w="272" w:type="dxa"/>
          </w:tcPr>
          <w:p w14:paraId="7F14CDE7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14:paraId="5C2C08CF" w14:textId="71ABC084" w:rsidR="00BF36BF" w:rsidRPr="00E16C44" w:rsidRDefault="0027261C" w:rsidP="00904568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2,350,537</w:t>
            </w:r>
          </w:p>
        </w:tc>
        <w:tc>
          <w:tcPr>
            <w:tcW w:w="268" w:type="dxa"/>
          </w:tcPr>
          <w:p w14:paraId="205ACAA3" w14:textId="77777777"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561C9619" w14:textId="3CBEB810" w:rsidR="00BF36BF" w:rsidRPr="00E16C44" w:rsidRDefault="0027261C" w:rsidP="00A57BAD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1B7107B" w14:textId="77777777"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06FFF888" w14:textId="358A963F" w:rsidR="00BF36BF" w:rsidRPr="00860BD0" w:rsidRDefault="0027261C" w:rsidP="00860BD0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0BD0">
              <w:rPr>
                <w:rFonts w:asciiTheme="majorBidi" w:hAnsiTheme="majorBidi" w:cstheme="majorBidi"/>
                <w:sz w:val="24"/>
                <w:szCs w:val="24"/>
              </w:rPr>
              <w:t>2,350,537</w:t>
            </w:r>
          </w:p>
        </w:tc>
      </w:tr>
      <w:tr w:rsidR="006C3D0F" w:rsidRPr="008179CA" w14:paraId="4D7AF540" w14:textId="77777777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14:paraId="618A1CC5" w14:textId="77777777" w:rsidR="006C3D0F" w:rsidRPr="00D022DD" w:rsidRDefault="006C3D0F" w:rsidP="006C3D0F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7E9FA4" w14:textId="365DF737" w:rsidR="006C3D0F" w:rsidRPr="008179CA" w:rsidRDefault="006C3D0F" w:rsidP="006C3D0F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47,591</w:t>
            </w:r>
          </w:p>
        </w:tc>
        <w:tc>
          <w:tcPr>
            <w:tcW w:w="270" w:type="dxa"/>
          </w:tcPr>
          <w:p w14:paraId="36BF0389" w14:textId="77777777" w:rsidR="006C3D0F" w:rsidRPr="008179CA" w:rsidRDefault="006C3D0F" w:rsidP="006C3D0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F77802" w14:textId="60F6828E" w:rsidR="006C3D0F" w:rsidRPr="008179CA" w:rsidRDefault="006C3D0F" w:rsidP="006C3D0F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70" w:type="dxa"/>
          </w:tcPr>
          <w:p w14:paraId="28C3CB61" w14:textId="77777777" w:rsidR="006C3D0F" w:rsidRPr="008179CA" w:rsidRDefault="006C3D0F" w:rsidP="006C3D0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5E1C3B" w14:textId="51B77E99" w:rsidR="006C3D0F" w:rsidRPr="00FB019E" w:rsidRDefault="006C3D0F" w:rsidP="006C3D0F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6DF507" w14:textId="77777777" w:rsidR="006C3D0F" w:rsidRPr="008179CA" w:rsidRDefault="006C3D0F" w:rsidP="006C3D0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5DCF1C" w14:textId="0D00B17B" w:rsidR="006C3D0F" w:rsidRPr="008179CA" w:rsidRDefault="006C3D0F" w:rsidP="006C3D0F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32,427</w:t>
            </w:r>
          </w:p>
        </w:tc>
        <w:tc>
          <w:tcPr>
            <w:tcW w:w="272" w:type="dxa"/>
          </w:tcPr>
          <w:p w14:paraId="49DF162D" w14:textId="77777777" w:rsidR="006C3D0F" w:rsidRPr="008179CA" w:rsidRDefault="006C3D0F" w:rsidP="006C3D0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E628E3F" w14:textId="539736F7" w:rsidR="006C3D0F" w:rsidRPr="00904568" w:rsidRDefault="006C3D0F" w:rsidP="006C3D0F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04568">
              <w:rPr>
                <w:rFonts w:asciiTheme="majorBidi" w:hAnsiTheme="majorBidi" w:cstheme="majorBidi"/>
                <w:bCs/>
                <w:sz w:val="24"/>
                <w:szCs w:val="24"/>
              </w:rPr>
              <w:t>80,139</w:t>
            </w:r>
          </w:p>
        </w:tc>
        <w:tc>
          <w:tcPr>
            <w:tcW w:w="268" w:type="dxa"/>
          </w:tcPr>
          <w:p w14:paraId="75F7CED1" w14:textId="77777777" w:rsidR="006C3D0F" w:rsidRPr="008179CA" w:rsidRDefault="006C3D0F" w:rsidP="006C3D0F">
            <w:pPr>
              <w:tabs>
                <w:tab w:val="decimal" w:pos="1487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EC61027" w14:textId="5F346A11" w:rsidR="006C3D0F" w:rsidRPr="008179CA" w:rsidRDefault="006C3D0F" w:rsidP="006C3D0F">
            <w:pPr>
              <w:tabs>
                <w:tab w:val="left" w:pos="116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(80,139)</w:t>
            </w:r>
          </w:p>
        </w:tc>
        <w:tc>
          <w:tcPr>
            <w:tcW w:w="268" w:type="dxa"/>
          </w:tcPr>
          <w:p w14:paraId="4F66751E" w14:textId="77777777" w:rsidR="006C3D0F" w:rsidRPr="008179CA" w:rsidRDefault="006C3D0F" w:rsidP="006C3D0F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8A7EEA5" w14:textId="20B2CDAC" w:rsidR="006C3D0F" w:rsidRPr="008179CA" w:rsidRDefault="006C3D0F" w:rsidP="006C3D0F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3D0F" w:rsidRPr="008179CA" w14:paraId="1C497791" w14:textId="77777777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14:paraId="011F72C4" w14:textId="77777777" w:rsidR="006C3D0F" w:rsidRPr="00D022DD" w:rsidRDefault="006C3D0F" w:rsidP="006C3D0F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828CDD" w14:textId="710A8ABA" w:rsidR="006C3D0F" w:rsidRPr="008179CA" w:rsidRDefault="006C3D0F" w:rsidP="006C3D0F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1,314,624</w:t>
            </w:r>
          </w:p>
        </w:tc>
        <w:tc>
          <w:tcPr>
            <w:tcW w:w="270" w:type="dxa"/>
          </w:tcPr>
          <w:p w14:paraId="6162D4F3" w14:textId="77777777" w:rsidR="006C3D0F" w:rsidRPr="008179CA" w:rsidRDefault="006C3D0F" w:rsidP="006C3D0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04B61" w14:textId="7600332C" w:rsidR="006C3D0F" w:rsidRPr="008179CA" w:rsidRDefault="006C3D0F" w:rsidP="006C3D0F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923,408</w:t>
            </w:r>
          </w:p>
        </w:tc>
        <w:tc>
          <w:tcPr>
            <w:tcW w:w="270" w:type="dxa"/>
          </w:tcPr>
          <w:p w14:paraId="65A882FB" w14:textId="77777777" w:rsidR="006C3D0F" w:rsidRPr="008179CA" w:rsidRDefault="006C3D0F" w:rsidP="006C3D0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B5C09C" w14:textId="40B64C8E" w:rsidR="006C3D0F" w:rsidRPr="008179CA" w:rsidRDefault="006C3D0F" w:rsidP="006C3D0F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45,628</w:t>
            </w:r>
          </w:p>
        </w:tc>
        <w:tc>
          <w:tcPr>
            <w:tcW w:w="270" w:type="dxa"/>
          </w:tcPr>
          <w:p w14:paraId="33AAE9F4" w14:textId="77777777" w:rsidR="006C3D0F" w:rsidRPr="008179CA" w:rsidRDefault="006C3D0F" w:rsidP="006C3D0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DE01D8" w14:textId="5A5038F4" w:rsidR="006C3D0F" w:rsidRPr="008179CA" w:rsidRDefault="006C3D0F" w:rsidP="006C3D0F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147,016</w:t>
            </w:r>
          </w:p>
        </w:tc>
        <w:tc>
          <w:tcPr>
            <w:tcW w:w="272" w:type="dxa"/>
          </w:tcPr>
          <w:p w14:paraId="65F98AE4" w14:textId="77777777" w:rsidR="006C3D0F" w:rsidRPr="008179CA" w:rsidRDefault="006C3D0F" w:rsidP="006C3D0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1523B59" w14:textId="2727DE4E" w:rsidR="006C3D0F" w:rsidRPr="00904568" w:rsidRDefault="006C3D0F" w:rsidP="006C3D0F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04568">
              <w:rPr>
                <w:rFonts w:asciiTheme="majorBidi" w:hAnsiTheme="majorBidi" w:cstheme="majorBidi"/>
                <w:bCs/>
                <w:sz w:val="24"/>
                <w:szCs w:val="24"/>
              </w:rPr>
              <w:t>2,430,676</w:t>
            </w:r>
          </w:p>
        </w:tc>
        <w:tc>
          <w:tcPr>
            <w:tcW w:w="268" w:type="dxa"/>
          </w:tcPr>
          <w:p w14:paraId="3ABB9C1A" w14:textId="77777777" w:rsidR="006C3D0F" w:rsidRPr="008179CA" w:rsidRDefault="006C3D0F" w:rsidP="006C3D0F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A6051F5" w14:textId="58A8B276" w:rsidR="006C3D0F" w:rsidRPr="008179CA" w:rsidRDefault="006C3D0F" w:rsidP="006C3D0F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(80,139)</w:t>
            </w:r>
          </w:p>
        </w:tc>
        <w:tc>
          <w:tcPr>
            <w:tcW w:w="268" w:type="dxa"/>
          </w:tcPr>
          <w:p w14:paraId="6C350CE7" w14:textId="77777777" w:rsidR="006C3D0F" w:rsidRPr="008179CA" w:rsidRDefault="006C3D0F" w:rsidP="006C3D0F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A3CDF25" w14:textId="20C17EE0" w:rsidR="006C3D0F" w:rsidRPr="00860BD0" w:rsidRDefault="006C3D0F" w:rsidP="006C3D0F">
            <w:pPr>
              <w:tabs>
                <w:tab w:val="clear" w:pos="907"/>
                <w:tab w:val="left" w:pos="884"/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0BD0">
              <w:rPr>
                <w:rFonts w:asciiTheme="majorBidi" w:hAnsiTheme="majorBidi" w:cstheme="majorBidi"/>
                <w:sz w:val="24"/>
                <w:szCs w:val="24"/>
              </w:rPr>
              <w:t>2,350,537</w:t>
            </w:r>
          </w:p>
        </w:tc>
      </w:tr>
      <w:tr w:rsidR="006C3D0F" w:rsidRPr="008179CA" w14:paraId="15B10429" w14:textId="77777777" w:rsidTr="0066499D">
        <w:trPr>
          <w:trHeight w:val="332"/>
        </w:trPr>
        <w:tc>
          <w:tcPr>
            <w:tcW w:w="3330" w:type="dxa"/>
            <w:vAlign w:val="bottom"/>
            <w:hideMark/>
          </w:tcPr>
          <w:p w14:paraId="497CC972" w14:textId="77777777" w:rsidR="006C3D0F" w:rsidRPr="00D022DD" w:rsidRDefault="006C3D0F" w:rsidP="006C3D0F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348F719" w14:textId="4F5C1A68" w:rsidR="006C3D0F" w:rsidRPr="008179CA" w:rsidRDefault="006C3D0F" w:rsidP="006C3D0F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(1,093,530)</w:t>
            </w:r>
          </w:p>
        </w:tc>
        <w:tc>
          <w:tcPr>
            <w:tcW w:w="270" w:type="dxa"/>
          </w:tcPr>
          <w:p w14:paraId="313C6E5F" w14:textId="77777777" w:rsidR="006C3D0F" w:rsidRPr="008179CA" w:rsidRDefault="006C3D0F" w:rsidP="006C3D0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66308C0" w14:textId="207DBEC3" w:rsidR="006C3D0F" w:rsidRPr="008179CA" w:rsidRDefault="006C3D0F" w:rsidP="006C3D0F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(863,526)</w:t>
            </w:r>
          </w:p>
        </w:tc>
        <w:tc>
          <w:tcPr>
            <w:tcW w:w="270" w:type="dxa"/>
          </w:tcPr>
          <w:p w14:paraId="5053B093" w14:textId="77777777" w:rsidR="006C3D0F" w:rsidRPr="008179CA" w:rsidRDefault="006C3D0F" w:rsidP="006C3D0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5A9D6F0" w14:textId="1C856593" w:rsidR="006C3D0F" w:rsidRPr="008179CA" w:rsidRDefault="006C3D0F" w:rsidP="006C3D0F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(16,174)</w:t>
            </w:r>
          </w:p>
        </w:tc>
        <w:tc>
          <w:tcPr>
            <w:tcW w:w="270" w:type="dxa"/>
          </w:tcPr>
          <w:p w14:paraId="4FA77F5E" w14:textId="77777777" w:rsidR="006C3D0F" w:rsidRPr="008179CA" w:rsidRDefault="006C3D0F" w:rsidP="006C3D0F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CE0C3E" w14:textId="5E0BC619" w:rsidR="006C3D0F" w:rsidRPr="008179CA" w:rsidRDefault="006C3D0F" w:rsidP="006C3D0F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(134,946)</w:t>
            </w:r>
          </w:p>
        </w:tc>
        <w:tc>
          <w:tcPr>
            <w:tcW w:w="272" w:type="dxa"/>
          </w:tcPr>
          <w:p w14:paraId="66B89138" w14:textId="77777777" w:rsidR="006C3D0F" w:rsidRPr="008179CA" w:rsidRDefault="006C3D0F" w:rsidP="006C3D0F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51A8045C" w14:textId="4F778857" w:rsidR="006C3D0F" w:rsidRPr="008179CA" w:rsidRDefault="006C3D0F" w:rsidP="006C3D0F">
            <w:pPr>
              <w:tabs>
                <w:tab w:val="clear" w:pos="680"/>
                <w:tab w:val="clear" w:pos="907"/>
                <w:tab w:val="left" w:pos="702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(2,108,176)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BC104B" w14:textId="77777777" w:rsidR="006C3D0F" w:rsidRPr="008179CA" w:rsidRDefault="006C3D0F" w:rsidP="006C3D0F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0AC9E30B" w14:textId="2DEE0EC4" w:rsidR="006C3D0F" w:rsidRPr="008179CA" w:rsidRDefault="006C3D0F" w:rsidP="006C3D0F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79,684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17CFA5" w14:textId="77777777" w:rsidR="006C3D0F" w:rsidRPr="008179CA" w:rsidRDefault="006C3D0F" w:rsidP="006C3D0F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7285E50C" w14:textId="43132A93" w:rsidR="006C3D0F" w:rsidRPr="008179CA" w:rsidRDefault="006C3D0F" w:rsidP="006C3D0F">
            <w:pPr>
              <w:tabs>
                <w:tab w:val="clear" w:pos="907"/>
                <w:tab w:val="left" w:pos="884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(2,028,492)</w:t>
            </w:r>
          </w:p>
        </w:tc>
      </w:tr>
      <w:tr w:rsidR="006C3D0F" w:rsidRPr="00C2248F" w14:paraId="480F67C4" w14:textId="77777777" w:rsidTr="00C864C0">
        <w:trPr>
          <w:trHeight w:val="360"/>
        </w:trPr>
        <w:tc>
          <w:tcPr>
            <w:tcW w:w="3330" w:type="dxa"/>
            <w:noWrap/>
            <w:vAlign w:val="bottom"/>
          </w:tcPr>
          <w:p w14:paraId="42F943AE" w14:textId="77777777" w:rsidR="006C3D0F" w:rsidRPr="00D022DD" w:rsidRDefault="006C3D0F" w:rsidP="006C3D0F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A6392F" w14:textId="52866AC9" w:rsidR="006C3D0F" w:rsidRPr="008179CA" w:rsidRDefault="006C3D0F" w:rsidP="006C3D0F">
            <w:pPr>
              <w:tabs>
                <w:tab w:val="clear" w:pos="2807"/>
                <w:tab w:val="clear" w:pos="4451"/>
                <w:tab w:val="left" w:pos="1147"/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221,094</w:t>
            </w:r>
          </w:p>
        </w:tc>
        <w:tc>
          <w:tcPr>
            <w:tcW w:w="270" w:type="dxa"/>
            <w:vAlign w:val="bottom"/>
          </w:tcPr>
          <w:p w14:paraId="56ECAB25" w14:textId="77777777" w:rsidR="006C3D0F" w:rsidRPr="008179CA" w:rsidRDefault="006C3D0F" w:rsidP="006C3D0F">
            <w:pPr>
              <w:tabs>
                <w:tab w:val="clear" w:pos="2807"/>
                <w:tab w:val="clear" w:pos="4451"/>
                <w:tab w:val="left" w:pos="114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6E9A02" w14:textId="1360FD0B" w:rsidR="006C3D0F" w:rsidRPr="008179CA" w:rsidRDefault="006C3D0F" w:rsidP="006C3D0F">
            <w:pPr>
              <w:tabs>
                <w:tab w:val="clear" w:pos="2807"/>
                <w:tab w:val="clear" w:pos="4451"/>
                <w:tab w:val="left" w:pos="1147"/>
                <w:tab w:val="decimal" w:pos="1366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59,882</w:t>
            </w:r>
          </w:p>
        </w:tc>
        <w:tc>
          <w:tcPr>
            <w:tcW w:w="270" w:type="dxa"/>
            <w:vAlign w:val="bottom"/>
          </w:tcPr>
          <w:p w14:paraId="3E172A53" w14:textId="77777777" w:rsidR="006C3D0F" w:rsidRPr="008179CA" w:rsidRDefault="006C3D0F" w:rsidP="006C3D0F">
            <w:pPr>
              <w:tabs>
                <w:tab w:val="clear" w:pos="2807"/>
                <w:tab w:val="clear" w:pos="4451"/>
                <w:tab w:val="left" w:pos="114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BF85B3" w14:textId="213F296B" w:rsidR="006C3D0F" w:rsidRPr="008179CA" w:rsidRDefault="006C3D0F" w:rsidP="006C3D0F">
            <w:pPr>
              <w:tabs>
                <w:tab w:val="clear" w:pos="907"/>
                <w:tab w:val="clear" w:pos="2807"/>
                <w:tab w:val="clear" w:pos="4451"/>
                <w:tab w:val="decimal" w:pos="1154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29,454</w:t>
            </w:r>
          </w:p>
        </w:tc>
        <w:tc>
          <w:tcPr>
            <w:tcW w:w="270" w:type="dxa"/>
            <w:vAlign w:val="bottom"/>
          </w:tcPr>
          <w:p w14:paraId="6378EBCF" w14:textId="77777777" w:rsidR="006C3D0F" w:rsidRPr="008179CA" w:rsidRDefault="006C3D0F" w:rsidP="006C3D0F">
            <w:pPr>
              <w:tabs>
                <w:tab w:val="clear" w:pos="2807"/>
                <w:tab w:val="clear" w:pos="4451"/>
                <w:tab w:val="left" w:pos="114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B3E7D" w14:textId="40950725" w:rsidR="006C3D0F" w:rsidRPr="008179CA" w:rsidRDefault="006C3D0F" w:rsidP="006C3D0F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12,070</w:t>
            </w:r>
          </w:p>
        </w:tc>
        <w:tc>
          <w:tcPr>
            <w:tcW w:w="272" w:type="dxa"/>
            <w:vAlign w:val="bottom"/>
          </w:tcPr>
          <w:p w14:paraId="31991688" w14:textId="77777777" w:rsidR="006C3D0F" w:rsidRPr="008179CA" w:rsidRDefault="006C3D0F" w:rsidP="006C3D0F">
            <w:pPr>
              <w:tabs>
                <w:tab w:val="clear" w:pos="2807"/>
                <w:tab w:val="clear" w:pos="4451"/>
                <w:tab w:val="left" w:pos="114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022011" w14:textId="579CFDBA" w:rsidR="006C3D0F" w:rsidRPr="00904568" w:rsidRDefault="006C3D0F" w:rsidP="006C3D0F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04568">
              <w:rPr>
                <w:rFonts w:asciiTheme="majorBidi" w:hAnsiTheme="majorBidi" w:cstheme="majorBidi"/>
                <w:bCs/>
                <w:sz w:val="24"/>
                <w:szCs w:val="24"/>
              </w:rPr>
              <w:t>322,500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1952303" w14:textId="77777777" w:rsidR="006C3D0F" w:rsidRPr="008179CA" w:rsidRDefault="006C3D0F" w:rsidP="006C3D0F">
            <w:pPr>
              <w:tabs>
                <w:tab w:val="clear" w:pos="2807"/>
                <w:tab w:val="clear" w:pos="4451"/>
                <w:tab w:val="left" w:pos="1147"/>
                <w:tab w:val="decimal" w:pos="148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6D0714" w14:textId="21E3C151" w:rsidR="006C3D0F" w:rsidRPr="008179CA" w:rsidRDefault="006C3D0F" w:rsidP="006C3D0F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(455)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EB54DB4" w14:textId="77777777" w:rsidR="006C3D0F" w:rsidRPr="008179CA" w:rsidRDefault="006C3D0F" w:rsidP="006C3D0F">
            <w:pPr>
              <w:tabs>
                <w:tab w:val="clear" w:pos="2807"/>
                <w:tab w:val="clear" w:pos="4451"/>
                <w:tab w:val="left" w:pos="1147"/>
                <w:tab w:val="decimal" w:pos="148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72B826" w14:textId="54488AA0" w:rsidR="006C3D0F" w:rsidRPr="00C2248F" w:rsidRDefault="006C3D0F" w:rsidP="006C3D0F">
            <w:pPr>
              <w:tabs>
                <w:tab w:val="clear" w:pos="907"/>
                <w:tab w:val="left" w:pos="884"/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322,045</w:t>
            </w:r>
          </w:p>
        </w:tc>
      </w:tr>
      <w:tr w:rsidR="006C3D0F" w:rsidRPr="00C2248F" w14:paraId="1364DE34" w14:textId="77777777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120C9B81" w14:textId="77777777" w:rsidR="006C3D0F" w:rsidRPr="00D022DD" w:rsidRDefault="006C3D0F" w:rsidP="006C3D0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8B65A6A" w14:textId="77777777" w:rsidR="006C3D0F" w:rsidRPr="008179CA" w:rsidRDefault="006C3D0F" w:rsidP="006C3D0F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B750F9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1AA50B3" w14:textId="77777777" w:rsidR="006C3D0F" w:rsidRPr="008179CA" w:rsidRDefault="006C3D0F" w:rsidP="006C3D0F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E6C09E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8781BDA" w14:textId="77777777" w:rsidR="006C3D0F" w:rsidRPr="008179CA" w:rsidRDefault="006C3D0F" w:rsidP="006C3D0F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2D16BB6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1E0614" w14:textId="77777777" w:rsidR="006C3D0F" w:rsidRPr="008179CA" w:rsidRDefault="006C3D0F" w:rsidP="006C3D0F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75DBE263" w14:textId="77777777" w:rsidR="006C3D0F" w:rsidRPr="008179CA" w:rsidRDefault="006C3D0F" w:rsidP="006C3D0F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0F88E7DA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123361A7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5835F3C5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28D5BDEF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2AE44CD9" w14:textId="7575D8F6" w:rsidR="006C3D0F" w:rsidRPr="00C2248F" w:rsidRDefault="006C3D0F" w:rsidP="006C3D0F">
            <w:pPr>
              <w:tabs>
                <w:tab w:val="clear" w:pos="907"/>
                <w:tab w:val="left" w:pos="884"/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54,371</w:t>
            </w:r>
          </w:p>
        </w:tc>
      </w:tr>
      <w:tr w:rsidR="006C3D0F" w:rsidRPr="00C2248F" w14:paraId="3A4860E8" w14:textId="77777777" w:rsidTr="0066499D">
        <w:trPr>
          <w:trHeight w:val="270"/>
        </w:trPr>
        <w:tc>
          <w:tcPr>
            <w:tcW w:w="3330" w:type="dxa"/>
            <w:noWrap/>
            <w:vAlign w:val="bottom"/>
            <w:hideMark/>
          </w:tcPr>
          <w:p w14:paraId="1FAD1B4D" w14:textId="77777777" w:rsidR="006C3D0F" w:rsidRPr="00D022DD" w:rsidRDefault="006C3D0F" w:rsidP="006C3D0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14:paraId="4EFD2B78" w14:textId="77777777" w:rsidR="006C3D0F" w:rsidRPr="008179CA" w:rsidRDefault="006C3D0F" w:rsidP="006C3D0F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7973E8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6078E8" w14:textId="77777777" w:rsidR="006C3D0F" w:rsidRPr="008179CA" w:rsidRDefault="006C3D0F" w:rsidP="006C3D0F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F0B05CB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4EA085A" w14:textId="77777777" w:rsidR="006C3D0F" w:rsidRPr="008179CA" w:rsidRDefault="006C3D0F" w:rsidP="006C3D0F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4F22BD" w14:textId="77777777" w:rsidR="006C3D0F" w:rsidRPr="008179CA" w:rsidRDefault="006C3D0F" w:rsidP="006C3D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3F46F6C" w14:textId="77777777" w:rsidR="006C3D0F" w:rsidRPr="008179CA" w:rsidRDefault="006C3D0F" w:rsidP="006C3D0F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3635600" w14:textId="77777777" w:rsidR="006C3D0F" w:rsidRPr="008179CA" w:rsidRDefault="006C3D0F" w:rsidP="006C3D0F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4E7410D" w14:textId="77777777" w:rsidR="006C3D0F" w:rsidRPr="008179CA" w:rsidRDefault="006C3D0F" w:rsidP="006C3D0F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6B75DB8" w14:textId="77777777" w:rsidR="006C3D0F" w:rsidRPr="008179CA" w:rsidRDefault="006C3D0F" w:rsidP="006C3D0F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73935F6A" w14:textId="77777777" w:rsidR="006C3D0F" w:rsidRPr="008179CA" w:rsidRDefault="006C3D0F" w:rsidP="006C3D0F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7C06435" w14:textId="77777777" w:rsidR="006C3D0F" w:rsidRPr="008179CA" w:rsidRDefault="006C3D0F" w:rsidP="006C3D0F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AD14B74" w14:textId="4B910183" w:rsidR="006C3D0F" w:rsidRPr="00C2248F" w:rsidRDefault="006C3D0F" w:rsidP="006C3D0F">
            <w:pPr>
              <w:tabs>
                <w:tab w:val="clear" w:pos="907"/>
                <w:tab w:val="left" w:pos="884"/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376,416</w:t>
            </w:r>
          </w:p>
        </w:tc>
      </w:tr>
      <w:tr w:rsidR="006C3D0F" w:rsidRPr="00C2248F" w14:paraId="085B0D13" w14:textId="77777777" w:rsidTr="0066499D">
        <w:trPr>
          <w:trHeight w:val="207"/>
        </w:trPr>
        <w:tc>
          <w:tcPr>
            <w:tcW w:w="3330" w:type="dxa"/>
            <w:noWrap/>
            <w:vAlign w:val="bottom"/>
          </w:tcPr>
          <w:p w14:paraId="05BA6DDD" w14:textId="77777777" w:rsidR="006C3D0F" w:rsidRPr="00D022DD" w:rsidRDefault="006C3D0F" w:rsidP="006C3D0F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ในการ</w:t>
            </w: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14:paraId="5C1578FF" w14:textId="77777777" w:rsidR="006C3D0F" w:rsidRPr="008179CA" w:rsidRDefault="006C3D0F" w:rsidP="006C3D0F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CFB3F1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36EE35" w14:textId="77777777" w:rsidR="006C3D0F" w:rsidRPr="008179CA" w:rsidRDefault="006C3D0F" w:rsidP="006C3D0F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5D2FEE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904C501" w14:textId="77777777" w:rsidR="006C3D0F" w:rsidRPr="008179CA" w:rsidRDefault="006C3D0F" w:rsidP="006C3D0F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706A7D5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45616282" w14:textId="77777777" w:rsidR="006C3D0F" w:rsidRPr="008179CA" w:rsidRDefault="006C3D0F" w:rsidP="006C3D0F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40CDDAF" w14:textId="77777777" w:rsidR="006C3D0F" w:rsidRPr="008179CA" w:rsidRDefault="006C3D0F" w:rsidP="006C3D0F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CA14EDA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135AD797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1F0D7FE5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63F024F8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0EC72174" w14:textId="1C21FEBB" w:rsidR="006C3D0F" w:rsidRPr="00C2248F" w:rsidRDefault="006C3D0F" w:rsidP="006C3D0F">
            <w:pPr>
              <w:tabs>
                <w:tab w:val="clear" w:pos="907"/>
                <w:tab w:val="left" w:pos="884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(160,353)</w:t>
            </w:r>
          </w:p>
        </w:tc>
      </w:tr>
      <w:tr w:rsidR="006C3D0F" w:rsidRPr="00C2248F" w14:paraId="7AA41A57" w14:textId="77777777" w:rsidTr="008B4B45">
        <w:trPr>
          <w:trHeight w:val="207"/>
        </w:trPr>
        <w:tc>
          <w:tcPr>
            <w:tcW w:w="3330" w:type="dxa"/>
            <w:noWrap/>
            <w:vAlign w:val="bottom"/>
          </w:tcPr>
          <w:p w14:paraId="3D9017F0" w14:textId="035ABCEE" w:rsidR="006C3D0F" w:rsidRPr="00D022DD" w:rsidRDefault="006C3D0F" w:rsidP="006C3D0F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ขาดทุนจากอัตราแลกเปลี่ยนสุทธิ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14:paraId="5BF31B9E" w14:textId="77777777" w:rsidR="006C3D0F" w:rsidRPr="008179CA" w:rsidRDefault="006C3D0F" w:rsidP="006C3D0F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77568A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3FB351" w14:textId="77777777" w:rsidR="006C3D0F" w:rsidRPr="008179CA" w:rsidRDefault="006C3D0F" w:rsidP="006C3D0F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7CEF354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59D39B" w14:textId="77777777" w:rsidR="006C3D0F" w:rsidRPr="008179CA" w:rsidRDefault="006C3D0F" w:rsidP="006C3D0F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179EF9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3AA31A" w14:textId="77777777" w:rsidR="006C3D0F" w:rsidRPr="008179CA" w:rsidRDefault="006C3D0F" w:rsidP="006C3D0F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B9004D2" w14:textId="77777777" w:rsidR="006C3D0F" w:rsidRPr="008179CA" w:rsidRDefault="006C3D0F" w:rsidP="006C3D0F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F15C71A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41840FFB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0265DA5E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1876F4E2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269D4671" w14:textId="4B0EA0DF" w:rsidR="006C3D0F" w:rsidRDefault="006C3D0F" w:rsidP="006C3D0F">
            <w:pPr>
              <w:tabs>
                <w:tab w:val="clear" w:pos="907"/>
                <w:tab w:val="left" w:pos="884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(568)</w:t>
            </w:r>
          </w:p>
        </w:tc>
      </w:tr>
      <w:tr w:rsidR="006C3D0F" w:rsidRPr="00C2248F" w14:paraId="5145C927" w14:textId="77777777" w:rsidTr="008B4B45">
        <w:trPr>
          <w:trHeight w:val="207"/>
        </w:trPr>
        <w:tc>
          <w:tcPr>
            <w:tcW w:w="3330" w:type="dxa"/>
            <w:noWrap/>
            <w:vAlign w:val="bottom"/>
          </w:tcPr>
          <w:p w14:paraId="26FC4E79" w14:textId="0B3E5D83" w:rsidR="006C3D0F" w:rsidRPr="00D022DD" w:rsidRDefault="006C3D0F" w:rsidP="006C3D0F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85B3F37" w14:textId="77777777" w:rsidR="006C3D0F" w:rsidRPr="008179CA" w:rsidRDefault="006C3D0F" w:rsidP="006C3D0F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94F0DB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E8CD2A" w14:textId="77777777" w:rsidR="006C3D0F" w:rsidRPr="008179CA" w:rsidRDefault="006C3D0F" w:rsidP="006C3D0F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13824D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47A86BC" w14:textId="77777777" w:rsidR="006C3D0F" w:rsidRPr="008179CA" w:rsidRDefault="006C3D0F" w:rsidP="006C3D0F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8FAE11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2159EDD" w14:textId="77777777" w:rsidR="006C3D0F" w:rsidRPr="008179CA" w:rsidRDefault="006C3D0F" w:rsidP="006C3D0F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27C5237" w14:textId="77777777" w:rsidR="006C3D0F" w:rsidRPr="008179CA" w:rsidRDefault="006C3D0F" w:rsidP="006C3D0F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66AB7DB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71C4F62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141E5911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6B4B9B65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4E9550B3" w14:textId="5E758E0D" w:rsidR="006C3D0F" w:rsidRDefault="006C3D0F" w:rsidP="006C3D0F">
            <w:pPr>
              <w:tabs>
                <w:tab w:val="clear" w:pos="907"/>
                <w:tab w:val="left" w:pos="884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(68,</w:t>
            </w:r>
            <w:r w:rsidR="002934B6">
              <w:rPr>
                <w:rFonts w:asciiTheme="majorBidi" w:hAnsiTheme="majorBidi" w:cstheme="majorBidi"/>
                <w:sz w:val="24"/>
                <w:szCs w:val="24"/>
              </w:rPr>
              <w:t>355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C3D0F" w:rsidRPr="00C2248F" w14:paraId="7DF21A15" w14:textId="77777777" w:rsidTr="0066499D">
        <w:trPr>
          <w:trHeight w:val="207"/>
        </w:trPr>
        <w:tc>
          <w:tcPr>
            <w:tcW w:w="3330" w:type="dxa"/>
            <w:noWrap/>
            <w:vAlign w:val="bottom"/>
          </w:tcPr>
          <w:p w14:paraId="281152A4" w14:textId="77777777" w:rsidR="006C3D0F" w:rsidRPr="00D022DD" w:rsidRDefault="006C3D0F" w:rsidP="006C3D0F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กำไรสุทธิ</w:t>
            </w: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B9C3505" w14:textId="77777777" w:rsidR="006C3D0F" w:rsidRPr="008179CA" w:rsidRDefault="006C3D0F" w:rsidP="006C3D0F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AAD9AE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6DD263" w14:textId="77777777" w:rsidR="006C3D0F" w:rsidRPr="008179CA" w:rsidRDefault="006C3D0F" w:rsidP="006C3D0F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2CE247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BF18E1D" w14:textId="77777777" w:rsidR="006C3D0F" w:rsidRPr="008179CA" w:rsidRDefault="006C3D0F" w:rsidP="006C3D0F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E5E3F2" w14:textId="77777777" w:rsidR="006C3D0F" w:rsidRPr="008179CA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1A66AD08" w14:textId="77777777" w:rsidR="006C3D0F" w:rsidRPr="008179CA" w:rsidRDefault="006C3D0F" w:rsidP="006C3D0F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008D7F5" w14:textId="77777777" w:rsidR="006C3D0F" w:rsidRPr="008179CA" w:rsidRDefault="006C3D0F" w:rsidP="006C3D0F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E51B9DB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4053D71B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6B700AC3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4459C085" w14:textId="77777777" w:rsidR="006C3D0F" w:rsidRPr="008179CA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423B7486" w14:textId="62961283" w:rsidR="006C3D0F" w:rsidRDefault="002934B6" w:rsidP="006C3D0F">
            <w:pPr>
              <w:tabs>
                <w:tab w:val="clear" w:pos="907"/>
                <w:tab w:val="left" w:pos="884"/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C3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659</w:t>
            </w:r>
          </w:p>
        </w:tc>
      </w:tr>
      <w:tr w:rsidR="006C3D0F" w:rsidRPr="00C2248F" w14:paraId="79010FBB" w14:textId="77777777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39F31B26" w14:textId="77777777" w:rsidR="006C3D0F" w:rsidRPr="00E16C44" w:rsidRDefault="006C3D0F" w:rsidP="006C3D0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3E65527A" w14:textId="77777777" w:rsidR="006C3D0F" w:rsidRPr="00E16C44" w:rsidRDefault="006C3D0F" w:rsidP="006C3D0F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19EBB6" w14:textId="77777777" w:rsidR="006C3D0F" w:rsidRPr="00E16C44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D747359" w14:textId="77777777" w:rsidR="006C3D0F" w:rsidRPr="00E16C44" w:rsidRDefault="006C3D0F" w:rsidP="006C3D0F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79C2B9" w14:textId="77777777" w:rsidR="006C3D0F" w:rsidRPr="00E16C44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2FFF30" w14:textId="77777777" w:rsidR="006C3D0F" w:rsidRPr="00E16C44" w:rsidRDefault="006C3D0F" w:rsidP="006C3D0F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D5D8EF5" w14:textId="77777777" w:rsidR="006C3D0F" w:rsidRPr="00E16C44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9422186" w14:textId="77777777" w:rsidR="006C3D0F" w:rsidRPr="00E16C44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090CE754" w14:textId="77777777" w:rsidR="006C3D0F" w:rsidRPr="00E16C44" w:rsidRDefault="006C3D0F" w:rsidP="006C3D0F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F13263B" w14:textId="77777777" w:rsidR="006C3D0F" w:rsidRPr="00E16C44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2CAE7F6D" w14:textId="77777777" w:rsidR="006C3D0F" w:rsidRPr="00E16C44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3D5B31D8" w14:textId="77777777" w:rsidR="006C3D0F" w:rsidRPr="00E16C44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6E93FC9D" w14:textId="77777777" w:rsidR="006C3D0F" w:rsidRPr="00E16C44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E4F0860" w14:textId="5DAC1B12" w:rsidR="006C3D0F" w:rsidRPr="00C2248F" w:rsidRDefault="006C3D0F" w:rsidP="006C3D0F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934B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934B6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</w:tr>
      <w:tr w:rsidR="006C3D0F" w:rsidRPr="00015B7A" w14:paraId="1DD995C9" w14:textId="77777777" w:rsidTr="0066499D">
        <w:trPr>
          <w:trHeight w:val="315"/>
        </w:trPr>
        <w:tc>
          <w:tcPr>
            <w:tcW w:w="3330" w:type="dxa"/>
            <w:noWrap/>
            <w:vAlign w:val="bottom"/>
            <w:hideMark/>
          </w:tcPr>
          <w:p w14:paraId="38C5765D" w14:textId="77777777" w:rsidR="006C3D0F" w:rsidRPr="00E16C44" w:rsidRDefault="006C3D0F" w:rsidP="006C3D0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A5AAA53" w14:textId="77777777" w:rsidR="006C3D0F" w:rsidRPr="00E16C44" w:rsidRDefault="006C3D0F" w:rsidP="006C3D0F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44F224" w14:textId="77777777" w:rsidR="006C3D0F" w:rsidRPr="00E16C44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70A2D91" w14:textId="77777777" w:rsidR="006C3D0F" w:rsidRPr="00E16C44" w:rsidRDefault="006C3D0F" w:rsidP="006C3D0F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82C905" w14:textId="77777777" w:rsidR="006C3D0F" w:rsidRPr="00E16C44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066D19B" w14:textId="77777777" w:rsidR="006C3D0F" w:rsidRPr="00E16C44" w:rsidRDefault="006C3D0F" w:rsidP="006C3D0F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840CD6" w14:textId="77777777" w:rsidR="006C3D0F" w:rsidRPr="00E16C44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BED4C4D" w14:textId="77777777" w:rsidR="006C3D0F" w:rsidRPr="00E16C44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199508A8" w14:textId="77777777" w:rsidR="006C3D0F" w:rsidRPr="00E16C44" w:rsidRDefault="006C3D0F" w:rsidP="006C3D0F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0579D0FA" w14:textId="77777777" w:rsidR="006C3D0F" w:rsidRPr="00E16C44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D52C649" w14:textId="77777777" w:rsidR="006C3D0F" w:rsidRPr="00E16C44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5B8DB296" w14:textId="77777777" w:rsidR="006C3D0F" w:rsidRPr="00E16C44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091D0D" w14:textId="77777777" w:rsidR="006C3D0F" w:rsidRPr="00E16C44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06AC5F88" w14:textId="171A89CE" w:rsidR="006C3D0F" w:rsidRPr="00015B7A" w:rsidRDefault="006C3D0F" w:rsidP="006C3D0F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(16,980)</w:t>
            </w:r>
          </w:p>
        </w:tc>
      </w:tr>
      <w:tr w:rsidR="006C3D0F" w:rsidRPr="00015B7A" w14:paraId="65DDB1F1" w14:textId="77777777" w:rsidTr="0066499D">
        <w:trPr>
          <w:trHeight w:val="314"/>
        </w:trPr>
        <w:tc>
          <w:tcPr>
            <w:tcW w:w="3330" w:type="dxa"/>
            <w:noWrap/>
            <w:vAlign w:val="bottom"/>
            <w:hideMark/>
          </w:tcPr>
          <w:p w14:paraId="3F540E65" w14:textId="77777777" w:rsidR="006C3D0F" w:rsidRPr="00E16C44" w:rsidRDefault="006C3D0F" w:rsidP="006C3D0F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6B91262" w14:textId="77777777" w:rsidR="006C3D0F" w:rsidRPr="00E16C44" w:rsidRDefault="006C3D0F" w:rsidP="006C3D0F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02FD56" w14:textId="77777777" w:rsidR="006C3D0F" w:rsidRPr="00E16C44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BDADDF" w14:textId="77777777" w:rsidR="006C3D0F" w:rsidRPr="00E16C44" w:rsidRDefault="006C3D0F" w:rsidP="006C3D0F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C437D9" w14:textId="77777777" w:rsidR="006C3D0F" w:rsidRPr="00E16C44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9F7923" w14:textId="77777777" w:rsidR="006C3D0F" w:rsidRPr="00E16C44" w:rsidRDefault="006C3D0F" w:rsidP="006C3D0F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F736EA" w14:textId="77777777" w:rsidR="006C3D0F" w:rsidRPr="00E16C44" w:rsidRDefault="006C3D0F" w:rsidP="006C3D0F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028AF2" w14:textId="77777777" w:rsidR="006C3D0F" w:rsidRPr="00E16C44" w:rsidRDefault="006C3D0F" w:rsidP="006C3D0F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E993AE2" w14:textId="77777777" w:rsidR="006C3D0F" w:rsidRPr="00E16C44" w:rsidRDefault="006C3D0F" w:rsidP="006C3D0F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1774C932" w14:textId="77777777" w:rsidR="006C3D0F" w:rsidRPr="00E16C44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573583" w14:textId="77777777" w:rsidR="006C3D0F" w:rsidRPr="00E16C44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AACE532" w14:textId="77777777" w:rsidR="006C3D0F" w:rsidRPr="00E16C44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5E1535B" w14:textId="77777777" w:rsidR="006C3D0F" w:rsidRPr="00E16C44" w:rsidRDefault="006C3D0F" w:rsidP="006C3D0F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4799A2" w14:textId="41DB5098" w:rsidR="006C3D0F" w:rsidRPr="00860BD0" w:rsidRDefault="006C3D0F" w:rsidP="006C3D0F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0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934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Pr="00860B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934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819</w:t>
            </w:r>
          </w:p>
        </w:tc>
      </w:tr>
    </w:tbl>
    <w:p w14:paraId="05005F71" w14:textId="77777777" w:rsidR="00084254" w:rsidRDefault="00084254">
      <w:r>
        <w:br w:type="page"/>
      </w:r>
    </w:p>
    <w:tbl>
      <w:tblPr>
        <w:tblW w:w="143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350"/>
        <w:gridCol w:w="270"/>
        <w:gridCol w:w="1350"/>
        <w:gridCol w:w="270"/>
        <w:gridCol w:w="1350"/>
        <w:gridCol w:w="272"/>
        <w:gridCol w:w="1258"/>
        <w:gridCol w:w="268"/>
        <w:gridCol w:w="1352"/>
        <w:gridCol w:w="268"/>
        <w:gridCol w:w="1352"/>
      </w:tblGrid>
      <w:tr w:rsidR="00BF36BF" w:rsidRPr="002E73A9" w14:paraId="59A5CAE7" w14:textId="77777777" w:rsidTr="0066499D">
        <w:trPr>
          <w:trHeight w:val="225"/>
        </w:trPr>
        <w:tc>
          <w:tcPr>
            <w:tcW w:w="3330" w:type="dxa"/>
            <w:noWrap/>
          </w:tcPr>
          <w:p w14:paraId="7A5A334F" w14:textId="77777777"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716F65EB" w14:textId="040492D8" w:rsidR="00BF36BF" w:rsidRPr="002E73A9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งวด</w:t>
            </w:r>
            <w:r w:rsidR="00A716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เดือน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 xml:space="preserve">30 </w:t>
            </w:r>
            <w:r w:rsidR="00A82B2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กันยา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ยน</w:t>
            </w:r>
            <w:r w:rsidRPr="00E16C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7108B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BF36BF" w:rsidRPr="00E16C44" w14:paraId="2C159858" w14:textId="77777777" w:rsidTr="0066499D">
        <w:trPr>
          <w:trHeight w:val="225"/>
        </w:trPr>
        <w:tc>
          <w:tcPr>
            <w:tcW w:w="3330" w:type="dxa"/>
            <w:noWrap/>
          </w:tcPr>
          <w:p w14:paraId="4865D45D" w14:textId="77777777"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0590C277" w14:textId="77777777" w:rsidR="00BF36BF" w:rsidRPr="004959F5" w:rsidRDefault="00BF36BF" w:rsidP="0066499D">
            <w:pPr>
              <w:tabs>
                <w:tab w:val="clear" w:pos="6322"/>
                <w:tab w:val="left" w:pos="113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1D80F812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77B97DC9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221B9184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6AA346C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1AA9C0F1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D5BAFBE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4959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41721631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14:paraId="50CA2D8B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959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7741FBDE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14:paraId="396873B4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59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772B8433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14:paraId="5B7B8120" w14:textId="77777777" w:rsidR="00BF36BF" w:rsidRPr="004959F5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59F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BF36BF" w:rsidRPr="00E16C44" w14:paraId="5FA63B21" w14:textId="77777777" w:rsidTr="0066499D">
        <w:trPr>
          <w:trHeight w:val="225"/>
        </w:trPr>
        <w:tc>
          <w:tcPr>
            <w:tcW w:w="3330" w:type="dxa"/>
            <w:noWrap/>
          </w:tcPr>
          <w:p w14:paraId="53823B23" w14:textId="77777777" w:rsidR="00BF36BF" w:rsidRPr="00E16C44" w:rsidRDefault="00BF36BF" w:rsidP="0066499D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46239F62" w14:textId="77777777" w:rsidR="00BF36BF" w:rsidRPr="00E16C44" w:rsidRDefault="00BF36BF" w:rsidP="006649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16C44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BF36BF" w:rsidRPr="00E16C44" w14:paraId="4B8C340C" w14:textId="77777777" w:rsidTr="0066499D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14:paraId="07375A9A" w14:textId="77777777"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19B71DA" w14:textId="51001147" w:rsidR="00BF36BF" w:rsidRPr="00E16C44" w:rsidRDefault="00C97CF4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1,</w:t>
            </w:r>
            <w:r w:rsidR="0083710E">
              <w:rPr>
                <w:rFonts w:asciiTheme="majorBidi" w:hAnsiTheme="majorBidi" w:cstheme="majorBidi"/>
                <w:bCs/>
                <w:sz w:val="24"/>
                <w:szCs w:val="24"/>
              </w:rPr>
              <w:t>218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3710E">
              <w:rPr>
                <w:rFonts w:asciiTheme="majorBidi" w:hAnsiTheme="majorBidi" w:cstheme="majorBidi"/>
                <w:bCs/>
                <w:sz w:val="24"/>
                <w:szCs w:val="24"/>
              </w:rPr>
              <w:t>878</w:t>
            </w:r>
          </w:p>
        </w:tc>
        <w:tc>
          <w:tcPr>
            <w:tcW w:w="270" w:type="dxa"/>
          </w:tcPr>
          <w:p w14:paraId="736BA2F7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57D7CB" w14:textId="37950C1B" w:rsidR="00BF36BF" w:rsidRPr="00E16C44" w:rsidRDefault="0083710E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650</w:t>
            </w:r>
            <w:r w:rsidR="00C97CF4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910</w:t>
            </w:r>
          </w:p>
        </w:tc>
        <w:tc>
          <w:tcPr>
            <w:tcW w:w="270" w:type="dxa"/>
          </w:tcPr>
          <w:p w14:paraId="5BFE362D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271355D" w14:textId="5CE04FAD" w:rsidR="00BF36BF" w:rsidRPr="00E16C44" w:rsidRDefault="00C97CF4" w:rsidP="0066499D">
            <w:pPr>
              <w:spacing w:line="240" w:lineRule="auto"/>
              <w:ind w:right="-1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43,727</w:t>
            </w:r>
          </w:p>
        </w:tc>
        <w:tc>
          <w:tcPr>
            <w:tcW w:w="270" w:type="dxa"/>
          </w:tcPr>
          <w:p w14:paraId="0C190289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82FBC4" w14:textId="54FD27E1" w:rsidR="00BF36BF" w:rsidRPr="00E16C44" w:rsidRDefault="00C97CF4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123,55</w:t>
            </w:r>
            <w:r w:rsidR="0083710E">
              <w:rPr>
                <w:rFonts w:asciiTheme="majorBidi" w:hAnsiTheme="majorBidi" w:cstheme="majorBidi"/>
                <w:bCs/>
                <w:sz w:val="24"/>
                <w:szCs w:val="24"/>
              </w:rPr>
              <w:t>2</w:t>
            </w:r>
          </w:p>
        </w:tc>
        <w:tc>
          <w:tcPr>
            <w:tcW w:w="272" w:type="dxa"/>
          </w:tcPr>
          <w:p w14:paraId="5A01584E" w14:textId="77777777" w:rsidR="00BF36BF" w:rsidRPr="00E16C44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14:paraId="00A59AD5" w14:textId="1FC114DF" w:rsidR="00BF36BF" w:rsidRPr="00E16C44" w:rsidRDefault="00C97CF4" w:rsidP="002B468C">
            <w:pPr>
              <w:tabs>
                <w:tab w:val="clear" w:pos="907"/>
                <w:tab w:val="left" w:pos="792"/>
                <w:tab w:val="left" w:pos="1062"/>
                <w:tab w:val="decimal" w:pos="148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2,037,067</w:t>
            </w:r>
          </w:p>
        </w:tc>
        <w:tc>
          <w:tcPr>
            <w:tcW w:w="268" w:type="dxa"/>
          </w:tcPr>
          <w:p w14:paraId="6C317F78" w14:textId="77777777"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41F4113C" w14:textId="4C5E8311" w:rsidR="00BF36BF" w:rsidRPr="00E16C44" w:rsidRDefault="00C97CF4" w:rsidP="00A57BAD">
            <w:pPr>
              <w:tabs>
                <w:tab w:val="clear" w:pos="680"/>
                <w:tab w:val="clear" w:pos="907"/>
                <w:tab w:val="left" w:pos="888"/>
              </w:tabs>
              <w:spacing w:line="240" w:lineRule="auto"/>
              <w:ind w:right="-6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B460CBA" w14:textId="77777777" w:rsidR="00BF36BF" w:rsidRPr="00E16C44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596324EB" w14:textId="6FC63849" w:rsidR="00BF36BF" w:rsidRPr="00E16C44" w:rsidRDefault="00C97CF4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2,037,067</w:t>
            </w:r>
          </w:p>
        </w:tc>
      </w:tr>
      <w:tr w:rsidR="00BF36BF" w:rsidRPr="008179CA" w14:paraId="3A6A6128" w14:textId="77777777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14:paraId="5CB580AE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1688A0" w14:textId="0D6CB19E" w:rsidR="00BF36BF" w:rsidRPr="008179CA" w:rsidRDefault="00C97CF4" w:rsidP="0066499D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336,256</w:t>
            </w:r>
          </w:p>
        </w:tc>
        <w:tc>
          <w:tcPr>
            <w:tcW w:w="270" w:type="dxa"/>
          </w:tcPr>
          <w:p w14:paraId="0D842DCE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DDFCD9" w14:textId="73CD0145" w:rsidR="00BF36BF" w:rsidRPr="008179CA" w:rsidRDefault="00C97CF4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270" w:type="dxa"/>
          </w:tcPr>
          <w:p w14:paraId="3939CF79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D92919" w14:textId="245D9018" w:rsidR="00BF36BF" w:rsidRPr="008179CA" w:rsidRDefault="00C97CF4" w:rsidP="00A57BAD">
            <w:pPr>
              <w:tabs>
                <w:tab w:val="clear" w:pos="680"/>
                <w:tab w:val="clear" w:pos="907"/>
                <w:tab w:val="left" w:pos="888"/>
              </w:tabs>
              <w:spacing w:line="240" w:lineRule="auto"/>
              <w:ind w:right="-6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0AA39D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37782" w14:textId="6FCFED7E" w:rsidR="00BF36BF" w:rsidRPr="008179CA" w:rsidRDefault="00C97CF4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33,164</w:t>
            </w:r>
          </w:p>
        </w:tc>
        <w:tc>
          <w:tcPr>
            <w:tcW w:w="272" w:type="dxa"/>
          </w:tcPr>
          <w:p w14:paraId="0B7C75EB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0C47AFC" w14:textId="263C1CEA" w:rsidR="00BF36BF" w:rsidRPr="008179CA" w:rsidRDefault="00C97CF4" w:rsidP="0066499D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369,467</w:t>
            </w:r>
          </w:p>
        </w:tc>
        <w:tc>
          <w:tcPr>
            <w:tcW w:w="268" w:type="dxa"/>
          </w:tcPr>
          <w:p w14:paraId="4CAEF260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E951973" w14:textId="33B250D1" w:rsidR="00BF36BF" w:rsidRPr="008179CA" w:rsidRDefault="00C97CF4" w:rsidP="002B468C">
            <w:pPr>
              <w:tabs>
                <w:tab w:val="left" w:pos="114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(369,467)</w:t>
            </w:r>
          </w:p>
        </w:tc>
        <w:tc>
          <w:tcPr>
            <w:tcW w:w="268" w:type="dxa"/>
          </w:tcPr>
          <w:p w14:paraId="68FE430A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D5ED6FB" w14:textId="226A4953" w:rsidR="00BF36BF" w:rsidRPr="008179CA" w:rsidRDefault="00C97CF4" w:rsidP="0058341D">
            <w:pPr>
              <w:tabs>
                <w:tab w:val="clear" w:pos="680"/>
                <w:tab w:val="clear" w:pos="907"/>
                <w:tab w:val="left" w:pos="888"/>
              </w:tabs>
              <w:spacing w:line="240" w:lineRule="auto"/>
              <w:ind w:right="-6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F36BF" w:rsidRPr="008179CA" w14:paraId="4EC810E5" w14:textId="77777777" w:rsidTr="0066499D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14:paraId="1E1E0CAE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D93E31" w14:textId="3D8AAAC8" w:rsidR="00BF36BF" w:rsidRPr="008179CA" w:rsidRDefault="00C97CF4" w:rsidP="0066499D">
            <w:pPr>
              <w:tabs>
                <w:tab w:val="clear" w:pos="907"/>
                <w:tab w:val="decimal" w:pos="14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83710E">
              <w:rPr>
                <w:rFonts w:asciiTheme="majorBidi" w:hAnsiTheme="majorBidi" w:cstheme="majorBidi"/>
                <w:sz w:val="24"/>
                <w:szCs w:val="24"/>
              </w:rPr>
              <w:t>555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710E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270" w:type="dxa"/>
          </w:tcPr>
          <w:p w14:paraId="06337C27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2E86F1" w14:textId="13DFBE65" w:rsidR="00BF36BF" w:rsidRPr="008179CA" w:rsidRDefault="0083710E" w:rsidP="0066499D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="00C97C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270" w:type="dxa"/>
          </w:tcPr>
          <w:p w14:paraId="13FB7A73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954D1F" w14:textId="53C8A260" w:rsidR="00BF36BF" w:rsidRPr="008179CA" w:rsidRDefault="00C97CF4" w:rsidP="0066499D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43,727</w:t>
            </w:r>
          </w:p>
        </w:tc>
        <w:tc>
          <w:tcPr>
            <w:tcW w:w="270" w:type="dxa"/>
          </w:tcPr>
          <w:p w14:paraId="47BC7A2E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A8138D" w14:textId="2260DA8E" w:rsidR="00BF36BF" w:rsidRPr="008179CA" w:rsidRDefault="00C97CF4" w:rsidP="0066499D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156,71</w:t>
            </w:r>
            <w:r w:rsidR="0083710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2" w:type="dxa"/>
          </w:tcPr>
          <w:p w14:paraId="5F02BDB8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7353036" w14:textId="32A38AF9" w:rsidR="00BF36BF" w:rsidRPr="008179CA" w:rsidRDefault="00C97CF4" w:rsidP="0066499D">
            <w:pPr>
              <w:tabs>
                <w:tab w:val="clear" w:pos="907"/>
                <w:tab w:val="left" w:pos="792"/>
                <w:tab w:val="decimal" w:pos="109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2,406,534</w:t>
            </w:r>
          </w:p>
        </w:tc>
        <w:tc>
          <w:tcPr>
            <w:tcW w:w="268" w:type="dxa"/>
          </w:tcPr>
          <w:p w14:paraId="1E873E78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5743392" w14:textId="7387A326" w:rsidR="00BF36BF" w:rsidRPr="008179CA" w:rsidRDefault="00C97CF4" w:rsidP="0066499D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(369,467)</w:t>
            </w:r>
          </w:p>
        </w:tc>
        <w:tc>
          <w:tcPr>
            <w:tcW w:w="268" w:type="dxa"/>
          </w:tcPr>
          <w:p w14:paraId="15EB47CD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E2E3C31" w14:textId="5EEF639D" w:rsidR="00BF36BF" w:rsidRPr="008179CA" w:rsidRDefault="00C97CF4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2,037,067</w:t>
            </w:r>
          </w:p>
        </w:tc>
      </w:tr>
      <w:tr w:rsidR="00BF36BF" w:rsidRPr="008179CA" w14:paraId="65043A6E" w14:textId="77777777" w:rsidTr="0066499D">
        <w:trPr>
          <w:trHeight w:val="332"/>
        </w:trPr>
        <w:tc>
          <w:tcPr>
            <w:tcW w:w="3330" w:type="dxa"/>
            <w:vAlign w:val="bottom"/>
            <w:hideMark/>
          </w:tcPr>
          <w:p w14:paraId="6C3D0D03" w14:textId="77777777" w:rsidR="00BF36BF" w:rsidRPr="00D022DD" w:rsidRDefault="00BF36BF" w:rsidP="0066499D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D291489" w14:textId="73C5F658" w:rsidR="00BF36BF" w:rsidRPr="008179CA" w:rsidRDefault="00C97CF4" w:rsidP="0066499D">
            <w:pPr>
              <w:tabs>
                <w:tab w:val="decimal" w:pos="14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(1,</w:t>
            </w:r>
            <w:r w:rsidR="0083710E">
              <w:rPr>
                <w:rFonts w:asciiTheme="majorBidi" w:hAnsiTheme="majorBidi" w:cstheme="majorBidi"/>
                <w:bCs/>
                <w:sz w:val="24"/>
                <w:szCs w:val="24"/>
              </w:rPr>
              <w:t>275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3710E">
              <w:rPr>
                <w:rFonts w:asciiTheme="majorBidi" w:hAnsiTheme="majorBidi" w:cstheme="majorBidi"/>
                <w:bCs/>
                <w:sz w:val="24"/>
                <w:szCs w:val="24"/>
              </w:rPr>
              <w:t>425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C05D411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6A5533C" w14:textId="3C7F2555" w:rsidR="00BF36BF" w:rsidRPr="008179CA" w:rsidRDefault="00C97CF4" w:rsidP="0066499D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3710E">
              <w:rPr>
                <w:rFonts w:asciiTheme="majorBidi" w:hAnsiTheme="majorBidi" w:cstheme="majorBidi"/>
                <w:bCs/>
                <w:sz w:val="24"/>
                <w:szCs w:val="24"/>
              </w:rPr>
              <w:t>607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3710E">
              <w:rPr>
                <w:rFonts w:asciiTheme="majorBidi" w:hAnsiTheme="majorBidi" w:cstheme="majorBidi"/>
                <w:bCs/>
                <w:sz w:val="24"/>
                <w:szCs w:val="24"/>
              </w:rPr>
              <w:t>903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F771471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657FF67" w14:textId="4B7C7C22" w:rsidR="00BF36BF" w:rsidRPr="008179CA" w:rsidRDefault="00C97CF4" w:rsidP="0066499D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(16,002)</w:t>
            </w:r>
          </w:p>
        </w:tc>
        <w:tc>
          <w:tcPr>
            <w:tcW w:w="270" w:type="dxa"/>
          </w:tcPr>
          <w:p w14:paraId="08EDEFC8" w14:textId="77777777" w:rsidR="00BF36BF" w:rsidRPr="008179CA" w:rsidRDefault="00BF36BF" w:rsidP="0066499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148B92" w14:textId="720CE836" w:rsidR="00BF36BF" w:rsidRPr="008179CA" w:rsidRDefault="00C97CF4" w:rsidP="0066499D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(138,505)</w:t>
            </w:r>
          </w:p>
        </w:tc>
        <w:tc>
          <w:tcPr>
            <w:tcW w:w="272" w:type="dxa"/>
          </w:tcPr>
          <w:p w14:paraId="4E3B378E" w14:textId="77777777" w:rsidR="00BF36BF" w:rsidRPr="008179CA" w:rsidRDefault="00BF36BF" w:rsidP="0066499D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50CF226B" w14:textId="2AF5451F" w:rsidR="00BF36BF" w:rsidRPr="008179CA" w:rsidRDefault="00C97CF4" w:rsidP="0066499D">
            <w:pPr>
              <w:tabs>
                <w:tab w:val="clear" w:pos="680"/>
                <w:tab w:val="clear" w:pos="907"/>
                <w:tab w:val="left" w:pos="702"/>
                <w:tab w:val="left" w:pos="842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(2,037,835)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6848ED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7CC26EB5" w14:textId="432600C3" w:rsidR="00BF36BF" w:rsidRPr="008179CA" w:rsidRDefault="00C97CF4" w:rsidP="0066499D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340,464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A1E01F3" w14:textId="77777777" w:rsidR="00BF36BF" w:rsidRPr="008179CA" w:rsidRDefault="00BF36BF" w:rsidP="0066499D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7C3DAC34" w14:textId="12329053" w:rsidR="00BF36BF" w:rsidRPr="008179CA" w:rsidRDefault="00C97CF4" w:rsidP="0066499D">
            <w:pPr>
              <w:tabs>
                <w:tab w:val="clear" w:pos="907"/>
                <w:tab w:val="left" w:pos="884"/>
                <w:tab w:val="decimal" w:pos="115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(1,697,371)</w:t>
            </w:r>
          </w:p>
        </w:tc>
      </w:tr>
      <w:tr w:rsidR="00BF36BF" w:rsidRPr="00C2248F" w14:paraId="7F0891F2" w14:textId="77777777" w:rsidTr="002B468C">
        <w:trPr>
          <w:trHeight w:val="360"/>
        </w:trPr>
        <w:tc>
          <w:tcPr>
            <w:tcW w:w="3330" w:type="dxa"/>
            <w:noWrap/>
            <w:vAlign w:val="bottom"/>
          </w:tcPr>
          <w:p w14:paraId="6E426B65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1EEEF1" w14:textId="4E5F70AD" w:rsidR="00BF36BF" w:rsidRPr="008179CA" w:rsidRDefault="0083710E" w:rsidP="002B468C">
            <w:pPr>
              <w:tabs>
                <w:tab w:val="decimal" w:pos="1422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="00C97C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270" w:type="dxa"/>
            <w:vAlign w:val="bottom"/>
          </w:tcPr>
          <w:p w14:paraId="0EC140BC" w14:textId="77777777" w:rsidR="00BF36BF" w:rsidRPr="008179CA" w:rsidRDefault="00BF36BF" w:rsidP="002B468C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D3414" w14:textId="5575B6A5" w:rsidR="00BF36BF" w:rsidRPr="008179CA" w:rsidRDefault="0083710E" w:rsidP="002B468C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C97C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  <w:tc>
          <w:tcPr>
            <w:tcW w:w="270" w:type="dxa"/>
            <w:vAlign w:val="bottom"/>
          </w:tcPr>
          <w:p w14:paraId="0F23BD8F" w14:textId="77777777" w:rsidR="00BF36BF" w:rsidRPr="008179CA" w:rsidRDefault="00BF36BF" w:rsidP="002B468C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2BC5B4" w14:textId="190A34F2" w:rsidR="00BF36BF" w:rsidRPr="008179CA" w:rsidRDefault="00C97CF4" w:rsidP="002B468C">
            <w:pPr>
              <w:tabs>
                <w:tab w:val="clear" w:pos="907"/>
                <w:tab w:val="decimal" w:pos="974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27,725</w:t>
            </w:r>
          </w:p>
        </w:tc>
        <w:tc>
          <w:tcPr>
            <w:tcW w:w="270" w:type="dxa"/>
            <w:vAlign w:val="bottom"/>
          </w:tcPr>
          <w:p w14:paraId="4F4C716B" w14:textId="77777777" w:rsidR="00BF36BF" w:rsidRPr="008179CA" w:rsidRDefault="00BF36BF" w:rsidP="002B468C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7E658" w14:textId="28D9F723" w:rsidR="00BF36BF" w:rsidRPr="008179CA" w:rsidRDefault="00C97CF4" w:rsidP="002B468C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18,21</w:t>
            </w:r>
            <w:r w:rsidR="0083710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vAlign w:val="bottom"/>
          </w:tcPr>
          <w:p w14:paraId="3E3C9AF5" w14:textId="77777777" w:rsidR="00BF36BF" w:rsidRPr="008179CA" w:rsidRDefault="00BF36BF" w:rsidP="002B468C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116C71" w14:textId="5F61F771" w:rsidR="00BF36BF" w:rsidRPr="008179CA" w:rsidRDefault="00C97CF4" w:rsidP="002B468C">
            <w:pPr>
              <w:tabs>
                <w:tab w:val="clear" w:pos="907"/>
                <w:tab w:val="left" w:pos="792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368,699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579F0CF" w14:textId="77777777" w:rsidR="00BF36BF" w:rsidRPr="008179CA" w:rsidRDefault="00BF36BF" w:rsidP="002B468C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181329" w14:textId="183B6C97" w:rsidR="00BF36BF" w:rsidRPr="008179CA" w:rsidRDefault="00C97CF4" w:rsidP="002B468C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(29,003)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0A3DD31" w14:textId="77777777" w:rsidR="00BF36BF" w:rsidRPr="008179CA" w:rsidRDefault="00BF36BF" w:rsidP="002B468C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97DB7" w14:textId="5781C18D" w:rsidR="00BF36BF" w:rsidRPr="00C2248F" w:rsidRDefault="00C97CF4" w:rsidP="002B468C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339,696</w:t>
            </w:r>
          </w:p>
        </w:tc>
      </w:tr>
      <w:tr w:rsidR="00BF36BF" w:rsidRPr="00C2248F" w14:paraId="13F90F3A" w14:textId="77777777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06D3E129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9719945" w14:textId="77777777"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611A875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879C7" w14:textId="77777777"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E4A8FF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5343972" w14:textId="77777777"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8C9929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DCB66D" w14:textId="77777777" w:rsidR="00BF36BF" w:rsidRPr="008179CA" w:rsidRDefault="00BF36BF" w:rsidP="0066499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414F4917" w14:textId="77777777"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19B3DADD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23E00C28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653F1306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3FC9CBBC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3B99BD1F" w14:textId="75E64008" w:rsidR="00BF36BF" w:rsidRPr="00C2248F" w:rsidRDefault="008928C5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C97C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722</w:t>
            </w:r>
          </w:p>
        </w:tc>
      </w:tr>
      <w:tr w:rsidR="00BF36BF" w:rsidRPr="00C2248F" w14:paraId="1A96F2BA" w14:textId="77777777" w:rsidTr="0066499D">
        <w:trPr>
          <w:trHeight w:val="270"/>
        </w:trPr>
        <w:tc>
          <w:tcPr>
            <w:tcW w:w="3330" w:type="dxa"/>
            <w:noWrap/>
            <w:vAlign w:val="bottom"/>
            <w:hideMark/>
          </w:tcPr>
          <w:p w14:paraId="54C9EA0D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14:paraId="6124E796" w14:textId="77777777" w:rsidR="00BF36BF" w:rsidRPr="008179CA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D550CA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89336C" w14:textId="77777777" w:rsidR="00BF36BF" w:rsidRPr="008179CA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866823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55DF80" w14:textId="77777777"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F6C3B12" w14:textId="77777777" w:rsidR="00BF36BF" w:rsidRPr="008179CA" w:rsidRDefault="00BF36BF" w:rsidP="006649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622E7E6" w14:textId="77777777"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4272B88" w14:textId="77777777"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DBDFD77" w14:textId="77777777"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1CB177DA" w14:textId="77777777"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5F4FB3D2" w14:textId="77777777"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0FB26006" w14:textId="77777777" w:rsidR="00BF36BF" w:rsidRPr="008179CA" w:rsidRDefault="00BF36BF" w:rsidP="0066499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91A8CC3" w14:textId="6445DAD1" w:rsidR="00BF36BF" w:rsidRPr="00C2248F" w:rsidRDefault="00C97CF4" w:rsidP="0066499D">
            <w:pPr>
              <w:tabs>
                <w:tab w:val="clear" w:pos="907"/>
                <w:tab w:val="left" w:pos="884"/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928C5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928C5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</w:tr>
      <w:tr w:rsidR="00BF36BF" w:rsidRPr="00C2248F" w14:paraId="24F4E2E2" w14:textId="77777777" w:rsidTr="0066499D">
        <w:trPr>
          <w:trHeight w:val="207"/>
        </w:trPr>
        <w:tc>
          <w:tcPr>
            <w:tcW w:w="3330" w:type="dxa"/>
            <w:noWrap/>
            <w:vAlign w:val="bottom"/>
          </w:tcPr>
          <w:p w14:paraId="2BEA93E7" w14:textId="77777777" w:rsidR="00BF36BF" w:rsidRPr="00D022DD" w:rsidRDefault="00BF36BF" w:rsidP="0066499D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ในการ</w:t>
            </w: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14:paraId="6138BF96" w14:textId="77777777" w:rsidR="00BF36BF" w:rsidRPr="008179CA" w:rsidRDefault="00BF36BF" w:rsidP="0066499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1ABFF2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429AAD" w14:textId="77777777" w:rsidR="00BF36BF" w:rsidRPr="008179CA" w:rsidRDefault="00BF36BF" w:rsidP="0066499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34D10B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5443F95" w14:textId="77777777" w:rsidR="00BF36BF" w:rsidRPr="008179CA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47ED88" w14:textId="77777777" w:rsidR="00BF36BF" w:rsidRPr="008179CA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070374F" w14:textId="77777777" w:rsidR="00BF36BF" w:rsidRPr="008179CA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C06AE7F" w14:textId="77777777" w:rsidR="00BF36BF" w:rsidRPr="008179CA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76129B3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358974DF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7555555E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65B8E67D" w14:textId="77777777" w:rsidR="00BF36BF" w:rsidRPr="008179CA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016F469F" w14:textId="5140F7F9" w:rsidR="00BF36BF" w:rsidRPr="00C2248F" w:rsidRDefault="00C97CF4" w:rsidP="0066499D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(164,938)</w:t>
            </w:r>
          </w:p>
        </w:tc>
      </w:tr>
      <w:tr w:rsidR="003A4D78" w:rsidRPr="00C2248F" w14:paraId="752B8624" w14:textId="77777777" w:rsidTr="0066499D">
        <w:trPr>
          <w:trHeight w:val="207"/>
        </w:trPr>
        <w:tc>
          <w:tcPr>
            <w:tcW w:w="3330" w:type="dxa"/>
            <w:noWrap/>
            <w:vAlign w:val="bottom"/>
          </w:tcPr>
          <w:p w14:paraId="61B0B684" w14:textId="77777777" w:rsidR="003A4D78" w:rsidRPr="00D022DD" w:rsidRDefault="003A4D78" w:rsidP="0066499D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ขาดทุน</w:t>
            </w:r>
            <w:r w:rsidRPr="00D022D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14:paraId="5356D70E" w14:textId="77777777" w:rsidR="003A4D78" w:rsidRPr="008179CA" w:rsidRDefault="003A4D78" w:rsidP="0066499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85283A" w14:textId="77777777" w:rsidR="003A4D78" w:rsidRPr="008179CA" w:rsidRDefault="003A4D78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0650161" w14:textId="77777777" w:rsidR="003A4D78" w:rsidRPr="008179CA" w:rsidRDefault="003A4D78" w:rsidP="0066499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F2A494" w14:textId="77777777" w:rsidR="003A4D78" w:rsidRPr="008179CA" w:rsidRDefault="003A4D78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A0A066" w14:textId="77777777" w:rsidR="003A4D78" w:rsidRPr="008179CA" w:rsidRDefault="003A4D78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3652B3" w14:textId="77777777" w:rsidR="003A4D78" w:rsidRPr="008179CA" w:rsidRDefault="003A4D78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580FA193" w14:textId="77777777" w:rsidR="003A4D78" w:rsidRPr="008179CA" w:rsidRDefault="003A4D78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AB66AAD" w14:textId="77777777" w:rsidR="003A4D78" w:rsidRPr="008179CA" w:rsidRDefault="003A4D78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3276CB9" w14:textId="77777777" w:rsidR="003A4D78" w:rsidRPr="008179CA" w:rsidRDefault="003A4D78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4A82FB67" w14:textId="77777777" w:rsidR="003A4D78" w:rsidRPr="008179CA" w:rsidRDefault="003A4D78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1DF3848C" w14:textId="77777777" w:rsidR="003A4D78" w:rsidRPr="008179CA" w:rsidRDefault="003A4D78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2230B871" w14:textId="77777777" w:rsidR="003A4D78" w:rsidRPr="008179CA" w:rsidRDefault="003A4D78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422088C3" w14:textId="23943B30" w:rsidR="003A4D78" w:rsidRDefault="00C97CF4" w:rsidP="0066499D">
            <w:pPr>
              <w:tabs>
                <w:tab w:val="clear" w:pos="907"/>
                <w:tab w:val="left" w:pos="794"/>
                <w:tab w:val="left" w:pos="88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(336)</w:t>
            </w:r>
          </w:p>
        </w:tc>
      </w:tr>
      <w:tr w:rsidR="00BF36BF" w:rsidRPr="00C2248F" w14:paraId="28234555" w14:textId="77777777" w:rsidTr="0066499D">
        <w:trPr>
          <w:trHeight w:val="288"/>
        </w:trPr>
        <w:tc>
          <w:tcPr>
            <w:tcW w:w="3330" w:type="dxa"/>
            <w:noWrap/>
            <w:vAlign w:val="bottom"/>
          </w:tcPr>
          <w:p w14:paraId="21C60319" w14:textId="77777777" w:rsidR="00BF36BF" w:rsidRPr="00D022DD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022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4719ED6" w14:textId="77777777" w:rsidR="00BF36BF" w:rsidRPr="00D022DD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E75FE4" w14:textId="77777777" w:rsidR="00BF36BF" w:rsidRPr="00D022DD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569A1A" w14:textId="77777777" w:rsidR="00BF36BF" w:rsidRPr="00D022DD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629CFB" w14:textId="77777777" w:rsidR="00BF36BF" w:rsidRPr="00D022DD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2D123D" w14:textId="77777777" w:rsidR="00BF36BF" w:rsidRPr="00D022DD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218BD2" w14:textId="77777777" w:rsidR="00BF36BF" w:rsidRPr="00D022DD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FDD33B" w14:textId="77777777" w:rsidR="00BF36BF" w:rsidRPr="00D022DD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749D2D09" w14:textId="77777777" w:rsidR="00BF36BF" w:rsidRPr="00D022DD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CD5B1B9" w14:textId="77777777" w:rsidR="00BF36BF" w:rsidRPr="00D022DD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3D0FDEFF" w14:textId="77777777" w:rsidR="00BF36BF" w:rsidRPr="00D022DD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24EABFD8" w14:textId="77777777" w:rsidR="00BF36BF" w:rsidRPr="00D022DD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5CCE87D3" w14:textId="77777777" w:rsidR="00BF36BF" w:rsidRPr="00D022DD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A3D98FE" w14:textId="4C95518F" w:rsidR="00BF36BF" w:rsidRPr="00C2248F" w:rsidRDefault="00C97CF4" w:rsidP="0066499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928C5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928C5">
              <w:rPr>
                <w:rFonts w:asciiTheme="majorBidi" w:hAnsiTheme="majorBidi" w:cstheme="majorBidi"/>
                <w:sz w:val="24"/>
                <w:szCs w:val="24"/>
              </w:rPr>
              <w:t>564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F36BF" w:rsidRPr="00C2248F" w14:paraId="268119CF" w14:textId="77777777" w:rsidTr="0066499D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6C27877F" w14:textId="77777777"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43860720" w14:textId="77777777" w:rsidR="00BF36BF" w:rsidRPr="00E16C44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CC375C" w14:textId="77777777"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748B01" w14:textId="77777777" w:rsidR="00BF36BF" w:rsidRPr="00E16C44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05833F" w14:textId="77777777"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888F894" w14:textId="77777777" w:rsidR="00BF36BF" w:rsidRPr="00E16C44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B526CB" w14:textId="77777777"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9E4291" w14:textId="77777777"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136C823B" w14:textId="77777777" w:rsidR="00BF36BF" w:rsidRPr="00E16C44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4CCC4D6" w14:textId="77777777"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EA81071" w14:textId="77777777"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108BC2EE" w14:textId="77777777"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5CC1CBF2" w14:textId="77777777"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11B9F88E" w14:textId="62B022AD" w:rsidR="00BF36BF" w:rsidRPr="00C2248F" w:rsidRDefault="00F212F0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155,580</w:t>
            </w:r>
          </w:p>
        </w:tc>
      </w:tr>
      <w:tr w:rsidR="00BF36BF" w:rsidRPr="00E16C44" w14:paraId="26A6AFE1" w14:textId="77777777" w:rsidTr="0066499D">
        <w:trPr>
          <w:trHeight w:val="315"/>
        </w:trPr>
        <w:tc>
          <w:tcPr>
            <w:tcW w:w="3330" w:type="dxa"/>
            <w:noWrap/>
            <w:vAlign w:val="bottom"/>
            <w:hideMark/>
          </w:tcPr>
          <w:p w14:paraId="41C7D2D8" w14:textId="77777777"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16C4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9F08E99" w14:textId="77777777" w:rsidR="00BF36BF" w:rsidRPr="00E16C44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9B4D2A" w14:textId="77777777"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CEC05F8" w14:textId="77777777" w:rsidR="00BF36BF" w:rsidRPr="00E16C44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ADE066" w14:textId="77777777"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A8672B6" w14:textId="77777777" w:rsidR="00BF36BF" w:rsidRPr="00E16C44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EB78CC" w14:textId="77777777"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E860B4B" w14:textId="77777777"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676C0646" w14:textId="77777777" w:rsidR="00BF36BF" w:rsidRPr="00E16C44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363996F4" w14:textId="77777777"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60DB37" w14:textId="77777777"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50C6BF3F" w14:textId="77777777"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A3ADCC" w14:textId="77777777"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694F6A1C" w14:textId="66DCA3FF" w:rsidR="00BF36BF" w:rsidRPr="00E16C44" w:rsidRDefault="00F212F0" w:rsidP="0066499D">
            <w:pPr>
              <w:tabs>
                <w:tab w:val="left" w:pos="794"/>
                <w:tab w:val="left" w:pos="124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(22,513)</w:t>
            </w:r>
          </w:p>
        </w:tc>
      </w:tr>
      <w:tr w:rsidR="00BF36BF" w:rsidRPr="00CC7B8A" w14:paraId="2A682607" w14:textId="77777777" w:rsidTr="0066499D">
        <w:trPr>
          <w:trHeight w:val="314"/>
        </w:trPr>
        <w:tc>
          <w:tcPr>
            <w:tcW w:w="3330" w:type="dxa"/>
            <w:noWrap/>
            <w:vAlign w:val="bottom"/>
            <w:hideMark/>
          </w:tcPr>
          <w:p w14:paraId="63B6204E" w14:textId="77777777" w:rsidR="00BF36BF" w:rsidRPr="00E16C44" w:rsidRDefault="00BF36BF" w:rsidP="0066499D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16C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D023ACF" w14:textId="77777777" w:rsidR="00BF36BF" w:rsidRPr="00E16C44" w:rsidRDefault="00BF36BF" w:rsidP="0066499D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96F54F" w14:textId="77777777"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F4DB6EE" w14:textId="77777777" w:rsidR="00BF36BF" w:rsidRPr="00E16C44" w:rsidRDefault="00BF36BF" w:rsidP="0066499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6FC37F" w14:textId="77777777"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AB9C81" w14:textId="77777777" w:rsidR="00BF36BF" w:rsidRPr="00E16C44" w:rsidRDefault="00BF36BF" w:rsidP="0066499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9FD1A2" w14:textId="77777777" w:rsidR="00BF36BF" w:rsidRPr="00E16C44" w:rsidRDefault="00BF36BF" w:rsidP="0066499D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3A2CB6" w14:textId="77777777" w:rsidR="00BF36BF" w:rsidRPr="00E16C44" w:rsidRDefault="00BF36BF" w:rsidP="0066499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FD21B83" w14:textId="77777777" w:rsidR="00BF36BF" w:rsidRPr="00E16C44" w:rsidRDefault="00BF36BF" w:rsidP="0066499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0A761875" w14:textId="77777777"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F94E5E4" w14:textId="77777777"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3E444E2B" w14:textId="77777777"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77A8A7" w14:textId="77777777" w:rsidR="00BF36BF" w:rsidRPr="00E16C44" w:rsidRDefault="00BF36BF" w:rsidP="0066499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DF11F" w14:textId="05501514" w:rsidR="00BF36BF" w:rsidRPr="00CC7B8A" w:rsidRDefault="00F212F0" w:rsidP="0066499D">
            <w:pPr>
              <w:tabs>
                <w:tab w:val="decimal" w:pos="1487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133,067</w:t>
            </w:r>
          </w:p>
        </w:tc>
      </w:tr>
    </w:tbl>
    <w:p w14:paraId="7887A65E" w14:textId="77777777" w:rsidR="00D03D3B" w:rsidRPr="00487449" w:rsidRDefault="00D03D3B">
      <w:pPr>
        <w:rPr>
          <w:rFonts w:ascii="Angsana New" w:hAnsi="Angsana New"/>
          <w:sz w:val="30"/>
          <w:szCs w:val="30"/>
        </w:rPr>
      </w:pPr>
    </w:p>
    <w:p w14:paraId="07065D76" w14:textId="77777777" w:rsidR="00480A70" w:rsidRPr="00487449" w:rsidRDefault="00480A70">
      <w:pPr>
        <w:rPr>
          <w:rFonts w:ascii="Angsana New" w:hAnsi="Angsana New"/>
          <w:sz w:val="30"/>
          <w:szCs w:val="30"/>
        </w:rPr>
      </w:pPr>
    </w:p>
    <w:p w14:paraId="1A3C2E58" w14:textId="77777777" w:rsidR="00480A70" w:rsidRPr="00487449" w:rsidRDefault="00480A70">
      <w:pPr>
        <w:rPr>
          <w:rFonts w:ascii="Angsana New" w:hAnsi="Angsana New"/>
          <w:sz w:val="30"/>
          <w:szCs w:val="30"/>
        </w:rPr>
      </w:pPr>
    </w:p>
    <w:p w14:paraId="11CA9B78" w14:textId="77777777" w:rsidR="00480A70" w:rsidRDefault="00480A70">
      <w:pPr>
        <w:rPr>
          <w:rFonts w:ascii="Angsana New" w:hAnsi="Angsana New"/>
          <w:sz w:val="30"/>
          <w:szCs w:val="30"/>
        </w:rPr>
      </w:pPr>
    </w:p>
    <w:p w14:paraId="24BB1899" w14:textId="77777777" w:rsidR="00487449" w:rsidRDefault="00487449">
      <w:pPr>
        <w:rPr>
          <w:rFonts w:ascii="Angsana New" w:hAnsi="Angsana New"/>
          <w:sz w:val="30"/>
          <w:szCs w:val="30"/>
        </w:rPr>
      </w:pPr>
    </w:p>
    <w:p w14:paraId="38AB5C6E" w14:textId="77777777" w:rsidR="00487449" w:rsidRPr="00487449" w:rsidRDefault="00487449">
      <w:pPr>
        <w:rPr>
          <w:rFonts w:ascii="Angsana New" w:hAnsi="Angsana New"/>
          <w:sz w:val="30"/>
          <w:szCs w:val="30"/>
        </w:rPr>
      </w:pPr>
    </w:p>
    <w:p w14:paraId="2105C04E" w14:textId="77777777" w:rsidR="00487449" w:rsidRPr="00111416" w:rsidRDefault="009563B9" w:rsidP="0048744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9563B9">
        <w:rPr>
          <w:rFonts w:ascii="Angsana New" w:hAnsi="Angsana New"/>
          <w:bCs/>
          <w:sz w:val="30"/>
          <w:szCs w:val="30"/>
          <w:cs/>
        </w:rPr>
        <w:lastRenderedPageBreak/>
        <w:t>การจำแนก</w:t>
      </w:r>
      <w:r w:rsidR="00487449">
        <w:rPr>
          <w:rFonts w:ascii="Angsana New" w:hAnsi="Angsana New" w:hint="cs"/>
          <w:bCs/>
          <w:sz w:val="30"/>
          <w:szCs w:val="30"/>
          <w:cs/>
        </w:rPr>
        <w:t>รายได้</w:t>
      </w:r>
    </w:p>
    <w:p w14:paraId="74AF29BA" w14:textId="77777777" w:rsidR="00480A70" w:rsidRPr="00CE2745" w:rsidRDefault="00480A70">
      <w:pPr>
        <w:rPr>
          <w:rFonts w:ascii="Angsana New" w:hAnsi="Angsana New"/>
          <w:sz w:val="30"/>
          <w:szCs w:val="30"/>
        </w:rPr>
      </w:pPr>
    </w:p>
    <w:p w14:paraId="7EE0CA04" w14:textId="77777777" w:rsidR="001E044E" w:rsidRPr="00CE2745" w:rsidRDefault="001E044E" w:rsidP="00016B78">
      <w:pPr>
        <w:tabs>
          <w:tab w:val="clear" w:pos="454"/>
          <w:tab w:val="clear" w:pos="680"/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CE2745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</w:t>
      </w:r>
      <w:r w:rsidRPr="00CE274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E2745">
        <w:rPr>
          <w:rFonts w:asciiTheme="majorBidi" w:hAnsiTheme="majorBidi" w:cstheme="majorBidi"/>
          <w:sz w:val="30"/>
          <w:szCs w:val="30"/>
          <w:cs/>
        </w:rPr>
        <w:t>บริษัทได้เปิดเผยไว้ในงบการเงินประจำปีล่าสุด รายได้</w:t>
      </w:r>
      <w:r w:rsidRPr="00CE2745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CE2745">
        <w:rPr>
          <w:rFonts w:asciiTheme="majorBidi" w:hAnsiTheme="majorBidi" w:cstheme="majorBidi"/>
          <w:sz w:val="30"/>
          <w:szCs w:val="30"/>
          <w:cs/>
        </w:rPr>
        <w:t>ของ กลุ่มบริษัท</w:t>
      </w:r>
      <w:r w:rsidRPr="00CE274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E2745">
        <w:rPr>
          <w:rFonts w:asciiTheme="majorBidi" w:hAnsiTheme="majorBidi" w:cstheme="majorBidi"/>
          <w:sz w:val="30"/>
          <w:szCs w:val="30"/>
          <w:cs/>
        </w:rPr>
        <w:t>บริษัทได้มาจากสัญญาที่ทำกับลูกค้า</w:t>
      </w:r>
    </w:p>
    <w:p w14:paraId="10B2E8A0" w14:textId="77777777" w:rsidR="001E044E" w:rsidRPr="00CE2745" w:rsidRDefault="001E044E" w:rsidP="001E044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3A930EA1" w14:textId="77777777" w:rsidR="001E044E" w:rsidRPr="00CE2745" w:rsidRDefault="001E044E" w:rsidP="00AF368F">
      <w:pPr>
        <w:ind w:left="540" w:hanging="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274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  <w:r w:rsidR="003D4C30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36A4FB6C" w14:textId="77777777" w:rsidR="001E044E" w:rsidRPr="00CE2745" w:rsidRDefault="001E044E" w:rsidP="001E044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24E3C44" w14:textId="77777777" w:rsidR="00CC1348" w:rsidRDefault="001E044E" w:rsidP="00016B78">
      <w:pPr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CE2745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CE2745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CE2745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CE274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E2745">
        <w:rPr>
          <w:rFonts w:asciiTheme="majorBidi" w:hAnsiTheme="majorBidi" w:cstheme="majorBidi"/>
          <w:sz w:val="30"/>
          <w:szCs w:val="30"/>
          <w:cs/>
        </w:rPr>
        <w:t xml:space="preserve">ถูกจำแนกตามส่วนงานภูมิศาสตร์หลัก </w:t>
      </w:r>
      <w:r w:rsidRPr="00CE2745">
        <w:rPr>
          <w:rFonts w:asciiTheme="majorBidi" w:hAnsiTheme="majorBidi" w:cstheme="majorBidi" w:hint="cs"/>
          <w:sz w:val="30"/>
          <w:szCs w:val="30"/>
          <w:cs/>
        </w:rPr>
        <w:t xml:space="preserve">ประเภทของผลิตภัณฑ์และบริการหลัก </w:t>
      </w:r>
      <w:r w:rsidRPr="00CE2745">
        <w:rPr>
          <w:rFonts w:asciiTheme="majorBidi" w:hAnsiTheme="majorBidi" w:cstheme="majorBidi"/>
          <w:sz w:val="30"/>
          <w:szCs w:val="30"/>
          <w:cs/>
        </w:rPr>
        <w:t>และจังหวะเวลาในการรับรู้รายได้</w:t>
      </w:r>
    </w:p>
    <w:p w14:paraId="3E6AFB55" w14:textId="77777777" w:rsidR="003D4C30" w:rsidRPr="00CE2745" w:rsidRDefault="003D4C30" w:rsidP="003050B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0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80"/>
        <w:gridCol w:w="809"/>
        <w:gridCol w:w="247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844"/>
        <w:gridCol w:w="236"/>
        <w:gridCol w:w="754"/>
        <w:gridCol w:w="276"/>
        <w:gridCol w:w="804"/>
        <w:gridCol w:w="236"/>
        <w:gridCol w:w="844"/>
        <w:gridCol w:w="236"/>
        <w:gridCol w:w="852"/>
        <w:gridCol w:w="18"/>
      </w:tblGrid>
      <w:tr w:rsidR="003D4C30" w:rsidRPr="006177D2" w14:paraId="0E5BABA8" w14:textId="77777777" w:rsidTr="00AF368F">
        <w:trPr>
          <w:trHeight w:val="87"/>
          <w:tblHeader/>
        </w:trPr>
        <w:tc>
          <w:tcPr>
            <w:tcW w:w="1980" w:type="dxa"/>
            <w:vAlign w:val="bottom"/>
          </w:tcPr>
          <w:p w14:paraId="2938C4D2" w14:textId="77777777" w:rsidR="003D4C30" w:rsidRPr="006177D2" w:rsidRDefault="003D4C30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01E37712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งบการเงินรวม</w:t>
            </w:r>
          </w:p>
        </w:tc>
      </w:tr>
      <w:tr w:rsidR="003D4C30" w14:paraId="71D575EA" w14:textId="77777777" w:rsidTr="00AF368F">
        <w:trPr>
          <w:trHeight w:val="87"/>
          <w:tblHeader/>
        </w:trPr>
        <w:tc>
          <w:tcPr>
            <w:tcW w:w="1980" w:type="dxa"/>
            <w:vAlign w:val="bottom"/>
          </w:tcPr>
          <w:p w14:paraId="6DD515C3" w14:textId="77777777" w:rsidR="003D4C30" w:rsidRPr="006177D2" w:rsidRDefault="003D4C30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22B0C07E" w14:textId="77777777" w:rsidR="003D4C30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3D4C30" w:rsidRPr="006177D2" w14:paraId="2647ED6F" w14:textId="77777777" w:rsidTr="00AF368F">
        <w:trPr>
          <w:gridAfter w:val="1"/>
          <w:wAfter w:w="18" w:type="dxa"/>
          <w:trHeight w:val="87"/>
          <w:tblHeader/>
        </w:trPr>
        <w:tc>
          <w:tcPr>
            <w:tcW w:w="1980" w:type="dxa"/>
            <w:vAlign w:val="bottom"/>
          </w:tcPr>
          <w:p w14:paraId="2519918A" w14:textId="77777777" w:rsidR="003D4C30" w:rsidRPr="006177D2" w:rsidRDefault="003D4C30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8" w:type="dxa"/>
            <w:gridSpan w:val="3"/>
          </w:tcPr>
          <w:p w14:paraId="60F1149A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14:paraId="1BB03E00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5347489C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70B974DE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15C54D94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36" w:type="dxa"/>
          </w:tcPr>
          <w:p w14:paraId="4D3DF404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4" w:type="dxa"/>
            <w:gridSpan w:val="3"/>
          </w:tcPr>
          <w:p w14:paraId="5CC721B5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5E64F7F1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6288B490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3183D440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29727038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3D4C30" w:rsidRPr="006177D2" w14:paraId="22FBE341" w14:textId="77777777" w:rsidTr="00AF368F">
        <w:trPr>
          <w:gridAfter w:val="1"/>
          <w:wAfter w:w="18" w:type="dxa"/>
          <w:trHeight w:val="87"/>
          <w:tblHeader/>
        </w:trPr>
        <w:tc>
          <w:tcPr>
            <w:tcW w:w="1980" w:type="dxa"/>
            <w:vAlign w:val="bottom"/>
            <w:hideMark/>
          </w:tcPr>
          <w:p w14:paraId="306C940A" w14:textId="77777777"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สำหรับงวดสามเดือนสิ้นสุด</w:t>
            </w:r>
          </w:p>
          <w:p w14:paraId="50781FDE" w14:textId="77777777"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</w:t>
            </w:r>
            <w:r w:rsidR="001D4A2F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กันยายน</w:t>
            </w:r>
          </w:p>
        </w:tc>
        <w:tc>
          <w:tcPr>
            <w:tcW w:w="809" w:type="dxa"/>
          </w:tcPr>
          <w:p w14:paraId="2B6B787E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4FA4261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7" w:type="dxa"/>
          </w:tcPr>
          <w:p w14:paraId="1FD15D74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3DFAF94B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03A7707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14:paraId="3DF53E01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4588CE0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4211F0D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14:paraId="15B11FF9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47245CA9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903AAFE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14:paraId="7CC3A5D1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78BD3111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D1059FB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14:paraId="4758AEF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303C8608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CEEAE0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14:paraId="0B96590C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1E2DE6E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77BD6DD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14:paraId="04EE98E8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06CADBC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451DAA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14:paraId="033D9B26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6D75C510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A15E2DC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14:paraId="14ACFFFF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4BE58698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F694E75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14:paraId="45F3C528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3DF6387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BF9FD46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14:paraId="607627FE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2FE912A4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B7CEF7A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3D4C30" w:rsidRPr="006177D2" w14:paraId="452D2CF1" w14:textId="77777777" w:rsidTr="00AF368F">
        <w:trPr>
          <w:trHeight w:val="87"/>
          <w:tblHeader/>
        </w:trPr>
        <w:tc>
          <w:tcPr>
            <w:tcW w:w="1980" w:type="dxa"/>
            <w:vAlign w:val="bottom"/>
          </w:tcPr>
          <w:p w14:paraId="3449F67A" w14:textId="77777777"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1481733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3D4C30" w:rsidRPr="006177D2" w14:paraId="52F380A7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7121E2FA" w14:textId="77777777"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ส่วนงานภูมิศาสตร์หลัก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</w:p>
        </w:tc>
        <w:tc>
          <w:tcPr>
            <w:tcW w:w="809" w:type="dxa"/>
          </w:tcPr>
          <w:p w14:paraId="3C0D915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14:paraId="6F8CE468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0B236006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67276B91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6E568C04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09465657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6A6AF5D5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2465EF5B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759C3D0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05DD9CD2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21D5DA2A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241F47BD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F0FE644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00198EC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8543D85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2C90277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64706D30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4819C219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1F3815FF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5B0941B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22E99B1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0CAD285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2FFB3380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3D4C30" w:rsidRPr="006177D2" w14:paraId="4019BAAD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629B67A0" w14:textId="77777777" w:rsidR="003D4C30" w:rsidRPr="001B405B" w:rsidRDefault="003D4C30" w:rsidP="00D65EA7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1B405B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ไทย</w:t>
            </w:r>
          </w:p>
        </w:tc>
        <w:tc>
          <w:tcPr>
            <w:tcW w:w="809" w:type="dxa"/>
          </w:tcPr>
          <w:p w14:paraId="7EE3409C" w14:textId="73EB2C29" w:rsidR="003D4C30" w:rsidRPr="006177D2" w:rsidRDefault="008A3B7B" w:rsidP="00D35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1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A3B7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446,01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47" w:type="dxa"/>
          </w:tcPr>
          <w:p w14:paraId="6F32988E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03137168" w14:textId="312A42B9" w:rsidR="003D4C30" w:rsidRPr="006177D2" w:rsidRDefault="00C57CB6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439,78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67" w:type="dxa"/>
          </w:tcPr>
          <w:p w14:paraId="1BF252F6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3A657957" w14:textId="02EB0ECC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155,410</w:t>
            </w:r>
          </w:p>
        </w:tc>
        <w:tc>
          <w:tcPr>
            <w:tcW w:w="273" w:type="dxa"/>
          </w:tcPr>
          <w:p w14:paraId="61ECE482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58072A43" w14:textId="2F6C0EA1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157,640</w:t>
            </w:r>
          </w:p>
        </w:tc>
        <w:tc>
          <w:tcPr>
            <w:tcW w:w="270" w:type="dxa"/>
          </w:tcPr>
          <w:p w14:paraId="25ED40C8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19DAF67A" w14:textId="688F2DFF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14,2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</w:t>
            </w:r>
          </w:p>
        </w:tc>
        <w:tc>
          <w:tcPr>
            <w:tcW w:w="242" w:type="dxa"/>
          </w:tcPr>
          <w:p w14:paraId="002E542E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0C60227C" w14:textId="60255255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13,884</w:t>
            </w:r>
          </w:p>
        </w:tc>
        <w:tc>
          <w:tcPr>
            <w:tcW w:w="236" w:type="dxa"/>
          </w:tcPr>
          <w:p w14:paraId="5F17A43F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904EBC1" w14:textId="1EBD8C52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615,637</w:t>
            </w:r>
          </w:p>
        </w:tc>
        <w:tc>
          <w:tcPr>
            <w:tcW w:w="236" w:type="dxa"/>
          </w:tcPr>
          <w:p w14:paraId="3CD524BA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7EED6B3" w14:textId="731406B5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611,30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36" w:type="dxa"/>
          </w:tcPr>
          <w:p w14:paraId="00AF76C9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666CA3C1" w14:textId="4866DE2D" w:rsidR="003D4C30" w:rsidRPr="00CA6C16" w:rsidRDefault="00C57CB6" w:rsidP="00200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4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u w:val="double"/>
                <w:lang w:eastAsia="en-GB"/>
              </w:rPr>
            </w:pPr>
            <w:r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35,600</w:t>
            </w:r>
          </w:p>
        </w:tc>
        <w:tc>
          <w:tcPr>
            <w:tcW w:w="276" w:type="dxa"/>
          </w:tcPr>
          <w:p w14:paraId="70D31FCB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6E779DA3" w14:textId="025C2431" w:rsidR="003D4C30" w:rsidRPr="006177D2" w:rsidRDefault="00C57CB6" w:rsidP="004B7F8D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34,802</w:t>
            </w:r>
          </w:p>
        </w:tc>
        <w:tc>
          <w:tcPr>
            <w:tcW w:w="236" w:type="dxa"/>
          </w:tcPr>
          <w:p w14:paraId="7DE76FD2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2B9C400" w14:textId="15AFA722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651,237</w:t>
            </w:r>
          </w:p>
        </w:tc>
        <w:tc>
          <w:tcPr>
            <w:tcW w:w="236" w:type="dxa"/>
          </w:tcPr>
          <w:p w14:paraId="1BA0FF75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0A74DB9D" w14:textId="18F321B7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646,11</w:t>
            </w:r>
            <w:r w:rsidR="0082358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</w:p>
        </w:tc>
      </w:tr>
      <w:tr w:rsidR="003D4C30" w:rsidRPr="006177D2" w14:paraId="2403A296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361B51DE" w14:textId="77777777" w:rsidR="003D4C30" w:rsidRPr="001B405B" w:rsidRDefault="003D4C30" w:rsidP="00D65EA7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1B405B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1209561" w14:textId="2EEECBB9" w:rsidR="003D4C30" w:rsidRPr="006177D2" w:rsidRDefault="00C57CB6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7" w:type="dxa"/>
          </w:tcPr>
          <w:p w14:paraId="6A0F7B02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6EEEF495" w14:textId="1A0A3BDF" w:rsidR="003D4C30" w:rsidRPr="006177D2" w:rsidRDefault="00C57CB6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14:paraId="6029F7CE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45148775" w14:textId="15A78E51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3F9D6361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13FA4BD8" w14:textId="580B64A9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043C5B8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A8F735B" w14:textId="482179D1" w:rsidR="003D4C30" w:rsidRPr="006177D2" w:rsidRDefault="00C57CB6" w:rsidP="00C57CB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0C491778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B160CEA" w14:textId="79BC9DB2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47FA614C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B7376D9" w14:textId="53FAAB27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47A365A8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27FBD90" w14:textId="5284C9D0" w:rsidR="003D4C30" w:rsidRPr="006177D2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59982DDB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E23FDA8" w14:textId="1DCBE5F2" w:rsidR="003D4C30" w:rsidRPr="0082358B" w:rsidRDefault="00CA6C16" w:rsidP="0082358B">
            <w:pPr>
              <w:pStyle w:val="BodyText"/>
              <w:tabs>
                <w:tab w:val="clear" w:pos="680"/>
              </w:tabs>
              <w:spacing w:after="0"/>
              <w:ind w:left="-86" w:right="-20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</w:t>
            </w:r>
            <w:r w:rsidR="00C57CB6"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3,429</w:t>
            </w:r>
          </w:p>
        </w:tc>
        <w:tc>
          <w:tcPr>
            <w:tcW w:w="276" w:type="dxa"/>
          </w:tcPr>
          <w:p w14:paraId="05C6DA5F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38B414CD" w14:textId="6311A5EF" w:rsidR="003D4C30" w:rsidRPr="006177D2" w:rsidRDefault="00CA6C16" w:rsidP="0082358B">
            <w:pPr>
              <w:pStyle w:val="BodyText"/>
              <w:tabs>
                <w:tab w:val="clear" w:pos="680"/>
              </w:tabs>
              <w:spacing w:after="0"/>
              <w:ind w:left="-86" w:right="-20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</w:t>
            </w:r>
            <w:r w:rsidR="00C57CB6"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4,65</w:t>
            </w:r>
            <w:r w:rsidR="00FC151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36" w:type="dxa"/>
          </w:tcPr>
          <w:p w14:paraId="6F8ECF57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4B538C3" w14:textId="2E9777E5" w:rsidR="003D4C30" w:rsidRPr="006177D2" w:rsidRDefault="00174730" w:rsidP="00174730">
            <w:pPr>
              <w:pStyle w:val="BodyText"/>
              <w:tabs>
                <w:tab w:val="clear" w:pos="680"/>
              </w:tabs>
              <w:spacing w:after="0"/>
              <w:ind w:left="-86" w:right="-20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  </w:t>
            </w:r>
            <w:r w:rsidR="00C57CB6"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3,429</w:t>
            </w:r>
          </w:p>
        </w:tc>
        <w:tc>
          <w:tcPr>
            <w:tcW w:w="236" w:type="dxa"/>
          </w:tcPr>
          <w:p w14:paraId="474F69EE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C9FA82D" w14:textId="3CF23659" w:rsidR="003D4C30" w:rsidRPr="006177D2" w:rsidRDefault="00174730" w:rsidP="00174730">
            <w:pPr>
              <w:pStyle w:val="BodyText"/>
              <w:tabs>
                <w:tab w:val="clear" w:pos="680"/>
              </w:tabs>
              <w:spacing w:after="0"/>
              <w:ind w:left="-86" w:right="-19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  </w:t>
            </w:r>
            <w:r w:rsidR="00C57CB6" w:rsidRPr="00C57CB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4,65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</w:tr>
      <w:tr w:rsidR="003D4C30" w:rsidRPr="004E6416" w14:paraId="38ADE288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3A811EF9" w14:textId="77777777" w:rsidR="003D4C30" w:rsidRPr="001B405B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1B405B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DFF11" w14:textId="3CF86C9C" w:rsidR="003D4C30" w:rsidRPr="004E6416" w:rsidRDefault="00C57CB6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446,01</w:t>
            </w:r>
            <w:r w:rsidR="00545EC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47" w:type="dxa"/>
            <w:vAlign w:val="bottom"/>
          </w:tcPr>
          <w:p w14:paraId="107EE308" w14:textId="77777777"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851B1" w14:textId="069798CA" w:rsidR="003D4C30" w:rsidRPr="004E6416" w:rsidRDefault="00C57CB6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439,78</w:t>
            </w:r>
            <w:r w:rsidR="00545EC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67" w:type="dxa"/>
            <w:vAlign w:val="bottom"/>
          </w:tcPr>
          <w:p w14:paraId="7BC2DE72" w14:textId="77777777"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CB206" w14:textId="2D315B8A" w:rsidR="003D4C30" w:rsidRPr="004E6416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155,410</w:t>
            </w:r>
          </w:p>
        </w:tc>
        <w:tc>
          <w:tcPr>
            <w:tcW w:w="273" w:type="dxa"/>
            <w:vAlign w:val="bottom"/>
          </w:tcPr>
          <w:p w14:paraId="16A67EB4" w14:textId="77777777"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76FDF" w14:textId="00D2AC39" w:rsidR="003D4C30" w:rsidRPr="004E6416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157,640</w:t>
            </w:r>
          </w:p>
        </w:tc>
        <w:tc>
          <w:tcPr>
            <w:tcW w:w="270" w:type="dxa"/>
            <w:vAlign w:val="bottom"/>
          </w:tcPr>
          <w:p w14:paraId="116B857F" w14:textId="77777777"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D178D" w14:textId="719C73CC" w:rsidR="003D4C30" w:rsidRPr="004E6416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14,2</w:t>
            </w:r>
            <w:r w:rsidR="00545EC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10</w:t>
            </w:r>
          </w:p>
        </w:tc>
        <w:tc>
          <w:tcPr>
            <w:tcW w:w="242" w:type="dxa"/>
            <w:vAlign w:val="bottom"/>
          </w:tcPr>
          <w:p w14:paraId="76AD61D3" w14:textId="77777777"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EC12D" w14:textId="470822FF" w:rsidR="003D4C30" w:rsidRPr="004E6416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13,884</w:t>
            </w:r>
          </w:p>
        </w:tc>
        <w:tc>
          <w:tcPr>
            <w:tcW w:w="236" w:type="dxa"/>
            <w:vAlign w:val="bottom"/>
          </w:tcPr>
          <w:p w14:paraId="2395E059" w14:textId="77777777"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C79B1" w14:textId="65215D31" w:rsidR="003D4C30" w:rsidRPr="004E6416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615,637</w:t>
            </w:r>
          </w:p>
        </w:tc>
        <w:tc>
          <w:tcPr>
            <w:tcW w:w="236" w:type="dxa"/>
            <w:vAlign w:val="bottom"/>
          </w:tcPr>
          <w:p w14:paraId="0A656075" w14:textId="77777777"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22438" w14:textId="076945A7" w:rsidR="003D4C30" w:rsidRPr="004E6416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611,30</w:t>
            </w:r>
            <w:r w:rsidR="00545EC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14A46FA2" w14:textId="77777777"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035B53ED" w14:textId="5C4F3697" w:rsidR="003D4C30" w:rsidRPr="004E6416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39,029</w:t>
            </w:r>
          </w:p>
        </w:tc>
        <w:tc>
          <w:tcPr>
            <w:tcW w:w="276" w:type="dxa"/>
            <w:vAlign w:val="bottom"/>
          </w:tcPr>
          <w:p w14:paraId="61AF55CE" w14:textId="77777777"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14:paraId="1E7BAE35" w14:textId="0B272EE4" w:rsidR="003D4C30" w:rsidRPr="004E6416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39,45</w:t>
            </w:r>
            <w:r w:rsidR="00FC151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</w:t>
            </w:r>
          </w:p>
        </w:tc>
        <w:tc>
          <w:tcPr>
            <w:tcW w:w="236" w:type="dxa"/>
            <w:vAlign w:val="bottom"/>
          </w:tcPr>
          <w:p w14:paraId="09D6F016" w14:textId="77777777"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5C544C0" w14:textId="5AF06850" w:rsidR="003D4C30" w:rsidRPr="004E6416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654,666</w:t>
            </w:r>
          </w:p>
        </w:tc>
        <w:tc>
          <w:tcPr>
            <w:tcW w:w="236" w:type="dxa"/>
            <w:vAlign w:val="bottom"/>
          </w:tcPr>
          <w:p w14:paraId="4BEB3B89" w14:textId="77777777" w:rsidR="003D4C30" w:rsidRPr="004E6416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A57E30B" w14:textId="268BE78B" w:rsidR="003D4C30" w:rsidRPr="004E6416" w:rsidRDefault="00C57CB6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57CB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650,76</w:t>
            </w:r>
            <w:r w:rsidR="0082358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</w:tr>
      <w:tr w:rsidR="003D4C30" w:rsidRPr="00050004" w14:paraId="30E8B312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14:paraId="01D84477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60C74087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570356D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3627076A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125445C7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460595B8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5F4D970C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3EA8941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6445B29B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0E1E15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548F8CB1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22154F53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690E1A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F2D3D27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58FBC37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634428E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DE9FA61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4374F4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18EA24C0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6990A32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CD0F5D9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7747361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97B194B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42862FE8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3D4C30" w:rsidRPr="00050004" w14:paraId="6DF11B0B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14:paraId="6A2A8092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7B93425E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5B660E7A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754641BF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23553E04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1838DC39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58653618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DD92A2F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F342364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E3E96C3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22A6BB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07414A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048AF6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F7D8B0A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E4BADD6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858D538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2F87D18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1E3BA97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087A0787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C7F8342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2DB642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59EED16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CFA3D8E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7186540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3D4C30" w:rsidRPr="00050004" w14:paraId="72B91E56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14:paraId="55A76A2F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12A16A37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55746AF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6E394FC9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27B6D718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2C667DF9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2FB938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8573BE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5A18D4C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1B64C91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9A413B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6963B49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C6D4280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69D0050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021F8C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2517323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9BAC9D4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DDD81C2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35C7F513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311AEA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865DA7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67BD27E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746E08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52049B8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3D4C30" w:rsidRPr="00050004" w14:paraId="5DA82130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14:paraId="42CDCB3E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6BFAE90E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13CBAEA2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07F729B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3008E392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600F1C72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3EC33B66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2CA86C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EA26302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6BCF2DC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9BD9F11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A8C0B0C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99083DC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1F40C1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203D793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871E35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42C5322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37E0BDA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2599957F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008E0D0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FA53D77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133D70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CCCBE0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5A2B289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3D4C30" w:rsidRPr="00050004" w14:paraId="7CCB1394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14:paraId="160E0C1A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33F2F6DF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0AF5900C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09A3D75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6D88897B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2A0F16F7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FF0CF22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447172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665112A8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F4593DE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B468783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BC97A98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B70D012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1EAF484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DB34BB6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26C6434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34CE5A0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811F096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53476C94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61D4B8B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CE8154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E84E8FC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BEADB1F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BE50A5A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EC16A8" w:rsidRPr="00050004" w14:paraId="01456164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14:paraId="15BB22C2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4731280B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43DA1758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0BE73A5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45675144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27A56CC1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049F3CB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01A77C2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12710C1F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5EAAF0C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74A2087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1CEBDC8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3536C70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273C2CF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E052291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60BE454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1433837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AD07DAE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5B726509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E9AE89B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7DA5016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D3F244B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A605C4F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DC247B2" w14:textId="77777777" w:rsidR="00EC16A8" w:rsidRPr="00050004" w:rsidRDefault="00EC16A8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3D4C30" w:rsidRPr="00050004" w14:paraId="09D1B903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14:paraId="5DB5F81E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28FC78FC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78BA1191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540E67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75D5D6D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27A0DD9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6162974A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E52E81F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6D9FB8DD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383DAB1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4697B11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DA2E89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DC178D0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244B7D9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14DFC71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7DA3127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89C5E30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1D6458C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3436CF85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5C3FBFB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AA69DC8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4FFD414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577D59E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14AB369" w14:textId="77777777" w:rsidR="003D4C30" w:rsidRPr="00050004" w:rsidRDefault="003D4C30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3D4C30" w:rsidRPr="00023148" w14:paraId="215C6EBE" w14:textId="77777777" w:rsidTr="00AF368F">
        <w:trPr>
          <w:gridAfter w:val="1"/>
          <w:wAfter w:w="18" w:type="dxa"/>
          <w:trHeight w:val="87"/>
        </w:trPr>
        <w:tc>
          <w:tcPr>
            <w:tcW w:w="2789" w:type="dxa"/>
            <w:gridSpan w:val="2"/>
            <w:vAlign w:val="bottom"/>
          </w:tcPr>
          <w:p w14:paraId="4DB350DA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247" w:type="dxa"/>
          </w:tcPr>
          <w:p w14:paraId="73318DD7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</w:tcPr>
          <w:p w14:paraId="4F1B585B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14:paraId="67198096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</w:tcPr>
          <w:p w14:paraId="5866D90D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14:paraId="7CA1AA66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</w:tcPr>
          <w:p w14:paraId="611313B9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33E88609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</w:tcPr>
          <w:p w14:paraId="7A6ADB56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706D6ACD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</w:tcPr>
          <w:p w14:paraId="30A71E5A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1644417C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5390DCE8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77778639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3F651FA9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257C600D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</w:tcPr>
          <w:p w14:paraId="2F7D9B68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14:paraId="00BF9F9B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4" w:type="dxa"/>
          </w:tcPr>
          <w:p w14:paraId="525AA0F9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79DE5BFA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627B8439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78C6908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52" w:type="dxa"/>
          </w:tcPr>
          <w:p w14:paraId="20A62815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</w:tr>
      <w:tr w:rsidR="004F33AD" w:rsidRPr="00023148" w14:paraId="3A8E4559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721142F1" w14:textId="77777777" w:rsidR="004F33AD" w:rsidRPr="00023148" w:rsidRDefault="004F33AD" w:rsidP="004F33AD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sz w:val="16"/>
                <w:szCs w:val="16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ก๊าซธรรมชาติอัดสำหรั</w:t>
            </w: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อุตสาหกรรม</w:t>
            </w:r>
            <w:r w:rsidRPr="008129C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(</w:t>
            </w:r>
            <w:proofErr w:type="spellStart"/>
            <w:r w:rsidRPr="008129C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iCNG</w:t>
            </w:r>
            <w:proofErr w:type="spellEnd"/>
            <w:r w:rsidRPr="008129C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809" w:type="dxa"/>
            <w:vAlign w:val="bottom"/>
          </w:tcPr>
          <w:p w14:paraId="1B42022D" w14:textId="7CBB1C53" w:rsidR="004F33AD" w:rsidRPr="001B405B" w:rsidRDefault="004F33AD" w:rsidP="004F33AD">
            <w:pPr>
              <w:pStyle w:val="BodyText"/>
              <w:tabs>
                <w:tab w:val="clear" w:pos="454"/>
                <w:tab w:val="clear" w:pos="680"/>
              </w:tabs>
              <w:spacing w:after="0"/>
              <w:ind w:left="-86" w:right="-89"/>
              <w:rPr>
                <w:rFonts w:asciiTheme="majorBidi" w:hAnsi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   </w:t>
            </w:r>
            <w:r w:rsidRPr="00376559">
              <w:rPr>
                <w:rFonts w:asciiTheme="majorBidi" w:hAnsiTheme="majorBidi"/>
                <w:sz w:val="21"/>
                <w:szCs w:val="21"/>
                <w:lang w:eastAsia="en-GB"/>
              </w:rPr>
              <w:t>124,215</w:t>
            </w:r>
          </w:p>
        </w:tc>
        <w:tc>
          <w:tcPr>
            <w:tcW w:w="247" w:type="dxa"/>
            <w:vAlign w:val="bottom"/>
          </w:tcPr>
          <w:p w14:paraId="4E5A3E1B" w14:textId="7777777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770D6FC4" w14:textId="61F4C26E" w:rsidR="004F33AD" w:rsidRPr="001B405B" w:rsidRDefault="004F33AD" w:rsidP="004F33AD">
            <w:pPr>
              <w:pStyle w:val="NoSpacing"/>
              <w:tabs>
                <w:tab w:val="clear" w:pos="454"/>
                <w:tab w:val="clear" w:pos="680"/>
                <w:tab w:val="left" w:pos="610"/>
              </w:tabs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81A6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141,151</w:t>
            </w:r>
          </w:p>
        </w:tc>
        <w:tc>
          <w:tcPr>
            <w:tcW w:w="267" w:type="dxa"/>
            <w:vAlign w:val="bottom"/>
          </w:tcPr>
          <w:p w14:paraId="5985A9DD" w14:textId="7777777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77D26045" w14:textId="1B5B70B1" w:rsidR="004F33AD" w:rsidRPr="001B405B" w:rsidRDefault="004F33AD" w:rsidP="004F33AD">
            <w:pPr>
              <w:pStyle w:val="NoSpacing"/>
              <w:tabs>
                <w:tab w:val="clear" w:pos="227"/>
                <w:tab w:val="left" w:pos="34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5CC420DD" w14:textId="7777777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6B2DAA68" w14:textId="0BD79D81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1EF35BE" w14:textId="7777777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0ED8B78" w14:textId="209632DA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140C6572" w14:textId="7777777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3A9C7AA4" w14:textId="1D674ED4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019B035" w14:textId="7777777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1489B7CD" w14:textId="40B7DBF9" w:rsidR="004F33AD" w:rsidRPr="001B405B" w:rsidRDefault="004F33AD" w:rsidP="005119A3">
            <w:pPr>
              <w:pStyle w:val="NoSpacing"/>
              <w:tabs>
                <w:tab w:val="clear" w:pos="454"/>
                <w:tab w:val="left" w:pos="468"/>
              </w:tabs>
              <w:ind w:right="6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124,215</w:t>
            </w:r>
          </w:p>
        </w:tc>
        <w:tc>
          <w:tcPr>
            <w:tcW w:w="236" w:type="dxa"/>
            <w:vAlign w:val="bottom"/>
          </w:tcPr>
          <w:p w14:paraId="025CDF16" w14:textId="7777777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3FE6F787" w14:textId="2A5844E8" w:rsidR="004F33AD" w:rsidRPr="001B405B" w:rsidRDefault="004F33AD" w:rsidP="005119A3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141,151</w:t>
            </w:r>
          </w:p>
        </w:tc>
        <w:tc>
          <w:tcPr>
            <w:tcW w:w="236" w:type="dxa"/>
            <w:vAlign w:val="bottom"/>
          </w:tcPr>
          <w:p w14:paraId="1AB2DA27" w14:textId="7777777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A67C80F" w14:textId="36B34779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5A72C2A3" w14:textId="7777777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7FA1C339" w14:textId="2B50AED2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BCB6401" w14:textId="7777777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44C875C5" w14:textId="42476B8B" w:rsidR="004F33AD" w:rsidRPr="001B405B" w:rsidRDefault="004F33AD" w:rsidP="00962B6A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124,215</w:t>
            </w:r>
          </w:p>
        </w:tc>
        <w:tc>
          <w:tcPr>
            <w:tcW w:w="236" w:type="dxa"/>
            <w:vAlign w:val="bottom"/>
          </w:tcPr>
          <w:p w14:paraId="595AE6B3" w14:textId="7777777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vAlign w:val="bottom"/>
          </w:tcPr>
          <w:p w14:paraId="0F513C98" w14:textId="1113A4FB" w:rsidR="004F33AD" w:rsidRPr="001B405B" w:rsidRDefault="004F33AD" w:rsidP="00962B6A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141,151</w:t>
            </w:r>
          </w:p>
        </w:tc>
      </w:tr>
      <w:tr w:rsidR="004F33AD" w:rsidRPr="00023148" w14:paraId="02FE10A0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7F072EA9" w14:textId="77777777" w:rsidR="004F33AD" w:rsidRPr="00023148" w:rsidRDefault="004F33AD" w:rsidP="004F33AD">
            <w:pPr>
              <w:pStyle w:val="NoSpacing"/>
              <w:rPr>
                <w:sz w:val="16"/>
                <w:szCs w:val="16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14:paraId="51960699" w14:textId="61CF39BD" w:rsidR="004F33AD" w:rsidRPr="00AE4F16" w:rsidRDefault="004F33AD" w:rsidP="004F33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521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7655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89,462</w:t>
            </w:r>
          </w:p>
        </w:tc>
        <w:tc>
          <w:tcPr>
            <w:tcW w:w="247" w:type="dxa"/>
          </w:tcPr>
          <w:p w14:paraId="03880981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14E15F40" w14:textId="080527B3" w:rsidR="004F33AD" w:rsidRPr="001B405B" w:rsidRDefault="004F33AD" w:rsidP="004F33AD">
            <w:pPr>
              <w:pStyle w:val="NoSpacing"/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81A6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92,820</w:t>
            </w:r>
          </w:p>
        </w:tc>
        <w:tc>
          <w:tcPr>
            <w:tcW w:w="267" w:type="dxa"/>
          </w:tcPr>
          <w:p w14:paraId="250FD55F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6B795D0C" w14:textId="1DFEFCA9" w:rsidR="004F33AD" w:rsidRPr="001B405B" w:rsidRDefault="004F33AD" w:rsidP="004F33AD">
            <w:pPr>
              <w:pStyle w:val="NoSpacing"/>
              <w:tabs>
                <w:tab w:val="clear" w:pos="227"/>
                <w:tab w:val="left" w:pos="34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29F396C3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00EB84FF" w14:textId="69C211C9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6659C90E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1D83148D" w14:textId="3D299961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48B82AD5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5C4FFD67" w14:textId="1F47E57F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03B931F6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2BE602A" w14:textId="179BC20D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89,462</w:t>
            </w:r>
          </w:p>
        </w:tc>
        <w:tc>
          <w:tcPr>
            <w:tcW w:w="236" w:type="dxa"/>
          </w:tcPr>
          <w:p w14:paraId="0C7C1523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F438628" w14:textId="07F310E8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92,820</w:t>
            </w:r>
          </w:p>
        </w:tc>
        <w:tc>
          <w:tcPr>
            <w:tcW w:w="236" w:type="dxa"/>
          </w:tcPr>
          <w:p w14:paraId="2C7E66FA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08415260" w14:textId="16C9C54D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4D01E046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5C05CE7F" w14:textId="514F6A88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65CFBBA5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D5E9D27" w14:textId="7331E0A8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89,462</w:t>
            </w:r>
          </w:p>
        </w:tc>
        <w:tc>
          <w:tcPr>
            <w:tcW w:w="236" w:type="dxa"/>
          </w:tcPr>
          <w:p w14:paraId="61BFD6CE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17A07D92" w14:textId="3BE095A2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92,820</w:t>
            </w:r>
          </w:p>
        </w:tc>
      </w:tr>
      <w:tr w:rsidR="004F33AD" w:rsidRPr="00023148" w14:paraId="4DC0A35D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67D081A5" w14:textId="77777777" w:rsidR="004F33AD" w:rsidRPr="00C14C7D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บริการ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อัด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</w:t>
            </w: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(PMS)</w:t>
            </w:r>
          </w:p>
        </w:tc>
        <w:tc>
          <w:tcPr>
            <w:tcW w:w="809" w:type="dxa"/>
          </w:tcPr>
          <w:p w14:paraId="450A87A3" w14:textId="0F664AEE" w:rsidR="004F33AD" w:rsidRPr="00AE4F16" w:rsidRDefault="004F33AD" w:rsidP="004F33AD">
            <w:pPr>
              <w:pStyle w:val="BodyText"/>
              <w:tabs>
                <w:tab w:val="clear" w:pos="454"/>
                <w:tab w:val="clear" w:pos="680"/>
                <w:tab w:val="left" w:pos="521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7655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64,02</w:t>
            </w:r>
            <w:r w:rsidR="009160D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47" w:type="dxa"/>
          </w:tcPr>
          <w:p w14:paraId="400249E3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32D962DB" w14:textId="07CC43D5" w:rsidR="004F33AD" w:rsidRPr="001B405B" w:rsidRDefault="004F33AD" w:rsidP="004F33AD">
            <w:pPr>
              <w:pStyle w:val="NoSpacing"/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81A6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69,172</w:t>
            </w:r>
          </w:p>
        </w:tc>
        <w:tc>
          <w:tcPr>
            <w:tcW w:w="267" w:type="dxa"/>
          </w:tcPr>
          <w:p w14:paraId="58B239C8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485F9FC6" w14:textId="5A2FA860" w:rsidR="004F33AD" w:rsidRPr="001B405B" w:rsidRDefault="004F33AD" w:rsidP="004F33AD">
            <w:pPr>
              <w:pStyle w:val="NoSpacing"/>
              <w:tabs>
                <w:tab w:val="clear" w:pos="227"/>
                <w:tab w:val="left" w:pos="34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17813AE9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53BDB72A" w14:textId="55314780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30289AC7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20C699F0" w14:textId="7FEE0350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7E0C5743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3A7CA5B1" w14:textId="243C0D3F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5AED56FC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E2ED9A9" w14:textId="0289B3F1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64,02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36" w:type="dxa"/>
          </w:tcPr>
          <w:p w14:paraId="4661199C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620611F" w14:textId="29BF17DF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69,172</w:t>
            </w:r>
          </w:p>
        </w:tc>
        <w:tc>
          <w:tcPr>
            <w:tcW w:w="236" w:type="dxa"/>
          </w:tcPr>
          <w:p w14:paraId="733AA7DE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2C46E609" w14:textId="55A2D45E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36F3C0CF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4038A15D" w14:textId="6EB6BEBE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5793304B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4B0A056" w14:textId="6C28F7D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64,02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36" w:type="dxa"/>
          </w:tcPr>
          <w:p w14:paraId="4703DD15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7A45404C" w14:textId="742A9275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69,172</w:t>
            </w:r>
          </w:p>
        </w:tc>
      </w:tr>
      <w:tr w:rsidR="004F33AD" w:rsidRPr="00023148" w14:paraId="201D8B3E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79996C40" w14:textId="7235F32B" w:rsidR="004F33AD" w:rsidRDefault="004F33AD" w:rsidP="004F33AD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14:paraId="0DDAC4EB" w14:textId="1AFAE7BE" w:rsidR="004F33AD" w:rsidRPr="00AE4F16" w:rsidRDefault="00545EC5" w:rsidP="004F33AD">
            <w:pPr>
              <w:pStyle w:val="BodyText"/>
              <w:tabs>
                <w:tab w:val="clear" w:pos="454"/>
                <w:tab w:val="clear" w:pos="680"/>
                <w:tab w:val="left" w:pos="521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40,039</w:t>
            </w:r>
          </w:p>
        </w:tc>
        <w:tc>
          <w:tcPr>
            <w:tcW w:w="247" w:type="dxa"/>
          </w:tcPr>
          <w:p w14:paraId="1CC133FB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3AF3D809" w14:textId="5BA2CA19" w:rsidR="004F33AD" w:rsidRPr="001B1F7A" w:rsidRDefault="004F33AD" w:rsidP="004F33AD">
            <w:pPr>
              <w:pStyle w:val="NoSpacing"/>
              <w:tabs>
                <w:tab w:val="clear" w:pos="454"/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81A6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26,18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67" w:type="dxa"/>
          </w:tcPr>
          <w:p w14:paraId="37B39F6C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0F7B706" w14:textId="715B4190" w:rsidR="004F33AD" w:rsidRPr="001B405B" w:rsidRDefault="004F33AD" w:rsidP="004F33AD">
            <w:pPr>
              <w:pStyle w:val="NoSpacing"/>
              <w:tabs>
                <w:tab w:val="clear" w:pos="227"/>
                <w:tab w:val="left" w:pos="34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3A350AEA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1FF09385" w14:textId="5E90E086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6B581275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2CC8F4BD" w14:textId="69021589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3461AF3B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228C4998" w14:textId="2ED4EC63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7AF019EB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81F3412" w14:textId="5C830839" w:rsidR="004F33AD" w:rsidRPr="001B405B" w:rsidRDefault="00545EC5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40,039</w:t>
            </w:r>
          </w:p>
        </w:tc>
        <w:tc>
          <w:tcPr>
            <w:tcW w:w="236" w:type="dxa"/>
          </w:tcPr>
          <w:p w14:paraId="101D7F5E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6ABF10B" w14:textId="4D4D9A9D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26,18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36" w:type="dxa"/>
          </w:tcPr>
          <w:p w14:paraId="1D4B202B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661DDE0C" w14:textId="62B9F93B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22DC56B1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79F68017" w14:textId="73C068F8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009CF09D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FC76D10" w14:textId="62DD1B8C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349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40,039</w:t>
            </w:r>
          </w:p>
        </w:tc>
        <w:tc>
          <w:tcPr>
            <w:tcW w:w="236" w:type="dxa"/>
          </w:tcPr>
          <w:p w14:paraId="40AFB0DE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2F210084" w14:textId="4D107591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26,18</w:t>
            </w:r>
            <w:r w:rsidR="00CB349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</w:tr>
      <w:tr w:rsidR="004F33AD" w:rsidRPr="00023148" w14:paraId="24B8EFDF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7247F515" w14:textId="77777777" w:rsidR="004F33AD" w:rsidRPr="00B8098C" w:rsidRDefault="004F33AD" w:rsidP="004F33AD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น้ำมัน</w:t>
            </w:r>
          </w:p>
        </w:tc>
        <w:tc>
          <w:tcPr>
            <w:tcW w:w="809" w:type="dxa"/>
          </w:tcPr>
          <w:p w14:paraId="4D921FB6" w14:textId="3508AB81" w:rsidR="004F33AD" w:rsidRPr="00AE4F16" w:rsidRDefault="004F33AD" w:rsidP="004F33AD">
            <w:pPr>
              <w:pStyle w:val="BodyText"/>
              <w:tabs>
                <w:tab w:val="clear" w:pos="454"/>
                <w:tab w:val="clear" w:pos="680"/>
                <w:tab w:val="left" w:pos="521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7655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39,567</w:t>
            </w:r>
          </w:p>
        </w:tc>
        <w:tc>
          <w:tcPr>
            <w:tcW w:w="247" w:type="dxa"/>
          </w:tcPr>
          <w:p w14:paraId="79D77755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5A09FF7F" w14:textId="4D441738" w:rsidR="004F33AD" w:rsidRPr="001B1F7A" w:rsidRDefault="004F33AD" w:rsidP="004F33AD">
            <w:pPr>
              <w:pStyle w:val="NoSpacing"/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81A6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19,050</w:t>
            </w:r>
          </w:p>
        </w:tc>
        <w:tc>
          <w:tcPr>
            <w:tcW w:w="267" w:type="dxa"/>
          </w:tcPr>
          <w:p w14:paraId="4C9BA2A6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9BB8948" w14:textId="54EF3795" w:rsidR="004F33AD" w:rsidRPr="001B405B" w:rsidRDefault="004F33AD" w:rsidP="004F33AD">
            <w:pPr>
              <w:pStyle w:val="NoSpacing"/>
              <w:tabs>
                <w:tab w:val="clear" w:pos="227"/>
                <w:tab w:val="left" w:pos="34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7A8E53DD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413434C7" w14:textId="77026B83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0AD99AED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59192766" w14:textId="1001242E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350961D3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43FAB976" w14:textId="397D608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04A9CD98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140FF03" w14:textId="50DCD31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39,567</w:t>
            </w:r>
          </w:p>
        </w:tc>
        <w:tc>
          <w:tcPr>
            <w:tcW w:w="236" w:type="dxa"/>
          </w:tcPr>
          <w:p w14:paraId="3583D1CF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D14C320" w14:textId="07BFE6C5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19,050</w:t>
            </w:r>
          </w:p>
        </w:tc>
        <w:tc>
          <w:tcPr>
            <w:tcW w:w="236" w:type="dxa"/>
          </w:tcPr>
          <w:p w14:paraId="408E6829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323EB5F3" w14:textId="139B3988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2AD708F0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167EBAFA" w14:textId="3787EC4D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16D7CFDB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04DBF86" w14:textId="298B658C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39,567</w:t>
            </w:r>
          </w:p>
        </w:tc>
        <w:tc>
          <w:tcPr>
            <w:tcW w:w="236" w:type="dxa"/>
          </w:tcPr>
          <w:p w14:paraId="71B97602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72F10E27" w14:textId="1A3C9518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19,050</w:t>
            </w:r>
          </w:p>
        </w:tc>
      </w:tr>
      <w:tr w:rsidR="004F33AD" w:rsidRPr="00023148" w14:paraId="53908BB2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65D701AC" w14:textId="77777777" w:rsidR="004F33AD" w:rsidRDefault="004F33AD" w:rsidP="004F33AD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14:paraId="0467FE27" w14:textId="2356E926" w:rsidR="004F33AD" w:rsidRDefault="004F33AD" w:rsidP="004F33AD">
            <w:pPr>
              <w:pStyle w:val="BodyText"/>
              <w:tabs>
                <w:tab w:val="clear" w:pos="454"/>
                <w:tab w:val="clear" w:pos="680"/>
                <w:tab w:val="left" w:pos="521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7655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35,639</w:t>
            </w:r>
          </w:p>
        </w:tc>
        <w:tc>
          <w:tcPr>
            <w:tcW w:w="247" w:type="dxa"/>
          </w:tcPr>
          <w:p w14:paraId="248DC967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6E7446D6" w14:textId="43600BDE" w:rsidR="004F33AD" w:rsidRPr="00F13B34" w:rsidRDefault="004F33AD" w:rsidP="004F33AD">
            <w:pPr>
              <w:pStyle w:val="NoSpacing"/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81A6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36,56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67" w:type="dxa"/>
          </w:tcPr>
          <w:p w14:paraId="7DCE7873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74EFC597" w14:textId="78343C25" w:rsidR="004F33AD" w:rsidRDefault="004F33AD" w:rsidP="004F33AD">
            <w:pPr>
              <w:pStyle w:val="NoSpacing"/>
              <w:tabs>
                <w:tab w:val="clear" w:pos="227"/>
                <w:tab w:val="left" w:pos="34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2D7C2EC3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101AC0E4" w14:textId="32E383F1" w:rsidR="004F33AD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6D669A55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143B8EDD" w14:textId="16D5B269" w:rsidR="004F33AD" w:rsidRPr="008A3F22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4BE481FC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185B8840" w14:textId="19ECF2F9" w:rsidR="004F33AD" w:rsidRPr="00BA2514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0A86C1B7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EC24160" w14:textId="6AC60DDD" w:rsidR="004F33AD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35,639</w:t>
            </w:r>
          </w:p>
        </w:tc>
        <w:tc>
          <w:tcPr>
            <w:tcW w:w="236" w:type="dxa"/>
          </w:tcPr>
          <w:p w14:paraId="2D52ED0C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15CB1DC" w14:textId="3FD23238" w:rsidR="004F33AD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36,56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</w:tcPr>
          <w:p w14:paraId="3C203038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39E6B261" w14:textId="44FADBDD" w:rsidR="004F33AD" w:rsidRPr="00BA2514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62560B81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1A042CA8" w14:textId="748129B3" w:rsidR="004F33AD" w:rsidRPr="005D3CC7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2D31E5E0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E4C88BB" w14:textId="62D1E6AD" w:rsidR="004F33AD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35,639</w:t>
            </w:r>
          </w:p>
        </w:tc>
        <w:tc>
          <w:tcPr>
            <w:tcW w:w="236" w:type="dxa"/>
          </w:tcPr>
          <w:p w14:paraId="09265D48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1FD543A3" w14:textId="0BB8DD58" w:rsidR="004F33AD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36,56</w:t>
            </w:r>
            <w:r w:rsidR="00CB349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</w:tr>
      <w:tr w:rsidR="004F33AD" w:rsidRPr="00023148" w14:paraId="3FD346E3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6B4C1071" w14:textId="77777777" w:rsidR="004F33AD" w:rsidRPr="00C14C7D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14:paraId="601FA4A7" w14:textId="6B27CCBC" w:rsidR="004F33AD" w:rsidRPr="00AE4F16" w:rsidRDefault="00545EC5" w:rsidP="004F33AD">
            <w:pPr>
              <w:pStyle w:val="BodyText"/>
              <w:tabs>
                <w:tab w:val="clear" w:pos="454"/>
                <w:tab w:val="clear" w:pos="680"/>
                <w:tab w:val="left" w:pos="521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24,839</w:t>
            </w:r>
          </w:p>
        </w:tc>
        <w:tc>
          <w:tcPr>
            <w:tcW w:w="247" w:type="dxa"/>
          </w:tcPr>
          <w:p w14:paraId="38FC8032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49CEDCB9" w14:textId="7985F4C2" w:rsidR="004F33AD" w:rsidRPr="001B405B" w:rsidRDefault="004F33AD" w:rsidP="004F33AD">
            <w:pPr>
              <w:pStyle w:val="NoSpacing"/>
              <w:tabs>
                <w:tab w:val="clear" w:pos="680"/>
                <w:tab w:val="left" w:pos="608"/>
              </w:tabs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81A6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32,463</w:t>
            </w:r>
          </w:p>
        </w:tc>
        <w:tc>
          <w:tcPr>
            <w:tcW w:w="267" w:type="dxa"/>
          </w:tcPr>
          <w:p w14:paraId="1FF687E4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4FC7F1C5" w14:textId="06F462A9" w:rsidR="004F33AD" w:rsidRPr="001B405B" w:rsidRDefault="004F33AD" w:rsidP="004F33AD">
            <w:pPr>
              <w:pStyle w:val="NoSpacing"/>
              <w:tabs>
                <w:tab w:val="clear" w:pos="227"/>
                <w:tab w:val="left" w:pos="34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4492F865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55500EC3" w14:textId="5D49780F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7B532108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3F273A13" w14:textId="1F2A1461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5EEBC2A4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15970252" w14:textId="32320709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5D40B71D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6BDBDA3" w14:textId="3D68B8FC" w:rsidR="004F33AD" w:rsidRPr="001B405B" w:rsidRDefault="00545EC5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24,839</w:t>
            </w:r>
          </w:p>
        </w:tc>
        <w:tc>
          <w:tcPr>
            <w:tcW w:w="236" w:type="dxa"/>
          </w:tcPr>
          <w:p w14:paraId="0820D17D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E114F85" w14:textId="7DAA53F9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32,463</w:t>
            </w:r>
          </w:p>
        </w:tc>
        <w:tc>
          <w:tcPr>
            <w:tcW w:w="236" w:type="dxa"/>
          </w:tcPr>
          <w:p w14:paraId="29249A7A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7C470937" w14:textId="66D195BC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4C398D73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56F44207" w14:textId="1A29AF2A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7395EACB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95D6F4C" w14:textId="51D73EF2" w:rsidR="004F33AD" w:rsidRPr="001B405B" w:rsidRDefault="004F33AD" w:rsidP="004F33AD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349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24,839</w:t>
            </w:r>
          </w:p>
        </w:tc>
        <w:tc>
          <w:tcPr>
            <w:tcW w:w="236" w:type="dxa"/>
          </w:tcPr>
          <w:p w14:paraId="708392B2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029F9993" w14:textId="132E7411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32,463</w:t>
            </w:r>
          </w:p>
        </w:tc>
      </w:tr>
      <w:tr w:rsidR="004F33AD" w:rsidRPr="00023148" w14:paraId="33127002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46B2AF2D" w14:textId="77777777" w:rsidR="004F33AD" w:rsidRPr="00C14C7D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14:paraId="4FF72EA2" w14:textId="21407E05" w:rsidR="004F33AD" w:rsidRPr="00AE4F16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-</w:t>
            </w:r>
          </w:p>
        </w:tc>
        <w:tc>
          <w:tcPr>
            <w:tcW w:w="247" w:type="dxa"/>
          </w:tcPr>
          <w:p w14:paraId="58C4DC29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133EEC89" w14:textId="7A0A9320" w:rsidR="004F33AD" w:rsidRPr="001B405B" w:rsidRDefault="004F33AD" w:rsidP="004F33AD">
            <w:pPr>
              <w:pStyle w:val="NoSpacing"/>
              <w:tabs>
                <w:tab w:val="clear" w:pos="227"/>
                <w:tab w:val="left" w:pos="341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</w:t>
            </w:r>
          </w:p>
        </w:tc>
        <w:tc>
          <w:tcPr>
            <w:tcW w:w="267" w:type="dxa"/>
          </w:tcPr>
          <w:p w14:paraId="7004FCDD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A6593DD" w14:textId="018C15B7" w:rsidR="004F33AD" w:rsidRPr="001B405B" w:rsidRDefault="004F33AD" w:rsidP="00AE5B6D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69794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118,46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73" w:type="dxa"/>
          </w:tcPr>
          <w:p w14:paraId="75E63636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1BBAA6E9" w14:textId="0A69D619" w:rsidR="004F33AD" w:rsidRPr="001B405B" w:rsidRDefault="004F33AD" w:rsidP="005119A3">
            <w:pPr>
              <w:pStyle w:val="BodyText"/>
              <w:tabs>
                <w:tab w:val="clear" w:pos="454"/>
                <w:tab w:val="left" w:pos="523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B2C6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</w:t>
            </w:r>
            <w:r w:rsidRPr="001B2C6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953</w:t>
            </w:r>
          </w:p>
        </w:tc>
        <w:tc>
          <w:tcPr>
            <w:tcW w:w="270" w:type="dxa"/>
          </w:tcPr>
          <w:p w14:paraId="62A204B2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7C9B0883" w14:textId="742D195D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62A28059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0F22D2CB" w14:textId="1A2761E7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45FD5DE8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40874E9" w14:textId="756ADD61" w:rsidR="004F33AD" w:rsidRPr="001B405B" w:rsidRDefault="004F33AD" w:rsidP="004F33AD">
            <w:pPr>
              <w:pStyle w:val="NoSpacing"/>
              <w:tabs>
                <w:tab w:val="clear" w:pos="454"/>
                <w:tab w:val="left" w:pos="468"/>
              </w:tabs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118,46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36" w:type="dxa"/>
          </w:tcPr>
          <w:p w14:paraId="7379CA23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24C8319" w14:textId="23DC49F0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953</w:t>
            </w:r>
          </w:p>
        </w:tc>
        <w:tc>
          <w:tcPr>
            <w:tcW w:w="236" w:type="dxa"/>
          </w:tcPr>
          <w:p w14:paraId="6C4E1C96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0BABA3C7" w14:textId="319CEDAE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52B6B161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45BFB6E5" w14:textId="295C752C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66D8552B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44834A1" w14:textId="31A7E536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118,46</w:t>
            </w:r>
            <w:r w:rsidR="00CB349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36" w:type="dxa"/>
          </w:tcPr>
          <w:p w14:paraId="3117CE72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7957A99A" w14:textId="2FEC2E65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953</w:t>
            </w:r>
          </w:p>
        </w:tc>
      </w:tr>
      <w:tr w:rsidR="004F33AD" w:rsidRPr="00023148" w14:paraId="603013E6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655FC854" w14:textId="0FC23A55" w:rsidR="004F33AD" w:rsidRPr="00C14C7D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พลังงาน</w:t>
            </w:r>
            <w:r w:rsidR="00717489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หมุนเวียน</w:t>
            </w:r>
          </w:p>
        </w:tc>
        <w:tc>
          <w:tcPr>
            <w:tcW w:w="809" w:type="dxa"/>
          </w:tcPr>
          <w:p w14:paraId="269522EC" w14:textId="422F492D" w:rsidR="004F33AD" w:rsidRPr="00AE4F16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-</w:t>
            </w:r>
          </w:p>
        </w:tc>
        <w:tc>
          <w:tcPr>
            <w:tcW w:w="247" w:type="dxa"/>
          </w:tcPr>
          <w:p w14:paraId="42697A7F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638D2DE8" w14:textId="02BB20EC" w:rsidR="004F33AD" w:rsidRPr="001B405B" w:rsidRDefault="004F33AD" w:rsidP="004F33AD">
            <w:pPr>
              <w:pStyle w:val="NoSpacing"/>
              <w:tabs>
                <w:tab w:val="clear" w:pos="227"/>
                <w:tab w:val="left" w:pos="341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</w:t>
            </w:r>
          </w:p>
        </w:tc>
        <w:tc>
          <w:tcPr>
            <w:tcW w:w="267" w:type="dxa"/>
          </w:tcPr>
          <w:p w14:paraId="3A26F9F8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4506D06" w14:textId="1FF1BC19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1C732F10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09E12EEA" w14:textId="3559E9F9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1ED18008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66296F26" w14:textId="58DEB231" w:rsidR="004F33AD" w:rsidRPr="001B405B" w:rsidRDefault="004F33AD" w:rsidP="005119A3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831D9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14,2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</w:t>
            </w:r>
          </w:p>
        </w:tc>
        <w:tc>
          <w:tcPr>
            <w:tcW w:w="242" w:type="dxa"/>
          </w:tcPr>
          <w:p w14:paraId="5E99E024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5038AF07" w14:textId="4051E6F8" w:rsidR="004F33AD" w:rsidRPr="001B405B" w:rsidRDefault="004F33AD" w:rsidP="005119A3">
            <w:pPr>
              <w:pStyle w:val="BodyText"/>
              <w:tabs>
                <w:tab w:val="left" w:pos="55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831D9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13,884</w:t>
            </w:r>
          </w:p>
        </w:tc>
        <w:tc>
          <w:tcPr>
            <w:tcW w:w="236" w:type="dxa"/>
          </w:tcPr>
          <w:p w14:paraId="299F733D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514C0E0" w14:textId="7BDF718E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14,2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</w:t>
            </w:r>
          </w:p>
        </w:tc>
        <w:tc>
          <w:tcPr>
            <w:tcW w:w="236" w:type="dxa"/>
          </w:tcPr>
          <w:p w14:paraId="683849C8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27379E3" w14:textId="279AC608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13,884</w:t>
            </w:r>
          </w:p>
        </w:tc>
        <w:tc>
          <w:tcPr>
            <w:tcW w:w="236" w:type="dxa"/>
          </w:tcPr>
          <w:p w14:paraId="3317D973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34FDDE67" w14:textId="021A633F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0A49F627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5274FCC0" w14:textId="5274190F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6D112FA2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75D4A8B" w14:textId="6C9041E0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14,2</w:t>
            </w:r>
            <w:r w:rsidR="00CB349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</w:t>
            </w:r>
          </w:p>
        </w:tc>
        <w:tc>
          <w:tcPr>
            <w:tcW w:w="236" w:type="dxa"/>
          </w:tcPr>
          <w:p w14:paraId="61019787" w14:textId="77777777" w:rsidR="004F33AD" w:rsidRPr="001B405B" w:rsidRDefault="004F33AD" w:rsidP="004F33AD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151EF880" w14:textId="5E5185B5" w:rsidR="004F33AD" w:rsidRPr="001B405B" w:rsidRDefault="004F33AD" w:rsidP="004F33AD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13,884</w:t>
            </w:r>
          </w:p>
        </w:tc>
      </w:tr>
      <w:tr w:rsidR="003D4C30" w:rsidRPr="00023148" w14:paraId="0C1E6D8E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2F7850BF" w14:textId="77777777" w:rsidR="003D4C30" w:rsidRPr="00C14C7D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5BE8255" w14:textId="2197CF43" w:rsidR="003D4C30" w:rsidRPr="001B405B" w:rsidRDefault="00BD41F0" w:rsidP="00BD41F0">
            <w:pPr>
              <w:pStyle w:val="BodyText"/>
              <w:tabs>
                <w:tab w:val="clear" w:pos="454"/>
                <w:tab w:val="clear" w:pos="680"/>
                <w:tab w:val="left" w:pos="431"/>
                <w:tab w:val="left" w:pos="521"/>
              </w:tabs>
              <w:spacing w:after="0"/>
              <w:ind w:left="-86" w:right="-89"/>
              <w:jc w:val="center"/>
              <w:rPr>
                <w:rFonts w:asciiTheme="majorBidi" w:hAnsi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</w:t>
            </w:r>
            <w:r w:rsidR="00376559" w:rsidRPr="00376559">
              <w:rPr>
                <w:rFonts w:asciiTheme="majorBidi" w:hAnsiTheme="majorBidi"/>
                <w:sz w:val="21"/>
                <w:szCs w:val="21"/>
                <w:lang w:eastAsia="en-GB"/>
              </w:rPr>
              <w:t>28,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47" w:type="dxa"/>
          </w:tcPr>
          <w:p w14:paraId="689AD3A3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16B60F7A" w14:textId="20B5B91D" w:rsidR="003D4C30" w:rsidRPr="001B405B" w:rsidRDefault="00481A61" w:rsidP="00481A61">
            <w:pPr>
              <w:pStyle w:val="BodyText"/>
              <w:tabs>
                <w:tab w:val="clear" w:pos="454"/>
                <w:tab w:val="left" w:pos="61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481A6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22,38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67" w:type="dxa"/>
          </w:tcPr>
          <w:p w14:paraId="617C6714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C8B4719" w14:textId="3852A5E8" w:rsidR="003D4C30" w:rsidRPr="001B405B" w:rsidRDefault="00697944" w:rsidP="00175B6C">
            <w:pPr>
              <w:pStyle w:val="BodyText"/>
              <w:tabs>
                <w:tab w:val="clear" w:pos="454"/>
                <w:tab w:val="clear" w:pos="680"/>
                <w:tab w:val="left" w:pos="530"/>
              </w:tabs>
              <w:spacing w:after="0"/>
              <w:ind w:left="-86" w:right="-13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69794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36,94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73" w:type="dxa"/>
          </w:tcPr>
          <w:p w14:paraId="06338C50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29A80DA" w14:textId="4E326681" w:rsidR="003D4C30" w:rsidRPr="001B405B" w:rsidRDefault="0069091F" w:rsidP="00175B6C">
            <w:pPr>
              <w:pStyle w:val="BodyText"/>
              <w:tabs>
                <w:tab w:val="clear" w:pos="454"/>
                <w:tab w:val="clear" w:pos="680"/>
                <w:tab w:val="left" w:pos="530"/>
              </w:tabs>
              <w:spacing w:after="0"/>
              <w:ind w:left="-86" w:right="-13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  <w:r w:rsidR="001B2C6B" w:rsidRPr="001B2C6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687</w:t>
            </w:r>
          </w:p>
        </w:tc>
        <w:tc>
          <w:tcPr>
            <w:tcW w:w="270" w:type="dxa"/>
          </w:tcPr>
          <w:p w14:paraId="7C4DEFFA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FC4049" w14:textId="01330584" w:rsidR="003D4C30" w:rsidRPr="001B405B" w:rsidRDefault="00831D91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6C3B01AA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2EBBCC19" w14:textId="73E38D31" w:rsidR="003D4C30" w:rsidRPr="001B405B" w:rsidRDefault="00831D91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75919FF0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EB1B79D" w14:textId="716458DF" w:rsidR="003D4C30" w:rsidRPr="001B405B" w:rsidRDefault="004218B1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65,</w:t>
            </w:r>
            <w:r w:rsidR="00545EC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36" w:type="dxa"/>
          </w:tcPr>
          <w:p w14:paraId="32DE04F0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A702B41" w14:textId="031D476D" w:rsidR="003D4C30" w:rsidRPr="001B405B" w:rsidRDefault="004D741B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  <w:r w:rsidR="004218B1" w:rsidRPr="004218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067</w:t>
            </w:r>
          </w:p>
        </w:tc>
        <w:tc>
          <w:tcPr>
            <w:tcW w:w="236" w:type="dxa"/>
          </w:tcPr>
          <w:p w14:paraId="0C381BB5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F8B9FFB" w14:textId="47E8747F" w:rsidR="003D4C30" w:rsidRPr="001B405B" w:rsidRDefault="00DE56FF" w:rsidP="005119A3">
            <w:pPr>
              <w:pStyle w:val="NoSpacing"/>
              <w:tabs>
                <w:tab w:val="clear" w:pos="227"/>
                <w:tab w:val="clear" w:pos="454"/>
                <w:tab w:val="left" w:pos="533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DE56F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39,0</w:t>
            </w:r>
            <w:r w:rsidR="00055C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</w:t>
            </w:r>
          </w:p>
        </w:tc>
        <w:tc>
          <w:tcPr>
            <w:tcW w:w="276" w:type="dxa"/>
          </w:tcPr>
          <w:p w14:paraId="0A8546FD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3601137B" w14:textId="19A7BD95" w:rsidR="003D4C30" w:rsidRPr="001B405B" w:rsidRDefault="00DE56FF" w:rsidP="00962B6A">
            <w:pPr>
              <w:pStyle w:val="NoSpacing"/>
              <w:tabs>
                <w:tab w:val="clear" w:pos="454"/>
                <w:tab w:val="left" w:pos="52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DE56F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39,45</w:t>
            </w:r>
            <w:r w:rsidR="002F1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</w:t>
            </w:r>
          </w:p>
        </w:tc>
        <w:tc>
          <w:tcPr>
            <w:tcW w:w="236" w:type="dxa"/>
          </w:tcPr>
          <w:p w14:paraId="625518AB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5A040CB" w14:textId="49BBECB6" w:rsidR="003D4C30" w:rsidRPr="001B405B" w:rsidRDefault="004F33AD" w:rsidP="00207DBC">
            <w:pPr>
              <w:pStyle w:val="NoSpacing"/>
              <w:tabs>
                <w:tab w:val="clear" w:pos="680"/>
                <w:tab w:val="left" w:pos="56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F33A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104,</w:t>
            </w:r>
            <w:r w:rsidR="00CB349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36" w:type="dxa"/>
          </w:tcPr>
          <w:p w14:paraId="1FE2A26F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47E4B5F" w14:textId="4333A017" w:rsidR="003D4C30" w:rsidRPr="001B405B" w:rsidRDefault="007529C9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</w:t>
            </w:r>
            <w:r w:rsidR="004F33AD" w:rsidRPr="004F33A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5,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525</w:t>
            </w:r>
          </w:p>
        </w:tc>
      </w:tr>
      <w:tr w:rsidR="003D4C30" w:rsidRPr="00023148" w14:paraId="5D5EDBBC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065DA599" w14:textId="77777777" w:rsidR="003D4C30" w:rsidRPr="00023148" w:rsidRDefault="003D4C30" w:rsidP="00D65EA7">
            <w:pPr>
              <w:pStyle w:val="NoSpacing"/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1A69D39" w14:textId="6DB0D908" w:rsidR="003D4C30" w:rsidRPr="001B405B" w:rsidRDefault="009B0201" w:rsidP="00BD41F0">
            <w:pPr>
              <w:pStyle w:val="BodyText"/>
              <w:tabs>
                <w:tab w:val="clear" w:pos="454"/>
                <w:tab w:val="left" w:pos="521"/>
              </w:tabs>
              <w:spacing w:after="0"/>
              <w:ind w:left="-86" w:right="-8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  </w:t>
            </w:r>
            <w:r w:rsidR="00376559" w:rsidRPr="0037655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446,01</w:t>
            </w:r>
            <w:r w:rsidR="00545EC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47" w:type="dxa"/>
          </w:tcPr>
          <w:p w14:paraId="7FEA67D9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5E9EEF5C" w14:textId="5804B95B" w:rsidR="003D4C30" w:rsidRPr="00F13B34" w:rsidRDefault="00481A61" w:rsidP="00AE4F16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 </w:t>
            </w:r>
            <w:r w:rsidRPr="00481A6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439,78</w:t>
            </w:r>
            <w:r w:rsidR="00545EC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67" w:type="dxa"/>
          </w:tcPr>
          <w:p w14:paraId="12517C42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B18AFAA" w14:textId="31278B0E" w:rsidR="003D4C30" w:rsidRPr="00175B6C" w:rsidRDefault="00697944" w:rsidP="005119A3">
            <w:pPr>
              <w:pStyle w:val="BodyText"/>
              <w:tabs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Pr="0069794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155,410</w:t>
            </w:r>
          </w:p>
        </w:tc>
        <w:tc>
          <w:tcPr>
            <w:tcW w:w="273" w:type="dxa"/>
          </w:tcPr>
          <w:p w14:paraId="5D17F5BB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7B3AF320" w14:textId="600A7281" w:rsidR="003D4C30" w:rsidRPr="001B405B" w:rsidRDefault="001B2C6B" w:rsidP="00175B6C">
            <w:pPr>
              <w:pStyle w:val="BodyText"/>
              <w:tabs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B2C6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157,640</w:t>
            </w:r>
          </w:p>
        </w:tc>
        <w:tc>
          <w:tcPr>
            <w:tcW w:w="270" w:type="dxa"/>
          </w:tcPr>
          <w:p w14:paraId="1F8E1DEB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1E8DA0" w14:textId="405BE73E" w:rsidR="003D4C30" w:rsidRPr="00500337" w:rsidRDefault="00F11DF2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831D91" w:rsidRPr="00831D9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14,2</w:t>
            </w:r>
            <w:r w:rsidR="00545EC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10</w:t>
            </w:r>
          </w:p>
        </w:tc>
        <w:tc>
          <w:tcPr>
            <w:tcW w:w="242" w:type="dxa"/>
          </w:tcPr>
          <w:p w14:paraId="712BF103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3DCA01A4" w14:textId="798D53A2" w:rsidR="003D4C30" w:rsidRPr="00500337" w:rsidRDefault="00531A8B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831D91" w:rsidRPr="00831D9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13,884</w:t>
            </w:r>
          </w:p>
        </w:tc>
        <w:tc>
          <w:tcPr>
            <w:tcW w:w="236" w:type="dxa"/>
          </w:tcPr>
          <w:p w14:paraId="09ADCCAB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B9178A9" w14:textId="05BA323A" w:rsidR="003D4C30" w:rsidRPr="00433CAE" w:rsidRDefault="0035231D" w:rsidP="0035231D">
            <w:pPr>
              <w:pStyle w:val="NoSpacing"/>
              <w:tabs>
                <w:tab w:val="clear" w:pos="680"/>
                <w:tab w:val="left" w:pos="560"/>
              </w:tabs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4218B1" w:rsidRPr="004218B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615,637</w:t>
            </w:r>
          </w:p>
        </w:tc>
        <w:tc>
          <w:tcPr>
            <w:tcW w:w="236" w:type="dxa"/>
          </w:tcPr>
          <w:p w14:paraId="46CEE29B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9D82DDA" w14:textId="0F00D424" w:rsidR="003D4C30" w:rsidRPr="00680122" w:rsidRDefault="004218B1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218B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611,30</w:t>
            </w:r>
            <w:r w:rsidR="00545EC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36" w:type="dxa"/>
          </w:tcPr>
          <w:p w14:paraId="4563B9FE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DE32F26" w14:textId="61E1D057" w:rsidR="003D4C30" w:rsidRPr="00680122" w:rsidRDefault="00DE56FF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Pr="00DE56F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39,0</w:t>
            </w:r>
            <w:r w:rsidR="00055C6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</w:t>
            </w:r>
          </w:p>
        </w:tc>
        <w:tc>
          <w:tcPr>
            <w:tcW w:w="276" w:type="dxa"/>
          </w:tcPr>
          <w:p w14:paraId="2F949188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719FE83E" w14:textId="2A34E430" w:rsidR="003D4C30" w:rsidRPr="00680122" w:rsidRDefault="00DE56FF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Pr="00DE56F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39,45</w:t>
            </w:r>
            <w:r w:rsidR="002F19B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</w:t>
            </w:r>
          </w:p>
        </w:tc>
        <w:tc>
          <w:tcPr>
            <w:tcW w:w="236" w:type="dxa"/>
          </w:tcPr>
          <w:p w14:paraId="1E9D8A90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CD9697E" w14:textId="44C30E73" w:rsidR="003D4C30" w:rsidRPr="00AF475C" w:rsidRDefault="004F33AD" w:rsidP="00207DBC">
            <w:pPr>
              <w:pStyle w:val="NoSpacing"/>
              <w:tabs>
                <w:tab w:val="clear" w:pos="454"/>
                <w:tab w:val="left" w:pos="56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F33A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654,66</w:t>
            </w:r>
            <w:r w:rsidR="00055C6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36" w:type="dxa"/>
          </w:tcPr>
          <w:p w14:paraId="5BB0BC92" w14:textId="77777777" w:rsidR="003D4C30" w:rsidRPr="001B405B" w:rsidRDefault="003D4C30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263F16EA" w14:textId="32525CE0" w:rsidR="003D4C30" w:rsidRPr="00AF475C" w:rsidRDefault="004F33AD" w:rsidP="00D65EA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F33A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650,76</w:t>
            </w:r>
            <w:r w:rsidR="002F19B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</w:tr>
      <w:tr w:rsidR="003D4C30" w:rsidRPr="00023148" w14:paraId="2E28769B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1B209523" w14:textId="77777777" w:rsidR="003D4C30" w:rsidRDefault="003D4C30" w:rsidP="00D65EA7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4C063163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7" w:type="dxa"/>
          </w:tcPr>
          <w:p w14:paraId="24A17C5B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622C7D48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14:paraId="5FCF2545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28D5BA69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14:paraId="2A5D08AA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4E223647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11891770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354EEC4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7C58AF30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7145CA68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1D72EF4B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D52DF4B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4F4D3249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F8F05E4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0CE1E0D6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07B1F86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14:paraId="1E7530D9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0DFAE28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7028E648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C17495F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5466AD08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0208FEED" w14:textId="77777777" w:rsidR="003D4C30" w:rsidRPr="00023148" w:rsidRDefault="003D4C30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</w:tr>
      <w:tr w:rsidR="003D4C30" w:rsidRPr="006177D2" w14:paraId="084CB972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</w:tcPr>
          <w:p w14:paraId="615AEE1A" w14:textId="77777777"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14:paraId="786D4B76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14:paraId="13F4DCEA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33CBB7FA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295DC9CA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E13074E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0B0BE24D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61F568D4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1EC38A7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4EA313CD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613B77E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41732631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98D00C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1632650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3C18D1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34DECB6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F7F0804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17634BB6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575C38D1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07FC9082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F4071E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65E072D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04630F9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5FD1A250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3D4C30" w:rsidRPr="006177D2" w14:paraId="415EAF82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14:paraId="027310DA" w14:textId="77777777"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14:paraId="135A24C9" w14:textId="09236FA4" w:rsidR="003D4C30" w:rsidRPr="006177D2" w:rsidRDefault="007E62A1" w:rsidP="00AE4F16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276,</w:t>
            </w:r>
            <w:r w:rsidR="00CB349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986</w:t>
            </w:r>
          </w:p>
        </w:tc>
        <w:tc>
          <w:tcPr>
            <w:tcW w:w="247" w:type="dxa"/>
            <w:vAlign w:val="bottom"/>
          </w:tcPr>
          <w:p w14:paraId="0441DF3C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6E1DAB5B" w14:textId="03C2D35F" w:rsidR="003D4C30" w:rsidRPr="006177D2" w:rsidRDefault="007E62A1" w:rsidP="00AE4F16">
            <w:pPr>
              <w:pStyle w:val="NoSpacing"/>
              <w:tabs>
                <w:tab w:val="clear" w:pos="454"/>
                <w:tab w:val="clear" w:pos="680"/>
                <w:tab w:val="left" w:pos="610"/>
              </w:tabs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269,27</w:t>
            </w:r>
            <w:r w:rsidR="00CB349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67" w:type="dxa"/>
            <w:vAlign w:val="bottom"/>
          </w:tcPr>
          <w:p w14:paraId="0343A27F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54BD8CEB" w14:textId="15368654" w:rsidR="003D4C30" w:rsidRPr="006177D2" w:rsidRDefault="00AE5B6D" w:rsidP="00AE5B6D">
            <w:pPr>
              <w:pStyle w:val="BodyText"/>
              <w:tabs>
                <w:tab w:val="clear" w:pos="454"/>
                <w:tab w:val="left" w:pos="525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7E62A1"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136,08</w:t>
            </w:r>
            <w:r w:rsidR="006426C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73" w:type="dxa"/>
            <w:vAlign w:val="bottom"/>
          </w:tcPr>
          <w:p w14:paraId="06D408B7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0F5F09D5" w14:textId="4BDD17D0" w:rsidR="003D4C30" w:rsidRPr="006177D2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153,687</w:t>
            </w:r>
          </w:p>
        </w:tc>
        <w:tc>
          <w:tcPr>
            <w:tcW w:w="270" w:type="dxa"/>
            <w:vAlign w:val="bottom"/>
          </w:tcPr>
          <w:p w14:paraId="4C08F071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DFD0482" w14:textId="263182C7" w:rsidR="003D4C30" w:rsidRPr="006177D2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3EA2A074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FF268F0" w14:textId="5472C610" w:rsidR="003D4C30" w:rsidRPr="006177D2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1B0C77C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5E1A31C" w14:textId="568FF991" w:rsidR="003D4C30" w:rsidRPr="006177D2" w:rsidRDefault="007E62A1" w:rsidP="005119A3">
            <w:pPr>
              <w:pStyle w:val="NoSpacing"/>
              <w:tabs>
                <w:tab w:val="clear" w:pos="680"/>
                <w:tab w:val="left" w:pos="558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41</w:t>
            </w:r>
            <w:r w:rsidR="008C56B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8C56B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  <w:r w:rsidR="002F1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68</w:t>
            </w:r>
          </w:p>
        </w:tc>
        <w:tc>
          <w:tcPr>
            <w:tcW w:w="236" w:type="dxa"/>
            <w:vAlign w:val="bottom"/>
          </w:tcPr>
          <w:p w14:paraId="7C3B3273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60B5859" w14:textId="008A183D" w:rsidR="003D4C30" w:rsidRPr="006177D2" w:rsidRDefault="007E62A1" w:rsidP="000C0E8E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422,96</w:t>
            </w:r>
            <w:r w:rsidR="00EE701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7C48F777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64A85B9" w14:textId="6F7C97A7" w:rsidR="003D4C30" w:rsidRPr="006177D2" w:rsidRDefault="005119A3" w:rsidP="00D97F1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7E62A1"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38,932</w:t>
            </w:r>
          </w:p>
        </w:tc>
        <w:tc>
          <w:tcPr>
            <w:tcW w:w="276" w:type="dxa"/>
            <w:vAlign w:val="bottom"/>
          </w:tcPr>
          <w:p w14:paraId="43F8B67D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377DC0AA" w14:textId="422B5F49" w:rsidR="003D4C30" w:rsidRPr="006177D2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39,25</w:t>
            </w:r>
            <w:r w:rsidR="002F1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</w:t>
            </w:r>
          </w:p>
        </w:tc>
        <w:tc>
          <w:tcPr>
            <w:tcW w:w="236" w:type="dxa"/>
            <w:vAlign w:val="bottom"/>
          </w:tcPr>
          <w:p w14:paraId="6E54F8C5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CD8948D" w14:textId="629C7549" w:rsidR="003D4C30" w:rsidRPr="006177D2" w:rsidRDefault="007E62A1" w:rsidP="00207DBC">
            <w:pPr>
              <w:tabs>
                <w:tab w:val="clear" w:pos="454"/>
                <w:tab w:val="decimal" w:pos="470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</w:t>
            </w:r>
            <w:r w:rsidR="00EE701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2,000</w:t>
            </w:r>
          </w:p>
        </w:tc>
        <w:tc>
          <w:tcPr>
            <w:tcW w:w="236" w:type="dxa"/>
            <w:vAlign w:val="bottom"/>
          </w:tcPr>
          <w:p w14:paraId="2BC7D026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2B88FD00" w14:textId="52141A0B" w:rsidR="003D4C30" w:rsidRPr="006177D2" w:rsidRDefault="007E62A1" w:rsidP="004F45D7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462,21</w:t>
            </w:r>
            <w:r w:rsidR="002F1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</w:tr>
      <w:tr w:rsidR="003D4C30" w:rsidRPr="006177D2" w14:paraId="51235DA8" w14:textId="77777777" w:rsidTr="00AF368F">
        <w:trPr>
          <w:gridAfter w:val="1"/>
          <w:wAfter w:w="18" w:type="dxa"/>
          <w:trHeight w:val="87"/>
        </w:trPr>
        <w:tc>
          <w:tcPr>
            <w:tcW w:w="1980" w:type="dxa"/>
            <w:vAlign w:val="bottom"/>
          </w:tcPr>
          <w:p w14:paraId="687FE524" w14:textId="77777777" w:rsidR="003D4C30" w:rsidRPr="006177D2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0D868AE5" w14:textId="189B0A79" w:rsidR="003D4C30" w:rsidRPr="006177D2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169,</w:t>
            </w:r>
            <w:r w:rsidR="00CB349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031</w:t>
            </w:r>
          </w:p>
        </w:tc>
        <w:tc>
          <w:tcPr>
            <w:tcW w:w="247" w:type="dxa"/>
            <w:vAlign w:val="bottom"/>
          </w:tcPr>
          <w:p w14:paraId="7D8B2D7B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5F5CD406" w14:textId="2A70D76F" w:rsidR="003D4C30" w:rsidRPr="006177D2" w:rsidRDefault="00BD41F0" w:rsidP="00BD41F0">
            <w:pPr>
              <w:pStyle w:val="BodyText"/>
              <w:tabs>
                <w:tab w:val="clear" w:pos="680"/>
                <w:tab w:val="left" w:pos="61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7E62A1"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170,510</w:t>
            </w:r>
          </w:p>
        </w:tc>
        <w:tc>
          <w:tcPr>
            <w:tcW w:w="267" w:type="dxa"/>
            <w:vAlign w:val="bottom"/>
          </w:tcPr>
          <w:p w14:paraId="073ECC44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F2EF744" w14:textId="179C5572" w:rsidR="003D4C30" w:rsidRPr="006177D2" w:rsidRDefault="005119A3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AE5B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7E62A1"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19,32</w:t>
            </w:r>
            <w:r w:rsidR="006426C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</w:t>
            </w:r>
          </w:p>
        </w:tc>
        <w:tc>
          <w:tcPr>
            <w:tcW w:w="273" w:type="dxa"/>
            <w:vAlign w:val="bottom"/>
          </w:tcPr>
          <w:p w14:paraId="17D0A5C6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3A746E01" w14:textId="67A28C9C" w:rsidR="003D4C30" w:rsidRPr="006177D2" w:rsidRDefault="005119A3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7E62A1"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3,953</w:t>
            </w:r>
          </w:p>
        </w:tc>
        <w:tc>
          <w:tcPr>
            <w:tcW w:w="270" w:type="dxa"/>
            <w:vAlign w:val="bottom"/>
          </w:tcPr>
          <w:p w14:paraId="1FACE45F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6C1D958" w14:textId="39159B69" w:rsidR="003D4C30" w:rsidRPr="006177D2" w:rsidRDefault="005119A3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7E62A1"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14,2</w:t>
            </w:r>
            <w:r w:rsidR="009E5E2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</w:t>
            </w:r>
          </w:p>
        </w:tc>
        <w:tc>
          <w:tcPr>
            <w:tcW w:w="242" w:type="dxa"/>
          </w:tcPr>
          <w:p w14:paraId="15BBCDBA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0D01A5B" w14:textId="64A679A2" w:rsidR="003D4C30" w:rsidRPr="006177D2" w:rsidRDefault="005119A3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7E62A1"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13,884</w:t>
            </w:r>
          </w:p>
        </w:tc>
        <w:tc>
          <w:tcPr>
            <w:tcW w:w="236" w:type="dxa"/>
            <w:vAlign w:val="bottom"/>
          </w:tcPr>
          <w:p w14:paraId="2A900155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18FDF69" w14:textId="58E5BE85" w:rsidR="003D4C30" w:rsidRPr="006177D2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</w:t>
            </w:r>
            <w:r w:rsidR="00EE701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569</w:t>
            </w:r>
          </w:p>
        </w:tc>
        <w:tc>
          <w:tcPr>
            <w:tcW w:w="236" w:type="dxa"/>
            <w:vAlign w:val="bottom"/>
          </w:tcPr>
          <w:p w14:paraId="377AAE90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887A80B" w14:textId="41A67CE7" w:rsidR="003D4C30" w:rsidRPr="006177D2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188,347</w:t>
            </w:r>
          </w:p>
        </w:tc>
        <w:tc>
          <w:tcPr>
            <w:tcW w:w="236" w:type="dxa"/>
            <w:vAlign w:val="bottom"/>
          </w:tcPr>
          <w:p w14:paraId="0746B71E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3EEBBCF6" w14:textId="2CF960B6" w:rsidR="003D4C30" w:rsidRPr="006177D2" w:rsidRDefault="005119A3" w:rsidP="00D65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97</w:t>
            </w:r>
          </w:p>
        </w:tc>
        <w:tc>
          <w:tcPr>
            <w:tcW w:w="276" w:type="dxa"/>
            <w:vAlign w:val="bottom"/>
          </w:tcPr>
          <w:p w14:paraId="74BCF2A5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0FB59683" w14:textId="4AF80EFE" w:rsidR="003D4C30" w:rsidRPr="006177D2" w:rsidRDefault="00962B6A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204</w:t>
            </w:r>
          </w:p>
        </w:tc>
        <w:tc>
          <w:tcPr>
            <w:tcW w:w="236" w:type="dxa"/>
            <w:vAlign w:val="bottom"/>
          </w:tcPr>
          <w:p w14:paraId="445BC8BA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03056B3" w14:textId="1332E8DC" w:rsidR="003D4C30" w:rsidRPr="006177D2" w:rsidRDefault="007E62A1" w:rsidP="00D65EA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202,</w:t>
            </w:r>
            <w:r w:rsidR="00EE701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666</w:t>
            </w:r>
          </w:p>
        </w:tc>
        <w:tc>
          <w:tcPr>
            <w:tcW w:w="236" w:type="dxa"/>
            <w:vAlign w:val="bottom"/>
          </w:tcPr>
          <w:p w14:paraId="297ABD50" w14:textId="77777777" w:rsidR="003D4C30" w:rsidRPr="006177D2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4BD66F3" w14:textId="594A8A42" w:rsidR="003D4C30" w:rsidRPr="006177D2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188,551</w:t>
            </w:r>
          </w:p>
        </w:tc>
      </w:tr>
      <w:tr w:rsidR="003D4C30" w:rsidRPr="00023148" w14:paraId="0C937163" w14:textId="77777777" w:rsidTr="00AF368F">
        <w:trPr>
          <w:gridAfter w:val="1"/>
          <w:wAfter w:w="18" w:type="dxa"/>
          <w:trHeight w:val="192"/>
        </w:trPr>
        <w:tc>
          <w:tcPr>
            <w:tcW w:w="1980" w:type="dxa"/>
            <w:vAlign w:val="bottom"/>
          </w:tcPr>
          <w:p w14:paraId="54CCC6A7" w14:textId="77777777" w:rsidR="003D4C30" w:rsidRPr="00023148" w:rsidRDefault="003D4C30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DDF97" w14:textId="4A4A699F" w:rsidR="003D4C30" w:rsidRPr="00023148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446,01</w:t>
            </w:r>
            <w:r w:rsidR="00CB349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47" w:type="dxa"/>
            <w:vAlign w:val="bottom"/>
          </w:tcPr>
          <w:p w14:paraId="16A7856A" w14:textId="77777777"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5FA04" w14:textId="2ACC92BB" w:rsidR="003D4C30" w:rsidRPr="00023148" w:rsidRDefault="00BD41F0" w:rsidP="00AE4F16">
            <w:pPr>
              <w:pStyle w:val="BodyText"/>
              <w:tabs>
                <w:tab w:val="clear" w:pos="454"/>
                <w:tab w:val="clear" w:pos="680"/>
                <w:tab w:val="left" w:pos="550"/>
                <w:tab w:val="left" w:pos="6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 </w:t>
            </w:r>
            <w:r w:rsidR="007E62A1" w:rsidRPr="007E62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439,78</w:t>
            </w:r>
            <w:r w:rsidR="00CB349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67" w:type="dxa"/>
            <w:vAlign w:val="bottom"/>
          </w:tcPr>
          <w:p w14:paraId="6745425E" w14:textId="77777777"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004F6" w14:textId="081B987B" w:rsidR="003D4C30" w:rsidRPr="00023148" w:rsidRDefault="005119A3" w:rsidP="005119A3">
            <w:pPr>
              <w:pStyle w:val="BodyText"/>
              <w:tabs>
                <w:tab w:val="clear" w:pos="680"/>
                <w:tab w:val="left" w:pos="525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7E62A1" w:rsidRPr="007E62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155,410</w:t>
            </w:r>
          </w:p>
        </w:tc>
        <w:tc>
          <w:tcPr>
            <w:tcW w:w="273" w:type="dxa"/>
            <w:vAlign w:val="bottom"/>
          </w:tcPr>
          <w:p w14:paraId="6C9B3206" w14:textId="77777777"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AF629" w14:textId="44C2F29B" w:rsidR="003D4C30" w:rsidRPr="00023148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157,640</w:t>
            </w:r>
          </w:p>
        </w:tc>
        <w:tc>
          <w:tcPr>
            <w:tcW w:w="270" w:type="dxa"/>
            <w:vAlign w:val="bottom"/>
          </w:tcPr>
          <w:p w14:paraId="23223E9D" w14:textId="77777777"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C8DDF4" w14:textId="2AED0370" w:rsidR="003D4C30" w:rsidRPr="00023148" w:rsidRDefault="005119A3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7E62A1" w:rsidRPr="007E62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14,2</w:t>
            </w:r>
            <w:r w:rsidR="009E5E2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10</w:t>
            </w:r>
          </w:p>
        </w:tc>
        <w:tc>
          <w:tcPr>
            <w:tcW w:w="242" w:type="dxa"/>
          </w:tcPr>
          <w:p w14:paraId="7BF7E06F" w14:textId="77777777"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6F69F9D5" w14:textId="30510EC2" w:rsidR="003D4C30" w:rsidRPr="00023148" w:rsidRDefault="005119A3" w:rsidP="005119A3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7E62A1" w:rsidRPr="007E62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13,884</w:t>
            </w:r>
          </w:p>
        </w:tc>
        <w:tc>
          <w:tcPr>
            <w:tcW w:w="236" w:type="dxa"/>
            <w:vAlign w:val="bottom"/>
          </w:tcPr>
          <w:p w14:paraId="4FA255CA" w14:textId="77777777"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1C21880" w14:textId="242E3A7D" w:rsidR="003D4C30" w:rsidRPr="00023148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615,637</w:t>
            </w:r>
          </w:p>
        </w:tc>
        <w:tc>
          <w:tcPr>
            <w:tcW w:w="236" w:type="dxa"/>
            <w:vAlign w:val="bottom"/>
          </w:tcPr>
          <w:p w14:paraId="2E32B27B" w14:textId="77777777"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9F5D333" w14:textId="7A5C63C7" w:rsidR="003D4C30" w:rsidRPr="00023148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611,30</w:t>
            </w:r>
            <w:r w:rsidR="00EE701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16B4466A" w14:textId="77777777"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DFFCA" w14:textId="75FFF1DE" w:rsidR="003D4C30" w:rsidRPr="00023148" w:rsidRDefault="005119A3" w:rsidP="005119A3">
            <w:pPr>
              <w:pStyle w:val="BodyText"/>
              <w:tabs>
                <w:tab w:val="clear" w:pos="454"/>
                <w:tab w:val="left" w:pos="46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7E62A1" w:rsidRPr="007E62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39,029</w:t>
            </w:r>
          </w:p>
        </w:tc>
        <w:tc>
          <w:tcPr>
            <w:tcW w:w="276" w:type="dxa"/>
            <w:vAlign w:val="bottom"/>
          </w:tcPr>
          <w:p w14:paraId="574AB376" w14:textId="77777777"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38FDB" w14:textId="55E2C8F8" w:rsidR="003D4C30" w:rsidRPr="00023148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39,45</w:t>
            </w:r>
            <w:r w:rsidR="002F19B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</w:t>
            </w:r>
          </w:p>
        </w:tc>
        <w:tc>
          <w:tcPr>
            <w:tcW w:w="236" w:type="dxa"/>
            <w:vAlign w:val="bottom"/>
          </w:tcPr>
          <w:p w14:paraId="3A42A42B" w14:textId="77777777"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9A0D6C5" w14:textId="0790639B" w:rsidR="003D4C30" w:rsidRPr="00023148" w:rsidRDefault="007E62A1" w:rsidP="00D65EA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654,666</w:t>
            </w:r>
          </w:p>
        </w:tc>
        <w:tc>
          <w:tcPr>
            <w:tcW w:w="236" w:type="dxa"/>
            <w:vAlign w:val="bottom"/>
          </w:tcPr>
          <w:p w14:paraId="1A5C128B" w14:textId="77777777" w:rsidR="003D4C30" w:rsidRPr="00023148" w:rsidRDefault="003D4C30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59402334" w14:textId="43F51F8C" w:rsidR="003D4C30" w:rsidRPr="00023148" w:rsidRDefault="007E62A1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7E62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650,76</w:t>
            </w:r>
            <w:r w:rsidR="002F19B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</w:tr>
    </w:tbl>
    <w:p w14:paraId="0F71A13C" w14:textId="77777777" w:rsidR="00CE2745" w:rsidRDefault="00CE2745" w:rsidP="000C1037"/>
    <w:p w14:paraId="15432C1A" w14:textId="77777777" w:rsidR="00F30507" w:rsidRDefault="00F30507">
      <w:r>
        <w:br w:type="page"/>
      </w:r>
    </w:p>
    <w:tbl>
      <w:tblPr>
        <w:tblW w:w="14604" w:type="dxa"/>
        <w:jc w:val="center"/>
        <w:tblLayout w:type="fixed"/>
        <w:tblLook w:val="01E0" w:firstRow="1" w:lastRow="1" w:firstColumn="1" w:lastColumn="1" w:noHBand="0" w:noVBand="0"/>
      </w:tblPr>
      <w:tblGrid>
        <w:gridCol w:w="1977"/>
        <w:gridCol w:w="807"/>
        <w:gridCol w:w="246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40"/>
        <w:gridCol w:w="844"/>
        <w:gridCol w:w="238"/>
        <w:gridCol w:w="844"/>
        <w:gridCol w:w="236"/>
        <w:gridCol w:w="754"/>
        <w:gridCol w:w="276"/>
        <w:gridCol w:w="800"/>
        <w:gridCol w:w="240"/>
        <w:gridCol w:w="844"/>
        <w:gridCol w:w="236"/>
        <w:gridCol w:w="852"/>
        <w:gridCol w:w="18"/>
      </w:tblGrid>
      <w:tr w:rsidR="00D65EA7" w:rsidRPr="006177D2" w14:paraId="48B0BD16" w14:textId="77777777" w:rsidTr="005715A2">
        <w:trPr>
          <w:trHeight w:val="87"/>
          <w:jc w:val="center"/>
        </w:trPr>
        <w:tc>
          <w:tcPr>
            <w:tcW w:w="1977" w:type="dxa"/>
            <w:vAlign w:val="bottom"/>
          </w:tcPr>
          <w:p w14:paraId="4CFFA8DA" w14:textId="77777777" w:rsidR="00D65EA7" w:rsidRPr="006177D2" w:rsidRDefault="00D65EA7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7" w:type="dxa"/>
            <w:gridSpan w:val="24"/>
          </w:tcPr>
          <w:p w14:paraId="06FD9102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งบการเงินเฉพาะกิจการ</w:t>
            </w:r>
          </w:p>
        </w:tc>
      </w:tr>
      <w:tr w:rsidR="00D65EA7" w14:paraId="35FFA89A" w14:textId="77777777" w:rsidTr="005715A2">
        <w:trPr>
          <w:trHeight w:val="87"/>
          <w:jc w:val="center"/>
        </w:trPr>
        <w:tc>
          <w:tcPr>
            <w:tcW w:w="1977" w:type="dxa"/>
            <w:vAlign w:val="bottom"/>
          </w:tcPr>
          <w:p w14:paraId="3F52DA25" w14:textId="77777777" w:rsidR="00D65EA7" w:rsidRPr="006177D2" w:rsidRDefault="00D65EA7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7" w:type="dxa"/>
            <w:gridSpan w:val="24"/>
          </w:tcPr>
          <w:p w14:paraId="68879F85" w14:textId="77777777" w:rsidR="00D65EA7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D65EA7" w:rsidRPr="006177D2" w14:paraId="367D9FC9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14:paraId="2BF3FC61" w14:textId="77777777" w:rsidR="00D65EA7" w:rsidRPr="006177D2" w:rsidRDefault="00D65EA7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5" w:type="dxa"/>
            <w:gridSpan w:val="3"/>
          </w:tcPr>
          <w:p w14:paraId="4A25E64F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14:paraId="2B015312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6CDCA25E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674DDF44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317B1BEE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40" w:type="dxa"/>
          </w:tcPr>
          <w:p w14:paraId="5AEB4656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0EF63905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16F63E40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0" w:type="dxa"/>
            <w:gridSpan w:val="3"/>
          </w:tcPr>
          <w:p w14:paraId="7FBED106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40" w:type="dxa"/>
          </w:tcPr>
          <w:p w14:paraId="5665C0B9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189F68A1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D65EA7" w:rsidRPr="006177D2" w14:paraId="309A1A87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  <w:hideMark/>
          </w:tcPr>
          <w:p w14:paraId="0C67BDCF" w14:textId="77777777"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สำหรับงวดสามเดือนสิ้นสุด</w:t>
            </w:r>
          </w:p>
          <w:p w14:paraId="02E9753C" w14:textId="77777777"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</w:t>
            </w:r>
            <w:r w:rsidR="00C06FD2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กันยายน</w:t>
            </w:r>
          </w:p>
        </w:tc>
        <w:tc>
          <w:tcPr>
            <w:tcW w:w="807" w:type="dxa"/>
          </w:tcPr>
          <w:p w14:paraId="514339C4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B0BEC2D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6" w:type="dxa"/>
          </w:tcPr>
          <w:p w14:paraId="337027E8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70B7B38A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26FA12E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14:paraId="1F8738DB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219CE68D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B458385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14:paraId="54D3460E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48335E87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5BE39E8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14:paraId="1DC06375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78B441D0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64DBF40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14:paraId="5FAEC94C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4F6D5AA6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13B7DAE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40" w:type="dxa"/>
          </w:tcPr>
          <w:p w14:paraId="52513ADA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14B9158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B138FC6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8" w:type="dxa"/>
          </w:tcPr>
          <w:p w14:paraId="587F5840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869675E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EAF4C00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14:paraId="56038772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60700C89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59DC1BB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14:paraId="501DF43B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282F5859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B5D0ACD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40" w:type="dxa"/>
          </w:tcPr>
          <w:p w14:paraId="7B742459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1A36E48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5CA950C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14:paraId="27C4E5D9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47B26C4E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2F1C833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D65EA7" w:rsidRPr="006177D2" w14:paraId="3589EB66" w14:textId="77777777" w:rsidTr="005715A2">
        <w:trPr>
          <w:trHeight w:val="87"/>
          <w:jc w:val="center"/>
        </w:trPr>
        <w:tc>
          <w:tcPr>
            <w:tcW w:w="1977" w:type="dxa"/>
            <w:vAlign w:val="bottom"/>
          </w:tcPr>
          <w:p w14:paraId="22F88A42" w14:textId="77777777"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627" w:type="dxa"/>
            <w:gridSpan w:val="24"/>
          </w:tcPr>
          <w:p w14:paraId="33DCB7F4" w14:textId="77777777" w:rsidR="00D65EA7" w:rsidRPr="006177D2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6E66DF" w:rsidRPr="006177D2" w14:paraId="6A5E9854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07188724" w14:textId="77777777" w:rsidR="006E66DF" w:rsidRPr="006177D2" w:rsidRDefault="006E66DF" w:rsidP="006E66D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ส่วนงานภูมิศาสตร์หลัก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</w:p>
        </w:tc>
        <w:tc>
          <w:tcPr>
            <w:tcW w:w="807" w:type="dxa"/>
          </w:tcPr>
          <w:p w14:paraId="530536CF" w14:textId="0E5662C5" w:rsidR="006E66DF" w:rsidRPr="006177D2" w:rsidRDefault="006E66DF" w:rsidP="009D2A41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14:paraId="0A148F06" w14:textId="77777777" w:rsidR="006E66DF" w:rsidRPr="006177D2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51BF9B44" w14:textId="2C9FED11" w:rsidR="006E66DF" w:rsidRPr="006177D2" w:rsidRDefault="006E66DF" w:rsidP="009D2A41">
            <w:pPr>
              <w:pStyle w:val="BodyText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3EB4617C" w14:textId="77777777" w:rsidR="006E66DF" w:rsidRPr="006177D2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290CAD76" w14:textId="2D6C3E54" w:rsidR="006E66DF" w:rsidRPr="006177D2" w:rsidRDefault="006E66DF" w:rsidP="009D2A41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6667526B" w14:textId="77777777" w:rsidR="006E66DF" w:rsidRPr="006177D2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24D1C8CF" w14:textId="721F14C2" w:rsidR="006E66DF" w:rsidRPr="006177D2" w:rsidRDefault="006E66DF" w:rsidP="009D2A41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1F11834B" w14:textId="77777777" w:rsidR="006E66DF" w:rsidRPr="006177D2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7DE6A2C4" w14:textId="3358D639" w:rsidR="006E66DF" w:rsidRPr="006177D2" w:rsidRDefault="006E66DF" w:rsidP="009D2A41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13FF4732" w14:textId="77777777" w:rsidR="006E66DF" w:rsidRPr="006177D2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435B04BB" w14:textId="24718DC7" w:rsidR="006E66DF" w:rsidRPr="006177D2" w:rsidRDefault="006E66DF" w:rsidP="009D2A41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15D16349" w14:textId="77777777" w:rsidR="006E66DF" w:rsidRPr="006177D2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CDAA9D5" w14:textId="05E7B0AD" w:rsidR="006E66DF" w:rsidRPr="006177D2" w:rsidRDefault="006E66DF" w:rsidP="009D2A41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14:paraId="0BB220B5" w14:textId="77777777" w:rsidR="006E66DF" w:rsidRPr="006177D2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B9D6871" w14:textId="5C6410DC" w:rsidR="006E66DF" w:rsidRPr="006177D2" w:rsidRDefault="006E66DF" w:rsidP="009D2A41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0BC82BA" w14:textId="77777777" w:rsidR="006E66DF" w:rsidRPr="006177D2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0AF004F2" w14:textId="1BD1D84F" w:rsidR="006E66DF" w:rsidRPr="006177D2" w:rsidRDefault="006E66DF" w:rsidP="009D2A41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34FA76A1" w14:textId="77777777" w:rsidR="006E66DF" w:rsidRPr="006177D2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07A5D99B" w14:textId="6CC34F9B" w:rsidR="006E66DF" w:rsidRPr="006177D2" w:rsidRDefault="006E66DF" w:rsidP="009D2A41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0099BDFE" w14:textId="77777777" w:rsidR="006E66DF" w:rsidRPr="006177D2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51A72F8" w14:textId="31ED041B" w:rsidR="006E66DF" w:rsidRPr="006177D2" w:rsidRDefault="006E66DF" w:rsidP="009D2A41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2B968B1" w14:textId="77777777" w:rsidR="006E66DF" w:rsidRPr="006177D2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1DF2100E" w14:textId="2BB09FBE" w:rsidR="006E66DF" w:rsidRPr="006177D2" w:rsidRDefault="006E66DF" w:rsidP="009D2A41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6E66DF" w:rsidRPr="004E6416" w14:paraId="0A47FC62" w14:textId="77777777" w:rsidTr="00C345EA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4A06C04B" w14:textId="77777777" w:rsidR="006E66DF" w:rsidRPr="006177D2" w:rsidRDefault="006E66DF" w:rsidP="006E66D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ไทย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00BE374" w14:textId="1387F1AF" w:rsidR="006E66DF" w:rsidRPr="00994357" w:rsidRDefault="006E66DF" w:rsidP="00256C4C">
            <w:pPr>
              <w:pStyle w:val="BodyText"/>
              <w:tabs>
                <w:tab w:val="clear" w:pos="454"/>
                <w:tab w:val="left" w:pos="52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368,85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46" w:type="dxa"/>
            <w:vAlign w:val="bottom"/>
          </w:tcPr>
          <w:p w14:paraId="63218353" w14:textId="77777777" w:rsidR="006E66DF" w:rsidRPr="004E6416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7B7EB1C" w14:textId="2FEC62C7" w:rsidR="006E66DF" w:rsidRPr="004E6416" w:rsidRDefault="00C345EA" w:rsidP="00256C4C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345E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638,842</w:t>
            </w:r>
          </w:p>
        </w:tc>
        <w:tc>
          <w:tcPr>
            <w:tcW w:w="267" w:type="dxa"/>
            <w:vAlign w:val="bottom"/>
          </w:tcPr>
          <w:p w14:paraId="05C35E21" w14:textId="77777777" w:rsidR="006E66DF" w:rsidRPr="004E6416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2FEBA02" w14:textId="424C07E9" w:rsidR="006E66DF" w:rsidRPr="004E6416" w:rsidRDefault="00C345EA" w:rsidP="0059378F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345E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155,50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</w:t>
            </w:r>
          </w:p>
        </w:tc>
        <w:tc>
          <w:tcPr>
            <w:tcW w:w="273" w:type="dxa"/>
            <w:vAlign w:val="bottom"/>
          </w:tcPr>
          <w:p w14:paraId="7132A408" w14:textId="77777777" w:rsidR="006E66DF" w:rsidRPr="004E6416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3ECBC7C9" w14:textId="3AF125AE" w:rsidR="006E66DF" w:rsidRPr="004E6416" w:rsidRDefault="00C345EA" w:rsidP="00A236AC">
            <w:pPr>
              <w:pStyle w:val="BodyText"/>
              <w:tabs>
                <w:tab w:val="clear" w:pos="454"/>
                <w:tab w:val="left" w:pos="531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345E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157,651</w:t>
            </w:r>
          </w:p>
        </w:tc>
        <w:tc>
          <w:tcPr>
            <w:tcW w:w="270" w:type="dxa"/>
            <w:vAlign w:val="bottom"/>
          </w:tcPr>
          <w:p w14:paraId="2ABC2DAE" w14:textId="77777777" w:rsidR="006E66DF" w:rsidRPr="004E6416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03146E1" w14:textId="7A2EDC90" w:rsidR="006E66DF" w:rsidRPr="004E6416" w:rsidRDefault="00C345EA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345E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10,20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42" w:type="dxa"/>
            <w:vAlign w:val="bottom"/>
          </w:tcPr>
          <w:p w14:paraId="4D78D0F9" w14:textId="77777777" w:rsidR="006E66DF" w:rsidRPr="004E6416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EF5B2E1" w14:textId="7D08D7EE" w:rsidR="006E66DF" w:rsidRPr="004E6416" w:rsidRDefault="00C345EA" w:rsidP="0021029B">
            <w:pPr>
              <w:pStyle w:val="BodyText"/>
              <w:tabs>
                <w:tab w:val="clear" w:pos="454"/>
                <w:tab w:val="left" w:pos="4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345EA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10,048</w:t>
            </w:r>
          </w:p>
        </w:tc>
        <w:tc>
          <w:tcPr>
            <w:tcW w:w="240" w:type="dxa"/>
            <w:vAlign w:val="bottom"/>
          </w:tcPr>
          <w:p w14:paraId="22DC3416" w14:textId="77777777" w:rsidR="006E66DF" w:rsidRPr="004E6416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74C6FB5E" w14:textId="4024C4A3" w:rsidR="006E66DF" w:rsidRPr="004E6416" w:rsidRDefault="009D2A41" w:rsidP="005C24D8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A4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534,56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38" w:type="dxa"/>
            <w:vAlign w:val="bottom"/>
          </w:tcPr>
          <w:p w14:paraId="10A63B04" w14:textId="77777777" w:rsidR="006E66DF" w:rsidRPr="004E6416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5432B14A" w14:textId="5500EDEA" w:rsidR="006E66DF" w:rsidRPr="004E6416" w:rsidRDefault="005C24D8" w:rsidP="005C24D8">
            <w:pPr>
              <w:pStyle w:val="BodyText"/>
              <w:tabs>
                <w:tab w:val="clear" w:pos="680"/>
                <w:tab w:val="left" w:pos="556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9D2A41" w:rsidRPr="009D2A4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806,541</w:t>
            </w:r>
          </w:p>
        </w:tc>
        <w:tc>
          <w:tcPr>
            <w:tcW w:w="236" w:type="dxa"/>
            <w:vAlign w:val="bottom"/>
          </w:tcPr>
          <w:p w14:paraId="37C83D7F" w14:textId="77777777" w:rsidR="006E66DF" w:rsidRPr="004E6416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7EC1445" w14:textId="3CC4249F" w:rsidR="006E66DF" w:rsidRPr="004E6416" w:rsidRDefault="00DF4712" w:rsidP="00977C5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9D2A41" w:rsidRPr="009D2A4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2,09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76" w:type="dxa"/>
            <w:vAlign w:val="bottom"/>
          </w:tcPr>
          <w:p w14:paraId="56D25A74" w14:textId="77777777" w:rsidR="006E66DF" w:rsidRPr="004E6416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EE5079B" w14:textId="4A0E1697" w:rsidR="006E66DF" w:rsidRPr="004E6416" w:rsidRDefault="00CF10C0" w:rsidP="00CF10C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9D2A41" w:rsidRPr="009D2A4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4,015</w:t>
            </w:r>
          </w:p>
        </w:tc>
        <w:tc>
          <w:tcPr>
            <w:tcW w:w="240" w:type="dxa"/>
            <w:vAlign w:val="bottom"/>
          </w:tcPr>
          <w:p w14:paraId="13619BA1" w14:textId="77777777" w:rsidR="006E66DF" w:rsidRPr="004E6416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29C2C8F" w14:textId="6A09DD77" w:rsidR="006E66DF" w:rsidRPr="004E6416" w:rsidRDefault="009D2A41" w:rsidP="00DE60CB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D2A4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536,65</w:t>
            </w:r>
            <w:r w:rsidR="00FF3B8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</w:t>
            </w:r>
          </w:p>
        </w:tc>
        <w:tc>
          <w:tcPr>
            <w:tcW w:w="236" w:type="dxa"/>
            <w:vAlign w:val="bottom"/>
          </w:tcPr>
          <w:p w14:paraId="5C661ED9" w14:textId="77777777" w:rsidR="006E66DF" w:rsidRPr="004E6416" w:rsidRDefault="006E66DF" w:rsidP="006E66D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4BA4DD0" w14:textId="3D0EE808" w:rsidR="006E66DF" w:rsidRPr="00B84B6E" w:rsidRDefault="009D2A41" w:rsidP="00DE60CB">
            <w:pPr>
              <w:pStyle w:val="BodyText"/>
              <w:tabs>
                <w:tab w:val="clear" w:pos="454"/>
                <w:tab w:val="left" w:pos="55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A4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810,556</w:t>
            </w:r>
          </w:p>
        </w:tc>
      </w:tr>
      <w:tr w:rsidR="00D65EA7" w:rsidRPr="00050004" w14:paraId="2A274B5B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14:paraId="06A9EA96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3F992BB3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6" w:type="dxa"/>
          </w:tcPr>
          <w:p w14:paraId="722E3622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71DFBAD2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2F0F0FE3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6FE14C35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313577CE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6B41D8B3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8233413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991B037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5221CB9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48B4D0E1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BBE2240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834DB46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0ECCE719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5CA5550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E37D6D9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F3A152D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524B5117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</w:tcPr>
          <w:p w14:paraId="2E72AEDB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0AAD6B0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4FACA39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42CAD99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110C911A" w14:textId="77777777" w:rsidR="00D65EA7" w:rsidRPr="00B84B6E" w:rsidRDefault="00D65EA7" w:rsidP="00D65EA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D65EA7" w:rsidRPr="00023148" w14:paraId="0B187707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2784" w:type="dxa"/>
            <w:gridSpan w:val="2"/>
            <w:vAlign w:val="bottom"/>
          </w:tcPr>
          <w:p w14:paraId="4082A708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246" w:type="dxa"/>
          </w:tcPr>
          <w:p w14:paraId="6F4EAC3E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</w:tcPr>
          <w:p w14:paraId="3832AFE0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14:paraId="0B91E6D7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</w:tcPr>
          <w:p w14:paraId="77517E00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14:paraId="0C5BB32D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</w:tcPr>
          <w:p w14:paraId="34F56B7D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46295F58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</w:tcPr>
          <w:p w14:paraId="3C3B9101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5436ABA1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</w:tcPr>
          <w:p w14:paraId="50631847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0" w:type="dxa"/>
          </w:tcPr>
          <w:p w14:paraId="04A73F01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1F28A95C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8" w:type="dxa"/>
          </w:tcPr>
          <w:p w14:paraId="75F5F766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7821011B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25346F28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</w:tcPr>
          <w:p w14:paraId="67991F3B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14:paraId="78500222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0" w:type="dxa"/>
          </w:tcPr>
          <w:p w14:paraId="306EBB2D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0" w:type="dxa"/>
          </w:tcPr>
          <w:p w14:paraId="230F8BAF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266E865A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7924F2FF" w14:textId="77777777" w:rsidR="00D65EA7" w:rsidRPr="00023148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52" w:type="dxa"/>
          </w:tcPr>
          <w:p w14:paraId="198B2BB5" w14:textId="77777777" w:rsidR="00D65EA7" w:rsidRPr="00B84B6E" w:rsidRDefault="00D65EA7" w:rsidP="00D65EA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</w:tr>
      <w:tr w:rsidR="00994357" w:rsidRPr="00023148" w14:paraId="7814684A" w14:textId="77777777" w:rsidTr="00C345EA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449B0AD4" w14:textId="77777777" w:rsidR="00994357" w:rsidRPr="006F51CA" w:rsidRDefault="00994357" w:rsidP="00994357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ก๊าซธรรมชาติอัดสำหรั</w:t>
            </w: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อุตสาหกรรม</w:t>
            </w:r>
            <w:r w:rsidRPr="006F51CA"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</w:t>
            </w:r>
            <w:proofErr w:type="spellStart"/>
            <w:r w:rsidRPr="006F51CA">
              <w:rPr>
                <w:rFonts w:asciiTheme="majorBidi" w:hAnsiTheme="majorBidi"/>
                <w:sz w:val="21"/>
                <w:szCs w:val="21"/>
                <w:lang w:eastAsia="en-GB"/>
              </w:rPr>
              <w:t>iCNG</w:t>
            </w:r>
            <w:proofErr w:type="spellEnd"/>
            <w:r w:rsidRPr="006F51CA">
              <w:rPr>
                <w:rFonts w:asciiTheme="majorBidi" w:hAnsi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807" w:type="dxa"/>
          </w:tcPr>
          <w:p w14:paraId="1FF6F409" w14:textId="77777777" w:rsidR="00994357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AFB4534" w14:textId="5C396A7A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132,062</w:t>
            </w:r>
          </w:p>
        </w:tc>
        <w:tc>
          <w:tcPr>
            <w:tcW w:w="246" w:type="dxa"/>
            <w:vAlign w:val="bottom"/>
          </w:tcPr>
          <w:p w14:paraId="649A9BBA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18C28686" w14:textId="77777777" w:rsidR="00994357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A55257C" w14:textId="7F7D6F58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141,151</w:t>
            </w:r>
          </w:p>
        </w:tc>
        <w:tc>
          <w:tcPr>
            <w:tcW w:w="267" w:type="dxa"/>
            <w:vAlign w:val="bottom"/>
          </w:tcPr>
          <w:p w14:paraId="4F8BC3A3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3FDD29E5" w14:textId="558273B0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229CFC54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7B88D696" w14:textId="3429E7B8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B9D41E9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AF66694" w14:textId="2CA9AD5F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09CA1AEE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2977C3F3" w14:textId="5688AD5D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2A5108C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DDB25A0" w14:textId="77777777" w:rsidR="00994357" w:rsidRDefault="0099435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178D1CE" w14:textId="27C6F54D" w:rsidR="00994357" w:rsidRPr="0032002D" w:rsidRDefault="00994357" w:rsidP="005C24D8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132,062</w:t>
            </w:r>
          </w:p>
        </w:tc>
        <w:tc>
          <w:tcPr>
            <w:tcW w:w="238" w:type="dxa"/>
            <w:vAlign w:val="bottom"/>
          </w:tcPr>
          <w:p w14:paraId="5315AAEB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60BE07B" w14:textId="77777777" w:rsidR="00994357" w:rsidRDefault="0099435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14AE679" w14:textId="325A57B9" w:rsidR="00994357" w:rsidRPr="0032002D" w:rsidRDefault="00994357" w:rsidP="005C24D8">
            <w:pPr>
              <w:pStyle w:val="BodyText"/>
              <w:tabs>
                <w:tab w:val="clear" w:pos="454"/>
                <w:tab w:val="left" w:pos="556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141,151</w:t>
            </w:r>
          </w:p>
        </w:tc>
        <w:tc>
          <w:tcPr>
            <w:tcW w:w="236" w:type="dxa"/>
            <w:vAlign w:val="bottom"/>
          </w:tcPr>
          <w:p w14:paraId="31784F0E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F7D8E2C" w14:textId="41775A96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3EC41B45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14:paraId="0456E9E1" w14:textId="09FB4A6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5571EFA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B712A6A" w14:textId="77777777" w:rsidR="00994357" w:rsidRDefault="0099435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A4C262D" w14:textId="55297E97" w:rsidR="00994357" w:rsidRPr="0032002D" w:rsidRDefault="0099435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132,062</w:t>
            </w:r>
          </w:p>
        </w:tc>
        <w:tc>
          <w:tcPr>
            <w:tcW w:w="236" w:type="dxa"/>
            <w:vAlign w:val="bottom"/>
          </w:tcPr>
          <w:p w14:paraId="66615F84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58063A37" w14:textId="77777777" w:rsidR="00994357" w:rsidRDefault="0099435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09A3C9F" w14:textId="09E967DE" w:rsidR="00994357" w:rsidRPr="00B84B6E" w:rsidRDefault="0099435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141,151</w:t>
            </w:r>
          </w:p>
        </w:tc>
      </w:tr>
      <w:tr w:rsidR="00994357" w:rsidRPr="00023148" w14:paraId="22F2EEC6" w14:textId="77777777" w:rsidTr="00C345EA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41F1D87E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7" w:type="dxa"/>
          </w:tcPr>
          <w:p w14:paraId="760B2C1E" w14:textId="21B6B625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55,031</w:t>
            </w:r>
          </w:p>
        </w:tc>
        <w:tc>
          <w:tcPr>
            <w:tcW w:w="246" w:type="dxa"/>
          </w:tcPr>
          <w:p w14:paraId="25A86CA4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495C9F3A" w14:textId="32BD6464" w:rsidR="00994357" w:rsidRPr="0032002D" w:rsidRDefault="00256C4C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53,907</w:t>
            </w:r>
          </w:p>
        </w:tc>
        <w:tc>
          <w:tcPr>
            <w:tcW w:w="267" w:type="dxa"/>
          </w:tcPr>
          <w:p w14:paraId="01555123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41164FC1" w14:textId="0A2B045B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0FFE871E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32924D56" w14:textId="361EC872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31ADA200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6D2CB7F5" w14:textId="5DA6753A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679A29AA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203D3BBF" w14:textId="599387BC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6829D1D2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763516A" w14:textId="5F4CD79C" w:rsidR="00994357" w:rsidRPr="0032002D" w:rsidRDefault="005C24D8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55,031</w:t>
            </w:r>
          </w:p>
        </w:tc>
        <w:tc>
          <w:tcPr>
            <w:tcW w:w="238" w:type="dxa"/>
          </w:tcPr>
          <w:p w14:paraId="2837071B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218681B" w14:textId="2C93C597" w:rsidR="00994357" w:rsidRPr="0032002D" w:rsidRDefault="0099435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5C24D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53,907</w:t>
            </w:r>
          </w:p>
        </w:tc>
        <w:tc>
          <w:tcPr>
            <w:tcW w:w="236" w:type="dxa"/>
          </w:tcPr>
          <w:p w14:paraId="5D5EB0B8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4AE65AD" w14:textId="6DBD3DEA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017F67BB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0FBB2829" w14:textId="3445ACA6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1A005B5B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ABD625A" w14:textId="6FD5F4E2" w:rsidR="00994357" w:rsidRPr="0032002D" w:rsidRDefault="008F6F9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55,031</w:t>
            </w:r>
          </w:p>
        </w:tc>
        <w:tc>
          <w:tcPr>
            <w:tcW w:w="236" w:type="dxa"/>
          </w:tcPr>
          <w:p w14:paraId="6E72DFEF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4805D616" w14:textId="1ACB809A" w:rsidR="00994357" w:rsidRPr="00B84B6E" w:rsidRDefault="00DE60CB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53,907</w:t>
            </w:r>
          </w:p>
        </w:tc>
      </w:tr>
      <w:tr w:rsidR="00994357" w:rsidRPr="00023148" w14:paraId="7881CEE5" w14:textId="77777777" w:rsidTr="00C345EA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5CBEE12B" w14:textId="77777777" w:rsidR="00994357" w:rsidRPr="00C14C7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บริการ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อัด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</w:t>
            </w: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(PMS)</w:t>
            </w:r>
          </w:p>
        </w:tc>
        <w:tc>
          <w:tcPr>
            <w:tcW w:w="807" w:type="dxa"/>
          </w:tcPr>
          <w:p w14:paraId="21D11427" w14:textId="79766B86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64,029</w:t>
            </w:r>
          </w:p>
        </w:tc>
        <w:tc>
          <w:tcPr>
            <w:tcW w:w="246" w:type="dxa"/>
          </w:tcPr>
          <w:p w14:paraId="6CFED45D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0725D678" w14:textId="577393B8" w:rsidR="00994357" w:rsidRPr="0032002D" w:rsidRDefault="00256C4C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69,172</w:t>
            </w:r>
          </w:p>
        </w:tc>
        <w:tc>
          <w:tcPr>
            <w:tcW w:w="267" w:type="dxa"/>
          </w:tcPr>
          <w:p w14:paraId="51A1759C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3A29CE78" w14:textId="17F9C6E2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70E2A18A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415C2411" w14:textId="55325692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06E0809D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6DB2B1BE" w14:textId="5BF0970C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7B59B464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3B6A4F99" w14:textId="0BCFB5B0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787C7061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8F0243C" w14:textId="21F857C3" w:rsidR="00994357" w:rsidRPr="0032002D" w:rsidRDefault="005C24D8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64,029</w:t>
            </w:r>
          </w:p>
        </w:tc>
        <w:tc>
          <w:tcPr>
            <w:tcW w:w="238" w:type="dxa"/>
          </w:tcPr>
          <w:p w14:paraId="0FAAFA53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D52048A" w14:textId="4AAF6A9A" w:rsidR="00994357" w:rsidRPr="0032002D" w:rsidRDefault="0099435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5C24D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69,172</w:t>
            </w:r>
          </w:p>
        </w:tc>
        <w:tc>
          <w:tcPr>
            <w:tcW w:w="236" w:type="dxa"/>
          </w:tcPr>
          <w:p w14:paraId="3E84F96D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E619588" w14:textId="7C25AF9C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50B22818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5DB90891" w14:textId="5D35FC1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1E8A9971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62D33B5" w14:textId="3EFA6A41" w:rsidR="00994357" w:rsidRPr="0032002D" w:rsidRDefault="008F6F9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64,029</w:t>
            </w:r>
          </w:p>
        </w:tc>
        <w:tc>
          <w:tcPr>
            <w:tcW w:w="236" w:type="dxa"/>
          </w:tcPr>
          <w:p w14:paraId="4F256E4F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6A05B872" w14:textId="0DFF0B22" w:rsidR="00994357" w:rsidRPr="00B84B6E" w:rsidRDefault="00DE60CB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69,172</w:t>
            </w:r>
          </w:p>
        </w:tc>
      </w:tr>
      <w:tr w:rsidR="00994357" w:rsidRPr="00023148" w14:paraId="198DEDBF" w14:textId="77777777" w:rsidTr="00C345EA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5C820822" w14:textId="259AACBE" w:rsidR="00994357" w:rsidRPr="00B8098C" w:rsidRDefault="00994357" w:rsidP="00994357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รับเหมาก่อสร้าง</w:t>
            </w:r>
          </w:p>
        </w:tc>
        <w:tc>
          <w:tcPr>
            <w:tcW w:w="807" w:type="dxa"/>
          </w:tcPr>
          <w:p w14:paraId="037EF4B8" w14:textId="4F07FBD3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32,341</w:t>
            </w:r>
          </w:p>
        </w:tc>
        <w:tc>
          <w:tcPr>
            <w:tcW w:w="246" w:type="dxa"/>
          </w:tcPr>
          <w:p w14:paraId="387EEDB1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787177A3" w14:textId="09D45A0E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287,64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67" w:type="dxa"/>
          </w:tcPr>
          <w:p w14:paraId="3407AE56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25B7F87A" w14:textId="58570884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1DC434FE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0B31B17E" w14:textId="5788349B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0C72F19D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30ABC869" w14:textId="16F8D5D8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49343CB6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7409E06A" w14:textId="6EE51788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39F33B98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341FE13" w14:textId="4F4B9062" w:rsidR="00994357" w:rsidRPr="0032002D" w:rsidRDefault="005C24D8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32,341</w:t>
            </w:r>
          </w:p>
        </w:tc>
        <w:tc>
          <w:tcPr>
            <w:tcW w:w="238" w:type="dxa"/>
          </w:tcPr>
          <w:p w14:paraId="55BD0029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EBBF5E4" w14:textId="0500DF1D" w:rsidR="00994357" w:rsidRPr="0032002D" w:rsidRDefault="0099435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287,646</w:t>
            </w:r>
          </w:p>
        </w:tc>
        <w:tc>
          <w:tcPr>
            <w:tcW w:w="236" w:type="dxa"/>
          </w:tcPr>
          <w:p w14:paraId="1BD5133B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84F8B62" w14:textId="37F366C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7EA31D58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52A9A4A4" w14:textId="6BEA2E7C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511E022A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745F641" w14:textId="35F844AD" w:rsidR="00994357" w:rsidRPr="0032002D" w:rsidRDefault="008F6F9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32,341</w:t>
            </w:r>
          </w:p>
        </w:tc>
        <w:tc>
          <w:tcPr>
            <w:tcW w:w="236" w:type="dxa"/>
          </w:tcPr>
          <w:p w14:paraId="2204CBCB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2D0AFCB8" w14:textId="49CA41D7" w:rsidR="00994357" w:rsidRPr="00B84B6E" w:rsidRDefault="0099435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287,64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</w:p>
        </w:tc>
      </w:tr>
      <w:tr w:rsidR="00994357" w:rsidRPr="00023148" w14:paraId="1D9EED84" w14:textId="77777777" w:rsidTr="00C345EA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26EB0D19" w14:textId="77777777" w:rsidR="00994357" w:rsidRPr="00B8098C" w:rsidRDefault="00994357" w:rsidP="00994357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ขนส่ง</w:t>
            </w:r>
          </w:p>
        </w:tc>
        <w:tc>
          <w:tcPr>
            <w:tcW w:w="807" w:type="dxa"/>
          </w:tcPr>
          <w:p w14:paraId="22622CC2" w14:textId="0054A925" w:rsidR="00994357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35,673</w:t>
            </w:r>
          </w:p>
        </w:tc>
        <w:tc>
          <w:tcPr>
            <w:tcW w:w="246" w:type="dxa"/>
          </w:tcPr>
          <w:p w14:paraId="2B5BDC8E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7E28F166" w14:textId="43E923A7" w:rsidR="00994357" w:rsidRDefault="00256C4C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36,56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67" w:type="dxa"/>
          </w:tcPr>
          <w:p w14:paraId="03C1D0A4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3D6DDD59" w14:textId="635F9FF5" w:rsidR="00994357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3AD17AE5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11647BAF" w14:textId="6882E411" w:rsidR="00994357" w:rsidRPr="00CC2475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56E9AFE8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5E0E2E1F" w14:textId="582EB7A0" w:rsidR="00994357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610C491B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2F5D7597" w14:textId="445CC2D6" w:rsidR="00994357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2F74E119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1EC3B3F" w14:textId="20EED074" w:rsidR="00994357" w:rsidRDefault="005C24D8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35,673</w:t>
            </w:r>
          </w:p>
        </w:tc>
        <w:tc>
          <w:tcPr>
            <w:tcW w:w="238" w:type="dxa"/>
          </w:tcPr>
          <w:p w14:paraId="4EA9BE72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0FBFE18" w14:textId="69FA078A" w:rsidR="00994357" w:rsidRDefault="005C24D8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36,562</w:t>
            </w:r>
          </w:p>
        </w:tc>
        <w:tc>
          <w:tcPr>
            <w:tcW w:w="236" w:type="dxa"/>
          </w:tcPr>
          <w:p w14:paraId="3E4FC106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4ACE903" w14:textId="0A0A95F3" w:rsidR="00994357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4873C5CC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1C77F54F" w14:textId="1625AC23" w:rsidR="00994357" w:rsidRPr="005713C3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410A9524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E085DD2" w14:textId="1D2D615B" w:rsidR="00994357" w:rsidRDefault="008F6F9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35,673</w:t>
            </w:r>
          </w:p>
        </w:tc>
        <w:tc>
          <w:tcPr>
            <w:tcW w:w="236" w:type="dxa"/>
          </w:tcPr>
          <w:p w14:paraId="32040FAA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60D9C672" w14:textId="4D7CACDF" w:rsidR="00994357" w:rsidRDefault="00DE60CB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36,5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63</w:t>
            </w:r>
          </w:p>
        </w:tc>
      </w:tr>
      <w:tr w:rsidR="00994357" w:rsidRPr="00023148" w14:paraId="0B15C828" w14:textId="77777777" w:rsidTr="00C345EA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750A9C38" w14:textId="77777777" w:rsidR="00994357" w:rsidRPr="00C14C7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7" w:type="dxa"/>
          </w:tcPr>
          <w:p w14:paraId="3318042F" w14:textId="33107FFE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27,47</w:t>
            </w:r>
            <w:r w:rsidR="000E798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46" w:type="dxa"/>
          </w:tcPr>
          <w:p w14:paraId="3B655205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39086694" w14:textId="25F9BF67" w:rsidR="00994357" w:rsidRPr="0032002D" w:rsidRDefault="00256C4C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33,550</w:t>
            </w:r>
          </w:p>
        </w:tc>
        <w:tc>
          <w:tcPr>
            <w:tcW w:w="267" w:type="dxa"/>
          </w:tcPr>
          <w:p w14:paraId="125410AA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3E0FF584" w14:textId="1C77786C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054AA5CB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1BC7123F" w14:textId="0904790C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3F13C8E3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750E89AC" w14:textId="307F58FC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49C48A30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13F63346" w14:textId="08BB9574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6719C41E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2859BDF" w14:textId="42DD0A8D" w:rsidR="00994357" w:rsidRPr="0032002D" w:rsidRDefault="005C24D8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27,47</w:t>
            </w:r>
            <w:r w:rsidR="000E798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38" w:type="dxa"/>
          </w:tcPr>
          <w:p w14:paraId="3AB9A635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F2A242E" w14:textId="766EA5EB" w:rsidR="00994357" w:rsidRPr="0032002D" w:rsidRDefault="005C24D8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33,550</w:t>
            </w:r>
          </w:p>
        </w:tc>
        <w:tc>
          <w:tcPr>
            <w:tcW w:w="236" w:type="dxa"/>
          </w:tcPr>
          <w:p w14:paraId="0EBAEC41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40630B0" w14:textId="234627CC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6C8696D1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0254C9B0" w14:textId="25931741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09CA1EDC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A0EA110" w14:textId="05B5A8F9" w:rsidR="00994357" w:rsidRPr="0032002D" w:rsidRDefault="008F6F97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27,47</w:t>
            </w:r>
            <w:r w:rsidR="00FF3B8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</w:t>
            </w:r>
          </w:p>
        </w:tc>
        <w:tc>
          <w:tcPr>
            <w:tcW w:w="236" w:type="dxa"/>
          </w:tcPr>
          <w:p w14:paraId="0E45A3B2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20A5936F" w14:textId="639BF56D" w:rsidR="00994357" w:rsidRPr="00B84B6E" w:rsidRDefault="00DE60CB" w:rsidP="00994357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994357"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33,550</w:t>
            </w:r>
          </w:p>
        </w:tc>
      </w:tr>
      <w:tr w:rsidR="00CF10C0" w:rsidRPr="00023148" w14:paraId="3449DDB9" w14:textId="77777777" w:rsidTr="00C345EA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564C56D4" w14:textId="77777777" w:rsidR="00CF10C0" w:rsidRPr="00C14C7D" w:rsidRDefault="00CF10C0" w:rsidP="00CF10C0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รถยนต์</w:t>
            </w:r>
          </w:p>
        </w:tc>
        <w:tc>
          <w:tcPr>
            <w:tcW w:w="807" w:type="dxa"/>
          </w:tcPr>
          <w:p w14:paraId="49ABF79B" w14:textId="0577697F" w:rsidR="00CF10C0" w:rsidRPr="0032002D" w:rsidRDefault="00CF10C0" w:rsidP="00CF10C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6" w:type="dxa"/>
          </w:tcPr>
          <w:p w14:paraId="6546C10F" w14:textId="77777777" w:rsidR="00CF10C0" w:rsidRPr="0032002D" w:rsidRDefault="00CF10C0" w:rsidP="00CF10C0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66694ECA" w14:textId="01246655" w:rsidR="00CF10C0" w:rsidRPr="0032002D" w:rsidRDefault="00CF10C0" w:rsidP="00CF10C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67" w:type="dxa"/>
          </w:tcPr>
          <w:p w14:paraId="71007C43" w14:textId="77777777" w:rsidR="00CF10C0" w:rsidRPr="0032002D" w:rsidRDefault="00CF10C0" w:rsidP="00CF10C0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3AAC1139" w14:textId="7102EE15" w:rsidR="00CF10C0" w:rsidRPr="0032002D" w:rsidRDefault="00CF10C0" w:rsidP="00CF10C0">
            <w:pPr>
              <w:pStyle w:val="BodyText"/>
              <w:tabs>
                <w:tab w:val="clear" w:pos="454"/>
                <w:tab w:val="left" w:pos="533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118,461</w:t>
            </w:r>
          </w:p>
        </w:tc>
        <w:tc>
          <w:tcPr>
            <w:tcW w:w="273" w:type="dxa"/>
          </w:tcPr>
          <w:p w14:paraId="761D8D59" w14:textId="77777777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66C480C5" w14:textId="33245B61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133,953</w:t>
            </w:r>
          </w:p>
        </w:tc>
        <w:tc>
          <w:tcPr>
            <w:tcW w:w="270" w:type="dxa"/>
          </w:tcPr>
          <w:p w14:paraId="1B8D0612" w14:textId="77777777" w:rsidR="00CF10C0" w:rsidRPr="0032002D" w:rsidRDefault="00CF10C0" w:rsidP="00CF10C0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0C2EA7B9" w14:textId="0BAD171B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2" w:type="dxa"/>
          </w:tcPr>
          <w:p w14:paraId="74E52D1C" w14:textId="77777777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17008143" w14:textId="5F5A687E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096BA502" w14:textId="77777777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1A60403" w14:textId="37992D75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118,461</w:t>
            </w:r>
          </w:p>
        </w:tc>
        <w:tc>
          <w:tcPr>
            <w:tcW w:w="238" w:type="dxa"/>
          </w:tcPr>
          <w:p w14:paraId="58F4A91A" w14:textId="77777777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D082543" w14:textId="0098F1DC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133,953</w:t>
            </w:r>
          </w:p>
        </w:tc>
        <w:tc>
          <w:tcPr>
            <w:tcW w:w="236" w:type="dxa"/>
          </w:tcPr>
          <w:p w14:paraId="7C8A3FF9" w14:textId="77777777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EC51BFB" w14:textId="0E92AF96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4ACF5502" w14:textId="77777777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0EFD0BFD" w14:textId="3843A17F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1CC1AFB8" w14:textId="77777777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D7EF245" w14:textId="0627D7C9" w:rsidR="00CF10C0" w:rsidRPr="0032002D" w:rsidRDefault="00CF10C0" w:rsidP="00CF10C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118,461</w:t>
            </w:r>
          </w:p>
        </w:tc>
        <w:tc>
          <w:tcPr>
            <w:tcW w:w="236" w:type="dxa"/>
          </w:tcPr>
          <w:p w14:paraId="1A212566" w14:textId="77777777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04A475DA" w14:textId="6E770D81" w:rsidR="00CF10C0" w:rsidRPr="00B84B6E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133,953</w:t>
            </w:r>
          </w:p>
        </w:tc>
      </w:tr>
      <w:tr w:rsidR="00CF10C0" w:rsidRPr="00023148" w14:paraId="4772F835" w14:textId="77777777" w:rsidTr="00C345EA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10CBDE86" w14:textId="79F83D11" w:rsidR="00CF10C0" w:rsidRPr="00C14C7D" w:rsidRDefault="00B56310" w:rsidP="00CF10C0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พลังงาน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หมุนเวียน</w:t>
            </w:r>
          </w:p>
        </w:tc>
        <w:tc>
          <w:tcPr>
            <w:tcW w:w="807" w:type="dxa"/>
          </w:tcPr>
          <w:p w14:paraId="782465C3" w14:textId="5116D406" w:rsidR="00CF10C0" w:rsidRPr="0032002D" w:rsidRDefault="00CF10C0" w:rsidP="00CF10C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6" w:type="dxa"/>
          </w:tcPr>
          <w:p w14:paraId="2760D4B0" w14:textId="77777777" w:rsidR="00CF10C0" w:rsidRPr="0032002D" w:rsidRDefault="00CF10C0" w:rsidP="00CF10C0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48CC3EAD" w14:textId="6C76858C" w:rsidR="00CF10C0" w:rsidRPr="0032002D" w:rsidRDefault="00CF10C0" w:rsidP="00CF10C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67" w:type="dxa"/>
          </w:tcPr>
          <w:p w14:paraId="5E8D4B69" w14:textId="77777777" w:rsidR="00CF10C0" w:rsidRPr="0032002D" w:rsidRDefault="00CF10C0" w:rsidP="00CF10C0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6D92EFCE" w14:textId="14259552" w:rsidR="00CF10C0" w:rsidRPr="0032002D" w:rsidRDefault="00CF10C0" w:rsidP="00CF10C0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3906AAEC" w14:textId="77777777" w:rsidR="00CF10C0" w:rsidRPr="0032002D" w:rsidRDefault="00CF10C0" w:rsidP="00CF10C0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4FD7E797" w14:textId="0888D838" w:rsidR="00CF10C0" w:rsidRPr="0032002D" w:rsidRDefault="00CF10C0" w:rsidP="00CF10C0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28DC6D1D" w14:textId="77777777" w:rsidR="00CF10C0" w:rsidRPr="0032002D" w:rsidRDefault="00CF10C0" w:rsidP="00CF10C0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2B52C289" w14:textId="5E9B7B52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10,20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42" w:type="dxa"/>
          </w:tcPr>
          <w:p w14:paraId="20FDC2CF" w14:textId="77777777" w:rsidR="00CF10C0" w:rsidRPr="0032002D" w:rsidRDefault="00CF10C0" w:rsidP="00CF10C0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42274C27" w14:textId="2F0A9DCB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10,048</w:t>
            </w:r>
          </w:p>
        </w:tc>
        <w:tc>
          <w:tcPr>
            <w:tcW w:w="240" w:type="dxa"/>
          </w:tcPr>
          <w:p w14:paraId="78A13C8C" w14:textId="77777777" w:rsidR="00CF10C0" w:rsidRPr="0032002D" w:rsidRDefault="00CF10C0" w:rsidP="00CF10C0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C9CB288" w14:textId="2E5109F1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10,20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38" w:type="dxa"/>
          </w:tcPr>
          <w:p w14:paraId="0279E600" w14:textId="77777777" w:rsidR="00CF10C0" w:rsidRPr="0032002D" w:rsidRDefault="00CF10C0" w:rsidP="00CF10C0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9793245" w14:textId="7BBAA3E3" w:rsidR="00CF10C0" w:rsidRPr="0032002D" w:rsidRDefault="00CF10C0" w:rsidP="00CF10C0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10,048</w:t>
            </w:r>
          </w:p>
        </w:tc>
        <w:tc>
          <w:tcPr>
            <w:tcW w:w="236" w:type="dxa"/>
          </w:tcPr>
          <w:p w14:paraId="598A313F" w14:textId="77777777" w:rsidR="00CF10C0" w:rsidRPr="0032002D" w:rsidRDefault="00CF10C0" w:rsidP="00CF10C0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59026DD" w14:textId="371E3587" w:rsidR="00CF10C0" w:rsidRPr="0032002D" w:rsidRDefault="00CF10C0" w:rsidP="00CF10C0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262FB21F" w14:textId="77777777" w:rsidR="00CF10C0" w:rsidRPr="0032002D" w:rsidRDefault="00CF10C0" w:rsidP="00CF10C0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0ED10DD5" w14:textId="6CD29B17" w:rsidR="00CF10C0" w:rsidRPr="0032002D" w:rsidRDefault="00CF10C0" w:rsidP="00CF10C0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050C4B32" w14:textId="77777777" w:rsidR="00CF10C0" w:rsidRPr="0032002D" w:rsidRDefault="00CF10C0" w:rsidP="00CF10C0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3AD7416" w14:textId="126B74E9" w:rsidR="00CF10C0" w:rsidRPr="0032002D" w:rsidRDefault="008F6F97" w:rsidP="00CF10C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CF10C0" w:rsidRPr="00E964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10,20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36" w:type="dxa"/>
          </w:tcPr>
          <w:p w14:paraId="704B4F4C" w14:textId="77777777" w:rsidR="00CF10C0" w:rsidRPr="0032002D" w:rsidRDefault="00CF10C0" w:rsidP="00CF10C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142E189D" w14:textId="70C36ACD" w:rsidR="00CF10C0" w:rsidRPr="00B84B6E" w:rsidRDefault="00DE60CB" w:rsidP="00CF10C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CF10C0" w:rsidRPr="00E964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10,048</w:t>
            </w:r>
          </w:p>
        </w:tc>
      </w:tr>
      <w:tr w:rsidR="0021029B" w:rsidRPr="00023148" w14:paraId="436A3F27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20A8D36F" w14:textId="77777777" w:rsidR="0021029B" w:rsidRPr="00C14C7D" w:rsidRDefault="0021029B" w:rsidP="0021029B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7C41C6C" w14:textId="22FDDF4F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22,24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46" w:type="dxa"/>
          </w:tcPr>
          <w:p w14:paraId="09831F93" w14:textId="77777777" w:rsidR="0021029B" w:rsidRPr="0032002D" w:rsidRDefault="0021029B" w:rsidP="0021029B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065EF0B2" w14:textId="5950688A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99435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16,854</w:t>
            </w:r>
          </w:p>
        </w:tc>
        <w:tc>
          <w:tcPr>
            <w:tcW w:w="267" w:type="dxa"/>
          </w:tcPr>
          <w:p w14:paraId="0344892D" w14:textId="77777777" w:rsidR="0021029B" w:rsidRPr="0032002D" w:rsidRDefault="0021029B" w:rsidP="0021029B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74F32C6" w14:textId="7719EB00" w:rsidR="0021029B" w:rsidRPr="0032002D" w:rsidRDefault="0021029B" w:rsidP="0021029B">
            <w:pPr>
              <w:pStyle w:val="BodyText"/>
              <w:tabs>
                <w:tab w:val="clear" w:pos="454"/>
                <w:tab w:val="left" w:pos="533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E964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37,04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73" w:type="dxa"/>
          </w:tcPr>
          <w:p w14:paraId="345BD550" w14:textId="77777777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2132086" w14:textId="0A7CAD96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E964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23,698</w:t>
            </w:r>
          </w:p>
        </w:tc>
        <w:tc>
          <w:tcPr>
            <w:tcW w:w="270" w:type="dxa"/>
          </w:tcPr>
          <w:p w14:paraId="72D392F0" w14:textId="77777777" w:rsidR="0021029B" w:rsidRPr="0032002D" w:rsidRDefault="0021029B" w:rsidP="0021029B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B8EE5C" w14:textId="7227B4DF" w:rsidR="0021029B" w:rsidRPr="0032002D" w:rsidRDefault="0021029B" w:rsidP="0021029B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964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-   </w:t>
            </w:r>
          </w:p>
        </w:tc>
        <w:tc>
          <w:tcPr>
            <w:tcW w:w="242" w:type="dxa"/>
          </w:tcPr>
          <w:p w14:paraId="069D0BED" w14:textId="77777777" w:rsidR="0021029B" w:rsidRPr="0032002D" w:rsidRDefault="0021029B" w:rsidP="0021029B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51DF4808" w14:textId="221F0103" w:rsidR="0021029B" w:rsidRPr="0032002D" w:rsidRDefault="0021029B" w:rsidP="0021029B">
            <w:pPr>
              <w:pStyle w:val="BodyText"/>
              <w:tabs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7DDB38F0" w14:textId="77777777" w:rsidR="0021029B" w:rsidRPr="0032002D" w:rsidRDefault="0021029B" w:rsidP="0021029B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E244DD1" w14:textId="71480959" w:rsidR="0021029B" w:rsidRPr="0032002D" w:rsidRDefault="005C24D8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21029B" w:rsidRPr="00E964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59,285</w:t>
            </w:r>
          </w:p>
        </w:tc>
        <w:tc>
          <w:tcPr>
            <w:tcW w:w="238" w:type="dxa"/>
          </w:tcPr>
          <w:p w14:paraId="31CA23DE" w14:textId="77777777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2CEC66E" w14:textId="022CC6E0" w:rsidR="0021029B" w:rsidRPr="0032002D" w:rsidRDefault="005C24D8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21029B" w:rsidRPr="00E964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40,552</w:t>
            </w:r>
          </w:p>
        </w:tc>
        <w:tc>
          <w:tcPr>
            <w:tcW w:w="236" w:type="dxa"/>
          </w:tcPr>
          <w:p w14:paraId="419F2814" w14:textId="77777777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1D15100" w14:textId="4C8FA7CD" w:rsidR="0021029B" w:rsidRPr="0032002D" w:rsidRDefault="00DF4712" w:rsidP="00DF4712">
            <w:pPr>
              <w:pStyle w:val="BodyText"/>
              <w:tabs>
                <w:tab w:val="clear" w:pos="454"/>
                <w:tab w:val="left" w:pos="46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21029B" w:rsidRPr="00E964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2,09</w:t>
            </w:r>
            <w:r w:rsidR="0019274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76" w:type="dxa"/>
          </w:tcPr>
          <w:p w14:paraId="261D164A" w14:textId="77777777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44ECCB95" w14:textId="376DD549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E964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4,015</w:t>
            </w:r>
          </w:p>
        </w:tc>
        <w:tc>
          <w:tcPr>
            <w:tcW w:w="240" w:type="dxa"/>
          </w:tcPr>
          <w:p w14:paraId="4B4ADD88" w14:textId="77777777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2219269" w14:textId="62A61E83" w:rsidR="0021029B" w:rsidRPr="0032002D" w:rsidRDefault="008F6F97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21029B" w:rsidRPr="00E964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61,38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6" w:type="dxa"/>
          </w:tcPr>
          <w:p w14:paraId="2CFA7E1E" w14:textId="77777777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0C512AD" w14:textId="5AC6DF14" w:rsidR="0021029B" w:rsidRPr="00B84B6E" w:rsidRDefault="00DE60C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21029B" w:rsidRPr="00E964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44,567</w:t>
            </w:r>
          </w:p>
        </w:tc>
      </w:tr>
      <w:tr w:rsidR="00994357" w:rsidRPr="00023148" w14:paraId="6E041537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5E059FDF" w14:textId="77777777" w:rsidR="00994357" w:rsidRPr="00023148" w:rsidRDefault="00994357" w:rsidP="00994357">
            <w:pPr>
              <w:pStyle w:val="NoSpacing"/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8D30CA6" w14:textId="61EC0C70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368,85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46" w:type="dxa"/>
          </w:tcPr>
          <w:p w14:paraId="7398FF96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4F92220A" w14:textId="702AB7D9" w:rsidR="00994357" w:rsidRPr="00994357" w:rsidRDefault="00994357" w:rsidP="0059378F">
            <w:pPr>
              <w:pStyle w:val="BodyText"/>
              <w:tabs>
                <w:tab w:val="clear" w:pos="454"/>
                <w:tab w:val="left" w:pos="552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9435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638,842</w:t>
            </w:r>
          </w:p>
        </w:tc>
        <w:tc>
          <w:tcPr>
            <w:tcW w:w="267" w:type="dxa"/>
          </w:tcPr>
          <w:p w14:paraId="3430BFE9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D3F2529" w14:textId="548CC355" w:rsidR="00994357" w:rsidRPr="0032002D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E964F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155,50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</w:t>
            </w:r>
          </w:p>
        </w:tc>
        <w:tc>
          <w:tcPr>
            <w:tcW w:w="273" w:type="dxa"/>
          </w:tcPr>
          <w:p w14:paraId="0A8175BB" w14:textId="77777777" w:rsidR="00994357" w:rsidRPr="0032002D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38E46A0" w14:textId="65A37B23" w:rsidR="00994357" w:rsidRPr="0032002D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E964F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157,651</w:t>
            </w:r>
          </w:p>
        </w:tc>
        <w:tc>
          <w:tcPr>
            <w:tcW w:w="270" w:type="dxa"/>
          </w:tcPr>
          <w:p w14:paraId="24382ABD" w14:textId="77777777" w:rsidR="00994357" w:rsidRPr="0032002D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CC5A7F" w14:textId="0732A6F4" w:rsidR="00994357" w:rsidRPr="0059608F" w:rsidRDefault="00994357" w:rsidP="00FC72DB">
            <w:pPr>
              <w:pStyle w:val="BodyText"/>
              <w:tabs>
                <w:tab w:val="clear" w:pos="454"/>
                <w:tab w:val="left" w:pos="52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E964F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10,20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42" w:type="dxa"/>
          </w:tcPr>
          <w:p w14:paraId="4FB878B4" w14:textId="77777777" w:rsidR="00994357" w:rsidRPr="0059608F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72FB5E90" w14:textId="45543A22" w:rsidR="00994357" w:rsidRPr="0059608F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E964F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10,048</w:t>
            </w:r>
          </w:p>
        </w:tc>
        <w:tc>
          <w:tcPr>
            <w:tcW w:w="240" w:type="dxa"/>
          </w:tcPr>
          <w:p w14:paraId="3067BDF6" w14:textId="77777777" w:rsidR="00994357" w:rsidRPr="0032002D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6EF65C1" w14:textId="3BDDA7E5" w:rsidR="00994357" w:rsidRPr="0059608F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E964F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534,56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38" w:type="dxa"/>
          </w:tcPr>
          <w:p w14:paraId="791F595A" w14:textId="77777777" w:rsidR="00994357" w:rsidRPr="0059608F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2B3D365" w14:textId="3A0DFD8E" w:rsidR="00994357" w:rsidRPr="0059608F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E964F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806,541</w:t>
            </w:r>
          </w:p>
        </w:tc>
        <w:tc>
          <w:tcPr>
            <w:tcW w:w="236" w:type="dxa"/>
          </w:tcPr>
          <w:p w14:paraId="07C1B3B8" w14:textId="77777777" w:rsidR="00994357" w:rsidRPr="0059608F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D184E25" w14:textId="3790E202" w:rsidR="00994357" w:rsidRPr="0059608F" w:rsidRDefault="00DF4712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994357" w:rsidRPr="00E964F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2,09</w:t>
            </w:r>
            <w:r w:rsidR="0019274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76" w:type="dxa"/>
          </w:tcPr>
          <w:p w14:paraId="187AB30B" w14:textId="77777777" w:rsidR="00994357" w:rsidRPr="0059608F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3633590E" w14:textId="3C2EF507" w:rsidR="00994357" w:rsidRPr="0059608F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E964F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4,015</w:t>
            </w:r>
          </w:p>
        </w:tc>
        <w:tc>
          <w:tcPr>
            <w:tcW w:w="240" w:type="dxa"/>
          </w:tcPr>
          <w:p w14:paraId="6AEC406E" w14:textId="77777777" w:rsidR="00994357" w:rsidRPr="0059608F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470ADB5" w14:textId="73E7F03D" w:rsidR="00994357" w:rsidRPr="0059608F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E964F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536,65</w:t>
            </w:r>
            <w:r w:rsidR="00FF3B8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</w:t>
            </w:r>
          </w:p>
        </w:tc>
        <w:tc>
          <w:tcPr>
            <w:tcW w:w="236" w:type="dxa"/>
          </w:tcPr>
          <w:p w14:paraId="71C4A209" w14:textId="77777777" w:rsidR="00994357" w:rsidRPr="0059608F" w:rsidRDefault="00994357" w:rsidP="00E964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1F8936B2" w14:textId="75F6608D" w:rsidR="00994357" w:rsidRPr="00B84B6E" w:rsidRDefault="00994357" w:rsidP="00DE60CB">
            <w:pPr>
              <w:pStyle w:val="BodyText"/>
              <w:tabs>
                <w:tab w:val="clear" w:pos="680"/>
                <w:tab w:val="left" w:pos="55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E964F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810,556</w:t>
            </w:r>
          </w:p>
        </w:tc>
      </w:tr>
      <w:tr w:rsidR="00994357" w:rsidRPr="00023148" w14:paraId="516ADEAA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2DAED4EB" w14:textId="77777777" w:rsidR="00994357" w:rsidRDefault="00994357" w:rsidP="00994357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272B119E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14:paraId="3A4F907F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19673786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27C9CBED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03A0F813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5159B47D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796DF31A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0A142888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2639517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015B693A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2AE08FB1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03F546EF" w14:textId="77777777" w:rsidR="00994357" w:rsidRPr="0032002D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3AEDE54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14:paraId="1694381D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F396882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686B1100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6E781BAB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10CA53D4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</w:tcPr>
          <w:p w14:paraId="3CFEA44A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0FF16E2C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C1C45CE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23AED60A" w14:textId="77777777" w:rsidR="00994357" w:rsidRPr="0032002D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05560E2F" w14:textId="77777777" w:rsidR="00994357" w:rsidRPr="00B84B6E" w:rsidRDefault="0099435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994357" w:rsidRPr="006177D2" w14:paraId="32A738EB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0BED0570" w14:textId="77777777" w:rsidR="00994357" w:rsidRPr="006177D2" w:rsidRDefault="00994357" w:rsidP="0099435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7" w:type="dxa"/>
          </w:tcPr>
          <w:p w14:paraId="1EF65FD3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14:paraId="6CC6D5BA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230223A1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241D9010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1D2C6E9C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4C9C245F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1D2C3837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44755871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64CEC54F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6B7454DE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68E8BB70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436B9C04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24D279D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14:paraId="34F56390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4F967A0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2F093693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0F7F69E4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260E040E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02BE57B8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5B37DE05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94D5E28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821E411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47376194" w14:textId="77777777" w:rsidR="00994357" w:rsidRPr="00B84B6E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21029B" w:rsidRPr="006177D2" w14:paraId="1F43C76D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14:paraId="543F5428" w14:textId="77777777" w:rsidR="0021029B" w:rsidRPr="006177D2" w:rsidRDefault="0021029B" w:rsidP="0021029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7" w:type="dxa"/>
          </w:tcPr>
          <w:p w14:paraId="1C8C52A2" w14:textId="078F2802" w:rsidR="0021029B" w:rsidRPr="0032002D" w:rsidRDefault="0021029B" w:rsidP="0021029B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209,336</w:t>
            </w:r>
          </w:p>
        </w:tc>
        <w:tc>
          <w:tcPr>
            <w:tcW w:w="246" w:type="dxa"/>
            <w:vAlign w:val="bottom"/>
          </w:tcPr>
          <w:p w14:paraId="4E4ACAFF" w14:textId="77777777" w:rsidR="0021029B" w:rsidRPr="0032002D" w:rsidRDefault="0021029B" w:rsidP="0021029B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265A70AE" w14:textId="31DBF565" w:rsidR="0021029B" w:rsidRPr="0032002D" w:rsidRDefault="0021029B" w:rsidP="0021029B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211,912</w:t>
            </w:r>
          </w:p>
        </w:tc>
        <w:tc>
          <w:tcPr>
            <w:tcW w:w="267" w:type="dxa"/>
            <w:vAlign w:val="bottom"/>
          </w:tcPr>
          <w:p w14:paraId="76A18718" w14:textId="77777777" w:rsidR="0021029B" w:rsidRPr="0032002D" w:rsidRDefault="0021029B" w:rsidP="0021029B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2DC8934A" w14:textId="0A28A98C" w:rsidR="0021029B" w:rsidRPr="0032002D" w:rsidRDefault="0021029B" w:rsidP="0021029B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136,17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73" w:type="dxa"/>
            <w:vAlign w:val="bottom"/>
          </w:tcPr>
          <w:p w14:paraId="02C74332" w14:textId="77777777" w:rsidR="0021029B" w:rsidRPr="0032002D" w:rsidRDefault="0021029B" w:rsidP="0021029B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31698951" w14:textId="4BB7E3CD" w:rsidR="0021029B" w:rsidRPr="0032002D" w:rsidRDefault="0021029B" w:rsidP="0021029B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153,698</w:t>
            </w:r>
          </w:p>
        </w:tc>
        <w:tc>
          <w:tcPr>
            <w:tcW w:w="270" w:type="dxa"/>
            <w:vAlign w:val="bottom"/>
          </w:tcPr>
          <w:p w14:paraId="38C5AC17" w14:textId="77777777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267B9A9" w14:textId="5A49EC63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304A50ED" w14:textId="77777777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2E0F6758" w14:textId="191FA942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FFC6D3E" w14:textId="77777777" w:rsidR="0021029B" w:rsidRPr="0032002D" w:rsidRDefault="0021029B" w:rsidP="0021029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1F7A7EF" w14:textId="39BAA485" w:rsidR="0021029B" w:rsidRPr="0032002D" w:rsidRDefault="0021029B" w:rsidP="0021029B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345,51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8" w:type="dxa"/>
            <w:vAlign w:val="bottom"/>
          </w:tcPr>
          <w:p w14:paraId="04F24F73" w14:textId="77777777" w:rsidR="0021029B" w:rsidRPr="0032002D" w:rsidRDefault="0021029B" w:rsidP="0021029B">
            <w:pPr>
              <w:pStyle w:val="BodyText"/>
              <w:tabs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EDE972A" w14:textId="0528104F" w:rsidR="0021029B" w:rsidRPr="0032002D" w:rsidRDefault="0021029B" w:rsidP="0021029B">
            <w:pPr>
              <w:pStyle w:val="BodyText"/>
              <w:tabs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365,610</w:t>
            </w:r>
          </w:p>
        </w:tc>
        <w:tc>
          <w:tcPr>
            <w:tcW w:w="236" w:type="dxa"/>
            <w:vAlign w:val="bottom"/>
          </w:tcPr>
          <w:p w14:paraId="1C59FC6E" w14:textId="77777777" w:rsidR="0021029B" w:rsidRPr="0032002D" w:rsidRDefault="0021029B" w:rsidP="0021029B">
            <w:pPr>
              <w:pStyle w:val="BodyText"/>
              <w:tabs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4335B717" w14:textId="17D2903B" w:rsidR="0021029B" w:rsidRPr="0032002D" w:rsidRDefault="00DF4712" w:rsidP="0021029B">
            <w:pPr>
              <w:pStyle w:val="BodyText"/>
              <w:tabs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21029B"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28</w:t>
            </w:r>
            <w:r w:rsidR="0019274F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76" w:type="dxa"/>
            <w:vAlign w:val="bottom"/>
          </w:tcPr>
          <w:p w14:paraId="7EBDD0DB" w14:textId="77777777" w:rsidR="0021029B" w:rsidRPr="0032002D" w:rsidRDefault="0021029B" w:rsidP="0021029B">
            <w:pPr>
              <w:pStyle w:val="BodyText"/>
              <w:tabs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53026A27" w14:textId="6231C4F7" w:rsidR="0021029B" w:rsidRPr="0032002D" w:rsidRDefault="00CF10C0" w:rsidP="0021029B">
            <w:pPr>
              <w:pStyle w:val="BodyText"/>
              <w:tabs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21029B"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487</w:t>
            </w:r>
          </w:p>
        </w:tc>
        <w:tc>
          <w:tcPr>
            <w:tcW w:w="240" w:type="dxa"/>
            <w:vAlign w:val="bottom"/>
          </w:tcPr>
          <w:p w14:paraId="1EAF391B" w14:textId="77777777" w:rsidR="0021029B" w:rsidRPr="0032002D" w:rsidRDefault="0021029B" w:rsidP="0021029B">
            <w:pPr>
              <w:pStyle w:val="BodyText"/>
              <w:tabs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32E799B" w14:textId="444958EA" w:rsidR="0021029B" w:rsidRPr="0032002D" w:rsidRDefault="0021029B" w:rsidP="008F6F97">
            <w:pPr>
              <w:tabs>
                <w:tab w:val="clear" w:pos="454"/>
                <w:tab w:val="clear" w:pos="680"/>
                <w:tab w:val="decimal" w:pos="436"/>
                <w:tab w:val="left" w:pos="590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8F6F9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345,79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68FBFD02" w14:textId="77777777" w:rsidR="0021029B" w:rsidRPr="0032002D" w:rsidRDefault="0021029B" w:rsidP="0021029B">
            <w:pPr>
              <w:pStyle w:val="BodyText"/>
              <w:tabs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26261D6E" w14:textId="07E2E64E" w:rsidR="0021029B" w:rsidRPr="00B84B6E" w:rsidRDefault="0021029B" w:rsidP="0021029B">
            <w:pPr>
              <w:pStyle w:val="BodyText"/>
              <w:tabs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366,097</w:t>
            </w:r>
          </w:p>
        </w:tc>
      </w:tr>
      <w:tr w:rsidR="004E6FDB" w:rsidRPr="006177D2" w14:paraId="5E6A70A8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14:paraId="0646587F" w14:textId="77777777" w:rsidR="004E6FDB" w:rsidRPr="006177D2" w:rsidRDefault="004E6FDB" w:rsidP="004E6FD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53BDC6F1" w14:textId="778F6DC0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159,52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46" w:type="dxa"/>
            <w:vAlign w:val="bottom"/>
          </w:tcPr>
          <w:p w14:paraId="3285FE58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597B33EF" w14:textId="5E61FD61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426,930</w:t>
            </w:r>
          </w:p>
        </w:tc>
        <w:tc>
          <w:tcPr>
            <w:tcW w:w="267" w:type="dxa"/>
            <w:vAlign w:val="bottom"/>
          </w:tcPr>
          <w:p w14:paraId="668439FA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9B12A12" w14:textId="5C0816C3" w:rsidR="004E6FDB" w:rsidRPr="0032002D" w:rsidRDefault="0059378F" w:rsidP="004E6FDB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4E6FDB"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19,328</w:t>
            </w:r>
          </w:p>
        </w:tc>
        <w:tc>
          <w:tcPr>
            <w:tcW w:w="273" w:type="dxa"/>
            <w:vAlign w:val="bottom"/>
          </w:tcPr>
          <w:p w14:paraId="1CA7F737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2C3CA6D" w14:textId="68AB1380" w:rsidR="004E6FDB" w:rsidRPr="0032002D" w:rsidRDefault="004E6FDB" w:rsidP="004E6FDB">
            <w:pPr>
              <w:pStyle w:val="BodyText"/>
              <w:tabs>
                <w:tab w:val="clear" w:pos="454"/>
                <w:tab w:val="clear" w:pos="680"/>
                <w:tab w:val="left" w:pos="437"/>
                <w:tab w:val="left" w:pos="587"/>
              </w:tabs>
              <w:spacing w:after="0"/>
              <w:ind w:left="-86" w:right="-21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3,953</w:t>
            </w:r>
          </w:p>
        </w:tc>
        <w:tc>
          <w:tcPr>
            <w:tcW w:w="270" w:type="dxa"/>
            <w:vAlign w:val="bottom"/>
          </w:tcPr>
          <w:p w14:paraId="5C39A272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A19CA27" w14:textId="33838200" w:rsidR="004E6FDB" w:rsidRPr="0032002D" w:rsidRDefault="00FC72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4E6FDB"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10,20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42" w:type="dxa"/>
          </w:tcPr>
          <w:p w14:paraId="3A6D12BC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0574849A" w14:textId="58B2CFF3" w:rsidR="004E6FDB" w:rsidRPr="0032002D" w:rsidRDefault="0021029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4E6FDB"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10,048</w:t>
            </w:r>
          </w:p>
        </w:tc>
        <w:tc>
          <w:tcPr>
            <w:tcW w:w="240" w:type="dxa"/>
            <w:vAlign w:val="bottom"/>
          </w:tcPr>
          <w:p w14:paraId="620FB44D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F84DC32" w14:textId="68680ED0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189,0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49</w:t>
            </w:r>
          </w:p>
        </w:tc>
        <w:tc>
          <w:tcPr>
            <w:tcW w:w="238" w:type="dxa"/>
            <w:vAlign w:val="bottom"/>
          </w:tcPr>
          <w:p w14:paraId="7700250E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B9A8172" w14:textId="6D064E1C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440,931</w:t>
            </w:r>
          </w:p>
        </w:tc>
        <w:tc>
          <w:tcPr>
            <w:tcW w:w="236" w:type="dxa"/>
            <w:vAlign w:val="bottom"/>
          </w:tcPr>
          <w:p w14:paraId="5164D9E4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507D3C0" w14:textId="5AFE3F43" w:rsidR="004E6FDB" w:rsidRPr="0032002D" w:rsidRDefault="00DF4712" w:rsidP="00DF4712">
            <w:pPr>
              <w:pStyle w:val="BodyText"/>
              <w:tabs>
                <w:tab w:val="clear" w:pos="454"/>
                <w:tab w:val="left" w:pos="46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4E6FDB"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1,816</w:t>
            </w:r>
          </w:p>
        </w:tc>
        <w:tc>
          <w:tcPr>
            <w:tcW w:w="276" w:type="dxa"/>
            <w:vAlign w:val="bottom"/>
          </w:tcPr>
          <w:p w14:paraId="38533103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6A8C05C5" w14:textId="7FF92872" w:rsidR="004E6FDB" w:rsidRPr="0032002D" w:rsidRDefault="004E6FDB" w:rsidP="00CF10C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3,528</w:t>
            </w:r>
          </w:p>
        </w:tc>
        <w:tc>
          <w:tcPr>
            <w:tcW w:w="240" w:type="dxa"/>
            <w:vAlign w:val="bottom"/>
          </w:tcPr>
          <w:p w14:paraId="18C653ED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B8E5A28" w14:textId="056EFE88" w:rsidR="004E6FDB" w:rsidRPr="0032002D" w:rsidRDefault="008F6F97" w:rsidP="004E6FDB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4E6FDB"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190,86</w:t>
            </w:r>
            <w:r w:rsidR="002D597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6F2566B4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8E1EDBF" w14:textId="26A9F32A" w:rsidR="004E6FDB" w:rsidRPr="00B84B6E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444,459</w:t>
            </w:r>
          </w:p>
        </w:tc>
      </w:tr>
      <w:tr w:rsidR="004E6FDB" w:rsidRPr="00023148" w14:paraId="2D21A72E" w14:textId="77777777" w:rsidTr="007546DD">
        <w:trPr>
          <w:gridAfter w:val="1"/>
          <w:wAfter w:w="18" w:type="dxa"/>
          <w:trHeight w:val="192"/>
          <w:jc w:val="center"/>
        </w:trPr>
        <w:tc>
          <w:tcPr>
            <w:tcW w:w="1977" w:type="dxa"/>
            <w:vAlign w:val="bottom"/>
          </w:tcPr>
          <w:p w14:paraId="3470C6AE" w14:textId="77777777" w:rsidR="004E6FDB" w:rsidRPr="00023148" w:rsidRDefault="004E6FDB" w:rsidP="004E6FDB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6582DF65" w14:textId="437ABF56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368,85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46" w:type="dxa"/>
            <w:vAlign w:val="bottom"/>
          </w:tcPr>
          <w:p w14:paraId="68C10BE4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50F220BD" w14:textId="70425C56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638,842</w:t>
            </w:r>
          </w:p>
        </w:tc>
        <w:tc>
          <w:tcPr>
            <w:tcW w:w="267" w:type="dxa"/>
            <w:vAlign w:val="bottom"/>
          </w:tcPr>
          <w:p w14:paraId="73DED69D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6DC2AB6" w14:textId="0BBBFD5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155,50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</w:t>
            </w:r>
          </w:p>
        </w:tc>
        <w:tc>
          <w:tcPr>
            <w:tcW w:w="273" w:type="dxa"/>
            <w:vAlign w:val="bottom"/>
          </w:tcPr>
          <w:p w14:paraId="075F74B1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740C6557" w14:textId="06180226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157,651</w:t>
            </w:r>
          </w:p>
        </w:tc>
        <w:tc>
          <w:tcPr>
            <w:tcW w:w="270" w:type="dxa"/>
            <w:vAlign w:val="bottom"/>
          </w:tcPr>
          <w:p w14:paraId="1A98BFE8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106E026" w14:textId="5BDC0CB6" w:rsidR="004E6FDB" w:rsidRPr="0032002D" w:rsidRDefault="00FC72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4E6FDB" w:rsidRPr="004E6FD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10,20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42" w:type="dxa"/>
          </w:tcPr>
          <w:p w14:paraId="2FD20CD7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28435179" w14:textId="5EE093D0" w:rsidR="004E6FDB" w:rsidRPr="0032002D" w:rsidRDefault="0021029B" w:rsidP="0021029B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4E6FDB" w:rsidRPr="004E6FD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10,048</w:t>
            </w:r>
          </w:p>
        </w:tc>
        <w:tc>
          <w:tcPr>
            <w:tcW w:w="240" w:type="dxa"/>
            <w:vAlign w:val="bottom"/>
          </w:tcPr>
          <w:p w14:paraId="39995FBB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BFA5B6E" w14:textId="4379123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534,56</w:t>
            </w:r>
            <w:r w:rsidR="002D597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38" w:type="dxa"/>
            <w:vAlign w:val="bottom"/>
          </w:tcPr>
          <w:p w14:paraId="5E926446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11DBF0D" w14:textId="25EF76D8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806,541</w:t>
            </w:r>
          </w:p>
        </w:tc>
        <w:tc>
          <w:tcPr>
            <w:tcW w:w="236" w:type="dxa"/>
            <w:vAlign w:val="bottom"/>
          </w:tcPr>
          <w:p w14:paraId="5D372598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7AA2A30" w14:textId="3E586059" w:rsidR="004E6FDB" w:rsidRPr="0032002D" w:rsidRDefault="00DF4712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4E6FDB" w:rsidRPr="004E6FD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2,09</w:t>
            </w:r>
            <w:r w:rsidR="0019274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76" w:type="dxa"/>
            <w:vAlign w:val="bottom"/>
          </w:tcPr>
          <w:p w14:paraId="4621317A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0273FE73" w14:textId="14919A3F" w:rsidR="004E6FDB" w:rsidRPr="0032002D" w:rsidRDefault="004E6FDB" w:rsidP="004E6FDB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4,015</w:t>
            </w:r>
          </w:p>
        </w:tc>
        <w:tc>
          <w:tcPr>
            <w:tcW w:w="240" w:type="dxa"/>
            <w:vAlign w:val="bottom"/>
          </w:tcPr>
          <w:p w14:paraId="36F52F2F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71FFAC3" w14:textId="67F53CE6" w:rsidR="004E6FDB" w:rsidRPr="0032002D" w:rsidRDefault="008F6F97" w:rsidP="008F6F97">
            <w:pPr>
              <w:tabs>
                <w:tab w:val="clear" w:pos="454"/>
                <w:tab w:val="decimal" w:pos="436"/>
                <w:tab w:val="left" w:pos="574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4E6FDB" w:rsidRPr="004E6FD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536,65</w:t>
            </w:r>
            <w:r w:rsidR="004D2B4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</w:t>
            </w:r>
          </w:p>
        </w:tc>
        <w:tc>
          <w:tcPr>
            <w:tcW w:w="236" w:type="dxa"/>
            <w:vAlign w:val="bottom"/>
          </w:tcPr>
          <w:p w14:paraId="20E3EFC5" w14:textId="77777777" w:rsidR="004E6FDB" w:rsidRPr="0032002D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637225D1" w14:textId="60E247E8" w:rsidR="004E6FDB" w:rsidRPr="00B84B6E" w:rsidRDefault="004E6FDB" w:rsidP="004E6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4E6FD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810,556</w:t>
            </w:r>
          </w:p>
        </w:tc>
      </w:tr>
      <w:tr w:rsidR="00994357" w:rsidRPr="00023148" w14:paraId="13A08D57" w14:textId="77777777" w:rsidTr="00AF3EDD">
        <w:trPr>
          <w:gridAfter w:val="1"/>
          <w:wAfter w:w="18" w:type="dxa"/>
          <w:trHeight w:val="192"/>
          <w:jc w:val="center"/>
        </w:trPr>
        <w:tc>
          <w:tcPr>
            <w:tcW w:w="1977" w:type="dxa"/>
            <w:vAlign w:val="bottom"/>
          </w:tcPr>
          <w:p w14:paraId="7F176AE5" w14:textId="77777777" w:rsidR="00994357" w:rsidRPr="00023148" w:rsidRDefault="00994357" w:rsidP="0099435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bottom"/>
          </w:tcPr>
          <w:p w14:paraId="406CD591" w14:textId="77777777" w:rsidR="00994357" w:rsidRPr="0059608F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2A49F79D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14:paraId="72AD1700" w14:textId="77777777" w:rsidR="00994357" w:rsidRPr="00B84B6E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75585A73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14:paraId="5992ECEE" w14:textId="77777777" w:rsidR="00994357" w:rsidRPr="0059608F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49849BD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bottom"/>
          </w:tcPr>
          <w:p w14:paraId="1151CB5A" w14:textId="77777777" w:rsidR="00994357" w:rsidRPr="0059608F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9F3008F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A691EA7" w14:textId="77777777" w:rsidR="00994357" w:rsidRPr="0059608F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3DC9C90E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0132F681" w14:textId="77777777" w:rsidR="00994357" w:rsidRDefault="00994357" w:rsidP="00994357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B27733B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37C5309" w14:textId="77777777" w:rsidR="00994357" w:rsidRPr="0059608F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38A52E0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C9A525C" w14:textId="77777777" w:rsidR="00994357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7567E58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2C39D787" w14:textId="77777777" w:rsidR="00994357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420E1C8D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326A2424" w14:textId="77777777" w:rsidR="00994357" w:rsidRDefault="00994357" w:rsidP="00994357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CF94788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239E6B3" w14:textId="77777777" w:rsidR="00994357" w:rsidRDefault="00994357" w:rsidP="0099435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2544702" w14:textId="77777777" w:rsidR="00994357" w:rsidRPr="0032002D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6634D371" w14:textId="77777777" w:rsidR="00994357" w:rsidRPr="00B84B6E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</w:tr>
      <w:tr w:rsidR="00994357" w:rsidRPr="006177D2" w14:paraId="08CCAABF" w14:textId="77777777" w:rsidTr="005715A2">
        <w:trPr>
          <w:trHeight w:val="87"/>
          <w:tblHeader/>
          <w:jc w:val="center"/>
        </w:trPr>
        <w:tc>
          <w:tcPr>
            <w:tcW w:w="1977" w:type="dxa"/>
            <w:vAlign w:val="bottom"/>
          </w:tcPr>
          <w:p w14:paraId="115AFCAE" w14:textId="77777777" w:rsidR="00994357" w:rsidRPr="006177D2" w:rsidRDefault="00994357" w:rsidP="0099435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7" w:type="dxa"/>
            <w:gridSpan w:val="24"/>
          </w:tcPr>
          <w:p w14:paraId="6A9C49EB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งบการเงินรวม</w:t>
            </w:r>
          </w:p>
        </w:tc>
      </w:tr>
      <w:tr w:rsidR="00994357" w14:paraId="35B63237" w14:textId="77777777" w:rsidTr="005715A2">
        <w:trPr>
          <w:trHeight w:val="87"/>
          <w:tblHeader/>
          <w:jc w:val="center"/>
        </w:trPr>
        <w:tc>
          <w:tcPr>
            <w:tcW w:w="1977" w:type="dxa"/>
            <w:vAlign w:val="bottom"/>
          </w:tcPr>
          <w:p w14:paraId="2EBF03DB" w14:textId="77777777" w:rsidR="00994357" w:rsidRPr="006177D2" w:rsidRDefault="00994357" w:rsidP="0099435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7" w:type="dxa"/>
            <w:gridSpan w:val="24"/>
          </w:tcPr>
          <w:p w14:paraId="7103B150" w14:textId="77777777" w:rsidR="00994357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994357" w:rsidRPr="006177D2" w14:paraId="42A5BB2E" w14:textId="77777777" w:rsidTr="005715A2">
        <w:trPr>
          <w:gridAfter w:val="1"/>
          <w:wAfter w:w="18" w:type="dxa"/>
          <w:trHeight w:val="87"/>
          <w:tblHeader/>
          <w:jc w:val="center"/>
        </w:trPr>
        <w:tc>
          <w:tcPr>
            <w:tcW w:w="1977" w:type="dxa"/>
            <w:vAlign w:val="bottom"/>
          </w:tcPr>
          <w:p w14:paraId="29B12E0A" w14:textId="77777777" w:rsidR="00994357" w:rsidRPr="006177D2" w:rsidRDefault="00994357" w:rsidP="0099435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5" w:type="dxa"/>
            <w:gridSpan w:val="3"/>
          </w:tcPr>
          <w:p w14:paraId="0D40091B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14:paraId="6CAA119F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5372DF2C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78E86FB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08131D1F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40" w:type="dxa"/>
          </w:tcPr>
          <w:p w14:paraId="6050ED20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1BA5CDAD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42D032A6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0" w:type="dxa"/>
            <w:gridSpan w:val="3"/>
          </w:tcPr>
          <w:p w14:paraId="4833EB1D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40" w:type="dxa"/>
          </w:tcPr>
          <w:p w14:paraId="0ACF8517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563176C1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994357" w:rsidRPr="006177D2" w14:paraId="15A5AA82" w14:textId="77777777" w:rsidTr="005715A2">
        <w:trPr>
          <w:gridAfter w:val="1"/>
          <w:wAfter w:w="18" w:type="dxa"/>
          <w:trHeight w:val="87"/>
          <w:tblHeader/>
          <w:jc w:val="center"/>
        </w:trPr>
        <w:tc>
          <w:tcPr>
            <w:tcW w:w="1977" w:type="dxa"/>
            <w:vAlign w:val="bottom"/>
            <w:hideMark/>
          </w:tcPr>
          <w:p w14:paraId="6B0AB138" w14:textId="77777777" w:rsidR="00994357" w:rsidRPr="006177D2" w:rsidRDefault="00994357" w:rsidP="0099435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เก้า</w:t>
            </w: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เดือนสิ้นสุด</w:t>
            </w:r>
          </w:p>
          <w:p w14:paraId="143DA58F" w14:textId="77777777" w:rsidR="00994357" w:rsidRPr="006177D2" w:rsidRDefault="00994357" w:rsidP="0099435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กันยายน</w:t>
            </w:r>
          </w:p>
        </w:tc>
        <w:tc>
          <w:tcPr>
            <w:tcW w:w="807" w:type="dxa"/>
          </w:tcPr>
          <w:p w14:paraId="1C052E4D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DCE012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6" w:type="dxa"/>
          </w:tcPr>
          <w:p w14:paraId="330F5CC9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6F674B2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8BB29F3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14:paraId="6F45492F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50157E3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39804C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14:paraId="59FC4FB6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3F8AD7E7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C898A24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14:paraId="53855D05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3E4E6FC5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222A212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14:paraId="65B06DA5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3C6B3C5E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8F7AB6D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40" w:type="dxa"/>
          </w:tcPr>
          <w:p w14:paraId="5078672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61A85C2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28A329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8" w:type="dxa"/>
          </w:tcPr>
          <w:p w14:paraId="7AC41097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EBD581B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0E9E956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14:paraId="38A966CD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55D9A927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A3B1F7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14:paraId="69334AC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6FC8D516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6A3A58E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40" w:type="dxa"/>
          </w:tcPr>
          <w:p w14:paraId="4F12F61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578222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CC322C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14:paraId="351A5316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4DF23335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FA34547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994357" w:rsidRPr="006177D2" w14:paraId="0C422032" w14:textId="77777777" w:rsidTr="005715A2">
        <w:trPr>
          <w:trHeight w:val="87"/>
          <w:tblHeader/>
          <w:jc w:val="center"/>
        </w:trPr>
        <w:tc>
          <w:tcPr>
            <w:tcW w:w="1977" w:type="dxa"/>
            <w:vAlign w:val="bottom"/>
          </w:tcPr>
          <w:p w14:paraId="0F8AFE6B" w14:textId="77777777" w:rsidR="00994357" w:rsidRPr="006177D2" w:rsidRDefault="00994357" w:rsidP="0099435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627" w:type="dxa"/>
            <w:gridSpan w:val="24"/>
          </w:tcPr>
          <w:p w14:paraId="624F0365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994357" w:rsidRPr="006177D2" w14:paraId="27EFACB7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5FD9E438" w14:textId="77777777" w:rsidR="00994357" w:rsidRPr="006177D2" w:rsidRDefault="00994357" w:rsidP="0099435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ส่วนงานภูมิศาสตร์หลัก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</w:p>
        </w:tc>
        <w:tc>
          <w:tcPr>
            <w:tcW w:w="807" w:type="dxa"/>
          </w:tcPr>
          <w:p w14:paraId="4515322D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14:paraId="5932CF86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0D50261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56D21519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54804AA1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58BBE791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3BAF80C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56EC9A6D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4DED27A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1E172CA1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A17D2BC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7EFC639D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3867ED7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14:paraId="49BCBADF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859E2C3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B5D464E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245EF4A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69DC8E1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4D44305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4BFF82F3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44F7C1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18587A11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154F8D62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994357" w:rsidRPr="004E6416" w14:paraId="640A6029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30C1A03A" w14:textId="77777777" w:rsidR="00994357" w:rsidRPr="006177D2" w:rsidRDefault="00994357" w:rsidP="0099435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ไทย</w:t>
            </w:r>
          </w:p>
        </w:tc>
        <w:tc>
          <w:tcPr>
            <w:tcW w:w="807" w:type="dxa"/>
            <w:vAlign w:val="bottom"/>
          </w:tcPr>
          <w:p w14:paraId="0F2CB04F" w14:textId="7256D307" w:rsidR="00994357" w:rsidRPr="00B23250" w:rsidRDefault="00351AA6" w:rsidP="0076037C">
            <w:pPr>
              <w:pStyle w:val="BodyText"/>
              <w:tabs>
                <w:tab w:val="left" w:pos="61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267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033</w:t>
            </w:r>
          </w:p>
        </w:tc>
        <w:tc>
          <w:tcPr>
            <w:tcW w:w="246" w:type="dxa"/>
            <w:vAlign w:val="bottom"/>
          </w:tcPr>
          <w:p w14:paraId="40747501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4EB98AF1" w14:textId="33FBDBEB" w:rsidR="00994357" w:rsidRPr="00B23250" w:rsidRDefault="00351AA6" w:rsidP="005174B1">
            <w:pPr>
              <w:pStyle w:val="NoSpacing"/>
              <w:tabs>
                <w:tab w:val="clear" w:pos="680"/>
                <w:tab w:val="left" w:pos="61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218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878</w:t>
            </w:r>
          </w:p>
        </w:tc>
        <w:tc>
          <w:tcPr>
            <w:tcW w:w="267" w:type="dxa"/>
            <w:vAlign w:val="bottom"/>
          </w:tcPr>
          <w:p w14:paraId="3F1428C0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036C287E" w14:textId="407AA300" w:rsidR="00994357" w:rsidRPr="00B23250" w:rsidRDefault="00351AA6" w:rsidP="00077017">
            <w:pPr>
              <w:pStyle w:val="BodyText"/>
              <w:tabs>
                <w:tab w:val="left" w:pos="533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923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287</w:t>
            </w:r>
          </w:p>
        </w:tc>
        <w:tc>
          <w:tcPr>
            <w:tcW w:w="273" w:type="dxa"/>
            <w:vAlign w:val="bottom"/>
          </w:tcPr>
          <w:p w14:paraId="675A1BF9" w14:textId="77777777" w:rsidR="00994357" w:rsidRPr="00B23250" w:rsidRDefault="00994357" w:rsidP="00994357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06F01420" w14:textId="508787AB" w:rsidR="00994357" w:rsidRPr="00B23250" w:rsidRDefault="00351AA6" w:rsidP="001050B7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650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910</w:t>
            </w:r>
          </w:p>
        </w:tc>
        <w:tc>
          <w:tcPr>
            <w:tcW w:w="270" w:type="dxa"/>
            <w:vAlign w:val="bottom"/>
          </w:tcPr>
          <w:p w14:paraId="4340BBFC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5787A68" w14:textId="65E507A9" w:rsidR="00994357" w:rsidRPr="00B23250" w:rsidRDefault="001050B7" w:rsidP="001050B7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</w:t>
            </w:r>
            <w:r w:rsidR="00351AA6"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45</w:t>
            </w:r>
            <w:r w:rsidR="00351AA6"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351AA6"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628</w:t>
            </w:r>
          </w:p>
        </w:tc>
        <w:tc>
          <w:tcPr>
            <w:tcW w:w="242" w:type="dxa"/>
            <w:vAlign w:val="bottom"/>
          </w:tcPr>
          <w:p w14:paraId="19FCA2AD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0BF997D9" w14:textId="1838DE7C" w:rsidR="00994357" w:rsidRPr="00B23250" w:rsidRDefault="00351AA6" w:rsidP="001050B7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43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727</w:t>
            </w:r>
          </w:p>
        </w:tc>
        <w:tc>
          <w:tcPr>
            <w:tcW w:w="240" w:type="dxa"/>
            <w:vAlign w:val="bottom"/>
          </w:tcPr>
          <w:p w14:paraId="014320E0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0750D7F8" w14:textId="4D2C1330" w:rsidR="00994357" w:rsidRPr="00B23250" w:rsidRDefault="00351AA6" w:rsidP="001050B7">
            <w:pPr>
              <w:pStyle w:val="BodyText"/>
              <w:tabs>
                <w:tab w:val="clear" w:pos="454"/>
                <w:tab w:val="left" w:pos="62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2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235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948</w:t>
            </w:r>
          </w:p>
        </w:tc>
        <w:tc>
          <w:tcPr>
            <w:tcW w:w="238" w:type="dxa"/>
            <w:vAlign w:val="bottom"/>
          </w:tcPr>
          <w:p w14:paraId="4379E71D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36A41459" w14:textId="0E2CD045" w:rsidR="00994357" w:rsidRPr="00B23250" w:rsidRDefault="00351AA6" w:rsidP="00994357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913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515</w:t>
            </w:r>
          </w:p>
        </w:tc>
        <w:tc>
          <w:tcPr>
            <w:tcW w:w="236" w:type="dxa"/>
            <w:vAlign w:val="bottom"/>
          </w:tcPr>
          <w:p w14:paraId="4FAD5D2B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48DC155C" w14:textId="7116B416" w:rsidR="00994357" w:rsidRPr="00B23250" w:rsidRDefault="00351AA6" w:rsidP="000F5740">
            <w:pPr>
              <w:pStyle w:val="BodyText"/>
              <w:tabs>
                <w:tab w:val="clear" w:pos="454"/>
                <w:tab w:val="left" w:pos="46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104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085</w:t>
            </w:r>
          </w:p>
        </w:tc>
        <w:tc>
          <w:tcPr>
            <w:tcW w:w="276" w:type="dxa"/>
            <w:vAlign w:val="bottom"/>
          </w:tcPr>
          <w:p w14:paraId="3E2C42FD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4312B236" w14:textId="25552192" w:rsidR="00994357" w:rsidRPr="00B23250" w:rsidRDefault="00351AA6" w:rsidP="000F5740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109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418</w:t>
            </w:r>
          </w:p>
        </w:tc>
        <w:tc>
          <w:tcPr>
            <w:tcW w:w="240" w:type="dxa"/>
            <w:vAlign w:val="bottom"/>
          </w:tcPr>
          <w:p w14:paraId="3F4B9457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1869576" w14:textId="62FC72DA" w:rsidR="00994357" w:rsidRPr="00B23250" w:rsidRDefault="00351AA6" w:rsidP="00FC7860">
            <w:pPr>
              <w:pStyle w:val="BodyText"/>
              <w:tabs>
                <w:tab w:val="clear" w:pos="454"/>
                <w:tab w:val="clear" w:pos="680"/>
                <w:tab w:val="clear" w:pos="1644"/>
                <w:tab w:val="left" w:pos="633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2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340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033</w:t>
            </w:r>
          </w:p>
        </w:tc>
        <w:tc>
          <w:tcPr>
            <w:tcW w:w="236" w:type="dxa"/>
            <w:vAlign w:val="bottom"/>
          </w:tcPr>
          <w:p w14:paraId="3320B120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0837E9A0" w14:textId="2FBD551B" w:rsidR="00994357" w:rsidRPr="00B23250" w:rsidRDefault="00351AA6" w:rsidP="00994357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2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022</w:t>
            </w:r>
            <w:r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933</w:t>
            </w:r>
          </w:p>
        </w:tc>
      </w:tr>
      <w:tr w:rsidR="00994357" w:rsidRPr="004E6416" w14:paraId="38DE68B8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7D17F835" w14:textId="366556D0" w:rsidR="00994357" w:rsidRPr="006177D2" w:rsidRDefault="00EE72E3" w:rsidP="00994357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1B99F800" w14:textId="485546F9" w:rsidR="00994357" w:rsidRPr="00316DCB" w:rsidRDefault="001050B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B3CA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CCBDD75" w14:textId="77777777" w:rsidR="00994357" w:rsidRPr="00316DCB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33FBB9F4" w14:textId="0A908904" w:rsidR="00994357" w:rsidRPr="00316DCB" w:rsidRDefault="001050B7" w:rsidP="0099435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B3CA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5B19A792" w14:textId="77777777" w:rsidR="00994357" w:rsidRPr="00316DCB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23E7564" w14:textId="1F8EAD52" w:rsidR="00994357" w:rsidRPr="00316DCB" w:rsidRDefault="00DB3CA3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12A3FA4" w14:textId="77777777" w:rsidR="00994357" w:rsidRPr="00316DCB" w:rsidRDefault="00994357" w:rsidP="00994357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3CD846E7" w14:textId="3F9BE7E0" w:rsidR="00994357" w:rsidRPr="00316DCB" w:rsidRDefault="00DB3CA3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024F1F8" w14:textId="77777777" w:rsidR="00994357" w:rsidRPr="00316DCB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463A012" w14:textId="5B1B41FB" w:rsidR="00994357" w:rsidRPr="00316DCB" w:rsidRDefault="00DB3CA3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6D00985F" w14:textId="77777777" w:rsidR="00994357" w:rsidRPr="00316DCB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4AE25971" w14:textId="3FBF3092" w:rsidR="00994357" w:rsidRPr="00316DCB" w:rsidRDefault="00DB3CA3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688E114D" w14:textId="77777777" w:rsidR="00994357" w:rsidRPr="004E6416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D3A9B3A" w14:textId="24B72A95" w:rsidR="00994357" w:rsidRPr="007E0426" w:rsidRDefault="00DB3CA3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C61DB42" w14:textId="77777777" w:rsidR="00994357" w:rsidRPr="007E0426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11254EFE" w14:textId="21E94BEE" w:rsidR="00994357" w:rsidRPr="007E0426" w:rsidRDefault="00DB3CA3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F541BD8" w14:textId="77777777" w:rsidR="00994357" w:rsidRPr="004E6416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8BD28CD" w14:textId="787B649A" w:rsidR="00994357" w:rsidRPr="00B23250" w:rsidRDefault="00E56D71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 </w:t>
            </w:r>
            <w:r w:rsidR="00351AA6"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10</w:t>
            </w:r>
            <w:r w:rsidR="00351AA6"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351AA6"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504</w:t>
            </w:r>
          </w:p>
        </w:tc>
        <w:tc>
          <w:tcPr>
            <w:tcW w:w="276" w:type="dxa"/>
            <w:vAlign w:val="bottom"/>
          </w:tcPr>
          <w:p w14:paraId="4BD31990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C888206" w14:textId="1CCA8EEF" w:rsidR="00994357" w:rsidRPr="00B23250" w:rsidRDefault="00E56D71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 </w:t>
            </w:r>
            <w:r w:rsidR="00351AA6"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14</w:t>
            </w:r>
            <w:r w:rsidR="00351AA6"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351AA6"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134</w:t>
            </w:r>
          </w:p>
        </w:tc>
        <w:tc>
          <w:tcPr>
            <w:tcW w:w="240" w:type="dxa"/>
            <w:vAlign w:val="bottom"/>
          </w:tcPr>
          <w:p w14:paraId="1BF122C8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CD01D37" w14:textId="281CAF9B" w:rsidR="00994357" w:rsidRPr="00B23250" w:rsidRDefault="00E56D71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    </w:t>
            </w:r>
            <w:r w:rsidR="00351AA6"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10</w:t>
            </w:r>
            <w:r w:rsidR="00351AA6"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351AA6"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504</w:t>
            </w:r>
          </w:p>
        </w:tc>
        <w:tc>
          <w:tcPr>
            <w:tcW w:w="236" w:type="dxa"/>
            <w:vAlign w:val="bottom"/>
          </w:tcPr>
          <w:p w14:paraId="26FD7031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3C5DDE4" w14:textId="50380D3D" w:rsidR="00994357" w:rsidRPr="00B23250" w:rsidRDefault="00E56D71" w:rsidP="00994357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    </w:t>
            </w:r>
            <w:r w:rsidR="00351AA6"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14</w:t>
            </w:r>
            <w:r w:rsidR="00351AA6" w:rsidRPr="00351AA6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351AA6" w:rsidRPr="00351AA6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134</w:t>
            </w:r>
          </w:p>
        </w:tc>
      </w:tr>
      <w:tr w:rsidR="00994357" w:rsidRPr="004E6416" w14:paraId="06EF3203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47641C1B" w14:textId="77777777" w:rsidR="00994357" w:rsidRPr="00B23250" w:rsidRDefault="00994357" w:rsidP="00994357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B23250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69719AA" w14:textId="4C4BEF5D" w:rsidR="00994357" w:rsidRDefault="00351AA6" w:rsidP="0076037C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1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267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033</w:t>
            </w:r>
          </w:p>
        </w:tc>
        <w:tc>
          <w:tcPr>
            <w:tcW w:w="246" w:type="dxa"/>
            <w:vAlign w:val="bottom"/>
          </w:tcPr>
          <w:p w14:paraId="4DC07123" w14:textId="77777777" w:rsidR="00994357" w:rsidRPr="004E6416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6AC13882" w14:textId="60319D06" w:rsidR="00994357" w:rsidRPr="00B23250" w:rsidRDefault="00351AA6" w:rsidP="005174B1">
            <w:pPr>
              <w:pStyle w:val="NoSpacing"/>
              <w:tabs>
                <w:tab w:val="clear" w:pos="680"/>
                <w:tab w:val="left" w:pos="616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1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218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878</w:t>
            </w:r>
          </w:p>
        </w:tc>
        <w:tc>
          <w:tcPr>
            <w:tcW w:w="267" w:type="dxa"/>
            <w:vAlign w:val="bottom"/>
          </w:tcPr>
          <w:p w14:paraId="11A1C98B" w14:textId="77777777" w:rsidR="00994357" w:rsidRPr="004E6416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6BD85B5" w14:textId="6349024B" w:rsidR="00994357" w:rsidRDefault="00351AA6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923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287</w:t>
            </w:r>
          </w:p>
        </w:tc>
        <w:tc>
          <w:tcPr>
            <w:tcW w:w="273" w:type="dxa"/>
            <w:vAlign w:val="bottom"/>
          </w:tcPr>
          <w:p w14:paraId="2FBF2AAD" w14:textId="77777777" w:rsidR="00994357" w:rsidRPr="004E6416" w:rsidRDefault="00994357" w:rsidP="00994357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53D4F1FC" w14:textId="7F01022C" w:rsidR="00994357" w:rsidRDefault="00351AA6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650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910</w:t>
            </w:r>
          </w:p>
        </w:tc>
        <w:tc>
          <w:tcPr>
            <w:tcW w:w="270" w:type="dxa"/>
            <w:vAlign w:val="bottom"/>
          </w:tcPr>
          <w:p w14:paraId="2B5420CC" w14:textId="77777777" w:rsidR="00994357" w:rsidRPr="004E6416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57AFA30" w14:textId="2B389423" w:rsidR="00994357" w:rsidRDefault="00351AA6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45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628</w:t>
            </w:r>
          </w:p>
        </w:tc>
        <w:tc>
          <w:tcPr>
            <w:tcW w:w="242" w:type="dxa"/>
            <w:vAlign w:val="bottom"/>
          </w:tcPr>
          <w:p w14:paraId="69DCF999" w14:textId="77777777" w:rsidR="00994357" w:rsidRPr="004E6416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D604D94" w14:textId="180C8188" w:rsidR="00994357" w:rsidRPr="004E6416" w:rsidRDefault="00351AA6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43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727</w:t>
            </w:r>
          </w:p>
        </w:tc>
        <w:tc>
          <w:tcPr>
            <w:tcW w:w="240" w:type="dxa"/>
            <w:vAlign w:val="bottom"/>
          </w:tcPr>
          <w:p w14:paraId="528D0F4A" w14:textId="77777777" w:rsidR="00994357" w:rsidRPr="004E6416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89072A3" w14:textId="58D0DD85" w:rsidR="00994357" w:rsidRPr="004E6416" w:rsidRDefault="00351AA6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2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235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948</w:t>
            </w:r>
          </w:p>
        </w:tc>
        <w:tc>
          <w:tcPr>
            <w:tcW w:w="238" w:type="dxa"/>
            <w:vAlign w:val="bottom"/>
          </w:tcPr>
          <w:p w14:paraId="288A8825" w14:textId="77777777" w:rsidR="00994357" w:rsidRPr="004E6416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595BE5E" w14:textId="5403C9CA" w:rsidR="00994357" w:rsidRPr="004E6416" w:rsidRDefault="00351AA6" w:rsidP="00856451">
            <w:pPr>
              <w:pStyle w:val="BodyText"/>
              <w:tabs>
                <w:tab w:val="left" w:pos="62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1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913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515</w:t>
            </w:r>
          </w:p>
        </w:tc>
        <w:tc>
          <w:tcPr>
            <w:tcW w:w="236" w:type="dxa"/>
            <w:vAlign w:val="bottom"/>
          </w:tcPr>
          <w:p w14:paraId="3CB50E91" w14:textId="77777777" w:rsidR="00994357" w:rsidRPr="004E6416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8FC922B" w14:textId="5179FA7A" w:rsidR="00994357" w:rsidRPr="00B23250" w:rsidRDefault="00351AA6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114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589</w:t>
            </w:r>
          </w:p>
        </w:tc>
        <w:tc>
          <w:tcPr>
            <w:tcW w:w="276" w:type="dxa"/>
            <w:vAlign w:val="bottom"/>
          </w:tcPr>
          <w:p w14:paraId="5C8025A8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3B31740D" w14:textId="6BF0107C" w:rsidR="00994357" w:rsidRPr="00B23250" w:rsidRDefault="00351AA6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123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552</w:t>
            </w:r>
          </w:p>
        </w:tc>
        <w:tc>
          <w:tcPr>
            <w:tcW w:w="240" w:type="dxa"/>
            <w:vAlign w:val="bottom"/>
          </w:tcPr>
          <w:p w14:paraId="733DDE47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785358B" w14:textId="7B3736B3" w:rsidR="00994357" w:rsidRPr="00B23250" w:rsidRDefault="00351AA6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2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350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537</w:t>
            </w:r>
          </w:p>
        </w:tc>
        <w:tc>
          <w:tcPr>
            <w:tcW w:w="236" w:type="dxa"/>
            <w:vAlign w:val="bottom"/>
          </w:tcPr>
          <w:p w14:paraId="3C63D0C4" w14:textId="77777777" w:rsidR="00994357" w:rsidRPr="00B23250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C4CBCAD" w14:textId="50E293A0" w:rsidR="00994357" w:rsidRPr="00B23250" w:rsidRDefault="00351AA6" w:rsidP="00994357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2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037</w:t>
            </w:r>
            <w:r w:rsidRPr="00351AA6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351AA6"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  <w:t>067</w:t>
            </w:r>
          </w:p>
        </w:tc>
      </w:tr>
      <w:tr w:rsidR="00994357" w:rsidRPr="00050004" w14:paraId="163DA8FA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14:paraId="215E458E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389F0F5C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6" w:type="dxa"/>
          </w:tcPr>
          <w:p w14:paraId="491D0DCB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7AA7089F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7502C0D5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05AC9C00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49E95FC6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190C1C7A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0AD3D3B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112A9CC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408B4C8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2D0C0814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19EB7ED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102DA54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657E6E6D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E5F485B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8679A8E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69A12F12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6797BE8C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</w:tcPr>
          <w:p w14:paraId="4375E81C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D565F8D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59C74D9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E3B6D65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38E076E3" w14:textId="77777777" w:rsidR="00994357" w:rsidRPr="00050004" w:rsidRDefault="00994357" w:rsidP="00994357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994357" w:rsidRPr="00023148" w14:paraId="0B29D4B7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2784" w:type="dxa"/>
            <w:gridSpan w:val="2"/>
            <w:vAlign w:val="bottom"/>
          </w:tcPr>
          <w:p w14:paraId="56882F5F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246" w:type="dxa"/>
          </w:tcPr>
          <w:p w14:paraId="418E4453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</w:tcPr>
          <w:p w14:paraId="09E004D0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14:paraId="72255F2D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</w:tcPr>
          <w:p w14:paraId="1EC1235B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14:paraId="72762403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</w:tcPr>
          <w:p w14:paraId="39506BA5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5D3E69CA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</w:tcPr>
          <w:p w14:paraId="3E6D43D9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00D0B108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</w:tcPr>
          <w:p w14:paraId="6124212C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0" w:type="dxa"/>
          </w:tcPr>
          <w:p w14:paraId="421987B3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6877C6DA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8" w:type="dxa"/>
          </w:tcPr>
          <w:p w14:paraId="56147774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6A378A4F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6FC1EB7D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</w:tcPr>
          <w:p w14:paraId="7D73FEBC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14:paraId="66007AE4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00" w:type="dxa"/>
          </w:tcPr>
          <w:p w14:paraId="3B775BC3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40" w:type="dxa"/>
          </w:tcPr>
          <w:p w14:paraId="6D0826FF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6CCCF8B3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0E6DD2CE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  <w:tc>
          <w:tcPr>
            <w:tcW w:w="852" w:type="dxa"/>
          </w:tcPr>
          <w:p w14:paraId="263CF258" w14:textId="77777777" w:rsidR="00994357" w:rsidRPr="00023148" w:rsidRDefault="00994357" w:rsidP="00994357">
            <w:pPr>
              <w:pStyle w:val="NoSpacing"/>
              <w:rPr>
                <w:sz w:val="16"/>
                <w:szCs w:val="16"/>
                <w:lang w:eastAsia="en-GB"/>
              </w:rPr>
            </w:pPr>
          </w:p>
        </w:tc>
      </w:tr>
      <w:tr w:rsidR="005B5364" w:rsidRPr="00023148" w14:paraId="1F81D27D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5ED2338A" w14:textId="77777777" w:rsidR="005B5364" w:rsidRPr="00F567FB" w:rsidRDefault="005B5364" w:rsidP="005B5364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ก๊าซธรรมชาติอัดสำหรั</w:t>
            </w: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อุตสาหกรรม</w:t>
            </w:r>
            <w:r w:rsidRPr="00F567FB"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</w:t>
            </w:r>
            <w:proofErr w:type="spellStart"/>
            <w:r w:rsidRPr="00F567FB">
              <w:rPr>
                <w:rFonts w:asciiTheme="majorBidi" w:hAnsiTheme="majorBidi"/>
                <w:sz w:val="21"/>
                <w:szCs w:val="21"/>
                <w:lang w:eastAsia="en-GB"/>
              </w:rPr>
              <w:t>iCNG</w:t>
            </w:r>
            <w:proofErr w:type="spellEnd"/>
            <w:r w:rsidRPr="00F567FB">
              <w:rPr>
                <w:rFonts w:asciiTheme="majorBidi" w:hAnsi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807" w:type="dxa"/>
          </w:tcPr>
          <w:p w14:paraId="08ED11FA" w14:textId="77777777" w:rsidR="005B5364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</w:p>
          <w:p w14:paraId="411024C7" w14:textId="09311C04" w:rsidR="005B5364" w:rsidRPr="009D2D28" w:rsidRDefault="0076037C" w:rsidP="0076037C">
            <w:pPr>
              <w:pStyle w:val="BodyText"/>
              <w:tabs>
                <w:tab w:val="clear" w:pos="680"/>
                <w:tab w:val="left" w:pos="61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375,820</w:t>
            </w:r>
          </w:p>
        </w:tc>
        <w:tc>
          <w:tcPr>
            <w:tcW w:w="246" w:type="dxa"/>
            <w:vAlign w:val="bottom"/>
          </w:tcPr>
          <w:p w14:paraId="235FB27F" w14:textId="77777777" w:rsidR="005B5364" w:rsidRPr="009D2D28" w:rsidRDefault="005B5364" w:rsidP="005B536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27EBD160" w14:textId="77777777" w:rsidR="005B5364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</w:p>
          <w:p w14:paraId="294F8190" w14:textId="3BA1C566" w:rsidR="005B5364" w:rsidRPr="009D2D28" w:rsidRDefault="005174B1" w:rsidP="005174B1">
            <w:pPr>
              <w:pStyle w:val="BodyText"/>
              <w:tabs>
                <w:tab w:val="clear" w:pos="680"/>
                <w:tab w:val="left" w:pos="616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354,535</w:t>
            </w:r>
          </w:p>
        </w:tc>
        <w:tc>
          <w:tcPr>
            <w:tcW w:w="267" w:type="dxa"/>
            <w:vAlign w:val="bottom"/>
          </w:tcPr>
          <w:p w14:paraId="6A2A3977" w14:textId="77777777" w:rsidR="005B5364" w:rsidRPr="009D2D28" w:rsidRDefault="005B5364" w:rsidP="005B536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70EB875C" w14:textId="105F6008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16B4BB4D" w14:textId="77777777" w:rsidR="005B5364" w:rsidRPr="009D2D28" w:rsidRDefault="005B5364" w:rsidP="005B536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2E823B96" w14:textId="61F24E0F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534AF53" w14:textId="77777777" w:rsidR="005B5364" w:rsidRPr="009D2D28" w:rsidRDefault="005B5364" w:rsidP="005B5364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136E814" w14:textId="79B52D83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12723ACF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4346CE1F" w14:textId="42488B26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0E5E5A93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611C8AA" w14:textId="77777777" w:rsidR="005B5364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4C56EAD" w14:textId="33F75654" w:rsidR="005B5364" w:rsidRPr="00B23250" w:rsidRDefault="001050B7" w:rsidP="001050B7">
            <w:pPr>
              <w:pStyle w:val="BodyText"/>
              <w:tabs>
                <w:tab w:val="clear" w:pos="680"/>
                <w:tab w:val="left" w:pos="62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375,820</w:t>
            </w:r>
          </w:p>
        </w:tc>
        <w:tc>
          <w:tcPr>
            <w:tcW w:w="238" w:type="dxa"/>
            <w:vAlign w:val="bottom"/>
          </w:tcPr>
          <w:p w14:paraId="3533C24F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1DB1277" w14:textId="77777777" w:rsidR="005B5364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</w:p>
          <w:p w14:paraId="1DB213EA" w14:textId="623B71C5" w:rsidR="005B5364" w:rsidRPr="00B23250" w:rsidRDefault="00856451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354,535</w:t>
            </w:r>
          </w:p>
        </w:tc>
        <w:tc>
          <w:tcPr>
            <w:tcW w:w="236" w:type="dxa"/>
            <w:vAlign w:val="bottom"/>
          </w:tcPr>
          <w:p w14:paraId="53B2A8DC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804EA40" w14:textId="5668E0F4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3F9B430F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14:paraId="42687DED" w14:textId="406673FB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3DB3C105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2DBF4D1" w14:textId="77777777" w:rsidR="005B5364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400A114" w14:textId="7FB8043F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0F574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C786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375,820</w:t>
            </w:r>
          </w:p>
        </w:tc>
        <w:tc>
          <w:tcPr>
            <w:tcW w:w="236" w:type="dxa"/>
            <w:vAlign w:val="bottom"/>
          </w:tcPr>
          <w:p w14:paraId="173041F4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329D0FD9" w14:textId="77777777" w:rsidR="005B5364" w:rsidRDefault="005B5364" w:rsidP="005B5364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15EDE45" w14:textId="3986FF9C" w:rsidR="005B5364" w:rsidRPr="00B23250" w:rsidRDefault="005B5364" w:rsidP="00395790">
            <w:pPr>
              <w:pStyle w:val="BodyText"/>
              <w:tabs>
                <w:tab w:val="clear" w:pos="680"/>
                <w:tab w:val="left" w:pos="633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9579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354,535</w:t>
            </w:r>
          </w:p>
        </w:tc>
      </w:tr>
      <w:tr w:rsidR="005B5364" w:rsidRPr="00023148" w14:paraId="1CC39CD2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5274BB95" w14:textId="77777777" w:rsidR="005B5364" w:rsidRPr="00023148" w:rsidRDefault="005B5364" w:rsidP="005B5364">
            <w:pPr>
              <w:pStyle w:val="NoSpacing"/>
              <w:rPr>
                <w:sz w:val="16"/>
                <w:szCs w:val="16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7" w:type="dxa"/>
          </w:tcPr>
          <w:p w14:paraId="634D297B" w14:textId="4320EFCF" w:rsidR="005B5364" w:rsidRPr="009D2D28" w:rsidRDefault="0076037C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272,411</w:t>
            </w:r>
          </w:p>
        </w:tc>
        <w:tc>
          <w:tcPr>
            <w:tcW w:w="246" w:type="dxa"/>
          </w:tcPr>
          <w:p w14:paraId="223D322C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20BA7756" w14:textId="481EB9E3" w:rsidR="005B5364" w:rsidRPr="009D2D28" w:rsidRDefault="005174B1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268,318</w:t>
            </w:r>
          </w:p>
        </w:tc>
        <w:tc>
          <w:tcPr>
            <w:tcW w:w="267" w:type="dxa"/>
          </w:tcPr>
          <w:p w14:paraId="2C80DE4F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66DD3BC9" w14:textId="6589DE33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504B8BF9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7D45B641" w14:textId="2D60D60D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766DE3E8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70CD24B4" w14:textId="320BF36E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0905FD1D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45CBEE6B" w14:textId="0270F29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3B865125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AE3BCDA" w14:textId="44473AC7" w:rsidR="005B5364" w:rsidRPr="00B23250" w:rsidRDefault="001050B7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272,411</w:t>
            </w:r>
          </w:p>
        </w:tc>
        <w:tc>
          <w:tcPr>
            <w:tcW w:w="238" w:type="dxa"/>
          </w:tcPr>
          <w:p w14:paraId="7DD0CAD0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E0182AD" w14:textId="704BDB62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85645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268,318</w:t>
            </w:r>
          </w:p>
        </w:tc>
        <w:tc>
          <w:tcPr>
            <w:tcW w:w="236" w:type="dxa"/>
          </w:tcPr>
          <w:p w14:paraId="2AFEFD17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134037D2" w14:textId="108ACEFB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21AA2C50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1872B54F" w14:textId="357C2F1D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03A24CAD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4644C70" w14:textId="5187EFBA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0F574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C786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272,411</w:t>
            </w:r>
          </w:p>
        </w:tc>
        <w:tc>
          <w:tcPr>
            <w:tcW w:w="236" w:type="dxa"/>
          </w:tcPr>
          <w:p w14:paraId="16D51206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07211F8A" w14:textId="507527DC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9579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268,318</w:t>
            </w:r>
          </w:p>
        </w:tc>
      </w:tr>
      <w:tr w:rsidR="005B5364" w:rsidRPr="00023148" w14:paraId="27D38093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1763D3CC" w14:textId="77777777" w:rsidR="005B5364" w:rsidRPr="00C14C7D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บริการ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อัด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</w:t>
            </w: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(PMS)</w:t>
            </w:r>
          </w:p>
        </w:tc>
        <w:tc>
          <w:tcPr>
            <w:tcW w:w="807" w:type="dxa"/>
          </w:tcPr>
          <w:p w14:paraId="6BC0F2BA" w14:textId="53447CDB" w:rsidR="005B5364" w:rsidRPr="009D2D28" w:rsidRDefault="0076037C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185,170</w:t>
            </w:r>
          </w:p>
        </w:tc>
        <w:tc>
          <w:tcPr>
            <w:tcW w:w="246" w:type="dxa"/>
          </w:tcPr>
          <w:p w14:paraId="642CBD8F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2370F7AF" w14:textId="479BF3ED" w:rsidR="005B5364" w:rsidRPr="009D2D28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5174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228,052</w:t>
            </w:r>
          </w:p>
        </w:tc>
        <w:tc>
          <w:tcPr>
            <w:tcW w:w="267" w:type="dxa"/>
          </w:tcPr>
          <w:p w14:paraId="3FDABB28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454ACB6B" w14:textId="250C0648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616A9233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50778F8F" w14:textId="69DF12D8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15CB4368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31E5BA2F" w14:textId="364F0348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552468E7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70D938DC" w14:textId="0E18B314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5867530C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EE9C868" w14:textId="49401459" w:rsidR="005B5364" w:rsidRPr="00B23250" w:rsidRDefault="001050B7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185,170</w:t>
            </w:r>
          </w:p>
        </w:tc>
        <w:tc>
          <w:tcPr>
            <w:tcW w:w="238" w:type="dxa"/>
          </w:tcPr>
          <w:p w14:paraId="39B9F77A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E57D7EA" w14:textId="4D188D6A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85645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228,052</w:t>
            </w:r>
          </w:p>
        </w:tc>
        <w:tc>
          <w:tcPr>
            <w:tcW w:w="236" w:type="dxa"/>
          </w:tcPr>
          <w:p w14:paraId="7B03089E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3E6E82B8" w14:textId="38331A99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3099A749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11B35837" w14:textId="78283796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284BEE67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405B6A5" w14:textId="6704A2BC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0F574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FC786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185,170</w:t>
            </w:r>
          </w:p>
        </w:tc>
        <w:tc>
          <w:tcPr>
            <w:tcW w:w="236" w:type="dxa"/>
          </w:tcPr>
          <w:p w14:paraId="6A3C8785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2F27E045" w14:textId="5D75C0B8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9579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228,052</w:t>
            </w:r>
          </w:p>
        </w:tc>
      </w:tr>
      <w:tr w:rsidR="005B5364" w:rsidRPr="00023148" w14:paraId="0217E63A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2E6BCA9E" w14:textId="76BAE66C" w:rsidR="005B5364" w:rsidRPr="00B8098C" w:rsidRDefault="005B5364" w:rsidP="005B5364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รับเหมาก่อสร้าง</w:t>
            </w:r>
          </w:p>
        </w:tc>
        <w:tc>
          <w:tcPr>
            <w:tcW w:w="807" w:type="dxa"/>
          </w:tcPr>
          <w:p w14:paraId="7848EDA8" w14:textId="0EC33E12" w:rsidR="005B5364" w:rsidRPr="009D2D28" w:rsidRDefault="0076037C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A7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61,213</w:t>
            </w:r>
          </w:p>
        </w:tc>
        <w:tc>
          <w:tcPr>
            <w:tcW w:w="246" w:type="dxa"/>
          </w:tcPr>
          <w:p w14:paraId="20D23334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3B031E65" w14:textId="55299D2C" w:rsidR="005B5364" w:rsidRPr="009D2D28" w:rsidRDefault="005174B1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40,988</w:t>
            </w:r>
          </w:p>
        </w:tc>
        <w:tc>
          <w:tcPr>
            <w:tcW w:w="267" w:type="dxa"/>
          </w:tcPr>
          <w:p w14:paraId="01B1CDA1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1D2A512A" w14:textId="63111561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7B786A29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558D96B0" w14:textId="751BDF1E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33DAB814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68D49E72" w14:textId="283C1CD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3FCF6AAF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133C8B4D" w14:textId="1E7B63B5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14B8C6A4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FA947DD" w14:textId="15E96568" w:rsidR="005B5364" w:rsidRPr="00B23250" w:rsidRDefault="001050B7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A7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61,213</w:t>
            </w:r>
          </w:p>
        </w:tc>
        <w:tc>
          <w:tcPr>
            <w:tcW w:w="238" w:type="dxa"/>
          </w:tcPr>
          <w:p w14:paraId="6C36AB4B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8565D6D" w14:textId="0591B701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85645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40,988</w:t>
            </w:r>
          </w:p>
        </w:tc>
        <w:tc>
          <w:tcPr>
            <w:tcW w:w="236" w:type="dxa"/>
          </w:tcPr>
          <w:p w14:paraId="744AD7C4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76446ABE" w14:textId="1B9027E4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39BFF4A2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1418BD33" w14:textId="39E95D58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141F18E9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80B4BC9" w14:textId="293B6D19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0F574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FC786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0F574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A7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61,213</w:t>
            </w:r>
          </w:p>
        </w:tc>
        <w:tc>
          <w:tcPr>
            <w:tcW w:w="236" w:type="dxa"/>
          </w:tcPr>
          <w:p w14:paraId="346706C8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6F7BF94D" w14:textId="2E404686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9579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40,988</w:t>
            </w:r>
          </w:p>
        </w:tc>
      </w:tr>
      <w:tr w:rsidR="005B5364" w:rsidRPr="00023148" w14:paraId="1C91334F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77F84225" w14:textId="77777777" w:rsidR="005B5364" w:rsidRPr="00B8098C" w:rsidRDefault="005B5364" w:rsidP="005B5364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น้ำมัน</w:t>
            </w:r>
          </w:p>
        </w:tc>
        <w:tc>
          <w:tcPr>
            <w:tcW w:w="807" w:type="dxa"/>
          </w:tcPr>
          <w:p w14:paraId="0A0E6EDE" w14:textId="50FFC339" w:rsidR="005B5364" w:rsidRPr="009D2D28" w:rsidRDefault="0076037C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115,346</w:t>
            </w:r>
          </w:p>
        </w:tc>
        <w:tc>
          <w:tcPr>
            <w:tcW w:w="246" w:type="dxa"/>
          </w:tcPr>
          <w:p w14:paraId="66C00400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6F666D88" w14:textId="2042DEBC" w:rsidR="005B5364" w:rsidRPr="009D2D28" w:rsidRDefault="005174B1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40,674</w:t>
            </w:r>
          </w:p>
        </w:tc>
        <w:tc>
          <w:tcPr>
            <w:tcW w:w="267" w:type="dxa"/>
          </w:tcPr>
          <w:p w14:paraId="4784EC13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51615D82" w14:textId="183CDB4C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1F4D1E71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6C95A333" w14:textId="7188A8A7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43A2C6AD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56ACAB18" w14:textId="050E7472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392CA62A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00EF6910" w14:textId="47AB9606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7B9E2915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D9AF327" w14:textId="666DCFA9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1050B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115,346</w:t>
            </w:r>
          </w:p>
        </w:tc>
        <w:tc>
          <w:tcPr>
            <w:tcW w:w="238" w:type="dxa"/>
          </w:tcPr>
          <w:p w14:paraId="3C6F1388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C4D25B2" w14:textId="3A3BD8CF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85645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40,674</w:t>
            </w:r>
          </w:p>
        </w:tc>
        <w:tc>
          <w:tcPr>
            <w:tcW w:w="236" w:type="dxa"/>
          </w:tcPr>
          <w:p w14:paraId="06ABD69D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0954FA50" w14:textId="0457142C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1C138829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345B501B" w14:textId="48AEC984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2E1CF307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7A41781" w14:textId="415E93BC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0F574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FC786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115,346</w:t>
            </w:r>
          </w:p>
        </w:tc>
        <w:tc>
          <w:tcPr>
            <w:tcW w:w="236" w:type="dxa"/>
          </w:tcPr>
          <w:p w14:paraId="5D268009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290AC0BF" w14:textId="6C9DB083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9579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40,674</w:t>
            </w:r>
          </w:p>
        </w:tc>
      </w:tr>
      <w:tr w:rsidR="005B5364" w:rsidRPr="00023148" w14:paraId="3EFFC25E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096A21F6" w14:textId="77777777" w:rsidR="005B5364" w:rsidRDefault="005B5364" w:rsidP="005B5364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ขนส่ง</w:t>
            </w:r>
          </w:p>
        </w:tc>
        <w:tc>
          <w:tcPr>
            <w:tcW w:w="807" w:type="dxa"/>
          </w:tcPr>
          <w:p w14:paraId="47A5A00D" w14:textId="093E07BF" w:rsidR="005B5364" w:rsidRPr="005B5364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76037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105,085</w:t>
            </w:r>
          </w:p>
        </w:tc>
        <w:tc>
          <w:tcPr>
            <w:tcW w:w="246" w:type="dxa"/>
          </w:tcPr>
          <w:p w14:paraId="37F9E9B7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0987E6E7" w14:textId="1171B5F8" w:rsidR="005B5364" w:rsidRPr="005B5364" w:rsidRDefault="005174B1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118,458</w:t>
            </w:r>
          </w:p>
        </w:tc>
        <w:tc>
          <w:tcPr>
            <w:tcW w:w="267" w:type="dxa"/>
          </w:tcPr>
          <w:p w14:paraId="3DB1E217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6C3B72B5" w14:textId="62FBD148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3FAC683D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5427C7F2" w14:textId="7DAC2D61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152E7C50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3363C408" w14:textId="117F8F10" w:rsidR="005B5364" w:rsidRPr="005D48A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15643EE0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41CCD44B" w14:textId="59C637AC" w:rsidR="005B5364" w:rsidRPr="00E51EBD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69F90E92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2B0E244" w14:textId="13841A43" w:rsidR="005B5364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1050B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105,085</w:t>
            </w:r>
          </w:p>
        </w:tc>
        <w:tc>
          <w:tcPr>
            <w:tcW w:w="238" w:type="dxa"/>
          </w:tcPr>
          <w:p w14:paraId="26E4FB69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98DA12B" w14:textId="10A89EC1" w:rsidR="005B5364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85645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118,458</w:t>
            </w:r>
          </w:p>
        </w:tc>
        <w:tc>
          <w:tcPr>
            <w:tcW w:w="236" w:type="dxa"/>
          </w:tcPr>
          <w:p w14:paraId="096CC70A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2D1C8AFF" w14:textId="1BAD9442" w:rsidR="005B5364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3B0D339A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0481620E" w14:textId="7475B0E8" w:rsidR="005B5364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729B7505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0E53B06" w14:textId="64565E13" w:rsidR="005B5364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0F574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FC786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105,085</w:t>
            </w:r>
          </w:p>
        </w:tc>
        <w:tc>
          <w:tcPr>
            <w:tcW w:w="236" w:type="dxa"/>
          </w:tcPr>
          <w:p w14:paraId="051638EA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4092136B" w14:textId="7ACB8720" w:rsidR="005B5364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9579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118,458</w:t>
            </w:r>
          </w:p>
        </w:tc>
      </w:tr>
      <w:tr w:rsidR="005B5364" w:rsidRPr="00023148" w14:paraId="6191A878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74D06976" w14:textId="77777777" w:rsidR="005B5364" w:rsidRPr="00C14C7D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7" w:type="dxa"/>
          </w:tcPr>
          <w:p w14:paraId="7A6AC17C" w14:textId="22C53699" w:rsidR="005B5364" w:rsidRPr="009D2D28" w:rsidRDefault="0076037C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A7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89,193</w:t>
            </w:r>
          </w:p>
        </w:tc>
        <w:tc>
          <w:tcPr>
            <w:tcW w:w="246" w:type="dxa"/>
          </w:tcPr>
          <w:p w14:paraId="6C8DA85B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1180A412" w14:textId="13C7EF46" w:rsidR="005B5364" w:rsidRPr="009D2D28" w:rsidRDefault="005174B1" w:rsidP="005174B1">
            <w:pPr>
              <w:pStyle w:val="BodyText"/>
              <w:tabs>
                <w:tab w:val="clear" w:pos="680"/>
                <w:tab w:val="left" w:pos="616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89,389</w:t>
            </w:r>
          </w:p>
        </w:tc>
        <w:tc>
          <w:tcPr>
            <w:tcW w:w="267" w:type="dxa"/>
          </w:tcPr>
          <w:p w14:paraId="0F230781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4DE3A5D9" w14:textId="05725324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315E4256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0823A22E" w14:textId="6478966B" w:rsidR="005B5364" w:rsidRPr="004F7D05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5A117662" w14:textId="77777777" w:rsidR="005B5364" w:rsidRPr="009D2D28" w:rsidRDefault="005B5364" w:rsidP="005B536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6AF765DD" w14:textId="48DBDADB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300BCE71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4FFB81F8" w14:textId="13596B95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7EB5D46B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0A2F819" w14:textId="55490F15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1050B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3A7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89,193</w:t>
            </w:r>
          </w:p>
        </w:tc>
        <w:tc>
          <w:tcPr>
            <w:tcW w:w="238" w:type="dxa"/>
          </w:tcPr>
          <w:p w14:paraId="271487DD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9ACE647" w14:textId="3937D750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85645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89,389</w:t>
            </w:r>
          </w:p>
        </w:tc>
        <w:tc>
          <w:tcPr>
            <w:tcW w:w="236" w:type="dxa"/>
          </w:tcPr>
          <w:p w14:paraId="590B0616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16F56119" w14:textId="6D1D6B42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5E9AAD29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6EF1D6C2" w14:textId="621099F5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4EC8BAA6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5AD5AFC" w14:textId="3B3E7E49" w:rsidR="005B5364" w:rsidRPr="00B23250" w:rsidRDefault="000F5740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="005B5364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A7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89,193</w:t>
            </w:r>
          </w:p>
        </w:tc>
        <w:tc>
          <w:tcPr>
            <w:tcW w:w="236" w:type="dxa"/>
          </w:tcPr>
          <w:p w14:paraId="66881F81" w14:textId="77777777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0F2D8D47" w14:textId="1450CDA0" w:rsidR="005B5364" w:rsidRPr="00B23250" w:rsidRDefault="005B5364" w:rsidP="005B536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9579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89,389</w:t>
            </w:r>
          </w:p>
        </w:tc>
      </w:tr>
      <w:tr w:rsidR="00423B8E" w:rsidRPr="00023148" w14:paraId="284F5104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65D75332" w14:textId="77777777" w:rsidR="00423B8E" w:rsidRPr="00C14C7D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 xml:space="preserve">รถเมล์ </w:t>
            </w: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NGV</w:t>
            </w:r>
          </w:p>
        </w:tc>
        <w:tc>
          <w:tcPr>
            <w:tcW w:w="807" w:type="dxa"/>
          </w:tcPr>
          <w:p w14:paraId="109FA0A6" w14:textId="78D2A549" w:rsidR="00423B8E" w:rsidRPr="009D2D28" w:rsidRDefault="001050B7" w:rsidP="00423B8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6" w:type="dxa"/>
          </w:tcPr>
          <w:p w14:paraId="56E2C0F7" w14:textId="77777777" w:rsidR="00423B8E" w:rsidRPr="009D2D28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5411BA91" w14:textId="20554CA3" w:rsidR="00423B8E" w:rsidRPr="009D2D28" w:rsidRDefault="001050B7" w:rsidP="00423B8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14:paraId="472F29A9" w14:textId="77777777" w:rsidR="00423B8E" w:rsidRPr="009D2D28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775E2231" w14:textId="725E0EFE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341,613</w:t>
            </w:r>
          </w:p>
        </w:tc>
        <w:tc>
          <w:tcPr>
            <w:tcW w:w="273" w:type="dxa"/>
          </w:tcPr>
          <w:p w14:paraId="71529DEB" w14:textId="77777777" w:rsidR="00423B8E" w:rsidRPr="009D2D28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098144C6" w14:textId="3B34EC80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180,747</w:t>
            </w:r>
          </w:p>
        </w:tc>
        <w:tc>
          <w:tcPr>
            <w:tcW w:w="270" w:type="dxa"/>
          </w:tcPr>
          <w:p w14:paraId="3F3811E8" w14:textId="77777777" w:rsidR="00423B8E" w:rsidRPr="009D2D28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513D10A" w14:textId="6C40C840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44474BB8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E309893" w14:textId="3466569E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295A2B3A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339123C" w14:textId="34CF1D76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1050B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38" w:type="dxa"/>
          </w:tcPr>
          <w:p w14:paraId="3F7D4A2F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493C45E" w14:textId="2238F60E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85645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180,747</w:t>
            </w:r>
          </w:p>
        </w:tc>
        <w:tc>
          <w:tcPr>
            <w:tcW w:w="236" w:type="dxa"/>
          </w:tcPr>
          <w:p w14:paraId="73E12C14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2064E49E" w14:textId="1CA8C78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59A343DC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676F2D2E" w14:textId="31EF3894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2F252AE2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FEAEC87" w14:textId="4A969993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0F574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36" w:type="dxa"/>
          </w:tcPr>
          <w:p w14:paraId="3280DB60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146CADAC" w14:textId="35CCE48F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9579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180,747</w:t>
            </w:r>
          </w:p>
        </w:tc>
      </w:tr>
      <w:tr w:rsidR="00423B8E" w:rsidRPr="00023148" w14:paraId="605513DB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05E3BC68" w14:textId="77777777" w:rsidR="00423B8E" w:rsidRPr="00C14C7D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รถยนต์</w:t>
            </w:r>
          </w:p>
        </w:tc>
        <w:tc>
          <w:tcPr>
            <w:tcW w:w="807" w:type="dxa"/>
          </w:tcPr>
          <w:p w14:paraId="0CBF8CDE" w14:textId="441BD343" w:rsidR="00423B8E" w:rsidRPr="009D2D28" w:rsidRDefault="001050B7" w:rsidP="00423B8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6" w:type="dxa"/>
          </w:tcPr>
          <w:p w14:paraId="2B8BE522" w14:textId="77777777" w:rsidR="00423B8E" w:rsidRPr="009D2D28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30E223F1" w14:textId="0369BD85" w:rsidR="00423B8E" w:rsidRPr="009D2D28" w:rsidRDefault="001050B7" w:rsidP="00423B8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14:paraId="6E899F2D" w14:textId="77777777" w:rsidR="00423B8E" w:rsidRPr="009D2D28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30AC7E41" w14:textId="1D721C3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475,588</w:t>
            </w:r>
          </w:p>
        </w:tc>
        <w:tc>
          <w:tcPr>
            <w:tcW w:w="273" w:type="dxa"/>
          </w:tcPr>
          <w:p w14:paraId="647455A8" w14:textId="77777777" w:rsidR="00423B8E" w:rsidRPr="009D2D28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5E070A43" w14:textId="60E66024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403,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685</w:t>
            </w:r>
          </w:p>
        </w:tc>
        <w:tc>
          <w:tcPr>
            <w:tcW w:w="270" w:type="dxa"/>
          </w:tcPr>
          <w:p w14:paraId="4F218C53" w14:textId="77777777" w:rsidR="00423B8E" w:rsidRPr="009D2D28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551119C7" w14:textId="55CF47A5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0C16C807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61047B20" w14:textId="405BF9E6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03F45884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FF463EB" w14:textId="7B209058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1050B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475,588</w:t>
            </w:r>
          </w:p>
        </w:tc>
        <w:tc>
          <w:tcPr>
            <w:tcW w:w="238" w:type="dxa"/>
          </w:tcPr>
          <w:p w14:paraId="6DAA0F67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01DC4E0" w14:textId="6FCD137C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85645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403,6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85</w:t>
            </w:r>
          </w:p>
        </w:tc>
        <w:tc>
          <w:tcPr>
            <w:tcW w:w="236" w:type="dxa"/>
          </w:tcPr>
          <w:p w14:paraId="011692EE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5A0F67DC" w14:textId="11FB45F6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1C1053FE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3972F9E3" w14:textId="415A40CF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0AE93F4D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12E2B8A" w14:textId="5F67AC30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0F574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475,588</w:t>
            </w:r>
          </w:p>
        </w:tc>
        <w:tc>
          <w:tcPr>
            <w:tcW w:w="236" w:type="dxa"/>
          </w:tcPr>
          <w:p w14:paraId="53491A4F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368325FC" w14:textId="2CFA0E2E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9579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403,6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85</w:t>
            </w:r>
          </w:p>
        </w:tc>
      </w:tr>
      <w:tr w:rsidR="00423B8E" w:rsidRPr="00023148" w14:paraId="62538C5C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3AE79432" w14:textId="474400F9" w:rsidR="00423B8E" w:rsidRPr="00C14C7D" w:rsidRDefault="00B56310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พลังงาน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หมุนเวียน</w:t>
            </w:r>
          </w:p>
        </w:tc>
        <w:tc>
          <w:tcPr>
            <w:tcW w:w="807" w:type="dxa"/>
          </w:tcPr>
          <w:p w14:paraId="612D219F" w14:textId="7A8480FC" w:rsidR="00423B8E" w:rsidRPr="009D2D28" w:rsidRDefault="001050B7" w:rsidP="00423B8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6" w:type="dxa"/>
          </w:tcPr>
          <w:p w14:paraId="1B6FBA57" w14:textId="77777777" w:rsidR="00423B8E" w:rsidRPr="009D2D28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284C4C76" w14:textId="0E3DEDA6" w:rsidR="00423B8E" w:rsidRPr="009D2D28" w:rsidRDefault="001050B7" w:rsidP="00423B8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67" w:type="dxa"/>
          </w:tcPr>
          <w:p w14:paraId="121E0ED5" w14:textId="77777777" w:rsidR="00423B8E" w:rsidRPr="009D2D28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262BAB31" w14:textId="71658345" w:rsidR="00423B8E" w:rsidRPr="008C7B2F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3" w:type="dxa"/>
          </w:tcPr>
          <w:p w14:paraId="745337E9" w14:textId="77777777" w:rsidR="00423B8E" w:rsidRPr="008C7B2F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3794DFEE" w14:textId="60828C29" w:rsidR="00423B8E" w:rsidRPr="008C7B2F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655F71B8" w14:textId="77777777" w:rsidR="00423B8E" w:rsidRPr="009D2D28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199A8BE5" w14:textId="0B50542D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45,628</w:t>
            </w:r>
          </w:p>
        </w:tc>
        <w:tc>
          <w:tcPr>
            <w:tcW w:w="242" w:type="dxa"/>
          </w:tcPr>
          <w:p w14:paraId="58F580D2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5D5BCDB5" w14:textId="322399CA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43,727</w:t>
            </w:r>
          </w:p>
        </w:tc>
        <w:tc>
          <w:tcPr>
            <w:tcW w:w="240" w:type="dxa"/>
          </w:tcPr>
          <w:p w14:paraId="25EF754B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E737E3B" w14:textId="09EACDBB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1050B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45,628</w:t>
            </w:r>
          </w:p>
        </w:tc>
        <w:tc>
          <w:tcPr>
            <w:tcW w:w="238" w:type="dxa"/>
          </w:tcPr>
          <w:p w14:paraId="5FBEA248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F647FF2" w14:textId="5C5F5C66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85645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43,727</w:t>
            </w:r>
          </w:p>
        </w:tc>
        <w:tc>
          <w:tcPr>
            <w:tcW w:w="236" w:type="dxa"/>
          </w:tcPr>
          <w:p w14:paraId="3D8D2DF2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C287E3E" w14:textId="6FB79F84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6" w:type="dxa"/>
          </w:tcPr>
          <w:p w14:paraId="68800EDA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14:paraId="13C6A4A1" w14:textId="726F9126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46A66963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925DDF1" w14:textId="4843F1DC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0F574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45,628</w:t>
            </w:r>
          </w:p>
        </w:tc>
        <w:tc>
          <w:tcPr>
            <w:tcW w:w="236" w:type="dxa"/>
          </w:tcPr>
          <w:p w14:paraId="3CC064BB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3BE52F47" w14:textId="06C33FE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9579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43,727</w:t>
            </w:r>
          </w:p>
        </w:tc>
      </w:tr>
      <w:tr w:rsidR="00423B8E" w:rsidRPr="00023148" w14:paraId="56FB4199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3A3C8FE5" w14:textId="77777777" w:rsidR="00423B8E" w:rsidRPr="00C14C7D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069224D" w14:textId="51169E5C" w:rsidR="00423B8E" w:rsidRPr="009D2D28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76037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62,</w:t>
            </w:r>
            <w:r w:rsidR="003A7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795</w:t>
            </w:r>
          </w:p>
        </w:tc>
        <w:tc>
          <w:tcPr>
            <w:tcW w:w="246" w:type="dxa"/>
          </w:tcPr>
          <w:p w14:paraId="1C55C336" w14:textId="77777777" w:rsidR="00423B8E" w:rsidRPr="009D2D28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212E9CED" w14:textId="50B7EF8D" w:rsidR="00423B8E" w:rsidRPr="009D2D28" w:rsidRDefault="005174B1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="00423B8E" w:rsidRP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78,464</w:t>
            </w:r>
          </w:p>
        </w:tc>
        <w:tc>
          <w:tcPr>
            <w:tcW w:w="267" w:type="dxa"/>
          </w:tcPr>
          <w:p w14:paraId="1446ED51" w14:textId="77777777" w:rsidR="00423B8E" w:rsidRPr="009D2D28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000AFF44" w14:textId="3DB130CA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106,086</w:t>
            </w:r>
          </w:p>
        </w:tc>
        <w:tc>
          <w:tcPr>
            <w:tcW w:w="273" w:type="dxa"/>
          </w:tcPr>
          <w:p w14:paraId="40EF8814" w14:textId="77777777" w:rsidR="00423B8E" w:rsidRPr="009D2D28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0443FD5" w14:textId="2AD5DDA4" w:rsidR="00423B8E" w:rsidRPr="00B23250" w:rsidRDefault="001050B7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423B8E" w:rsidRPr="00423B8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66,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478</w:t>
            </w:r>
          </w:p>
        </w:tc>
        <w:tc>
          <w:tcPr>
            <w:tcW w:w="270" w:type="dxa"/>
          </w:tcPr>
          <w:p w14:paraId="1551AA52" w14:textId="77777777" w:rsidR="00423B8E" w:rsidRPr="009D2D28" w:rsidRDefault="00423B8E" w:rsidP="00423B8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FFBA64" w14:textId="52B0ACAB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</w:tcPr>
          <w:p w14:paraId="059E8DC9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2EB20A73" w14:textId="7AA26F0F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</w:tcPr>
          <w:p w14:paraId="7F479A9E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9038C1E" w14:textId="027C1FBC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1050B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168,</w:t>
            </w:r>
            <w:r w:rsidR="003A7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881</w:t>
            </w:r>
          </w:p>
        </w:tc>
        <w:tc>
          <w:tcPr>
            <w:tcW w:w="238" w:type="dxa"/>
          </w:tcPr>
          <w:p w14:paraId="18234A52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CE6E32A" w14:textId="7541B85A" w:rsidR="00423B8E" w:rsidRPr="00B23250" w:rsidRDefault="00856451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423B8E"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144,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942</w:t>
            </w:r>
          </w:p>
        </w:tc>
        <w:tc>
          <w:tcPr>
            <w:tcW w:w="236" w:type="dxa"/>
          </w:tcPr>
          <w:p w14:paraId="60A57EA6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7F88F94" w14:textId="417DD8E0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114,589</w:t>
            </w:r>
          </w:p>
        </w:tc>
        <w:tc>
          <w:tcPr>
            <w:tcW w:w="276" w:type="dxa"/>
          </w:tcPr>
          <w:p w14:paraId="25A90279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FD0B066" w14:textId="5A4F5F74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123,552</w:t>
            </w:r>
          </w:p>
        </w:tc>
        <w:tc>
          <w:tcPr>
            <w:tcW w:w="240" w:type="dxa"/>
          </w:tcPr>
          <w:p w14:paraId="640C2E17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2511DEB" w14:textId="5DD878F1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0F574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283,</w:t>
            </w:r>
            <w:r w:rsidR="003A79B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470</w:t>
            </w:r>
          </w:p>
        </w:tc>
        <w:tc>
          <w:tcPr>
            <w:tcW w:w="236" w:type="dxa"/>
          </w:tcPr>
          <w:p w14:paraId="3CF599FC" w14:textId="77777777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5213BAE" w14:textId="6300D3C8" w:rsidR="00423B8E" w:rsidRPr="00B23250" w:rsidRDefault="00423B8E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39579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5B536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268,</w:t>
            </w:r>
            <w:r w:rsidR="000A086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494</w:t>
            </w:r>
          </w:p>
        </w:tc>
      </w:tr>
      <w:tr w:rsidR="005B5364" w:rsidRPr="00023148" w14:paraId="6EAD2D9D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00107E0D" w14:textId="77777777" w:rsidR="005B5364" w:rsidRPr="00023148" w:rsidRDefault="005B5364" w:rsidP="005B5364">
            <w:pPr>
              <w:pStyle w:val="NoSpacing"/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3C068AE" w14:textId="7BA53513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 xml:space="preserve"> 1,267,033</w:t>
            </w:r>
          </w:p>
        </w:tc>
        <w:tc>
          <w:tcPr>
            <w:tcW w:w="246" w:type="dxa"/>
          </w:tcPr>
          <w:p w14:paraId="577C9847" w14:textId="7777777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61EAC4B6" w14:textId="3F492D3A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 xml:space="preserve"> 1,218,878</w:t>
            </w:r>
          </w:p>
        </w:tc>
        <w:tc>
          <w:tcPr>
            <w:tcW w:w="267" w:type="dxa"/>
          </w:tcPr>
          <w:p w14:paraId="0689577B" w14:textId="7777777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DEDC999" w14:textId="51A981CF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 xml:space="preserve"> 923,287</w:t>
            </w:r>
          </w:p>
        </w:tc>
        <w:tc>
          <w:tcPr>
            <w:tcW w:w="273" w:type="dxa"/>
          </w:tcPr>
          <w:p w14:paraId="065BCA1A" w14:textId="7777777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0A6500EB" w14:textId="3D915400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 xml:space="preserve"> 650,910</w:t>
            </w:r>
          </w:p>
        </w:tc>
        <w:tc>
          <w:tcPr>
            <w:tcW w:w="270" w:type="dxa"/>
          </w:tcPr>
          <w:p w14:paraId="5FE0F70F" w14:textId="7777777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72E36C" w14:textId="23BA0376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 xml:space="preserve"> 45,628</w:t>
            </w:r>
          </w:p>
        </w:tc>
        <w:tc>
          <w:tcPr>
            <w:tcW w:w="242" w:type="dxa"/>
          </w:tcPr>
          <w:p w14:paraId="568B926E" w14:textId="7777777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437D6AE4" w14:textId="1ACF9EA5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 xml:space="preserve"> 43,727</w:t>
            </w:r>
          </w:p>
        </w:tc>
        <w:tc>
          <w:tcPr>
            <w:tcW w:w="240" w:type="dxa"/>
          </w:tcPr>
          <w:p w14:paraId="3D7A7A01" w14:textId="7777777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EA755A7" w14:textId="6FCFE31D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 xml:space="preserve"> 2,235,948</w:t>
            </w:r>
          </w:p>
        </w:tc>
        <w:tc>
          <w:tcPr>
            <w:tcW w:w="238" w:type="dxa"/>
          </w:tcPr>
          <w:p w14:paraId="148DA09E" w14:textId="7777777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85782AD" w14:textId="14F8541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 xml:space="preserve"> 1,913,515</w:t>
            </w:r>
          </w:p>
        </w:tc>
        <w:tc>
          <w:tcPr>
            <w:tcW w:w="236" w:type="dxa"/>
          </w:tcPr>
          <w:p w14:paraId="703CDFF1" w14:textId="7777777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6A680A1F" w14:textId="1319BCEE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>114,589</w:t>
            </w:r>
          </w:p>
        </w:tc>
        <w:tc>
          <w:tcPr>
            <w:tcW w:w="276" w:type="dxa"/>
          </w:tcPr>
          <w:p w14:paraId="345944EB" w14:textId="7777777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5FB5B64C" w14:textId="09ADBF3A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>123,552</w:t>
            </w:r>
          </w:p>
        </w:tc>
        <w:tc>
          <w:tcPr>
            <w:tcW w:w="240" w:type="dxa"/>
          </w:tcPr>
          <w:p w14:paraId="591F7406" w14:textId="7777777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6B2F208" w14:textId="194F7E3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 xml:space="preserve"> 2,350,537</w:t>
            </w:r>
          </w:p>
        </w:tc>
        <w:tc>
          <w:tcPr>
            <w:tcW w:w="236" w:type="dxa"/>
          </w:tcPr>
          <w:p w14:paraId="39FBED4E" w14:textId="7777777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10CB9F5B" w14:textId="7C3BA997" w:rsidR="005B5364" w:rsidRPr="00423B8E" w:rsidRDefault="005B5364" w:rsidP="00423B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</w:pPr>
            <w:r w:rsidRPr="00423B8E">
              <w:rPr>
                <w:rFonts w:asciiTheme="majorBidi" w:hAnsiTheme="majorBidi"/>
                <w:b/>
                <w:bCs/>
                <w:sz w:val="21"/>
                <w:szCs w:val="21"/>
                <w:lang w:eastAsia="en-GB"/>
              </w:rPr>
              <w:t xml:space="preserve"> 2,037,067</w:t>
            </w:r>
          </w:p>
        </w:tc>
      </w:tr>
      <w:tr w:rsidR="00994357" w:rsidRPr="00023148" w14:paraId="161009CC" w14:textId="77777777" w:rsidTr="000B464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04BBCBC9" w14:textId="77777777" w:rsidR="00994357" w:rsidRDefault="00994357" w:rsidP="00994357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3385994A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14:paraId="2756795C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3B7A9138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6821E02B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76A1AEC1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33BA19DA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057E7DDD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60AF4D91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03F9C0D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63527989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6E0D5C4D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119AE685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E8A2932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14:paraId="155B5BCD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CDD8C08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A51F077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0482CBE4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28D4A852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</w:tcPr>
          <w:p w14:paraId="014A1800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1287730C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1554BEE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04ED41E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1B2C85A7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994357" w:rsidRPr="00023148" w14:paraId="14D26483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00549E72" w14:textId="77777777" w:rsidR="00994357" w:rsidRDefault="00994357" w:rsidP="00994357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7" w:type="dxa"/>
          </w:tcPr>
          <w:p w14:paraId="494F2BE4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14:paraId="7D53B7AC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0FBA34A7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7582A52F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3007F6F5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3C99EAA6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77CBAD61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5BC76297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0B1E1A8B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1CECF840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49FC7A1A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75E522E4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27870CC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14:paraId="118C3893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B63199F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3DAC7C6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6B2EB6B1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7A23943E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41FAF6C0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53D8F0B3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496F1C5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6DC5FE3C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5FB744AC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994357" w:rsidRPr="00023148" w14:paraId="234C52E9" w14:textId="77777777" w:rsidTr="005715A2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6666A9E3" w14:textId="77777777" w:rsidR="00994357" w:rsidRDefault="00994357" w:rsidP="00994357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7" w:type="dxa"/>
          </w:tcPr>
          <w:p w14:paraId="0B90616E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</w:tcPr>
          <w:p w14:paraId="3CF66505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538E4329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13B36DA4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6581D5B6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40F09C9B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69B4B8F4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55284FE4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068DC336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078698E1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51A3B44C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1048A92B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E8E9D21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</w:tcPr>
          <w:p w14:paraId="502ED1E8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F377FBC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F2C0996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5778CBD5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50308C76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71895BC9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</w:tcPr>
          <w:p w14:paraId="3D9334D1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35E0713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94232E0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5BA6A672" w14:textId="77777777" w:rsidR="00994357" w:rsidRPr="009D2D28" w:rsidRDefault="00994357" w:rsidP="0099435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994357" w:rsidRPr="006177D2" w14:paraId="583EC078" w14:textId="77777777" w:rsidTr="00C8385D">
        <w:trPr>
          <w:trHeight w:val="87"/>
          <w:tblHeader/>
          <w:jc w:val="center"/>
        </w:trPr>
        <w:tc>
          <w:tcPr>
            <w:tcW w:w="1977" w:type="dxa"/>
            <w:vAlign w:val="bottom"/>
          </w:tcPr>
          <w:p w14:paraId="421572E9" w14:textId="77777777" w:rsidR="00994357" w:rsidRPr="006177D2" w:rsidRDefault="00994357" w:rsidP="0099435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7" w:type="dxa"/>
            <w:gridSpan w:val="24"/>
          </w:tcPr>
          <w:p w14:paraId="4BE62C4F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งบการเงินรวม</w:t>
            </w:r>
          </w:p>
        </w:tc>
      </w:tr>
      <w:tr w:rsidR="00994357" w14:paraId="213BC04F" w14:textId="77777777" w:rsidTr="00C8385D">
        <w:trPr>
          <w:trHeight w:val="87"/>
          <w:tblHeader/>
          <w:jc w:val="center"/>
        </w:trPr>
        <w:tc>
          <w:tcPr>
            <w:tcW w:w="1977" w:type="dxa"/>
            <w:vAlign w:val="bottom"/>
          </w:tcPr>
          <w:p w14:paraId="7A6A9967" w14:textId="77777777" w:rsidR="00994357" w:rsidRPr="006177D2" w:rsidRDefault="00994357" w:rsidP="0099435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7" w:type="dxa"/>
            <w:gridSpan w:val="24"/>
          </w:tcPr>
          <w:p w14:paraId="668BEE24" w14:textId="77777777" w:rsidR="00994357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994357" w:rsidRPr="006177D2" w14:paraId="10EA93D0" w14:textId="77777777" w:rsidTr="00C8385D">
        <w:trPr>
          <w:gridAfter w:val="1"/>
          <w:wAfter w:w="18" w:type="dxa"/>
          <w:trHeight w:val="87"/>
          <w:tblHeader/>
          <w:jc w:val="center"/>
        </w:trPr>
        <w:tc>
          <w:tcPr>
            <w:tcW w:w="1977" w:type="dxa"/>
            <w:vAlign w:val="bottom"/>
          </w:tcPr>
          <w:p w14:paraId="0C4D5964" w14:textId="77777777" w:rsidR="00994357" w:rsidRPr="006177D2" w:rsidRDefault="00994357" w:rsidP="0099435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5" w:type="dxa"/>
            <w:gridSpan w:val="3"/>
          </w:tcPr>
          <w:p w14:paraId="0E6AF7C5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14:paraId="38AFFB03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523D6FA4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19F0C05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440FBAAC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40" w:type="dxa"/>
          </w:tcPr>
          <w:p w14:paraId="2A7935FF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0719457E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6F8B9BAF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0" w:type="dxa"/>
            <w:gridSpan w:val="3"/>
          </w:tcPr>
          <w:p w14:paraId="59E0692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ๆ</w:t>
            </w:r>
          </w:p>
        </w:tc>
        <w:tc>
          <w:tcPr>
            <w:tcW w:w="240" w:type="dxa"/>
          </w:tcPr>
          <w:p w14:paraId="112F029E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53842E21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994357" w:rsidRPr="006177D2" w14:paraId="63AFBCD2" w14:textId="77777777" w:rsidTr="00C8385D">
        <w:trPr>
          <w:gridAfter w:val="1"/>
          <w:wAfter w:w="18" w:type="dxa"/>
          <w:trHeight w:val="87"/>
          <w:tblHeader/>
          <w:jc w:val="center"/>
        </w:trPr>
        <w:tc>
          <w:tcPr>
            <w:tcW w:w="1977" w:type="dxa"/>
            <w:vAlign w:val="bottom"/>
            <w:hideMark/>
          </w:tcPr>
          <w:p w14:paraId="123554A7" w14:textId="77777777" w:rsidR="00994357" w:rsidRPr="006177D2" w:rsidRDefault="00994357" w:rsidP="0099435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เก้า</w:t>
            </w: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เดือนสิ้นสุด</w:t>
            </w:r>
          </w:p>
          <w:p w14:paraId="22FD4617" w14:textId="77777777" w:rsidR="00994357" w:rsidRPr="006177D2" w:rsidRDefault="00994357" w:rsidP="0099435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กันยายน</w:t>
            </w:r>
          </w:p>
        </w:tc>
        <w:tc>
          <w:tcPr>
            <w:tcW w:w="807" w:type="dxa"/>
          </w:tcPr>
          <w:p w14:paraId="69769567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54E8157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6" w:type="dxa"/>
          </w:tcPr>
          <w:p w14:paraId="2FC48FD1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22CE1B05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7EF5D57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14:paraId="14DCBA3C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72E14B4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8123843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14:paraId="7E054F35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2CBCA189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B8DD33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14:paraId="6AECEC00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1E26A1FB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B20D5E7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14:paraId="45BACFD7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2AC44B8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792BE35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40" w:type="dxa"/>
          </w:tcPr>
          <w:p w14:paraId="6397BF42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F91362B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0D7FEBE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8" w:type="dxa"/>
          </w:tcPr>
          <w:p w14:paraId="495480CF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9DE717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5B3F47D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14:paraId="13B74ED5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7A57F8BF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BEEC082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14:paraId="315BFE4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3137262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BBFE576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40" w:type="dxa"/>
          </w:tcPr>
          <w:p w14:paraId="7BD2AF4A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C9B9867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8327E42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14:paraId="242297D3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5E273811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19EC9C8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994357" w:rsidRPr="006177D2" w14:paraId="248520E6" w14:textId="77777777" w:rsidTr="00C8385D">
        <w:trPr>
          <w:trHeight w:val="87"/>
          <w:tblHeader/>
          <w:jc w:val="center"/>
        </w:trPr>
        <w:tc>
          <w:tcPr>
            <w:tcW w:w="1977" w:type="dxa"/>
            <w:vAlign w:val="bottom"/>
          </w:tcPr>
          <w:p w14:paraId="67EBA2D9" w14:textId="77777777" w:rsidR="00994357" w:rsidRPr="006177D2" w:rsidRDefault="00994357" w:rsidP="0099435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627" w:type="dxa"/>
            <w:gridSpan w:val="24"/>
          </w:tcPr>
          <w:p w14:paraId="55D34183" w14:textId="77777777" w:rsidR="00994357" w:rsidRPr="006177D2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F6349D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F6349D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994357" w:rsidRPr="006177D2" w14:paraId="46EF5678" w14:textId="77777777" w:rsidTr="00C8385D">
        <w:trPr>
          <w:gridAfter w:val="1"/>
          <w:wAfter w:w="18" w:type="dxa"/>
          <w:trHeight w:val="87"/>
          <w:jc w:val="center"/>
        </w:trPr>
        <w:tc>
          <w:tcPr>
            <w:tcW w:w="1977" w:type="dxa"/>
          </w:tcPr>
          <w:p w14:paraId="224BD705" w14:textId="77777777" w:rsidR="00994357" w:rsidRPr="006177D2" w:rsidRDefault="00994357" w:rsidP="00994357">
            <w:pPr>
              <w:ind w:left="72" w:right="-115" w:hanging="72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7" w:type="dxa"/>
            <w:vAlign w:val="bottom"/>
          </w:tcPr>
          <w:p w14:paraId="5284AEE3" w14:textId="77777777" w:rsidR="00994357" w:rsidRPr="00254E0E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47360CA9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7F909332" w14:textId="77777777" w:rsidR="00994357" w:rsidRPr="00254E0E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686BE344" w14:textId="77777777" w:rsidR="00994357" w:rsidRPr="009D2D28" w:rsidRDefault="00994357" w:rsidP="00994357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0DFA9C85" w14:textId="77777777" w:rsidR="00994357" w:rsidRPr="00254E0E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253549C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31E1CAA7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E282450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505DB05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CB00D01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38EFD66D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401DF33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6DC8BEF" w14:textId="77777777" w:rsidR="00994357" w:rsidRPr="00254E0E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5F11296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C62D843" w14:textId="77777777" w:rsidR="00994357" w:rsidRPr="00254E0E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70F5F08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73BD5D77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42B79AD6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vAlign w:val="bottom"/>
          </w:tcPr>
          <w:p w14:paraId="18BBE048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A97EA24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0FE6BED" w14:textId="77777777" w:rsidR="00994357" w:rsidRPr="00254E0E" w:rsidRDefault="00994357" w:rsidP="0099435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7F3EE3" w14:textId="77777777" w:rsidR="00994357" w:rsidRPr="009D2D28" w:rsidRDefault="00994357" w:rsidP="0099435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4B9C517F" w14:textId="77777777" w:rsidR="00994357" w:rsidRPr="00254E0E" w:rsidRDefault="00994357" w:rsidP="00994357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2916F1" w:rsidRPr="006177D2" w14:paraId="29F479AE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14:paraId="66D5118F" w14:textId="77777777" w:rsidR="002916F1" w:rsidRPr="006177D2" w:rsidRDefault="002916F1" w:rsidP="002916F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7" w:type="dxa"/>
          </w:tcPr>
          <w:p w14:paraId="170F7E3B" w14:textId="3C0F1B93" w:rsidR="002916F1" w:rsidRPr="009D2D28" w:rsidRDefault="00934810" w:rsidP="00934810">
            <w:pPr>
              <w:pStyle w:val="BodyText"/>
              <w:tabs>
                <w:tab w:val="clear" w:pos="454"/>
                <w:tab w:val="clear" w:pos="680"/>
                <w:tab w:val="left" w:pos="591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2916F1"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810,</w:t>
            </w:r>
            <w:r w:rsidR="007E226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131</w:t>
            </w:r>
          </w:p>
        </w:tc>
        <w:tc>
          <w:tcPr>
            <w:tcW w:w="246" w:type="dxa"/>
            <w:vAlign w:val="bottom"/>
          </w:tcPr>
          <w:p w14:paraId="486A6AC2" w14:textId="77777777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358E7FB3" w14:textId="1BE430B8" w:rsidR="002916F1" w:rsidRPr="009D2D28" w:rsidRDefault="00934810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2916F1"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723,212</w:t>
            </w:r>
          </w:p>
        </w:tc>
        <w:tc>
          <w:tcPr>
            <w:tcW w:w="267" w:type="dxa"/>
            <w:vAlign w:val="bottom"/>
          </w:tcPr>
          <w:p w14:paraId="36C5CD18" w14:textId="77777777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5D59EE1B" w14:textId="2136B3C6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871,051</w:t>
            </w:r>
          </w:p>
        </w:tc>
        <w:tc>
          <w:tcPr>
            <w:tcW w:w="273" w:type="dxa"/>
            <w:vAlign w:val="bottom"/>
          </w:tcPr>
          <w:p w14:paraId="5E105A39" w14:textId="77777777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3462236F" w14:textId="39191D1A" w:rsidR="002916F1" w:rsidRPr="009D2D28" w:rsidRDefault="00934810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2916F1"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642,836</w:t>
            </w:r>
          </w:p>
        </w:tc>
        <w:tc>
          <w:tcPr>
            <w:tcW w:w="270" w:type="dxa"/>
            <w:vAlign w:val="bottom"/>
          </w:tcPr>
          <w:p w14:paraId="33F6344A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740C1FE" w14:textId="60089714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A5EEF36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070BBE77" w14:textId="4498B202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68969885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466167B" w14:textId="7111D4DD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1,681,</w:t>
            </w:r>
            <w:r w:rsidR="007E226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182</w:t>
            </w:r>
          </w:p>
        </w:tc>
        <w:tc>
          <w:tcPr>
            <w:tcW w:w="238" w:type="dxa"/>
            <w:vAlign w:val="bottom"/>
          </w:tcPr>
          <w:p w14:paraId="0B7969AB" w14:textId="77777777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BD777B3" w14:textId="5D0FDF7A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1,366,048</w:t>
            </w:r>
          </w:p>
        </w:tc>
        <w:tc>
          <w:tcPr>
            <w:tcW w:w="236" w:type="dxa"/>
            <w:vAlign w:val="bottom"/>
          </w:tcPr>
          <w:p w14:paraId="2417D8CF" w14:textId="77777777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41E53B51" w14:textId="5741D640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114,192</w:t>
            </w:r>
          </w:p>
        </w:tc>
        <w:tc>
          <w:tcPr>
            <w:tcW w:w="276" w:type="dxa"/>
            <w:vAlign w:val="bottom"/>
          </w:tcPr>
          <w:p w14:paraId="12215C29" w14:textId="77777777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</w:tcPr>
          <w:p w14:paraId="24D93A2F" w14:textId="33AE3FC0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123,232</w:t>
            </w:r>
          </w:p>
        </w:tc>
        <w:tc>
          <w:tcPr>
            <w:tcW w:w="240" w:type="dxa"/>
            <w:vAlign w:val="bottom"/>
          </w:tcPr>
          <w:p w14:paraId="3C99D3C6" w14:textId="77777777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45E1D55" w14:textId="7147D327" w:rsidR="002916F1" w:rsidRPr="009D2D28" w:rsidRDefault="002916F1" w:rsidP="002916F1">
            <w:pPr>
              <w:tabs>
                <w:tab w:val="clear" w:pos="454"/>
                <w:tab w:val="clear" w:pos="680"/>
                <w:tab w:val="left" w:pos="590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1,795,</w:t>
            </w:r>
            <w:r w:rsidR="007E226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374</w:t>
            </w:r>
          </w:p>
        </w:tc>
        <w:tc>
          <w:tcPr>
            <w:tcW w:w="236" w:type="dxa"/>
            <w:vAlign w:val="bottom"/>
          </w:tcPr>
          <w:p w14:paraId="59982DE1" w14:textId="77777777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3E24EF13" w14:textId="634330E8" w:rsidR="002916F1" w:rsidRPr="009D2D28" w:rsidRDefault="002916F1" w:rsidP="002916F1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1,489,280</w:t>
            </w:r>
          </w:p>
        </w:tc>
      </w:tr>
      <w:tr w:rsidR="002916F1" w:rsidRPr="006177D2" w14:paraId="78026C16" w14:textId="77777777" w:rsidTr="007546DD">
        <w:trPr>
          <w:gridAfter w:val="1"/>
          <w:wAfter w:w="18" w:type="dxa"/>
          <w:trHeight w:val="87"/>
          <w:jc w:val="center"/>
        </w:trPr>
        <w:tc>
          <w:tcPr>
            <w:tcW w:w="1977" w:type="dxa"/>
            <w:vAlign w:val="bottom"/>
          </w:tcPr>
          <w:p w14:paraId="22ECD085" w14:textId="77777777" w:rsidR="002916F1" w:rsidRPr="006177D2" w:rsidRDefault="002916F1" w:rsidP="002916F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2083CA7" w14:textId="342E607E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93481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457,</w:t>
            </w:r>
            <w:r w:rsidR="007E226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902</w:t>
            </w:r>
          </w:p>
        </w:tc>
        <w:tc>
          <w:tcPr>
            <w:tcW w:w="246" w:type="dxa"/>
            <w:vAlign w:val="bottom"/>
          </w:tcPr>
          <w:p w14:paraId="410BD7AA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7E5D7E7A" w14:textId="6CB2A155" w:rsidR="002916F1" w:rsidRPr="009D2D28" w:rsidRDefault="00934810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2916F1"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495,666</w:t>
            </w:r>
          </w:p>
        </w:tc>
        <w:tc>
          <w:tcPr>
            <w:tcW w:w="267" w:type="dxa"/>
            <w:vAlign w:val="bottom"/>
          </w:tcPr>
          <w:p w14:paraId="63CA19D6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B4E08F9" w14:textId="4835A420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93481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52,236</w:t>
            </w:r>
          </w:p>
        </w:tc>
        <w:tc>
          <w:tcPr>
            <w:tcW w:w="273" w:type="dxa"/>
            <w:vAlign w:val="bottom"/>
          </w:tcPr>
          <w:p w14:paraId="5BBB1751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37A569E" w14:textId="76A528BF" w:rsidR="002916F1" w:rsidRPr="009D2D28" w:rsidRDefault="00934810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2916F1"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8,074</w:t>
            </w:r>
          </w:p>
        </w:tc>
        <w:tc>
          <w:tcPr>
            <w:tcW w:w="270" w:type="dxa"/>
            <w:vAlign w:val="bottom"/>
          </w:tcPr>
          <w:p w14:paraId="7759BD38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8BCF4AB" w14:textId="675D54ED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45,628</w:t>
            </w:r>
          </w:p>
        </w:tc>
        <w:tc>
          <w:tcPr>
            <w:tcW w:w="242" w:type="dxa"/>
          </w:tcPr>
          <w:p w14:paraId="1403308C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596A17F7" w14:textId="2F172425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43,727</w:t>
            </w:r>
          </w:p>
        </w:tc>
        <w:tc>
          <w:tcPr>
            <w:tcW w:w="240" w:type="dxa"/>
            <w:vAlign w:val="bottom"/>
          </w:tcPr>
          <w:p w14:paraId="562645E8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554B3B2" w14:textId="64C8352D" w:rsidR="002916F1" w:rsidRPr="009D2D28" w:rsidRDefault="00934810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2916F1"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554,</w:t>
            </w:r>
            <w:r w:rsidR="007E226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766</w:t>
            </w:r>
          </w:p>
        </w:tc>
        <w:tc>
          <w:tcPr>
            <w:tcW w:w="238" w:type="dxa"/>
            <w:vAlign w:val="bottom"/>
          </w:tcPr>
          <w:p w14:paraId="6D7E620B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4842A8C" w14:textId="7C3C0D08" w:rsidR="002916F1" w:rsidRPr="009D2D28" w:rsidRDefault="00934810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2916F1"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547,467</w:t>
            </w:r>
          </w:p>
        </w:tc>
        <w:tc>
          <w:tcPr>
            <w:tcW w:w="236" w:type="dxa"/>
            <w:vAlign w:val="bottom"/>
          </w:tcPr>
          <w:p w14:paraId="7D60FBB9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CA5D143" w14:textId="078A2AEA" w:rsidR="002916F1" w:rsidRPr="009D2D28" w:rsidRDefault="00934810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</w:t>
            </w:r>
            <w:r w:rsidR="002916F1"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397</w:t>
            </w:r>
          </w:p>
        </w:tc>
        <w:tc>
          <w:tcPr>
            <w:tcW w:w="276" w:type="dxa"/>
            <w:vAlign w:val="bottom"/>
          </w:tcPr>
          <w:p w14:paraId="50599DED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190C7BD8" w14:textId="0939B86A" w:rsidR="002916F1" w:rsidRPr="009D2D28" w:rsidRDefault="00934810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  </w:t>
            </w:r>
            <w:r w:rsidR="002916F1"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320</w:t>
            </w:r>
          </w:p>
        </w:tc>
        <w:tc>
          <w:tcPr>
            <w:tcW w:w="240" w:type="dxa"/>
            <w:vAlign w:val="bottom"/>
          </w:tcPr>
          <w:p w14:paraId="0EF7D2C8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45DF6CE" w14:textId="6CB60BD1" w:rsidR="002916F1" w:rsidRPr="009D2D28" w:rsidRDefault="002916F1" w:rsidP="002916F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93481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555,</w:t>
            </w:r>
            <w:r w:rsidR="007E226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163</w:t>
            </w:r>
          </w:p>
        </w:tc>
        <w:tc>
          <w:tcPr>
            <w:tcW w:w="236" w:type="dxa"/>
            <w:vAlign w:val="bottom"/>
          </w:tcPr>
          <w:p w14:paraId="33D226DC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029A096" w14:textId="598F62D0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93481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2916F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547,787</w:t>
            </w:r>
          </w:p>
        </w:tc>
      </w:tr>
      <w:tr w:rsidR="002916F1" w:rsidRPr="00023148" w14:paraId="5DC29CF2" w14:textId="77777777" w:rsidTr="007546DD">
        <w:trPr>
          <w:gridAfter w:val="1"/>
          <w:wAfter w:w="18" w:type="dxa"/>
          <w:trHeight w:val="192"/>
          <w:jc w:val="center"/>
        </w:trPr>
        <w:tc>
          <w:tcPr>
            <w:tcW w:w="1977" w:type="dxa"/>
            <w:vAlign w:val="bottom"/>
          </w:tcPr>
          <w:p w14:paraId="0FF980C8" w14:textId="77777777" w:rsidR="002916F1" w:rsidRPr="00023148" w:rsidRDefault="002916F1" w:rsidP="002916F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71CE24A3" w14:textId="2F66401A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9558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1,267,033</w:t>
            </w:r>
          </w:p>
        </w:tc>
        <w:tc>
          <w:tcPr>
            <w:tcW w:w="246" w:type="dxa"/>
            <w:vAlign w:val="bottom"/>
          </w:tcPr>
          <w:p w14:paraId="0C6072F6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6B26F0A6" w14:textId="013D5105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9558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1,218,878</w:t>
            </w:r>
          </w:p>
        </w:tc>
        <w:tc>
          <w:tcPr>
            <w:tcW w:w="267" w:type="dxa"/>
            <w:vAlign w:val="bottom"/>
          </w:tcPr>
          <w:p w14:paraId="4FEB13BA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860B77E" w14:textId="5D2BEE2F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9558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923,287</w:t>
            </w:r>
          </w:p>
        </w:tc>
        <w:tc>
          <w:tcPr>
            <w:tcW w:w="273" w:type="dxa"/>
            <w:vAlign w:val="bottom"/>
          </w:tcPr>
          <w:p w14:paraId="016C05FD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82E6AA4" w14:textId="511C2CB8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9558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650,910</w:t>
            </w:r>
          </w:p>
        </w:tc>
        <w:tc>
          <w:tcPr>
            <w:tcW w:w="270" w:type="dxa"/>
            <w:vAlign w:val="bottom"/>
          </w:tcPr>
          <w:p w14:paraId="17BDE41B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E4AC92" w14:textId="2A93DBDA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45,628</w:t>
            </w:r>
          </w:p>
        </w:tc>
        <w:tc>
          <w:tcPr>
            <w:tcW w:w="242" w:type="dxa"/>
          </w:tcPr>
          <w:p w14:paraId="61BD4D8B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3654B054" w14:textId="6E020F0F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2916F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43,727</w:t>
            </w:r>
          </w:p>
        </w:tc>
        <w:tc>
          <w:tcPr>
            <w:tcW w:w="240" w:type="dxa"/>
            <w:vAlign w:val="bottom"/>
          </w:tcPr>
          <w:p w14:paraId="69FD5065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6021047" w14:textId="5209CD25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9558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2,235,948</w:t>
            </w:r>
          </w:p>
        </w:tc>
        <w:tc>
          <w:tcPr>
            <w:tcW w:w="238" w:type="dxa"/>
            <w:vAlign w:val="bottom"/>
          </w:tcPr>
          <w:p w14:paraId="0837489E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BE97A30" w14:textId="4283D9A8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9558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1,913,515</w:t>
            </w:r>
          </w:p>
        </w:tc>
        <w:tc>
          <w:tcPr>
            <w:tcW w:w="236" w:type="dxa"/>
            <w:vAlign w:val="bottom"/>
          </w:tcPr>
          <w:p w14:paraId="57016465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6B75522D" w14:textId="0F9DCC2B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9558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114,589</w:t>
            </w:r>
          </w:p>
        </w:tc>
        <w:tc>
          <w:tcPr>
            <w:tcW w:w="276" w:type="dxa"/>
            <w:vAlign w:val="bottom"/>
          </w:tcPr>
          <w:p w14:paraId="0EDE803C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08EA4941" w14:textId="5D68AC78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9558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123,552</w:t>
            </w:r>
          </w:p>
        </w:tc>
        <w:tc>
          <w:tcPr>
            <w:tcW w:w="240" w:type="dxa"/>
            <w:vAlign w:val="bottom"/>
          </w:tcPr>
          <w:p w14:paraId="1F08F2B8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55447D9" w14:textId="2E49E0D6" w:rsidR="002916F1" w:rsidRPr="009D2D28" w:rsidRDefault="002916F1" w:rsidP="002916F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9558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2,350,537</w:t>
            </w:r>
          </w:p>
        </w:tc>
        <w:tc>
          <w:tcPr>
            <w:tcW w:w="236" w:type="dxa"/>
            <w:vAlign w:val="bottom"/>
          </w:tcPr>
          <w:p w14:paraId="7D5522D9" w14:textId="77777777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4626E8ED" w14:textId="67B7A4C9" w:rsidR="002916F1" w:rsidRPr="009D2D28" w:rsidRDefault="002916F1" w:rsidP="002916F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395587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2,037,067</w:t>
            </w:r>
          </w:p>
        </w:tc>
      </w:tr>
    </w:tbl>
    <w:p w14:paraId="0E0BC962" w14:textId="77777777" w:rsidR="003D4C30" w:rsidRPr="001220E1" w:rsidRDefault="003D4C30" w:rsidP="000C1037">
      <w:pPr>
        <w:rPr>
          <w:sz w:val="24"/>
          <w:szCs w:val="24"/>
        </w:rPr>
      </w:pPr>
    </w:p>
    <w:tbl>
      <w:tblPr>
        <w:tblW w:w="14604" w:type="dxa"/>
        <w:jc w:val="center"/>
        <w:tblLayout w:type="fixed"/>
        <w:tblLook w:val="01E0" w:firstRow="1" w:lastRow="1" w:firstColumn="1" w:lastColumn="1" w:noHBand="0" w:noVBand="0"/>
      </w:tblPr>
      <w:tblGrid>
        <w:gridCol w:w="1980"/>
        <w:gridCol w:w="809"/>
        <w:gridCol w:w="247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844"/>
        <w:gridCol w:w="236"/>
        <w:gridCol w:w="754"/>
        <w:gridCol w:w="276"/>
        <w:gridCol w:w="804"/>
        <w:gridCol w:w="236"/>
        <w:gridCol w:w="844"/>
        <w:gridCol w:w="236"/>
        <w:gridCol w:w="852"/>
        <w:gridCol w:w="18"/>
      </w:tblGrid>
      <w:tr w:rsidR="00D65EA7" w:rsidRPr="006177D2" w14:paraId="179C635C" w14:textId="77777777" w:rsidTr="00D65EA7">
        <w:trPr>
          <w:trHeight w:val="87"/>
          <w:tblHeader/>
          <w:jc w:val="center"/>
        </w:trPr>
        <w:tc>
          <w:tcPr>
            <w:tcW w:w="1980" w:type="dxa"/>
            <w:vAlign w:val="bottom"/>
          </w:tcPr>
          <w:p w14:paraId="7539636E" w14:textId="77777777" w:rsidR="00D65EA7" w:rsidRPr="006177D2" w:rsidRDefault="00D65EA7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35A860F5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งบการเงินเฉพาะกิจการ</w:t>
            </w:r>
          </w:p>
        </w:tc>
      </w:tr>
      <w:tr w:rsidR="00D65EA7" w14:paraId="54C3CB52" w14:textId="77777777" w:rsidTr="00D65EA7">
        <w:trPr>
          <w:trHeight w:val="87"/>
          <w:tblHeader/>
          <w:jc w:val="center"/>
        </w:trPr>
        <w:tc>
          <w:tcPr>
            <w:tcW w:w="1980" w:type="dxa"/>
            <w:vAlign w:val="bottom"/>
          </w:tcPr>
          <w:p w14:paraId="659C776B" w14:textId="77777777" w:rsidR="00D65EA7" w:rsidRPr="006177D2" w:rsidRDefault="00D65EA7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3E9E2A26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ส่วนงานที่รายงาน</w:t>
            </w:r>
          </w:p>
        </w:tc>
      </w:tr>
      <w:tr w:rsidR="00D65EA7" w:rsidRPr="006177D2" w14:paraId="60C7739C" w14:textId="77777777" w:rsidTr="00D65EA7">
        <w:trPr>
          <w:gridAfter w:val="1"/>
          <w:wAfter w:w="18" w:type="dxa"/>
          <w:trHeight w:val="87"/>
          <w:tblHeader/>
          <w:jc w:val="center"/>
        </w:trPr>
        <w:tc>
          <w:tcPr>
            <w:tcW w:w="1980" w:type="dxa"/>
            <w:vAlign w:val="bottom"/>
          </w:tcPr>
          <w:p w14:paraId="765BE89F" w14:textId="77777777" w:rsidR="00D65EA7" w:rsidRPr="006177D2" w:rsidRDefault="00D65EA7" w:rsidP="00D65EA7">
            <w:pP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88" w:type="dxa"/>
            <w:gridSpan w:val="3"/>
          </w:tcPr>
          <w:p w14:paraId="3EF801D1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67" w:type="dxa"/>
          </w:tcPr>
          <w:p w14:paraId="4B6A71B0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4D9840B5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ส่วนงานที่</w:t>
            </w: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64F73C70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7BD688F9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 xml:space="preserve">ส่วนงานที่ </w:t>
            </w: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3</w:t>
            </w:r>
          </w:p>
        </w:tc>
        <w:tc>
          <w:tcPr>
            <w:tcW w:w="236" w:type="dxa"/>
          </w:tcPr>
          <w:p w14:paraId="7051B50F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24" w:type="dxa"/>
            <w:gridSpan w:val="3"/>
          </w:tcPr>
          <w:p w14:paraId="099C035A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413953C2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4F4F1EEE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ส่วนงานอื่น ๆ</w:t>
            </w:r>
          </w:p>
        </w:tc>
        <w:tc>
          <w:tcPr>
            <w:tcW w:w="236" w:type="dxa"/>
          </w:tcPr>
          <w:p w14:paraId="2962680E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3F3EA186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</w:tr>
      <w:tr w:rsidR="00D65EA7" w:rsidRPr="006177D2" w14:paraId="5BAB10AA" w14:textId="77777777" w:rsidTr="00D65EA7">
        <w:trPr>
          <w:gridAfter w:val="1"/>
          <w:wAfter w:w="18" w:type="dxa"/>
          <w:trHeight w:val="87"/>
          <w:tblHeader/>
          <w:jc w:val="center"/>
        </w:trPr>
        <w:tc>
          <w:tcPr>
            <w:tcW w:w="1980" w:type="dxa"/>
            <w:vAlign w:val="bottom"/>
            <w:hideMark/>
          </w:tcPr>
          <w:p w14:paraId="5EAB1105" w14:textId="77777777"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สำหรับงวด</w:t>
            </w:r>
            <w:r w:rsidR="00A8306F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เก้า</w:t>
            </w: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เดือนสิ้นสุด</w:t>
            </w:r>
          </w:p>
          <w:p w14:paraId="63B8D57D" w14:textId="77777777"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 xml:space="preserve"> </w:t>
            </w:r>
            <w:r w:rsidR="00A764A3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eastAsia="en-GB"/>
              </w:rPr>
              <w:t>กันยายน</w:t>
            </w:r>
          </w:p>
        </w:tc>
        <w:tc>
          <w:tcPr>
            <w:tcW w:w="809" w:type="dxa"/>
          </w:tcPr>
          <w:p w14:paraId="44E31319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6607521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7" w:type="dxa"/>
          </w:tcPr>
          <w:p w14:paraId="4D7A6507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6B82A8EA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E96FE04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67" w:type="dxa"/>
          </w:tcPr>
          <w:p w14:paraId="519B8D3C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57860FF6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D1F300D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3" w:type="dxa"/>
          </w:tcPr>
          <w:p w14:paraId="40833AD7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057514F6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7B1E673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70" w:type="dxa"/>
          </w:tcPr>
          <w:p w14:paraId="7EE2B5BF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5A6356D9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007A36A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42" w:type="dxa"/>
          </w:tcPr>
          <w:p w14:paraId="3014F885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2F8EC615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351DD36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14:paraId="46A02254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851D5D3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684A2F2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14:paraId="696BE698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B7A3666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A85D772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14:paraId="0BA71BF1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24E792C4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2F6351B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76" w:type="dxa"/>
          </w:tcPr>
          <w:p w14:paraId="1A6026BA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75BA5FD8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9FBDD1B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  <w:tc>
          <w:tcPr>
            <w:tcW w:w="236" w:type="dxa"/>
          </w:tcPr>
          <w:p w14:paraId="1E5DFD33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6C73D56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488BB5F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2562</w:t>
            </w:r>
          </w:p>
        </w:tc>
        <w:tc>
          <w:tcPr>
            <w:tcW w:w="236" w:type="dxa"/>
          </w:tcPr>
          <w:p w14:paraId="3C890F04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7111EEAE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7FE8E6F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2561</w:t>
            </w:r>
          </w:p>
        </w:tc>
      </w:tr>
      <w:tr w:rsidR="00D65EA7" w:rsidRPr="006177D2" w14:paraId="755D225D" w14:textId="77777777" w:rsidTr="00D65EA7">
        <w:trPr>
          <w:trHeight w:val="87"/>
          <w:tblHeader/>
          <w:jc w:val="center"/>
        </w:trPr>
        <w:tc>
          <w:tcPr>
            <w:tcW w:w="1980" w:type="dxa"/>
            <w:vAlign w:val="bottom"/>
          </w:tcPr>
          <w:p w14:paraId="4CAB2984" w14:textId="77777777"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5D648C09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(</w:t>
            </w:r>
            <w:r w:rsidRPr="009D2D28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eastAsia="en-GB"/>
              </w:rPr>
              <w:t>พันบาท</w:t>
            </w:r>
            <w:r w:rsidRPr="009D2D28">
              <w:rPr>
                <w:rFonts w:asciiTheme="majorBidi" w:hAnsiTheme="majorBidi" w:cstheme="majorBidi"/>
                <w:i/>
                <w:iCs/>
                <w:sz w:val="21"/>
                <w:szCs w:val="21"/>
                <w:lang w:eastAsia="en-GB"/>
              </w:rPr>
              <w:t>)</w:t>
            </w:r>
          </w:p>
        </w:tc>
      </w:tr>
      <w:tr w:rsidR="00D65EA7" w:rsidRPr="006177D2" w14:paraId="43FEA550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10FC359C" w14:textId="77777777"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ส่วนงานภูมิศาสตร์หลัก</w:t>
            </w:r>
            <w:r w:rsidRPr="006177D2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</w:p>
        </w:tc>
        <w:tc>
          <w:tcPr>
            <w:tcW w:w="809" w:type="dxa"/>
          </w:tcPr>
          <w:p w14:paraId="36A163D6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14:paraId="687FCB20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09A08849" w14:textId="77777777" w:rsidR="00D65EA7" w:rsidRPr="009D2D28" w:rsidRDefault="00D65EA7" w:rsidP="00D65EA7">
            <w:pPr>
              <w:pStyle w:val="BodyText"/>
              <w:tabs>
                <w:tab w:val="clear" w:pos="680"/>
                <w:tab w:val="clear" w:pos="6549"/>
                <w:tab w:val="left" w:pos="67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6E98FD15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7E32010A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5F5EEAEC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5767372D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2DBC9237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36420BCB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1ECB2CFC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38988E6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E55D916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E7612CF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2BC65BE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097FBFF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1AB348A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200B4FE0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6D0411A0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50252262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BA4DBCC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E9104EA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C765CBF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43D10020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D65EA7" w:rsidRPr="004E6416" w14:paraId="727F2088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1B18D82A" w14:textId="77777777" w:rsidR="00D65EA7" w:rsidRPr="006177D2" w:rsidRDefault="00D65EA7" w:rsidP="00D65EA7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ไทย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23297E87" w14:textId="61A98E63" w:rsidR="00D65EA7" w:rsidRPr="009D2D28" w:rsidRDefault="00CB3304" w:rsidP="004B4DCD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B330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1,044,637</w:t>
            </w:r>
          </w:p>
        </w:tc>
        <w:tc>
          <w:tcPr>
            <w:tcW w:w="247" w:type="dxa"/>
            <w:vAlign w:val="bottom"/>
          </w:tcPr>
          <w:p w14:paraId="09E7CE86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CEA971D" w14:textId="6AC0EC92" w:rsidR="00D65EA7" w:rsidRPr="009D2D28" w:rsidRDefault="00CB3304" w:rsidP="004B4DCD">
            <w:pPr>
              <w:pStyle w:val="BodyText"/>
              <w:tabs>
                <w:tab w:val="clear" w:pos="680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B330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1,370,760</w:t>
            </w:r>
          </w:p>
        </w:tc>
        <w:tc>
          <w:tcPr>
            <w:tcW w:w="267" w:type="dxa"/>
            <w:vAlign w:val="bottom"/>
          </w:tcPr>
          <w:p w14:paraId="6EB4025B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ACB6090" w14:textId="343A5B39" w:rsidR="00D65EA7" w:rsidRPr="009D2D28" w:rsidRDefault="00CB3304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B330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923,408</w:t>
            </w:r>
          </w:p>
        </w:tc>
        <w:tc>
          <w:tcPr>
            <w:tcW w:w="273" w:type="dxa"/>
            <w:vAlign w:val="bottom"/>
          </w:tcPr>
          <w:p w14:paraId="37441F66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B75508A" w14:textId="172FA9C5" w:rsidR="00D65EA7" w:rsidRPr="009D2D28" w:rsidRDefault="00CB3304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B330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650,957</w:t>
            </w:r>
          </w:p>
        </w:tc>
        <w:tc>
          <w:tcPr>
            <w:tcW w:w="270" w:type="dxa"/>
            <w:vAlign w:val="bottom"/>
          </w:tcPr>
          <w:p w14:paraId="6E9F98B8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BB2BBD5" w14:textId="0C26DFBF" w:rsidR="00D65EA7" w:rsidRPr="009D2D28" w:rsidRDefault="00CB3304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B330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32,802</w:t>
            </w:r>
          </w:p>
        </w:tc>
        <w:tc>
          <w:tcPr>
            <w:tcW w:w="242" w:type="dxa"/>
            <w:vAlign w:val="bottom"/>
          </w:tcPr>
          <w:p w14:paraId="12DCD74A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D3BDD91" w14:textId="6AB073C0" w:rsidR="00D65EA7" w:rsidRPr="009D2D28" w:rsidRDefault="00CB3304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B330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31,783</w:t>
            </w:r>
          </w:p>
        </w:tc>
        <w:tc>
          <w:tcPr>
            <w:tcW w:w="236" w:type="dxa"/>
            <w:vAlign w:val="bottom"/>
          </w:tcPr>
          <w:p w14:paraId="3CAFD98B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139897B" w14:textId="01F0275B" w:rsidR="00D65EA7" w:rsidRPr="009D2D28" w:rsidRDefault="00CB3304" w:rsidP="004B4DCD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B330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2,000,847</w:t>
            </w:r>
          </w:p>
        </w:tc>
        <w:tc>
          <w:tcPr>
            <w:tcW w:w="236" w:type="dxa"/>
            <w:vAlign w:val="bottom"/>
          </w:tcPr>
          <w:p w14:paraId="575C014F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7FAB146E" w14:textId="42BFC64B" w:rsidR="00D65EA7" w:rsidRPr="009D2D28" w:rsidRDefault="00CB3304" w:rsidP="004B4DCD">
            <w:pPr>
              <w:pStyle w:val="BodyText"/>
              <w:tabs>
                <w:tab w:val="clear" w:pos="680"/>
                <w:tab w:val="left" w:pos="6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B330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2,053,500</w:t>
            </w:r>
          </w:p>
        </w:tc>
        <w:tc>
          <w:tcPr>
            <w:tcW w:w="236" w:type="dxa"/>
            <w:vAlign w:val="bottom"/>
          </w:tcPr>
          <w:p w14:paraId="613BACE8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9651E51" w14:textId="6C4B8588" w:rsidR="00D65EA7" w:rsidRPr="009D2D28" w:rsidRDefault="00CB3304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B330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7,439</w:t>
            </w:r>
          </w:p>
        </w:tc>
        <w:tc>
          <w:tcPr>
            <w:tcW w:w="276" w:type="dxa"/>
            <w:vAlign w:val="bottom"/>
          </w:tcPr>
          <w:p w14:paraId="4748E1B1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52071C17" w14:textId="57C0EEF3" w:rsidR="00D65EA7" w:rsidRPr="009D2D28" w:rsidRDefault="00CB3304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B330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15,652</w:t>
            </w:r>
          </w:p>
        </w:tc>
        <w:tc>
          <w:tcPr>
            <w:tcW w:w="236" w:type="dxa"/>
            <w:vAlign w:val="bottom"/>
          </w:tcPr>
          <w:p w14:paraId="75CD818F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7F037AB" w14:textId="18D405A0" w:rsidR="00D65EA7" w:rsidRPr="009D2D28" w:rsidRDefault="00CB3304" w:rsidP="004B4DCD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B330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2,008,286</w:t>
            </w:r>
          </w:p>
        </w:tc>
        <w:tc>
          <w:tcPr>
            <w:tcW w:w="236" w:type="dxa"/>
            <w:vAlign w:val="bottom"/>
          </w:tcPr>
          <w:p w14:paraId="05948A8B" w14:textId="77777777" w:rsidR="00D65EA7" w:rsidRPr="009D2D28" w:rsidRDefault="00D65EA7" w:rsidP="00D65EA7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E93ADCB" w14:textId="75930116" w:rsidR="00D65EA7" w:rsidRPr="009D2D28" w:rsidRDefault="00CB3304" w:rsidP="004B4DCD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B330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2,069,152</w:t>
            </w:r>
          </w:p>
        </w:tc>
      </w:tr>
      <w:tr w:rsidR="00D65EA7" w:rsidRPr="00050004" w14:paraId="2A9DCDFB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  <w:vAlign w:val="bottom"/>
          </w:tcPr>
          <w:p w14:paraId="120FEECE" w14:textId="77777777" w:rsidR="00D65EA7" w:rsidRPr="00050004" w:rsidRDefault="00D65EA7" w:rsidP="00D65EA7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08490FCF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14:paraId="75F029CC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198080C1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71D83983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0F2348C9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57ABF39A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7AAD37B4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623EEFA5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37C8581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7B1A634D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3E607F14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16F7F0B8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0DA7D23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18FF8DB2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EEBA14F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0981DA7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6B67438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50957F67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2458463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FF48802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312777D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667ECA2E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291F2366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D65EA7" w:rsidRPr="00023148" w14:paraId="7CC3AF40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14:paraId="02F3EC6E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14:paraId="62C1EE0F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44D694D6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7718A8FC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817C42F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12CE03A3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046E3F6A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148365A8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0FDF8E97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0E6DDEF2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280EA436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4BE6B3B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8249871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1EF8F102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F4297EB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8CAE312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2A75F512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0A476A9D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70D1CFEA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C223DC4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8A8687D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FBD468C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5B48391B" w14:textId="77777777" w:rsidR="00D65EA7" w:rsidRPr="009D2D28" w:rsidRDefault="00D65EA7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053064" w:rsidRPr="00023148" w14:paraId="484CB845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14:paraId="7A272069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14:paraId="4A134737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609FF88C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740EFE74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7E44A20C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2A09949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4C95D319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2AD03E0D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11E935A4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3ABBA1E8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4B3F0624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BDB6A2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B83E9D4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EAE426E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E375CB1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CEBA6E6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776EB306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6CD6D58D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08CB837A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27F9F8A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51817CB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855BC76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4C2BD30F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053064" w:rsidRPr="00023148" w14:paraId="2D2F2066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14:paraId="4246166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14:paraId="15D5E6AD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49FF4759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61610CA1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632E5A8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04539EF3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170582B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49741698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0593B1F2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0E1E3389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37ABBF19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2CF01FD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A8C33EE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1FB11651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7B1E7A2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2F101342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16BFA9EA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51E62ECD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069E628A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5370979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B73296C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C08CC21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788BFB28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053064" w:rsidRPr="00023148" w14:paraId="05AA626E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14:paraId="03FAAE11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14:paraId="42F480D1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38FEA612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1C35D9B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58EDAE13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313BE70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621A75AB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2C210C92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0AEC02A7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1B2E6A5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5EB1F20E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6B9FDF3F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F445DC2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2CCDCEA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E7D4A7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79E6563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72A45C9B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268197C0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54A77AE3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8224403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597EFFF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0DED95D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0045827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535562" w:rsidRPr="00023148" w14:paraId="7091C07B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14:paraId="748EBD1B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14:paraId="22F9B083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5FF55F97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63610110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1B72C185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1C76C4B7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13655934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321BE6A0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736B4D95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768C3593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7BF050B2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D54A616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37489B6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68D3DE49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3038830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98C61F8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79973A56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39A5EDE1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2DA3954D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7A3662A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2934621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6F636FA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5EA8109A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535562" w:rsidRPr="00023148" w14:paraId="1C78EDDE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14:paraId="2292150A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14:paraId="593DD8E7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34B6FF91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6B773BDC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58404D1F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35DB952D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43F69CF0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66EF88DD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0E6272C9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71DA3D18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5C66A4C6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68CC1EDD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9C8E371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2ACA5A1E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FEFF250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232FB07F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7792ABE9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50D9F730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54ECDBDB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1DBB3E39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34EC622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013CD62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42BB09EF" w14:textId="77777777" w:rsidR="00535562" w:rsidRPr="009D2D28" w:rsidRDefault="00535562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053064" w:rsidRPr="00023148" w14:paraId="2812B826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14:paraId="664A2188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14:paraId="44F54DF9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11BD350F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22A92DA2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4F4867A2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27BC8C24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07591633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7FB56330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6CAB1F4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7BDB9D90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33389520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1CBDB130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44339A2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1206C25D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85B1A57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A0E4A0E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213BDBBF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1069EE01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4ADC5802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2290EAF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C250DC3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48DE8E7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432CC873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053064" w:rsidRPr="00023148" w14:paraId="4293B98C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  <w:vAlign w:val="bottom"/>
          </w:tcPr>
          <w:p w14:paraId="712F5182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47" w:type="dxa"/>
          </w:tcPr>
          <w:p w14:paraId="3F56E1E9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032580E3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50CE44C1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1430741D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21E33868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24F7A647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4BB2C9FC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24FB9A5F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635DEF79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25B8E14E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0A839D7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0BFB20B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251E07AB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C190364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6A3C5C1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43E66052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7809F02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304EAAC9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4FAB7DC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16C60C5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25C923FC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307639CA" w14:textId="77777777" w:rsidR="00053064" w:rsidRPr="009D2D28" w:rsidRDefault="00053064" w:rsidP="00D65EA7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361014" w:rsidRPr="00023148" w14:paraId="25D4B63B" w14:textId="77777777" w:rsidTr="00C8385D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</w:tcPr>
          <w:p w14:paraId="38420E6B" w14:textId="77777777" w:rsidR="00361014" w:rsidRPr="009D2D28" w:rsidRDefault="00361014" w:rsidP="00361014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D2D2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247" w:type="dxa"/>
            <w:vAlign w:val="bottom"/>
          </w:tcPr>
          <w:p w14:paraId="5930018D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21B86088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95C00DF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199A3F15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4D72DAD3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4A41B475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5B4C43E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2D97344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3B27AB08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BD915A3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2201635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3400E32B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117C263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27891AAC" w14:textId="77777777" w:rsidR="00361014" w:rsidRPr="009D2D28" w:rsidRDefault="00361014" w:rsidP="004B4DCD">
            <w:pPr>
              <w:pStyle w:val="NoSpacing"/>
              <w:tabs>
                <w:tab w:val="clear" w:pos="680"/>
                <w:tab w:val="left" w:pos="63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1D0EFA1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785E7B3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4716B3AA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CF76157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5E259D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3BD5DE2A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6B8BAD7" w14:textId="77777777" w:rsidR="00361014" w:rsidRPr="009D2D28" w:rsidRDefault="00361014" w:rsidP="00D65EA7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vAlign w:val="bottom"/>
          </w:tcPr>
          <w:p w14:paraId="47E48BD1" w14:textId="77777777" w:rsidR="00361014" w:rsidRPr="009D2D28" w:rsidRDefault="00361014" w:rsidP="004B4DCD">
            <w:pPr>
              <w:pStyle w:val="NoSpacing"/>
              <w:tabs>
                <w:tab w:val="clear" w:pos="680"/>
                <w:tab w:val="left" w:pos="64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B8439E" w:rsidRPr="00023148" w14:paraId="2773BAF1" w14:textId="77777777" w:rsidTr="007B174A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6C5FBF16" w14:textId="77777777" w:rsidR="00B8439E" w:rsidRPr="00B8098C" w:rsidRDefault="00B8439E" w:rsidP="00B8439E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ก๊าซธรรมชาติอัดสำหรั</w:t>
            </w: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อุตสาหกรรม</w:t>
            </w:r>
            <w:r w:rsidRPr="00F567FB"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</w:t>
            </w:r>
            <w:proofErr w:type="spellStart"/>
            <w:r w:rsidRPr="00F567FB">
              <w:rPr>
                <w:rFonts w:asciiTheme="majorBidi" w:hAnsiTheme="majorBidi"/>
                <w:sz w:val="21"/>
                <w:szCs w:val="21"/>
                <w:lang w:eastAsia="en-GB"/>
              </w:rPr>
              <w:t>iCNG</w:t>
            </w:r>
            <w:proofErr w:type="spellEnd"/>
            <w:r w:rsidRPr="00F567FB">
              <w:rPr>
                <w:rFonts w:asciiTheme="majorBidi" w:hAnsi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809" w:type="dxa"/>
          </w:tcPr>
          <w:p w14:paraId="061BE59E" w14:textId="77777777" w:rsidR="00CB0AB0" w:rsidRDefault="00CB0AB0" w:rsidP="00CB0AB0">
            <w:pPr>
              <w:pStyle w:val="BodyText"/>
              <w:tabs>
                <w:tab w:val="clear" w:pos="454"/>
                <w:tab w:val="left" w:pos="549"/>
                <w:tab w:val="left" w:pos="591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0329E0A" w14:textId="6E09B970" w:rsidR="00B8439E" w:rsidRPr="009D2D28" w:rsidRDefault="00B8439E" w:rsidP="00CB0AB0">
            <w:pPr>
              <w:pStyle w:val="BodyText"/>
              <w:tabs>
                <w:tab w:val="clear" w:pos="454"/>
                <w:tab w:val="left" w:pos="549"/>
                <w:tab w:val="left" w:pos="591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383,667</w:t>
            </w:r>
          </w:p>
        </w:tc>
        <w:tc>
          <w:tcPr>
            <w:tcW w:w="247" w:type="dxa"/>
            <w:vAlign w:val="bottom"/>
          </w:tcPr>
          <w:p w14:paraId="20E5A09B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1C411430" w14:textId="77777777" w:rsidR="00CB0AB0" w:rsidRDefault="00CB0AB0" w:rsidP="00CB0AB0">
            <w:pPr>
              <w:pStyle w:val="BodyText"/>
              <w:tabs>
                <w:tab w:val="left" w:pos="566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44F0BEA" w14:textId="77448F79" w:rsidR="00B8439E" w:rsidRPr="009D2D28" w:rsidRDefault="00B8439E" w:rsidP="00CB0AB0">
            <w:pPr>
              <w:pStyle w:val="BodyText"/>
              <w:tabs>
                <w:tab w:val="left" w:pos="566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354,535</w:t>
            </w:r>
          </w:p>
        </w:tc>
        <w:tc>
          <w:tcPr>
            <w:tcW w:w="267" w:type="dxa"/>
            <w:vAlign w:val="bottom"/>
          </w:tcPr>
          <w:p w14:paraId="0788CCEE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E96CE3B" w14:textId="77777777" w:rsidR="00CB0AB0" w:rsidRDefault="00CB0AB0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62A6D6D" w14:textId="07B03967" w:rsid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3" w:type="dxa"/>
            <w:vAlign w:val="bottom"/>
          </w:tcPr>
          <w:p w14:paraId="44B4B375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090C5CE8" w14:textId="77777777" w:rsidR="00CB0AB0" w:rsidRDefault="00CB0AB0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3556692" w14:textId="6A7797ED" w:rsid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5E4CCB6D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658CFCD4" w14:textId="77777777" w:rsidR="00CB0AB0" w:rsidRDefault="00CB0AB0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324ED03" w14:textId="3A54E2C9" w:rsid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2" w:type="dxa"/>
            <w:vAlign w:val="bottom"/>
          </w:tcPr>
          <w:p w14:paraId="7AA572D0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7AFBC346" w14:textId="77777777" w:rsidR="00CB0AB0" w:rsidRDefault="00CB0AB0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83296E4" w14:textId="5A83525E" w:rsid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07D37017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CA7A81C" w14:textId="77777777" w:rsidR="00CB0AB0" w:rsidRDefault="00CB0AB0" w:rsidP="00CB0AB0">
            <w:pPr>
              <w:pStyle w:val="BodyText"/>
              <w:tabs>
                <w:tab w:val="clear" w:pos="454"/>
                <w:tab w:val="left" w:pos="55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57FCBDD" w14:textId="277F608C" w:rsidR="00B8439E" w:rsidRDefault="00B8439E" w:rsidP="00CB0AB0">
            <w:pPr>
              <w:pStyle w:val="BodyText"/>
              <w:tabs>
                <w:tab w:val="clear" w:pos="454"/>
                <w:tab w:val="left" w:pos="55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383,667</w:t>
            </w:r>
          </w:p>
        </w:tc>
        <w:tc>
          <w:tcPr>
            <w:tcW w:w="236" w:type="dxa"/>
            <w:vAlign w:val="bottom"/>
          </w:tcPr>
          <w:p w14:paraId="22BCCF41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84116C9" w14:textId="77777777" w:rsidR="00CB0AB0" w:rsidRDefault="00CB0AB0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067AEA7" w14:textId="09AD5CF0" w:rsidR="00B8439E" w:rsidRDefault="00B8439E" w:rsidP="00CB0AB0">
            <w:pPr>
              <w:pStyle w:val="BodyText"/>
              <w:tabs>
                <w:tab w:val="left" w:pos="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354,535</w:t>
            </w:r>
          </w:p>
        </w:tc>
        <w:tc>
          <w:tcPr>
            <w:tcW w:w="236" w:type="dxa"/>
            <w:vAlign w:val="bottom"/>
          </w:tcPr>
          <w:p w14:paraId="64A425CA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1D4583D9" w14:textId="77777777" w:rsidR="00CB0AB0" w:rsidRDefault="00CB0AB0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84AB085" w14:textId="5413F908" w:rsid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6" w:type="dxa"/>
            <w:vAlign w:val="bottom"/>
          </w:tcPr>
          <w:p w14:paraId="346294A4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3A6603C7" w14:textId="77777777" w:rsidR="00CB0AB0" w:rsidRDefault="00CB0AB0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4ED2581" w14:textId="0EDFCA71" w:rsid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58C49C1B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63EA2F7" w14:textId="77777777" w:rsidR="00CB0AB0" w:rsidRDefault="00CB0AB0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9A59446" w14:textId="0FA88791" w:rsidR="00B8439E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358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383,667</w:t>
            </w:r>
          </w:p>
        </w:tc>
        <w:tc>
          <w:tcPr>
            <w:tcW w:w="236" w:type="dxa"/>
            <w:vAlign w:val="bottom"/>
          </w:tcPr>
          <w:p w14:paraId="3035FA74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138AC819" w14:textId="77777777" w:rsidR="00CB0AB0" w:rsidRDefault="00CB0AB0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1D5F063" w14:textId="3AD94F53" w:rsidR="00B8439E" w:rsidRDefault="00B8439E" w:rsidP="004F394D">
            <w:pPr>
              <w:pStyle w:val="BodyText"/>
              <w:tabs>
                <w:tab w:val="left" w:pos="566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83B5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354,535</w:t>
            </w:r>
          </w:p>
        </w:tc>
      </w:tr>
      <w:tr w:rsidR="00B8439E" w:rsidRPr="00023148" w14:paraId="0E28019A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1DD77323" w14:textId="77777777" w:rsidR="00B8439E" w:rsidRPr="00023148" w:rsidRDefault="00B8439E" w:rsidP="00B8439E">
            <w:pPr>
              <w:pStyle w:val="NoSpacing"/>
              <w:rPr>
                <w:sz w:val="16"/>
                <w:szCs w:val="16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14:paraId="6D68D968" w14:textId="63065A2E" w:rsidR="00B8439E" w:rsidRPr="009D2D28" w:rsidRDefault="00B8439E" w:rsidP="00CB0AB0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155,876</w:t>
            </w:r>
          </w:p>
        </w:tc>
        <w:tc>
          <w:tcPr>
            <w:tcW w:w="247" w:type="dxa"/>
          </w:tcPr>
          <w:p w14:paraId="6A6966DC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689BFE54" w14:textId="22791AFA" w:rsidR="00B8439E" w:rsidRPr="009D2D28" w:rsidRDefault="00B8439E" w:rsidP="00CB0AB0">
            <w:pPr>
              <w:pStyle w:val="BodyText"/>
              <w:tabs>
                <w:tab w:val="left" w:pos="566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154,915</w:t>
            </w:r>
          </w:p>
        </w:tc>
        <w:tc>
          <w:tcPr>
            <w:tcW w:w="267" w:type="dxa"/>
          </w:tcPr>
          <w:p w14:paraId="4378D8BF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E1FF760" w14:textId="47E7EBF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3" w:type="dxa"/>
          </w:tcPr>
          <w:p w14:paraId="7B61C522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70D4B072" w14:textId="7DE6DA75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0" w:type="dxa"/>
          </w:tcPr>
          <w:p w14:paraId="2A81F270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563E7140" w14:textId="3CE0F14B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2" w:type="dxa"/>
          </w:tcPr>
          <w:p w14:paraId="348B97CA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6A4AFDAB" w14:textId="235419F2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59F2686E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39D1F99" w14:textId="6E89095E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155,876</w:t>
            </w:r>
          </w:p>
        </w:tc>
        <w:tc>
          <w:tcPr>
            <w:tcW w:w="236" w:type="dxa"/>
          </w:tcPr>
          <w:p w14:paraId="7DD2100A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EBE3934" w14:textId="2664F23A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154,915</w:t>
            </w:r>
          </w:p>
        </w:tc>
        <w:tc>
          <w:tcPr>
            <w:tcW w:w="236" w:type="dxa"/>
          </w:tcPr>
          <w:p w14:paraId="62A57D8B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01CE2EDE" w14:textId="2FAD6C80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6" w:type="dxa"/>
          </w:tcPr>
          <w:p w14:paraId="5DE8A74E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41673F11" w14:textId="53ADE8D8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30EB56F4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F739812" w14:textId="3A1C5365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358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155,876</w:t>
            </w:r>
          </w:p>
        </w:tc>
        <w:tc>
          <w:tcPr>
            <w:tcW w:w="236" w:type="dxa"/>
          </w:tcPr>
          <w:p w14:paraId="209DC4AE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5F8F0E64" w14:textId="365E7981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83B5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154,915</w:t>
            </w:r>
          </w:p>
        </w:tc>
      </w:tr>
      <w:tr w:rsidR="00B8439E" w:rsidRPr="00023148" w14:paraId="7C7B951F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2FD21A4F" w14:textId="77777777" w:rsidR="00B8439E" w:rsidRPr="00C14C7D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บริการ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อัด</w:t>
            </w: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ก๊าซธรรมชาติ</w:t>
            </w:r>
            <w:r>
              <w:rPr>
                <w:rFonts w:asciiTheme="majorBidi" w:hAnsiTheme="majorBidi"/>
                <w:sz w:val="21"/>
                <w:szCs w:val="21"/>
                <w:lang w:eastAsia="en-GB"/>
              </w:rPr>
              <w:t xml:space="preserve"> (PMS)</w:t>
            </w:r>
          </w:p>
        </w:tc>
        <w:tc>
          <w:tcPr>
            <w:tcW w:w="809" w:type="dxa"/>
          </w:tcPr>
          <w:p w14:paraId="2A48065E" w14:textId="0518A2BB" w:rsidR="00B8439E" w:rsidRPr="009D2D28" w:rsidRDefault="00CB0AB0" w:rsidP="00CB0AB0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B8439E"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B8439E"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185,170</w:t>
            </w:r>
          </w:p>
        </w:tc>
        <w:tc>
          <w:tcPr>
            <w:tcW w:w="247" w:type="dxa"/>
          </w:tcPr>
          <w:p w14:paraId="28290A6F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49820656" w14:textId="1B0CAB6F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228,052</w:t>
            </w:r>
          </w:p>
        </w:tc>
        <w:tc>
          <w:tcPr>
            <w:tcW w:w="267" w:type="dxa"/>
          </w:tcPr>
          <w:p w14:paraId="1C39EC0F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7521B49E" w14:textId="676D8A25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3" w:type="dxa"/>
          </w:tcPr>
          <w:p w14:paraId="291B01F1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0C264DCD" w14:textId="6D8E38E5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0" w:type="dxa"/>
          </w:tcPr>
          <w:p w14:paraId="34835D62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2EA23D03" w14:textId="1C958D29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2" w:type="dxa"/>
          </w:tcPr>
          <w:p w14:paraId="210B6FB6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4EC967DE" w14:textId="6C7415FA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1FA285D1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8F4786B" w14:textId="04B28AE9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185,170</w:t>
            </w:r>
          </w:p>
        </w:tc>
        <w:tc>
          <w:tcPr>
            <w:tcW w:w="236" w:type="dxa"/>
          </w:tcPr>
          <w:p w14:paraId="15BC8461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C2F391A" w14:textId="74CE38C6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228,052</w:t>
            </w:r>
          </w:p>
        </w:tc>
        <w:tc>
          <w:tcPr>
            <w:tcW w:w="236" w:type="dxa"/>
          </w:tcPr>
          <w:p w14:paraId="3AAE9FAB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58303B76" w14:textId="2B28350E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6" w:type="dxa"/>
          </w:tcPr>
          <w:p w14:paraId="4D65FDA0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5CBFC235" w14:textId="51CA82B4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438A5859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D6C3A28" w14:textId="3F4570C0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358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185,170</w:t>
            </w:r>
          </w:p>
        </w:tc>
        <w:tc>
          <w:tcPr>
            <w:tcW w:w="236" w:type="dxa"/>
          </w:tcPr>
          <w:p w14:paraId="2BFFD29F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103FD92F" w14:textId="654362B7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83B5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228,052</w:t>
            </w:r>
          </w:p>
        </w:tc>
      </w:tr>
      <w:tr w:rsidR="00B8439E" w:rsidRPr="00023148" w14:paraId="4EB181C6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15DFCE7D" w14:textId="2BEEE21B" w:rsidR="00B8439E" w:rsidRPr="00B8098C" w:rsidRDefault="00B8439E" w:rsidP="00B8439E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14:paraId="460152E6" w14:textId="1115A2EB" w:rsidR="00B8439E" w:rsidRPr="009D2D28" w:rsidRDefault="00CB0AB0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B8439E"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81,049</w:t>
            </w:r>
          </w:p>
        </w:tc>
        <w:tc>
          <w:tcPr>
            <w:tcW w:w="247" w:type="dxa"/>
          </w:tcPr>
          <w:p w14:paraId="3BD611F4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1E7B93A9" w14:textId="50198728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360,606</w:t>
            </w:r>
          </w:p>
        </w:tc>
        <w:tc>
          <w:tcPr>
            <w:tcW w:w="267" w:type="dxa"/>
          </w:tcPr>
          <w:p w14:paraId="05DC81F4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77723305" w14:textId="1D5A7D1B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3" w:type="dxa"/>
          </w:tcPr>
          <w:p w14:paraId="731C4EA9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20028F60" w14:textId="63A2839C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0" w:type="dxa"/>
          </w:tcPr>
          <w:p w14:paraId="1D431198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3106C524" w14:textId="3055193D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2" w:type="dxa"/>
          </w:tcPr>
          <w:p w14:paraId="6BC5D682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1FC330AA" w14:textId="3C7C1972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1E2EB1EB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06C34C7" w14:textId="01F311EE" w:rsidR="00B8439E" w:rsidRPr="009D2D28" w:rsidRDefault="00CB0AB0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="00B8439E"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81,049</w:t>
            </w:r>
          </w:p>
        </w:tc>
        <w:tc>
          <w:tcPr>
            <w:tcW w:w="236" w:type="dxa"/>
          </w:tcPr>
          <w:p w14:paraId="523176CE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EA7A5BC" w14:textId="3AA8B255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360,606</w:t>
            </w:r>
          </w:p>
        </w:tc>
        <w:tc>
          <w:tcPr>
            <w:tcW w:w="236" w:type="dxa"/>
          </w:tcPr>
          <w:p w14:paraId="108E0DFE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34BB83F1" w14:textId="40883529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6" w:type="dxa"/>
          </w:tcPr>
          <w:p w14:paraId="18C19702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55CAF520" w14:textId="6105243B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662ABED0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0E72AE0" w14:textId="794B2A95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358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81,049</w:t>
            </w:r>
          </w:p>
        </w:tc>
        <w:tc>
          <w:tcPr>
            <w:tcW w:w="236" w:type="dxa"/>
          </w:tcPr>
          <w:p w14:paraId="0F6489C7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1F0645D3" w14:textId="0A5192C1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83B5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360,606</w:t>
            </w:r>
          </w:p>
        </w:tc>
      </w:tr>
      <w:tr w:rsidR="00B8439E" w:rsidRPr="00023148" w14:paraId="027380EE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2C14B72E" w14:textId="77777777" w:rsidR="00B8439E" w:rsidRPr="00B8098C" w:rsidRDefault="00B8439E" w:rsidP="00B8439E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  <w:r w:rsidRPr="00C14C7D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14:paraId="31C42F5C" w14:textId="5C2B3308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105,119</w:t>
            </w:r>
          </w:p>
        </w:tc>
        <w:tc>
          <w:tcPr>
            <w:tcW w:w="247" w:type="dxa"/>
          </w:tcPr>
          <w:p w14:paraId="4E59B97B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632D9473" w14:textId="7E62EE75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118,458</w:t>
            </w:r>
          </w:p>
        </w:tc>
        <w:tc>
          <w:tcPr>
            <w:tcW w:w="267" w:type="dxa"/>
          </w:tcPr>
          <w:p w14:paraId="66A4E7C7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5F5C9BA0" w14:textId="0B1B5BD7" w:rsid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3" w:type="dxa"/>
          </w:tcPr>
          <w:p w14:paraId="7ECB3D43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55FA2202" w14:textId="4B6EB22A" w:rsid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0" w:type="dxa"/>
          </w:tcPr>
          <w:p w14:paraId="77F78B81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6EAFB977" w14:textId="4BB60D9B" w:rsid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2" w:type="dxa"/>
          </w:tcPr>
          <w:p w14:paraId="666AEFC2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2F7CC41D" w14:textId="7FE90D8A" w:rsid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607C4FD2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C0F097A" w14:textId="3C224ADF" w:rsidR="00B8439E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105,119</w:t>
            </w:r>
          </w:p>
        </w:tc>
        <w:tc>
          <w:tcPr>
            <w:tcW w:w="236" w:type="dxa"/>
          </w:tcPr>
          <w:p w14:paraId="07EB4D2A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8FBEE71" w14:textId="2D86C844" w:rsidR="00B8439E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118,458</w:t>
            </w:r>
          </w:p>
        </w:tc>
        <w:tc>
          <w:tcPr>
            <w:tcW w:w="236" w:type="dxa"/>
          </w:tcPr>
          <w:p w14:paraId="23F74902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60B8910A" w14:textId="446C4AA3" w:rsid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6" w:type="dxa"/>
          </w:tcPr>
          <w:p w14:paraId="23A11922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764DE16C" w14:textId="1D4BDA68" w:rsid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24CDF5A8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C55E69B" w14:textId="5BD23782" w:rsidR="00B8439E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358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105,119</w:t>
            </w:r>
          </w:p>
        </w:tc>
        <w:tc>
          <w:tcPr>
            <w:tcW w:w="236" w:type="dxa"/>
          </w:tcPr>
          <w:p w14:paraId="567C811A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0171B683" w14:textId="36FCD049" w:rsidR="00B8439E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83B5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118,458</w:t>
            </w:r>
          </w:p>
        </w:tc>
      </w:tr>
      <w:tr w:rsidR="00B8439E" w:rsidRPr="00023148" w14:paraId="3C1EE8C1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2425ECED" w14:textId="77777777" w:rsidR="00B8439E" w:rsidRPr="00C14C7D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14:paraId="5DFF037E" w14:textId="5729FE8C" w:rsidR="00B8439E" w:rsidRPr="009D2D28" w:rsidRDefault="00CB0AB0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B8439E"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91,655</w:t>
            </w:r>
          </w:p>
        </w:tc>
        <w:tc>
          <w:tcPr>
            <w:tcW w:w="247" w:type="dxa"/>
          </w:tcPr>
          <w:p w14:paraId="1B35DD98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7C82BFB8" w14:textId="66F69EA2" w:rsidR="00B8439E" w:rsidRPr="009D2D28" w:rsidRDefault="00CB0AB0" w:rsidP="00CB0AB0">
            <w:pPr>
              <w:pStyle w:val="BodyText"/>
              <w:tabs>
                <w:tab w:val="clear" w:pos="680"/>
                <w:tab w:val="left" w:pos="54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B8439E"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92,630</w:t>
            </w:r>
          </w:p>
        </w:tc>
        <w:tc>
          <w:tcPr>
            <w:tcW w:w="267" w:type="dxa"/>
          </w:tcPr>
          <w:p w14:paraId="3F01FC31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4A34B180" w14:textId="755ED388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3" w:type="dxa"/>
          </w:tcPr>
          <w:p w14:paraId="628A6333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720C8459" w14:textId="0B74B122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0" w:type="dxa"/>
          </w:tcPr>
          <w:p w14:paraId="653E4EF4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2267D3F7" w14:textId="2234C1FC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2" w:type="dxa"/>
          </w:tcPr>
          <w:p w14:paraId="043B5EBC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74AE0804" w14:textId="2AB97340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53768AB9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05B4AC0F" w14:textId="17CA81F2" w:rsidR="00B8439E" w:rsidRPr="009D2D28" w:rsidRDefault="00CB0AB0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="00B8439E"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91,655</w:t>
            </w:r>
          </w:p>
        </w:tc>
        <w:tc>
          <w:tcPr>
            <w:tcW w:w="236" w:type="dxa"/>
          </w:tcPr>
          <w:p w14:paraId="7F396E8C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5952EC6A" w14:textId="600EE5F1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92,630</w:t>
            </w:r>
          </w:p>
        </w:tc>
        <w:tc>
          <w:tcPr>
            <w:tcW w:w="236" w:type="dxa"/>
          </w:tcPr>
          <w:p w14:paraId="5D448C93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29D1DD16" w14:textId="09781E31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6" w:type="dxa"/>
          </w:tcPr>
          <w:p w14:paraId="731B6E3B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7E60B415" w14:textId="02067BA3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5EE98423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F7F0BF4" w14:textId="5192BA22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358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91,655</w:t>
            </w:r>
          </w:p>
        </w:tc>
        <w:tc>
          <w:tcPr>
            <w:tcW w:w="236" w:type="dxa"/>
          </w:tcPr>
          <w:p w14:paraId="07FA764C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2E98EF3E" w14:textId="6FCD7039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83B5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92,630</w:t>
            </w:r>
          </w:p>
        </w:tc>
      </w:tr>
      <w:tr w:rsidR="00B8439E" w:rsidRPr="00023148" w14:paraId="348EA5C4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1F251A74" w14:textId="77777777" w:rsidR="00B8439E" w:rsidRPr="00C14C7D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 xml:space="preserve">รถเมล์ </w:t>
            </w:r>
            <w:r w:rsidRPr="00B8098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NGV</w:t>
            </w:r>
          </w:p>
        </w:tc>
        <w:tc>
          <w:tcPr>
            <w:tcW w:w="809" w:type="dxa"/>
          </w:tcPr>
          <w:p w14:paraId="6D748823" w14:textId="00688422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7" w:type="dxa"/>
          </w:tcPr>
          <w:p w14:paraId="2A97A92B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1741933E" w14:textId="7F6A1D9E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67" w:type="dxa"/>
          </w:tcPr>
          <w:p w14:paraId="49BA62FA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E73E62B" w14:textId="2D70B50D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341,613</w:t>
            </w:r>
          </w:p>
        </w:tc>
        <w:tc>
          <w:tcPr>
            <w:tcW w:w="273" w:type="dxa"/>
          </w:tcPr>
          <w:p w14:paraId="0F51AED4" w14:textId="77777777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4BACBF20" w14:textId="280C05CB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180,747</w:t>
            </w:r>
          </w:p>
        </w:tc>
        <w:tc>
          <w:tcPr>
            <w:tcW w:w="270" w:type="dxa"/>
          </w:tcPr>
          <w:p w14:paraId="3D2D0CBC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044E6789" w14:textId="724CB83C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2" w:type="dxa"/>
          </w:tcPr>
          <w:p w14:paraId="4EE6A113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00BE397C" w14:textId="3C3D618A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1CB00CE3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8EB14D8" w14:textId="0362F928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36" w:type="dxa"/>
          </w:tcPr>
          <w:p w14:paraId="5D8B602C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46F554EF" w14:textId="7D75FF37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180,747</w:t>
            </w:r>
          </w:p>
        </w:tc>
        <w:tc>
          <w:tcPr>
            <w:tcW w:w="236" w:type="dxa"/>
          </w:tcPr>
          <w:p w14:paraId="4CC827FF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35B32CF1" w14:textId="602B0282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6" w:type="dxa"/>
          </w:tcPr>
          <w:p w14:paraId="35CFE215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032112E1" w14:textId="4DC1C400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26DDEDA6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AF2BDB8" w14:textId="41790ADB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358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341,613</w:t>
            </w:r>
          </w:p>
        </w:tc>
        <w:tc>
          <w:tcPr>
            <w:tcW w:w="236" w:type="dxa"/>
          </w:tcPr>
          <w:p w14:paraId="3D65001B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66C1D17D" w14:textId="0D9697F3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83B5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180,747</w:t>
            </w:r>
          </w:p>
        </w:tc>
      </w:tr>
      <w:tr w:rsidR="00B8439E" w:rsidRPr="00023148" w14:paraId="1622D6D1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5F7A259F" w14:textId="77777777" w:rsidR="00B8439E" w:rsidRPr="00C14C7D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14:paraId="6C02214C" w14:textId="44A1C872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7" w:type="dxa"/>
          </w:tcPr>
          <w:p w14:paraId="28C446F7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0CE32A01" w14:textId="24FF2FEF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67" w:type="dxa"/>
          </w:tcPr>
          <w:p w14:paraId="01CF2BA7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3CA5D7E" w14:textId="57DE6C71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475,588</w:t>
            </w:r>
          </w:p>
        </w:tc>
        <w:tc>
          <w:tcPr>
            <w:tcW w:w="273" w:type="dxa"/>
          </w:tcPr>
          <w:p w14:paraId="05716A9E" w14:textId="77777777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6B13F093" w14:textId="7046F829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403,685</w:t>
            </w:r>
          </w:p>
        </w:tc>
        <w:tc>
          <w:tcPr>
            <w:tcW w:w="270" w:type="dxa"/>
          </w:tcPr>
          <w:p w14:paraId="77012965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029DF384" w14:textId="0444D661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2" w:type="dxa"/>
          </w:tcPr>
          <w:p w14:paraId="0093D11E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41CA2E4A" w14:textId="19D3AF05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045E94D0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B7F9E52" w14:textId="70ECAF60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475,588</w:t>
            </w:r>
          </w:p>
        </w:tc>
        <w:tc>
          <w:tcPr>
            <w:tcW w:w="236" w:type="dxa"/>
          </w:tcPr>
          <w:p w14:paraId="29E97074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B8BE29C" w14:textId="2F7850E4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403,685</w:t>
            </w:r>
          </w:p>
        </w:tc>
        <w:tc>
          <w:tcPr>
            <w:tcW w:w="236" w:type="dxa"/>
          </w:tcPr>
          <w:p w14:paraId="40817E05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42CC6FB1" w14:textId="6D0C24B8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6" w:type="dxa"/>
          </w:tcPr>
          <w:p w14:paraId="37E5A607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001F3463" w14:textId="1D891F2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48296546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71F07D1" w14:textId="1B8DD530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358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475,588</w:t>
            </w:r>
          </w:p>
        </w:tc>
        <w:tc>
          <w:tcPr>
            <w:tcW w:w="236" w:type="dxa"/>
          </w:tcPr>
          <w:p w14:paraId="7C7BDFE6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374967E0" w14:textId="730EB445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83B52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403,685</w:t>
            </w:r>
          </w:p>
        </w:tc>
      </w:tr>
      <w:tr w:rsidR="00B8439E" w:rsidRPr="00023148" w14:paraId="01449F1B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5197CC9E" w14:textId="16535E66" w:rsidR="00B8439E" w:rsidRPr="00C14C7D" w:rsidRDefault="00B56310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098C">
              <w:rPr>
                <w:rFonts w:asciiTheme="majorBidi" w:hAnsiTheme="majorBidi"/>
                <w:sz w:val="21"/>
                <w:szCs w:val="21"/>
                <w:cs/>
                <w:lang w:eastAsia="en-GB"/>
              </w:rPr>
              <w:t>พลังงาน</w:t>
            </w: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หมุนเวียน</w:t>
            </w:r>
          </w:p>
        </w:tc>
        <w:tc>
          <w:tcPr>
            <w:tcW w:w="809" w:type="dxa"/>
          </w:tcPr>
          <w:p w14:paraId="4791A82F" w14:textId="0D938AD2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7" w:type="dxa"/>
          </w:tcPr>
          <w:p w14:paraId="39EDE44C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765C0D8D" w14:textId="6CDEAF46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67" w:type="dxa"/>
          </w:tcPr>
          <w:p w14:paraId="4480C12D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1A7FA501" w14:textId="56D61686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3" w:type="dxa"/>
          </w:tcPr>
          <w:p w14:paraId="2DE9E00C" w14:textId="77777777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0044E72F" w14:textId="18F69439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0" w:type="dxa"/>
          </w:tcPr>
          <w:p w14:paraId="6E6599BD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4AC7D32F" w14:textId="4536CBBE" w:rsidR="00B8439E" w:rsidRPr="009D2D28" w:rsidRDefault="00B8439E" w:rsidP="00B8439E">
            <w:pPr>
              <w:pStyle w:val="NoSpacing"/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32,802</w:t>
            </w:r>
          </w:p>
        </w:tc>
        <w:tc>
          <w:tcPr>
            <w:tcW w:w="242" w:type="dxa"/>
          </w:tcPr>
          <w:p w14:paraId="6EFD8D1C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</w:tcPr>
          <w:p w14:paraId="101B5F9D" w14:textId="2A0BF515" w:rsidR="00B8439E" w:rsidRPr="009D2D28" w:rsidRDefault="00B8439E" w:rsidP="00B8439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31,783</w:t>
            </w:r>
          </w:p>
        </w:tc>
        <w:tc>
          <w:tcPr>
            <w:tcW w:w="236" w:type="dxa"/>
          </w:tcPr>
          <w:p w14:paraId="052FC801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5188A29" w14:textId="01AF1AC3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32,802</w:t>
            </w:r>
          </w:p>
        </w:tc>
        <w:tc>
          <w:tcPr>
            <w:tcW w:w="236" w:type="dxa"/>
          </w:tcPr>
          <w:p w14:paraId="6978F86C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60DF238B" w14:textId="20BA8E65" w:rsidR="00B8439E" w:rsidRPr="009D2D28" w:rsidRDefault="00CB0AB0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B8439E"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31,783</w:t>
            </w:r>
          </w:p>
        </w:tc>
        <w:tc>
          <w:tcPr>
            <w:tcW w:w="236" w:type="dxa"/>
          </w:tcPr>
          <w:p w14:paraId="6B63834E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63B1322F" w14:textId="7D489B54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76" w:type="dxa"/>
          </w:tcPr>
          <w:p w14:paraId="1FDF0FD1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4B6E7721" w14:textId="2BC58BC1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67DCFB49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3A1189B" w14:textId="5C1D0A09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358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32,802</w:t>
            </w:r>
          </w:p>
        </w:tc>
        <w:tc>
          <w:tcPr>
            <w:tcW w:w="236" w:type="dxa"/>
          </w:tcPr>
          <w:p w14:paraId="7639BA29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1FA7BE84" w14:textId="653478E6" w:rsidR="00B8439E" w:rsidRPr="009D2D28" w:rsidRDefault="00C83B52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</w:t>
            </w:r>
            <w:r w:rsidR="00B8439E"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31,783</w:t>
            </w:r>
          </w:p>
        </w:tc>
      </w:tr>
      <w:tr w:rsidR="00B8439E" w:rsidRPr="00023148" w14:paraId="10A6A244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4098776C" w14:textId="77777777" w:rsidR="00B8439E" w:rsidRPr="00C14C7D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hint="cs"/>
                <w:sz w:val="21"/>
                <w:szCs w:val="21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42A2EF2" w14:textId="47280565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42,101</w:t>
            </w:r>
          </w:p>
        </w:tc>
        <w:tc>
          <w:tcPr>
            <w:tcW w:w="247" w:type="dxa"/>
          </w:tcPr>
          <w:p w14:paraId="5157CE82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309A2DD7" w14:textId="2692724A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61,564</w:t>
            </w:r>
          </w:p>
        </w:tc>
        <w:tc>
          <w:tcPr>
            <w:tcW w:w="267" w:type="dxa"/>
          </w:tcPr>
          <w:p w14:paraId="25DD5811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3788382D" w14:textId="0AF31826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106,207</w:t>
            </w:r>
          </w:p>
        </w:tc>
        <w:tc>
          <w:tcPr>
            <w:tcW w:w="273" w:type="dxa"/>
          </w:tcPr>
          <w:p w14:paraId="7FDFF26E" w14:textId="77777777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D646F3B" w14:textId="6D7793B3" w:rsidR="00B8439E" w:rsidRPr="009D2D28" w:rsidRDefault="00CB0AB0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B8439E"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66,525</w:t>
            </w:r>
          </w:p>
        </w:tc>
        <w:tc>
          <w:tcPr>
            <w:tcW w:w="270" w:type="dxa"/>
          </w:tcPr>
          <w:p w14:paraId="210BFB49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B3D29E" w14:textId="19A9BA43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42" w:type="dxa"/>
          </w:tcPr>
          <w:p w14:paraId="04A3F2F6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20AC68A3" w14:textId="0800E4D4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-   </w:t>
            </w:r>
          </w:p>
        </w:tc>
        <w:tc>
          <w:tcPr>
            <w:tcW w:w="236" w:type="dxa"/>
          </w:tcPr>
          <w:p w14:paraId="11370192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643F50A" w14:textId="490A9346" w:rsidR="00B8439E" w:rsidRPr="009D2D28" w:rsidRDefault="00CB0AB0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B8439E"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148,308</w:t>
            </w:r>
          </w:p>
        </w:tc>
        <w:tc>
          <w:tcPr>
            <w:tcW w:w="236" w:type="dxa"/>
          </w:tcPr>
          <w:p w14:paraId="781C408B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EE51260" w14:textId="7F2A75FE" w:rsidR="00B8439E" w:rsidRPr="009D2D28" w:rsidRDefault="00CB0AB0" w:rsidP="00CB0AB0">
            <w:pPr>
              <w:pStyle w:val="BodyText"/>
              <w:tabs>
                <w:tab w:val="clear" w:pos="454"/>
                <w:tab w:val="left" w:pos="62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B8439E"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128,089</w:t>
            </w:r>
          </w:p>
        </w:tc>
        <w:tc>
          <w:tcPr>
            <w:tcW w:w="236" w:type="dxa"/>
          </w:tcPr>
          <w:p w14:paraId="64FECCB5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E0021E2" w14:textId="1E4A0AE6" w:rsidR="00B8439E" w:rsidRPr="009D2D28" w:rsidRDefault="002F69F5" w:rsidP="002F69F5">
            <w:pPr>
              <w:pStyle w:val="NoSpacing"/>
              <w:tabs>
                <w:tab w:val="clear" w:pos="454"/>
                <w:tab w:val="left" w:pos="464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B8439E"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7,439</w:t>
            </w:r>
          </w:p>
        </w:tc>
        <w:tc>
          <w:tcPr>
            <w:tcW w:w="276" w:type="dxa"/>
          </w:tcPr>
          <w:p w14:paraId="0620A4AF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D5A8F4A" w14:textId="23C06281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15,652</w:t>
            </w:r>
          </w:p>
        </w:tc>
        <w:tc>
          <w:tcPr>
            <w:tcW w:w="236" w:type="dxa"/>
          </w:tcPr>
          <w:p w14:paraId="0637C8D4" w14:textId="77777777" w:rsidR="00B8439E" w:rsidRPr="009D2D28" w:rsidRDefault="00B8439E" w:rsidP="00B8439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520104F" w14:textId="0F7B1561" w:rsidR="00B8439E" w:rsidRPr="009D2D28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F3582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155,747</w:t>
            </w:r>
          </w:p>
        </w:tc>
        <w:tc>
          <w:tcPr>
            <w:tcW w:w="236" w:type="dxa"/>
          </w:tcPr>
          <w:p w14:paraId="5A1E6F61" w14:textId="77777777" w:rsidR="00B8439E" w:rsidRPr="009D2D28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CA3BD6B" w14:textId="5E2057C7" w:rsidR="00B8439E" w:rsidRPr="009D2D28" w:rsidRDefault="00C83B52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B8439E" w:rsidRPr="00B8439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143,741</w:t>
            </w:r>
          </w:p>
        </w:tc>
      </w:tr>
      <w:tr w:rsidR="00B8439E" w:rsidRPr="00023148" w14:paraId="295FE1BA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63ABCFDC" w14:textId="77777777" w:rsidR="00B8439E" w:rsidRPr="00023148" w:rsidRDefault="00B8439E" w:rsidP="00B8439E">
            <w:pPr>
              <w:pStyle w:val="NoSpacing"/>
              <w:rPr>
                <w:rFonts w:asciiTheme="majorBidi" w:hAnsi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1521DDC" w14:textId="43B08AF9" w:rsidR="00B8439E" w:rsidRPr="00DA415E" w:rsidRDefault="00CB0AB0" w:rsidP="00CB0AB0">
            <w:pPr>
              <w:pStyle w:val="BodyText"/>
              <w:tabs>
                <w:tab w:val="clear" w:pos="454"/>
                <w:tab w:val="left" w:pos="591"/>
              </w:tabs>
              <w:spacing w:after="0"/>
              <w:ind w:left="-86" w:right="-8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B8439E" w:rsidRPr="00DA415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1,044,637</w:t>
            </w:r>
          </w:p>
        </w:tc>
        <w:tc>
          <w:tcPr>
            <w:tcW w:w="247" w:type="dxa"/>
          </w:tcPr>
          <w:p w14:paraId="56507330" w14:textId="77777777" w:rsidR="00B8439E" w:rsidRPr="00DA415E" w:rsidRDefault="00B8439E" w:rsidP="00B8439E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675FD259" w14:textId="64012FB5" w:rsidR="00B8439E" w:rsidRPr="00DA415E" w:rsidRDefault="00CB0AB0" w:rsidP="00CB0AB0">
            <w:pPr>
              <w:pStyle w:val="BodyText"/>
              <w:tabs>
                <w:tab w:val="clear" w:pos="454"/>
                <w:tab w:val="left" w:pos="544"/>
              </w:tabs>
              <w:spacing w:after="0"/>
              <w:ind w:left="-86" w:right="-8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B8439E" w:rsidRPr="00DA415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1,370,760</w:t>
            </w:r>
          </w:p>
        </w:tc>
        <w:tc>
          <w:tcPr>
            <w:tcW w:w="267" w:type="dxa"/>
          </w:tcPr>
          <w:p w14:paraId="62159F55" w14:textId="77777777" w:rsidR="00B8439E" w:rsidRPr="00DA415E" w:rsidRDefault="00B8439E" w:rsidP="00B8439E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728E7B82" w14:textId="2AF22F44" w:rsidR="00B8439E" w:rsidRPr="00DA415E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923,408</w:t>
            </w:r>
          </w:p>
        </w:tc>
        <w:tc>
          <w:tcPr>
            <w:tcW w:w="273" w:type="dxa"/>
          </w:tcPr>
          <w:p w14:paraId="5F251F30" w14:textId="77777777" w:rsidR="00B8439E" w:rsidRPr="00DA415E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E2A631C" w14:textId="5D901709" w:rsidR="00B8439E" w:rsidRPr="00DA415E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A415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650,957</w:t>
            </w:r>
          </w:p>
        </w:tc>
        <w:tc>
          <w:tcPr>
            <w:tcW w:w="270" w:type="dxa"/>
          </w:tcPr>
          <w:p w14:paraId="2B28E784" w14:textId="77777777" w:rsidR="00B8439E" w:rsidRPr="00DA415E" w:rsidRDefault="00B8439E" w:rsidP="00B8439E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B466B39" w14:textId="2E08627E" w:rsidR="00B8439E" w:rsidRPr="00DA415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32,802</w:t>
            </w:r>
          </w:p>
        </w:tc>
        <w:tc>
          <w:tcPr>
            <w:tcW w:w="242" w:type="dxa"/>
          </w:tcPr>
          <w:p w14:paraId="378C535B" w14:textId="77777777" w:rsidR="00B8439E" w:rsidRPr="00DA415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1D66A83F" w14:textId="77CACF03" w:rsidR="00B8439E" w:rsidRPr="00DA415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865CD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31,783</w:t>
            </w:r>
          </w:p>
        </w:tc>
        <w:tc>
          <w:tcPr>
            <w:tcW w:w="236" w:type="dxa"/>
          </w:tcPr>
          <w:p w14:paraId="065138BB" w14:textId="77777777" w:rsidR="00B8439E" w:rsidRPr="00DA415E" w:rsidRDefault="00B8439E" w:rsidP="00B8439E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4FA081E" w14:textId="0D3CF123" w:rsidR="00B8439E" w:rsidRPr="00B8439E" w:rsidRDefault="00B8439E" w:rsidP="00CB0AB0">
            <w:pPr>
              <w:pStyle w:val="BodyText"/>
              <w:tabs>
                <w:tab w:val="left" w:pos="62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2,000,847</w:t>
            </w:r>
          </w:p>
        </w:tc>
        <w:tc>
          <w:tcPr>
            <w:tcW w:w="236" w:type="dxa"/>
          </w:tcPr>
          <w:p w14:paraId="37164ADB" w14:textId="77777777" w:rsidR="00B8439E" w:rsidRPr="00B8439E" w:rsidRDefault="00B8439E" w:rsidP="00B8439E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D427305" w14:textId="4E2B16D0" w:rsidR="00B8439E" w:rsidRPr="00B8439E" w:rsidRDefault="00B8439E" w:rsidP="00B8439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2,053,500</w:t>
            </w:r>
          </w:p>
        </w:tc>
        <w:tc>
          <w:tcPr>
            <w:tcW w:w="236" w:type="dxa"/>
          </w:tcPr>
          <w:p w14:paraId="29438140" w14:textId="77777777" w:rsidR="00B8439E" w:rsidRPr="00B8439E" w:rsidRDefault="00B8439E" w:rsidP="00B8439E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DC24699" w14:textId="157DEE54" w:rsidR="00B8439E" w:rsidRPr="00B8439E" w:rsidRDefault="002F69F5" w:rsidP="00B8439E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B8439E" w:rsidRPr="00B8439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7,439</w:t>
            </w:r>
          </w:p>
        </w:tc>
        <w:tc>
          <w:tcPr>
            <w:tcW w:w="276" w:type="dxa"/>
          </w:tcPr>
          <w:p w14:paraId="411B26F6" w14:textId="77777777" w:rsidR="00B8439E" w:rsidRPr="00B8439E" w:rsidRDefault="00B8439E" w:rsidP="00B8439E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49B27ADE" w14:textId="1802870C" w:rsidR="00B8439E" w:rsidRPr="00B8439E" w:rsidRDefault="00B8439E" w:rsidP="00B8439E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15,652</w:t>
            </w:r>
          </w:p>
        </w:tc>
        <w:tc>
          <w:tcPr>
            <w:tcW w:w="236" w:type="dxa"/>
          </w:tcPr>
          <w:p w14:paraId="5F2065C5" w14:textId="77777777" w:rsidR="00B8439E" w:rsidRPr="00B8439E" w:rsidRDefault="00B8439E" w:rsidP="00B8439E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8ED2F93" w14:textId="7DFA1E3F" w:rsidR="00B8439E" w:rsidRPr="00B8439E" w:rsidRDefault="00B8439E" w:rsidP="002F69F5">
            <w:pPr>
              <w:pStyle w:val="BodyText"/>
              <w:tabs>
                <w:tab w:val="clear" w:pos="454"/>
                <w:tab w:val="clear" w:pos="680"/>
                <w:tab w:val="left" w:pos="633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2,008,286</w:t>
            </w:r>
          </w:p>
        </w:tc>
        <w:tc>
          <w:tcPr>
            <w:tcW w:w="236" w:type="dxa"/>
          </w:tcPr>
          <w:p w14:paraId="3E4701A7" w14:textId="77777777" w:rsidR="00B8439E" w:rsidRPr="00B8439E" w:rsidRDefault="00B8439E" w:rsidP="00B8439E">
            <w:pPr>
              <w:pStyle w:val="NoSpacing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45174932" w14:textId="7BBCBF30" w:rsidR="00B8439E" w:rsidRPr="00B8439E" w:rsidRDefault="00B8439E" w:rsidP="00C83B52">
            <w:pPr>
              <w:pStyle w:val="BodyText"/>
              <w:tabs>
                <w:tab w:val="clear" w:pos="454"/>
                <w:tab w:val="left" w:pos="633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B8439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2,069,152</w:t>
            </w:r>
          </w:p>
        </w:tc>
      </w:tr>
      <w:tr w:rsidR="00865CDE" w:rsidRPr="00023148" w14:paraId="1EAE394D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5E6358E3" w14:textId="77777777" w:rsidR="00865CDE" w:rsidRDefault="00865CDE" w:rsidP="00865CDE">
            <w:pPr>
              <w:pStyle w:val="NoSpacing"/>
              <w:rPr>
                <w:rFonts w:asciiTheme="majorBidi" w:hAnsi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2455DEC6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14:paraId="0D501166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53B823C3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5A40C209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0160B714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765C2BA4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49032751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190833A8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AB276B7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5B813DA5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0826C3C1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2306A4D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66AE5BD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6DFC4E5C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357234D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40F1E876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B6FC625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2A1133AA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70F7B967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6A908A8B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61FE684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0DB1EA2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01330E0A" w14:textId="77777777" w:rsidR="00865CDE" w:rsidRPr="009D2D28" w:rsidRDefault="00865CDE" w:rsidP="00865CDE">
            <w:pPr>
              <w:pStyle w:val="NoSpacing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865CDE" w:rsidRPr="006177D2" w14:paraId="278C87D5" w14:textId="77777777" w:rsidTr="00D65EA7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1CD90423" w14:textId="77777777" w:rsidR="00865CDE" w:rsidRPr="006177D2" w:rsidRDefault="00865CDE" w:rsidP="00865CDE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14:paraId="4C80646E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7" w:type="dxa"/>
          </w:tcPr>
          <w:p w14:paraId="7499AA82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462F3DF4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7" w:type="dxa"/>
          </w:tcPr>
          <w:p w14:paraId="1D6895E1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504AA337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3" w:type="dxa"/>
          </w:tcPr>
          <w:p w14:paraId="5A6463F3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585B3B7D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</w:tcPr>
          <w:p w14:paraId="3F061EED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</w:tcPr>
          <w:p w14:paraId="68DD2EE1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2" w:type="dxa"/>
          </w:tcPr>
          <w:p w14:paraId="085C6434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5B7CD909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5F9F064F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2C1EEF2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14F8A97C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228ABF5C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3FDBE093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71432B0F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6" w:type="dxa"/>
          </w:tcPr>
          <w:p w14:paraId="38D7DF7A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4CA51D11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7558F588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70D052DF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</w:tcPr>
          <w:p w14:paraId="03082795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6AE32843" w14:textId="77777777" w:rsidR="00865CDE" w:rsidRPr="009D2D28" w:rsidRDefault="00865CDE" w:rsidP="00865CD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D047A1" w:rsidRPr="006177D2" w14:paraId="18BCC981" w14:textId="77777777" w:rsidTr="007B174A">
        <w:trPr>
          <w:gridAfter w:val="1"/>
          <w:wAfter w:w="18" w:type="dxa"/>
          <w:trHeight w:val="87"/>
          <w:jc w:val="center"/>
        </w:trPr>
        <w:tc>
          <w:tcPr>
            <w:tcW w:w="1980" w:type="dxa"/>
            <w:vAlign w:val="bottom"/>
          </w:tcPr>
          <w:p w14:paraId="5543B9BD" w14:textId="77777777" w:rsidR="00D047A1" w:rsidRPr="006177D2" w:rsidRDefault="00D047A1" w:rsidP="00D047A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</w:tcPr>
          <w:p w14:paraId="22396CD1" w14:textId="38C3968D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581,644</w:t>
            </w:r>
          </w:p>
        </w:tc>
        <w:tc>
          <w:tcPr>
            <w:tcW w:w="247" w:type="dxa"/>
            <w:vAlign w:val="bottom"/>
          </w:tcPr>
          <w:p w14:paraId="101049A6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</w:tcPr>
          <w:p w14:paraId="5BE60FDD" w14:textId="09BF0B16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571,014</w:t>
            </w:r>
          </w:p>
        </w:tc>
        <w:tc>
          <w:tcPr>
            <w:tcW w:w="267" w:type="dxa"/>
            <w:vAlign w:val="bottom"/>
          </w:tcPr>
          <w:p w14:paraId="23FB71B8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</w:tcPr>
          <w:p w14:paraId="004670EC" w14:textId="6F624F54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871,172</w:t>
            </w:r>
          </w:p>
        </w:tc>
        <w:tc>
          <w:tcPr>
            <w:tcW w:w="273" w:type="dxa"/>
            <w:vAlign w:val="bottom"/>
          </w:tcPr>
          <w:p w14:paraId="2966AF61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</w:tcPr>
          <w:p w14:paraId="6362E511" w14:textId="266181BB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642,883</w:t>
            </w:r>
          </w:p>
        </w:tc>
        <w:tc>
          <w:tcPr>
            <w:tcW w:w="270" w:type="dxa"/>
            <w:vAlign w:val="bottom"/>
          </w:tcPr>
          <w:p w14:paraId="63FABAAE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4D88891" w14:textId="4F11F023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21FBF6F9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5A3E6F32" w14:textId="7E3641A8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83CA89B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A1D1B2D" w14:textId="3C11C63A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1,452,816</w:t>
            </w:r>
          </w:p>
        </w:tc>
        <w:tc>
          <w:tcPr>
            <w:tcW w:w="236" w:type="dxa"/>
            <w:vAlign w:val="bottom"/>
          </w:tcPr>
          <w:p w14:paraId="09A85129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193E5422" w14:textId="037BA74B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1,213,897</w:t>
            </w:r>
          </w:p>
        </w:tc>
        <w:tc>
          <w:tcPr>
            <w:tcW w:w="236" w:type="dxa"/>
            <w:vAlign w:val="bottom"/>
          </w:tcPr>
          <w:p w14:paraId="072E65B6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1A00A3ED" w14:textId="64539332" w:rsidR="00D047A1" w:rsidRPr="009D2D28" w:rsidRDefault="002D6FCD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D047A1"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867</w:t>
            </w:r>
          </w:p>
        </w:tc>
        <w:tc>
          <w:tcPr>
            <w:tcW w:w="276" w:type="dxa"/>
            <w:vAlign w:val="bottom"/>
          </w:tcPr>
          <w:p w14:paraId="259D8667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</w:tcPr>
          <w:p w14:paraId="2739E5F3" w14:textId="06C556F0" w:rsidR="00D047A1" w:rsidRPr="009D2D28" w:rsidRDefault="00D047A1" w:rsidP="002F69F5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2F69F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5,672</w:t>
            </w:r>
          </w:p>
        </w:tc>
        <w:tc>
          <w:tcPr>
            <w:tcW w:w="236" w:type="dxa"/>
            <w:vAlign w:val="bottom"/>
          </w:tcPr>
          <w:p w14:paraId="73376E85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</w:tcPr>
          <w:p w14:paraId="3097DCF4" w14:textId="5161CCF5" w:rsidR="00D047A1" w:rsidRPr="009D2D28" w:rsidRDefault="002F69F5" w:rsidP="00D047A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047A1"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1,453,683</w:t>
            </w:r>
          </w:p>
        </w:tc>
        <w:tc>
          <w:tcPr>
            <w:tcW w:w="236" w:type="dxa"/>
            <w:vAlign w:val="bottom"/>
          </w:tcPr>
          <w:p w14:paraId="4D044133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</w:tcPr>
          <w:p w14:paraId="37462316" w14:textId="459D3ADC" w:rsidR="00D047A1" w:rsidRPr="009D2D28" w:rsidRDefault="00D047A1" w:rsidP="00D047A1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1,219,569</w:t>
            </w:r>
          </w:p>
        </w:tc>
      </w:tr>
      <w:tr w:rsidR="00D047A1" w:rsidRPr="006177D2" w14:paraId="537BA2BF" w14:textId="77777777" w:rsidTr="007B174A">
        <w:trPr>
          <w:gridAfter w:val="1"/>
          <w:wAfter w:w="18" w:type="dxa"/>
          <w:trHeight w:val="87"/>
          <w:jc w:val="center"/>
        </w:trPr>
        <w:tc>
          <w:tcPr>
            <w:tcW w:w="1980" w:type="dxa"/>
            <w:vAlign w:val="bottom"/>
          </w:tcPr>
          <w:p w14:paraId="1D8B0A6B" w14:textId="77777777" w:rsidR="00D047A1" w:rsidRPr="006177D2" w:rsidRDefault="00D047A1" w:rsidP="00D047A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eastAsia="en-GB"/>
              </w:rPr>
            </w:pPr>
            <w:r w:rsidRPr="006177D2">
              <w:rPr>
                <w:rFonts w:asciiTheme="majorBidi" w:hAnsiTheme="majorBidi" w:cstheme="majorBidi" w:hint="cs"/>
                <w:sz w:val="21"/>
                <w:szCs w:val="21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A1B7951" w14:textId="4273656E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462,993</w:t>
            </w:r>
          </w:p>
        </w:tc>
        <w:tc>
          <w:tcPr>
            <w:tcW w:w="247" w:type="dxa"/>
            <w:vAlign w:val="bottom"/>
          </w:tcPr>
          <w:p w14:paraId="0B0A1F73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1E653E8B" w14:textId="011903CB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799,746</w:t>
            </w:r>
          </w:p>
        </w:tc>
        <w:tc>
          <w:tcPr>
            <w:tcW w:w="267" w:type="dxa"/>
            <w:vAlign w:val="bottom"/>
          </w:tcPr>
          <w:p w14:paraId="2D1D2414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1FDD4FA" w14:textId="738C74CD" w:rsidR="00D047A1" w:rsidRPr="009D2D28" w:rsidRDefault="00CB0AB0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047A1"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52,236</w:t>
            </w:r>
          </w:p>
        </w:tc>
        <w:tc>
          <w:tcPr>
            <w:tcW w:w="273" w:type="dxa"/>
            <w:vAlign w:val="bottom"/>
          </w:tcPr>
          <w:p w14:paraId="11E06020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7D47547" w14:textId="1B3878E7" w:rsidR="00D047A1" w:rsidRPr="009D2D28" w:rsidRDefault="00CB0AB0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D047A1"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8,074</w:t>
            </w:r>
          </w:p>
        </w:tc>
        <w:tc>
          <w:tcPr>
            <w:tcW w:w="270" w:type="dxa"/>
            <w:vAlign w:val="bottom"/>
          </w:tcPr>
          <w:p w14:paraId="5CA413D6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99D9ED" w14:textId="06E2491B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32,802</w:t>
            </w:r>
          </w:p>
        </w:tc>
        <w:tc>
          <w:tcPr>
            <w:tcW w:w="242" w:type="dxa"/>
          </w:tcPr>
          <w:p w14:paraId="324A2321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1326E25" w14:textId="4EC76A1B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31,783</w:t>
            </w:r>
          </w:p>
        </w:tc>
        <w:tc>
          <w:tcPr>
            <w:tcW w:w="236" w:type="dxa"/>
            <w:vAlign w:val="bottom"/>
          </w:tcPr>
          <w:p w14:paraId="66B87461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D559F81" w14:textId="13F7F556" w:rsidR="00D047A1" w:rsidRPr="009D2D28" w:rsidRDefault="00CB0AB0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D047A1"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548,031</w:t>
            </w:r>
          </w:p>
        </w:tc>
        <w:tc>
          <w:tcPr>
            <w:tcW w:w="236" w:type="dxa"/>
            <w:vAlign w:val="bottom"/>
          </w:tcPr>
          <w:p w14:paraId="68D4F1C6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C4C37EF" w14:textId="0C46DF44" w:rsidR="00D047A1" w:rsidRPr="009D2D28" w:rsidRDefault="00CB0AB0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</w:t>
            </w:r>
            <w:r w:rsidR="00D047A1"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839,603</w:t>
            </w:r>
          </w:p>
        </w:tc>
        <w:tc>
          <w:tcPr>
            <w:tcW w:w="236" w:type="dxa"/>
            <w:vAlign w:val="bottom"/>
          </w:tcPr>
          <w:p w14:paraId="230AA118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9D2E451" w14:textId="7542DE65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6,572</w:t>
            </w:r>
          </w:p>
        </w:tc>
        <w:tc>
          <w:tcPr>
            <w:tcW w:w="276" w:type="dxa"/>
            <w:vAlign w:val="bottom"/>
          </w:tcPr>
          <w:p w14:paraId="5A8DE605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0BE2B8E" w14:textId="5BA4D794" w:rsidR="00D047A1" w:rsidRPr="009D2D28" w:rsidRDefault="002F69F5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</w:t>
            </w:r>
            <w:r w:rsidR="00D047A1"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9,980</w:t>
            </w:r>
          </w:p>
        </w:tc>
        <w:tc>
          <w:tcPr>
            <w:tcW w:w="236" w:type="dxa"/>
            <w:vAlign w:val="bottom"/>
          </w:tcPr>
          <w:p w14:paraId="6A99A2FA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30E3A19" w14:textId="4A4843E7" w:rsidR="00D047A1" w:rsidRPr="009D2D28" w:rsidRDefault="002F69F5" w:rsidP="00D047A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</w:t>
            </w:r>
            <w:r w:rsidR="00D047A1"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554,603</w:t>
            </w:r>
          </w:p>
        </w:tc>
        <w:tc>
          <w:tcPr>
            <w:tcW w:w="236" w:type="dxa"/>
            <w:vAlign w:val="bottom"/>
          </w:tcPr>
          <w:p w14:paraId="73D78C6C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F33060B" w14:textId="0CB3FC59" w:rsidR="00D047A1" w:rsidRPr="009D2D28" w:rsidRDefault="004F394D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</w:t>
            </w:r>
            <w:r w:rsidR="00D047A1" w:rsidRPr="00D047A1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849,583</w:t>
            </w:r>
          </w:p>
        </w:tc>
      </w:tr>
      <w:tr w:rsidR="00D047A1" w:rsidRPr="00023148" w14:paraId="58957E28" w14:textId="77777777" w:rsidTr="007B174A">
        <w:trPr>
          <w:gridAfter w:val="1"/>
          <w:wAfter w:w="18" w:type="dxa"/>
          <w:trHeight w:val="192"/>
          <w:jc w:val="center"/>
        </w:trPr>
        <w:tc>
          <w:tcPr>
            <w:tcW w:w="1980" w:type="dxa"/>
            <w:vAlign w:val="bottom"/>
          </w:tcPr>
          <w:p w14:paraId="491F4F8E" w14:textId="77777777" w:rsidR="00D047A1" w:rsidRPr="00023148" w:rsidRDefault="00D047A1" w:rsidP="00D047A1">
            <w:pPr>
              <w:ind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eastAsia="en-GB"/>
              </w:rPr>
            </w:pPr>
            <w:r w:rsidRPr="0002314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13BD014" w14:textId="4E9584BE" w:rsidR="00D047A1" w:rsidRPr="009D2D28" w:rsidRDefault="00CB0AB0" w:rsidP="00CB0AB0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D047A1"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1,044,637</w:t>
            </w:r>
          </w:p>
        </w:tc>
        <w:tc>
          <w:tcPr>
            <w:tcW w:w="247" w:type="dxa"/>
            <w:vAlign w:val="bottom"/>
          </w:tcPr>
          <w:p w14:paraId="7EAA72C4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6C01D1CC" w14:textId="2565547A" w:rsidR="00D047A1" w:rsidRPr="009D2D28" w:rsidRDefault="00CB0AB0" w:rsidP="00CB0AB0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</w:t>
            </w:r>
            <w:r w:rsidR="00D047A1"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1,370,760</w:t>
            </w:r>
          </w:p>
        </w:tc>
        <w:tc>
          <w:tcPr>
            <w:tcW w:w="267" w:type="dxa"/>
            <w:vAlign w:val="bottom"/>
          </w:tcPr>
          <w:p w14:paraId="1CDA5E0C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0056AB3C" w14:textId="3771DE14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923,408</w:t>
            </w:r>
          </w:p>
        </w:tc>
        <w:tc>
          <w:tcPr>
            <w:tcW w:w="273" w:type="dxa"/>
            <w:vAlign w:val="bottom"/>
          </w:tcPr>
          <w:p w14:paraId="17F3CB1B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7EC38806" w14:textId="62FDC23F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650,957</w:t>
            </w:r>
          </w:p>
        </w:tc>
        <w:tc>
          <w:tcPr>
            <w:tcW w:w="270" w:type="dxa"/>
            <w:vAlign w:val="bottom"/>
          </w:tcPr>
          <w:p w14:paraId="2E4645BF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EE8E45" w14:textId="0AA9D4D0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32,802</w:t>
            </w:r>
          </w:p>
        </w:tc>
        <w:tc>
          <w:tcPr>
            <w:tcW w:w="242" w:type="dxa"/>
          </w:tcPr>
          <w:p w14:paraId="52D4DDC2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4B4C3C82" w14:textId="7D204FFC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31,783</w:t>
            </w:r>
          </w:p>
        </w:tc>
        <w:tc>
          <w:tcPr>
            <w:tcW w:w="236" w:type="dxa"/>
            <w:vAlign w:val="bottom"/>
          </w:tcPr>
          <w:p w14:paraId="46BA29AF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EDDEBF9" w14:textId="244B9ABA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2,000,847</w:t>
            </w:r>
          </w:p>
        </w:tc>
        <w:tc>
          <w:tcPr>
            <w:tcW w:w="236" w:type="dxa"/>
            <w:vAlign w:val="bottom"/>
          </w:tcPr>
          <w:p w14:paraId="52B2A1A6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9F03041" w14:textId="592260C5" w:rsidR="00D047A1" w:rsidRPr="009D2D28" w:rsidRDefault="00D047A1" w:rsidP="00D047A1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CB0AB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 </w:t>
            </w:r>
            <w:r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2,053,500</w:t>
            </w:r>
          </w:p>
        </w:tc>
        <w:tc>
          <w:tcPr>
            <w:tcW w:w="236" w:type="dxa"/>
            <w:vAlign w:val="bottom"/>
          </w:tcPr>
          <w:p w14:paraId="7E77E402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8731BFC" w14:textId="215AC4DA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7,439</w:t>
            </w:r>
          </w:p>
        </w:tc>
        <w:tc>
          <w:tcPr>
            <w:tcW w:w="276" w:type="dxa"/>
            <w:vAlign w:val="bottom"/>
          </w:tcPr>
          <w:p w14:paraId="530564BE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0F6B0D5" w14:textId="0520615D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15,652</w:t>
            </w:r>
          </w:p>
        </w:tc>
        <w:tc>
          <w:tcPr>
            <w:tcW w:w="236" w:type="dxa"/>
            <w:vAlign w:val="bottom"/>
          </w:tcPr>
          <w:p w14:paraId="62EA8CC1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B26BCDA" w14:textId="790A7B63" w:rsidR="00D047A1" w:rsidRPr="009D2D28" w:rsidRDefault="00D047A1" w:rsidP="00D047A1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2F69F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2,008,286</w:t>
            </w:r>
          </w:p>
        </w:tc>
        <w:tc>
          <w:tcPr>
            <w:tcW w:w="236" w:type="dxa"/>
            <w:vAlign w:val="bottom"/>
          </w:tcPr>
          <w:p w14:paraId="7827D0E2" w14:textId="77777777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2A855834" w14:textId="7FD628EF" w:rsidR="00D047A1" w:rsidRPr="009D2D28" w:rsidRDefault="00D047A1" w:rsidP="00D047A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D047A1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2,069,152</w:t>
            </w:r>
          </w:p>
        </w:tc>
      </w:tr>
    </w:tbl>
    <w:p w14:paraId="7A15B85E" w14:textId="77777777" w:rsidR="00D65EA7" w:rsidRDefault="00D65EA7" w:rsidP="000C1037"/>
    <w:p w14:paraId="2E4EE74F" w14:textId="77777777" w:rsidR="00D65EA7" w:rsidRDefault="00D65EA7" w:rsidP="000C1037"/>
    <w:p w14:paraId="240C909A" w14:textId="77777777" w:rsidR="00671876" w:rsidRPr="00596C06" w:rsidRDefault="00671876" w:rsidP="00596C06">
      <w:pPr>
        <w:spacing w:line="240" w:lineRule="auto"/>
        <w:rPr>
          <w:sz w:val="2"/>
          <w:szCs w:val="2"/>
        </w:rPr>
        <w:sectPr w:rsidR="00671876" w:rsidRPr="00596C06" w:rsidSect="006E24EF">
          <w:headerReference w:type="default" r:id="rId16"/>
          <w:pgSz w:w="16834" w:h="11909" w:orient="landscape" w:code="9"/>
          <w:pgMar w:top="1152" w:right="904" w:bottom="1152" w:left="1170" w:header="720" w:footer="720" w:gutter="0"/>
          <w:cols w:space="720"/>
          <w:docGrid w:linePitch="360"/>
        </w:sectPr>
      </w:pPr>
    </w:p>
    <w:p w14:paraId="111421B0" w14:textId="77777777" w:rsidR="00FD13CC" w:rsidRDefault="00141FE2" w:rsidP="00F83CA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9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4C5D2A30" w14:textId="77777777" w:rsidR="004C74B4" w:rsidRPr="007C2454" w:rsidRDefault="004C74B4" w:rsidP="00A26D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2D2857B1" w14:textId="6EE1C50B" w:rsidR="00116815" w:rsidRPr="008039F0" w:rsidRDefault="00116815" w:rsidP="00116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8039F0">
        <w:rPr>
          <w:rFonts w:ascii="Angsana New" w:hAnsi="Angsana New"/>
          <w:spacing w:val="-4"/>
          <w:sz w:val="30"/>
          <w:szCs w:val="30"/>
          <w:cs/>
        </w:rPr>
        <w:t>กำไรต่อหุ้นขั้นพื้นฐานสำหรับงวดสามเดือน</w:t>
      </w:r>
      <w:r w:rsidRPr="008039F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9D627D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8039F0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8039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8039F0">
        <w:rPr>
          <w:rFonts w:ascii="Angsana New" w:hAnsi="Angsana New"/>
          <w:spacing w:val="-4"/>
          <w:sz w:val="30"/>
          <w:szCs w:val="30"/>
        </w:rPr>
        <w:t>3</w:t>
      </w:r>
      <w:r w:rsidRPr="008039F0">
        <w:rPr>
          <w:rFonts w:ascii="Angsana New" w:hAnsi="Angsana New" w:hint="cs"/>
          <w:spacing w:val="-4"/>
          <w:sz w:val="30"/>
          <w:szCs w:val="30"/>
        </w:rPr>
        <w:t>0</w:t>
      </w:r>
      <w:r w:rsidRPr="008039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D627D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Pr="008039F0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Pr="008039F0">
        <w:rPr>
          <w:rFonts w:ascii="Angsana New" w:hAnsi="Angsana New"/>
          <w:spacing w:val="-4"/>
          <w:sz w:val="30"/>
          <w:szCs w:val="30"/>
          <w:cs/>
        </w:rPr>
        <w:t xml:space="preserve"> คำนวณจากกำไรสำหรับงวดที่เป็น</w:t>
      </w:r>
      <w:r w:rsidR="006B3D09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8039F0">
        <w:rPr>
          <w:rFonts w:ascii="Angsana New" w:hAnsi="Angsana New"/>
          <w:spacing w:val="-4"/>
          <w:sz w:val="30"/>
          <w:szCs w:val="30"/>
          <w:cs/>
        </w:rPr>
        <w:t>ส่วนของผู้ถือหุ้นสามัญบริษัทใหญ่ และจำนวนหุ้นสามัญที่ออกจำหน่ายแล้วระหว่างงวด โดยแสดงการคำนวณ</w:t>
      </w:r>
      <w:r w:rsidR="006727B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039F0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p w14:paraId="7FB8FC7C" w14:textId="77777777" w:rsidR="00116815" w:rsidRPr="007C2454" w:rsidRDefault="00116815" w:rsidP="00116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70"/>
        <w:gridCol w:w="1107"/>
        <w:gridCol w:w="236"/>
        <w:gridCol w:w="1093"/>
        <w:gridCol w:w="236"/>
        <w:gridCol w:w="1081"/>
      </w:tblGrid>
      <w:tr w:rsidR="00116815" w:rsidRPr="00D91A27" w14:paraId="4FFA038A" w14:textId="77777777" w:rsidTr="000F759A">
        <w:tc>
          <w:tcPr>
            <w:tcW w:w="4230" w:type="dxa"/>
          </w:tcPr>
          <w:p w14:paraId="76BB236B" w14:textId="77777777" w:rsidR="00116815" w:rsidRPr="00D91A27" w:rsidRDefault="00116815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sz w:val="29"/>
                <w:szCs w:val="29"/>
              </w:rPr>
              <w:br w:type="page"/>
            </w:r>
          </w:p>
        </w:tc>
        <w:tc>
          <w:tcPr>
            <w:tcW w:w="2484" w:type="dxa"/>
            <w:gridSpan w:val="3"/>
          </w:tcPr>
          <w:p w14:paraId="044AC22D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4307E707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0" w:type="dxa"/>
            <w:gridSpan w:val="3"/>
          </w:tcPr>
          <w:p w14:paraId="2136D79A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งบการเงินเฉพาะกิจการ  </w:t>
            </w:r>
          </w:p>
        </w:tc>
      </w:tr>
      <w:tr w:rsidR="00116815" w:rsidRPr="00D91A27" w14:paraId="2155E4EA" w14:textId="77777777" w:rsidTr="000F759A">
        <w:tc>
          <w:tcPr>
            <w:tcW w:w="4230" w:type="dxa"/>
          </w:tcPr>
          <w:p w14:paraId="4566A1BF" w14:textId="77777777" w:rsidR="00116815" w:rsidRPr="00D91A27" w:rsidRDefault="00116815" w:rsidP="00F83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Pr="00D91A2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สาม</w:t>
            </w: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Pr="00D91A2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0</w:t>
            </w:r>
            <w:r w:rsidRPr="00D91A2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9D627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107" w:type="dxa"/>
            <w:shd w:val="clear" w:color="auto" w:fill="auto"/>
          </w:tcPr>
          <w:p w14:paraId="0D57E359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FB98154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7" w:type="dxa"/>
            <w:shd w:val="clear" w:color="auto" w:fill="auto"/>
          </w:tcPr>
          <w:p w14:paraId="0AA375F8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BF167B6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3" w:type="dxa"/>
            <w:shd w:val="clear" w:color="auto" w:fill="auto"/>
          </w:tcPr>
          <w:p w14:paraId="372488EF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FA60E2C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1" w:type="dxa"/>
            <w:shd w:val="clear" w:color="auto" w:fill="auto"/>
          </w:tcPr>
          <w:p w14:paraId="707A5D30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</w:tr>
      <w:tr w:rsidR="00116815" w:rsidRPr="00D91A27" w14:paraId="1FAACFE5" w14:textId="77777777" w:rsidTr="000F759A">
        <w:tc>
          <w:tcPr>
            <w:tcW w:w="4230" w:type="dxa"/>
          </w:tcPr>
          <w:p w14:paraId="773B9CD4" w14:textId="77777777" w:rsidR="00116815" w:rsidRPr="00D91A27" w:rsidRDefault="00116815" w:rsidP="00F83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30" w:type="dxa"/>
            <w:gridSpan w:val="7"/>
          </w:tcPr>
          <w:p w14:paraId="44FC5738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</w:t>
            </w:r>
            <w:r w:rsidRPr="00D91A27">
              <w:rPr>
                <w:rFonts w:ascii="Angsana New" w:hAnsi="Angsana New"/>
                <w:i/>
                <w:iCs/>
                <w:sz w:val="29"/>
                <w:szCs w:val="29"/>
              </w:rPr>
              <w:t>/</w:t>
            </w:r>
            <w:r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 </w:t>
            </w:r>
            <w:r w:rsidRPr="00D91A2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พันหุ้น)</w:t>
            </w:r>
          </w:p>
        </w:tc>
      </w:tr>
      <w:tr w:rsidR="009D627D" w:rsidRPr="00D91A27" w14:paraId="6160FDD4" w14:textId="77777777" w:rsidTr="000F759A">
        <w:tc>
          <w:tcPr>
            <w:tcW w:w="4230" w:type="dxa"/>
          </w:tcPr>
          <w:p w14:paraId="76F641C8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กำไรสำหรับงวดที่เป็นส่วนของผู้ถือหุ้นบริษัทใหญ่</w:t>
            </w:r>
          </w:p>
        </w:tc>
        <w:tc>
          <w:tcPr>
            <w:tcW w:w="1107" w:type="dxa"/>
          </w:tcPr>
          <w:p w14:paraId="60467B55" w14:textId="4F112F57" w:rsidR="009D627D" w:rsidRPr="00D91A27" w:rsidRDefault="001D3F14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</w:t>
            </w:r>
            <w:r w:rsidR="000A22D0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320</w:t>
            </w:r>
          </w:p>
        </w:tc>
        <w:tc>
          <w:tcPr>
            <w:tcW w:w="270" w:type="dxa"/>
          </w:tcPr>
          <w:p w14:paraId="0AF65874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7" w:type="dxa"/>
          </w:tcPr>
          <w:p w14:paraId="27AC1530" w14:textId="77777777" w:rsidR="009D627D" w:rsidRPr="0014535F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30,103</w:t>
            </w:r>
          </w:p>
        </w:tc>
        <w:tc>
          <w:tcPr>
            <w:tcW w:w="236" w:type="dxa"/>
          </w:tcPr>
          <w:p w14:paraId="0FB58B03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3" w:type="dxa"/>
          </w:tcPr>
          <w:p w14:paraId="42A2AAE3" w14:textId="3DC5A56B" w:rsidR="009D627D" w:rsidRPr="00D91A27" w:rsidRDefault="000A22D0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39" w:right="-294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34,</w:t>
            </w:r>
            <w:r w:rsidR="001D3F14">
              <w:rPr>
                <w:rFonts w:ascii="Angsana New" w:hAnsi="Angsana New"/>
                <w:sz w:val="29"/>
                <w:szCs w:val="29"/>
              </w:rPr>
              <w:t>038</w:t>
            </w:r>
          </w:p>
        </w:tc>
        <w:tc>
          <w:tcPr>
            <w:tcW w:w="236" w:type="dxa"/>
          </w:tcPr>
          <w:p w14:paraId="7582942A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1" w:type="dxa"/>
          </w:tcPr>
          <w:p w14:paraId="2D7AF6F6" w14:textId="77777777" w:rsidR="009D627D" w:rsidRPr="0014535F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39" w:right="-294"/>
              <w:rPr>
                <w:rFonts w:ascii="Angsana New" w:hAnsi="Angsana New"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46,</w:t>
            </w: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9D627D" w:rsidRPr="00D91A27" w14:paraId="37895D1E" w14:textId="77777777" w:rsidTr="000F759A">
        <w:tc>
          <w:tcPr>
            <w:tcW w:w="4230" w:type="dxa"/>
          </w:tcPr>
          <w:p w14:paraId="60F68C46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D704699" w14:textId="477C6CC6" w:rsidR="009D627D" w:rsidRPr="00D91A27" w:rsidRDefault="000A22D0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70" w:type="dxa"/>
          </w:tcPr>
          <w:p w14:paraId="07514E60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53876D7" w14:textId="77777777" w:rsidR="009D627D" w:rsidRPr="0014535F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  <w:tc>
          <w:tcPr>
            <w:tcW w:w="236" w:type="dxa"/>
          </w:tcPr>
          <w:p w14:paraId="7233F842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EC7FA3B" w14:textId="0A509FA7" w:rsidR="009D627D" w:rsidRPr="00D91A27" w:rsidRDefault="000A22D0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36" w:type="dxa"/>
          </w:tcPr>
          <w:p w14:paraId="68D785D1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F35A1B5" w14:textId="77777777" w:rsidR="009D627D" w:rsidRPr="0014535F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</w:tr>
      <w:tr w:rsidR="009D627D" w:rsidRPr="00D91A27" w14:paraId="2D43EB42" w14:textId="77777777" w:rsidTr="000F759A">
        <w:tc>
          <w:tcPr>
            <w:tcW w:w="4230" w:type="dxa"/>
          </w:tcPr>
          <w:p w14:paraId="2BC622DD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04B8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กำไร</w:t>
            </w:r>
            <w:r w:rsidRPr="00D91A2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ต่อหุ้นขั้นพื้นฐาน </w:t>
            </w: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6B343F64" w14:textId="34AFEFB1" w:rsidR="009D627D" w:rsidRPr="00D91A27" w:rsidRDefault="000A22D0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0.02</w:t>
            </w:r>
          </w:p>
        </w:tc>
        <w:tc>
          <w:tcPr>
            <w:tcW w:w="270" w:type="dxa"/>
          </w:tcPr>
          <w:p w14:paraId="4E70C7A1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57A73F55" w14:textId="77777777" w:rsidR="009D627D" w:rsidRPr="0014535F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</w:rPr>
              <w:t>0.0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6358389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0E03E894" w14:textId="3230A3F6" w:rsidR="009D627D" w:rsidRPr="00D91A27" w:rsidRDefault="000A22D0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0.03</w:t>
            </w:r>
          </w:p>
        </w:tc>
        <w:tc>
          <w:tcPr>
            <w:tcW w:w="236" w:type="dxa"/>
          </w:tcPr>
          <w:p w14:paraId="46FE2605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1F0566C2" w14:textId="77777777" w:rsidR="009D627D" w:rsidRPr="0014535F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</w:rPr>
              <w:t>0.04</w:t>
            </w:r>
          </w:p>
        </w:tc>
      </w:tr>
      <w:tr w:rsidR="00116815" w:rsidRPr="00D91A27" w14:paraId="04971AAC" w14:textId="77777777" w:rsidTr="000F759A">
        <w:tc>
          <w:tcPr>
            <w:tcW w:w="4230" w:type="dxa"/>
          </w:tcPr>
          <w:p w14:paraId="21A50118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227BF73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9E86E6D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4E128A9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0CE1A5CD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47A26B1C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3CF3EF82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5381C00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4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116815" w:rsidRPr="00D91A27" w14:paraId="3A45C068" w14:textId="77777777" w:rsidTr="000F759A">
        <w:tc>
          <w:tcPr>
            <w:tcW w:w="4230" w:type="dxa"/>
          </w:tcPr>
          <w:p w14:paraId="33E6F6E7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84" w:type="dxa"/>
            <w:gridSpan w:val="3"/>
          </w:tcPr>
          <w:p w14:paraId="3E9ABB28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510AD30F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10" w:type="dxa"/>
            <w:gridSpan w:val="3"/>
          </w:tcPr>
          <w:p w14:paraId="274FC503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งบการเงินเฉพาะกิจการ  </w:t>
            </w:r>
          </w:p>
        </w:tc>
      </w:tr>
      <w:tr w:rsidR="00116815" w:rsidRPr="00D91A27" w14:paraId="55B8B877" w14:textId="77777777" w:rsidTr="000F759A">
        <w:tc>
          <w:tcPr>
            <w:tcW w:w="4230" w:type="dxa"/>
          </w:tcPr>
          <w:p w14:paraId="20F33817" w14:textId="77777777" w:rsidR="00116815" w:rsidRPr="00D91A27" w:rsidRDefault="00116815" w:rsidP="0062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9D627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เก้า</w:t>
            </w: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Pr="00D91A2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0</w:t>
            </w:r>
            <w:r w:rsidRPr="00D91A2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9D627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107" w:type="dxa"/>
          </w:tcPr>
          <w:p w14:paraId="2DBB89D2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0EA3115D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7" w:type="dxa"/>
          </w:tcPr>
          <w:p w14:paraId="20DDC89F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  <w:tc>
          <w:tcPr>
            <w:tcW w:w="236" w:type="dxa"/>
          </w:tcPr>
          <w:p w14:paraId="77663933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3" w:type="dxa"/>
          </w:tcPr>
          <w:p w14:paraId="27AD57A2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2</w:t>
            </w:r>
          </w:p>
        </w:tc>
        <w:tc>
          <w:tcPr>
            <w:tcW w:w="236" w:type="dxa"/>
          </w:tcPr>
          <w:p w14:paraId="4007B04D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1" w:type="dxa"/>
          </w:tcPr>
          <w:p w14:paraId="02035AA2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256</w:t>
            </w:r>
            <w:r w:rsidRPr="00D91A27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</w:tr>
      <w:tr w:rsidR="00116815" w:rsidRPr="00D91A27" w14:paraId="5C637262" w14:textId="77777777" w:rsidTr="000F759A">
        <w:tc>
          <w:tcPr>
            <w:tcW w:w="4230" w:type="dxa"/>
          </w:tcPr>
          <w:p w14:paraId="2A898F3E" w14:textId="77777777" w:rsidR="00116815" w:rsidRPr="00D91A27" w:rsidRDefault="00116815" w:rsidP="0062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130" w:type="dxa"/>
            <w:gridSpan w:val="7"/>
          </w:tcPr>
          <w:p w14:paraId="7A48F81D" w14:textId="77777777" w:rsidR="00116815" w:rsidRPr="00D91A27" w:rsidRDefault="00116815" w:rsidP="000F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</w:t>
            </w:r>
            <w:r w:rsidRPr="00D91A27">
              <w:rPr>
                <w:rFonts w:ascii="Angsana New" w:hAnsi="Angsana New"/>
                <w:i/>
                <w:iCs/>
                <w:sz w:val="29"/>
                <w:szCs w:val="29"/>
              </w:rPr>
              <w:t>/</w:t>
            </w:r>
            <w:r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</w:t>
            </w:r>
            <w:r w:rsidRPr="00D91A2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พันหุ้น)</w:t>
            </w:r>
          </w:p>
        </w:tc>
      </w:tr>
      <w:tr w:rsidR="009D627D" w:rsidRPr="00D91A27" w14:paraId="7DBC1137" w14:textId="77777777" w:rsidTr="000F759A">
        <w:tc>
          <w:tcPr>
            <w:tcW w:w="4230" w:type="dxa"/>
          </w:tcPr>
          <w:p w14:paraId="6E28118F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กำไรสำหรับงวดที่เป็นส่วนของผู้ถือหุ้นบริษัทใหญ่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23693BD" w14:textId="27229766" w:rsidR="009D627D" w:rsidRPr="00D91A27" w:rsidRDefault="000A22D0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1D3F14">
              <w:rPr>
                <w:rFonts w:ascii="Angsana New" w:hAnsi="Angsana New"/>
                <w:sz w:val="29"/>
                <w:szCs w:val="29"/>
              </w:rPr>
              <w:t>36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1D3F14">
              <w:rPr>
                <w:rFonts w:ascii="Angsana New" w:hAnsi="Angsana New"/>
                <w:sz w:val="29"/>
                <w:szCs w:val="29"/>
              </w:rPr>
              <w:t>821</w:t>
            </w:r>
          </w:p>
        </w:tc>
        <w:tc>
          <w:tcPr>
            <w:tcW w:w="270" w:type="dxa"/>
          </w:tcPr>
          <w:p w14:paraId="52CE65A4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31E3652" w14:textId="77777777" w:rsidR="009D627D" w:rsidRPr="0014535F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14535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065</w:t>
            </w:r>
          </w:p>
        </w:tc>
        <w:tc>
          <w:tcPr>
            <w:tcW w:w="236" w:type="dxa"/>
          </w:tcPr>
          <w:p w14:paraId="4916B74A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07826103" w14:textId="7E7336EA" w:rsidR="009D627D" w:rsidRPr="00D91A27" w:rsidRDefault="000A22D0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44" w:right="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142,</w:t>
            </w:r>
            <w:r w:rsidR="001D3F14">
              <w:rPr>
                <w:rFonts w:ascii="Angsana New" w:hAnsi="Angsana New"/>
                <w:sz w:val="29"/>
                <w:szCs w:val="29"/>
              </w:rPr>
              <w:t>561</w:t>
            </w:r>
          </w:p>
        </w:tc>
        <w:tc>
          <w:tcPr>
            <w:tcW w:w="236" w:type="dxa"/>
          </w:tcPr>
          <w:p w14:paraId="2FD05C60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7748FC3" w14:textId="733ADA66" w:rsidR="009D627D" w:rsidRPr="0014535F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44" w:right="15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157,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987850">
              <w:rPr>
                <w:rFonts w:ascii="Angsana New" w:hAnsi="Angsana New"/>
                <w:sz w:val="28"/>
                <w:szCs w:val="28"/>
              </w:rPr>
              <w:t>4</w:t>
            </w:r>
            <w:r w:rsidRPr="0014535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D627D" w:rsidRPr="00D91A27" w14:paraId="001B5AE1" w14:textId="77777777" w:rsidTr="000F759A">
        <w:tc>
          <w:tcPr>
            <w:tcW w:w="4230" w:type="dxa"/>
          </w:tcPr>
          <w:p w14:paraId="32ED61F8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7D42BA7" w14:textId="33BDA4A4" w:rsidR="009D627D" w:rsidRPr="00D91A27" w:rsidRDefault="000A22D0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70" w:type="dxa"/>
          </w:tcPr>
          <w:p w14:paraId="019B873B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69F8294" w14:textId="77777777" w:rsidR="009D627D" w:rsidRPr="0014535F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  <w:tc>
          <w:tcPr>
            <w:tcW w:w="236" w:type="dxa"/>
          </w:tcPr>
          <w:p w14:paraId="70613EAE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5DAE997D" w14:textId="62E7931B" w:rsidR="009D627D" w:rsidRPr="00D91A27" w:rsidRDefault="000A22D0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36" w:type="dxa"/>
          </w:tcPr>
          <w:p w14:paraId="0E43290E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18AACFE" w14:textId="77777777" w:rsidR="009D627D" w:rsidRPr="0014535F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 w:rsidRPr="0014535F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</w:tr>
      <w:tr w:rsidR="009D627D" w:rsidRPr="00D91A27" w14:paraId="3AEB76EC" w14:textId="77777777" w:rsidTr="000F759A">
        <w:tc>
          <w:tcPr>
            <w:tcW w:w="4230" w:type="dxa"/>
          </w:tcPr>
          <w:p w14:paraId="347A0B9B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กำไรต่อหุ้นขั้นพื้นฐาน </w:t>
            </w:r>
            <w:r w:rsidRPr="00D91A2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491C170C" w14:textId="09DE3C7E" w:rsidR="009D627D" w:rsidRPr="00D91A27" w:rsidRDefault="000A22D0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0.1</w:t>
            </w:r>
            <w:r w:rsidR="001D3F14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55ACF223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66D20D31" w14:textId="77777777" w:rsidR="009D627D" w:rsidRPr="0014535F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</w:rPr>
              <w:t>0.11</w:t>
            </w:r>
          </w:p>
        </w:tc>
        <w:tc>
          <w:tcPr>
            <w:tcW w:w="236" w:type="dxa"/>
          </w:tcPr>
          <w:p w14:paraId="235100E5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759C20D6" w14:textId="02B12AF0" w:rsidR="009D627D" w:rsidRPr="00D91A27" w:rsidRDefault="000A22D0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44" w:right="15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0.12</w:t>
            </w:r>
          </w:p>
        </w:tc>
        <w:tc>
          <w:tcPr>
            <w:tcW w:w="236" w:type="dxa"/>
          </w:tcPr>
          <w:p w14:paraId="01A4B52C" w14:textId="77777777" w:rsidR="009D627D" w:rsidRPr="00D91A27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26C6FD2D" w14:textId="77777777" w:rsidR="009D627D" w:rsidRPr="0014535F" w:rsidRDefault="009D627D" w:rsidP="009D6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44" w:right="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535F">
              <w:rPr>
                <w:rFonts w:ascii="Angsana New" w:hAnsi="Angsana New"/>
                <w:b/>
                <w:bCs/>
                <w:sz w:val="28"/>
                <w:szCs w:val="28"/>
              </w:rPr>
              <w:t>0.13</w:t>
            </w:r>
          </w:p>
        </w:tc>
      </w:tr>
    </w:tbl>
    <w:p w14:paraId="763E1D53" w14:textId="77777777" w:rsidR="00116815" w:rsidRPr="007C2454" w:rsidRDefault="00116815" w:rsidP="00A26D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47F7FCBA" w14:textId="77777777" w:rsidR="00A77D7D" w:rsidRPr="00111416" w:rsidRDefault="0083591E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2" w:name="_Hlk15564486"/>
      <w:r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bookmarkEnd w:id="2"/>
    <w:p w14:paraId="0FA743EA" w14:textId="77777777" w:rsidR="00492A47" w:rsidRPr="007C2454" w:rsidRDefault="00492A47" w:rsidP="0020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E52168" w14:textId="77777777" w:rsidR="0083591E" w:rsidRPr="00A26D3E" w:rsidRDefault="0083591E" w:rsidP="008359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90"/>
        <w:jc w:val="thaiDistribute"/>
        <w:rPr>
          <w:rFonts w:ascii="Angsana New" w:hAnsi="Angsana New"/>
          <w:b/>
          <w:sz w:val="30"/>
          <w:szCs w:val="30"/>
        </w:rPr>
      </w:pPr>
      <w:r w:rsidRPr="00A26D3E">
        <w:rPr>
          <w:rFonts w:ascii="Angsana New" w:hAnsi="Angsana New"/>
          <w:b/>
          <w:sz w:val="30"/>
          <w:szCs w:val="30"/>
          <w:cs/>
        </w:rPr>
        <w:t>เงินปันผลที่บริษัทจ่ายให้ผู้ถือหุ้น มีดังนี้</w:t>
      </w: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16"/>
        <w:gridCol w:w="236"/>
        <w:gridCol w:w="1280"/>
        <w:gridCol w:w="240"/>
        <w:gridCol w:w="1164"/>
        <w:gridCol w:w="234"/>
        <w:gridCol w:w="1194"/>
      </w:tblGrid>
      <w:tr w:rsidR="0083591E" w:rsidRPr="00D91A27" w14:paraId="102ABC2F" w14:textId="77777777" w:rsidTr="000F53F5">
        <w:tc>
          <w:tcPr>
            <w:tcW w:w="3510" w:type="dxa"/>
            <w:vAlign w:val="bottom"/>
          </w:tcPr>
          <w:p w14:paraId="573F4B80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416" w:type="dxa"/>
            <w:vAlign w:val="bottom"/>
          </w:tcPr>
          <w:p w14:paraId="32405A99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69E0650A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  <w:vAlign w:val="bottom"/>
          </w:tcPr>
          <w:p w14:paraId="60911915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กำหนดจ่าย</w:t>
            </w:r>
          </w:p>
          <w:p w14:paraId="397C1C69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เงินปันผล</w:t>
            </w:r>
          </w:p>
        </w:tc>
        <w:tc>
          <w:tcPr>
            <w:tcW w:w="240" w:type="dxa"/>
          </w:tcPr>
          <w:p w14:paraId="695AC38E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64" w:type="dxa"/>
            <w:vAlign w:val="bottom"/>
          </w:tcPr>
          <w:p w14:paraId="5A0D0F80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14:paraId="42189770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94" w:type="dxa"/>
            <w:vAlign w:val="bottom"/>
          </w:tcPr>
          <w:p w14:paraId="447679C8" w14:textId="77777777" w:rsidR="0083591E" w:rsidRPr="00D91A27" w:rsidDel="00D43E7A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จำนวนเงิน</w:t>
            </w:r>
          </w:p>
        </w:tc>
      </w:tr>
      <w:tr w:rsidR="0083591E" w:rsidRPr="00D91A27" w14:paraId="4008B826" w14:textId="77777777" w:rsidTr="000F53F5">
        <w:tc>
          <w:tcPr>
            <w:tcW w:w="3510" w:type="dxa"/>
          </w:tcPr>
          <w:p w14:paraId="52821856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416" w:type="dxa"/>
          </w:tcPr>
          <w:p w14:paraId="63EC7D19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02880A78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14:paraId="38063DAA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40" w:type="dxa"/>
          </w:tcPr>
          <w:p w14:paraId="627872B5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64" w:type="dxa"/>
          </w:tcPr>
          <w:p w14:paraId="41D57354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D91A2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234" w:type="dxa"/>
          </w:tcPr>
          <w:p w14:paraId="34B634BC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94" w:type="dxa"/>
          </w:tcPr>
          <w:p w14:paraId="4D11D442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83591E" w:rsidRPr="00D91A27" w14:paraId="4D720666" w14:textId="77777777" w:rsidTr="000F53F5">
        <w:tc>
          <w:tcPr>
            <w:tcW w:w="3510" w:type="dxa"/>
          </w:tcPr>
          <w:p w14:paraId="298D7148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ปี </w:t>
            </w:r>
            <w:r w:rsidRPr="00D91A27">
              <w:rPr>
                <w:rFonts w:ascii="Angsana New" w:hAnsi="Angsana New"/>
                <w:i/>
                <w:iCs/>
                <w:sz w:val="29"/>
                <w:szCs w:val="29"/>
              </w:rPr>
              <w:t>2562</w:t>
            </w:r>
          </w:p>
        </w:tc>
        <w:tc>
          <w:tcPr>
            <w:tcW w:w="1416" w:type="dxa"/>
          </w:tcPr>
          <w:p w14:paraId="323FAB14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4F92E286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0" w:type="dxa"/>
          </w:tcPr>
          <w:p w14:paraId="51091ABA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</w:tcPr>
          <w:p w14:paraId="6553288F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</w:tcPr>
          <w:p w14:paraId="4247F1BB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14:paraId="5D116F78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</w:tcPr>
          <w:p w14:paraId="00EE34F3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3591E" w:rsidRPr="00D91A27" w14:paraId="0A0B60B9" w14:textId="77777777" w:rsidTr="000F53F5">
        <w:tc>
          <w:tcPr>
            <w:tcW w:w="3510" w:type="dxa"/>
          </w:tcPr>
          <w:p w14:paraId="2A6C52C5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เงินปันผลประจำปี</w:t>
            </w:r>
          </w:p>
        </w:tc>
        <w:tc>
          <w:tcPr>
            <w:tcW w:w="1416" w:type="dxa"/>
          </w:tcPr>
          <w:p w14:paraId="18B01B19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 xml:space="preserve">22 </w:t>
            </w: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เมษายน</w:t>
            </w:r>
            <w:r w:rsidRPr="00D91A2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91A27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6" w:type="dxa"/>
          </w:tcPr>
          <w:p w14:paraId="370C4528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14:paraId="6CC5D669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พฤษภาคม</w:t>
            </w:r>
            <w:r w:rsidRPr="00D91A2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91A27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40" w:type="dxa"/>
          </w:tcPr>
          <w:p w14:paraId="7CBF73E6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57CE4533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0.10</w:t>
            </w:r>
          </w:p>
        </w:tc>
        <w:tc>
          <w:tcPr>
            <w:tcW w:w="234" w:type="dxa"/>
          </w:tcPr>
          <w:p w14:paraId="1F419F1B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33817FAA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120</w:t>
            </w:r>
          </w:p>
        </w:tc>
      </w:tr>
      <w:tr w:rsidR="0083591E" w:rsidRPr="00D91A27" w14:paraId="14D49AB8" w14:textId="77777777" w:rsidTr="000F53F5">
        <w:tc>
          <w:tcPr>
            <w:tcW w:w="3510" w:type="dxa"/>
          </w:tcPr>
          <w:p w14:paraId="718A4304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6" w:type="dxa"/>
          </w:tcPr>
          <w:p w14:paraId="6039D7ED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261D9975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14:paraId="5894E8BB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0" w:type="dxa"/>
          </w:tcPr>
          <w:p w14:paraId="63B135DB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206C104A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14:paraId="6CB9B8C7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2BF29897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3591E" w:rsidRPr="00D91A27" w14:paraId="2ED2510B" w14:textId="77777777" w:rsidTr="000F53F5">
        <w:tc>
          <w:tcPr>
            <w:tcW w:w="3510" w:type="dxa"/>
          </w:tcPr>
          <w:p w14:paraId="3B4051B9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ปี 2561</w:t>
            </w:r>
          </w:p>
        </w:tc>
        <w:tc>
          <w:tcPr>
            <w:tcW w:w="1416" w:type="dxa"/>
          </w:tcPr>
          <w:p w14:paraId="2D8BE79F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6B418830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14:paraId="4C1299F0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0" w:type="dxa"/>
          </w:tcPr>
          <w:p w14:paraId="00A879D0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</w:tcPr>
          <w:p w14:paraId="5A55CA12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14:paraId="28360682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</w:tcPr>
          <w:p w14:paraId="3BA472BB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3591E" w:rsidRPr="00D91A27" w14:paraId="6F713840" w14:textId="77777777" w:rsidTr="000F53F5">
        <w:tc>
          <w:tcPr>
            <w:tcW w:w="3510" w:type="dxa"/>
          </w:tcPr>
          <w:p w14:paraId="557BD60E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เงินปันผลประจำปี</w:t>
            </w:r>
          </w:p>
        </w:tc>
        <w:tc>
          <w:tcPr>
            <w:tcW w:w="1416" w:type="dxa"/>
          </w:tcPr>
          <w:p w14:paraId="0ACFC6BC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 xml:space="preserve">27 </w:t>
            </w: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เมษายน</w:t>
            </w:r>
            <w:r w:rsidRPr="00D91A2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91A27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36" w:type="dxa"/>
          </w:tcPr>
          <w:p w14:paraId="6007C022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14:paraId="2462CE24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พฤษภาคม</w:t>
            </w:r>
            <w:r w:rsidRPr="00D91A2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91A27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40" w:type="dxa"/>
          </w:tcPr>
          <w:p w14:paraId="7D8B033B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5907EB90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0.10</w:t>
            </w:r>
          </w:p>
        </w:tc>
        <w:tc>
          <w:tcPr>
            <w:tcW w:w="234" w:type="dxa"/>
          </w:tcPr>
          <w:p w14:paraId="1FE4DA57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29990C15" w14:textId="77777777" w:rsidR="0083591E" w:rsidRPr="00D91A27" w:rsidRDefault="0083591E" w:rsidP="000F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7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120</w:t>
            </w:r>
          </w:p>
        </w:tc>
      </w:tr>
    </w:tbl>
    <w:p w14:paraId="6587D90C" w14:textId="77777777" w:rsidR="00BC295D" w:rsidRDefault="00BC295D" w:rsidP="00BC29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bookmarkStart w:id="3" w:name="OLE_LINK4"/>
    </w:p>
    <w:p w14:paraId="279E8D7C" w14:textId="77777777" w:rsidR="00BC295D" w:rsidRDefault="00BC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08A685A6" w14:textId="77777777" w:rsidR="000F6000" w:rsidRPr="000F6000" w:rsidRDefault="000F6000" w:rsidP="005D2C3F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F6000">
        <w:rPr>
          <w:rFonts w:ascii="Angsana New" w:hAnsi="Angsana New" w:hint="cs"/>
          <w:bCs/>
          <w:sz w:val="30"/>
          <w:szCs w:val="30"/>
          <w:cs/>
        </w:rPr>
        <w:lastRenderedPageBreak/>
        <w:t>เครื่องมือทางการเงิน</w:t>
      </w:r>
    </w:p>
    <w:p w14:paraId="7761DC3C" w14:textId="77777777" w:rsidR="000F6000" w:rsidRPr="000F6000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04AED13" w14:textId="77777777" w:rsidR="000F6000" w:rsidRPr="000F6000" w:rsidRDefault="000F6000" w:rsidP="000F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0F600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5AE5E" w14:textId="77777777" w:rsidR="000F6000" w:rsidRPr="000F6000" w:rsidRDefault="000F6000" w:rsidP="000F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i/>
          <w:iCs/>
          <w:sz w:val="30"/>
          <w:szCs w:val="30"/>
        </w:rPr>
      </w:pPr>
    </w:p>
    <w:p w14:paraId="1EAF3C65" w14:textId="77777777" w:rsidR="000F6000" w:rsidRDefault="000F6000" w:rsidP="000F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0F6000">
        <w:rPr>
          <w:rFonts w:ascii="Angsana New" w:hAnsi="Angsana New"/>
          <w:sz w:val="30"/>
          <w:szCs w:val="30"/>
          <w:cs/>
        </w:rPr>
        <w:t>ตารางดังต่อไปนี้</w:t>
      </w:r>
      <w:r w:rsidRPr="00DA1F7C">
        <w:rPr>
          <w:rFonts w:ascii="Angsana New" w:hAnsi="Angsana New"/>
          <w:sz w:val="30"/>
          <w:szCs w:val="30"/>
          <w:cs/>
        </w:rPr>
        <w:t>แสดงมูลค่าตามบัญชีและมูลค่ายุติธรรมของสินทรัพย์ทางการเงินและหนี้สินทางการเงิน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DA1F7C">
        <w:rPr>
          <w:rFonts w:ascii="Angsana New" w:hAnsi="Angsana New"/>
          <w:sz w:val="30"/>
          <w:szCs w:val="30"/>
          <w:cs/>
        </w:rPr>
        <w:t>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3ACB44D" w14:textId="77777777" w:rsidR="00721820" w:rsidRPr="00DA1F7C" w:rsidRDefault="00721820" w:rsidP="000F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62"/>
        <w:gridCol w:w="236"/>
        <w:gridCol w:w="949"/>
        <w:gridCol w:w="236"/>
        <w:gridCol w:w="1072"/>
        <w:gridCol w:w="236"/>
        <w:gridCol w:w="878"/>
        <w:gridCol w:w="236"/>
        <w:gridCol w:w="1107"/>
      </w:tblGrid>
      <w:tr w:rsidR="000F6000" w:rsidRPr="00721820" w14:paraId="52D2CF82" w14:textId="77777777" w:rsidTr="00C50F5A">
        <w:tc>
          <w:tcPr>
            <w:tcW w:w="3510" w:type="dxa"/>
            <w:shd w:val="clear" w:color="auto" w:fill="auto"/>
          </w:tcPr>
          <w:p w14:paraId="538DBDFF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2" w:type="dxa"/>
            <w:gridSpan w:val="9"/>
            <w:shd w:val="clear" w:color="auto" w:fill="auto"/>
          </w:tcPr>
          <w:p w14:paraId="7FBEB92C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6000" w:rsidRPr="00721820" w14:paraId="2E03C710" w14:textId="77777777" w:rsidTr="00C50F5A">
        <w:tc>
          <w:tcPr>
            <w:tcW w:w="3510" w:type="dxa"/>
            <w:shd w:val="clear" w:color="auto" w:fill="auto"/>
          </w:tcPr>
          <w:p w14:paraId="7C6F983F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6030A9E9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14:paraId="45F347C1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1149779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F6000" w:rsidRPr="00721820" w14:paraId="2C3CBD01" w14:textId="77777777" w:rsidTr="00C50F5A">
        <w:tc>
          <w:tcPr>
            <w:tcW w:w="3510" w:type="dxa"/>
            <w:shd w:val="clear" w:color="auto" w:fill="auto"/>
          </w:tcPr>
          <w:p w14:paraId="61F87CF0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</w:tcPr>
          <w:p w14:paraId="14DDF202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219A0301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2C7213C2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2182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F6CBD83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79AF21BA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2182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EADE64A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14:paraId="00687955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72182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035A31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2A7D900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F6000" w:rsidRPr="00721820" w14:paraId="3A80D41F" w14:textId="77777777" w:rsidTr="00C50F5A">
        <w:tc>
          <w:tcPr>
            <w:tcW w:w="3510" w:type="dxa"/>
            <w:shd w:val="clear" w:color="auto" w:fill="auto"/>
          </w:tcPr>
          <w:p w14:paraId="312B8756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12" w:type="dxa"/>
            <w:gridSpan w:val="9"/>
            <w:shd w:val="clear" w:color="auto" w:fill="auto"/>
          </w:tcPr>
          <w:p w14:paraId="6DF3BC04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21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21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F6000" w:rsidRPr="00721820" w14:paraId="22AFC44E" w14:textId="77777777" w:rsidTr="00C50F5A">
        <w:tc>
          <w:tcPr>
            <w:tcW w:w="3510" w:type="dxa"/>
            <w:shd w:val="clear" w:color="auto" w:fill="auto"/>
          </w:tcPr>
          <w:p w14:paraId="7B568E09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293FB3C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1A1253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D3DD8B5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AFA0CC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4B8947E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256C36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EB4FD34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628677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ECD3D26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000" w:rsidRPr="00721820" w14:paraId="72482E4D" w14:textId="77777777" w:rsidTr="00C50F5A">
        <w:tc>
          <w:tcPr>
            <w:tcW w:w="3510" w:type="dxa"/>
            <w:shd w:val="clear" w:color="auto" w:fill="auto"/>
          </w:tcPr>
          <w:p w14:paraId="4C0AB495" w14:textId="77777777" w:rsidR="000F6000" w:rsidRPr="00721820" w:rsidRDefault="00D22041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21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30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721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21820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1BEA693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092534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BE50086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51FD34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36B9CB8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67F6BD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9719DD5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C0C0E2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BB4630A" w14:textId="77777777" w:rsidR="000F6000" w:rsidRPr="00721820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B0D" w:rsidRPr="00721820" w14:paraId="7A2DFA09" w14:textId="77777777" w:rsidTr="00C50F5A">
        <w:tc>
          <w:tcPr>
            <w:tcW w:w="3510" w:type="dxa"/>
            <w:shd w:val="clear" w:color="auto" w:fill="auto"/>
          </w:tcPr>
          <w:p w14:paraId="56253E9A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DDF72E2" w14:textId="448DA7BE" w:rsidR="005C7B0D" w:rsidRPr="00721820" w:rsidRDefault="009D7379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47393F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76BE427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C83D6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DFA7025" w14:textId="1CFEBC62" w:rsidR="005C7B0D" w:rsidRPr="00721820" w:rsidRDefault="009D7379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AD3F9E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06E53C3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901EA0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AF3E891" w14:textId="43701C9F" w:rsidR="005C7B0D" w:rsidRPr="00721820" w:rsidRDefault="000232F5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132,379</w:t>
            </w:r>
          </w:p>
        </w:tc>
      </w:tr>
      <w:tr w:rsidR="005C7B0D" w:rsidRPr="00721820" w14:paraId="509ECB38" w14:textId="77777777" w:rsidTr="00C50F5A">
        <w:tc>
          <w:tcPr>
            <w:tcW w:w="3510" w:type="dxa"/>
            <w:shd w:val="clear" w:color="auto" w:fill="auto"/>
          </w:tcPr>
          <w:p w14:paraId="50DE12BF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281FD61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E263D3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B1CA3F1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CA2BFF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B068823" w14:textId="30E98926" w:rsidR="005C7B0D" w:rsidRPr="00721820" w:rsidRDefault="003647D8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68,330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A190E4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5403D10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737E87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5C9FA94" w14:textId="463C9674" w:rsidR="005C7B0D" w:rsidRPr="00721820" w:rsidRDefault="003647D8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68,330</w:t>
            </w:r>
          </w:p>
        </w:tc>
      </w:tr>
      <w:tr w:rsidR="005C7B0D" w:rsidRPr="00721820" w14:paraId="4D59438B" w14:textId="77777777" w:rsidTr="00C50F5A">
        <w:tc>
          <w:tcPr>
            <w:tcW w:w="3510" w:type="dxa"/>
            <w:shd w:val="clear" w:color="auto" w:fill="auto"/>
          </w:tcPr>
          <w:p w14:paraId="76E6F9CF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60A6B92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CD6CC6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BD2AC43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7795C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1676B01" w14:textId="2E56C215" w:rsidR="005C7B0D" w:rsidRPr="00721820" w:rsidRDefault="005912D0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(1,067)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80E220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66FBA86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535271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28E6F87" w14:textId="4384091E" w:rsidR="005C7B0D" w:rsidRPr="00721820" w:rsidRDefault="004626CC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(1,067)</w:t>
            </w:r>
          </w:p>
        </w:tc>
      </w:tr>
      <w:tr w:rsidR="005C7B0D" w:rsidRPr="00721820" w14:paraId="10FE2E25" w14:textId="77777777" w:rsidTr="00C50F5A">
        <w:tc>
          <w:tcPr>
            <w:tcW w:w="3510" w:type="dxa"/>
            <w:shd w:val="clear" w:color="auto" w:fill="auto"/>
          </w:tcPr>
          <w:p w14:paraId="7480F97E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2F05A5A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C6E0AD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DA6063E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4A579B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00FC268" w14:textId="1CE2DB52" w:rsidR="005C7B0D" w:rsidRPr="00721820" w:rsidRDefault="003647D8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(2,614)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A1D53E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67E6D9C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FDB74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BD2CC8D" w14:textId="18C50F01" w:rsidR="005C7B0D" w:rsidRPr="00721820" w:rsidRDefault="003647D8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(2,614)</w:t>
            </w:r>
          </w:p>
        </w:tc>
      </w:tr>
      <w:tr w:rsidR="005C7B0D" w:rsidRPr="00721820" w14:paraId="2B7250AC" w14:textId="77777777" w:rsidTr="00C50F5A">
        <w:tc>
          <w:tcPr>
            <w:tcW w:w="3510" w:type="dxa"/>
            <w:shd w:val="clear" w:color="auto" w:fill="auto"/>
          </w:tcPr>
          <w:p w14:paraId="023CEABB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605BEA1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6F1742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1DC179E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82DDAB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E7EB7B9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5AFC6F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393326D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023C11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DC7220F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C7B0D" w:rsidRPr="00721820" w14:paraId="2BF71A78" w14:textId="77777777" w:rsidTr="00C50F5A">
        <w:tc>
          <w:tcPr>
            <w:tcW w:w="3510" w:type="dxa"/>
            <w:shd w:val="clear" w:color="auto" w:fill="auto"/>
          </w:tcPr>
          <w:p w14:paraId="5B8DAB4D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82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D4C30" w:rsidRPr="00721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21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1820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4F19A7D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C08E5F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D2287A3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BA49BD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5ABA31D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9D6601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55EFF5D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778C2C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493159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C7B0D" w:rsidRPr="00721820" w14:paraId="748C93C5" w14:textId="77777777" w:rsidTr="00C50F5A">
        <w:tc>
          <w:tcPr>
            <w:tcW w:w="3510" w:type="dxa"/>
            <w:shd w:val="clear" w:color="auto" w:fill="auto"/>
          </w:tcPr>
          <w:p w14:paraId="41BF403D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1104B69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175,000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9E086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697454D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4A85E5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9FF83BF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E2341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E4B71E5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D2CA4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486703C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</w:tr>
      <w:tr w:rsidR="005C7B0D" w:rsidRPr="00721820" w14:paraId="014E5CAB" w14:textId="77777777" w:rsidTr="00C50F5A">
        <w:tc>
          <w:tcPr>
            <w:tcW w:w="3510" w:type="dxa"/>
            <w:shd w:val="clear" w:color="auto" w:fill="auto"/>
          </w:tcPr>
          <w:p w14:paraId="500DF4EF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27A6524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86FAA1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149E98D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9191D3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A94300E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047236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F9E5577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17386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F9A57C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</w:tr>
      <w:tr w:rsidR="005C7B0D" w:rsidRPr="00721820" w14:paraId="35AAE711" w14:textId="77777777" w:rsidTr="00C50F5A">
        <w:tc>
          <w:tcPr>
            <w:tcW w:w="3510" w:type="dxa"/>
            <w:shd w:val="clear" w:color="auto" w:fill="auto"/>
          </w:tcPr>
          <w:p w14:paraId="3645BEB3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CB1A3CF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605C8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4788B5E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77A74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B717DCB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21820">
              <w:rPr>
                <w:rFonts w:ascii="Angsana New" w:hAnsi="Angsana New"/>
                <w:sz w:val="30"/>
                <w:szCs w:val="30"/>
              </w:rPr>
              <w:t>10,890</w:t>
            </w: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F3C3CA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1AAFDB7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D42D71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1E051B2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21820">
              <w:rPr>
                <w:rFonts w:ascii="Angsana New" w:hAnsi="Angsana New"/>
                <w:sz w:val="30"/>
                <w:szCs w:val="30"/>
              </w:rPr>
              <w:t>10,890</w:t>
            </w: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C7B0D" w:rsidRPr="00721820" w14:paraId="586D3320" w14:textId="77777777" w:rsidTr="00C50F5A">
        <w:tc>
          <w:tcPr>
            <w:tcW w:w="3510" w:type="dxa"/>
            <w:shd w:val="clear" w:color="auto" w:fill="auto"/>
          </w:tcPr>
          <w:p w14:paraId="786F4300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1820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F6A504F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97C38A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5353AA2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1726DA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13A5668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(2,125)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11AC1F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F050105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04FBE6" w14:textId="77777777" w:rsidR="005C7B0D" w:rsidRPr="00721820" w:rsidRDefault="005C7B0D" w:rsidP="005C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04093A6" w14:textId="77777777" w:rsidR="005C7B0D" w:rsidRPr="00721820" w:rsidRDefault="005C7B0D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721820">
              <w:rPr>
                <w:rFonts w:ascii="Angsana New" w:hAnsi="Angsana New"/>
                <w:sz w:val="30"/>
                <w:szCs w:val="30"/>
              </w:rPr>
              <w:t>(2,125)</w:t>
            </w:r>
          </w:p>
        </w:tc>
      </w:tr>
    </w:tbl>
    <w:p w14:paraId="704F3B13" w14:textId="77777777" w:rsidR="00362490" w:rsidRDefault="00362490">
      <w:pPr>
        <w:rPr>
          <w:rFonts w:ascii="Angsana New" w:hAnsi="Angsana New"/>
          <w:sz w:val="20"/>
          <w:szCs w:val="20"/>
        </w:rPr>
      </w:pPr>
    </w:p>
    <w:p w14:paraId="2A9A29AF" w14:textId="77777777" w:rsidR="000F6000" w:rsidRPr="004F3814" w:rsidRDefault="00362490" w:rsidP="0036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Style w:val="TableGrid"/>
        <w:tblW w:w="94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962"/>
        <w:gridCol w:w="236"/>
        <w:gridCol w:w="949"/>
        <w:gridCol w:w="236"/>
        <w:gridCol w:w="10"/>
        <w:gridCol w:w="1062"/>
        <w:gridCol w:w="10"/>
        <w:gridCol w:w="226"/>
        <w:gridCol w:w="11"/>
        <w:gridCol w:w="867"/>
        <w:gridCol w:w="16"/>
        <w:gridCol w:w="220"/>
        <w:gridCol w:w="17"/>
        <w:gridCol w:w="1090"/>
      </w:tblGrid>
      <w:tr w:rsidR="000F6000" w:rsidRPr="005176F7" w14:paraId="1905F3B3" w14:textId="77777777" w:rsidTr="00C50F5A">
        <w:trPr>
          <w:trHeight w:val="254"/>
          <w:tblHeader/>
        </w:trPr>
        <w:tc>
          <w:tcPr>
            <w:tcW w:w="3510" w:type="dxa"/>
            <w:shd w:val="clear" w:color="auto" w:fill="auto"/>
          </w:tcPr>
          <w:p w14:paraId="773DFA0F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2" w:type="dxa"/>
            <w:gridSpan w:val="14"/>
            <w:shd w:val="clear" w:color="auto" w:fill="auto"/>
          </w:tcPr>
          <w:p w14:paraId="1FAF0956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176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F6000" w:rsidRPr="005176F7" w14:paraId="64072068" w14:textId="77777777" w:rsidTr="007535C1">
        <w:trPr>
          <w:trHeight w:val="254"/>
          <w:tblHeader/>
        </w:trPr>
        <w:tc>
          <w:tcPr>
            <w:tcW w:w="3510" w:type="dxa"/>
            <w:shd w:val="clear" w:color="auto" w:fill="auto"/>
          </w:tcPr>
          <w:p w14:paraId="1462CA22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</w:tcPr>
          <w:p w14:paraId="2CF1455B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FE8714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4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0EDFF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F6000" w:rsidRPr="005176F7" w14:paraId="7478E9D3" w14:textId="77777777" w:rsidTr="00C50F5A">
        <w:trPr>
          <w:trHeight w:val="254"/>
          <w:tblHeader/>
        </w:trPr>
        <w:tc>
          <w:tcPr>
            <w:tcW w:w="3510" w:type="dxa"/>
            <w:shd w:val="clear" w:color="auto" w:fill="auto"/>
          </w:tcPr>
          <w:p w14:paraId="00732EA5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shd w:val="clear" w:color="auto" w:fill="auto"/>
          </w:tcPr>
          <w:p w14:paraId="5DD122E4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347273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6617811D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176F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EC11F7C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41E1ABBE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176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866DBF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</w:tcPr>
          <w:p w14:paraId="052CE413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176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6365C69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0E83E1C5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F6000" w:rsidRPr="005176F7" w14:paraId="523F70A2" w14:textId="77777777" w:rsidTr="00C50F5A">
        <w:trPr>
          <w:trHeight w:val="254"/>
          <w:tblHeader/>
        </w:trPr>
        <w:tc>
          <w:tcPr>
            <w:tcW w:w="3510" w:type="dxa"/>
            <w:shd w:val="clear" w:color="auto" w:fill="auto"/>
          </w:tcPr>
          <w:p w14:paraId="5DAF4ABF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2" w:type="dxa"/>
            <w:gridSpan w:val="14"/>
            <w:shd w:val="clear" w:color="auto" w:fill="auto"/>
            <w:vAlign w:val="bottom"/>
          </w:tcPr>
          <w:p w14:paraId="28D36E69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176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5176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F6000" w:rsidRPr="005176F7" w14:paraId="348FC52D" w14:textId="77777777" w:rsidTr="00C50F5A">
        <w:tc>
          <w:tcPr>
            <w:tcW w:w="3510" w:type="dxa"/>
            <w:shd w:val="clear" w:color="auto" w:fill="auto"/>
          </w:tcPr>
          <w:p w14:paraId="66D0E36C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6B187A3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AD7D84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1B4E9D4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7B1853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160E55F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4C475B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425A195E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58C048A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796F05C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000" w:rsidRPr="005176F7" w14:paraId="2B9D8464" w14:textId="77777777" w:rsidTr="00C50F5A">
        <w:tc>
          <w:tcPr>
            <w:tcW w:w="3510" w:type="dxa"/>
            <w:shd w:val="clear" w:color="auto" w:fill="auto"/>
          </w:tcPr>
          <w:p w14:paraId="0A8C1B54" w14:textId="77777777" w:rsidR="000F6000" w:rsidRPr="005176F7" w:rsidRDefault="00D22041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176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306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0F6000" w:rsidRPr="00517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F6000" w:rsidRPr="005176F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C012009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36CDCB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B819406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189BA0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6C16FCC0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EB315C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01D16793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7F1B03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C3C2D29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E0B" w:rsidRPr="005176F7" w14:paraId="38004302" w14:textId="77777777" w:rsidTr="00D65EA7">
        <w:tc>
          <w:tcPr>
            <w:tcW w:w="3510" w:type="dxa"/>
            <w:shd w:val="clear" w:color="auto" w:fill="auto"/>
          </w:tcPr>
          <w:p w14:paraId="54ECCBF7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B59A231" w14:textId="30AB0247" w:rsidR="000C3E0B" w:rsidRPr="005176F7" w:rsidRDefault="000232F5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AFF503" w14:textId="77777777" w:rsidR="000C3E0B" w:rsidRPr="005176F7" w:rsidRDefault="000C3E0B" w:rsidP="000C3E0B">
            <w:pPr>
              <w:rPr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1574B4E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F0D9A9" w14:textId="77777777" w:rsidR="000C3E0B" w:rsidRPr="005176F7" w:rsidRDefault="000C3E0B" w:rsidP="000C3E0B">
            <w:pPr>
              <w:rPr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7EDAF8A4" w14:textId="51A1A894" w:rsidR="000C3E0B" w:rsidRPr="005176F7" w:rsidRDefault="000232F5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132,379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819A06" w14:textId="77777777" w:rsidR="000C3E0B" w:rsidRPr="005176F7" w:rsidRDefault="000C3E0B" w:rsidP="000C3E0B">
            <w:pPr>
              <w:rPr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53FEA821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84CC8F" w14:textId="77777777" w:rsidR="000C3E0B" w:rsidRPr="005176F7" w:rsidRDefault="000C3E0B" w:rsidP="000C3E0B">
            <w:pPr>
              <w:rPr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60A86A3B" w14:textId="6D38AD8B" w:rsidR="000C3E0B" w:rsidRPr="005176F7" w:rsidRDefault="000232F5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132,379</w:t>
            </w:r>
          </w:p>
        </w:tc>
      </w:tr>
      <w:tr w:rsidR="000C3E0B" w:rsidRPr="005176F7" w14:paraId="1F92D5B1" w14:textId="77777777" w:rsidTr="00C50F5A">
        <w:tc>
          <w:tcPr>
            <w:tcW w:w="3510" w:type="dxa"/>
            <w:shd w:val="clear" w:color="auto" w:fill="auto"/>
          </w:tcPr>
          <w:p w14:paraId="7D177AF1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8D459E1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88B69F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8D2E034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F0210D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3330DACC" w14:textId="7184C874" w:rsidR="000C3E0B" w:rsidRPr="005176F7" w:rsidRDefault="003647D8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68,330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4468D3D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51A541CA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BD9BA20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AC62BFF" w14:textId="49F58937" w:rsidR="000C3E0B" w:rsidRPr="005176F7" w:rsidRDefault="003647D8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68,330</w:t>
            </w:r>
          </w:p>
        </w:tc>
      </w:tr>
      <w:tr w:rsidR="000C3E0B" w:rsidRPr="005176F7" w14:paraId="10E4B2F3" w14:textId="77777777" w:rsidTr="00C50F5A">
        <w:tc>
          <w:tcPr>
            <w:tcW w:w="3510" w:type="dxa"/>
            <w:shd w:val="clear" w:color="auto" w:fill="auto"/>
          </w:tcPr>
          <w:p w14:paraId="5F1CAB1C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9DD39C5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FE2A48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3FA905B1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4C229A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4DD85CD7" w14:textId="5DDCF156" w:rsidR="000C3E0B" w:rsidRPr="005176F7" w:rsidRDefault="005912D0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(1,067)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6E775B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28E589F8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EAB382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EF53AFC" w14:textId="04B776BF" w:rsidR="000C3E0B" w:rsidRPr="005176F7" w:rsidRDefault="004626CC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(1,067)</w:t>
            </w:r>
          </w:p>
        </w:tc>
      </w:tr>
      <w:tr w:rsidR="000C3E0B" w:rsidRPr="005176F7" w14:paraId="42ABCCB6" w14:textId="77777777" w:rsidTr="00C50F5A">
        <w:tc>
          <w:tcPr>
            <w:tcW w:w="3510" w:type="dxa"/>
            <w:shd w:val="clear" w:color="auto" w:fill="auto"/>
          </w:tcPr>
          <w:p w14:paraId="30B1C47F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ECBFE6A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EBE22A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0E50498D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271C0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7972B02F" w14:textId="16DAD93E" w:rsidR="000C3E0B" w:rsidRPr="005176F7" w:rsidRDefault="003647D8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(1,563)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DDE852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3F266556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0A5C06" w14:textId="77777777" w:rsidR="000C3E0B" w:rsidRPr="005176F7" w:rsidRDefault="000C3E0B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0B792C79" w14:textId="2BD1CF0B" w:rsidR="000C3E0B" w:rsidRPr="005176F7" w:rsidRDefault="003647D8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(1,563)</w:t>
            </w:r>
          </w:p>
        </w:tc>
      </w:tr>
      <w:tr w:rsidR="004F3814" w:rsidRPr="005176F7" w14:paraId="31AD5125" w14:textId="77777777" w:rsidTr="00C50F5A">
        <w:tc>
          <w:tcPr>
            <w:tcW w:w="3510" w:type="dxa"/>
            <w:shd w:val="clear" w:color="auto" w:fill="auto"/>
          </w:tcPr>
          <w:p w14:paraId="53D94925" w14:textId="77777777"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1D7E0EA" w14:textId="77777777"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DC4DFE" w14:textId="77777777"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BA8F312" w14:textId="77777777"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B81E5A8" w14:textId="77777777"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4154625B" w14:textId="77777777"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5D4E0E81" w14:textId="77777777"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168F55B7" w14:textId="77777777"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3D801B5" w14:textId="77777777"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0C64761" w14:textId="77777777" w:rsidR="004F3814" w:rsidRPr="005176F7" w:rsidRDefault="004F3814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000" w:rsidRPr="005176F7" w14:paraId="7C0260B8" w14:textId="77777777" w:rsidTr="00C50F5A">
        <w:tc>
          <w:tcPr>
            <w:tcW w:w="3510" w:type="dxa"/>
            <w:shd w:val="clear" w:color="auto" w:fill="auto"/>
          </w:tcPr>
          <w:p w14:paraId="610ECA69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D4C30" w:rsidRPr="00517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17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76F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F781369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8D60E4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6CAB1B8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9109DBC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D80107D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5505410F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459DB863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4EB782EF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126E3E9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000" w:rsidRPr="005176F7" w14:paraId="28872AD3" w14:textId="77777777" w:rsidTr="00C50F5A">
        <w:tc>
          <w:tcPr>
            <w:tcW w:w="3510" w:type="dxa"/>
            <w:shd w:val="clear" w:color="auto" w:fill="auto"/>
          </w:tcPr>
          <w:p w14:paraId="02457573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DB760F8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175,000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FD9AC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E1E6237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EAAC3CD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082677ED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46D37A84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3A0FF55E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144E1B5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A9385F8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166,887</w:t>
            </w:r>
          </w:p>
        </w:tc>
      </w:tr>
      <w:tr w:rsidR="000F6000" w:rsidRPr="005176F7" w14:paraId="616682FE" w14:textId="77777777" w:rsidTr="00C50F5A">
        <w:tc>
          <w:tcPr>
            <w:tcW w:w="3510" w:type="dxa"/>
            <w:shd w:val="clear" w:color="auto" w:fill="auto"/>
          </w:tcPr>
          <w:p w14:paraId="6482AF2D" w14:textId="77777777" w:rsidR="000F6000" w:rsidRPr="005176F7" w:rsidRDefault="000F6000" w:rsidP="00C5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48738FA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18A50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A440172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DF838D9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76A9ACC7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6656473A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16F75C81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2AA491F0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67F6C33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68,103</w:t>
            </w:r>
          </w:p>
        </w:tc>
      </w:tr>
      <w:tr w:rsidR="000F6000" w:rsidRPr="005176F7" w14:paraId="3D445FA0" w14:textId="77777777" w:rsidTr="00C50F5A">
        <w:tc>
          <w:tcPr>
            <w:tcW w:w="3510" w:type="dxa"/>
            <w:shd w:val="clear" w:color="auto" w:fill="auto"/>
          </w:tcPr>
          <w:p w14:paraId="34BC3965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สิทธิการขายหุ้น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3F2997B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F6C997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2A091C1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0504622C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436E949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176F7">
              <w:rPr>
                <w:rFonts w:ascii="Angsana New" w:hAnsi="Angsana New"/>
                <w:sz w:val="30"/>
                <w:szCs w:val="30"/>
              </w:rPr>
              <w:t>10,890</w:t>
            </w: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9A04AF2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3567ECF2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6EF9E13E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34305DB" w14:textId="77777777" w:rsidR="000F6000" w:rsidRPr="005176F7" w:rsidRDefault="000F6000" w:rsidP="000C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176F7">
              <w:rPr>
                <w:rFonts w:ascii="Angsana New" w:hAnsi="Angsana New"/>
                <w:sz w:val="30"/>
                <w:szCs w:val="30"/>
              </w:rPr>
              <w:t>10,890</w:t>
            </w: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F6000" w:rsidRPr="005176F7" w14:paraId="02CA9B9C" w14:textId="77777777" w:rsidTr="00C50F5A">
        <w:tc>
          <w:tcPr>
            <w:tcW w:w="3510" w:type="dxa"/>
            <w:shd w:val="clear" w:color="auto" w:fill="auto"/>
          </w:tcPr>
          <w:p w14:paraId="03155865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4ECC7F2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BF8407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038EDB6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30451E9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47C7159C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(1,249)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3B94E3D4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59F513E8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rPr>
                <w:rFonts w:ascii="Angsana New" w:hAnsi="Angsana New"/>
                <w:sz w:val="30"/>
                <w:szCs w:val="30"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2A098798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AA3A3AA" w14:textId="77777777" w:rsidR="000F6000" w:rsidRPr="005176F7" w:rsidRDefault="000F6000" w:rsidP="00AE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76F7">
              <w:rPr>
                <w:rFonts w:ascii="Angsana New" w:hAnsi="Angsana New"/>
                <w:sz w:val="30"/>
                <w:szCs w:val="30"/>
              </w:rPr>
              <w:t>(1,249)</w:t>
            </w:r>
          </w:p>
        </w:tc>
      </w:tr>
    </w:tbl>
    <w:p w14:paraId="31C063E6" w14:textId="77777777" w:rsidR="00892007" w:rsidRDefault="00892007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CC53930" w14:textId="77777777" w:rsidR="000F6000" w:rsidRPr="00D22041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22041">
        <w:rPr>
          <w:rFonts w:ascii="Angsana New" w:hAnsi="Angsana New"/>
          <w:bCs/>
          <w:i/>
          <w:iCs/>
          <w:sz w:val="30"/>
          <w:szCs w:val="30"/>
          <w:cs/>
        </w:rPr>
        <w:t xml:space="preserve">มูลค่ายุติธรรมของสินทรัพย์และหนี้สินทางการเงิน </w:t>
      </w:r>
    </w:p>
    <w:p w14:paraId="752FAD9E" w14:textId="77777777" w:rsidR="000F6000" w:rsidRPr="00741DDE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12475AB" w14:textId="77777777" w:rsidR="000F6000" w:rsidRPr="00D22041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22041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  <w:r w:rsidRPr="00D22041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2EC2F0EC" w14:textId="77777777" w:rsidR="000F6000" w:rsidRPr="00741DDE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7A1525F" w14:textId="77777777" w:rsidR="000F6000" w:rsidRPr="00D22041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22041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ในตลาดที่ใช้คิดลดกระแสเงินสดในอนาคตของเงินต้นและดอกเบี้ยเป็นมูลค่าปัจจุบัน ณ วันที่บันทึกบัญชีไม่แตกต่างจากอัตราดอกเบี้ย ณ วันที่รายงานอย่างมีสาระสำคัญ</w:t>
      </w:r>
      <w:r w:rsidRPr="00D22041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52E1C8AC" w14:textId="77777777" w:rsidR="000F6000" w:rsidRPr="00741DDE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ADC573C" w14:textId="77777777" w:rsidR="000F6000" w:rsidRPr="00D22041" w:rsidRDefault="000F6000" w:rsidP="000F6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2041">
        <w:rPr>
          <w:rFonts w:ascii="Angsana New" w:hAnsi="Angsana New"/>
          <w:b/>
          <w:sz w:val="30"/>
          <w:szCs w:val="30"/>
          <w:cs/>
        </w:rPr>
        <w:t>มูลค่ายุติธรรมของหนี้สินภายใต้สัญญาเช่าการเงินเป็นมูลค่าที่ใกล้เคียงกับมูลค่าตามบัญชี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เนื่องจากอัตราดอกเบี้ยตามสัญญาใกล้เคียงกับอัตราตลาด</w:t>
      </w:r>
    </w:p>
    <w:p w14:paraId="320B7017" w14:textId="77777777" w:rsidR="000F6000" w:rsidRDefault="000F6000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7"/>
          <w:szCs w:val="27"/>
        </w:rPr>
      </w:pPr>
    </w:p>
    <w:p w14:paraId="7BD7ED48" w14:textId="77777777" w:rsidR="00892007" w:rsidRDefault="00892007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7"/>
          <w:szCs w:val="27"/>
        </w:rPr>
      </w:pPr>
    </w:p>
    <w:p w14:paraId="25B6D593" w14:textId="77777777" w:rsidR="00892007" w:rsidRDefault="00892007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7"/>
          <w:szCs w:val="27"/>
        </w:rPr>
      </w:pPr>
    </w:p>
    <w:p w14:paraId="722C29F6" w14:textId="77777777" w:rsidR="00FF30DF" w:rsidRPr="00AE481B" w:rsidRDefault="00BF37A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404BAB">
        <w:rPr>
          <w:rFonts w:ascii="Angsana New" w:hAnsi="Angsana New" w:hint="cs"/>
          <w:bCs/>
          <w:sz w:val="30"/>
          <w:szCs w:val="30"/>
          <w:cs/>
        </w:rPr>
        <w:lastRenderedPageBreak/>
        <w:t>ภา</w:t>
      </w:r>
      <w:r w:rsidR="00A06FD7" w:rsidRPr="00404BAB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3"/>
      <w:r w:rsidR="0051442E" w:rsidRPr="00AE481B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352C019" w14:textId="77777777" w:rsidR="00F90C20" w:rsidRPr="0079315F" w:rsidRDefault="00F90C20" w:rsidP="0079315F">
      <w:pPr>
        <w:tabs>
          <w:tab w:val="left" w:pos="540"/>
        </w:tabs>
        <w:jc w:val="thaiDistribute"/>
        <w:rPr>
          <w:rFonts w:ascii="Angsana New" w:hAnsi="Angsana New"/>
          <w:sz w:val="27"/>
          <w:szCs w:val="27"/>
        </w:rPr>
      </w:pPr>
    </w:p>
    <w:p w14:paraId="38A05121" w14:textId="77777777" w:rsidR="00E965F9" w:rsidRPr="00724905" w:rsidRDefault="00E965F9" w:rsidP="00AE481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AE481B">
        <w:rPr>
          <w:rFonts w:ascii="Angsana New" w:hAnsi="Angsana New"/>
          <w:sz w:val="30"/>
          <w:szCs w:val="30"/>
          <w:cs/>
        </w:rPr>
        <w:t>กลุ่ม</w:t>
      </w:r>
      <w:r w:rsidRPr="00AE481B">
        <w:rPr>
          <w:rFonts w:ascii="Angsana New" w:hAnsi="Angsana New" w:hint="cs"/>
          <w:sz w:val="30"/>
          <w:szCs w:val="30"/>
          <w:cs/>
        </w:rPr>
        <w:t>บริษัท</w:t>
      </w:r>
      <w:r w:rsidRPr="00724905">
        <w:rPr>
          <w:rFonts w:ascii="Angsana New" w:hAnsi="Angsana New"/>
          <w:sz w:val="30"/>
          <w:szCs w:val="30"/>
          <w:cs/>
        </w:rPr>
        <w:t>และบริษ</w:t>
      </w:r>
      <w:r w:rsidRPr="00724905">
        <w:rPr>
          <w:rFonts w:ascii="Angsana New" w:hAnsi="Angsana New" w:hint="cs"/>
          <w:sz w:val="30"/>
          <w:szCs w:val="30"/>
          <w:cs/>
        </w:rPr>
        <w:t>ั</w:t>
      </w:r>
      <w:r w:rsidRPr="00724905">
        <w:rPr>
          <w:rFonts w:ascii="Angsana New" w:hAnsi="Angsana New"/>
          <w:sz w:val="30"/>
          <w:szCs w:val="30"/>
          <w:cs/>
        </w:rPr>
        <w:t>ท มีภาระผ</w:t>
      </w:r>
      <w:r w:rsidRPr="00724905">
        <w:rPr>
          <w:rFonts w:ascii="Angsana New" w:hAnsi="Angsana New" w:hint="cs"/>
          <w:sz w:val="30"/>
          <w:szCs w:val="30"/>
          <w:cs/>
        </w:rPr>
        <w:t>ู</w:t>
      </w:r>
      <w:r w:rsidRPr="00724905">
        <w:rPr>
          <w:rFonts w:ascii="Angsana New" w:hAnsi="Angsana New"/>
          <w:sz w:val="30"/>
          <w:szCs w:val="30"/>
          <w:cs/>
        </w:rPr>
        <w:t>กพันตามส</w:t>
      </w:r>
      <w:r w:rsidRPr="00724905">
        <w:rPr>
          <w:rFonts w:ascii="Angsana New" w:hAnsi="Angsana New" w:hint="cs"/>
          <w:sz w:val="30"/>
          <w:szCs w:val="30"/>
          <w:cs/>
        </w:rPr>
        <w:t>ั</w:t>
      </w:r>
      <w:r w:rsidRPr="00724905">
        <w:rPr>
          <w:rFonts w:ascii="Angsana New" w:hAnsi="Angsana New"/>
          <w:sz w:val="30"/>
          <w:szCs w:val="30"/>
          <w:cs/>
        </w:rPr>
        <w:t>ญญาเช่าดำเนินงานสำหรับ</w:t>
      </w:r>
      <w:r w:rsidR="00B6316F">
        <w:rPr>
          <w:rFonts w:ascii="Angsana New" w:hAnsi="Angsana New" w:hint="cs"/>
          <w:sz w:val="30"/>
          <w:szCs w:val="30"/>
          <w:cs/>
        </w:rPr>
        <w:t>ที่ดิน</w:t>
      </w:r>
      <w:r w:rsidR="00AE563C">
        <w:rPr>
          <w:rFonts w:ascii="Angsana New" w:hAnsi="Angsana New" w:hint="cs"/>
          <w:sz w:val="30"/>
          <w:szCs w:val="30"/>
          <w:cs/>
        </w:rPr>
        <w:t>และ</w:t>
      </w:r>
      <w:r w:rsidRPr="00724905">
        <w:rPr>
          <w:rFonts w:ascii="Angsana New" w:hAnsi="Angsana New"/>
          <w:sz w:val="30"/>
          <w:szCs w:val="30"/>
          <w:cs/>
        </w:rPr>
        <w:t>เครื่องจ</w:t>
      </w:r>
      <w:r w:rsidRPr="00724905">
        <w:rPr>
          <w:rFonts w:ascii="Angsana New" w:hAnsi="Angsana New" w:hint="cs"/>
          <w:sz w:val="30"/>
          <w:szCs w:val="30"/>
          <w:cs/>
        </w:rPr>
        <w:t>ั</w:t>
      </w:r>
      <w:r w:rsidRPr="00724905">
        <w:rPr>
          <w:rFonts w:ascii="Angsana New" w:hAnsi="Angsana New"/>
          <w:sz w:val="30"/>
          <w:szCs w:val="30"/>
          <w:cs/>
        </w:rPr>
        <w:t>กรอุปกรณ์</w:t>
      </w:r>
      <w:r w:rsidRPr="00724905">
        <w:rPr>
          <w:rFonts w:ascii="Angsana New" w:hAnsi="Angsana New" w:hint="cs"/>
          <w:sz w:val="30"/>
          <w:szCs w:val="30"/>
          <w:cs/>
        </w:rPr>
        <w:t xml:space="preserve"> </w:t>
      </w:r>
      <w:r w:rsidRPr="00724905">
        <w:rPr>
          <w:rFonts w:ascii="Angsana New" w:hAnsi="Angsana New"/>
          <w:sz w:val="30"/>
          <w:szCs w:val="30"/>
          <w:cs/>
        </w:rPr>
        <w:t>ดังนี้</w:t>
      </w:r>
    </w:p>
    <w:p w14:paraId="795534DA" w14:textId="77777777" w:rsidR="00E965F9" w:rsidRPr="0079315F" w:rsidRDefault="00E965F9" w:rsidP="00E965F9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3"/>
        <w:gridCol w:w="267"/>
        <w:gridCol w:w="1093"/>
        <w:gridCol w:w="267"/>
        <w:gridCol w:w="1075"/>
        <w:gridCol w:w="251"/>
        <w:gridCol w:w="1101"/>
      </w:tblGrid>
      <w:tr w:rsidR="00E965F9" w:rsidRPr="00406DFF" w14:paraId="4135B76F" w14:textId="77777777" w:rsidTr="00404636">
        <w:tc>
          <w:tcPr>
            <w:tcW w:w="2197" w:type="pct"/>
          </w:tcPr>
          <w:p w14:paraId="54D9958A" w14:textId="77777777" w:rsidR="00E965F9" w:rsidRPr="00406DFF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pacing w:val="-4"/>
                <w:sz w:val="29"/>
                <w:szCs w:val="29"/>
                <w:cs/>
              </w:rPr>
              <w:br w:type="page"/>
            </w:r>
            <w:r w:rsidRPr="00406DFF">
              <w:rPr>
                <w:rFonts w:ascii="Angsana New" w:hAnsi="Angsana New"/>
                <w:sz w:val="29"/>
                <w:szCs w:val="29"/>
              </w:rPr>
              <w:br w:type="page"/>
            </w:r>
            <w:r w:rsidRPr="00406DFF">
              <w:rPr>
                <w:rFonts w:ascii="Angsana New" w:hAnsi="Angsana New"/>
                <w:sz w:val="29"/>
                <w:szCs w:val="29"/>
              </w:rPr>
              <w:br w:type="page"/>
            </w:r>
          </w:p>
        </w:tc>
        <w:tc>
          <w:tcPr>
            <w:tcW w:w="1342" w:type="pct"/>
            <w:gridSpan w:val="3"/>
          </w:tcPr>
          <w:p w14:paraId="3A4AC333" w14:textId="77777777" w:rsidR="00E965F9" w:rsidRPr="00406DFF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12F3CDD" w14:textId="77777777" w:rsidR="00E965F9" w:rsidRPr="00406DFF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16" w:type="pct"/>
            <w:gridSpan w:val="3"/>
          </w:tcPr>
          <w:p w14:paraId="6C3ED31C" w14:textId="77777777" w:rsidR="00E965F9" w:rsidRPr="00406DFF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06DFF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965F9" w:rsidRPr="00406DFF" w14:paraId="7A6650A7" w14:textId="77777777" w:rsidTr="00404636">
        <w:tc>
          <w:tcPr>
            <w:tcW w:w="2197" w:type="pct"/>
          </w:tcPr>
          <w:p w14:paraId="44CAE448" w14:textId="77777777" w:rsidR="00E965F9" w:rsidRPr="00406DFF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604" w:type="pct"/>
          </w:tcPr>
          <w:p w14:paraId="36A47885" w14:textId="77777777" w:rsidR="00E965F9" w:rsidRPr="00406DFF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30</w:t>
            </w:r>
            <w:r w:rsidR="003D4C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7C61D6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45" w:type="pct"/>
          </w:tcPr>
          <w:p w14:paraId="5EB06267" w14:textId="77777777"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3" w:type="pct"/>
          </w:tcPr>
          <w:p w14:paraId="2FBBEC53" w14:textId="77777777"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31</w:t>
            </w:r>
            <w:r w:rsidR="003D4C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45" w:type="pct"/>
          </w:tcPr>
          <w:p w14:paraId="5765FD00" w14:textId="77777777" w:rsidR="00E965F9" w:rsidRPr="00406DFF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83" w:type="pct"/>
          </w:tcPr>
          <w:p w14:paraId="7EA7C276" w14:textId="77777777" w:rsidR="00E965F9" w:rsidRPr="00406DFF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30</w:t>
            </w:r>
            <w:r w:rsidR="003D4C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7C61D6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36" w:type="pct"/>
          </w:tcPr>
          <w:p w14:paraId="04DC246E" w14:textId="77777777"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7" w:type="pct"/>
          </w:tcPr>
          <w:p w14:paraId="0C6E314F" w14:textId="77777777"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31</w:t>
            </w:r>
            <w:r w:rsidR="003D4C3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</w:p>
        </w:tc>
      </w:tr>
      <w:tr w:rsidR="00E965F9" w:rsidRPr="00406DFF" w14:paraId="75FB9CC8" w14:textId="77777777" w:rsidTr="00404636">
        <w:tc>
          <w:tcPr>
            <w:tcW w:w="2197" w:type="pct"/>
          </w:tcPr>
          <w:p w14:paraId="42311645" w14:textId="77777777" w:rsidR="00E965F9" w:rsidRPr="00406DFF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604" w:type="pct"/>
          </w:tcPr>
          <w:p w14:paraId="70303BCA" w14:textId="77777777"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45" w:type="pct"/>
          </w:tcPr>
          <w:p w14:paraId="0572B5B7" w14:textId="77777777"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3" w:type="pct"/>
          </w:tcPr>
          <w:p w14:paraId="1CB1CE60" w14:textId="77777777"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45" w:type="pct"/>
          </w:tcPr>
          <w:p w14:paraId="6C4708BF" w14:textId="77777777" w:rsidR="00E965F9" w:rsidRPr="00406DFF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83" w:type="pct"/>
          </w:tcPr>
          <w:p w14:paraId="7C277959" w14:textId="77777777"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36" w:type="pct"/>
          </w:tcPr>
          <w:p w14:paraId="1167562D" w14:textId="77777777"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7" w:type="pct"/>
          </w:tcPr>
          <w:p w14:paraId="4461C627" w14:textId="77777777" w:rsidR="00E965F9" w:rsidRPr="00406DFF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06DFF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E965F9" w:rsidRPr="00406DFF" w14:paraId="24F052CB" w14:textId="77777777" w:rsidTr="00404636">
        <w:trPr>
          <w:trHeight w:val="362"/>
        </w:trPr>
        <w:tc>
          <w:tcPr>
            <w:tcW w:w="2197" w:type="pct"/>
          </w:tcPr>
          <w:p w14:paraId="50BAA3F5" w14:textId="77777777" w:rsidR="00E965F9" w:rsidRPr="00406DFF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3" w:type="pct"/>
            <w:gridSpan w:val="7"/>
          </w:tcPr>
          <w:p w14:paraId="2330DF39" w14:textId="77777777" w:rsidR="00E965F9" w:rsidRPr="00406DFF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06DFF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E965F9" w:rsidRPr="00406DFF" w14:paraId="38920741" w14:textId="77777777" w:rsidTr="00404636">
        <w:trPr>
          <w:trHeight w:val="164"/>
        </w:trPr>
        <w:tc>
          <w:tcPr>
            <w:tcW w:w="2197" w:type="pct"/>
          </w:tcPr>
          <w:p w14:paraId="32A4FB5B" w14:textId="77777777" w:rsidR="00E965F9" w:rsidRPr="00406DFF" w:rsidRDefault="00E965F9" w:rsidP="00AE481B">
            <w:pPr>
              <w:spacing w:line="240" w:lineRule="auto"/>
              <w:ind w:firstLine="612"/>
              <w:rPr>
                <w:rFonts w:ascii="Angsana New" w:hAnsi="Angsana New"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  <w:cs/>
              </w:rPr>
              <w:t>ครบกำหนดภ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า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ยใน </w:t>
            </w:r>
            <w:r w:rsidRPr="00406DFF">
              <w:rPr>
                <w:rFonts w:ascii="Angsana New" w:hAnsi="Angsana New"/>
                <w:sz w:val="29"/>
                <w:szCs w:val="29"/>
              </w:rPr>
              <w:t>1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604" w:type="pct"/>
            <w:shd w:val="clear" w:color="auto" w:fill="auto"/>
          </w:tcPr>
          <w:p w14:paraId="7E4BA214" w14:textId="59EE4D50" w:rsidR="00E965F9" w:rsidRPr="00406DFF" w:rsidRDefault="001357B7" w:rsidP="00AE481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10</w:t>
            </w:r>
            <w:r w:rsidR="0062222F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703</w:t>
            </w:r>
          </w:p>
        </w:tc>
        <w:tc>
          <w:tcPr>
            <w:tcW w:w="145" w:type="pct"/>
          </w:tcPr>
          <w:p w14:paraId="3695D92B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3" w:type="pct"/>
          </w:tcPr>
          <w:p w14:paraId="2DB922DC" w14:textId="77777777" w:rsidR="00E965F9" w:rsidRPr="00406DFF" w:rsidRDefault="00C95595" w:rsidP="00AE481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9</w:t>
            </w:r>
            <w:r w:rsidR="00E965F9"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882</w:t>
            </w:r>
          </w:p>
        </w:tc>
        <w:tc>
          <w:tcPr>
            <w:tcW w:w="145" w:type="pct"/>
          </w:tcPr>
          <w:p w14:paraId="327B1C67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3" w:type="pct"/>
          </w:tcPr>
          <w:p w14:paraId="37FD6406" w14:textId="754D6779" w:rsidR="00E965F9" w:rsidRPr="00406DFF" w:rsidRDefault="001357B7" w:rsidP="00C9559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  <w:r w:rsidR="0062222F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129</w:t>
            </w:r>
          </w:p>
        </w:tc>
        <w:tc>
          <w:tcPr>
            <w:tcW w:w="136" w:type="pct"/>
          </w:tcPr>
          <w:p w14:paraId="0EF31466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7" w:type="pct"/>
          </w:tcPr>
          <w:p w14:paraId="1E6234D8" w14:textId="77777777" w:rsidR="00E965F9" w:rsidRPr="00406DFF" w:rsidRDefault="00C95595" w:rsidP="00C9559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4,893</w:t>
            </w:r>
          </w:p>
        </w:tc>
      </w:tr>
      <w:tr w:rsidR="00E965F9" w:rsidRPr="00406DFF" w14:paraId="3AE0ECD5" w14:textId="77777777" w:rsidTr="00404636">
        <w:tc>
          <w:tcPr>
            <w:tcW w:w="2197" w:type="pct"/>
          </w:tcPr>
          <w:p w14:paraId="552D18B6" w14:textId="77777777" w:rsidR="00E965F9" w:rsidRPr="00406DFF" w:rsidRDefault="00E965F9" w:rsidP="00AE481B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ครบกำหนดเกิน </w:t>
            </w:r>
            <w:r w:rsidRPr="00406DFF">
              <w:rPr>
                <w:rFonts w:ascii="Angsana New" w:hAnsi="Angsana New"/>
                <w:sz w:val="29"/>
                <w:szCs w:val="29"/>
              </w:rPr>
              <w:t>1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 ปีแต่ไม่เกิน </w:t>
            </w:r>
            <w:r w:rsidRPr="00406DFF">
              <w:rPr>
                <w:rFonts w:ascii="Angsana New" w:hAnsi="Angsana New"/>
                <w:sz w:val="29"/>
                <w:szCs w:val="29"/>
              </w:rPr>
              <w:t>5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 ป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ี</w:t>
            </w:r>
          </w:p>
        </w:tc>
        <w:tc>
          <w:tcPr>
            <w:tcW w:w="604" w:type="pct"/>
            <w:shd w:val="clear" w:color="auto" w:fill="auto"/>
          </w:tcPr>
          <w:p w14:paraId="3E19DEA0" w14:textId="0F7D5F5B" w:rsidR="00E965F9" w:rsidRPr="00406DFF" w:rsidRDefault="001357B7" w:rsidP="00AE481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62222F">
              <w:rPr>
                <w:rFonts w:ascii="Angsana New" w:hAnsi="Angsana New"/>
                <w:sz w:val="29"/>
                <w:szCs w:val="29"/>
                <w:lang w:val="en-US" w:bidi="th-TH"/>
              </w:rPr>
              <w:t>2,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517</w:t>
            </w:r>
          </w:p>
        </w:tc>
        <w:tc>
          <w:tcPr>
            <w:tcW w:w="145" w:type="pct"/>
          </w:tcPr>
          <w:p w14:paraId="017E782B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3" w:type="pct"/>
          </w:tcPr>
          <w:p w14:paraId="6BD4CD81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C95595"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  <w:r w:rsidRPr="00406DFF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C95595">
              <w:rPr>
                <w:rFonts w:ascii="Angsana New" w:hAnsi="Angsana New"/>
                <w:sz w:val="29"/>
                <w:szCs w:val="29"/>
                <w:lang w:val="en-US" w:bidi="th-TH"/>
              </w:rPr>
              <w:t>930</w:t>
            </w:r>
          </w:p>
        </w:tc>
        <w:tc>
          <w:tcPr>
            <w:tcW w:w="145" w:type="pct"/>
          </w:tcPr>
          <w:p w14:paraId="5DDCBD6E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3" w:type="pct"/>
          </w:tcPr>
          <w:p w14:paraId="785C1C2B" w14:textId="18748D3F" w:rsidR="00E965F9" w:rsidRPr="00406DFF" w:rsidRDefault="001357B7" w:rsidP="00AE481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12</w:t>
            </w:r>
            <w:r w:rsidR="0062222F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065</w:t>
            </w:r>
          </w:p>
        </w:tc>
        <w:tc>
          <w:tcPr>
            <w:tcW w:w="136" w:type="pct"/>
          </w:tcPr>
          <w:p w14:paraId="00B19D74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7" w:type="pct"/>
          </w:tcPr>
          <w:p w14:paraId="38F21A1F" w14:textId="77777777" w:rsidR="00E965F9" w:rsidRPr="00406DFF" w:rsidRDefault="00C95595" w:rsidP="00AE481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8</w:t>
            </w:r>
            <w:r w:rsidR="00E965F9" w:rsidRPr="00406DFF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010</w:t>
            </w:r>
          </w:p>
        </w:tc>
      </w:tr>
      <w:tr w:rsidR="00E965F9" w:rsidRPr="00406DFF" w14:paraId="0A4E4E58" w14:textId="77777777" w:rsidTr="00404636">
        <w:tc>
          <w:tcPr>
            <w:tcW w:w="2197" w:type="pct"/>
          </w:tcPr>
          <w:p w14:paraId="61EA76F3" w14:textId="77777777" w:rsidR="00E965F9" w:rsidRPr="00406DFF" w:rsidRDefault="00E965F9" w:rsidP="00AE481B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06DFF">
              <w:rPr>
                <w:rFonts w:ascii="Angsana New" w:hAnsi="Angsana New"/>
                <w:sz w:val="29"/>
                <w:szCs w:val="29"/>
                <w:cs/>
              </w:rPr>
              <w:t>ครบกำหนดหล</w:t>
            </w:r>
            <w:r w:rsidRPr="00406DFF">
              <w:rPr>
                <w:rFonts w:ascii="Angsana New" w:hAnsi="Angsana New" w:hint="cs"/>
                <w:sz w:val="29"/>
                <w:szCs w:val="29"/>
                <w:cs/>
              </w:rPr>
              <w:t>ั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งจาก </w:t>
            </w:r>
            <w:r w:rsidRPr="00406DFF">
              <w:rPr>
                <w:rFonts w:ascii="Angsana New" w:hAnsi="Angsana New"/>
                <w:sz w:val="29"/>
                <w:szCs w:val="29"/>
              </w:rPr>
              <w:t>5</w:t>
            </w:r>
            <w:r w:rsidRPr="00406DFF">
              <w:rPr>
                <w:rFonts w:ascii="Angsana New" w:hAnsi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7AE244BB" w14:textId="0B5D5357" w:rsidR="00E965F9" w:rsidRPr="00406DFF" w:rsidRDefault="0062222F" w:rsidP="00AE481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7,</w:t>
            </w:r>
            <w:r w:rsidR="001357B7">
              <w:rPr>
                <w:rFonts w:ascii="Angsana New" w:hAnsi="Angsana New"/>
                <w:sz w:val="29"/>
                <w:szCs w:val="29"/>
                <w:lang w:bidi="th-TH"/>
              </w:rPr>
              <w:t>129</w:t>
            </w:r>
          </w:p>
        </w:tc>
        <w:tc>
          <w:tcPr>
            <w:tcW w:w="145" w:type="pct"/>
          </w:tcPr>
          <w:p w14:paraId="5573AED2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20695EA" w14:textId="77777777" w:rsidR="00E965F9" w:rsidRPr="00406DFF" w:rsidRDefault="00C95595" w:rsidP="00AE481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10</w:t>
            </w:r>
            <w:r w:rsidR="00E965F9" w:rsidRPr="00406DFF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138</w:t>
            </w:r>
          </w:p>
        </w:tc>
        <w:tc>
          <w:tcPr>
            <w:tcW w:w="145" w:type="pct"/>
          </w:tcPr>
          <w:p w14:paraId="61B213DD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7B0E7AB" w14:textId="6A6918BE" w:rsidR="00E965F9" w:rsidRPr="00406DFF" w:rsidRDefault="001357B7" w:rsidP="00C9559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4,003</w:t>
            </w:r>
          </w:p>
        </w:tc>
        <w:tc>
          <w:tcPr>
            <w:tcW w:w="136" w:type="pct"/>
          </w:tcPr>
          <w:p w14:paraId="28B4518E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8A98489" w14:textId="77777777" w:rsidR="00E965F9" w:rsidRPr="00406DFF" w:rsidRDefault="00C95595" w:rsidP="00C9559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4,927</w:t>
            </w:r>
          </w:p>
        </w:tc>
      </w:tr>
      <w:tr w:rsidR="00E965F9" w:rsidRPr="00406DFF" w14:paraId="41A1279B" w14:textId="77777777" w:rsidTr="00404636">
        <w:trPr>
          <w:trHeight w:val="289"/>
        </w:trPr>
        <w:tc>
          <w:tcPr>
            <w:tcW w:w="2197" w:type="pct"/>
          </w:tcPr>
          <w:p w14:paraId="79203FE3" w14:textId="77777777" w:rsidR="00E965F9" w:rsidRPr="00406DFF" w:rsidRDefault="00E965F9" w:rsidP="00AE481B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06DFF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FD0F6" w14:textId="3BA96EA8" w:rsidR="00E965F9" w:rsidRPr="00406DFF" w:rsidRDefault="001357B7" w:rsidP="00AE481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50</w:t>
            </w:r>
            <w:r w:rsidR="0062222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349</w:t>
            </w:r>
          </w:p>
        </w:tc>
        <w:tc>
          <w:tcPr>
            <w:tcW w:w="145" w:type="pct"/>
          </w:tcPr>
          <w:p w14:paraId="5C4063FA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D485C44" w14:textId="77777777" w:rsidR="00E965F9" w:rsidRPr="00406DFF" w:rsidRDefault="00C95595" w:rsidP="00AE481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47</w:t>
            </w:r>
            <w:r w:rsidR="00E965F9" w:rsidRPr="00406D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950</w:t>
            </w:r>
          </w:p>
        </w:tc>
        <w:tc>
          <w:tcPr>
            <w:tcW w:w="145" w:type="pct"/>
          </w:tcPr>
          <w:p w14:paraId="4C086C80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A37557F" w14:textId="37546644" w:rsidR="00E965F9" w:rsidRPr="00406DFF" w:rsidRDefault="001357B7" w:rsidP="001357B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2</w:t>
            </w:r>
            <w:r w:rsidR="0062222F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3,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197</w:t>
            </w:r>
          </w:p>
        </w:tc>
        <w:tc>
          <w:tcPr>
            <w:tcW w:w="136" w:type="pct"/>
          </w:tcPr>
          <w:p w14:paraId="37D7D1AA" w14:textId="77777777" w:rsidR="00E965F9" w:rsidRPr="00406DFF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D932937" w14:textId="77777777" w:rsidR="00E965F9" w:rsidRPr="00406DFF" w:rsidRDefault="00C95595" w:rsidP="00AE481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17</w:t>
            </w:r>
            <w:r w:rsidR="00E965F9" w:rsidRPr="00406DFF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830</w:t>
            </w:r>
          </w:p>
        </w:tc>
      </w:tr>
    </w:tbl>
    <w:p w14:paraId="5E792C44" w14:textId="77777777" w:rsidR="00E965F9" w:rsidRPr="00AE481B" w:rsidRDefault="00E965F9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27"/>
          <w:szCs w:val="27"/>
        </w:rPr>
      </w:pPr>
    </w:p>
    <w:p w14:paraId="69A40710" w14:textId="77777777" w:rsidR="00E965F9" w:rsidRPr="00A41A9B" w:rsidRDefault="00E965F9" w:rsidP="009F46C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  <w:tab w:val="left" w:pos="9270"/>
        </w:tabs>
        <w:ind w:left="1170" w:right="335" w:hanging="630"/>
        <w:jc w:val="thaiDistribute"/>
        <w:rPr>
          <w:rFonts w:ascii="Angsana New" w:hAnsi="Angsana New"/>
          <w:spacing w:val="-8"/>
          <w:sz w:val="30"/>
          <w:szCs w:val="30"/>
        </w:rPr>
      </w:pPr>
      <w:r w:rsidRPr="00A41A9B">
        <w:rPr>
          <w:rFonts w:ascii="Angsana New" w:hAnsi="Angsana New"/>
          <w:spacing w:val="-8"/>
          <w:sz w:val="30"/>
          <w:szCs w:val="30"/>
          <w:cs/>
        </w:rPr>
        <w:t>กลุ่ม</w:t>
      </w:r>
      <w:r w:rsidRPr="00A41A9B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Pr="00A41A9B">
        <w:rPr>
          <w:rFonts w:ascii="Angsana New" w:hAnsi="Angsana New"/>
          <w:spacing w:val="-8"/>
          <w:sz w:val="30"/>
          <w:szCs w:val="30"/>
          <w:cs/>
        </w:rPr>
        <w:t>และบริษ</w:t>
      </w:r>
      <w:r w:rsidRPr="00A41A9B">
        <w:rPr>
          <w:rFonts w:ascii="Angsana New" w:hAnsi="Angsana New" w:hint="cs"/>
          <w:spacing w:val="-8"/>
          <w:sz w:val="30"/>
          <w:szCs w:val="30"/>
          <w:cs/>
        </w:rPr>
        <w:t>ั</w:t>
      </w:r>
      <w:r w:rsidRPr="00A41A9B">
        <w:rPr>
          <w:rFonts w:ascii="Angsana New" w:hAnsi="Angsana New"/>
          <w:spacing w:val="-8"/>
          <w:sz w:val="30"/>
          <w:szCs w:val="30"/>
          <w:cs/>
        </w:rPr>
        <w:t>ท มีภาระผ</w:t>
      </w:r>
      <w:r w:rsidRPr="00A41A9B">
        <w:rPr>
          <w:rFonts w:ascii="Angsana New" w:hAnsi="Angsana New" w:hint="cs"/>
          <w:spacing w:val="-8"/>
          <w:sz w:val="30"/>
          <w:szCs w:val="30"/>
          <w:cs/>
        </w:rPr>
        <w:t>ู</w:t>
      </w:r>
      <w:r w:rsidRPr="00A41A9B">
        <w:rPr>
          <w:rFonts w:ascii="Angsana New" w:hAnsi="Angsana New"/>
          <w:spacing w:val="-8"/>
          <w:sz w:val="30"/>
          <w:szCs w:val="30"/>
          <w:cs/>
        </w:rPr>
        <w:t>กพัน</w:t>
      </w:r>
      <w:r w:rsidRPr="00A41A9B">
        <w:rPr>
          <w:rFonts w:ascii="Angsana New" w:hAnsi="Angsana New" w:hint="cs"/>
          <w:spacing w:val="-8"/>
          <w:sz w:val="30"/>
          <w:szCs w:val="30"/>
          <w:cs/>
        </w:rPr>
        <w:t>ที่เป็นรายจ่ายฝ่ายทุน ณ วันที่ในงบแสดงฐานะการเงินแต่ไม่ได้รับรู</w:t>
      </w:r>
      <w:r w:rsidR="00473E33" w:rsidRPr="00A41A9B">
        <w:rPr>
          <w:rFonts w:ascii="Angsana New" w:hAnsi="Angsana New" w:hint="cs"/>
          <w:spacing w:val="-8"/>
          <w:sz w:val="30"/>
          <w:szCs w:val="30"/>
          <w:cs/>
        </w:rPr>
        <w:t>้</w:t>
      </w:r>
      <w:r w:rsidRPr="00A41A9B">
        <w:rPr>
          <w:rFonts w:ascii="Angsana New" w:hAnsi="Angsana New" w:hint="cs"/>
          <w:spacing w:val="-8"/>
          <w:sz w:val="30"/>
          <w:szCs w:val="30"/>
          <w:cs/>
        </w:rPr>
        <w:t>ใน</w:t>
      </w:r>
      <w:r w:rsidR="00FE766F">
        <w:rPr>
          <w:rFonts w:ascii="Angsana New" w:hAnsi="Angsana New"/>
          <w:spacing w:val="-8"/>
          <w:sz w:val="30"/>
          <w:szCs w:val="30"/>
        </w:rPr>
        <w:t xml:space="preserve">         </w:t>
      </w:r>
      <w:r w:rsidRPr="00A41A9B">
        <w:rPr>
          <w:rFonts w:ascii="Angsana New" w:hAnsi="Angsana New" w:hint="cs"/>
          <w:spacing w:val="-8"/>
          <w:sz w:val="30"/>
          <w:szCs w:val="30"/>
          <w:cs/>
        </w:rPr>
        <w:t>งบการเงิน ดังนี้</w:t>
      </w:r>
    </w:p>
    <w:p w14:paraId="54AFF343" w14:textId="77777777" w:rsidR="00E965F9" w:rsidRPr="00FF0769" w:rsidRDefault="00E965F9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113"/>
        <w:gridCol w:w="267"/>
        <w:gridCol w:w="1093"/>
        <w:gridCol w:w="267"/>
        <w:gridCol w:w="1074"/>
        <w:gridCol w:w="249"/>
        <w:gridCol w:w="1100"/>
      </w:tblGrid>
      <w:tr w:rsidR="00E965F9" w:rsidRPr="00950759" w14:paraId="383746CB" w14:textId="77777777" w:rsidTr="00404636">
        <w:tc>
          <w:tcPr>
            <w:tcW w:w="2198" w:type="pct"/>
          </w:tcPr>
          <w:p w14:paraId="7D14343E" w14:textId="77777777" w:rsidR="00E965F9" w:rsidRPr="00950759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950759">
              <w:rPr>
                <w:rFonts w:ascii="Angsana New" w:hAnsi="Angsana New"/>
                <w:sz w:val="30"/>
                <w:szCs w:val="30"/>
              </w:rPr>
              <w:br w:type="page"/>
            </w:r>
            <w:r w:rsidRPr="0095075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42" w:type="pct"/>
            <w:gridSpan w:val="3"/>
          </w:tcPr>
          <w:p w14:paraId="0B2525BD" w14:textId="77777777" w:rsidR="00E965F9" w:rsidRPr="00950759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7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B2576D6" w14:textId="77777777" w:rsidR="00E965F9" w:rsidRPr="00950759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574CCBE7" w14:textId="77777777" w:rsidR="00E965F9" w:rsidRPr="00950759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7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5F9" w:rsidRPr="00950759" w14:paraId="6F7378E6" w14:textId="77777777" w:rsidTr="00404636">
        <w:tc>
          <w:tcPr>
            <w:tcW w:w="2198" w:type="pct"/>
          </w:tcPr>
          <w:p w14:paraId="3BA3A679" w14:textId="77777777" w:rsidR="00E965F9" w:rsidRPr="00950759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14:paraId="103649CD" w14:textId="77777777" w:rsidR="00E965F9" w:rsidRPr="00950759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C61D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DB9E8C9" w14:textId="77777777"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0241A0C" w14:textId="77777777"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075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74080C95" w14:textId="77777777" w:rsidR="00E965F9" w:rsidRPr="00950759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3D7A23E" w14:textId="77777777" w:rsidR="00E965F9" w:rsidRPr="00950759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C61D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5" w:type="pct"/>
          </w:tcPr>
          <w:p w14:paraId="327816F1" w14:textId="77777777"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14DD1D" w14:textId="77777777"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075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65F9" w:rsidRPr="00950759" w14:paraId="123DBB28" w14:textId="77777777" w:rsidTr="00404636">
        <w:tc>
          <w:tcPr>
            <w:tcW w:w="2198" w:type="pct"/>
          </w:tcPr>
          <w:p w14:paraId="3BF207D1" w14:textId="77777777" w:rsidR="00E965F9" w:rsidRPr="00950759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14:paraId="4F22A4EE" w14:textId="77777777"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7F1E2DA7" w14:textId="77777777"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3CA4EC9" w14:textId="77777777"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433D5D3F" w14:textId="77777777" w:rsidR="00E965F9" w:rsidRPr="00950759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2F06C4" w14:textId="77777777"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3B234E9E" w14:textId="77777777"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8BCCD4" w14:textId="77777777" w:rsidR="00E965F9" w:rsidRPr="00950759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7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965F9" w:rsidRPr="00950759" w14:paraId="3F0F3AB0" w14:textId="77777777" w:rsidTr="00404636">
        <w:tc>
          <w:tcPr>
            <w:tcW w:w="2198" w:type="pct"/>
          </w:tcPr>
          <w:p w14:paraId="6541B4B6" w14:textId="77777777" w:rsidR="00E965F9" w:rsidRPr="00950759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2" w:type="pct"/>
            <w:gridSpan w:val="7"/>
          </w:tcPr>
          <w:p w14:paraId="24BE9963" w14:textId="77777777" w:rsidR="00E965F9" w:rsidRPr="00950759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7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5F9" w:rsidRPr="00950759" w14:paraId="0DDE6916" w14:textId="77777777" w:rsidTr="00404636">
        <w:tc>
          <w:tcPr>
            <w:tcW w:w="2198" w:type="pct"/>
          </w:tcPr>
          <w:p w14:paraId="464B55F7" w14:textId="77777777" w:rsidR="00E965F9" w:rsidRPr="00950759" w:rsidRDefault="00E965F9" w:rsidP="00AE481B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95075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532DD160" w14:textId="415F86A9" w:rsidR="00E965F9" w:rsidRPr="00950759" w:rsidRDefault="00961379" w:rsidP="00AE481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45" w:type="pct"/>
            <w:shd w:val="clear" w:color="auto" w:fill="auto"/>
          </w:tcPr>
          <w:p w14:paraId="1FC63841" w14:textId="77777777" w:rsidR="00E965F9" w:rsidRPr="00950759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1268CA11" w14:textId="77777777" w:rsidR="00E965F9" w:rsidRPr="00950759" w:rsidRDefault="00E965F9" w:rsidP="00AE481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759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45" w:type="pct"/>
          </w:tcPr>
          <w:p w14:paraId="591CA758" w14:textId="77777777" w:rsidR="00E965F9" w:rsidRPr="00950759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3B4CCB83" w14:textId="00863A1E" w:rsidR="00E965F9" w:rsidRPr="00950759" w:rsidRDefault="00936BD9" w:rsidP="00AE481B">
            <w:pPr>
              <w:pStyle w:val="acctfourfigures"/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35" w:type="pct"/>
          </w:tcPr>
          <w:p w14:paraId="0C2833B0" w14:textId="77777777" w:rsidR="00E965F9" w:rsidRPr="00950759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7D53AB45" w14:textId="77777777" w:rsidR="00E965F9" w:rsidRPr="00950759" w:rsidRDefault="00E965F9" w:rsidP="00AE48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75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Pr="0095075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28721D94" w14:textId="77777777" w:rsidR="002C76C3" w:rsidRPr="0079315F" w:rsidRDefault="002C76C3" w:rsidP="002C7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2"/>
          <w:szCs w:val="32"/>
        </w:rPr>
      </w:pPr>
    </w:p>
    <w:p w14:paraId="3CE56D2A" w14:textId="77777777" w:rsidR="00E965F9" w:rsidRPr="00D661D8" w:rsidRDefault="00E965F9" w:rsidP="00E965F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4E2F83">
        <w:rPr>
          <w:rFonts w:ascii="Angsana New" w:hAnsi="Angsana New"/>
          <w:sz w:val="30"/>
          <w:szCs w:val="30"/>
          <w:cs/>
        </w:rPr>
        <w:t>กลุ่ม</w:t>
      </w:r>
      <w:r w:rsidRPr="004E2F83">
        <w:rPr>
          <w:rFonts w:ascii="Angsana New" w:hAnsi="Angsana New" w:hint="cs"/>
          <w:sz w:val="30"/>
          <w:szCs w:val="30"/>
          <w:cs/>
        </w:rPr>
        <w:t>บริษัท</w:t>
      </w:r>
      <w:r w:rsidRPr="004E2F83">
        <w:rPr>
          <w:rFonts w:ascii="Angsana New" w:hAnsi="Angsana New"/>
          <w:sz w:val="30"/>
          <w:szCs w:val="30"/>
          <w:cs/>
        </w:rPr>
        <w:t>และบริษ</w:t>
      </w:r>
      <w:r w:rsidRPr="004E2F83">
        <w:rPr>
          <w:rFonts w:ascii="Angsana New" w:hAnsi="Angsana New" w:hint="cs"/>
          <w:sz w:val="30"/>
          <w:szCs w:val="30"/>
          <w:cs/>
        </w:rPr>
        <w:t>ั</w:t>
      </w:r>
      <w:r w:rsidRPr="004E2F83">
        <w:rPr>
          <w:rFonts w:ascii="Angsana New" w:hAnsi="Angsana New"/>
          <w:sz w:val="30"/>
          <w:szCs w:val="30"/>
          <w:cs/>
        </w:rPr>
        <w:t>ท มีภาระผ</w:t>
      </w:r>
      <w:r w:rsidRPr="004E2F83">
        <w:rPr>
          <w:rFonts w:ascii="Angsana New" w:hAnsi="Angsana New" w:hint="cs"/>
          <w:sz w:val="30"/>
          <w:szCs w:val="30"/>
          <w:cs/>
        </w:rPr>
        <w:t>ู</w:t>
      </w:r>
      <w:r w:rsidRPr="004E2F83">
        <w:rPr>
          <w:rFonts w:ascii="Angsana New" w:hAnsi="Angsana New"/>
          <w:sz w:val="30"/>
          <w:szCs w:val="30"/>
          <w:cs/>
        </w:rPr>
        <w:t>กพัน</w:t>
      </w:r>
      <w:r w:rsidRPr="004E2F83">
        <w:rPr>
          <w:rFonts w:ascii="Angsana New" w:hAnsi="Angsana New" w:hint="cs"/>
          <w:sz w:val="30"/>
          <w:szCs w:val="30"/>
          <w:cs/>
        </w:rPr>
        <w:t>จากคำสั่งซื้อที่ผู้ขายสินค้าตกลงแล้ว ณ วันที่ในงบแสดงฐานะ</w:t>
      </w:r>
      <w:r w:rsidRPr="00D661D8">
        <w:rPr>
          <w:rFonts w:ascii="Angsana New" w:hAnsi="Angsana New" w:hint="cs"/>
          <w:sz w:val="30"/>
          <w:szCs w:val="30"/>
          <w:cs/>
        </w:rPr>
        <w:t>การเงินแต่ไม่ได้รับรู้ในงบการเงิน ดังนี้</w:t>
      </w:r>
    </w:p>
    <w:p w14:paraId="4899B927" w14:textId="77777777" w:rsidR="00E965F9" w:rsidRPr="00FF0769" w:rsidRDefault="00E965F9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3"/>
        <w:gridCol w:w="267"/>
        <w:gridCol w:w="1093"/>
        <w:gridCol w:w="267"/>
        <w:gridCol w:w="1075"/>
        <w:gridCol w:w="251"/>
        <w:gridCol w:w="1101"/>
      </w:tblGrid>
      <w:tr w:rsidR="00E965F9" w:rsidRPr="00D661D8" w14:paraId="5EEC0E53" w14:textId="77777777" w:rsidTr="00EC1D40">
        <w:tc>
          <w:tcPr>
            <w:tcW w:w="2197" w:type="pct"/>
          </w:tcPr>
          <w:p w14:paraId="4C60DF4A" w14:textId="77777777"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42" w:type="pct"/>
            <w:gridSpan w:val="3"/>
          </w:tcPr>
          <w:p w14:paraId="3B62F6B8" w14:textId="77777777"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E9FCCB4" w14:textId="77777777"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337D09C1" w14:textId="77777777"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5F9" w:rsidRPr="00D661D8" w14:paraId="476B81DC" w14:textId="77777777" w:rsidTr="00EC1D40">
        <w:tc>
          <w:tcPr>
            <w:tcW w:w="2197" w:type="pct"/>
          </w:tcPr>
          <w:p w14:paraId="20EE5E7F" w14:textId="77777777"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14:paraId="73ABE787" w14:textId="77777777" w:rsidR="00E965F9" w:rsidRPr="00D661D8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C61D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5" w:type="pct"/>
          </w:tcPr>
          <w:p w14:paraId="24DE2B7E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374794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35C1EB8F" w14:textId="77777777" w:rsidR="00E965F9" w:rsidRPr="00D661D8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B768AEA" w14:textId="77777777" w:rsidR="00E965F9" w:rsidRPr="00D661D8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C61D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6" w:type="pct"/>
          </w:tcPr>
          <w:p w14:paraId="3DBC152A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384C44C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65F9" w:rsidRPr="00D661D8" w14:paraId="1A85F5D2" w14:textId="77777777" w:rsidTr="00EC1D40">
        <w:tc>
          <w:tcPr>
            <w:tcW w:w="2197" w:type="pct"/>
          </w:tcPr>
          <w:p w14:paraId="02619E48" w14:textId="77777777"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14:paraId="7601DCF6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4086BB09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BC227CE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327DD404" w14:textId="77777777" w:rsidR="00E965F9" w:rsidRPr="00D661D8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03B708D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14:paraId="2359958F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CB5B9A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965F9" w:rsidRPr="00D661D8" w14:paraId="1B3A10AC" w14:textId="77777777" w:rsidTr="00EC1D40">
        <w:tc>
          <w:tcPr>
            <w:tcW w:w="2197" w:type="pct"/>
          </w:tcPr>
          <w:p w14:paraId="203428B9" w14:textId="77777777"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14:paraId="0C0AF3DD" w14:textId="77777777"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61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5F9" w:rsidRPr="00D661D8" w14:paraId="6516F09F" w14:textId="77777777" w:rsidTr="00EC1D40">
        <w:tc>
          <w:tcPr>
            <w:tcW w:w="2197" w:type="pct"/>
          </w:tcPr>
          <w:p w14:paraId="1D9E507B" w14:textId="77777777" w:rsidR="00E965F9" w:rsidRPr="00D661D8" w:rsidRDefault="00E965F9" w:rsidP="00AE481B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5D8248C9" w14:textId="61E3F8D8" w:rsidR="00E965F9" w:rsidRPr="00D661D8" w:rsidRDefault="005107AE" w:rsidP="00B9752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6,519</w:t>
            </w:r>
          </w:p>
        </w:tc>
        <w:tc>
          <w:tcPr>
            <w:tcW w:w="145" w:type="pct"/>
            <w:shd w:val="clear" w:color="auto" w:fill="auto"/>
          </w:tcPr>
          <w:p w14:paraId="6A2F3982" w14:textId="77777777"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30BE1F0C" w14:textId="77777777" w:rsidR="00E965F9" w:rsidRPr="00D661D8" w:rsidRDefault="00E965F9" w:rsidP="00B9752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16,931</w:t>
            </w:r>
          </w:p>
        </w:tc>
        <w:tc>
          <w:tcPr>
            <w:tcW w:w="145" w:type="pct"/>
            <w:shd w:val="clear" w:color="auto" w:fill="auto"/>
          </w:tcPr>
          <w:p w14:paraId="08B9DBA4" w14:textId="77777777"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D2BD29B" w14:textId="42E6C131" w:rsidR="00E965F9" w:rsidRPr="00D661D8" w:rsidRDefault="00974B56" w:rsidP="00AE481B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136" w:type="pct"/>
            <w:shd w:val="clear" w:color="auto" w:fill="auto"/>
          </w:tcPr>
          <w:p w14:paraId="753B6EB4" w14:textId="77777777"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0412ECE6" w14:textId="77777777" w:rsidR="00E965F9" w:rsidRPr="00D661D8" w:rsidRDefault="00E965F9" w:rsidP="00B9752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15,853</w:t>
            </w:r>
          </w:p>
        </w:tc>
      </w:tr>
    </w:tbl>
    <w:p w14:paraId="3C19DF06" w14:textId="77777777" w:rsidR="00386018" w:rsidRDefault="00386018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8DCC29" w14:textId="77777777" w:rsidR="00386018" w:rsidRDefault="00386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5DE18B6" w14:textId="77777777" w:rsidR="00E965F9" w:rsidRPr="00D661D8" w:rsidRDefault="00E965F9" w:rsidP="00E965F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D661D8">
        <w:rPr>
          <w:rFonts w:ascii="Angsana New" w:hAnsi="Angsana New" w:hint="cs"/>
          <w:sz w:val="30"/>
          <w:szCs w:val="30"/>
          <w:cs/>
        </w:rPr>
        <w:lastRenderedPageBreak/>
        <w:t>กลุ่มบริษัทและบริษัท มีภาระผูกพันจากหนังสือค้ำประกันจากธนาคาร ณ วันที่ในงบแสดงฐานะการเงินแต่ไม่ได้รับรู้ในงบการเงิน ดังนี้</w:t>
      </w:r>
    </w:p>
    <w:p w14:paraId="5466D376" w14:textId="77777777" w:rsidR="00E965F9" w:rsidRPr="001C6728" w:rsidRDefault="00E965F9" w:rsidP="00E965F9">
      <w:pPr>
        <w:tabs>
          <w:tab w:val="left" w:pos="540"/>
        </w:tabs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3"/>
        <w:gridCol w:w="267"/>
        <w:gridCol w:w="1093"/>
        <w:gridCol w:w="267"/>
        <w:gridCol w:w="1075"/>
        <w:gridCol w:w="251"/>
        <w:gridCol w:w="1101"/>
      </w:tblGrid>
      <w:tr w:rsidR="00E965F9" w:rsidRPr="00D661D8" w14:paraId="0CB82070" w14:textId="77777777" w:rsidTr="00775E53">
        <w:tc>
          <w:tcPr>
            <w:tcW w:w="2197" w:type="pct"/>
          </w:tcPr>
          <w:p w14:paraId="07CB2B70" w14:textId="77777777"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42" w:type="pct"/>
            <w:gridSpan w:val="3"/>
          </w:tcPr>
          <w:p w14:paraId="184E2BCD" w14:textId="77777777"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9F30F39" w14:textId="77777777"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4C9BB694" w14:textId="77777777"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5F9" w:rsidRPr="00D661D8" w14:paraId="65079C8E" w14:textId="77777777" w:rsidTr="00775E53">
        <w:tc>
          <w:tcPr>
            <w:tcW w:w="2197" w:type="pct"/>
          </w:tcPr>
          <w:p w14:paraId="0EC125E8" w14:textId="77777777"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14:paraId="22D7F81F" w14:textId="77777777" w:rsidR="00E965F9" w:rsidRPr="00D661D8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C61D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525671A3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95252C7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63E90F5" w14:textId="77777777" w:rsidR="00E965F9" w:rsidRPr="00D661D8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94BD9B9" w14:textId="77777777" w:rsidR="00E965F9" w:rsidRPr="00D661D8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C61D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14:paraId="1DEC7C6E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46E42DC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65F9" w:rsidRPr="00D661D8" w14:paraId="5EB527AF" w14:textId="77777777" w:rsidTr="00775E53">
        <w:tc>
          <w:tcPr>
            <w:tcW w:w="2197" w:type="pct"/>
          </w:tcPr>
          <w:p w14:paraId="700DDAFC" w14:textId="77777777"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14:paraId="5E96E8DC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5E702EBD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0BDFB4E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635E8F5D" w14:textId="77777777" w:rsidR="00E965F9" w:rsidRPr="00D661D8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3DAECD2F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14:paraId="76025B36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3723056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965F9" w:rsidRPr="00D661D8" w14:paraId="71C7F669" w14:textId="77777777" w:rsidTr="00775E53">
        <w:tc>
          <w:tcPr>
            <w:tcW w:w="2197" w:type="pct"/>
          </w:tcPr>
          <w:p w14:paraId="66C0599C" w14:textId="77777777"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14:paraId="7C3AAB3B" w14:textId="77777777"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61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5F9" w:rsidRPr="00D661D8" w14:paraId="34EFD1C3" w14:textId="77777777" w:rsidTr="00775E53">
        <w:tc>
          <w:tcPr>
            <w:tcW w:w="2197" w:type="pct"/>
          </w:tcPr>
          <w:p w14:paraId="1F44FD47" w14:textId="77777777" w:rsidR="00E965F9" w:rsidRPr="00D661D8" w:rsidRDefault="00E965F9" w:rsidP="0054319D">
            <w:pPr>
              <w:spacing w:line="240" w:lineRule="auto"/>
              <w:ind w:firstLine="610"/>
              <w:rPr>
                <w:rFonts w:ascii="Angsana New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34B54C42" w14:textId="2678B6F6" w:rsidR="00E965F9" w:rsidRPr="00D661D8" w:rsidRDefault="007B54D6" w:rsidP="006E78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  <w:r w:rsidR="005F2D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145" w:type="pct"/>
          </w:tcPr>
          <w:p w14:paraId="2A3B540C" w14:textId="77777777"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4114228E" w14:textId="77777777" w:rsidR="00E965F9" w:rsidRPr="00D661D8" w:rsidRDefault="00E965F9" w:rsidP="00AE48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446,181</w:t>
            </w:r>
          </w:p>
        </w:tc>
        <w:tc>
          <w:tcPr>
            <w:tcW w:w="145" w:type="pct"/>
          </w:tcPr>
          <w:p w14:paraId="3C7E8564" w14:textId="77777777"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CD02511" w14:textId="1ED18849" w:rsidR="00E965F9" w:rsidRPr="00D661D8" w:rsidRDefault="00073606" w:rsidP="00B9752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7B54D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5F2D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54D6">
              <w:rPr>
                <w:rFonts w:ascii="Angsana New" w:hAnsi="Angsana New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136" w:type="pct"/>
          </w:tcPr>
          <w:p w14:paraId="382AF1EA" w14:textId="77777777"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628F77B2" w14:textId="77777777" w:rsidR="00E965F9" w:rsidRPr="00D661D8" w:rsidRDefault="00E965F9" w:rsidP="00AE481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1D8">
              <w:rPr>
                <w:rFonts w:ascii="Angsana New" w:hAnsi="Angsana New"/>
                <w:sz w:val="30"/>
                <w:szCs w:val="30"/>
                <w:lang w:val="en-US" w:bidi="th-TH"/>
              </w:rPr>
              <w:t>364,707</w:t>
            </w:r>
          </w:p>
        </w:tc>
      </w:tr>
    </w:tbl>
    <w:p w14:paraId="6F4F0778" w14:textId="77777777" w:rsidR="00E965F9" w:rsidRPr="00D661D8" w:rsidRDefault="00E965F9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0"/>
          <w:szCs w:val="30"/>
        </w:rPr>
      </w:pPr>
    </w:p>
    <w:p w14:paraId="45DE7A6F" w14:textId="77777777" w:rsidR="00E965F9" w:rsidRPr="00D661D8" w:rsidRDefault="00E965F9" w:rsidP="00E965F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D661D8">
        <w:rPr>
          <w:rFonts w:ascii="Angsana New" w:hAnsi="Angsana New" w:hint="cs"/>
          <w:sz w:val="30"/>
          <w:szCs w:val="30"/>
          <w:cs/>
        </w:rPr>
        <w:t>กลุ่มบริษัทและบริษัท มีภาระผูกพันจากเลตเตอร์ออฟเครดิตจากการสั่งซื้อสินค้าและวัสดุที่ยังไม่ได้ใช้</w:t>
      </w:r>
      <w:r w:rsidR="003A3242">
        <w:rPr>
          <w:rFonts w:ascii="Angsana New" w:hAnsi="Angsana New" w:hint="cs"/>
          <w:sz w:val="30"/>
          <w:szCs w:val="30"/>
          <w:cs/>
        </w:rPr>
        <w:t xml:space="preserve">      </w:t>
      </w:r>
      <w:r w:rsidRPr="00D661D8">
        <w:rPr>
          <w:rFonts w:ascii="Angsana New" w:hAnsi="Angsana New" w:hint="cs"/>
          <w:sz w:val="30"/>
          <w:szCs w:val="30"/>
          <w:cs/>
        </w:rPr>
        <w:t xml:space="preserve"> ณ วันที่ในงบแสดงฐานะการเงินแต่ไม่ได้รับรู้ในงบการเงิน ดังนี้</w:t>
      </w:r>
    </w:p>
    <w:p w14:paraId="030BC746" w14:textId="77777777" w:rsidR="00E965F9" w:rsidRPr="001C6728" w:rsidRDefault="00E965F9" w:rsidP="00E965F9">
      <w:pPr>
        <w:tabs>
          <w:tab w:val="left" w:pos="540"/>
        </w:tabs>
        <w:ind w:left="90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3"/>
        <w:gridCol w:w="267"/>
        <w:gridCol w:w="1093"/>
        <w:gridCol w:w="267"/>
        <w:gridCol w:w="1075"/>
        <w:gridCol w:w="251"/>
        <w:gridCol w:w="1101"/>
      </w:tblGrid>
      <w:tr w:rsidR="00E965F9" w:rsidRPr="00D661D8" w14:paraId="5EF07ACC" w14:textId="77777777" w:rsidTr="00775E53">
        <w:tc>
          <w:tcPr>
            <w:tcW w:w="2197" w:type="pct"/>
          </w:tcPr>
          <w:p w14:paraId="75E87ED3" w14:textId="77777777"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  <w:r w:rsidRPr="00D661D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42" w:type="pct"/>
            <w:gridSpan w:val="3"/>
          </w:tcPr>
          <w:p w14:paraId="73565FE9" w14:textId="77777777"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3AA56C5" w14:textId="77777777"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48CF9769" w14:textId="77777777"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1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5F9" w:rsidRPr="00D661D8" w14:paraId="1859BE70" w14:textId="77777777" w:rsidTr="00775E53">
        <w:tc>
          <w:tcPr>
            <w:tcW w:w="2197" w:type="pct"/>
          </w:tcPr>
          <w:p w14:paraId="4AA3D447" w14:textId="77777777"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14:paraId="0A137E6A" w14:textId="77777777" w:rsidR="00E965F9" w:rsidRPr="00D661D8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C61D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5" w:type="pct"/>
          </w:tcPr>
          <w:p w14:paraId="28E55B16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E425C6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889DB0C" w14:textId="77777777" w:rsidR="00E965F9" w:rsidRPr="00D661D8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BA52517" w14:textId="77777777" w:rsidR="00E965F9" w:rsidRPr="00D661D8" w:rsidRDefault="00AE481B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C61D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6" w:type="pct"/>
          </w:tcPr>
          <w:p w14:paraId="198CCA03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92E82B9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31</w:t>
            </w:r>
            <w:r w:rsidR="003D4C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65F9" w:rsidRPr="00D661D8" w14:paraId="203415BD" w14:textId="77777777" w:rsidTr="00775E53">
        <w:tc>
          <w:tcPr>
            <w:tcW w:w="2197" w:type="pct"/>
          </w:tcPr>
          <w:p w14:paraId="45EB9040" w14:textId="77777777"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4" w:type="pct"/>
          </w:tcPr>
          <w:p w14:paraId="7909BE9D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5E2854D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207C9D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1F59823B" w14:textId="77777777" w:rsidR="00E965F9" w:rsidRPr="00D661D8" w:rsidRDefault="00E965F9" w:rsidP="00AE481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7E5DA30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14:paraId="57F04B96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890A5C4" w14:textId="77777777" w:rsidR="00E965F9" w:rsidRPr="00D661D8" w:rsidRDefault="00E965F9" w:rsidP="00AE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1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965F9" w:rsidRPr="00D661D8" w14:paraId="6552BEDD" w14:textId="77777777" w:rsidTr="00775E53">
        <w:tc>
          <w:tcPr>
            <w:tcW w:w="2197" w:type="pct"/>
          </w:tcPr>
          <w:p w14:paraId="0932BCB8" w14:textId="77777777" w:rsidR="00E965F9" w:rsidRPr="00D661D8" w:rsidRDefault="00E965F9" w:rsidP="00AE481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14:paraId="7A7E9623" w14:textId="77777777" w:rsidR="00E965F9" w:rsidRPr="00D661D8" w:rsidRDefault="00E965F9" w:rsidP="00AE481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61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5F9" w:rsidRPr="00D661D8" w14:paraId="364C8443" w14:textId="77777777" w:rsidTr="00775E53">
        <w:tc>
          <w:tcPr>
            <w:tcW w:w="2197" w:type="pct"/>
          </w:tcPr>
          <w:p w14:paraId="327111C2" w14:textId="77777777" w:rsidR="00E965F9" w:rsidRPr="00D661D8" w:rsidRDefault="00E965F9" w:rsidP="00AE481B">
            <w:pPr>
              <w:spacing w:line="240" w:lineRule="auto"/>
              <w:ind w:firstLine="702"/>
              <w:rPr>
                <w:rFonts w:ascii="Angsana New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/>
                <w:sz w:val="30"/>
                <w:szCs w:val="30"/>
                <w:cs/>
              </w:rPr>
              <w:t xml:space="preserve">เลตเตอร์ออฟเครดิต 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36C3016A" w14:textId="38234AD4" w:rsidR="00E965F9" w:rsidRPr="00D661D8" w:rsidRDefault="008147B8" w:rsidP="00AE481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30,665</w:t>
            </w:r>
          </w:p>
        </w:tc>
        <w:tc>
          <w:tcPr>
            <w:tcW w:w="145" w:type="pct"/>
          </w:tcPr>
          <w:p w14:paraId="721A135A" w14:textId="77777777"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6D654759" w14:textId="77777777" w:rsidR="00E965F9" w:rsidRPr="00D661D8" w:rsidRDefault="00AC3B54" w:rsidP="006E781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243,977</w:t>
            </w:r>
          </w:p>
        </w:tc>
        <w:tc>
          <w:tcPr>
            <w:tcW w:w="145" w:type="pct"/>
          </w:tcPr>
          <w:p w14:paraId="616F11A6" w14:textId="77777777"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7D04F1EE" w14:textId="23AE6775" w:rsidR="00E965F9" w:rsidRPr="00D661D8" w:rsidRDefault="00E912E1" w:rsidP="006E781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136" w:type="pct"/>
          </w:tcPr>
          <w:p w14:paraId="41C2357E" w14:textId="77777777" w:rsidR="00E965F9" w:rsidRPr="00D661D8" w:rsidRDefault="00E965F9" w:rsidP="00AE481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528AEA54" w14:textId="77777777" w:rsidR="00E965F9" w:rsidRPr="00D661D8" w:rsidRDefault="00AC3B54" w:rsidP="00AE481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243,977</w:t>
            </w:r>
          </w:p>
        </w:tc>
      </w:tr>
    </w:tbl>
    <w:p w14:paraId="307ADFD3" w14:textId="77777777" w:rsidR="00E965F9" w:rsidRPr="003F5BAA" w:rsidRDefault="00E965F9" w:rsidP="00E96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311C696" w14:textId="7F936FA8" w:rsidR="00A7167B" w:rsidRDefault="00A7167B" w:rsidP="007364B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7167B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51B5BEA" w14:textId="77777777" w:rsidR="00A7167B" w:rsidRDefault="00A7167B" w:rsidP="00A716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62F8ADF" w14:textId="74E32C91" w:rsidR="00A7167B" w:rsidRDefault="00A7167B" w:rsidP="00A716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7167B">
        <w:rPr>
          <w:rFonts w:ascii="Angsana New" w:hAnsi="Angsana New"/>
          <w:sz w:val="30"/>
          <w:szCs w:val="30"/>
          <w:cs/>
          <w:lang w:val="en-GB"/>
        </w:rPr>
        <w:t>บริษัท สแกน แอดวานซ์ เพาเวอร์ จำกัด (“</w:t>
      </w:r>
      <w:r w:rsidRPr="00A7167B">
        <w:rPr>
          <w:rFonts w:ascii="Angsana New" w:hAnsi="Angsana New"/>
          <w:sz w:val="30"/>
          <w:szCs w:val="30"/>
          <w:lang w:val="en-GB"/>
        </w:rPr>
        <w:t xml:space="preserve">SAP”) </w:t>
      </w:r>
      <w:r w:rsidRPr="00A7167B">
        <w:rPr>
          <w:rFonts w:ascii="Angsana New" w:hAnsi="Angsana New"/>
          <w:sz w:val="30"/>
          <w:szCs w:val="30"/>
          <w:cs/>
          <w:lang w:val="en-GB"/>
        </w:rPr>
        <w:t>ออกหุ้นสามัญเพิ่มทุนจำนวน 1</w:t>
      </w:r>
      <w:r w:rsidRPr="00A7167B">
        <w:rPr>
          <w:rFonts w:ascii="Angsana New" w:hAnsi="Angsana New"/>
          <w:sz w:val="30"/>
          <w:szCs w:val="30"/>
          <w:lang w:val="en-GB"/>
        </w:rPr>
        <w:t>,</w:t>
      </w:r>
      <w:r w:rsidRPr="00A7167B">
        <w:rPr>
          <w:rFonts w:ascii="Angsana New" w:hAnsi="Angsana New"/>
          <w:sz w:val="30"/>
          <w:szCs w:val="30"/>
          <w:cs/>
          <w:lang w:val="en-GB"/>
        </w:rPr>
        <w:t>990</w:t>
      </w:r>
      <w:r w:rsidRPr="00A7167B">
        <w:rPr>
          <w:rFonts w:ascii="Angsana New" w:hAnsi="Angsana New"/>
          <w:sz w:val="30"/>
          <w:szCs w:val="30"/>
          <w:lang w:val="en-GB"/>
        </w:rPr>
        <w:t>,</w:t>
      </w:r>
      <w:r w:rsidRPr="00A7167B">
        <w:rPr>
          <w:rFonts w:ascii="Angsana New" w:hAnsi="Angsana New"/>
          <w:sz w:val="30"/>
          <w:szCs w:val="30"/>
          <w:cs/>
          <w:lang w:val="en-GB"/>
        </w:rPr>
        <w:t>000 หุ้น (จาก 10</w:t>
      </w:r>
      <w:r w:rsidRPr="00A7167B">
        <w:rPr>
          <w:rFonts w:ascii="Angsana New" w:hAnsi="Angsana New"/>
          <w:sz w:val="30"/>
          <w:szCs w:val="30"/>
          <w:lang w:val="en-GB"/>
        </w:rPr>
        <w:t>,</w:t>
      </w:r>
      <w:r w:rsidRPr="00A7167B">
        <w:rPr>
          <w:rFonts w:ascii="Angsana New" w:hAnsi="Angsana New"/>
          <w:sz w:val="30"/>
          <w:szCs w:val="30"/>
          <w:cs/>
          <w:lang w:val="en-GB"/>
        </w:rPr>
        <w:t>000 หุ้น เป็น 2</w:t>
      </w:r>
      <w:r w:rsidRPr="00A7167B">
        <w:rPr>
          <w:rFonts w:ascii="Angsana New" w:hAnsi="Angsana New"/>
          <w:sz w:val="30"/>
          <w:szCs w:val="30"/>
          <w:lang w:val="en-GB"/>
        </w:rPr>
        <w:t>,</w:t>
      </w:r>
      <w:r w:rsidRPr="00A7167B">
        <w:rPr>
          <w:rFonts w:ascii="Angsana New" w:hAnsi="Angsana New"/>
          <w:sz w:val="30"/>
          <w:szCs w:val="30"/>
          <w:cs/>
          <w:lang w:val="en-GB"/>
        </w:rPr>
        <w:t>000</w:t>
      </w:r>
      <w:r w:rsidRPr="00A7167B">
        <w:rPr>
          <w:rFonts w:ascii="Angsana New" w:hAnsi="Angsana New"/>
          <w:sz w:val="30"/>
          <w:szCs w:val="30"/>
          <w:lang w:val="en-GB"/>
        </w:rPr>
        <w:t>,</w:t>
      </w:r>
      <w:r w:rsidRPr="00A7167B">
        <w:rPr>
          <w:rFonts w:ascii="Angsana New" w:hAnsi="Angsana New"/>
          <w:sz w:val="30"/>
          <w:szCs w:val="30"/>
          <w:cs/>
          <w:lang w:val="en-GB"/>
        </w:rPr>
        <w:t xml:space="preserve">000 หุ้น) มูลค่าหุ้นละ 100 บาท รวมทั้งสิ้น 199 ล้านบาท และจดทะเบียนเพิ่มทุนกับกระทรวงพาณิชย์เมื่อวันที่ 18 ตุลาคม 2562 </w:t>
      </w:r>
      <w:r w:rsidR="0036320A"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Pr="00A7167B">
        <w:rPr>
          <w:rFonts w:ascii="Angsana New" w:hAnsi="Angsana New"/>
          <w:sz w:val="30"/>
          <w:szCs w:val="30"/>
          <w:cs/>
          <w:lang w:val="en-GB"/>
        </w:rPr>
        <w:t>ภายหลังการเพิ่มทุนดังกล่าว บริษัท คอนโทร์โน จำกัด ซึ่งเป็นบริษัทย่อย</w:t>
      </w:r>
      <w:r w:rsidR="006E24FC">
        <w:rPr>
          <w:rFonts w:ascii="Angsana New" w:hAnsi="Angsana New" w:hint="cs"/>
          <w:sz w:val="30"/>
          <w:szCs w:val="30"/>
          <w:cs/>
          <w:lang w:val="en-GB"/>
        </w:rPr>
        <w:t>แห่งหนึ่ง</w:t>
      </w:r>
      <w:r w:rsidRPr="00A7167B">
        <w:rPr>
          <w:rFonts w:ascii="Angsana New" w:hAnsi="Angsana New"/>
          <w:sz w:val="30"/>
          <w:szCs w:val="30"/>
          <w:cs/>
          <w:lang w:val="en-GB"/>
        </w:rPr>
        <w:t>ของ</w:t>
      </w:r>
      <w:r w:rsidR="006E24FC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A7167B">
        <w:rPr>
          <w:rFonts w:ascii="Angsana New" w:hAnsi="Angsana New"/>
          <w:sz w:val="30"/>
          <w:szCs w:val="30"/>
          <w:cs/>
          <w:lang w:val="en-GB"/>
        </w:rPr>
        <w:t>จะ</w:t>
      </w:r>
      <w:r w:rsidR="00C8534F">
        <w:rPr>
          <w:rFonts w:ascii="Angsana New" w:hAnsi="Angsana New" w:hint="cs"/>
          <w:spacing w:val="-2"/>
          <w:sz w:val="30"/>
          <w:szCs w:val="30"/>
          <w:cs/>
          <w:lang w:val="en-GB"/>
        </w:rPr>
        <w:t>ถือหุ้นในสั</w:t>
      </w:r>
      <w:r w:rsidRPr="003877BB">
        <w:rPr>
          <w:rFonts w:ascii="Angsana New" w:hAnsi="Angsana New"/>
          <w:spacing w:val="-2"/>
          <w:sz w:val="30"/>
          <w:szCs w:val="30"/>
          <w:cs/>
          <w:lang w:val="en-GB"/>
        </w:rPr>
        <w:t>ดส่วนร้อยละ 51 บริษัท</w:t>
      </w:r>
      <w:r w:rsidR="006E24FC" w:rsidRPr="003877BB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ไทย แอดวานซ์ โซลาร์</w:t>
      </w:r>
      <w:r w:rsidR="006E24FC">
        <w:rPr>
          <w:rFonts w:ascii="Angsana New" w:hAnsi="Angsana New" w:hint="cs"/>
          <w:sz w:val="30"/>
          <w:szCs w:val="30"/>
          <w:cs/>
          <w:lang w:val="en-GB"/>
        </w:rPr>
        <w:t xml:space="preserve"> จำกัด และบริษัท</w:t>
      </w:r>
      <w:r w:rsidR="00B13ABE">
        <w:rPr>
          <w:rFonts w:ascii="Angsana New" w:hAnsi="Angsana New"/>
          <w:sz w:val="30"/>
          <w:szCs w:val="30"/>
          <w:lang w:val="en-GB"/>
        </w:rPr>
        <w:t xml:space="preserve"> </w:t>
      </w:r>
      <w:r w:rsidR="006E24FC">
        <w:rPr>
          <w:rFonts w:ascii="Angsana New" w:hAnsi="Angsana New" w:hint="cs"/>
          <w:sz w:val="30"/>
          <w:szCs w:val="30"/>
          <w:cs/>
          <w:lang w:val="en-GB"/>
        </w:rPr>
        <w:t>พร้อม พาวเวอร์ จำกัด</w:t>
      </w:r>
      <w:r w:rsidR="007E1A63">
        <w:rPr>
          <w:rFonts w:ascii="Angsana New" w:hAnsi="Angsana New"/>
          <w:sz w:val="30"/>
          <w:szCs w:val="30"/>
          <w:lang w:val="en-GB"/>
        </w:rPr>
        <w:t xml:space="preserve"> </w:t>
      </w:r>
      <w:r w:rsidR="00A70C8A">
        <w:rPr>
          <w:rFonts w:ascii="Angsana New" w:hAnsi="Angsana New" w:hint="cs"/>
          <w:sz w:val="30"/>
          <w:szCs w:val="30"/>
          <w:cs/>
          <w:lang w:val="en-GB"/>
        </w:rPr>
        <w:t>ถือหุ้น</w:t>
      </w:r>
      <w:r w:rsidR="006E24FC">
        <w:rPr>
          <w:rFonts w:ascii="Angsana New" w:hAnsi="Angsana New" w:hint="cs"/>
          <w:sz w:val="30"/>
          <w:szCs w:val="30"/>
          <w:cs/>
          <w:lang w:val="en-GB"/>
        </w:rPr>
        <w:t xml:space="preserve">ในสัดส่วนร้อยละ </w:t>
      </w:r>
      <w:r w:rsidR="006E24FC">
        <w:rPr>
          <w:rFonts w:ascii="Angsana New" w:hAnsi="Angsana New"/>
          <w:sz w:val="30"/>
          <w:szCs w:val="30"/>
        </w:rPr>
        <w:t xml:space="preserve">24 </w:t>
      </w:r>
      <w:r w:rsidR="006E24FC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6E24FC">
        <w:rPr>
          <w:rFonts w:ascii="Angsana New" w:hAnsi="Angsana New"/>
          <w:sz w:val="30"/>
          <w:szCs w:val="30"/>
        </w:rPr>
        <w:t xml:space="preserve">25 </w:t>
      </w:r>
      <w:r w:rsidR="006E24FC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D0955FE" w14:textId="5369F16D" w:rsidR="00171494" w:rsidRDefault="00171494" w:rsidP="00A716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5FD3F7" w14:textId="31A8E41E" w:rsidR="003B2E8A" w:rsidRDefault="003B2E8A" w:rsidP="003B2E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2E8A">
        <w:rPr>
          <w:rFonts w:ascii="Angsana New" w:hAnsi="Angsana New"/>
          <w:sz w:val="30"/>
          <w:szCs w:val="30"/>
          <w:cs/>
        </w:rPr>
        <w:t xml:space="preserve">ในเดือนตุลาคม </w:t>
      </w:r>
      <w:r w:rsidRPr="003B2E8A">
        <w:rPr>
          <w:rFonts w:ascii="Angsana New" w:hAnsi="Angsana New"/>
          <w:sz w:val="30"/>
          <w:szCs w:val="30"/>
        </w:rPr>
        <w:t xml:space="preserve">2562 </w:t>
      </w:r>
      <w:r w:rsidRPr="003B2E8A">
        <w:rPr>
          <w:rFonts w:ascii="Angsana New" w:hAnsi="Angsana New"/>
          <w:sz w:val="30"/>
          <w:szCs w:val="30"/>
          <w:cs/>
        </w:rPr>
        <w:t>บริษัทได้เข้าทำสัญญาจะขายที่ดิน สิ่งปลูกสร้างและสินทรัพย์อื่น</w:t>
      </w:r>
      <w:r w:rsidR="004677C8">
        <w:rPr>
          <w:rFonts w:ascii="Angsana New" w:hAnsi="Angsana New"/>
          <w:sz w:val="30"/>
          <w:szCs w:val="30"/>
        </w:rPr>
        <w:t xml:space="preserve"> </w:t>
      </w:r>
      <w:r w:rsidRPr="003B2E8A">
        <w:rPr>
          <w:rFonts w:ascii="Angsana New" w:hAnsi="Angsana New"/>
          <w:sz w:val="30"/>
          <w:szCs w:val="30"/>
          <w:cs/>
        </w:rPr>
        <w:t>ๆ</w:t>
      </w:r>
      <w:r w:rsidR="004677C8">
        <w:rPr>
          <w:rFonts w:ascii="Angsana New" w:hAnsi="Angsana New"/>
          <w:sz w:val="30"/>
          <w:szCs w:val="30"/>
        </w:rPr>
        <w:t xml:space="preserve"> </w:t>
      </w:r>
      <w:r w:rsidRPr="003B2E8A">
        <w:rPr>
          <w:rFonts w:ascii="Angsana New" w:hAnsi="Angsana New"/>
          <w:sz w:val="30"/>
          <w:szCs w:val="30"/>
          <w:cs/>
        </w:rPr>
        <w:t xml:space="preserve">ให้แก่บริษัทแห่งหนึ่ง </w:t>
      </w:r>
      <w:r w:rsidR="008F5028">
        <w:rPr>
          <w:rFonts w:ascii="Angsana New" w:hAnsi="Angsana New"/>
          <w:sz w:val="30"/>
          <w:szCs w:val="30"/>
        </w:rPr>
        <w:t xml:space="preserve">    </w:t>
      </w:r>
      <w:r w:rsidRPr="003B2E8A">
        <w:rPr>
          <w:rFonts w:ascii="Angsana New" w:hAnsi="Angsana New"/>
          <w:sz w:val="30"/>
          <w:szCs w:val="30"/>
          <w:cs/>
        </w:rPr>
        <w:t xml:space="preserve">โดยมีเงื่อนไขบางประการที่ผู้ซื้อและผู้ขายจะต้องดำเนินให้บรรลุสำเร็จ  </w:t>
      </w:r>
    </w:p>
    <w:p w14:paraId="0B0C127C" w14:textId="692DC974" w:rsidR="003B2E8A" w:rsidRDefault="003B2E8A" w:rsidP="00A716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3448EA" w14:textId="58FC213C" w:rsidR="00A7167B" w:rsidRPr="003B2E8A" w:rsidRDefault="00A7167B" w:rsidP="003B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3B2E8A"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74E96130" w14:textId="3E822D54" w:rsidR="007364B8" w:rsidRPr="007364B8" w:rsidRDefault="007364B8" w:rsidP="007364B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661D8">
        <w:rPr>
          <w:rFonts w:ascii="Angsana New" w:hAnsi="Angsana New" w:hint="cs"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38426FD7" w14:textId="77777777" w:rsidR="007364B8" w:rsidRPr="0062365C" w:rsidRDefault="007364B8" w:rsidP="007364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</w:rPr>
      </w:pPr>
    </w:p>
    <w:p w14:paraId="67C95941" w14:textId="77777777" w:rsidR="00EF1D2F" w:rsidRPr="00D661D8" w:rsidRDefault="00EF1D2F" w:rsidP="00EF1D2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D661D8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</w:t>
      </w:r>
      <w:r w:rsidR="002406AB"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เกี่ยวกับการดำเนินงานของกลุ่มบริษัทและบริษัท </w:t>
      </w:r>
      <w:r w:rsidR="002406AB">
        <w:rPr>
          <w:rFonts w:ascii="Angsana New" w:hAnsi="Angsana New" w:hint="cs"/>
          <w:sz w:val="30"/>
          <w:szCs w:val="30"/>
          <w:cs/>
          <w:lang w:bidi="th-TH"/>
        </w:rPr>
        <w:t xml:space="preserve">           และ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D661D8">
        <w:rPr>
          <w:rFonts w:ascii="Angsana New" w:hAnsi="Angsana New"/>
          <w:sz w:val="30"/>
          <w:szCs w:val="30"/>
          <w:lang w:bidi="th-TH"/>
        </w:rPr>
        <w:t xml:space="preserve"> </w:t>
      </w:r>
      <w:r w:rsidR="00567FD5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Pr="00D661D8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>ดังกล่าวกำหนดให้ถือ</w:t>
      </w:r>
      <w:r w:rsidRPr="00D661D8">
        <w:rPr>
          <w:rFonts w:ascii="Angsana New" w:hAnsi="Angsana New" w:hint="cs"/>
          <w:sz w:val="30"/>
          <w:szCs w:val="30"/>
          <w:cs/>
          <w:lang w:val="en-US" w:bidi="th-TH"/>
        </w:rPr>
        <w:t>ปฏิบัติกับงบการเงิน</w:t>
      </w:r>
      <w:r w:rsidRPr="00D661D8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D661D8">
        <w:rPr>
          <w:rFonts w:ascii="Angsana New" w:hAnsi="Angsana New"/>
          <w:sz w:val="30"/>
          <w:szCs w:val="30"/>
        </w:rPr>
        <w:t>1</w:t>
      </w:r>
      <w:r w:rsidRPr="00D661D8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D661D8">
        <w:rPr>
          <w:rFonts w:ascii="Angsana New" w:hAnsi="Angsana New"/>
          <w:sz w:val="30"/>
          <w:szCs w:val="30"/>
          <w:lang w:val="en-US" w:bidi="th-TH"/>
        </w:rPr>
        <w:t>2563</w:t>
      </w:r>
      <w:r w:rsidR="003D4C3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661D8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D661D8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14:paraId="3271FDC3" w14:textId="77777777" w:rsidR="00EF1D2F" w:rsidRPr="0062365C" w:rsidRDefault="00EF1D2F" w:rsidP="00EF1D2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Cs w:val="22"/>
          <w:shd w:val="clear" w:color="auto" w:fill="E0E0E0"/>
        </w:rPr>
      </w:pPr>
    </w:p>
    <w:tbl>
      <w:tblPr>
        <w:tblW w:w="9275" w:type="dxa"/>
        <w:tblInd w:w="450" w:type="dxa"/>
        <w:tblLook w:val="04A0" w:firstRow="1" w:lastRow="0" w:firstColumn="1" w:lastColumn="0" w:noHBand="0" w:noVBand="1"/>
      </w:tblPr>
      <w:tblGrid>
        <w:gridCol w:w="4320"/>
        <w:gridCol w:w="4955"/>
      </w:tblGrid>
      <w:tr w:rsidR="00EF1D2F" w:rsidRPr="00D661D8" w14:paraId="2099D8B5" w14:textId="77777777" w:rsidTr="0067072B">
        <w:trPr>
          <w:tblHeader/>
        </w:trPr>
        <w:tc>
          <w:tcPr>
            <w:tcW w:w="4320" w:type="dxa"/>
            <w:vAlign w:val="bottom"/>
          </w:tcPr>
          <w:p w14:paraId="5A20F1F0" w14:textId="77777777"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61D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3CEE64B2" w14:textId="77777777"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661D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F1D2F" w:rsidRPr="00D661D8" w14:paraId="010EC342" w14:textId="77777777" w:rsidTr="0067072B">
        <w:tc>
          <w:tcPr>
            <w:tcW w:w="4320" w:type="dxa"/>
          </w:tcPr>
          <w:p w14:paraId="491B5BA4" w14:textId="77777777"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D661D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61D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14:paraId="39976BC9" w14:textId="77777777"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EF1D2F" w:rsidRPr="00D661D8" w14:paraId="237536A4" w14:textId="77777777" w:rsidTr="0067072B">
        <w:tc>
          <w:tcPr>
            <w:tcW w:w="4320" w:type="dxa"/>
          </w:tcPr>
          <w:p w14:paraId="2E656829" w14:textId="77777777"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61D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14:paraId="0359B4AE" w14:textId="77777777"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F1D2F" w:rsidRPr="00D661D8" w14:paraId="4DEC896A" w14:textId="77777777" w:rsidTr="0067072B">
        <w:tc>
          <w:tcPr>
            <w:tcW w:w="4320" w:type="dxa"/>
          </w:tcPr>
          <w:p w14:paraId="62BDEEFB" w14:textId="77777777"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D661D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661D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2B85FAA0" w14:textId="77777777"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61D8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="003D4C30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EF1D2F" w:rsidRPr="00D661D8" w14:paraId="3377142C" w14:textId="77777777" w:rsidTr="0067072B">
        <w:tc>
          <w:tcPr>
            <w:tcW w:w="4320" w:type="dxa"/>
          </w:tcPr>
          <w:p w14:paraId="066097AE" w14:textId="77777777"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D661D8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D661D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14:paraId="42A79E77" w14:textId="77777777" w:rsidR="00EF1D2F" w:rsidRPr="00D661D8" w:rsidRDefault="00EF1D2F" w:rsidP="0067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661D8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14:paraId="7A4DA6C2" w14:textId="77777777" w:rsidR="00EF1D2F" w:rsidRPr="0062365C" w:rsidRDefault="00EF1D2F" w:rsidP="00EF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shd w:val="clear" w:color="auto" w:fill="D9D9D9" w:themeFill="background1" w:themeFillShade="D9"/>
        </w:rPr>
      </w:pPr>
    </w:p>
    <w:p w14:paraId="10036B52" w14:textId="77777777" w:rsidR="00EF1D2F" w:rsidRDefault="00EF1D2F" w:rsidP="00EF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61D8">
        <w:rPr>
          <w:rFonts w:ascii="Angsana New" w:hAnsi="Angsana New"/>
          <w:i/>
          <w:iCs/>
          <w:sz w:val="30"/>
          <w:szCs w:val="30"/>
        </w:rPr>
        <w:t>*</w:t>
      </w:r>
      <w:r w:rsidR="003D4C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661D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853153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D661D8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6E38F297" w14:textId="77777777" w:rsidR="001C6728" w:rsidRPr="0062365C" w:rsidRDefault="001C6728" w:rsidP="00EF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19BF87D7" w14:textId="77777777" w:rsidR="00EF1D2F" w:rsidRPr="00D661D8" w:rsidRDefault="00EF1D2F" w:rsidP="000C6A64">
      <w:pPr>
        <w:pStyle w:val="ListParagraph"/>
        <w:numPr>
          <w:ilvl w:val="0"/>
          <w:numId w:val="23"/>
        </w:numPr>
        <w:tabs>
          <w:tab w:val="clear" w:pos="454"/>
          <w:tab w:val="clear" w:pos="907"/>
          <w:tab w:val="left" w:pos="540"/>
          <w:tab w:val="left" w:pos="1080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661D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3CAF5AE" w14:textId="77777777" w:rsidR="00EF1D2F" w:rsidRPr="00B472FD" w:rsidRDefault="00EF1D2F" w:rsidP="00EF1D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C400559" w14:textId="77777777" w:rsidR="00B562C8" w:rsidRDefault="00B562C8" w:rsidP="000C6A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B562C8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3F1A322D" w14:textId="77777777" w:rsidR="00EF1D2F" w:rsidRPr="0062365C" w:rsidRDefault="00EF1D2F" w:rsidP="001D7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22"/>
          <w:szCs w:val="22"/>
          <w:cs/>
        </w:rPr>
      </w:pPr>
    </w:p>
    <w:p w14:paraId="6B03B226" w14:textId="77777777" w:rsidR="00EF1D2F" w:rsidRPr="0092537A" w:rsidRDefault="00EF1D2F" w:rsidP="000C6A64">
      <w:pPr>
        <w:pStyle w:val="ListParagraph"/>
        <w:numPr>
          <w:ilvl w:val="0"/>
          <w:numId w:val="23"/>
        </w:num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92537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2537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92537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07D658CA" w14:textId="77777777" w:rsidR="00EF1D2F" w:rsidRDefault="00EF1D2F" w:rsidP="00EF1D2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518EFF6" w14:textId="77777777" w:rsidR="00D90001" w:rsidRDefault="00D90001" w:rsidP="000C6A64">
      <w:pPr>
        <w:tabs>
          <w:tab w:val="clear" w:pos="454"/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90001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90001">
        <w:rPr>
          <w:rFonts w:ascii="Angsana New" w:hAnsi="Angsana New"/>
          <w:color w:val="000000"/>
          <w:sz w:val="30"/>
          <w:szCs w:val="30"/>
        </w:rPr>
        <w:t xml:space="preserve">16 </w:t>
      </w:r>
      <w:r w:rsidRPr="00D90001">
        <w:rPr>
          <w:rFonts w:ascii="Angsana New" w:hAnsi="Angsana New"/>
          <w:color w:val="000000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</w:t>
      </w:r>
      <w:r w:rsidR="00D50218">
        <w:rPr>
          <w:rFonts w:ascii="Angsana New" w:hAnsi="Angsana New"/>
          <w:color w:val="000000"/>
          <w:sz w:val="30"/>
          <w:szCs w:val="30"/>
        </w:rPr>
        <w:t xml:space="preserve">  </w:t>
      </w:r>
      <w:r w:rsidRPr="00D90001">
        <w:rPr>
          <w:rFonts w:ascii="Angsana New" w:hAnsi="Angsana New"/>
          <w:color w:val="000000"/>
          <w:sz w:val="30"/>
          <w:szCs w:val="30"/>
          <w:cs/>
        </w:rPr>
        <w:t>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01">
        <w:rPr>
          <w:rFonts w:ascii="Angsana New" w:hAnsi="Angsana New"/>
          <w:color w:val="000000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="009E7C00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01">
        <w:rPr>
          <w:rFonts w:ascii="Angsana New" w:hAnsi="Angsana New"/>
          <w:color w:val="000000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68BA7B25" w14:textId="77777777" w:rsidR="002F1B12" w:rsidRPr="0062365C" w:rsidRDefault="002F1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2"/>
          <w:szCs w:val="22"/>
          <w:cs/>
        </w:rPr>
      </w:pPr>
    </w:p>
    <w:p w14:paraId="55131EEB" w14:textId="77777777" w:rsidR="000A75D2" w:rsidRDefault="00743D62" w:rsidP="000C6A64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3D62">
        <w:rPr>
          <w:rFonts w:asciiTheme="majorBidi" w:hAnsiTheme="majorBidi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14:paraId="6C8F5DE0" w14:textId="17329454" w:rsidR="00936BE6" w:rsidRDefault="00936BE6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0A7124B3" w14:textId="77777777" w:rsidR="00171494" w:rsidRPr="00171494" w:rsidRDefault="00171494" w:rsidP="0017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0"/>
          <w:szCs w:val="20"/>
        </w:rPr>
      </w:pPr>
    </w:p>
    <w:p w14:paraId="5C484C06" w14:textId="42C9C7C1" w:rsidR="00BB53F1" w:rsidRPr="00F0515E" w:rsidRDefault="00FF1FA4" w:rsidP="00F051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1FA4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FF1FA4">
        <w:rPr>
          <w:rFonts w:ascii="Angsana New" w:hAnsi="Angsana New"/>
          <w:sz w:val="30"/>
          <w:szCs w:val="30"/>
        </w:rPr>
        <w:t xml:space="preserve">31 </w:t>
      </w:r>
      <w:r w:rsidRPr="00FF1FA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F1FA4">
        <w:rPr>
          <w:rFonts w:ascii="Angsana New" w:hAnsi="Angsana New"/>
          <w:sz w:val="30"/>
          <w:szCs w:val="30"/>
        </w:rPr>
        <w:t xml:space="preserve">2561 </w:t>
      </w:r>
      <w:r w:rsidRPr="00FF1FA4">
        <w:rPr>
          <w:rFonts w:ascii="Angsana New" w:hAnsi="Angsana New"/>
          <w:sz w:val="30"/>
          <w:szCs w:val="30"/>
          <w:cs/>
        </w:rPr>
        <w:t>และงบกำไรขาดทุนสำหรับงวดสามเดือนและ</w:t>
      </w:r>
      <w:r w:rsidR="00451752">
        <w:rPr>
          <w:rFonts w:ascii="Angsana New" w:hAnsi="Angsana New" w:hint="cs"/>
          <w:sz w:val="30"/>
          <w:szCs w:val="30"/>
          <w:cs/>
        </w:rPr>
        <w:t>เก้า</w:t>
      </w:r>
      <w:r w:rsidRPr="00FF1FA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FF1FA4">
        <w:rPr>
          <w:rFonts w:ascii="Angsana New" w:hAnsi="Angsana New"/>
          <w:sz w:val="30"/>
          <w:szCs w:val="30"/>
        </w:rPr>
        <w:t xml:space="preserve">30 </w:t>
      </w:r>
      <w:r w:rsidR="00451752">
        <w:rPr>
          <w:rFonts w:ascii="Angsana New" w:hAnsi="Angsana New" w:hint="cs"/>
          <w:sz w:val="30"/>
          <w:szCs w:val="30"/>
          <w:cs/>
        </w:rPr>
        <w:t>กันยายน</w:t>
      </w:r>
      <w:r w:rsidRPr="00FF1FA4">
        <w:rPr>
          <w:rFonts w:ascii="Angsana New" w:hAnsi="Angsana New"/>
          <w:sz w:val="30"/>
          <w:szCs w:val="30"/>
          <w:cs/>
        </w:rPr>
        <w:t xml:space="preserve"> </w:t>
      </w:r>
      <w:r w:rsidRPr="00FF1FA4">
        <w:rPr>
          <w:rFonts w:ascii="Angsana New" w:hAnsi="Angsana New"/>
          <w:sz w:val="30"/>
          <w:szCs w:val="30"/>
        </w:rPr>
        <w:t xml:space="preserve">2561 </w:t>
      </w:r>
      <w:r w:rsidR="00451752" w:rsidRPr="00451752">
        <w:rPr>
          <w:rFonts w:ascii="Angsana New" w:hAnsi="Angsana New"/>
          <w:sz w:val="30"/>
          <w:szCs w:val="30"/>
          <w:cs/>
        </w:rPr>
        <w:t xml:space="preserve">ซึ่งรวมอยู่ในงบการเงินระหว่างกาลปี </w:t>
      </w:r>
      <w:r w:rsidR="00451752" w:rsidRPr="00451752">
        <w:rPr>
          <w:rFonts w:ascii="Angsana New" w:hAnsi="Angsana New"/>
          <w:sz w:val="30"/>
          <w:szCs w:val="30"/>
        </w:rPr>
        <w:t>2562</w:t>
      </w:r>
      <w:r w:rsidR="00F0515E">
        <w:rPr>
          <w:rFonts w:ascii="Angsana New" w:hAnsi="Angsana New" w:hint="cs"/>
          <w:sz w:val="30"/>
          <w:szCs w:val="30"/>
          <w:cs/>
        </w:rPr>
        <w:t xml:space="preserve"> </w:t>
      </w:r>
      <w:r w:rsidR="00F0515E" w:rsidRPr="00F0515E">
        <w:rPr>
          <w:rFonts w:ascii="Angsana New" w:hAnsi="Angsana New"/>
          <w:sz w:val="30"/>
          <w:szCs w:val="30"/>
          <w:cs/>
        </w:rPr>
        <w:t xml:space="preserve"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ได้มีการจัดประเภทรายการใหม่เพื่อให้สอดคล้องกับการนำเสนองบการเงินระหว่างกาลปี </w:t>
      </w:r>
      <w:r w:rsidR="00F0515E" w:rsidRPr="00F0515E">
        <w:rPr>
          <w:rFonts w:ascii="Angsana New" w:hAnsi="Angsana New"/>
          <w:sz w:val="30"/>
          <w:szCs w:val="30"/>
        </w:rPr>
        <w:t>2562</w:t>
      </w:r>
      <w:r w:rsidR="00F0515E">
        <w:rPr>
          <w:rFonts w:ascii="Angsana New" w:hAnsi="Angsana New" w:hint="cs"/>
          <w:sz w:val="30"/>
          <w:szCs w:val="30"/>
          <w:cs/>
        </w:rPr>
        <w:t xml:space="preserve"> </w:t>
      </w:r>
      <w:r w:rsidR="00BB53F1" w:rsidRPr="00F0515E">
        <w:rPr>
          <w:rFonts w:ascii="Angsana New" w:hAnsi="Angsana New"/>
          <w:sz w:val="30"/>
          <w:szCs w:val="30"/>
          <w:cs/>
        </w:rPr>
        <w:t>ดังนี้</w:t>
      </w:r>
    </w:p>
    <w:p w14:paraId="5C99781E" w14:textId="1ED7CE24" w:rsidR="0007039B" w:rsidRPr="005036BB" w:rsidRDefault="00070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BB53F1" w:rsidRPr="001939CE" w14:paraId="5DF86BBC" w14:textId="77777777" w:rsidTr="00075532">
        <w:trPr>
          <w:tblHeader/>
        </w:trPr>
        <w:tc>
          <w:tcPr>
            <w:tcW w:w="2340" w:type="dxa"/>
          </w:tcPr>
          <w:p w14:paraId="06A1ECFF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</w:tcPr>
          <w:p w14:paraId="0D0D9ACD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939CE">
              <w:rPr>
                <w:rFonts w:ascii="Angsana New" w:hAnsi="Angsana New"/>
                <w:b/>
                <w:bCs/>
                <w:sz w:val="27"/>
                <w:szCs w:val="27"/>
              </w:rPr>
              <w:t>2561</w:t>
            </w:r>
          </w:p>
        </w:tc>
      </w:tr>
      <w:tr w:rsidR="00BB53F1" w:rsidRPr="001939CE" w14:paraId="58F379C1" w14:textId="77777777" w:rsidTr="00075532">
        <w:trPr>
          <w:tblHeader/>
        </w:trPr>
        <w:tc>
          <w:tcPr>
            <w:tcW w:w="2340" w:type="dxa"/>
          </w:tcPr>
          <w:p w14:paraId="1E49ED28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1BD38D" w14:textId="77777777" w:rsidR="00BB53F1" w:rsidRPr="001939CE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78F8EA7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6092FC" w14:textId="77777777" w:rsidR="00BB53F1" w:rsidRPr="001939CE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BB53F1" w:rsidRPr="001939CE" w14:paraId="2AE3643E" w14:textId="77777777" w:rsidTr="00075532">
        <w:trPr>
          <w:trHeight w:val="70"/>
          <w:tblHeader/>
        </w:trPr>
        <w:tc>
          <w:tcPr>
            <w:tcW w:w="2340" w:type="dxa"/>
          </w:tcPr>
          <w:p w14:paraId="0F92C166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  <w:lang w:eastAsia="en-GB"/>
              </w:rPr>
            </w:pPr>
          </w:p>
          <w:p w14:paraId="0C122932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  <w:p w14:paraId="2FC30D0D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68D873CD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52DF75A2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  <w:lang w:val="en-GB" w:eastAsia="en-GB"/>
              </w:rPr>
            </w:pPr>
          </w:p>
          <w:p w14:paraId="61B0B2D9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52CA175B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DEEE6CF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41196A7E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  <w:lang w:val="en-GB" w:eastAsia="en-GB"/>
              </w:rPr>
            </w:pPr>
          </w:p>
          <w:p w14:paraId="07172EB5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1F677B72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5FF785E6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  <w:cs/>
              </w:rPr>
              <w:t>หลังจัดประเภทใหม่</w:t>
            </w:r>
          </w:p>
        </w:tc>
        <w:tc>
          <w:tcPr>
            <w:tcW w:w="270" w:type="dxa"/>
            <w:vAlign w:val="bottom"/>
          </w:tcPr>
          <w:p w14:paraId="35D8BF51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  <w:lang w:val="en-GB" w:eastAsia="en-GB"/>
              </w:rPr>
            </w:pPr>
          </w:p>
          <w:p w14:paraId="57305C71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55748F8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30973DD8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352C42BD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  <w:lang w:val="en-GB" w:eastAsia="en-GB"/>
              </w:rPr>
            </w:pPr>
          </w:p>
          <w:p w14:paraId="7E091A22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E3C8383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28E077E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0DC22A85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  <w:lang w:val="en-GB" w:eastAsia="en-GB"/>
              </w:rPr>
            </w:pPr>
          </w:p>
          <w:p w14:paraId="6CE5D734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87DCA25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1CC0C8C8" w14:textId="77777777" w:rsidR="00BB53F1" w:rsidRPr="001939CE" w:rsidRDefault="00BB53F1" w:rsidP="0067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  <w:cs/>
              </w:rPr>
              <w:t>หลังจัดประเภทใหม่</w:t>
            </w:r>
          </w:p>
        </w:tc>
      </w:tr>
      <w:tr w:rsidR="00BB53F1" w:rsidRPr="001939CE" w14:paraId="7B75CBDB" w14:textId="77777777" w:rsidTr="00075532">
        <w:trPr>
          <w:tblHeader/>
        </w:trPr>
        <w:tc>
          <w:tcPr>
            <w:tcW w:w="2340" w:type="dxa"/>
          </w:tcPr>
          <w:p w14:paraId="70897237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0" w:type="dxa"/>
            <w:gridSpan w:val="11"/>
            <w:hideMark/>
          </w:tcPr>
          <w:p w14:paraId="63EFA40F" w14:textId="77777777" w:rsidR="00BB53F1" w:rsidRPr="001939CE" w:rsidRDefault="00BB53F1" w:rsidP="0067072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1939C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</w:t>
            </w:r>
            <w:r w:rsidRPr="001939CE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1939C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BB53F1" w:rsidRPr="001939CE" w14:paraId="05957094" w14:textId="77777777" w:rsidTr="00075532">
        <w:tc>
          <w:tcPr>
            <w:tcW w:w="2340" w:type="dxa"/>
            <w:hideMark/>
          </w:tcPr>
          <w:p w14:paraId="711A8CC9" w14:textId="77777777" w:rsidR="00BB53F1" w:rsidRPr="001939CE" w:rsidRDefault="00BB53F1" w:rsidP="007F6F32">
            <w:pPr>
              <w:pStyle w:val="BodyText"/>
              <w:spacing w:after="0"/>
              <w:ind w:right="-405" w:hanging="20"/>
              <w:jc w:val="both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939C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22980185" w14:textId="77777777" w:rsidR="00BB53F1" w:rsidRPr="001939CE" w:rsidRDefault="00BB53F1" w:rsidP="006707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C7F0097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6F468050" w14:textId="77777777" w:rsidR="00BB53F1" w:rsidRPr="001939CE" w:rsidRDefault="00BB53F1" w:rsidP="006707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EB566A2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02F5282" w14:textId="77777777" w:rsidR="00BB53F1" w:rsidRPr="001939CE" w:rsidRDefault="00BB53F1" w:rsidP="006707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27D103C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2E47A75" w14:textId="77777777" w:rsidR="00BB53F1" w:rsidRPr="001939CE" w:rsidRDefault="00BB53F1" w:rsidP="006707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23A97DF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CE12DC9" w14:textId="77777777" w:rsidR="00BB53F1" w:rsidRPr="001939CE" w:rsidRDefault="00BB53F1" w:rsidP="006707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5A667D0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BE970B4" w14:textId="77777777" w:rsidR="00BB53F1" w:rsidRPr="001939CE" w:rsidRDefault="00BB53F1" w:rsidP="0067072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077E5" w:rsidRPr="001939CE" w14:paraId="29926910" w14:textId="77777777" w:rsidTr="00075532">
        <w:tc>
          <w:tcPr>
            <w:tcW w:w="2340" w:type="dxa"/>
          </w:tcPr>
          <w:p w14:paraId="5DCD3C63" w14:textId="14316687" w:rsidR="00E077E5" w:rsidRPr="001939CE" w:rsidRDefault="00E077E5" w:rsidP="00E077E5">
            <w:pPr>
              <w:pStyle w:val="BodyText"/>
              <w:spacing w:after="0"/>
              <w:ind w:right="-405" w:hanging="20"/>
              <w:jc w:val="both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939CE">
              <w:rPr>
                <w:rFonts w:ascii="Angsana New" w:hAnsi="Angsana New" w:hint="cs"/>
                <w:sz w:val="27"/>
                <w:szCs w:val="27"/>
                <w:cs/>
              </w:rPr>
              <w:t>สินทรัพย์ภาษีเงินได้</w:t>
            </w:r>
          </w:p>
        </w:tc>
        <w:tc>
          <w:tcPr>
            <w:tcW w:w="990" w:type="dxa"/>
            <w:vAlign w:val="bottom"/>
          </w:tcPr>
          <w:p w14:paraId="259283F9" w14:textId="77777777" w:rsidR="00E077E5" w:rsidRPr="001939CE" w:rsidRDefault="00E077E5" w:rsidP="00E077E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DDB16A" w14:textId="77777777" w:rsidR="00E077E5" w:rsidRPr="001939CE" w:rsidRDefault="00E077E5" w:rsidP="00E077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3EBEDB3" w14:textId="77777777" w:rsidR="00E077E5" w:rsidRPr="001939CE" w:rsidRDefault="00E077E5" w:rsidP="00E077E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D0ABCBB" w14:textId="77777777" w:rsidR="00E077E5" w:rsidRPr="001939CE" w:rsidRDefault="00E077E5" w:rsidP="00E077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FF70290" w14:textId="77777777" w:rsidR="00E077E5" w:rsidRPr="001939CE" w:rsidRDefault="00E077E5" w:rsidP="00E077E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22A23BC" w14:textId="77777777" w:rsidR="00E077E5" w:rsidRPr="001939CE" w:rsidRDefault="00E077E5" w:rsidP="00E077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5A99979" w14:textId="77777777" w:rsidR="00E077E5" w:rsidRPr="001939CE" w:rsidRDefault="00E077E5" w:rsidP="00E077E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67176F2" w14:textId="77777777" w:rsidR="00E077E5" w:rsidRPr="001939CE" w:rsidRDefault="00E077E5" w:rsidP="00E077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9ED1766" w14:textId="77777777" w:rsidR="00E077E5" w:rsidRPr="001939CE" w:rsidRDefault="00E077E5" w:rsidP="00E077E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7A79D11" w14:textId="77777777" w:rsidR="00E077E5" w:rsidRPr="001939CE" w:rsidRDefault="00E077E5" w:rsidP="00E077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4415624" w14:textId="77777777" w:rsidR="00E077E5" w:rsidRPr="001939CE" w:rsidRDefault="00E077E5" w:rsidP="00E077E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077E5" w:rsidRPr="001939CE" w14:paraId="7719E69A" w14:textId="77777777" w:rsidTr="00075532">
        <w:tc>
          <w:tcPr>
            <w:tcW w:w="2340" w:type="dxa"/>
          </w:tcPr>
          <w:p w14:paraId="3CF72ECD" w14:textId="463703B6" w:rsidR="00E077E5" w:rsidRPr="001939CE" w:rsidRDefault="00E077E5" w:rsidP="00E077E5">
            <w:pPr>
              <w:pStyle w:val="BodyText"/>
              <w:spacing w:after="0"/>
              <w:ind w:right="-405" w:hanging="20"/>
              <w:jc w:val="both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939CE">
              <w:rPr>
                <w:rFonts w:ascii="Angsana New" w:hAnsi="Angsana New" w:hint="cs"/>
                <w:sz w:val="27"/>
                <w:szCs w:val="27"/>
                <w:cs/>
              </w:rPr>
              <w:t xml:space="preserve">   รอตัดบัญชี</w:t>
            </w:r>
          </w:p>
        </w:tc>
        <w:tc>
          <w:tcPr>
            <w:tcW w:w="990" w:type="dxa"/>
            <w:vAlign w:val="bottom"/>
          </w:tcPr>
          <w:p w14:paraId="71CB50BD" w14:textId="47963F93" w:rsidR="00E077E5" w:rsidRPr="001939CE" w:rsidRDefault="00E077E5" w:rsidP="00090BB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10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  <w:lang w:val="en-US" w:bidi="th-TH"/>
              </w:rPr>
              <w:t>19,573</w:t>
            </w:r>
          </w:p>
        </w:tc>
        <w:tc>
          <w:tcPr>
            <w:tcW w:w="270" w:type="dxa"/>
            <w:vAlign w:val="bottom"/>
          </w:tcPr>
          <w:p w14:paraId="1FE55826" w14:textId="77777777" w:rsidR="00E077E5" w:rsidRPr="001939CE" w:rsidRDefault="00E077E5" w:rsidP="00E077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C737C73" w14:textId="6A11B7CD" w:rsidR="00E077E5" w:rsidRPr="001939CE" w:rsidRDefault="00E077E5" w:rsidP="00D4712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(14,985)</w:t>
            </w:r>
          </w:p>
        </w:tc>
        <w:tc>
          <w:tcPr>
            <w:tcW w:w="270" w:type="dxa"/>
            <w:vAlign w:val="bottom"/>
          </w:tcPr>
          <w:p w14:paraId="357A2F08" w14:textId="77777777" w:rsidR="00E077E5" w:rsidRPr="001939CE" w:rsidRDefault="00E077E5" w:rsidP="00E077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B6B04EC" w14:textId="44C525AA" w:rsidR="00E077E5" w:rsidRPr="001939CE" w:rsidRDefault="00E077E5" w:rsidP="00D47126">
            <w:pPr>
              <w:pStyle w:val="acctfourfigures"/>
              <w:tabs>
                <w:tab w:val="clear" w:pos="765"/>
                <w:tab w:val="decimal" w:pos="524"/>
                <w:tab w:val="left" w:pos="789"/>
              </w:tabs>
              <w:spacing w:line="240" w:lineRule="auto"/>
              <w:ind w:left="-95" w:right="-28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4,588</w:t>
            </w:r>
          </w:p>
        </w:tc>
        <w:tc>
          <w:tcPr>
            <w:tcW w:w="270" w:type="dxa"/>
          </w:tcPr>
          <w:p w14:paraId="43A8A25B" w14:textId="77777777" w:rsidR="00E077E5" w:rsidRPr="001939CE" w:rsidRDefault="00E077E5" w:rsidP="00E077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76967FB" w14:textId="5A42BDB4" w:rsidR="00E077E5" w:rsidRPr="001939CE" w:rsidRDefault="00E077E5" w:rsidP="004B5BA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1C6E9BD" w14:textId="77777777" w:rsidR="00E077E5" w:rsidRPr="001939CE" w:rsidRDefault="00E077E5" w:rsidP="00E077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701E488" w14:textId="4D747F27" w:rsidR="00E077E5" w:rsidRPr="001939CE" w:rsidRDefault="00E077E5" w:rsidP="004B5BA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EA90C54" w14:textId="77777777" w:rsidR="00E077E5" w:rsidRPr="001939CE" w:rsidRDefault="00E077E5" w:rsidP="00E077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64A9A9B" w14:textId="093ED011" w:rsidR="00E077E5" w:rsidRPr="001939CE" w:rsidRDefault="00E077E5" w:rsidP="004B5BA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939C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53F1" w:rsidRPr="001939CE" w14:paraId="61D7D3FE" w14:textId="77777777" w:rsidTr="00075532">
        <w:tc>
          <w:tcPr>
            <w:tcW w:w="2340" w:type="dxa"/>
          </w:tcPr>
          <w:p w14:paraId="510C804F" w14:textId="77777777" w:rsidR="00BB53F1" w:rsidRPr="001939CE" w:rsidRDefault="00BB53F1" w:rsidP="007F6F32">
            <w:pPr>
              <w:pStyle w:val="BodyText"/>
              <w:spacing w:after="0"/>
              <w:ind w:left="-20" w:right="-405" w:firstLine="2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</w:t>
            </w:r>
          </w:p>
          <w:p w14:paraId="67A3266C" w14:textId="77777777" w:rsidR="00BB53F1" w:rsidRPr="001939CE" w:rsidRDefault="003D4C30" w:rsidP="007F6F32">
            <w:pPr>
              <w:pStyle w:val="BodyText"/>
              <w:tabs>
                <w:tab w:val="clear" w:pos="227"/>
              </w:tabs>
              <w:spacing w:after="0"/>
              <w:ind w:right="-405" w:hanging="2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="00BB53F1" w:rsidRPr="001939CE">
              <w:rPr>
                <w:rFonts w:ascii="Angsana New" w:hAnsi="Angsana New"/>
                <w:sz w:val="27"/>
                <w:szCs w:val="27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7905E143" w14:textId="2807E9D1" w:rsidR="00BB53F1" w:rsidRPr="001939CE" w:rsidRDefault="00090BBB" w:rsidP="001A117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5" w:right="-105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BB53F1" w:rsidRPr="001939CE">
              <w:rPr>
                <w:rFonts w:ascii="Angsana New" w:hAnsi="Angsana New"/>
                <w:sz w:val="27"/>
                <w:szCs w:val="27"/>
                <w:lang w:bidi="th-TH"/>
              </w:rPr>
              <w:t>457,915</w:t>
            </w: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19FB3FC" w14:textId="77777777" w:rsidR="00BB53F1" w:rsidRPr="001939CE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6C8B313" w14:textId="213DCA22" w:rsidR="00BB53F1" w:rsidRPr="001939CE" w:rsidRDefault="00BB53F1" w:rsidP="001A117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20,554</w:t>
            </w:r>
          </w:p>
        </w:tc>
        <w:tc>
          <w:tcPr>
            <w:tcW w:w="270" w:type="dxa"/>
            <w:vAlign w:val="bottom"/>
          </w:tcPr>
          <w:p w14:paraId="2C8AA25E" w14:textId="77777777" w:rsidR="00BB53F1" w:rsidRPr="001939CE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D83A80B" w14:textId="03E37EC0" w:rsidR="00BB53F1" w:rsidRPr="001939CE" w:rsidRDefault="00090BBB" w:rsidP="0067072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BB53F1" w:rsidRPr="001939CE">
              <w:rPr>
                <w:rFonts w:ascii="Angsana New" w:hAnsi="Angsana New"/>
                <w:sz w:val="27"/>
                <w:szCs w:val="27"/>
                <w:lang w:bidi="th-TH"/>
              </w:rPr>
              <w:t>437,361</w:t>
            </w: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1ED29B2B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0978D0D" w14:textId="77777777" w:rsidR="00BB53F1" w:rsidRPr="001939CE" w:rsidRDefault="00BB53F1" w:rsidP="0067072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0AE9B1" w14:textId="77777777" w:rsidR="00BB53F1" w:rsidRPr="001939CE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AB3E718" w14:textId="77777777" w:rsidR="00BB53F1" w:rsidRPr="001939CE" w:rsidRDefault="00BB53F1" w:rsidP="0067072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B55B9D" w14:textId="77777777" w:rsidR="00BB53F1" w:rsidRPr="001939CE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2884BFC" w14:textId="77777777" w:rsidR="00BB53F1" w:rsidRPr="001939CE" w:rsidRDefault="00BB53F1" w:rsidP="0067072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 w:right="-12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</w:tr>
      <w:tr w:rsidR="00E077E5" w:rsidRPr="001939CE" w14:paraId="557F2C67" w14:textId="77777777" w:rsidTr="00075532">
        <w:tc>
          <w:tcPr>
            <w:tcW w:w="2340" w:type="dxa"/>
          </w:tcPr>
          <w:p w14:paraId="093515D9" w14:textId="553BA934" w:rsidR="00E077E5" w:rsidRPr="001939CE" w:rsidRDefault="00E077E5" w:rsidP="00E077E5">
            <w:pPr>
              <w:pStyle w:val="BodyText"/>
              <w:spacing w:after="0"/>
              <w:ind w:left="-20" w:right="-405" w:firstLine="2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939CE">
              <w:rPr>
                <w:rFonts w:ascii="Angsana New" w:hAnsi="Angsana New" w:hint="cs"/>
                <w:sz w:val="27"/>
                <w:szCs w:val="27"/>
                <w:cs/>
              </w:rPr>
              <w:t>หนี้สินภาษีเงินได้</w:t>
            </w:r>
          </w:p>
        </w:tc>
        <w:tc>
          <w:tcPr>
            <w:tcW w:w="990" w:type="dxa"/>
            <w:vAlign w:val="bottom"/>
          </w:tcPr>
          <w:p w14:paraId="5493D483" w14:textId="77777777" w:rsidR="00E077E5" w:rsidRPr="001939CE" w:rsidRDefault="00E077E5" w:rsidP="00E077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5" w:right="-105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4C85A6" w14:textId="77777777" w:rsidR="00E077E5" w:rsidRPr="001939CE" w:rsidRDefault="00E077E5" w:rsidP="00E077E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0B005E7" w14:textId="77777777" w:rsidR="00E077E5" w:rsidRPr="001939CE" w:rsidRDefault="00E077E5" w:rsidP="00E077E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DF252A" w14:textId="77777777" w:rsidR="00E077E5" w:rsidRPr="001939CE" w:rsidRDefault="00E077E5" w:rsidP="00E077E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AA1A994" w14:textId="77777777" w:rsidR="00E077E5" w:rsidRPr="001939CE" w:rsidRDefault="00E077E5" w:rsidP="00E077E5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66F378BE" w14:textId="77777777" w:rsidR="00E077E5" w:rsidRPr="001939CE" w:rsidRDefault="00E077E5" w:rsidP="00E077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56BF308" w14:textId="77777777" w:rsidR="00E077E5" w:rsidRPr="001939CE" w:rsidRDefault="00E077E5" w:rsidP="00E077E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5743DC" w14:textId="77777777" w:rsidR="00E077E5" w:rsidRPr="001939CE" w:rsidRDefault="00E077E5" w:rsidP="00E077E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3D33379" w14:textId="77777777" w:rsidR="00E077E5" w:rsidRPr="001939CE" w:rsidRDefault="00E077E5" w:rsidP="00E077E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6AA005" w14:textId="77777777" w:rsidR="00E077E5" w:rsidRPr="001939CE" w:rsidRDefault="00E077E5" w:rsidP="00E077E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89AB57" w14:textId="77777777" w:rsidR="00E077E5" w:rsidRPr="001939CE" w:rsidRDefault="00E077E5" w:rsidP="00E077E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 w:right="-12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E077E5" w:rsidRPr="001939CE" w14:paraId="18FE15CB" w14:textId="77777777" w:rsidTr="00075532">
        <w:tc>
          <w:tcPr>
            <w:tcW w:w="2340" w:type="dxa"/>
          </w:tcPr>
          <w:p w14:paraId="68FCDF21" w14:textId="6CD72168" w:rsidR="00E077E5" w:rsidRPr="001939CE" w:rsidRDefault="00E077E5" w:rsidP="00E077E5">
            <w:pPr>
              <w:pStyle w:val="BodyText"/>
              <w:spacing w:after="0"/>
              <w:ind w:left="-20" w:right="-405" w:firstLine="2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939CE">
              <w:rPr>
                <w:rFonts w:ascii="Angsana New" w:hAnsi="Angsana New" w:hint="cs"/>
                <w:sz w:val="27"/>
                <w:szCs w:val="27"/>
                <w:cs/>
              </w:rPr>
              <w:t xml:space="preserve">   รอตัดบัญชี</w:t>
            </w:r>
          </w:p>
        </w:tc>
        <w:tc>
          <w:tcPr>
            <w:tcW w:w="990" w:type="dxa"/>
            <w:vAlign w:val="bottom"/>
          </w:tcPr>
          <w:p w14:paraId="4808DF50" w14:textId="142973BE" w:rsidR="00E077E5" w:rsidRPr="001939CE" w:rsidRDefault="00E077E5" w:rsidP="00E077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5" w:right="-105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(90,221)</w:t>
            </w:r>
          </w:p>
        </w:tc>
        <w:tc>
          <w:tcPr>
            <w:tcW w:w="270" w:type="dxa"/>
            <w:vAlign w:val="bottom"/>
          </w:tcPr>
          <w:p w14:paraId="176BD03D" w14:textId="77777777" w:rsidR="00E077E5" w:rsidRPr="001939CE" w:rsidRDefault="00E077E5" w:rsidP="00E077E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E207546" w14:textId="1549F54D" w:rsidR="00E077E5" w:rsidRPr="001939CE" w:rsidRDefault="00E077E5" w:rsidP="00E077E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14,985</w:t>
            </w:r>
          </w:p>
        </w:tc>
        <w:tc>
          <w:tcPr>
            <w:tcW w:w="270" w:type="dxa"/>
            <w:vAlign w:val="bottom"/>
          </w:tcPr>
          <w:p w14:paraId="5E3FD259" w14:textId="77777777" w:rsidR="00E077E5" w:rsidRPr="001939CE" w:rsidRDefault="00E077E5" w:rsidP="00E077E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1758AF4" w14:textId="51544411" w:rsidR="00E077E5" w:rsidRPr="001939CE" w:rsidRDefault="00E077E5" w:rsidP="00E077E5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(75,236)</w:t>
            </w:r>
          </w:p>
        </w:tc>
        <w:tc>
          <w:tcPr>
            <w:tcW w:w="270" w:type="dxa"/>
          </w:tcPr>
          <w:p w14:paraId="25609EB0" w14:textId="77777777" w:rsidR="00E077E5" w:rsidRPr="001939CE" w:rsidRDefault="00E077E5" w:rsidP="00E077E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6B49CEF" w14:textId="28C429C0" w:rsidR="00E077E5" w:rsidRPr="001939CE" w:rsidRDefault="00E077E5" w:rsidP="00E077E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F52BE1" w14:textId="77777777" w:rsidR="00E077E5" w:rsidRPr="001939CE" w:rsidRDefault="00E077E5" w:rsidP="00E077E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DA13347" w14:textId="088281F8" w:rsidR="00E077E5" w:rsidRPr="001939CE" w:rsidRDefault="00E077E5" w:rsidP="00E077E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38EAC9" w14:textId="77777777" w:rsidR="00E077E5" w:rsidRPr="001939CE" w:rsidRDefault="00E077E5" w:rsidP="00E077E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E93D924" w14:textId="11C0CB0F" w:rsidR="00E077E5" w:rsidRPr="001939CE" w:rsidRDefault="00E077E5" w:rsidP="00E077E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 w:right="-12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</w:tr>
      <w:tr w:rsidR="00BB53F1" w:rsidRPr="001939CE" w14:paraId="7A57C8DE" w14:textId="77777777" w:rsidTr="00075532">
        <w:tc>
          <w:tcPr>
            <w:tcW w:w="2340" w:type="dxa"/>
          </w:tcPr>
          <w:p w14:paraId="2FECA21F" w14:textId="77777777" w:rsidR="00BB53F1" w:rsidRPr="001939CE" w:rsidRDefault="00BB53F1" w:rsidP="007F6F32">
            <w:pPr>
              <w:pStyle w:val="BodyText"/>
              <w:tabs>
                <w:tab w:val="clear" w:pos="227"/>
              </w:tabs>
              <w:spacing w:after="0"/>
              <w:ind w:right="-405" w:hanging="2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939CE">
              <w:rPr>
                <w:rFonts w:ascii="Angsana New" w:hAnsi="Angsana New"/>
                <w:sz w:val="27"/>
                <w:szCs w:val="27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vAlign w:val="bottom"/>
          </w:tcPr>
          <w:p w14:paraId="241459DA" w14:textId="4E1A4F03" w:rsidR="00BB53F1" w:rsidRPr="001939CE" w:rsidRDefault="00090BBB" w:rsidP="006707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BB53F1" w:rsidRPr="001939CE">
              <w:rPr>
                <w:rFonts w:ascii="Angsana New" w:hAnsi="Angsana New"/>
                <w:sz w:val="27"/>
                <w:szCs w:val="27"/>
                <w:lang w:bidi="th-TH"/>
              </w:rPr>
              <w:t>2,131</w:t>
            </w: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BC7CAD3" w14:textId="77777777" w:rsidR="00BB53F1" w:rsidRPr="001939CE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ABCD731" w14:textId="1BA0B899" w:rsidR="00BB53F1" w:rsidRPr="001939CE" w:rsidRDefault="00090BBB" w:rsidP="0067072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BB53F1" w:rsidRPr="001939CE">
              <w:rPr>
                <w:rFonts w:ascii="Angsana New" w:hAnsi="Angsana New"/>
                <w:sz w:val="27"/>
                <w:szCs w:val="27"/>
                <w:lang w:bidi="th-TH"/>
              </w:rPr>
              <w:t>20,554</w:t>
            </w: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9986B23" w14:textId="77777777" w:rsidR="00BB53F1" w:rsidRPr="001939CE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752ECC4" w14:textId="61CC87AC" w:rsidR="00BB53F1" w:rsidRPr="001939CE" w:rsidRDefault="00090BBB" w:rsidP="0067072B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BB53F1" w:rsidRPr="001939CE">
              <w:rPr>
                <w:rFonts w:ascii="Angsana New" w:hAnsi="Angsana New"/>
                <w:sz w:val="27"/>
                <w:szCs w:val="27"/>
                <w:lang w:bidi="th-TH"/>
              </w:rPr>
              <w:t>22,685</w:t>
            </w: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</w:tcPr>
          <w:p w14:paraId="3351E6E2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813311C" w14:textId="77777777" w:rsidR="00BB53F1" w:rsidRPr="001939CE" w:rsidRDefault="00BB53F1" w:rsidP="0067072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4FE42D" w14:textId="77777777" w:rsidR="00BB53F1" w:rsidRPr="001939CE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AF1667D" w14:textId="77777777" w:rsidR="00BB53F1" w:rsidRPr="001939CE" w:rsidRDefault="00BB53F1" w:rsidP="0067072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F5C8F0" w14:textId="77777777" w:rsidR="00BB53F1" w:rsidRPr="001939CE" w:rsidRDefault="00BB53F1" w:rsidP="0067072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52A7F05" w14:textId="77777777" w:rsidR="00BB53F1" w:rsidRPr="001939CE" w:rsidRDefault="00BB53F1" w:rsidP="0067072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5" w:right="-12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</w:tr>
      <w:tr w:rsidR="00BB53F1" w:rsidRPr="001939CE" w14:paraId="52974CDF" w14:textId="77777777" w:rsidTr="00075532">
        <w:tc>
          <w:tcPr>
            <w:tcW w:w="2340" w:type="dxa"/>
          </w:tcPr>
          <w:p w14:paraId="14C1D5C7" w14:textId="77777777" w:rsidR="00BB53F1" w:rsidRPr="001939CE" w:rsidRDefault="00BB53F1" w:rsidP="007F6F32">
            <w:pPr>
              <w:pStyle w:val="BodyText"/>
              <w:spacing w:after="0"/>
              <w:ind w:right="-405" w:hanging="2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6B32E0C6" w14:textId="77777777" w:rsidR="00BB53F1" w:rsidRPr="001939CE" w:rsidRDefault="00BB53F1" w:rsidP="0067072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19E5EF96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51773" w14:textId="77777777" w:rsidR="00BB53F1" w:rsidRPr="001939CE" w:rsidRDefault="00BB53F1" w:rsidP="0067072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1B0154F8" w14:textId="77777777" w:rsidR="00BB53F1" w:rsidRPr="001939CE" w:rsidRDefault="00BB53F1" w:rsidP="0067072B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14:paraId="1D257ECB" w14:textId="77777777" w:rsidR="00BB53F1" w:rsidRPr="001939CE" w:rsidRDefault="00BB53F1" w:rsidP="0067072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427DFD46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66A43DD" w14:textId="77777777" w:rsidR="00BB53F1" w:rsidRPr="001939CE" w:rsidRDefault="00BB53F1" w:rsidP="006707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65BA6287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2CEF4" w14:textId="77777777" w:rsidR="00BB53F1" w:rsidRPr="001939CE" w:rsidRDefault="00BB53F1" w:rsidP="0067072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7BAA2E6B" w14:textId="77777777" w:rsidR="00BB53F1" w:rsidRPr="001939CE" w:rsidRDefault="00BB53F1" w:rsidP="0067072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4AC3BF86" w14:textId="77777777" w:rsidR="00BB53F1" w:rsidRPr="001939CE" w:rsidRDefault="00BB53F1" w:rsidP="0067072B">
            <w:pPr>
              <w:pStyle w:val="acctfourfigures"/>
              <w:tabs>
                <w:tab w:val="clear" w:pos="765"/>
                <w:tab w:val="decimal" w:pos="358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</w:tbl>
    <w:p w14:paraId="116CF502" w14:textId="266D0987" w:rsidR="00BB53F1" w:rsidRPr="005036BB" w:rsidRDefault="00BB53F1" w:rsidP="00BB5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1A117B" w:rsidRPr="001939CE" w14:paraId="27C616EE" w14:textId="77777777" w:rsidTr="00075532">
        <w:tc>
          <w:tcPr>
            <w:tcW w:w="2340" w:type="dxa"/>
            <w:hideMark/>
          </w:tcPr>
          <w:p w14:paraId="3F555CD4" w14:textId="5356A0B0" w:rsidR="004C12FC" w:rsidRPr="001939CE" w:rsidRDefault="001A117B" w:rsidP="004C12FC">
            <w:pPr>
              <w:pStyle w:val="BodyText"/>
              <w:spacing w:after="0"/>
              <w:ind w:right="-405" w:hanging="20"/>
              <w:jc w:val="both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1939C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งบ</w:t>
            </w:r>
            <w:r w:rsidR="004C12FC" w:rsidRPr="001939C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กำไรขาดทุน</w:t>
            </w:r>
          </w:p>
        </w:tc>
        <w:tc>
          <w:tcPr>
            <w:tcW w:w="990" w:type="dxa"/>
          </w:tcPr>
          <w:p w14:paraId="48D709A8" w14:textId="77777777" w:rsidR="001A117B" w:rsidRPr="001939CE" w:rsidRDefault="001A117B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C9A474C" w14:textId="77777777" w:rsidR="001A117B" w:rsidRPr="001939CE" w:rsidRDefault="001A117B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45AE2393" w14:textId="77777777" w:rsidR="001A117B" w:rsidRPr="001939CE" w:rsidRDefault="001A117B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49786B5" w14:textId="77777777" w:rsidR="001A117B" w:rsidRPr="001939CE" w:rsidRDefault="001A117B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417B276" w14:textId="77777777" w:rsidR="001A117B" w:rsidRPr="001939CE" w:rsidRDefault="001A117B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C261124" w14:textId="77777777" w:rsidR="001A117B" w:rsidRPr="001939CE" w:rsidRDefault="001A117B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B6C555C" w14:textId="77777777" w:rsidR="001A117B" w:rsidRPr="001939CE" w:rsidRDefault="001A117B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613AEF9" w14:textId="77777777" w:rsidR="001A117B" w:rsidRPr="001939CE" w:rsidRDefault="001A117B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C2C465F" w14:textId="77777777" w:rsidR="001A117B" w:rsidRPr="001939CE" w:rsidRDefault="001A117B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9948208" w14:textId="77777777" w:rsidR="001A117B" w:rsidRPr="001939CE" w:rsidRDefault="001A117B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14D2661" w14:textId="77777777" w:rsidR="001A117B" w:rsidRPr="001939CE" w:rsidRDefault="001A117B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C12FC" w:rsidRPr="001939CE" w14:paraId="159350E2" w14:textId="77777777" w:rsidTr="00075532">
        <w:tc>
          <w:tcPr>
            <w:tcW w:w="5760" w:type="dxa"/>
            <w:gridSpan w:val="6"/>
          </w:tcPr>
          <w:p w14:paraId="1920C9A1" w14:textId="77777777" w:rsidR="00ED393B" w:rsidRPr="001939CE" w:rsidRDefault="004C12FC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939C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สำหรับงวดสามเดือนสิ้นสุด</w:t>
            </w:r>
          </w:p>
          <w:p w14:paraId="4DAEB579" w14:textId="2B230FAF" w:rsidR="004C12FC" w:rsidRPr="001939CE" w:rsidRDefault="00ED393B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  </w:t>
            </w:r>
            <w:r w:rsidR="004C12FC" w:rsidRPr="001939C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วันที่ </w:t>
            </w:r>
            <w:r w:rsidR="004C12FC" w:rsidRPr="001939C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="004C12FC" w:rsidRPr="001939C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</w:tcPr>
          <w:p w14:paraId="4274C8C9" w14:textId="77777777" w:rsidR="004C12FC" w:rsidRPr="001939CE" w:rsidRDefault="004C12FC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5479B18" w14:textId="77777777" w:rsidR="004C12FC" w:rsidRPr="001939CE" w:rsidRDefault="004C12FC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715938C" w14:textId="77777777" w:rsidR="004C12FC" w:rsidRPr="001939CE" w:rsidRDefault="004C12FC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1CA6C08" w14:textId="77777777" w:rsidR="004C12FC" w:rsidRPr="001939CE" w:rsidRDefault="004C12FC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D9F2049" w14:textId="77777777" w:rsidR="004C12FC" w:rsidRPr="001939CE" w:rsidRDefault="004C12FC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CA65EE4" w14:textId="77777777" w:rsidR="004C12FC" w:rsidRPr="001939CE" w:rsidRDefault="004C12FC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117B" w:rsidRPr="001939CE" w14:paraId="23D526E3" w14:textId="77777777" w:rsidTr="00075532">
        <w:tc>
          <w:tcPr>
            <w:tcW w:w="2340" w:type="dxa"/>
          </w:tcPr>
          <w:p w14:paraId="0E9A7DBD" w14:textId="310D74BE" w:rsidR="001A117B" w:rsidRPr="001939CE" w:rsidRDefault="002D1EB9" w:rsidP="007B174A">
            <w:pPr>
              <w:pStyle w:val="BodyText"/>
              <w:tabs>
                <w:tab w:val="clear" w:pos="227"/>
              </w:tabs>
              <w:spacing w:after="0"/>
              <w:ind w:right="-405" w:hanging="2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939CE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57D67A39" w14:textId="58F8CD36" w:rsidR="001A117B" w:rsidRPr="001939CE" w:rsidRDefault="002D1EB9" w:rsidP="001C498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val="en-US" w:bidi="th-TH"/>
              </w:rPr>
              <w:t>(21,289)</w:t>
            </w:r>
          </w:p>
        </w:tc>
        <w:tc>
          <w:tcPr>
            <w:tcW w:w="270" w:type="dxa"/>
            <w:vAlign w:val="bottom"/>
          </w:tcPr>
          <w:p w14:paraId="5A1BD03F" w14:textId="77777777" w:rsidR="001A117B" w:rsidRPr="001939CE" w:rsidRDefault="001A117B" w:rsidP="007B174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810DE2B" w14:textId="44B6BE06" w:rsidR="001A117B" w:rsidRPr="001939CE" w:rsidRDefault="002D1EB9" w:rsidP="001C49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5,215</w:t>
            </w:r>
          </w:p>
        </w:tc>
        <w:tc>
          <w:tcPr>
            <w:tcW w:w="270" w:type="dxa"/>
            <w:vAlign w:val="bottom"/>
          </w:tcPr>
          <w:p w14:paraId="3A281D4B" w14:textId="77777777" w:rsidR="001A117B" w:rsidRPr="001939CE" w:rsidRDefault="001A117B" w:rsidP="007B174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FF8A1E2" w14:textId="602505E1" w:rsidR="001A117B" w:rsidRPr="001939CE" w:rsidRDefault="002D1EB9" w:rsidP="007B174A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(16,074)</w:t>
            </w:r>
          </w:p>
        </w:tc>
        <w:tc>
          <w:tcPr>
            <w:tcW w:w="270" w:type="dxa"/>
          </w:tcPr>
          <w:p w14:paraId="70673A8F" w14:textId="77777777" w:rsidR="001A117B" w:rsidRPr="001939CE" w:rsidRDefault="001A117B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33E6986" w14:textId="16CAF2F3" w:rsidR="001A117B" w:rsidRPr="001939CE" w:rsidRDefault="002C601C" w:rsidP="002D1EB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val="en-US" w:bidi="th-TH"/>
              </w:rPr>
              <w:t>(24,697)</w:t>
            </w:r>
          </w:p>
        </w:tc>
        <w:tc>
          <w:tcPr>
            <w:tcW w:w="270" w:type="dxa"/>
            <w:vAlign w:val="bottom"/>
          </w:tcPr>
          <w:p w14:paraId="4C6310F9" w14:textId="77777777" w:rsidR="001A117B" w:rsidRPr="001939CE" w:rsidRDefault="001A117B" w:rsidP="007B174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F8EEB63" w14:textId="287025CC" w:rsidR="001A117B" w:rsidRPr="001939CE" w:rsidRDefault="002C601C" w:rsidP="002C601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5,215</w:t>
            </w:r>
          </w:p>
        </w:tc>
        <w:tc>
          <w:tcPr>
            <w:tcW w:w="270" w:type="dxa"/>
            <w:vAlign w:val="bottom"/>
          </w:tcPr>
          <w:p w14:paraId="78E90104" w14:textId="77777777" w:rsidR="001A117B" w:rsidRPr="001939CE" w:rsidRDefault="001A117B" w:rsidP="007B174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DD8DE4E" w14:textId="55C6121D" w:rsidR="001A117B" w:rsidRPr="001939CE" w:rsidRDefault="002C601C" w:rsidP="002C601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(19,482)</w:t>
            </w:r>
          </w:p>
        </w:tc>
      </w:tr>
      <w:tr w:rsidR="001A117B" w:rsidRPr="001939CE" w14:paraId="0A16F6BD" w14:textId="77777777" w:rsidTr="00075532">
        <w:tc>
          <w:tcPr>
            <w:tcW w:w="2340" w:type="dxa"/>
          </w:tcPr>
          <w:p w14:paraId="4341900E" w14:textId="54EAF7D6" w:rsidR="001A117B" w:rsidRPr="001939CE" w:rsidRDefault="002D1EB9" w:rsidP="007B174A">
            <w:pPr>
              <w:pStyle w:val="BodyText"/>
              <w:tabs>
                <w:tab w:val="clear" w:pos="227"/>
              </w:tabs>
              <w:spacing w:after="0"/>
              <w:ind w:right="-405" w:hanging="2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939CE">
              <w:rPr>
                <w:rFonts w:ascii="Angsana New" w:hAnsi="Angsana New" w:hint="cs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45404EC3" w14:textId="43D9BDBB" w:rsidR="001A117B" w:rsidRPr="001939CE" w:rsidRDefault="002D1EB9" w:rsidP="001C498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30,140</w:t>
            </w:r>
          </w:p>
        </w:tc>
        <w:tc>
          <w:tcPr>
            <w:tcW w:w="270" w:type="dxa"/>
            <w:vAlign w:val="bottom"/>
          </w:tcPr>
          <w:p w14:paraId="4F1A7B56" w14:textId="77777777" w:rsidR="001A117B" w:rsidRPr="001939CE" w:rsidRDefault="001A117B" w:rsidP="007B174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5FA6CAE" w14:textId="1FC1A7C9" w:rsidR="001A117B" w:rsidRPr="001939CE" w:rsidRDefault="002D1EB9" w:rsidP="007B174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(5,215)</w:t>
            </w:r>
          </w:p>
        </w:tc>
        <w:tc>
          <w:tcPr>
            <w:tcW w:w="270" w:type="dxa"/>
            <w:vAlign w:val="bottom"/>
          </w:tcPr>
          <w:p w14:paraId="33283244" w14:textId="77777777" w:rsidR="001A117B" w:rsidRPr="001939CE" w:rsidRDefault="001A117B" w:rsidP="007B174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81D397D" w14:textId="4ACE9941" w:rsidR="001A117B" w:rsidRPr="001939CE" w:rsidRDefault="002D1EB9" w:rsidP="007B174A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24,925</w:t>
            </w:r>
          </w:p>
        </w:tc>
        <w:tc>
          <w:tcPr>
            <w:tcW w:w="270" w:type="dxa"/>
          </w:tcPr>
          <w:p w14:paraId="043341A3" w14:textId="77777777" w:rsidR="001A117B" w:rsidRPr="001939CE" w:rsidRDefault="001A117B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D69B9CB" w14:textId="4444BF51" w:rsidR="001A117B" w:rsidRPr="001939CE" w:rsidRDefault="002C601C" w:rsidP="002C601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val="en-US" w:bidi="th-TH"/>
              </w:rPr>
              <w:t>28,172</w:t>
            </w:r>
          </w:p>
        </w:tc>
        <w:tc>
          <w:tcPr>
            <w:tcW w:w="270" w:type="dxa"/>
            <w:vAlign w:val="bottom"/>
          </w:tcPr>
          <w:p w14:paraId="1C0987B3" w14:textId="77777777" w:rsidR="001A117B" w:rsidRPr="001939CE" w:rsidRDefault="001A117B" w:rsidP="002C601C">
            <w:pPr>
              <w:pStyle w:val="BodyText"/>
              <w:tabs>
                <w:tab w:val="clear" w:pos="454"/>
                <w:tab w:val="decimal" w:pos="680"/>
              </w:tabs>
              <w:spacing w:after="0"/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4A7A788" w14:textId="719C8266" w:rsidR="001A117B" w:rsidRPr="001939CE" w:rsidRDefault="002C601C" w:rsidP="002C601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val="en-US" w:bidi="th-TH"/>
              </w:rPr>
              <w:t>(5,215)</w:t>
            </w:r>
          </w:p>
        </w:tc>
        <w:tc>
          <w:tcPr>
            <w:tcW w:w="270" w:type="dxa"/>
            <w:vAlign w:val="bottom"/>
          </w:tcPr>
          <w:p w14:paraId="1ED2ED84" w14:textId="77777777" w:rsidR="001A117B" w:rsidRPr="001939CE" w:rsidRDefault="001A117B" w:rsidP="002C601C">
            <w:pPr>
              <w:pStyle w:val="BodyText"/>
              <w:tabs>
                <w:tab w:val="clear" w:pos="454"/>
                <w:tab w:val="decimal" w:pos="680"/>
              </w:tabs>
              <w:spacing w:after="0"/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CEEA404" w14:textId="07F926DB" w:rsidR="001A117B" w:rsidRPr="001939CE" w:rsidRDefault="002C601C" w:rsidP="002C601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val="en-US" w:bidi="th-TH"/>
              </w:rPr>
              <w:t>22,957</w:t>
            </w:r>
          </w:p>
        </w:tc>
      </w:tr>
      <w:tr w:rsidR="001A117B" w:rsidRPr="001939CE" w14:paraId="09BC01E4" w14:textId="77777777" w:rsidTr="00075532">
        <w:tc>
          <w:tcPr>
            <w:tcW w:w="2340" w:type="dxa"/>
          </w:tcPr>
          <w:p w14:paraId="2E045680" w14:textId="77777777" w:rsidR="001A117B" w:rsidRPr="001939CE" w:rsidRDefault="001A117B" w:rsidP="007B174A">
            <w:pPr>
              <w:pStyle w:val="BodyText"/>
              <w:spacing w:after="0"/>
              <w:ind w:right="-405" w:hanging="2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77773BEC" w14:textId="77777777" w:rsidR="001A117B" w:rsidRPr="001939CE" w:rsidRDefault="001A117B" w:rsidP="007B17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3442BB41" w14:textId="77777777" w:rsidR="001A117B" w:rsidRPr="001939CE" w:rsidRDefault="001A117B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168374" w14:textId="77777777" w:rsidR="001A117B" w:rsidRPr="001939CE" w:rsidRDefault="001A117B" w:rsidP="007B174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1DBDE6FD" w14:textId="77777777" w:rsidR="001A117B" w:rsidRPr="001939CE" w:rsidRDefault="001A117B" w:rsidP="007B174A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14:paraId="1953367A" w14:textId="77777777" w:rsidR="001A117B" w:rsidRPr="001939CE" w:rsidRDefault="001A117B" w:rsidP="007B174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285DB380" w14:textId="77777777" w:rsidR="001A117B" w:rsidRPr="001939CE" w:rsidRDefault="001A117B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DBBEC6D" w14:textId="77777777" w:rsidR="001A117B" w:rsidRPr="001939CE" w:rsidRDefault="001A117B" w:rsidP="007B174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1D69CA8C" w14:textId="77777777" w:rsidR="001A117B" w:rsidRPr="001939CE" w:rsidRDefault="001A117B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C1221" w14:textId="77777777" w:rsidR="001A117B" w:rsidRPr="001939CE" w:rsidRDefault="001A117B" w:rsidP="007B174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5EA081CF" w14:textId="77777777" w:rsidR="001A117B" w:rsidRPr="001939CE" w:rsidRDefault="001A117B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4EA0CBEC" w14:textId="77777777" w:rsidR="001A117B" w:rsidRPr="001939CE" w:rsidRDefault="001A117B" w:rsidP="007B174A">
            <w:pPr>
              <w:pStyle w:val="acctfourfigures"/>
              <w:tabs>
                <w:tab w:val="clear" w:pos="765"/>
                <w:tab w:val="decimal" w:pos="358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</w:tbl>
    <w:p w14:paraId="40134BF2" w14:textId="5ACEC4E8" w:rsidR="001A117B" w:rsidRPr="005036BB" w:rsidRDefault="001A117B" w:rsidP="00BB5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3232B5" w:rsidRPr="001939CE" w14:paraId="568F1D99" w14:textId="77777777" w:rsidTr="00075532">
        <w:tc>
          <w:tcPr>
            <w:tcW w:w="5760" w:type="dxa"/>
            <w:gridSpan w:val="6"/>
          </w:tcPr>
          <w:p w14:paraId="329891C6" w14:textId="77777777" w:rsidR="00ED393B" w:rsidRPr="001939CE" w:rsidRDefault="003232B5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939C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E4154C" w:rsidRPr="001939C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1939C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เดือนสิ้นสุด</w:t>
            </w:r>
          </w:p>
          <w:p w14:paraId="74E94E5F" w14:textId="4C1AED3A" w:rsidR="003232B5" w:rsidRPr="001939CE" w:rsidRDefault="00ED393B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  <w:r w:rsidRPr="001939C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  </w:t>
            </w:r>
            <w:r w:rsidR="003232B5" w:rsidRPr="001939C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วันที่ </w:t>
            </w:r>
            <w:r w:rsidR="003232B5" w:rsidRPr="001939C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="003232B5" w:rsidRPr="001939C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</w:tcPr>
          <w:p w14:paraId="35707ABD" w14:textId="77777777" w:rsidR="003232B5" w:rsidRPr="001939CE" w:rsidRDefault="003232B5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721719D" w14:textId="77777777" w:rsidR="003232B5" w:rsidRPr="001939CE" w:rsidRDefault="003232B5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9105C6B" w14:textId="77777777" w:rsidR="003232B5" w:rsidRPr="001939CE" w:rsidRDefault="003232B5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3B63A2F" w14:textId="77777777" w:rsidR="003232B5" w:rsidRPr="001939CE" w:rsidRDefault="003232B5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0E2D13A" w14:textId="77777777" w:rsidR="003232B5" w:rsidRPr="001939CE" w:rsidRDefault="003232B5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88161BB" w14:textId="77777777" w:rsidR="003232B5" w:rsidRPr="001939CE" w:rsidRDefault="003232B5" w:rsidP="007B174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232B5" w:rsidRPr="001939CE" w14:paraId="27BAA8D3" w14:textId="77777777" w:rsidTr="00075532">
        <w:tc>
          <w:tcPr>
            <w:tcW w:w="2340" w:type="dxa"/>
          </w:tcPr>
          <w:p w14:paraId="4B6F482E" w14:textId="77777777" w:rsidR="003232B5" w:rsidRPr="001939CE" w:rsidRDefault="003232B5" w:rsidP="007B174A">
            <w:pPr>
              <w:pStyle w:val="BodyText"/>
              <w:tabs>
                <w:tab w:val="clear" w:pos="227"/>
              </w:tabs>
              <w:spacing w:after="0"/>
              <w:ind w:right="-405" w:hanging="2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939CE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0730DF23" w14:textId="393E6F6E" w:rsidR="003232B5" w:rsidRPr="001939CE" w:rsidRDefault="00E4154C" w:rsidP="00A678E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val="en-US" w:bidi="th-TH"/>
              </w:rPr>
              <w:t>(60,039)</w:t>
            </w:r>
          </w:p>
        </w:tc>
        <w:tc>
          <w:tcPr>
            <w:tcW w:w="270" w:type="dxa"/>
            <w:vAlign w:val="bottom"/>
          </w:tcPr>
          <w:p w14:paraId="78ECEDB2" w14:textId="77777777" w:rsidR="003232B5" w:rsidRPr="001939CE" w:rsidRDefault="003232B5" w:rsidP="007B174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467B768" w14:textId="5FA7E0AF" w:rsidR="003232B5" w:rsidRPr="001939CE" w:rsidRDefault="00E4154C" w:rsidP="007B174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14,317</w:t>
            </w:r>
          </w:p>
        </w:tc>
        <w:tc>
          <w:tcPr>
            <w:tcW w:w="270" w:type="dxa"/>
            <w:vAlign w:val="bottom"/>
          </w:tcPr>
          <w:p w14:paraId="09F3E06F" w14:textId="77777777" w:rsidR="003232B5" w:rsidRPr="001939CE" w:rsidRDefault="003232B5" w:rsidP="007B174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BF5B905" w14:textId="047E6717" w:rsidR="003232B5" w:rsidRPr="001939CE" w:rsidRDefault="00E4154C" w:rsidP="00D17C5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(45,722)</w:t>
            </w:r>
          </w:p>
        </w:tc>
        <w:tc>
          <w:tcPr>
            <w:tcW w:w="270" w:type="dxa"/>
          </w:tcPr>
          <w:p w14:paraId="4CC7E595" w14:textId="77777777" w:rsidR="003232B5" w:rsidRPr="001939CE" w:rsidRDefault="003232B5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BBF6D35" w14:textId="7D7297C2" w:rsidR="003232B5" w:rsidRPr="001939CE" w:rsidRDefault="007B174A" w:rsidP="007B174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val="en-US" w:bidi="th-TH"/>
              </w:rPr>
              <w:t>(70,334)</w:t>
            </w:r>
          </w:p>
        </w:tc>
        <w:tc>
          <w:tcPr>
            <w:tcW w:w="270" w:type="dxa"/>
            <w:vAlign w:val="bottom"/>
          </w:tcPr>
          <w:p w14:paraId="69CD4931" w14:textId="77777777" w:rsidR="003232B5" w:rsidRPr="001939CE" w:rsidRDefault="003232B5" w:rsidP="007B174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37DCCD3" w14:textId="312D10EC" w:rsidR="003232B5" w:rsidRPr="001939CE" w:rsidRDefault="007B174A" w:rsidP="007B174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14,317</w:t>
            </w:r>
          </w:p>
        </w:tc>
        <w:tc>
          <w:tcPr>
            <w:tcW w:w="270" w:type="dxa"/>
            <w:vAlign w:val="bottom"/>
          </w:tcPr>
          <w:p w14:paraId="0C275CF9" w14:textId="77777777" w:rsidR="003232B5" w:rsidRPr="001939CE" w:rsidRDefault="003232B5" w:rsidP="007B174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D267746" w14:textId="7C23E714" w:rsidR="003232B5" w:rsidRPr="001939CE" w:rsidRDefault="007B174A" w:rsidP="00D17C5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(56,017)</w:t>
            </w:r>
          </w:p>
        </w:tc>
      </w:tr>
      <w:tr w:rsidR="003232B5" w:rsidRPr="001939CE" w14:paraId="7CF49214" w14:textId="77777777" w:rsidTr="00075532">
        <w:tc>
          <w:tcPr>
            <w:tcW w:w="2340" w:type="dxa"/>
          </w:tcPr>
          <w:p w14:paraId="3EEB6BD0" w14:textId="77777777" w:rsidR="003232B5" w:rsidRPr="001939CE" w:rsidRDefault="003232B5" w:rsidP="007B174A">
            <w:pPr>
              <w:pStyle w:val="BodyText"/>
              <w:tabs>
                <w:tab w:val="clear" w:pos="227"/>
              </w:tabs>
              <w:spacing w:after="0"/>
              <w:ind w:right="-405" w:hanging="2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939CE">
              <w:rPr>
                <w:rFonts w:ascii="Angsana New" w:hAnsi="Angsana New" w:hint="cs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6893D723" w14:textId="5DE1A960" w:rsidR="003232B5" w:rsidRPr="001939CE" w:rsidRDefault="00E4154C" w:rsidP="00D17C5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5" w:right="-105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78,881</w:t>
            </w:r>
          </w:p>
        </w:tc>
        <w:tc>
          <w:tcPr>
            <w:tcW w:w="270" w:type="dxa"/>
            <w:vAlign w:val="bottom"/>
          </w:tcPr>
          <w:p w14:paraId="0AB14BFC" w14:textId="77777777" w:rsidR="003232B5" w:rsidRPr="001939CE" w:rsidRDefault="003232B5" w:rsidP="007B174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EBCB619" w14:textId="7E45E4CF" w:rsidR="003232B5" w:rsidRPr="001939CE" w:rsidRDefault="00E4154C" w:rsidP="007B174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(14,317)</w:t>
            </w:r>
          </w:p>
        </w:tc>
        <w:tc>
          <w:tcPr>
            <w:tcW w:w="270" w:type="dxa"/>
            <w:vAlign w:val="bottom"/>
          </w:tcPr>
          <w:p w14:paraId="38A2B5B9" w14:textId="77777777" w:rsidR="003232B5" w:rsidRPr="001939CE" w:rsidRDefault="003232B5" w:rsidP="007B174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5224F79" w14:textId="04928D0F" w:rsidR="003232B5" w:rsidRPr="001939CE" w:rsidRDefault="00E4154C" w:rsidP="007B174A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bidi="th-TH"/>
              </w:rPr>
              <w:t>64,564</w:t>
            </w:r>
          </w:p>
        </w:tc>
        <w:tc>
          <w:tcPr>
            <w:tcW w:w="270" w:type="dxa"/>
          </w:tcPr>
          <w:p w14:paraId="204FC9EC" w14:textId="77777777" w:rsidR="003232B5" w:rsidRPr="001939CE" w:rsidRDefault="003232B5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0022AF7" w14:textId="22830A50" w:rsidR="003232B5" w:rsidRPr="001939CE" w:rsidRDefault="007B174A" w:rsidP="007B174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val="en-US" w:bidi="th-TH"/>
              </w:rPr>
              <w:t>72,988</w:t>
            </w:r>
          </w:p>
        </w:tc>
        <w:tc>
          <w:tcPr>
            <w:tcW w:w="270" w:type="dxa"/>
            <w:vAlign w:val="bottom"/>
          </w:tcPr>
          <w:p w14:paraId="5E372377" w14:textId="77777777" w:rsidR="003232B5" w:rsidRPr="001939CE" w:rsidRDefault="003232B5" w:rsidP="007B174A">
            <w:pPr>
              <w:pStyle w:val="BodyText"/>
              <w:tabs>
                <w:tab w:val="clear" w:pos="454"/>
                <w:tab w:val="decimal" w:pos="680"/>
              </w:tabs>
              <w:spacing w:after="0"/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4586EFD" w14:textId="3690CB4E" w:rsidR="003232B5" w:rsidRPr="001939CE" w:rsidRDefault="007B174A" w:rsidP="007B174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val="en-US" w:bidi="th-TH"/>
              </w:rPr>
              <w:t>(14,317)</w:t>
            </w:r>
          </w:p>
        </w:tc>
        <w:tc>
          <w:tcPr>
            <w:tcW w:w="270" w:type="dxa"/>
            <w:vAlign w:val="bottom"/>
          </w:tcPr>
          <w:p w14:paraId="4FA6A2D2" w14:textId="77777777" w:rsidR="003232B5" w:rsidRPr="001939CE" w:rsidRDefault="003232B5" w:rsidP="007B174A">
            <w:pPr>
              <w:pStyle w:val="BodyText"/>
              <w:tabs>
                <w:tab w:val="clear" w:pos="454"/>
                <w:tab w:val="decimal" w:pos="680"/>
              </w:tabs>
              <w:spacing w:after="0"/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6C133FF" w14:textId="786206CE" w:rsidR="003232B5" w:rsidRPr="001939CE" w:rsidRDefault="00EB5095" w:rsidP="007B174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9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939CE">
              <w:rPr>
                <w:rFonts w:ascii="Angsana New" w:hAnsi="Angsana New"/>
                <w:sz w:val="27"/>
                <w:szCs w:val="27"/>
                <w:lang w:val="en-US" w:bidi="th-TH"/>
              </w:rPr>
              <w:t>58,671</w:t>
            </w:r>
          </w:p>
        </w:tc>
      </w:tr>
      <w:tr w:rsidR="003232B5" w:rsidRPr="001939CE" w14:paraId="3F810E19" w14:textId="77777777" w:rsidTr="00075532">
        <w:tc>
          <w:tcPr>
            <w:tcW w:w="2340" w:type="dxa"/>
          </w:tcPr>
          <w:p w14:paraId="4D94FE4E" w14:textId="77777777" w:rsidR="003232B5" w:rsidRPr="001939CE" w:rsidRDefault="003232B5" w:rsidP="007B174A">
            <w:pPr>
              <w:pStyle w:val="BodyText"/>
              <w:spacing w:after="0"/>
              <w:ind w:right="-405" w:hanging="2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67ECC5AF" w14:textId="77777777" w:rsidR="003232B5" w:rsidRPr="001939CE" w:rsidRDefault="003232B5" w:rsidP="007B17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0168B221" w14:textId="77777777" w:rsidR="003232B5" w:rsidRPr="001939CE" w:rsidRDefault="003232B5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65084" w14:textId="77777777" w:rsidR="003232B5" w:rsidRPr="001939CE" w:rsidRDefault="003232B5" w:rsidP="007B174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43CB9818" w14:textId="77777777" w:rsidR="003232B5" w:rsidRPr="001939CE" w:rsidRDefault="003232B5" w:rsidP="007B174A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14:paraId="7496A246" w14:textId="77777777" w:rsidR="003232B5" w:rsidRPr="001939CE" w:rsidRDefault="003232B5" w:rsidP="007B174A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14:paraId="51DC5FF3" w14:textId="77777777" w:rsidR="003232B5" w:rsidRPr="001939CE" w:rsidRDefault="003232B5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E59C552" w14:textId="77777777" w:rsidR="003232B5" w:rsidRPr="001939CE" w:rsidRDefault="003232B5" w:rsidP="007B174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14:paraId="24F39EAD" w14:textId="77777777" w:rsidR="003232B5" w:rsidRPr="001939CE" w:rsidRDefault="003232B5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B1C0E" w14:textId="77777777" w:rsidR="003232B5" w:rsidRPr="001939CE" w:rsidRDefault="003232B5" w:rsidP="007B174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/>
              <w:jc w:val="both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939C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78100A51" w14:textId="77777777" w:rsidR="003232B5" w:rsidRPr="001939CE" w:rsidRDefault="003232B5" w:rsidP="007B174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A68BF56" w14:textId="77777777" w:rsidR="003232B5" w:rsidRPr="001939CE" w:rsidRDefault="003232B5" w:rsidP="007B174A">
            <w:pPr>
              <w:pStyle w:val="acctfourfigures"/>
              <w:tabs>
                <w:tab w:val="clear" w:pos="765"/>
                <w:tab w:val="decimal" w:pos="358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</w:tbl>
    <w:p w14:paraId="03F7600E" w14:textId="77777777" w:rsidR="003232B5" w:rsidRPr="005036BB" w:rsidRDefault="003232B5" w:rsidP="00BB5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1C001A15" w14:textId="77777777" w:rsidR="00BB53F1" w:rsidRPr="00135A39" w:rsidRDefault="00BB53F1" w:rsidP="00BB5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การจัดประเภทใหม่นี้เนื่องจากผู้บริหารเห็นว่ามีความเหมาะสมกับธุรกิจของกลุ่มบริษัทมากกว่า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BB53F1" w:rsidRPr="00135A39" w:rsidSect="00017166">
      <w:headerReference w:type="default" r:id="rId17"/>
      <w:pgSz w:w="11909" w:h="16834" w:code="9"/>
      <w:pgMar w:top="691" w:right="101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33014" w14:textId="77777777" w:rsidR="009312DD" w:rsidRDefault="009312DD">
      <w:r>
        <w:separator/>
      </w:r>
    </w:p>
  </w:endnote>
  <w:endnote w:type="continuationSeparator" w:id="0">
    <w:p w14:paraId="48EDD272" w14:textId="77777777" w:rsidR="009312DD" w:rsidRDefault="0093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54932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F0A09CB" w14:textId="77777777" w:rsidR="008F5028" w:rsidRPr="00136FE4" w:rsidRDefault="008F5028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990D4E">
          <w:rPr>
            <w:rFonts w:ascii="Angsana New" w:hAnsi="Angsana New"/>
            <w:noProof/>
            <w:sz w:val="30"/>
            <w:szCs w:val="30"/>
            <w:lang w:val="en-US"/>
          </w:rPr>
          <w:t>33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872515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FE5449C" w14:textId="77777777" w:rsidR="008F5028" w:rsidRPr="00136FE4" w:rsidRDefault="008F5028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990D4E">
          <w:rPr>
            <w:rFonts w:ascii="Angsana New" w:hAnsi="Angsana New"/>
            <w:noProof/>
            <w:sz w:val="30"/>
            <w:szCs w:val="30"/>
            <w:lang w:val="en-US"/>
          </w:rPr>
          <w:t>36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88687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3553B2B" w14:textId="77777777" w:rsidR="008F5028" w:rsidRPr="00136FE4" w:rsidRDefault="008F5028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990D4E">
          <w:rPr>
            <w:rFonts w:ascii="Angsana New" w:hAnsi="Angsana New"/>
            <w:noProof/>
            <w:sz w:val="30"/>
            <w:szCs w:val="30"/>
            <w:lang w:val="en-US"/>
          </w:rPr>
          <w:t>37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E3523" w14:textId="77777777" w:rsidR="008F5028" w:rsidRPr="00136FE4" w:rsidRDefault="008F5028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990D4E">
      <w:rPr>
        <w:rFonts w:ascii="Angsana New" w:hAnsi="Angsana New"/>
        <w:noProof/>
        <w:sz w:val="30"/>
        <w:szCs w:val="30"/>
        <w:lang w:val="en-US"/>
      </w:rPr>
      <w:t>42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BDD60" w14:textId="33CA00FB" w:rsidR="008F5028" w:rsidRPr="006D2137" w:rsidRDefault="008F5028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>
      <w:rPr>
        <w:rFonts w:ascii="Angsana New" w:hAnsi="Angsana New"/>
        <w:i/>
        <w:iCs/>
        <w:noProof/>
        <w:sz w:val="30"/>
        <w:szCs w:val="30"/>
      </w:rPr>
      <w:t>SCN Q3-2019 TH V.11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7D368" w14:textId="77777777" w:rsidR="009312DD" w:rsidRDefault="009312DD">
      <w:r>
        <w:separator/>
      </w:r>
    </w:p>
  </w:footnote>
  <w:footnote w:type="continuationSeparator" w:id="0">
    <w:p w14:paraId="6572B1F9" w14:textId="77777777" w:rsidR="009312DD" w:rsidRDefault="00931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7184C" w14:textId="77777777" w:rsidR="008F5028" w:rsidRPr="002C284C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3CBE02C" w14:textId="77777777" w:rsidR="008F5028" w:rsidRPr="002C284C" w:rsidRDefault="008F5028" w:rsidP="00346F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38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ab/>
    </w:r>
  </w:p>
  <w:p w14:paraId="3F63B32E" w14:textId="77777777" w:rsidR="008F5028" w:rsidRPr="002C284C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 w:rsidRPr="003D4C30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EDDB237" w14:textId="77777777" w:rsidR="008F5028" w:rsidRPr="002C284C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B4221" w14:textId="77777777" w:rsidR="008F5028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5444D9C2" w14:textId="77777777" w:rsidR="008F5028" w:rsidRPr="002C284C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062C55C" w14:textId="77777777" w:rsidR="008F5028" w:rsidRPr="002C284C" w:rsidRDefault="008F5028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 w:rsidRPr="003D4C30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3A4B1E" w14:textId="77777777" w:rsidR="008F5028" w:rsidRPr="002C284C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085F2" w14:textId="77777777" w:rsidR="008F5028" w:rsidRPr="00F9367B" w:rsidRDefault="008F5028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3FF5893" w14:textId="77777777" w:rsidR="008F5028" w:rsidRPr="00F9367B" w:rsidRDefault="008F5028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5F5DA12" w14:textId="77777777" w:rsidR="008F5028" w:rsidRPr="00F9367B" w:rsidRDefault="008F5028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43BB8FC6" w14:textId="77777777" w:rsidR="008F5028" w:rsidRPr="00F9367B" w:rsidRDefault="008F5028" w:rsidP="00A02394">
    <w:pPr>
      <w:pStyle w:val="Header"/>
      <w:rPr>
        <w:sz w:val="16"/>
        <w:szCs w:val="16"/>
      </w:rPr>
    </w:pPr>
  </w:p>
  <w:p w14:paraId="0D87715B" w14:textId="77777777" w:rsidR="008F5028" w:rsidRPr="00F9367B" w:rsidRDefault="008F5028" w:rsidP="00A02394">
    <w:pPr>
      <w:pStyle w:val="Head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1E101" w14:textId="77777777" w:rsidR="008F5028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1240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BD18FA5" w14:textId="77777777" w:rsidR="008F5028" w:rsidRPr="002C284C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809432" w14:textId="77777777" w:rsidR="008F5028" w:rsidRPr="002C284C" w:rsidRDefault="008F5028" w:rsidP="00E574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 w:rsidRPr="003D4C30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CC20155" w14:textId="77777777" w:rsidR="008F5028" w:rsidRPr="002C284C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D0595" w14:textId="77777777" w:rsidR="008F5028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1240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68C076F" w14:textId="77777777" w:rsidR="008F5028" w:rsidRPr="002C284C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5061327" w14:textId="77777777" w:rsidR="008F5028" w:rsidRPr="002C284C" w:rsidRDefault="008F5028" w:rsidP="00E574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 w:rsidRPr="003D4C30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519933C" w14:textId="77777777" w:rsidR="008F5028" w:rsidRPr="002C284C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935A29"/>
    <w:multiLevelType w:val="hybridMultilevel"/>
    <w:tmpl w:val="82461DCC"/>
    <w:lvl w:ilvl="0" w:tplc="BC4ADE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72B2B73"/>
    <w:multiLevelType w:val="multilevel"/>
    <w:tmpl w:val="D5EC56C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2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756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2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0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2"/>
  </w:num>
  <w:num w:numId="14">
    <w:abstractNumId w:val="25"/>
  </w:num>
  <w:num w:numId="15">
    <w:abstractNumId w:val="27"/>
  </w:num>
  <w:num w:numId="16">
    <w:abstractNumId w:val="33"/>
  </w:num>
  <w:num w:numId="17">
    <w:abstractNumId w:val="34"/>
  </w:num>
  <w:num w:numId="18">
    <w:abstractNumId w:val="30"/>
  </w:num>
  <w:num w:numId="19">
    <w:abstractNumId w:val="28"/>
  </w:num>
  <w:num w:numId="20">
    <w:abstractNumId w:val="31"/>
  </w:num>
  <w:num w:numId="21">
    <w:abstractNumId w:val="16"/>
  </w:num>
  <w:num w:numId="22">
    <w:abstractNumId w:val="11"/>
  </w:num>
  <w:num w:numId="23">
    <w:abstractNumId w:val="13"/>
  </w:num>
  <w:num w:numId="24">
    <w:abstractNumId w:val="21"/>
  </w:num>
  <w:num w:numId="25">
    <w:abstractNumId w:val="20"/>
  </w:num>
  <w:num w:numId="26">
    <w:abstractNumId w:val="22"/>
  </w:num>
  <w:num w:numId="27">
    <w:abstractNumId w:val="24"/>
  </w:num>
  <w:num w:numId="28">
    <w:abstractNumId w:val="29"/>
  </w:num>
  <w:num w:numId="29">
    <w:abstractNumId w:val="14"/>
  </w:num>
  <w:num w:numId="30">
    <w:abstractNumId w:val="12"/>
  </w:num>
  <w:num w:numId="31">
    <w:abstractNumId w:val="18"/>
  </w:num>
  <w:num w:numId="32">
    <w:abstractNumId w:val="10"/>
  </w:num>
  <w:num w:numId="33">
    <w:abstractNumId w:val="23"/>
  </w:num>
  <w:num w:numId="34">
    <w:abstractNumId w:val="15"/>
  </w:num>
  <w:num w:numId="35">
    <w:abstractNumId w:val="35"/>
  </w:num>
  <w:num w:numId="3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828"/>
    <w:rsid w:val="00001BE7"/>
    <w:rsid w:val="000025E7"/>
    <w:rsid w:val="0000304D"/>
    <w:rsid w:val="00003EC0"/>
    <w:rsid w:val="0000414B"/>
    <w:rsid w:val="0000481B"/>
    <w:rsid w:val="00004CDA"/>
    <w:rsid w:val="0000505B"/>
    <w:rsid w:val="00005144"/>
    <w:rsid w:val="0000518E"/>
    <w:rsid w:val="00005218"/>
    <w:rsid w:val="00006056"/>
    <w:rsid w:val="00006270"/>
    <w:rsid w:val="00006398"/>
    <w:rsid w:val="00006482"/>
    <w:rsid w:val="00006A97"/>
    <w:rsid w:val="00006C25"/>
    <w:rsid w:val="00006D8F"/>
    <w:rsid w:val="00006E55"/>
    <w:rsid w:val="000072BA"/>
    <w:rsid w:val="000073B9"/>
    <w:rsid w:val="000077E8"/>
    <w:rsid w:val="0000796E"/>
    <w:rsid w:val="00007EB9"/>
    <w:rsid w:val="00010063"/>
    <w:rsid w:val="00010482"/>
    <w:rsid w:val="00010826"/>
    <w:rsid w:val="00010A76"/>
    <w:rsid w:val="00010C8C"/>
    <w:rsid w:val="00010E04"/>
    <w:rsid w:val="000111BD"/>
    <w:rsid w:val="000113DC"/>
    <w:rsid w:val="000131EC"/>
    <w:rsid w:val="0001330E"/>
    <w:rsid w:val="00013D36"/>
    <w:rsid w:val="00013D4F"/>
    <w:rsid w:val="00013ED4"/>
    <w:rsid w:val="0001448B"/>
    <w:rsid w:val="00014A55"/>
    <w:rsid w:val="00014BD9"/>
    <w:rsid w:val="00014ED6"/>
    <w:rsid w:val="0001516F"/>
    <w:rsid w:val="0001523D"/>
    <w:rsid w:val="000154DE"/>
    <w:rsid w:val="000155C3"/>
    <w:rsid w:val="000156A3"/>
    <w:rsid w:val="00015766"/>
    <w:rsid w:val="00015DF2"/>
    <w:rsid w:val="00015E0E"/>
    <w:rsid w:val="00016235"/>
    <w:rsid w:val="00016B78"/>
    <w:rsid w:val="00017166"/>
    <w:rsid w:val="000171A8"/>
    <w:rsid w:val="0001721D"/>
    <w:rsid w:val="00017243"/>
    <w:rsid w:val="00017314"/>
    <w:rsid w:val="00017C5A"/>
    <w:rsid w:val="000205E4"/>
    <w:rsid w:val="0002085B"/>
    <w:rsid w:val="00020CB7"/>
    <w:rsid w:val="00020D51"/>
    <w:rsid w:val="000212FC"/>
    <w:rsid w:val="00021365"/>
    <w:rsid w:val="00021412"/>
    <w:rsid w:val="00023148"/>
    <w:rsid w:val="000232F5"/>
    <w:rsid w:val="000233EE"/>
    <w:rsid w:val="00023407"/>
    <w:rsid w:val="00023688"/>
    <w:rsid w:val="0002370E"/>
    <w:rsid w:val="00023A10"/>
    <w:rsid w:val="00023A77"/>
    <w:rsid w:val="00023AEC"/>
    <w:rsid w:val="000242CC"/>
    <w:rsid w:val="00024486"/>
    <w:rsid w:val="0002477D"/>
    <w:rsid w:val="00024AB2"/>
    <w:rsid w:val="00024F6A"/>
    <w:rsid w:val="000251DD"/>
    <w:rsid w:val="00025587"/>
    <w:rsid w:val="00025BCA"/>
    <w:rsid w:val="00025BFA"/>
    <w:rsid w:val="00025F0B"/>
    <w:rsid w:val="000267F3"/>
    <w:rsid w:val="00026C35"/>
    <w:rsid w:val="000272B1"/>
    <w:rsid w:val="00027A4F"/>
    <w:rsid w:val="00030326"/>
    <w:rsid w:val="00030697"/>
    <w:rsid w:val="00030938"/>
    <w:rsid w:val="00030CCE"/>
    <w:rsid w:val="00030F85"/>
    <w:rsid w:val="00031088"/>
    <w:rsid w:val="0003115F"/>
    <w:rsid w:val="0003123A"/>
    <w:rsid w:val="0003126A"/>
    <w:rsid w:val="00031B6D"/>
    <w:rsid w:val="00032A0B"/>
    <w:rsid w:val="00032E07"/>
    <w:rsid w:val="0003363B"/>
    <w:rsid w:val="000336F0"/>
    <w:rsid w:val="000338E7"/>
    <w:rsid w:val="00033BDA"/>
    <w:rsid w:val="00034DDD"/>
    <w:rsid w:val="000350F8"/>
    <w:rsid w:val="000351C3"/>
    <w:rsid w:val="00035427"/>
    <w:rsid w:val="0003582A"/>
    <w:rsid w:val="00035930"/>
    <w:rsid w:val="000366A2"/>
    <w:rsid w:val="00036F17"/>
    <w:rsid w:val="000372BE"/>
    <w:rsid w:val="00037B3A"/>
    <w:rsid w:val="00037DC8"/>
    <w:rsid w:val="00037EA5"/>
    <w:rsid w:val="0004021C"/>
    <w:rsid w:val="00040229"/>
    <w:rsid w:val="0004048C"/>
    <w:rsid w:val="00040512"/>
    <w:rsid w:val="0004072C"/>
    <w:rsid w:val="00040CB2"/>
    <w:rsid w:val="00041697"/>
    <w:rsid w:val="00041C99"/>
    <w:rsid w:val="00041EBF"/>
    <w:rsid w:val="000424F2"/>
    <w:rsid w:val="00042739"/>
    <w:rsid w:val="0004277E"/>
    <w:rsid w:val="000428FE"/>
    <w:rsid w:val="00043561"/>
    <w:rsid w:val="0004379D"/>
    <w:rsid w:val="000439F7"/>
    <w:rsid w:val="00043D2E"/>
    <w:rsid w:val="000447B8"/>
    <w:rsid w:val="000448E4"/>
    <w:rsid w:val="00044BEA"/>
    <w:rsid w:val="00044DE9"/>
    <w:rsid w:val="00045126"/>
    <w:rsid w:val="00045186"/>
    <w:rsid w:val="0004539A"/>
    <w:rsid w:val="0004560C"/>
    <w:rsid w:val="0004570C"/>
    <w:rsid w:val="000459F3"/>
    <w:rsid w:val="00045B61"/>
    <w:rsid w:val="00045C80"/>
    <w:rsid w:val="00045DD1"/>
    <w:rsid w:val="00045EBB"/>
    <w:rsid w:val="0004662B"/>
    <w:rsid w:val="00046733"/>
    <w:rsid w:val="0004683A"/>
    <w:rsid w:val="00046899"/>
    <w:rsid w:val="00046ABE"/>
    <w:rsid w:val="00046CD4"/>
    <w:rsid w:val="00047962"/>
    <w:rsid w:val="00047D34"/>
    <w:rsid w:val="00050004"/>
    <w:rsid w:val="00050015"/>
    <w:rsid w:val="00050760"/>
    <w:rsid w:val="000507AA"/>
    <w:rsid w:val="00050A87"/>
    <w:rsid w:val="00050AE9"/>
    <w:rsid w:val="00051079"/>
    <w:rsid w:val="0005109F"/>
    <w:rsid w:val="00052AAE"/>
    <w:rsid w:val="00052D2C"/>
    <w:rsid w:val="00052DC7"/>
    <w:rsid w:val="00052F3E"/>
    <w:rsid w:val="00053064"/>
    <w:rsid w:val="000537B4"/>
    <w:rsid w:val="000539B9"/>
    <w:rsid w:val="00053AEE"/>
    <w:rsid w:val="000543AC"/>
    <w:rsid w:val="00054525"/>
    <w:rsid w:val="00054E9A"/>
    <w:rsid w:val="00054FB7"/>
    <w:rsid w:val="00055276"/>
    <w:rsid w:val="0005591D"/>
    <w:rsid w:val="000559A0"/>
    <w:rsid w:val="00055C6D"/>
    <w:rsid w:val="00055FE1"/>
    <w:rsid w:val="000563A1"/>
    <w:rsid w:val="00056815"/>
    <w:rsid w:val="00057245"/>
    <w:rsid w:val="0005762A"/>
    <w:rsid w:val="00057B67"/>
    <w:rsid w:val="00060600"/>
    <w:rsid w:val="0006060D"/>
    <w:rsid w:val="00060AA7"/>
    <w:rsid w:val="00060AD0"/>
    <w:rsid w:val="00060E6E"/>
    <w:rsid w:val="00061302"/>
    <w:rsid w:val="00061503"/>
    <w:rsid w:val="00061738"/>
    <w:rsid w:val="0006189A"/>
    <w:rsid w:val="00061DD2"/>
    <w:rsid w:val="00061DFD"/>
    <w:rsid w:val="00061EB7"/>
    <w:rsid w:val="0006242A"/>
    <w:rsid w:val="000627F5"/>
    <w:rsid w:val="00062B9E"/>
    <w:rsid w:val="00063026"/>
    <w:rsid w:val="000630B6"/>
    <w:rsid w:val="00063AE7"/>
    <w:rsid w:val="00063CB4"/>
    <w:rsid w:val="00063CF4"/>
    <w:rsid w:val="0006444B"/>
    <w:rsid w:val="00064784"/>
    <w:rsid w:val="00064ABA"/>
    <w:rsid w:val="00064B8B"/>
    <w:rsid w:val="00064FCF"/>
    <w:rsid w:val="000651B1"/>
    <w:rsid w:val="000653B7"/>
    <w:rsid w:val="00066B57"/>
    <w:rsid w:val="00066EAF"/>
    <w:rsid w:val="00067363"/>
    <w:rsid w:val="0006765F"/>
    <w:rsid w:val="00067739"/>
    <w:rsid w:val="00067B75"/>
    <w:rsid w:val="0007039B"/>
    <w:rsid w:val="00070792"/>
    <w:rsid w:val="00070C00"/>
    <w:rsid w:val="0007191E"/>
    <w:rsid w:val="00071EBE"/>
    <w:rsid w:val="000721CA"/>
    <w:rsid w:val="0007255C"/>
    <w:rsid w:val="00072CBA"/>
    <w:rsid w:val="0007346C"/>
    <w:rsid w:val="00073606"/>
    <w:rsid w:val="00073B38"/>
    <w:rsid w:val="00074C22"/>
    <w:rsid w:val="00074C4B"/>
    <w:rsid w:val="00074FF3"/>
    <w:rsid w:val="000751A2"/>
    <w:rsid w:val="00075532"/>
    <w:rsid w:val="00075675"/>
    <w:rsid w:val="00075ABC"/>
    <w:rsid w:val="0007601E"/>
    <w:rsid w:val="00076391"/>
    <w:rsid w:val="000763DA"/>
    <w:rsid w:val="00077017"/>
    <w:rsid w:val="00077205"/>
    <w:rsid w:val="000774D8"/>
    <w:rsid w:val="000778C5"/>
    <w:rsid w:val="000779B6"/>
    <w:rsid w:val="000779C5"/>
    <w:rsid w:val="00077D2D"/>
    <w:rsid w:val="00080EF3"/>
    <w:rsid w:val="0008123C"/>
    <w:rsid w:val="00081567"/>
    <w:rsid w:val="00081618"/>
    <w:rsid w:val="000824E7"/>
    <w:rsid w:val="000825CB"/>
    <w:rsid w:val="00082CB4"/>
    <w:rsid w:val="00082CC0"/>
    <w:rsid w:val="00082D49"/>
    <w:rsid w:val="00083356"/>
    <w:rsid w:val="000838CE"/>
    <w:rsid w:val="000839F7"/>
    <w:rsid w:val="00083E5A"/>
    <w:rsid w:val="00083EF7"/>
    <w:rsid w:val="00084254"/>
    <w:rsid w:val="00084C07"/>
    <w:rsid w:val="00084EC4"/>
    <w:rsid w:val="00084F64"/>
    <w:rsid w:val="00085AFC"/>
    <w:rsid w:val="00085BCA"/>
    <w:rsid w:val="00086094"/>
    <w:rsid w:val="00086C66"/>
    <w:rsid w:val="00086DF9"/>
    <w:rsid w:val="00086E2D"/>
    <w:rsid w:val="0008702A"/>
    <w:rsid w:val="00087698"/>
    <w:rsid w:val="00087771"/>
    <w:rsid w:val="00087AAB"/>
    <w:rsid w:val="00087CF8"/>
    <w:rsid w:val="00087DB5"/>
    <w:rsid w:val="00087E02"/>
    <w:rsid w:val="00087EA8"/>
    <w:rsid w:val="00087FD1"/>
    <w:rsid w:val="0009010F"/>
    <w:rsid w:val="00090466"/>
    <w:rsid w:val="0009061F"/>
    <w:rsid w:val="0009089C"/>
    <w:rsid w:val="00090BBB"/>
    <w:rsid w:val="00090C71"/>
    <w:rsid w:val="00091293"/>
    <w:rsid w:val="0009191D"/>
    <w:rsid w:val="00091CF4"/>
    <w:rsid w:val="00091E64"/>
    <w:rsid w:val="00091E98"/>
    <w:rsid w:val="000920DC"/>
    <w:rsid w:val="00092397"/>
    <w:rsid w:val="0009242E"/>
    <w:rsid w:val="00092593"/>
    <w:rsid w:val="00092C44"/>
    <w:rsid w:val="00092E3F"/>
    <w:rsid w:val="0009325E"/>
    <w:rsid w:val="0009327F"/>
    <w:rsid w:val="000934A0"/>
    <w:rsid w:val="00093881"/>
    <w:rsid w:val="000944F9"/>
    <w:rsid w:val="00095BE5"/>
    <w:rsid w:val="00095CD4"/>
    <w:rsid w:val="000960D5"/>
    <w:rsid w:val="00096333"/>
    <w:rsid w:val="00096528"/>
    <w:rsid w:val="00096692"/>
    <w:rsid w:val="00096824"/>
    <w:rsid w:val="000969D5"/>
    <w:rsid w:val="00096BD0"/>
    <w:rsid w:val="00096E15"/>
    <w:rsid w:val="000970D5"/>
    <w:rsid w:val="00097421"/>
    <w:rsid w:val="00097A59"/>
    <w:rsid w:val="00097F05"/>
    <w:rsid w:val="000A0584"/>
    <w:rsid w:val="000A086D"/>
    <w:rsid w:val="000A0947"/>
    <w:rsid w:val="000A099D"/>
    <w:rsid w:val="000A0BEC"/>
    <w:rsid w:val="000A13B7"/>
    <w:rsid w:val="000A18E6"/>
    <w:rsid w:val="000A198C"/>
    <w:rsid w:val="000A1BE0"/>
    <w:rsid w:val="000A22D0"/>
    <w:rsid w:val="000A2350"/>
    <w:rsid w:val="000A2C0D"/>
    <w:rsid w:val="000A2DA2"/>
    <w:rsid w:val="000A2DC1"/>
    <w:rsid w:val="000A2FC6"/>
    <w:rsid w:val="000A3A4C"/>
    <w:rsid w:val="000A3D77"/>
    <w:rsid w:val="000A3F11"/>
    <w:rsid w:val="000A435D"/>
    <w:rsid w:val="000A45E8"/>
    <w:rsid w:val="000A4C33"/>
    <w:rsid w:val="000A5192"/>
    <w:rsid w:val="000A5261"/>
    <w:rsid w:val="000A5FA5"/>
    <w:rsid w:val="000A65BC"/>
    <w:rsid w:val="000A6875"/>
    <w:rsid w:val="000A7164"/>
    <w:rsid w:val="000A73FF"/>
    <w:rsid w:val="000A75C3"/>
    <w:rsid w:val="000A75D2"/>
    <w:rsid w:val="000A7946"/>
    <w:rsid w:val="000A7E06"/>
    <w:rsid w:val="000B054E"/>
    <w:rsid w:val="000B0631"/>
    <w:rsid w:val="000B0D72"/>
    <w:rsid w:val="000B0FC8"/>
    <w:rsid w:val="000B1188"/>
    <w:rsid w:val="000B1BCF"/>
    <w:rsid w:val="000B1D42"/>
    <w:rsid w:val="000B28CF"/>
    <w:rsid w:val="000B2BED"/>
    <w:rsid w:val="000B31B8"/>
    <w:rsid w:val="000B3287"/>
    <w:rsid w:val="000B3549"/>
    <w:rsid w:val="000B35BC"/>
    <w:rsid w:val="000B36AC"/>
    <w:rsid w:val="000B3794"/>
    <w:rsid w:val="000B3945"/>
    <w:rsid w:val="000B3ACB"/>
    <w:rsid w:val="000B3B42"/>
    <w:rsid w:val="000B3B43"/>
    <w:rsid w:val="000B407D"/>
    <w:rsid w:val="000B464D"/>
    <w:rsid w:val="000B46F9"/>
    <w:rsid w:val="000B47E1"/>
    <w:rsid w:val="000B4B53"/>
    <w:rsid w:val="000B4CEA"/>
    <w:rsid w:val="000B4D91"/>
    <w:rsid w:val="000B5390"/>
    <w:rsid w:val="000B5568"/>
    <w:rsid w:val="000B59AD"/>
    <w:rsid w:val="000B5C77"/>
    <w:rsid w:val="000B65F7"/>
    <w:rsid w:val="000B6699"/>
    <w:rsid w:val="000B6B71"/>
    <w:rsid w:val="000B7127"/>
    <w:rsid w:val="000B78F7"/>
    <w:rsid w:val="000B7CAE"/>
    <w:rsid w:val="000C021D"/>
    <w:rsid w:val="000C04B5"/>
    <w:rsid w:val="000C0B73"/>
    <w:rsid w:val="000C0C35"/>
    <w:rsid w:val="000C0E8E"/>
    <w:rsid w:val="000C1037"/>
    <w:rsid w:val="000C11BF"/>
    <w:rsid w:val="000C1261"/>
    <w:rsid w:val="000C13D5"/>
    <w:rsid w:val="000C1434"/>
    <w:rsid w:val="000C148D"/>
    <w:rsid w:val="000C1C6C"/>
    <w:rsid w:val="000C215F"/>
    <w:rsid w:val="000C260D"/>
    <w:rsid w:val="000C2855"/>
    <w:rsid w:val="000C2965"/>
    <w:rsid w:val="000C3306"/>
    <w:rsid w:val="000C361C"/>
    <w:rsid w:val="000C3816"/>
    <w:rsid w:val="000C38BD"/>
    <w:rsid w:val="000C3B0A"/>
    <w:rsid w:val="000C3E0B"/>
    <w:rsid w:val="000C44F5"/>
    <w:rsid w:val="000C524B"/>
    <w:rsid w:val="000C52F3"/>
    <w:rsid w:val="000C57E3"/>
    <w:rsid w:val="000C57E4"/>
    <w:rsid w:val="000C5884"/>
    <w:rsid w:val="000C5886"/>
    <w:rsid w:val="000C588A"/>
    <w:rsid w:val="000C58D1"/>
    <w:rsid w:val="000C5B63"/>
    <w:rsid w:val="000C5B76"/>
    <w:rsid w:val="000C5DB9"/>
    <w:rsid w:val="000C5EC2"/>
    <w:rsid w:val="000C616A"/>
    <w:rsid w:val="000C6363"/>
    <w:rsid w:val="000C648A"/>
    <w:rsid w:val="000C6A64"/>
    <w:rsid w:val="000C78AF"/>
    <w:rsid w:val="000D0159"/>
    <w:rsid w:val="000D0EDF"/>
    <w:rsid w:val="000D1463"/>
    <w:rsid w:val="000D1782"/>
    <w:rsid w:val="000D1925"/>
    <w:rsid w:val="000D252E"/>
    <w:rsid w:val="000D28A3"/>
    <w:rsid w:val="000D2BAB"/>
    <w:rsid w:val="000D3019"/>
    <w:rsid w:val="000D3189"/>
    <w:rsid w:val="000D3B36"/>
    <w:rsid w:val="000D3C8D"/>
    <w:rsid w:val="000D3DDE"/>
    <w:rsid w:val="000D3E48"/>
    <w:rsid w:val="000D430F"/>
    <w:rsid w:val="000D45DD"/>
    <w:rsid w:val="000D46B0"/>
    <w:rsid w:val="000D4EA8"/>
    <w:rsid w:val="000D538F"/>
    <w:rsid w:val="000D56FA"/>
    <w:rsid w:val="000D5970"/>
    <w:rsid w:val="000D5BBA"/>
    <w:rsid w:val="000D6438"/>
    <w:rsid w:val="000D69DF"/>
    <w:rsid w:val="000D6B87"/>
    <w:rsid w:val="000D6D1F"/>
    <w:rsid w:val="000D6F10"/>
    <w:rsid w:val="000D7924"/>
    <w:rsid w:val="000E041C"/>
    <w:rsid w:val="000E049A"/>
    <w:rsid w:val="000E0AF5"/>
    <w:rsid w:val="000E12CF"/>
    <w:rsid w:val="000E20F7"/>
    <w:rsid w:val="000E255A"/>
    <w:rsid w:val="000E2EBC"/>
    <w:rsid w:val="000E3706"/>
    <w:rsid w:val="000E3A23"/>
    <w:rsid w:val="000E3EE5"/>
    <w:rsid w:val="000E42C3"/>
    <w:rsid w:val="000E4618"/>
    <w:rsid w:val="000E4751"/>
    <w:rsid w:val="000E483C"/>
    <w:rsid w:val="000E48A5"/>
    <w:rsid w:val="000E4DF1"/>
    <w:rsid w:val="000E5601"/>
    <w:rsid w:val="000E5BAA"/>
    <w:rsid w:val="000E6117"/>
    <w:rsid w:val="000E6210"/>
    <w:rsid w:val="000E6FFF"/>
    <w:rsid w:val="000E720A"/>
    <w:rsid w:val="000E73B6"/>
    <w:rsid w:val="000E7597"/>
    <w:rsid w:val="000E786B"/>
    <w:rsid w:val="000E7982"/>
    <w:rsid w:val="000E7D75"/>
    <w:rsid w:val="000F0F93"/>
    <w:rsid w:val="000F13D7"/>
    <w:rsid w:val="000F16E1"/>
    <w:rsid w:val="000F1EE1"/>
    <w:rsid w:val="000F1F65"/>
    <w:rsid w:val="000F249B"/>
    <w:rsid w:val="000F290C"/>
    <w:rsid w:val="000F2A50"/>
    <w:rsid w:val="000F3093"/>
    <w:rsid w:val="000F3136"/>
    <w:rsid w:val="000F39E1"/>
    <w:rsid w:val="000F3D1D"/>
    <w:rsid w:val="000F4D17"/>
    <w:rsid w:val="000F4E27"/>
    <w:rsid w:val="000F53F5"/>
    <w:rsid w:val="000F54A1"/>
    <w:rsid w:val="000F5522"/>
    <w:rsid w:val="000F55BE"/>
    <w:rsid w:val="000F56CF"/>
    <w:rsid w:val="000F5740"/>
    <w:rsid w:val="000F579D"/>
    <w:rsid w:val="000F5816"/>
    <w:rsid w:val="000F58E7"/>
    <w:rsid w:val="000F5E15"/>
    <w:rsid w:val="000F6000"/>
    <w:rsid w:val="000F609E"/>
    <w:rsid w:val="000F6405"/>
    <w:rsid w:val="000F6A64"/>
    <w:rsid w:val="000F6C17"/>
    <w:rsid w:val="000F7204"/>
    <w:rsid w:val="000F759A"/>
    <w:rsid w:val="000F7A31"/>
    <w:rsid w:val="000F7C1F"/>
    <w:rsid w:val="001000D4"/>
    <w:rsid w:val="001003D0"/>
    <w:rsid w:val="00100B2E"/>
    <w:rsid w:val="00101352"/>
    <w:rsid w:val="00101481"/>
    <w:rsid w:val="0010150D"/>
    <w:rsid w:val="00101534"/>
    <w:rsid w:val="00101576"/>
    <w:rsid w:val="001017E1"/>
    <w:rsid w:val="001018AD"/>
    <w:rsid w:val="00101E73"/>
    <w:rsid w:val="001022B4"/>
    <w:rsid w:val="001022EC"/>
    <w:rsid w:val="00102777"/>
    <w:rsid w:val="00102BE5"/>
    <w:rsid w:val="0010326D"/>
    <w:rsid w:val="0010363D"/>
    <w:rsid w:val="00103861"/>
    <w:rsid w:val="0010386E"/>
    <w:rsid w:val="00103AD6"/>
    <w:rsid w:val="00103F59"/>
    <w:rsid w:val="001042F3"/>
    <w:rsid w:val="00104377"/>
    <w:rsid w:val="0010463A"/>
    <w:rsid w:val="00104CF2"/>
    <w:rsid w:val="00104DE9"/>
    <w:rsid w:val="00104ED0"/>
    <w:rsid w:val="001050B7"/>
    <w:rsid w:val="00105617"/>
    <w:rsid w:val="00105B52"/>
    <w:rsid w:val="00105C87"/>
    <w:rsid w:val="00106174"/>
    <w:rsid w:val="001067C2"/>
    <w:rsid w:val="00106AB1"/>
    <w:rsid w:val="00106B31"/>
    <w:rsid w:val="00107118"/>
    <w:rsid w:val="0010774E"/>
    <w:rsid w:val="00107DF5"/>
    <w:rsid w:val="00107EC0"/>
    <w:rsid w:val="001101F3"/>
    <w:rsid w:val="00110253"/>
    <w:rsid w:val="001103BB"/>
    <w:rsid w:val="0011062F"/>
    <w:rsid w:val="00110712"/>
    <w:rsid w:val="00111416"/>
    <w:rsid w:val="00111614"/>
    <w:rsid w:val="0011197B"/>
    <w:rsid w:val="00111B28"/>
    <w:rsid w:val="00112916"/>
    <w:rsid w:val="00112CFD"/>
    <w:rsid w:val="00112D97"/>
    <w:rsid w:val="00112F85"/>
    <w:rsid w:val="00113044"/>
    <w:rsid w:val="0011329F"/>
    <w:rsid w:val="00113F8D"/>
    <w:rsid w:val="0011460E"/>
    <w:rsid w:val="00114C40"/>
    <w:rsid w:val="001159AB"/>
    <w:rsid w:val="00115A10"/>
    <w:rsid w:val="00115D81"/>
    <w:rsid w:val="00116284"/>
    <w:rsid w:val="0011660D"/>
    <w:rsid w:val="00116815"/>
    <w:rsid w:val="001169FA"/>
    <w:rsid w:val="00117303"/>
    <w:rsid w:val="001174A8"/>
    <w:rsid w:val="00117C00"/>
    <w:rsid w:val="001201C4"/>
    <w:rsid w:val="00120921"/>
    <w:rsid w:val="00120C38"/>
    <w:rsid w:val="00120DED"/>
    <w:rsid w:val="00121AAD"/>
    <w:rsid w:val="001220E1"/>
    <w:rsid w:val="0012210C"/>
    <w:rsid w:val="001229C5"/>
    <w:rsid w:val="00122C75"/>
    <w:rsid w:val="00123177"/>
    <w:rsid w:val="001232BD"/>
    <w:rsid w:val="00123433"/>
    <w:rsid w:val="001238B0"/>
    <w:rsid w:val="00123947"/>
    <w:rsid w:val="00123AF7"/>
    <w:rsid w:val="001247DD"/>
    <w:rsid w:val="0012493A"/>
    <w:rsid w:val="00124DF3"/>
    <w:rsid w:val="001250CF"/>
    <w:rsid w:val="001255ED"/>
    <w:rsid w:val="00125673"/>
    <w:rsid w:val="00125696"/>
    <w:rsid w:val="00125E4F"/>
    <w:rsid w:val="00126155"/>
    <w:rsid w:val="001266D2"/>
    <w:rsid w:val="00126722"/>
    <w:rsid w:val="00126B4F"/>
    <w:rsid w:val="00127586"/>
    <w:rsid w:val="00127697"/>
    <w:rsid w:val="00127EB0"/>
    <w:rsid w:val="00127FA0"/>
    <w:rsid w:val="0013027C"/>
    <w:rsid w:val="00130487"/>
    <w:rsid w:val="0013075F"/>
    <w:rsid w:val="00130FF9"/>
    <w:rsid w:val="0013101C"/>
    <w:rsid w:val="001313BB"/>
    <w:rsid w:val="00131689"/>
    <w:rsid w:val="00131E2C"/>
    <w:rsid w:val="001324D5"/>
    <w:rsid w:val="001326A6"/>
    <w:rsid w:val="001330D0"/>
    <w:rsid w:val="00133523"/>
    <w:rsid w:val="00133759"/>
    <w:rsid w:val="00133AC7"/>
    <w:rsid w:val="001345F0"/>
    <w:rsid w:val="0013467C"/>
    <w:rsid w:val="0013487F"/>
    <w:rsid w:val="00134D08"/>
    <w:rsid w:val="00134E8C"/>
    <w:rsid w:val="00134F04"/>
    <w:rsid w:val="001357B7"/>
    <w:rsid w:val="001358B1"/>
    <w:rsid w:val="00135D11"/>
    <w:rsid w:val="00136469"/>
    <w:rsid w:val="00136482"/>
    <w:rsid w:val="001365A3"/>
    <w:rsid w:val="001368DD"/>
    <w:rsid w:val="00136E62"/>
    <w:rsid w:val="00136FE4"/>
    <w:rsid w:val="001374D1"/>
    <w:rsid w:val="0013755A"/>
    <w:rsid w:val="00137748"/>
    <w:rsid w:val="00137777"/>
    <w:rsid w:val="0013799A"/>
    <w:rsid w:val="00137DE9"/>
    <w:rsid w:val="00137EA8"/>
    <w:rsid w:val="001402ED"/>
    <w:rsid w:val="0014041E"/>
    <w:rsid w:val="00140513"/>
    <w:rsid w:val="00140A29"/>
    <w:rsid w:val="00141102"/>
    <w:rsid w:val="0014164B"/>
    <w:rsid w:val="00141A51"/>
    <w:rsid w:val="00141BB6"/>
    <w:rsid w:val="00141FE2"/>
    <w:rsid w:val="00142168"/>
    <w:rsid w:val="0014301C"/>
    <w:rsid w:val="00143466"/>
    <w:rsid w:val="001435EA"/>
    <w:rsid w:val="00143F59"/>
    <w:rsid w:val="00144239"/>
    <w:rsid w:val="00144504"/>
    <w:rsid w:val="00144883"/>
    <w:rsid w:val="00144B4D"/>
    <w:rsid w:val="00144FEE"/>
    <w:rsid w:val="00145875"/>
    <w:rsid w:val="00145AB2"/>
    <w:rsid w:val="001460BA"/>
    <w:rsid w:val="00146587"/>
    <w:rsid w:val="00146898"/>
    <w:rsid w:val="00147634"/>
    <w:rsid w:val="0014777E"/>
    <w:rsid w:val="00147D7B"/>
    <w:rsid w:val="00150BC8"/>
    <w:rsid w:val="001512B4"/>
    <w:rsid w:val="001512F9"/>
    <w:rsid w:val="001514ED"/>
    <w:rsid w:val="00151A28"/>
    <w:rsid w:val="00151C04"/>
    <w:rsid w:val="00151DCE"/>
    <w:rsid w:val="00151FFF"/>
    <w:rsid w:val="0015273A"/>
    <w:rsid w:val="00152A56"/>
    <w:rsid w:val="00152ACF"/>
    <w:rsid w:val="00152B13"/>
    <w:rsid w:val="00153394"/>
    <w:rsid w:val="001533DA"/>
    <w:rsid w:val="0015368B"/>
    <w:rsid w:val="00153772"/>
    <w:rsid w:val="00154B5C"/>
    <w:rsid w:val="00155015"/>
    <w:rsid w:val="00155053"/>
    <w:rsid w:val="0015535B"/>
    <w:rsid w:val="00155721"/>
    <w:rsid w:val="00155F6D"/>
    <w:rsid w:val="001562C6"/>
    <w:rsid w:val="00156714"/>
    <w:rsid w:val="00156A89"/>
    <w:rsid w:val="00156BCE"/>
    <w:rsid w:val="00156D8E"/>
    <w:rsid w:val="00156EA4"/>
    <w:rsid w:val="00157389"/>
    <w:rsid w:val="0016090C"/>
    <w:rsid w:val="00160952"/>
    <w:rsid w:val="00161623"/>
    <w:rsid w:val="00161796"/>
    <w:rsid w:val="00161DE8"/>
    <w:rsid w:val="00161FA4"/>
    <w:rsid w:val="00162533"/>
    <w:rsid w:val="0016272D"/>
    <w:rsid w:val="0016295B"/>
    <w:rsid w:val="001631C1"/>
    <w:rsid w:val="001631F6"/>
    <w:rsid w:val="00163995"/>
    <w:rsid w:val="00164E07"/>
    <w:rsid w:val="001654E9"/>
    <w:rsid w:val="00165643"/>
    <w:rsid w:val="00165672"/>
    <w:rsid w:val="00165B77"/>
    <w:rsid w:val="00165EB6"/>
    <w:rsid w:val="00165EEC"/>
    <w:rsid w:val="00166156"/>
    <w:rsid w:val="0016621C"/>
    <w:rsid w:val="0016624B"/>
    <w:rsid w:val="00166402"/>
    <w:rsid w:val="001664C4"/>
    <w:rsid w:val="0016661B"/>
    <w:rsid w:val="00166847"/>
    <w:rsid w:val="00166923"/>
    <w:rsid w:val="00166E4C"/>
    <w:rsid w:val="0016714D"/>
    <w:rsid w:val="0016757D"/>
    <w:rsid w:val="001676AF"/>
    <w:rsid w:val="001677EB"/>
    <w:rsid w:val="0016792D"/>
    <w:rsid w:val="0017018D"/>
    <w:rsid w:val="0017026D"/>
    <w:rsid w:val="00170279"/>
    <w:rsid w:val="001705DE"/>
    <w:rsid w:val="00170617"/>
    <w:rsid w:val="001706FA"/>
    <w:rsid w:val="00170D0D"/>
    <w:rsid w:val="00170D3B"/>
    <w:rsid w:val="00170EFD"/>
    <w:rsid w:val="0017139C"/>
    <w:rsid w:val="001713CE"/>
    <w:rsid w:val="00171494"/>
    <w:rsid w:val="001714A2"/>
    <w:rsid w:val="0017162A"/>
    <w:rsid w:val="00171803"/>
    <w:rsid w:val="00171BBA"/>
    <w:rsid w:val="00171F19"/>
    <w:rsid w:val="001721F5"/>
    <w:rsid w:val="001727E6"/>
    <w:rsid w:val="00172BF0"/>
    <w:rsid w:val="0017314A"/>
    <w:rsid w:val="00173A29"/>
    <w:rsid w:val="0017436B"/>
    <w:rsid w:val="00174730"/>
    <w:rsid w:val="00175132"/>
    <w:rsid w:val="001753DF"/>
    <w:rsid w:val="00175B6C"/>
    <w:rsid w:val="00175EC3"/>
    <w:rsid w:val="00176023"/>
    <w:rsid w:val="00177382"/>
    <w:rsid w:val="00177CEB"/>
    <w:rsid w:val="00180325"/>
    <w:rsid w:val="0018032D"/>
    <w:rsid w:val="00181159"/>
    <w:rsid w:val="001815B4"/>
    <w:rsid w:val="0018181A"/>
    <w:rsid w:val="00181A6F"/>
    <w:rsid w:val="001821F7"/>
    <w:rsid w:val="00182EC6"/>
    <w:rsid w:val="0018311F"/>
    <w:rsid w:val="0018372C"/>
    <w:rsid w:val="00184166"/>
    <w:rsid w:val="0018434C"/>
    <w:rsid w:val="00184831"/>
    <w:rsid w:val="0018571B"/>
    <w:rsid w:val="00185813"/>
    <w:rsid w:val="00185A57"/>
    <w:rsid w:val="00186501"/>
    <w:rsid w:val="00186575"/>
    <w:rsid w:val="001868CC"/>
    <w:rsid w:val="00186AB1"/>
    <w:rsid w:val="0018727D"/>
    <w:rsid w:val="00187A0D"/>
    <w:rsid w:val="00190598"/>
    <w:rsid w:val="001914DC"/>
    <w:rsid w:val="00191547"/>
    <w:rsid w:val="00191AF1"/>
    <w:rsid w:val="00192054"/>
    <w:rsid w:val="0019210E"/>
    <w:rsid w:val="00192366"/>
    <w:rsid w:val="0019264D"/>
    <w:rsid w:val="0019274F"/>
    <w:rsid w:val="0019279A"/>
    <w:rsid w:val="00192F3F"/>
    <w:rsid w:val="001933C2"/>
    <w:rsid w:val="0019345E"/>
    <w:rsid w:val="0019384A"/>
    <w:rsid w:val="001939CE"/>
    <w:rsid w:val="0019407A"/>
    <w:rsid w:val="001940B5"/>
    <w:rsid w:val="001949A1"/>
    <w:rsid w:val="00194C38"/>
    <w:rsid w:val="00195252"/>
    <w:rsid w:val="00195644"/>
    <w:rsid w:val="001956B8"/>
    <w:rsid w:val="00195B69"/>
    <w:rsid w:val="00195E36"/>
    <w:rsid w:val="00195E58"/>
    <w:rsid w:val="001962AA"/>
    <w:rsid w:val="001967E5"/>
    <w:rsid w:val="00196974"/>
    <w:rsid w:val="00196E59"/>
    <w:rsid w:val="00197874"/>
    <w:rsid w:val="00197EB4"/>
    <w:rsid w:val="00197FD6"/>
    <w:rsid w:val="001A0082"/>
    <w:rsid w:val="001A0202"/>
    <w:rsid w:val="001A0B0C"/>
    <w:rsid w:val="001A0F79"/>
    <w:rsid w:val="001A117B"/>
    <w:rsid w:val="001A1238"/>
    <w:rsid w:val="001A1475"/>
    <w:rsid w:val="001A1C98"/>
    <w:rsid w:val="001A1D83"/>
    <w:rsid w:val="001A1FDC"/>
    <w:rsid w:val="001A1FFF"/>
    <w:rsid w:val="001A2BB4"/>
    <w:rsid w:val="001A2D0E"/>
    <w:rsid w:val="001A2E16"/>
    <w:rsid w:val="001A2F00"/>
    <w:rsid w:val="001A31B4"/>
    <w:rsid w:val="001A31F6"/>
    <w:rsid w:val="001A43B3"/>
    <w:rsid w:val="001A479F"/>
    <w:rsid w:val="001A4812"/>
    <w:rsid w:val="001A49F1"/>
    <w:rsid w:val="001A4A70"/>
    <w:rsid w:val="001A4DA1"/>
    <w:rsid w:val="001A5206"/>
    <w:rsid w:val="001A52E9"/>
    <w:rsid w:val="001A5571"/>
    <w:rsid w:val="001A55D6"/>
    <w:rsid w:val="001A5626"/>
    <w:rsid w:val="001A593B"/>
    <w:rsid w:val="001A59E9"/>
    <w:rsid w:val="001A5F5B"/>
    <w:rsid w:val="001A5FC2"/>
    <w:rsid w:val="001A60D2"/>
    <w:rsid w:val="001A6439"/>
    <w:rsid w:val="001A65C9"/>
    <w:rsid w:val="001A678D"/>
    <w:rsid w:val="001A6CF4"/>
    <w:rsid w:val="001A735A"/>
    <w:rsid w:val="001A77D7"/>
    <w:rsid w:val="001A7A85"/>
    <w:rsid w:val="001A7F83"/>
    <w:rsid w:val="001B0392"/>
    <w:rsid w:val="001B0512"/>
    <w:rsid w:val="001B09E7"/>
    <w:rsid w:val="001B09FD"/>
    <w:rsid w:val="001B0CC2"/>
    <w:rsid w:val="001B1697"/>
    <w:rsid w:val="001B1A81"/>
    <w:rsid w:val="001B1B05"/>
    <w:rsid w:val="001B2382"/>
    <w:rsid w:val="001B2741"/>
    <w:rsid w:val="001B2C6B"/>
    <w:rsid w:val="001B3178"/>
    <w:rsid w:val="001B3916"/>
    <w:rsid w:val="001B3C1E"/>
    <w:rsid w:val="001B3E16"/>
    <w:rsid w:val="001B446B"/>
    <w:rsid w:val="001B44BD"/>
    <w:rsid w:val="001B4BA2"/>
    <w:rsid w:val="001B4F28"/>
    <w:rsid w:val="001B4FCF"/>
    <w:rsid w:val="001B5AED"/>
    <w:rsid w:val="001B5F79"/>
    <w:rsid w:val="001B62FE"/>
    <w:rsid w:val="001B6A26"/>
    <w:rsid w:val="001B7031"/>
    <w:rsid w:val="001B72FB"/>
    <w:rsid w:val="001B74AD"/>
    <w:rsid w:val="001B7847"/>
    <w:rsid w:val="001B7944"/>
    <w:rsid w:val="001B7C8F"/>
    <w:rsid w:val="001B7F17"/>
    <w:rsid w:val="001C0234"/>
    <w:rsid w:val="001C0619"/>
    <w:rsid w:val="001C0B2C"/>
    <w:rsid w:val="001C0F4A"/>
    <w:rsid w:val="001C10FA"/>
    <w:rsid w:val="001C2020"/>
    <w:rsid w:val="001C2283"/>
    <w:rsid w:val="001C23FF"/>
    <w:rsid w:val="001C2527"/>
    <w:rsid w:val="001C28CF"/>
    <w:rsid w:val="001C29EA"/>
    <w:rsid w:val="001C3525"/>
    <w:rsid w:val="001C3769"/>
    <w:rsid w:val="001C3B3F"/>
    <w:rsid w:val="001C3D06"/>
    <w:rsid w:val="001C498B"/>
    <w:rsid w:val="001C4FBC"/>
    <w:rsid w:val="001C5256"/>
    <w:rsid w:val="001C56DE"/>
    <w:rsid w:val="001C5742"/>
    <w:rsid w:val="001C58CA"/>
    <w:rsid w:val="001C5A02"/>
    <w:rsid w:val="001C5A1B"/>
    <w:rsid w:val="001C6680"/>
    <w:rsid w:val="001C6728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770"/>
    <w:rsid w:val="001C78D6"/>
    <w:rsid w:val="001C7DAE"/>
    <w:rsid w:val="001C7E97"/>
    <w:rsid w:val="001D01A1"/>
    <w:rsid w:val="001D02F9"/>
    <w:rsid w:val="001D0B95"/>
    <w:rsid w:val="001D1258"/>
    <w:rsid w:val="001D15D7"/>
    <w:rsid w:val="001D1A1B"/>
    <w:rsid w:val="001D1D2D"/>
    <w:rsid w:val="001D2017"/>
    <w:rsid w:val="001D213E"/>
    <w:rsid w:val="001D21CA"/>
    <w:rsid w:val="001D29BC"/>
    <w:rsid w:val="001D2F4A"/>
    <w:rsid w:val="001D311E"/>
    <w:rsid w:val="001D3E1F"/>
    <w:rsid w:val="001D3F14"/>
    <w:rsid w:val="001D49CC"/>
    <w:rsid w:val="001D4A2F"/>
    <w:rsid w:val="001D51C7"/>
    <w:rsid w:val="001D54D5"/>
    <w:rsid w:val="001D585D"/>
    <w:rsid w:val="001D6286"/>
    <w:rsid w:val="001D6B6A"/>
    <w:rsid w:val="001D6E5F"/>
    <w:rsid w:val="001D720A"/>
    <w:rsid w:val="001D7270"/>
    <w:rsid w:val="001D744A"/>
    <w:rsid w:val="001D74EC"/>
    <w:rsid w:val="001D7645"/>
    <w:rsid w:val="001D76E0"/>
    <w:rsid w:val="001D7775"/>
    <w:rsid w:val="001D78F4"/>
    <w:rsid w:val="001D7AB1"/>
    <w:rsid w:val="001D7AED"/>
    <w:rsid w:val="001D7D35"/>
    <w:rsid w:val="001D7DFA"/>
    <w:rsid w:val="001E00FC"/>
    <w:rsid w:val="001E036B"/>
    <w:rsid w:val="001E044E"/>
    <w:rsid w:val="001E0C2D"/>
    <w:rsid w:val="001E1113"/>
    <w:rsid w:val="001E1B56"/>
    <w:rsid w:val="001E21C4"/>
    <w:rsid w:val="001E234F"/>
    <w:rsid w:val="001E25AC"/>
    <w:rsid w:val="001E2A3C"/>
    <w:rsid w:val="001E2A7F"/>
    <w:rsid w:val="001E2DBD"/>
    <w:rsid w:val="001E341F"/>
    <w:rsid w:val="001E3510"/>
    <w:rsid w:val="001E3A07"/>
    <w:rsid w:val="001E40B9"/>
    <w:rsid w:val="001E49F3"/>
    <w:rsid w:val="001E52AE"/>
    <w:rsid w:val="001E536A"/>
    <w:rsid w:val="001E537F"/>
    <w:rsid w:val="001E588B"/>
    <w:rsid w:val="001E5E85"/>
    <w:rsid w:val="001E6690"/>
    <w:rsid w:val="001E6E89"/>
    <w:rsid w:val="001E6FFD"/>
    <w:rsid w:val="001E7685"/>
    <w:rsid w:val="001E76CA"/>
    <w:rsid w:val="001F0276"/>
    <w:rsid w:val="001F05F8"/>
    <w:rsid w:val="001F0A31"/>
    <w:rsid w:val="001F0CBD"/>
    <w:rsid w:val="001F13D4"/>
    <w:rsid w:val="001F16B0"/>
    <w:rsid w:val="001F1B69"/>
    <w:rsid w:val="001F1F48"/>
    <w:rsid w:val="001F2446"/>
    <w:rsid w:val="001F26BF"/>
    <w:rsid w:val="001F2717"/>
    <w:rsid w:val="001F28ED"/>
    <w:rsid w:val="001F2DBE"/>
    <w:rsid w:val="001F3889"/>
    <w:rsid w:val="001F3C29"/>
    <w:rsid w:val="001F3CDD"/>
    <w:rsid w:val="001F40EB"/>
    <w:rsid w:val="001F44C6"/>
    <w:rsid w:val="001F4A02"/>
    <w:rsid w:val="001F4D40"/>
    <w:rsid w:val="001F555C"/>
    <w:rsid w:val="001F5B63"/>
    <w:rsid w:val="001F5E02"/>
    <w:rsid w:val="001F63DA"/>
    <w:rsid w:val="001F6BA2"/>
    <w:rsid w:val="001F71AF"/>
    <w:rsid w:val="001F7311"/>
    <w:rsid w:val="001F75EB"/>
    <w:rsid w:val="001F7E2D"/>
    <w:rsid w:val="001F7FB4"/>
    <w:rsid w:val="0020022E"/>
    <w:rsid w:val="00200C31"/>
    <w:rsid w:val="00200D09"/>
    <w:rsid w:val="00200F14"/>
    <w:rsid w:val="0020143E"/>
    <w:rsid w:val="00201757"/>
    <w:rsid w:val="00201E47"/>
    <w:rsid w:val="00202157"/>
    <w:rsid w:val="0020230A"/>
    <w:rsid w:val="002027DA"/>
    <w:rsid w:val="00202A1C"/>
    <w:rsid w:val="00202F87"/>
    <w:rsid w:val="00203290"/>
    <w:rsid w:val="002032AE"/>
    <w:rsid w:val="0020399E"/>
    <w:rsid w:val="00203AA1"/>
    <w:rsid w:val="00203AF5"/>
    <w:rsid w:val="00203CA9"/>
    <w:rsid w:val="0020455B"/>
    <w:rsid w:val="002046A1"/>
    <w:rsid w:val="00204B0C"/>
    <w:rsid w:val="00204BCD"/>
    <w:rsid w:val="00205132"/>
    <w:rsid w:val="00205195"/>
    <w:rsid w:val="0020569D"/>
    <w:rsid w:val="002058E1"/>
    <w:rsid w:val="00205E15"/>
    <w:rsid w:val="00205EC3"/>
    <w:rsid w:val="0020652D"/>
    <w:rsid w:val="002065C1"/>
    <w:rsid w:val="0020690B"/>
    <w:rsid w:val="00206E3E"/>
    <w:rsid w:val="00207272"/>
    <w:rsid w:val="0020796B"/>
    <w:rsid w:val="00207CB8"/>
    <w:rsid w:val="00207DBC"/>
    <w:rsid w:val="0021029B"/>
    <w:rsid w:val="002103FA"/>
    <w:rsid w:val="00210599"/>
    <w:rsid w:val="0021065B"/>
    <w:rsid w:val="00210A49"/>
    <w:rsid w:val="00210BD9"/>
    <w:rsid w:val="00211514"/>
    <w:rsid w:val="00211E6A"/>
    <w:rsid w:val="00211FCE"/>
    <w:rsid w:val="002123A2"/>
    <w:rsid w:val="0021288D"/>
    <w:rsid w:val="00212A50"/>
    <w:rsid w:val="00212BB0"/>
    <w:rsid w:val="00213245"/>
    <w:rsid w:val="00213C37"/>
    <w:rsid w:val="00213E67"/>
    <w:rsid w:val="00213F76"/>
    <w:rsid w:val="002141FF"/>
    <w:rsid w:val="00214318"/>
    <w:rsid w:val="00214809"/>
    <w:rsid w:val="002148E9"/>
    <w:rsid w:val="00214C6C"/>
    <w:rsid w:val="00214EE7"/>
    <w:rsid w:val="00214FD9"/>
    <w:rsid w:val="0021551A"/>
    <w:rsid w:val="0021580A"/>
    <w:rsid w:val="0021580C"/>
    <w:rsid w:val="00215BD0"/>
    <w:rsid w:val="00215FA9"/>
    <w:rsid w:val="002161EA"/>
    <w:rsid w:val="00216582"/>
    <w:rsid w:val="00216D00"/>
    <w:rsid w:val="00216EF8"/>
    <w:rsid w:val="00217294"/>
    <w:rsid w:val="0021751F"/>
    <w:rsid w:val="002177EB"/>
    <w:rsid w:val="0021792C"/>
    <w:rsid w:val="00217C29"/>
    <w:rsid w:val="00220645"/>
    <w:rsid w:val="002207B1"/>
    <w:rsid w:val="0022080C"/>
    <w:rsid w:val="00220B2A"/>
    <w:rsid w:val="00220C15"/>
    <w:rsid w:val="00220D76"/>
    <w:rsid w:val="00220D8C"/>
    <w:rsid w:val="00220F42"/>
    <w:rsid w:val="0022102C"/>
    <w:rsid w:val="002211E8"/>
    <w:rsid w:val="00221445"/>
    <w:rsid w:val="002219A8"/>
    <w:rsid w:val="00221A28"/>
    <w:rsid w:val="00221BD4"/>
    <w:rsid w:val="00221CFA"/>
    <w:rsid w:val="00221E29"/>
    <w:rsid w:val="0022215C"/>
    <w:rsid w:val="002222E4"/>
    <w:rsid w:val="002227BF"/>
    <w:rsid w:val="00223BAD"/>
    <w:rsid w:val="00225EC1"/>
    <w:rsid w:val="00225ED4"/>
    <w:rsid w:val="00226137"/>
    <w:rsid w:val="002265F1"/>
    <w:rsid w:val="002269C3"/>
    <w:rsid w:val="002270A6"/>
    <w:rsid w:val="002274E3"/>
    <w:rsid w:val="00227CAE"/>
    <w:rsid w:val="002302EF"/>
    <w:rsid w:val="00230DF0"/>
    <w:rsid w:val="002318B1"/>
    <w:rsid w:val="00231A71"/>
    <w:rsid w:val="00232181"/>
    <w:rsid w:val="002324A3"/>
    <w:rsid w:val="00232568"/>
    <w:rsid w:val="0023265A"/>
    <w:rsid w:val="00232AA5"/>
    <w:rsid w:val="00232AA8"/>
    <w:rsid w:val="00232F11"/>
    <w:rsid w:val="00233586"/>
    <w:rsid w:val="002337A5"/>
    <w:rsid w:val="00233A8F"/>
    <w:rsid w:val="00233AD5"/>
    <w:rsid w:val="00233C2F"/>
    <w:rsid w:val="002342C0"/>
    <w:rsid w:val="002342D9"/>
    <w:rsid w:val="002343FF"/>
    <w:rsid w:val="00234822"/>
    <w:rsid w:val="00234A6F"/>
    <w:rsid w:val="00234F4A"/>
    <w:rsid w:val="00235903"/>
    <w:rsid w:val="00235EED"/>
    <w:rsid w:val="0023640F"/>
    <w:rsid w:val="002365DF"/>
    <w:rsid w:val="0023794F"/>
    <w:rsid w:val="00237BE0"/>
    <w:rsid w:val="00237EBC"/>
    <w:rsid w:val="00237EF0"/>
    <w:rsid w:val="00240062"/>
    <w:rsid w:val="002401AC"/>
    <w:rsid w:val="00240564"/>
    <w:rsid w:val="002406AB"/>
    <w:rsid w:val="0024074F"/>
    <w:rsid w:val="00241E0F"/>
    <w:rsid w:val="002420F6"/>
    <w:rsid w:val="00242DCF"/>
    <w:rsid w:val="00242F12"/>
    <w:rsid w:val="00242F51"/>
    <w:rsid w:val="002434B9"/>
    <w:rsid w:val="002436C1"/>
    <w:rsid w:val="002438FA"/>
    <w:rsid w:val="00243A30"/>
    <w:rsid w:val="00243B15"/>
    <w:rsid w:val="00243D66"/>
    <w:rsid w:val="00243EBF"/>
    <w:rsid w:val="00244499"/>
    <w:rsid w:val="00244741"/>
    <w:rsid w:val="00245146"/>
    <w:rsid w:val="00245E26"/>
    <w:rsid w:val="00245E95"/>
    <w:rsid w:val="00245EDE"/>
    <w:rsid w:val="00246281"/>
    <w:rsid w:val="00246708"/>
    <w:rsid w:val="00246E67"/>
    <w:rsid w:val="00247310"/>
    <w:rsid w:val="00247C48"/>
    <w:rsid w:val="00247C8F"/>
    <w:rsid w:val="00247F5D"/>
    <w:rsid w:val="00247FE6"/>
    <w:rsid w:val="00247FEE"/>
    <w:rsid w:val="002502CE"/>
    <w:rsid w:val="00250943"/>
    <w:rsid w:val="002509D6"/>
    <w:rsid w:val="0025127C"/>
    <w:rsid w:val="00251362"/>
    <w:rsid w:val="002515A4"/>
    <w:rsid w:val="002518CC"/>
    <w:rsid w:val="002520FA"/>
    <w:rsid w:val="002521AE"/>
    <w:rsid w:val="002523BA"/>
    <w:rsid w:val="00252456"/>
    <w:rsid w:val="00252C0C"/>
    <w:rsid w:val="002531A2"/>
    <w:rsid w:val="002535D2"/>
    <w:rsid w:val="00253635"/>
    <w:rsid w:val="00253780"/>
    <w:rsid w:val="00253B9B"/>
    <w:rsid w:val="00253EA8"/>
    <w:rsid w:val="002543A0"/>
    <w:rsid w:val="0025449C"/>
    <w:rsid w:val="002548A1"/>
    <w:rsid w:val="00254CB2"/>
    <w:rsid w:val="00256709"/>
    <w:rsid w:val="00256B10"/>
    <w:rsid w:val="00256C4C"/>
    <w:rsid w:val="00256F35"/>
    <w:rsid w:val="00256F8E"/>
    <w:rsid w:val="00257186"/>
    <w:rsid w:val="00257229"/>
    <w:rsid w:val="002576E1"/>
    <w:rsid w:val="00257F3E"/>
    <w:rsid w:val="00260155"/>
    <w:rsid w:val="00260EAA"/>
    <w:rsid w:val="0026183B"/>
    <w:rsid w:val="00261C35"/>
    <w:rsid w:val="002622D7"/>
    <w:rsid w:val="002623C2"/>
    <w:rsid w:val="00262A55"/>
    <w:rsid w:val="00263117"/>
    <w:rsid w:val="00263337"/>
    <w:rsid w:val="002639A0"/>
    <w:rsid w:val="00263E45"/>
    <w:rsid w:val="0026417E"/>
    <w:rsid w:val="002649CC"/>
    <w:rsid w:val="00264E79"/>
    <w:rsid w:val="00265F27"/>
    <w:rsid w:val="00265FCE"/>
    <w:rsid w:val="0026630F"/>
    <w:rsid w:val="002667DE"/>
    <w:rsid w:val="00266CCF"/>
    <w:rsid w:val="00266F28"/>
    <w:rsid w:val="00267970"/>
    <w:rsid w:val="002679F8"/>
    <w:rsid w:val="00267B1B"/>
    <w:rsid w:val="00267D70"/>
    <w:rsid w:val="00267DF9"/>
    <w:rsid w:val="00270011"/>
    <w:rsid w:val="0027046C"/>
    <w:rsid w:val="002704F7"/>
    <w:rsid w:val="00270777"/>
    <w:rsid w:val="00270AA2"/>
    <w:rsid w:val="00271308"/>
    <w:rsid w:val="00271C14"/>
    <w:rsid w:val="00271F27"/>
    <w:rsid w:val="00271FD3"/>
    <w:rsid w:val="0027261C"/>
    <w:rsid w:val="0027295D"/>
    <w:rsid w:val="0027311A"/>
    <w:rsid w:val="002741BE"/>
    <w:rsid w:val="00274FC5"/>
    <w:rsid w:val="002752D6"/>
    <w:rsid w:val="002753DF"/>
    <w:rsid w:val="00275424"/>
    <w:rsid w:val="0027546F"/>
    <w:rsid w:val="00275505"/>
    <w:rsid w:val="00275596"/>
    <w:rsid w:val="0027565E"/>
    <w:rsid w:val="002756D3"/>
    <w:rsid w:val="00275A96"/>
    <w:rsid w:val="00275F61"/>
    <w:rsid w:val="002760D3"/>
    <w:rsid w:val="0027616E"/>
    <w:rsid w:val="0027635B"/>
    <w:rsid w:val="00277064"/>
    <w:rsid w:val="00277387"/>
    <w:rsid w:val="0027765B"/>
    <w:rsid w:val="00277D13"/>
    <w:rsid w:val="00280462"/>
    <w:rsid w:val="00280807"/>
    <w:rsid w:val="00280A69"/>
    <w:rsid w:val="00280E3B"/>
    <w:rsid w:val="0028104B"/>
    <w:rsid w:val="00281581"/>
    <w:rsid w:val="0028209A"/>
    <w:rsid w:val="0028236E"/>
    <w:rsid w:val="002826C4"/>
    <w:rsid w:val="00282831"/>
    <w:rsid w:val="00282CE1"/>
    <w:rsid w:val="00282E54"/>
    <w:rsid w:val="002835BA"/>
    <w:rsid w:val="00283B03"/>
    <w:rsid w:val="00283FB8"/>
    <w:rsid w:val="00284000"/>
    <w:rsid w:val="0028520D"/>
    <w:rsid w:val="00285725"/>
    <w:rsid w:val="002858EF"/>
    <w:rsid w:val="00285AF1"/>
    <w:rsid w:val="00285ECD"/>
    <w:rsid w:val="00286159"/>
    <w:rsid w:val="002864C5"/>
    <w:rsid w:val="002865DF"/>
    <w:rsid w:val="00286708"/>
    <w:rsid w:val="002873AB"/>
    <w:rsid w:val="002879EE"/>
    <w:rsid w:val="00287CAB"/>
    <w:rsid w:val="00287D99"/>
    <w:rsid w:val="002904EE"/>
    <w:rsid w:val="002904EF"/>
    <w:rsid w:val="002905F1"/>
    <w:rsid w:val="00290881"/>
    <w:rsid w:val="00290BA4"/>
    <w:rsid w:val="00290C70"/>
    <w:rsid w:val="00290D62"/>
    <w:rsid w:val="00290FA3"/>
    <w:rsid w:val="002913F1"/>
    <w:rsid w:val="002914F6"/>
    <w:rsid w:val="00291516"/>
    <w:rsid w:val="002916F1"/>
    <w:rsid w:val="00291A6D"/>
    <w:rsid w:val="002920FC"/>
    <w:rsid w:val="002925CB"/>
    <w:rsid w:val="002927F2"/>
    <w:rsid w:val="0029282D"/>
    <w:rsid w:val="00292C76"/>
    <w:rsid w:val="00292D57"/>
    <w:rsid w:val="00292F19"/>
    <w:rsid w:val="00293129"/>
    <w:rsid w:val="00293227"/>
    <w:rsid w:val="002934B6"/>
    <w:rsid w:val="00293E62"/>
    <w:rsid w:val="00293EA4"/>
    <w:rsid w:val="002941ED"/>
    <w:rsid w:val="00294518"/>
    <w:rsid w:val="0029472B"/>
    <w:rsid w:val="002948B1"/>
    <w:rsid w:val="00295C7E"/>
    <w:rsid w:val="0029602D"/>
    <w:rsid w:val="002960F5"/>
    <w:rsid w:val="002962F0"/>
    <w:rsid w:val="00296D32"/>
    <w:rsid w:val="00296E70"/>
    <w:rsid w:val="0029731F"/>
    <w:rsid w:val="00297A37"/>
    <w:rsid w:val="002A03BF"/>
    <w:rsid w:val="002A0952"/>
    <w:rsid w:val="002A099D"/>
    <w:rsid w:val="002A1019"/>
    <w:rsid w:val="002A1567"/>
    <w:rsid w:val="002A161C"/>
    <w:rsid w:val="002A16D4"/>
    <w:rsid w:val="002A1808"/>
    <w:rsid w:val="002A2548"/>
    <w:rsid w:val="002A28CB"/>
    <w:rsid w:val="002A2BAC"/>
    <w:rsid w:val="002A2D56"/>
    <w:rsid w:val="002A2D9D"/>
    <w:rsid w:val="002A33C7"/>
    <w:rsid w:val="002A3556"/>
    <w:rsid w:val="002A3836"/>
    <w:rsid w:val="002A3E53"/>
    <w:rsid w:val="002A41ED"/>
    <w:rsid w:val="002A493B"/>
    <w:rsid w:val="002A4AC5"/>
    <w:rsid w:val="002A4C4A"/>
    <w:rsid w:val="002A5327"/>
    <w:rsid w:val="002A536A"/>
    <w:rsid w:val="002A6429"/>
    <w:rsid w:val="002A6506"/>
    <w:rsid w:val="002A6CCC"/>
    <w:rsid w:val="002A768A"/>
    <w:rsid w:val="002A7C81"/>
    <w:rsid w:val="002B011F"/>
    <w:rsid w:val="002B04F6"/>
    <w:rsid w:val="002B0A5D"/>
    <w:rsid w:val="002B10BC"/>
    <w:rsid w:val="002B12EC"/>
    <w:rsid w:val="002B184E"/>
    <w:rsid w:val="002B1A50"/>
    <w:rsid w:val="002B1D4B"/>
    <w:rsid w:val="002B1EFD"/>
    <w:rsid w:val="002B21EB"/>
    <w:rsid w:val="002B2333"/>
    <w:rsid w:val="002B24BA"/>
    <w:rsid w:val="002B27A1"/>
    <w:rsid w:val="002B3107"/>
    <w:rsid w:val="002B33EF"/>
    <w:rsid w:val="002B35A5"/>
    <w:rsid w:val="002B3F9C"/>
    <w:rsid w:val="002B408C"/>
    <w:rsid w:val="002B4472"/>
    <w:rsid w:val="002B468C"/>
    <w:rsid w:val="002B5568"/>
    <w:rsid w:val="002B589F"/>
    <w:rsid w:val="002B5AF1"/>
    <w:rsid w:val="002B5D59"/>
    <w:rsid w:val="002B6CA8"/>
    <w:rsid w:val="002B6D08"/>
    <w:rsid w:val="002B6D7D"/>
    <w:rsid w:val="002B717F"/>
    <w:rsid w:val="002B72A3"/>
    <w:rsid w:val="002B768F"/>
    <w:rsid w:val="002B7A5A"/>
    <w:rsid w:val="002B7A60"/>
    <w:rsid w:val="002C034F"/>
    <w:rsid w:val="002C11B9"/>
    <w:rsid w:val="002C1D25"/>
    <w:rsid w:val="002C2031"/>
    <w:rsid w:val="002C2748"/>
    <w:rsid w:val="002C284C"/>
    <w:rsid w:val="002C351B"/>
    <w:rsid w:val="002C3809"/>
    <w:rsid w:val="002C3B9F"/>
    <w:rsid w:val="002C3EB3"/>
    <w:rsid w:val="002C3EE9"/>
    <w:rsid w:val="002C44D5"/>
    <w:rsid w:val="002C4C10"/>
    <w:rsid w:val="002C4D7A"/>
    <w:rsid w:val="002C4DEE"/>
    <w:rsid w:val="002C4FD6"/>
    <w:rsid w:val="002C5163"/>
    <w:rsid w:val="002C55E6"/>
    <w:rsid w:val="002C55F5"/>
    <w:rsid w:val="002C601C"/>
    <w:rsid w:val="002C61DB"/>
    <w:rsid w:val="002C64A8"/>
    <w:rsid w:val="002C6A16"/>
    <w:rsid w:val="002C6F0A"/>
    <w:rsid w:val="002C70DA"/>
    <w:rsid w:val="002C70F4"/>
    <w:rsid w:val="002C76C3"/>
    <w:rsid w:val="002C7FD1"/>
    <w:rsid w:val="002D0135"/>
    <w:rsid w:val="002D1610"/>
    <w:rsid w:val="002D1804"/>
    <w:rsid w:val="002D1BE9"/>
    <w:rsid w:val="002D1D51"/>
    <w:rsid w:val="002D1EB9"/>
    <w:rsid w:val="002D2003"/>
    <w:rsid w:val="002D22D2"/>
    <w:rsid w:val="002D2BC7"/>
    <w:rsid w:val="002D2CB3"/>
    <w:rsid w:val="002D3265"/>
    <w:rsid w:val="002D3724"/>
    <w:rsid w:val="002D45D7"/>
    <w:rsid w:val="002D4A06"/>
    <w:rsid w:val="002D4B79"/>
    <w:rsid w:val="002D4EF1"/>
    <w:rsid w:val="002D5978"/>
    <w:rsid w:val="002D5D17"/>
    <w:rsid w:val="002D5D18"/>
    <w:rsid w:val="002D60F2"/>
    <w:rsid w:val="002D6909"/>
    <w:rsid w:val="002D6FCD"/>
    <w:rsid w:val="002D7611"/>
    <w:rsid w:val="002E0630"/>
    <w:rsid w:val="002E0852"/>
    <w:rsid w:val="002E0EFA"/>
    <w:rsid w:val="002E11F7"/>
    <w:rsid w:val="002E1433"/>
    <w:rsid w:val="002E1489"/>
    <w:rsid w:val="002E2174"/>
    <w:rsid w:val="002E25C1"/>
    <w:rsid w:val="002E297C"/>
    <w:rsid w:val="002E2DDA"/>
    <w:rsid w:val="002E37C0"/>
    <w:rsid w:val="002E3CEF"/>
    <w:rsid w:val="002E3D97"/>
    <w:rsid w:val="002E449D"/>
    <w:rsid w:val="002E4BC6"/>
    <w:rsid w:val="002E4F4A"/>
    <w:rsid w:val="002E520D"/>
    <w:rsid w:val="002E5502"/>
    <w:rsid w:val="002E5503"/>
    <w:rsid w:val="002E5999"/>
    <w:rsid w:val="002E5B07"/>
    <w:rsid w:val="002E5F8C"/>
    <w:rsid w:val="002E6486"/>
    <w:rsid w:val="002E675A"/>
    <w:rsid w:val="002E67C8"/>
    <w:rsid w:val="002E6902"/>
    <w:rsid w:val="002E69F6"/>
    <w:rsid w:val="002E6CAE"/>
    <w:rsid w:val="002E6CE2"/>
    <w:rsid w:val="002E6D40"/>
    <w:rsid w:val="002E7247"/>
    <w:rsid w:val="002E7A83"/>
    <w:rsid w:val="002E7BE1"/>
    <w:rsid w:val="002F030B"/>
    <w:rsid w:val="002F0999"/>
    <w:rsid w:val="002F11B8"/>
    <w:rsid w:val="002F14E0"/>
    <w:rsid w:val="002F19B1"/>
    <w:rsid w:val="002F1B12"/>
    <w:rsid w:val="002F2027"/>
    <w:rsid w:val="002F2033"/>
    <w:rsid w:val="002F2209"/>
    <w:rsid w:val="002F24E4"/>
    <w:rsid w:val="002F25B9"/>
    <w:rsid w:val="002F29E7"/>
    <w:rsid w:val="002F34FD"/>
    <w:rsid w:val="002F3698"/>
    <w:rsid w:val="002F3AF5"/>
    <w:rsid w:val="002F3C25"/>
    <w:rsid w:val="002F3C6C"/>
    <w:rsid w:val="002F3D10"/>
    <w:rsid w:val="002F3E0A"/>
    <w:rsid w:val="002F4A3C"/>
    <w:rsid w:val="002F4A5E"/>
    <w:rsid w:val="002F54C2"/>
    <w:rsid w:val="002F5D29"/>
    <w:rsid w:val="002F5DC4"/>
    <w:rsid w:val="002F658B"/>
    <w:rsid w:val="002F69F5"/>
    <w:rsid w:val="002F6D94"/>
    <w:rsid w:val="002F6ECF"/>
    <w:rsid w:val="002F6F53"/>
    <w:rsid w:val="002F7CEE"/>
    <w:rsid w:val="00300129"/>
    <w:rsid w:val="0030059F"/>
    <w:rsid w:val="00300822"/>
    <w:rsid w:val="003009CD"/>
    <w:rsid w:val="00301082"/>
    <w:rsid w:val="00301215"/>
    <w:rsid w:val="00301630"/>
    <w:rsid w:val="003017AA"/>
    <w:rsid w:val="00301A5E"/>
    <w:rsid w:val="00301CC6"/>
    <w:rsid w:val="00301E96"/>
    <w:rsid w:val="00301F56"/>
    <w:rsid w:val="00302411"/>
    <w:rsid w:val="00302F4B"/>
    <w:rsid w:val="00303067"/>
    <w:rsid w:val="0030393F"/>
    <w:rsid w:val="003041D9"/>
    <w:rsid w:val="0030478A"/>
    <w:rsid w:val="003048C3"/>
    <w:rsid w:val="00304E36"/>
    <w:rsid w:val="00304EAD"/>
    <w:rsid w:val="003050B3"/>
    <w:rsid w:val="00305BE7"/>
    <w:rsid w:val="0030605F"/>
    <w:rsid w:val="00306246"/>
    <w:rsid w:val="00306267"/>
    <w:rsid w:val="0030630A"/>
    <w:rsid w:val="003066E0"/>
    <w:rsid w:val="003067CA"/>
    <w:rsid w:val="003067D6"/>
    <w:rsid w:val="003070A0"/>
    <w:rsid w:val="00307261"/>
    <w:rsid w:val="0030731E"/>
    <w:rsid w:val="00307407"/>
    <w:rsid w:val="0030793F"/>
    <w:rsid w:val="00307B8D"/>
    <w:rsid w:val="00307BD7"/>
    <w:rsid w:val="00307D66"/>
    <w:rsid w:val="0031019F"/>
    <w:rsid w:val="00310C5B"/>
    <w:rsid w:val="00311026"/>
    <w:rsid w:val="0031141B"/>
    <w:rsid w:val="00311432"/>
    <w:rsid w:val="003118FC"/>
    <w:rsid w:val="00312D02"/>
    <w:rsid w:val="00312F2D"/>
    <w:rsid w:val="003138D3"/>
    <w:rsid w:val="00313A3C"/>
    <w:rsid w:val="00314116"/>
    <w:rsid w:val="0031455E"/>
    <w:rsid w:val="00314678"/>
    <w:rsid w:val="00314986"/>
    <w:rsid w:val="00314A16"/>
    <w:rsid w:val="00314F53"/>
    <w:rsid w:val="003167C6"/>
    <w:rsid w:val="003168F1"/>
    <w:rsid w:val="00316925"/>
    <w:rsid w:val="00316BA3"/>
    <w:rsid w:val="00316CE3"/>
    <w:rsid w:val="00316DCB"/>
    <w:rsid w:val="003170A4"/>
    <w:rsid w:val="003173ED"/>
    <w:rsid w:val="0031768E"/>
    <w:rsid w:val="0032021D"/>
    <w:rsid w:val="003205BF"/>
    <w:rsid w:val="0032065D"/>
    <w:rsid w:val="00320B7D"/>
    <w:rsid w:val="00320D7E"/>
    <w:rsid w:val="00320F8D"/>
    <w:rsid w:val="00320FA8"/>
    <w:rsid w:val="003214F0"/>
    <w:rsid w:val="00321934"/>
    <w:rsid w:val="00321B17"/>
    <w:rsid w:val="00321DBC"/>
    <w:rsid w:val="00321FC8"/>
    <w:rsid w:val="0032220C"/>
    <w:rsid w:val="00323012"/>
    <w:rsid w:val="003232B5"/>
    <w:rsid w:val="00323E5C"/>
    <w:rsid w:val="00323EE8"/>
    <w:rsid w:val="003243B6"/>
    <w:rsid w:val="003247D9"/>
    <w:rsid w:val="003249AE"/>
    <w:rsid w:val="00325171"/>
    <w:rsid w:val="00325351"/>
    <w:rsid w:val="00325601"/>
    <w:rsid w:val="00325722"/>
    <w:rsid w:val="00325C97"/>
    <w:rsid w:val="003269EB"/>
    <w:rsid w:val="00326F36"/>
    <w:rsid w:val="003279E0"/>
    <w:rsid w:val="00327F50"/>
    <w:rsid w:val="00330C19"/>
    <w:rsid w:val="00330D56"/>
    <w:rsid w:val="00331150"/>
    <w:rsid w:val="003311F9"/>
    <w:rsid w:val="00331213"/>
    <w:rsid w:val="003318AF"/>
    <w:rsid w:val="003319C6"/>
    <w:rsid w:val="003321BB"/>
    <w:rsid w:val="003324D0"/>
    <w:rsid w:val="00332B2B"/>
    <w:rsid w:val="00333BC9"/>
    <w:rsid w:val="00333CF5"/>
    <w:rsid w:val="00333D08"/>
    <w:rsid w:val="00333F66"/>
    <w:rsid w:val="00334D6E"/>
    <w:rsid w:val="00334D99"/>
    <w:rsid w:val="00335846"/>
    <w:rsid w:val="00336F77"/>
    <w:rsid w:val="0033733C"/>
    <w:rsid w:val="00337519"/>
    <w:rsid w:val="0033759A"/>
    <w:rsid w:val="003405AD"/>
    <w:rsid w:val="00340AE5"/>
    <w:rsid w:val="00340D71"/>
    <w:rsid w:val="00340D81"/>
    <w:rsid w:val="00340F7F"/>
    <w:rsid w:val="00341167"/>
    <w:rsid w:val="003412D7"/>
    <w:rsid w:val="00341363"/>
    <w:rsid w:val="003414B8"/>
    <w:rsid w:val="00341519"/>
    <w:rsid w:val="003415E8"/>
    <w:rsid w:val="0034191B"/>
    <w:rsid w:val="003421CE"/>
    <w:rsid w:val="00342644"/>
    <w:rsid w:val="0034272A"/>
    <w:rsid w:val="00343876"/>
    <w:rsid w:val="00343E75"/>
    <w:rsid w:val="00344873"/>
    <w:rsid w:val="00344EB9"/>
    <w:rsid w:val="0034574C"/>
    <w:rsid w:val="00345973"/>
    <w:rsid w:val="00345E67"/>
    <w:rsid w:val="00346976"/>
    <w:rsid w:val="00346E38"/>
    <w:rsid w:val="00346EB5"/>
    <w:rsid w:val="00346FF4"/>
    <w:rsid w:val="00347051"/>
    <w:rsid w:val="0034732C"/>
    <w:rsid w:val="00347B51"/>
    <w:rsid w:val="0035039A"/>
    <w:rsid w:val="003508E6"/>
    <w:rsid w:val="00350958"/>
    <w:rsid w:val="00350BFB"/>
    <w:rsid w:val="00350EDE"/>
    <w:rsid w:val="00351A87"/>
    <w:rsid w:val="00351AA6"/>
    <w:rsid w:val="0035231D"/>
    <w:rsid w:val="00352778"/>
    <w:rsid w:val="00352947"/>
    <w:rsid w:val="003529D6"/>
    <w:rsid w:val="00353285"/>
    <w:rsid w:val="0035330B"/>
    <w:rsid w:val="003533F0"/>
    <w:rsid w:val="003535F7"/>
    <w:rsid w:val="0035475C"/>
    <w:rsid w:val="00354CA0"/>
    <w:rsid w:val="0035519D"/>
    <w:rsid w:val="0035529A"/>
    <w:rsid w:val="00355524"/>
    <w:rsid w:val="00355B93"/>
    <w:rsid w:val="00356938"/>
    <w:rsid w:val="00356BED"/>
    <w:rsid w:val="0035711B"/>
    <w:rsid w:val="0035759D"/>
    <w:rsid w:val="0035765A"/>
    <w:rsid w:val="003577C0"/>
    <w:rsid w:val="00357C88"/>
    <w:rsid w:val="00357E93"/>
    <w:rsid w:val="00357F84"/>
    <w:rsid w:val="00360E91"/>
    <w:rsid w:val="00361014"/>
    <w:rsid w:val="0036128C"/>
    <w:rsid w:val="00361778"/>
    <w:rsid w:val="00361A97"/>
    <w:rsid w:val="00361C42"/>
    <w:rsid w:val="0036208F"/>
    <w:rsid w:val="00362490"/>
    <w:rsid w:val="00362CDB"/>
    <w:rsid w:val="0036320A"/>
    <w:rsid w:val="0036378F"/>
    <w:rsid w:val="0036421F"/>
    <w:rsid w:val="0036444B"/>
    <w:rsid w:val="003645EF"/>
    <w:rsid w:val="003647CD"/>
    <w:rsid w:val="003647D8"/>
    <w:rsid w:val="00364870"/>
    <w:rsid w:val="00364ADD"/>
    <w:rsid w:val="00365045"/>
    <w:rsid w:val="00365384"/>
    <w:rsid w:val="003657B8"/>
    <w:rsid w:val="00365AB9"/>
    <w:rsid w:val="00365D46"/>
    <w:rsid w:val="00365E85"/>
    <w:rsid w:val="00366040"/>
    <w:rsid w:val="003662A5"/>
    <w:rsid w:val="003663FA"/>
    <w:rsid w:val="00366E59"/>
    <w:rsid w:val="003676AD"/>
    <w:rsid w:val="00367974"/>
    <w:rsid w:val="00367A66"/>
    <w:rsid w:val="0037064D"/>
    <w:rsid w:val="00370723"/>
    <w:rsid w:val="0037199E"/>
    <w:rsid w:val="00371F78"/>
    <w:rsid w:val="00372067"/>
    <w:rsid w:val="0037231B"/>
    <w:rsid w:val="0037287D"/>
    <w:rsid w:val="0037297D"/>
    <w:rsid w:val="00373ABD"/>
    <w:rsid w:val="00373D0B"/>
    <w:rsid w:val="00373F04"/>
    <w:rsid w:val="0037441E"/>
    <w:rsid w:val="003745F0"/>
    <w:rsid w:val="00374BFA"/>
    <w:rsid w:val="00374C0A"/>
    <w:rsid w:val="00374DB7"/>
    <w:rsid w:val="00374EC7"/>
    <w:rsid w:val="0037533E"/>
    <w:rsid w:val="003756F9"/>
    <w:rsid w:val="00375A84"/>
    <w:rsid w:val="00375D0E"/>
    <w:rsid w:val="0037617B"/>
    <w:rsid w:val="0037635D"/>
    <w:rsid w:val="00376559"/>
    <w:rsid w:val="00376679"/>
    <w:rsid w:val="00377795"/>
    <w:rsid w:val="00377E17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EC1"/>
    <w:rsid w:val="00383119"/>
    <w:rsid w:val="003831CE"/>
    <w:rsid w:val="00383FB7"/>
    <w:rsid w:val="00384775"/>
    <w:rsid w:val="0038518F"/>
    <w:rsid w:val="00386018"/>
    <w:rsid w:val="00386865"/>
    <w:rsid w:val="00386975"/>
    <w:rsid w:val="00387044"/>
    <w:rsid w:val="00387052"/>
    <w:rsid w:val="003876B9"/>
    <w:rsid w:val="003877BB"/>
    <w:rsid w:val="00387830"/>
    <w:rsid w:val="00387856"/>
    <w:rsid w:val="0038787A"/>
    <w:rsid w:val="00387B1B"/>
    <w:rsid w:val="00387F7C"/>
    <w:rsid w:val="00390381"/>
    <w:rsid w:val="003904F8"/>
    <w:rsid w:val="003905F7"/>
    <w:rsid w:val="00390922"/>
    <w:rsid w:val="003914A2"/>
    <w:rsid w:val="003916AF"/>
    <w:rsid w:val="00391A7F"/>
    <w:rsid w:val="00391AF5"/>
    <w:rsid w:val="003921A6"/>
    <w:rsid w:val="00392376"/>
    <w:rsid w:val="00392629"/>
    <w:rsid w:val="00392EE0"/>
    <w:rsid w:val="00393108"/>
    <w:rsid w:val="00393219"/>
    <w:rsid w:val="0039332D"/>
    <w:rsid w:val="00393897"/>
    <w:rsid w:val="00393B2F"/>
    <w:rsid w:val="00393E22"/>
    <w:rsid w:val="003940BF"/>
    <w:rsid w:val="00394D10"/>
    <w:rsid w:val="00395250"/>
    <w:rsid w:val="003954C7"/>
    <w:rsid w:val="00395587"/>
    <w:rsid w:val="00395733"/>
    <w:rsid w:val="00395790"/>
    <w:rsid w:val="003957D3"/>
    <w:rsid w:val="003958EE"/>
    <w:rsid w:val="00395E5F"/>
    <w:rsid w:val="00397473"/>
    <w:rsid w:val="00397A9E"/>
    <w:rsid w:val="00397AF7"/>
    <w:rsid w:val="003A08F5"/>
    <w:rsid w:val="003A09C9"/>
    <w:rsid w:val="003A125D"/>
    <w:rsid w:val="003A1613"/>
    <w:rsid w:val="003A2BE1"/>
    <w:rsid w:val="003A2C25"/>
    <w:rsid w:val="003A3058"/>
    <w:rsid w:val="003A3198"/>
    <w:rsid w:val="003A319B"/>
    <w:rsid w:val="003A3242"/>
    <w:rsid w:val="003A3366"/>
    <w:rsid w:val="003A348B"/>
    <w:rsid w:val="003A3FD2"/>
    <w:rsid w:val="003A440C"/>
    <w:rsid w:val="003A47A0"/>
    <w:rsid w:val="003A4A49"/>
    <w:rsid w:val="003A4AE7"/>
    <w:rsid w:val="003A4D78"/>
    <w:rsid w:val="003A4E9E"/>
    <w:rsid w:val="003A5C30"/>
    <w:rsid w:val="003A64D6"/>
    <w:rsid w:val="003A6CD2"/>
    <w:rsid w:val="003A6E67"/>
    <w:rsid w:val="003A74AE"/>
    <w:rsid w:val="003A79B1"/>
    <w:rsid w:val="003A7DCF"/>
    <w:rsid w:val="003B0876"/>
    <w:rsid w:val="003B0A9F"/>
    <w:rsid w:val="003B166B"/>
    <w:rsid w:val="003B25C5"/>
    <w:rsid w:val="003B2683"/>
    <w:rsid w:val="003B2844"/>
    <w:rsid w:val="003B28FD"/>
    <w:rsid w:val="003B2905"/>
    <w:rsid w:val="003B2907"/>
    <w:rsid w:val="003B2E8A"/>
    <w:rsid w:val="003B2EF8"/>
    <w:rsid w:val="003B33EE"/>
    <w:rsid w:val="003B4F77"/>
    <w:rsid w:val="003B51B3"/>
    <w:rsid w:val="003B51F1"/>
    <w:rsid w:val="003B57C0"/>
    <w:rsid w:val="003B5C8F"/>
    <w:rsid w:val="003B5E44"/>
    <w:rsid w:val="003B5F2A"/>
    <w:rsid w:val="003B65AD"/>
    <w:rsid w:val="003B6775"/>
    <w:rsid w:val="003B68C6"/>
    <w:rsid w:val="003B6D6D"/>
    <w:rsid w:val="003B6E15"/>
    <w:rsid w:val="003B72FD"/>
    <w:rsid w:val="003B751D"/>
    <w:rsid w:val="003B7C01"/>
    <w:rsid w:val="003C04AF"/>
    <w:rsid w:val="003C073A"/>
    <w:rsid w:val="003C0CE6"/>
    <w:rsid w:val="003C13A2"/>
    <w:rsid w:val="003C19CD"/>
    <w:rsid w:val="003C28B6"/>
    <w:rsid w:val="003C2991"/>
    <w:rsid w:val="003C2A23"/>
    <w:rsid w:val="003C2B79"/>
    <w:rsid w:val="003C2CB0"/>
    <w:rsid w:val="003C31D2"/>
    <w:rsid w:val="003C384B"/>
    <w:rsid w:val="003C3D85"/>
    <w:rsid w:val="003C4E25"/>
    <w:rsid w:val="003C515B"/>
    <w:rsid w:val="003C5207"/>
    <w:rsid w:val="003C547B"/>
    <w:rsid w:val="003C559C"/>
    <w:rsid w:val="003C5F2F"/>
    <w:rsid w:val="003C6279"/>
    <w:rsid w:val="003C6B90"/>
    <w:rsid w:val="003C6C7B"/>
    <w:rsid w:val="003C6D94"/>
    <w:rsid w:val="003C7289"/>
    <w:rsid w:val="003C7565"/>
    <w:rsid w:val="003C778E"/>
    <w:rsid w:val="003C77B9"/>
    <w:rsid w:val="003C7AB7"/>
    <w:rsid w:val="003C7D8E"/>
    <w:rsid w:val="003D02A1"/>
    <w:rsid w:val="003D0463"/>
    <w:rsid w:val="003D0540"/>
    <w:rsid w:val="003D0AB9"/>
    <w:rsid w:val="003D0EAE"/>
    <w:rsid w:val="003D13AE"/>
    <w:rsid w:val="003D1464"/>
    <w:rsid w:val="003D167A"/>
    <w:rsid w:val="003D1F0C"/>
    <w:rsid w:val="003D2108"/>
    <w:rsid w:val="003D298C"/>
    <w:rsid w:val="003D29BF"/>
    <w:rsid w:val="003D2B6A"/>
    <w:rsid w:val="003D2DB4"/>
    <w:rsid w:val="003D3007"/>
    <w:rsid w:val="003D34B8"/>
    <w:rsid w:val="003D35F4"/>
    <w:rsid w:val="003D3606"/>
    <w:rsid w:val="003D3E6B"/>
    <w:rsid w:val="003D43A8"/>
    <w:rsid w:val="003D4448"/>
    <w:rsid w:val="003D4A64"/>
    <w:rsid w:val="003D4BCB"/>
    <w:rsid w:val="003D4C30"/>
    <w:rsid w:val="003D4EB7"/>
    <w:rsid w:val="003D523E"/>
    <w:rsid w:val="003D5327"/>
    <w:rsid w:val="003D5691"/>
    <w:rsid w:val="003D58D8"/>
    <w:rsid w:val="003D59C0"/>
    <w:rsid w:val="003D5A85"/>
    <w:rsid w:val="003D5AA0"/>
    <w:rsid w:val="003D5EF6"/>
    <w:rsid w:val="003D5F42"/>
    <w:rsid w:val="003D5F89"/>
    <w:rsid w:val="003D626F"/>
    <w:rsid w:val="003D6B6E"/>
    <w:rsid w:val="003D6F1F"/>
    <w:rsid w:val="003D7BDD"/>
    <w:rsid w:val="003D7C8E"/>
    <w:rsid w:val="003E012A"/>
    <w:rsid w:val="003E0777"/>
    <w:rsid w:val="003E085D"/>
    <w:rsid w:val="003E0A78"/>
    <w:rsid w:val="003E0AE0"/>
    <w:rsid w:val="003E1003"/>
    <w:rsid w:val="003E1609"/>
    <w:rsid w:val="003E20E4"/>
    <w:rsid w:val="003E21B6"/>
    <w:rsid w:val="003E2253"/>
    <w:rsid w:val="003E2729"/>
    <w:rsid w:val="003E286A"/>
    <w:rsid w:val="003E295F"/>
    <w:rsid w:val="003E2C86"/>
    <w:rsid w:val="003E2E4A"/>
    <w:rsid w:val="003E3020"/>
    <w:rsid w:val="003E319B"/>
    <w:rsid w:val="003E35FD"/>
    <w:rsid w:val="003E3919"/>
    <w:rsid w:val="003E3BC2"/>
    <w:rsid w:val="003E3DDE"/>
    <w:rsid w:val="003E3F15"/>
    <w:rsid w:val="003E4674"/>
    <w:rsid w:val="003E4CF3"/>
    <w:rsid w:val="003E4F84"/>
    <w:rsid w:val="003E51C4"/>
    <w:rsid w:val="003E5434"/>
    <w:rsid w:val="003E5A42"/>
    <w:rsid w:val="003E5DDE"/>
    <w:rsid w:val="003E60D7"/>
    <w:rsid w:val="003E6821"/>
    <w:rsid w:val="003E6E38"/>
    <w:rsid w:val="003E6F1E"/>
    <w:rsid w:val="003E71F2"/>
    <w:rsid w:val="003E7685"/>
    <w:rsid w:val="003E786D"/>
    <w:rsid w:val="003E7AAE"/>
    <w:rsid w:val="003E7B65"/>
    <w:rsid w:val="003E7EF0"/>
    <w:rsid w:val="003E7FC8"/>
    <w:rsid w:val="003F0241"/>
    <w:rsid w:val="003F086D"/>
    <w:rsid w:val="003F0B00"/>
    <w:rsid w:val="003F0C55"/>
    <w:rsid w:val="003F0EDA"/>
    <w:rsid w:val="003F1F59"/>
    <w:rsid w:val="003F2073"/>
    <w:rsid w:val="003F20F9"/>
    <w:rsid w:val="003F250D"/>
    <w:rsid w:val="003F2A9C"/>
    <w:rsid w:val="003F2AD8"/>
    <w:rsid w:val="003F2B4D"/>
    <w:rsid w:val="003F3B18"/>
    <w:rsid w:val="003F3E22"/>
    <w:rsid w:val="003F43FE"/>
    <w:rsid w:val="003F5BAA"/>
    <w:rsid w:val="003F5BCF"/>
    <w:rsid w:val="003F5EBA"/>
    <w:rsid w:val="003F6486"/>
    <w:rsid w:val="003F6CE4"/>
    <w:rsid w:val="003F6D5E"/>
    <w:rsid w:val="003F7236"/>
    <w:rsid w:val="003F72CE"/>
    <w:rsid w:val="003F7438"/>
    <w:rsid w:val="003F773A"/>
    <w:rsid w:val="003F78B7"/>
    <w:rsid w:val="003F7B0E"/>
    <w:rsid w:val="003F7F8C"/>
    <w:rsid w:val="00400043"/>
    <w:rsid w:val="00400154"/>
    <w:rsid w:val="004002B0"/>
    <w:rsid w:val="004003B0"/>
    <w:rsid w:val="00400435"/>
    <w:rsid w:val="004004C1"/>
    <w:rsid w:val="00400D12"/>
    <w:rsid w:val="004015BB"/>
    <w:rsid w:val="00401931"/>
    <w:rsid w:val="00402068"/>
    <w:rsid w:val="00402166"/>
    <w:rsid w:val="004023E6"/>
    <w:rsid w:val="00402659"/>
    <w:rsid w:val="00402EE7"/>
    <w:rsid w:val="00402F8A"/>
    <w:rsid w:val="00403A05"/>
    <w:rsid w:val="00404071"/>
    <w:rsid w:val="00404636"/>
    <w:rsid w:val="00404A52"/>
    <w:rsid w:val="00404B80"/>
    <w:rsid w:val="00404BAB"/>
    <w:rsid w:val="00404CFC"/>
    <w:rsid w:val="0040506F"/>
    <w:rsid w:val="0040515F"/>
    <w:rsid w:val="00405723"/>
    <w:rsid w:val="00405A86"/>
    <w:rsid w:val="00405E05"/>
    <w:rsid w:val="004064EF"/>
    <w:rsid w:val="00406509"/>
    <w:rsid w:val="004069AA"/>
    <w:rsid w:val="00406E4C"/>
    <w:rsid w:val="00407010"/>
    <w:rsid w:val="004077EF"/>
    <w:rsid w:val="00407C74"/>
    <w:rsid w:val="00407C75"/>
    <w:rsid w:val="00407F67"/>
    <w:rsid w:val="004100CE"/>
    <w:rsid w:val="004104A8"/>
    <w:rsid w:val="00410B4C"/>
    <w:rsid w:val="00410E69"/>
    <w:rsid w:val="00411206"/>
    <w:rsid w:val="00411568"/>
    <w:rsid w:val="004118EE"/>
    <w:rsid w:val="00411D00"/>
    <w:rsid w:val="00411FE5"/>
    <w:rsid w:val="00412018"/>
    <w:rsid w:val="0041223E"/>
    <w:rsid w:val="00412B77"/>
    <w:rsid w:val="0041307B"/>
    <w:rsid w:val="00413468"/>
    <w:rsid w:val="00413A8B"/>
    <w:rsid w:val="00413C29"/>
    <w:rsid w:val="00413F4B"/>
    <w:rsid w:val="004140B1"/>
    <w:rsid w:val="004141D1"/>
    <w:rsid w:val="0041424C"/>
    <w:rsid w:val="00414690"/>
    <w:rsid w:val="00414819"/>
    <w:rsid w:val="00414A14"/>
    <w:rsid w:val="00414CC8"/>
    <w:rsid w:val="00415061"/>
    <w:rsid w:val="0041582E"/>
    <w:rsid w:val="00415C3B"/>
    <w:rsid w:val="00415EEA"/>
    <w:rsid w:val="004164FB"/>
    <w:rsid w:val="004166F8"/>
    <w:rsid w:val="0041699A"/>
    <w:rsid w:val="00416BFA"/>
    <w:rsid w:val="0041700E"/>
    <w:rsid w:val="0041770F"/>
    <w:rsid w:val="004177C0"/>
    <w:rsid w:val="004177D9"/>
    <w:rsid w:val="00417B8B"/>
    <w:rsid w:val="00417C45"/>
    <w:rsid w:val="00417CD6"/>
    <w:rsid w:val="004202D9"/>
    <w:rsid w:val="0042036F"/>
    <w:rsid w:val="004204CB"/>
    <w:rsid w:val="004209FE"/>
    <w:rsid w:val="004218A6"/>
    <w:rsid w:val="004218B1"/>
    <w:rsid w:val="00421B96"/>
    <w:rsid w:val="00421B9D"/>
    <w:rsid w:val="00421EDE"/>
    <w:rsid w:val="00422664"/>
    <w:rsid w:val="004227AB"/>
    <w:rsid w:val="0042330F"/>
    <w:rsid w:val="004236AB"/>
    <w:rsid w:val="004238DD"/>
    <w:rsid w:val="00423B8E"/>
    <w:rsid w:val="00423E86"/>
    <w:rsid w:val="0042477D"/>
    <w:rsid w:val="0042487B"/>
    <w:rsid w:val="0042499C"/>
    <w:rsid w:val="00424CF8"/>
    <w:rsid w:val="00424EB0"/>
    <w:rsid w:val="004251CD"/>
    <w:rsid w:val="0042533D"/>
    <w:rsid w:val="00425BAA"/>
    <w:rsid w:val="0042616F"/>
    <w:rsid w:val="004269F3"/>
    <w:rsid w:val="0042717E"/>
    <w:rsid w:val="0042728C"/>
    <w:rsid w:val="004274D7"/>
    <w:rsid w:val="00427B5B"/>
    <w:rsid w:val="00427D0F"/>
    <w:rsid w:val="00427F92"/>
    <w:rsid w:val="004301F5"/>
    <w:rsid w:val="0043024B"/>
    <w:rsid w:val="00430554"/>
    <w:rsid w:val="004305BA"/>
    <w:rsid w:val="0043069B"/>
    <w:rsid w:val="00431054"/>
    <w:rsid w:val="004319B5"/>
    <w:rsid w:val="00431EDE"/>
    <w:rsid w:val="00431F34"/>
    <w:rsid w:val="00432315"/>
    <w:rsid w:val="00432A01"/>
    <w:rsid w:val="00432BEE"/>
    <w:rsid w:val="0043311A"/>
    <w:rsid w:val="00433379"/>
    <w:rsid w:val="0043341C"/>
    <w:rsid w:val="00433C86"/>
    <w:rsid w:val="00433DEB"/>
    <w:rsid w:val="00434052"/>
    <w:rsid w:val="004341C8"/>
    <w:rsid w:val="00434A03"/>
    <w:rsid w:val="00434D57"/>
    <w:rsid w:val="00434F9F"/>
    <w:rsid w:val="004356F4"/>
    <w:rsid w:val="0043585E"/>
    <w:rsid w:val="00435B06"/>
    <w:rsid w:val="00436224"/>
    <w:rsid w:val="004373A2"/>
    <w:rsid w:val="0043796B"/>
    <w:rsid w:val="00437C77"/>
    <w:rsid w:val="00437D55"/>
    <w:rsid w:val="004402F0"/>
    <w:rsid w:val="004406E0"/>
    <w:rsid w:val="0044085B"/>
    <w:rsid w:val="00440989"/>
    <w:rsid w:val="00440CBF"/>
    <w:rsid w:val="00440FB6"/>
    <w:rsid w:val="00441219"/>
    <w:rsid w:val="00441233"/>
    <w:rsid w:val="0044153D"/>
    <w:rsid w:val="004418A7"/>
    <w:rsid w:val="00441DED"/>
    <w:rsid w:val="0044225D"/>
    <w:rsid w:val="004424D3"/>
    <w:rsid w:val="00442894"/>
    <w:rsid w:val="00442C3F"/>
    <w:rsid w:val="00442DB9"/>
    <w:rsid w:val="00442DE4"/>
    <w:rsid w:val="0044335E"/>
    <w:rsid w:val="004435EC"/>
    <w:rsid w:val="004437BF"/>
    <w:rsid w:val="00443BF7"/>
    <w:rsid w:val="00443ECC"/>
    <w:rsid w:val="00444131"/>
    <w:rsid w:val="0044469F"/>
    <w:rsid w:val="004450BB"/>
    <w:rsid w:val="00445380"/>
    <w:rsid w:val="004457E8"/>
    <w:rsid w:val="00445912"/>
    <w:rsid w:val="00445CF0"/>
    <w:rsid w:val="00445E50"/>
    <w:rsid w:val="00446454"/>
    <w:rsid w:val="0044682F"/>
    <w:rsid w:val="00446830"/>
    <w:rsid w:val="00446DC8"/>
    <w:rsid w:val="00446E91"/>
    <w:rsid w:val="00446FB1"/>
    <w:rsid w:val="004477AD"/>
    <w:rsid w:val="00447F89"/>
    <w:rsid w:val="0045077B"/>
    <w:rsid w:val="00450950"/>
    <w:rsid w:val="00450EE7"/>
    <w:rsid w:val="004512D4"/>
    <w:rsid w:val="004513BF"/>
    <w:rsid w:val="00451460"/>
    <w:rsid w:val="00451752"/>
    <w:rsid w:val="00451E38"/>
    <w:rsid w:val="00452071"/>
    <w:rsid w:val="004521B0"/>
    <w:rsid w:val="0045291C"/>
    <w:rsid w:val="00453E48"/>
    <w:rsid w:val="00453FC4"/>
    <w:rsid w:val="0045435A"/>
    <w:rsid w:val="00454777"/>
    <w:rsid w:val="00454FFC"/>
    <w:rsid w:val="004555CE"/>
    <w:rsid w:val="0045585E"/>
    <w:rsid w:val="00455CEF"/>
    <w:rsid w:val="004563AF"/>
    <w:rsid w:val="0045670E"/>
    <w:rsid w:val="0045771C"/>
    <w:rsid w:val="004579EF"/>
    <w:rsid w:val="0046020B"/>
    <w:rsid w:val="00460447"/>
    <w:rsid w:val="0046058F"/>
    <w:rsid w:val="00460C99"/>
    <w:rsid w:val="0046102B"/>
    <w:rsid w:val="004614B8"/>
    <w:rsid w:val="00461A33"/>
    <w:rsid w:val="00461BB7"/>
    <w:rsid w:val="004620B8"/>
    <w:rsid w:val="0046252B"/>
    <w:rsid w:val="004626CC"/>
    <w:rsid w:val="004628AD"/>
    <w:rsid w:val="00462B98"/>
    <w:rsid w:val="00462BBA"/>
    <w:rsid w:val="00462E56"/>
    <w:rsid w:val="00462EDC"/>
    <w:rsid w:val="00462FA7"/>
    <w:rsid w:val="00463459"/>
    <w:rsid w:val="0046351B"/>
    <w:rsid w:val="0046374D"/>
    <w:rsid w:val="004638E0"/>
    <w:rsid w:val="00463DFA"/>
    <w:rsid w:val="004641C8"/>
    <w:rsid w:val="004648BA"/>
    <w:rsid w:val="0046562D"/>
    <w:rsid w:val="0046582C"/>
    <w:rsid w:val="00465DBB"/>
    <w:rsid w:val="004668EF"/>
    <w:rsid w:val="0046704C"/>
    <w:rsid w:val="004670EB"/>
    <w:rsid w:val="004672D6"/>
    <w:rsid w:val="004673A3"/>
    <w:rsid w:val="004674E4"/>
    <w:rsid w:val="004677C8"/>
    <w:rsid w:val="00467958"/>
    <w:rsid w:val="00467C42"/>
    <w:rsid w:val="00467CBB"/>
    <w:rsid w:val="00470238"/>
    <w:rsid w:val="004703CD"/>
    <w:rsid w:val="004704A6"/>
    <w:rsid w:val="004704EF"/>
    <w:rsid w:val="00470655"/>
    <w:rsid w:val="0047097E"/>
    <w:rsid w:val="00470ACE"/>
    <w:rsid w:val="00471001"/>
    <w:rsid w:val="00471946"/>
    <w:rsid w:val="004719B8"/>
    <w:rsid w:val="00471A84"/>
    <w:rsid w:val="00471C0F"/>
    <w:rsid w:val="004721CC"/>
    <w:rsid w:val="00472589"/>
    <w:rsid w:val="00472CBA"/>
    <w:rsid w:val="00473734"/>
    <w:rsid w:val="0047399F"/>
    <w:rsid w:val="00473E33"/>
    <w:rsid w:val="00474156"/>
    <w:rsid w:val="004746C4"/>
    <w:rsid w:val="00474910"/>
    <w:rsid w:val="00474943"/>
    <w:rsid w:val="00474D67"/>
    <w:rsid w:val="00475244"/>
    <w:rsid w:val="00475625"/>
    <w:rsid w:val="00475AC8"/>
    <w:rsid w:val="00475ACF"/>
    <w:rsid w:val="00475B19"/>
    <w:rsid w:val="00475FF7"/>
    <w:rsid w:val="004767C4"/>
    <w:rsid w:val="00476B64"/>
    <w:rsid w:val="004779CF"/>
    <w:rsid w:val="00477CFD"/>
    <w:rsid w:val="004808AF"/>
    <w:rsid w:val="00480A70"/>
    <w:rsid w:val="00481084"/>
    <w:rsid w:val="00481231"/>
    <w:rsid w:val="00481617"/>
    <w:rsid w:val="004819E1"/>
    <w:rsid w:val="00481A61"/>
    <w:rsid w:val="00481BD1"/>
    <w:rsid w:val="00481CFE"/>
    <w:rsid w:val="004824FE"/>
    <w:rsid w:val="00482AEE"/>
    <w:rsid w:val="00482B97"/>
    <w:rsid w:val="00483026"/>
    <w:rsid w:val="004831A8"/>
    <w:rsid w:val="004835F4"/>
    <w:rsid w:val="00483C15"/>
    <w:rsid w:val="00483CDD"/>
    <w:rsid w:val="00483D71"/>
    <w:rsid w:val="00484C3D"/>
    <w:rsid w:val="00484EF3"/>
    <w:rsid w:val="00484FA5"/>
    <w:rsid w:val="004850BC"/>
    <w:rsid w:val="00485256"/>
    <w:rsid w:val="004853A3"/>
    <w:rsid w:val="00485A8C"/>
    <w:rsid w:val="00485CA6"/>
    <w:rsid w:val="00485E50"/>
    <w:rsid w:val="004862A7"/>
    <w:rsid w:val="00486816"/>
    <w:rsid w:val="00486D51"/>
    <w:rsid w:val="004872C7"/>
    <w:rsid w:val="004872FF"/>
    <w:rsid w:val="00487449"/>
    <w:rsid w:val="004876BC"/>
    <w:rsid w:val="0048786E"/>
    <w:rsid w:val="00487A31"/>
    <w:rsid w:val="00487A72"/>
    <w:rsid w:val="00487AF9"/>
    <w:rsid w:val="00487B08"/>
    <w:rsid w:val="0049050F"/>
    <w:rsid w:val="00490851"/>
    <w:rsid w:val="00491159"/>
    <w:rsid w:val="004911BE"/>
    <w:rsid w:val="00491600"/>
    <w:rsid w:val="0049190B"/>
    <w:rsid w:val="00491D79"/>
    <w:rsid w:val="00491F73"/>
    <w:rsid w:val="0049290E"/>
    <w:rsid w:val="00492A47"/>
    <w:rsid w:val="00492B34"/>
    <w:rsid w:val="0049321B"/>
    <w:rsid w:val="0049325A"/>
    <w:rsid w:val="00493A4C"/>
    <w:rsid w:val="00493D06"/>
    <w:rsid w:val="00493D81"/>
    <w:rsid w:val="00493DB6"/>
    <w:rsid w:val="00493F63"/>
    <w:rsid w:val="004946F5"/>
    <w:rsid w:val="00494AE8"/>
    <w:rsid w:val="00494FF8"/>
    <w:rsid w:val="004952CE"/>
    <w:rsid w:val="0049531C"/>
    <w:rsid w:val="004954B8"/>
    <w:rsid w:val="004956F7"/>
    <w:rsid w:val="004957EE"/>
    <w:rsid w:val="00496B25"/>
    <w:rsid w:val="00496BC0"/>
    <w:rsid w:val="00496F38"/>
    <w:rsid w:val="0049713F"/>
    <w:rsid w:val="0049722A"/>
    <w:rsid w:val="004974B7"/>
    <w:rsid w:val="00497F12"/>
    <w:rsid w:val="004A0188"/>
    <w:rsid w:val="004A08B8"/>
    <w:rsid w:val="004A08F9"/>
    <w:rsid w:val="004A0930"/>
    <w:rsid w:val="004A0968"/>
    <w:rsid w:val="004A09EF"/>
    <w:rsid w:val="004A0D6E"/>
    <w:rsid w:val="004A0F3F"/>
    <w:rsid w:val="004A1353"/>
    <w:rsid w:val="004A145C"/>
    <w:rsid w:val="004A15DE"/>
    <w:rsid w:val="004A1930"/>
    <w:rsid w:val="004A23BA"/>
    <w:rsid w:val="004A2704"/>
    <w:rsid w:val="004A2B23"/>
    <w:rsid w:val="004A362C"/>
    <w:rsid w:val="004A3935"/>
    <w:rsid w:val="004A3CB2"/>
    <w:rsid w:val="004A45E1"/>
    <w:rsid w:val="004A467E"/>
    <w:rsid w:val="004A59C0"/>
    <w:rsid w:val="004A5DDF"/>
    <w:rsid w:val="004A5EC6"/>
    <w:rsid w:val="004A5F47"/>
    <w:rsid w:val="004A63D3"/>
    <w:rsid w:val="004A64DC"/>
    <w:rsid w:val="004A698B"/>
    <w:rsid w:val="004A6B5F"/>
    <w:rsid w:val="004A75AC"/>
    <w:rsid w:val="004B1171"/>
    <w:rsid w:val="004B157B"/>
    <w:rsid w:val="004B16DD"/>
    <w:rsid w:val="004B1F1A"/>
    <w:rsid w:val="004B21BE"/>
    <w:rsid w:val="004B2430"/>
    <w:rsid w:val="004B2967"/>
    <w:rsid w:val="004B2FE9"/>
    <w:rsid w:val="004B3202"/>
    <w:rsid w:val="004B3926"/>
    <w:rsid w:val="004B3AC6"/>
    <w:rsid w:val="004B3B9F"/>
    <w:rsid w:val="004B3C1E"/>
    <w:rsid w:val="004B3E44"/>
    <w:rsid w:val="004B3F82"/>
    <w:rsid w:val="004B4028"/>
    <w:rsid w:val="004B4A78"/>
    <w:rsid w:val="004B4DCD"/>
    <w:rsid w:val="004B5144"/>
    <w:rsid w:val="004B526A"/>
    <w:rsid w:val="004B5299"/>
    <w:rsid w:val="004B5555"/>
    <w:rsid w:val="004B5630"/>
    <w:rsid w:val="004B5961"/>
    <w:rsid w:val="004B5BAB"/>
    <w:rsid w:val="004B5C4F"/>
    <w:rsid w:val="004B6591"/>
    <w:rsid w:val="004B6872"/>
    <w:rsid w:val="004B6A27"/>
    <w:rsid w:val="004B6F2C"/>
    <w:rsid w:val="004B6FCD"/>
    <w:rsid w:val="004B7F8D"/>
    <w:rsid w:val="004C075F"/>
    <w:rsid w:val="004C0E5B"/>
    <w:rsid w:val="004C12C5"/>
    <w:rsid w:val="004C12FC"/>
    <w:rsid w:val="004C1E8E"/>
    <w:rsid w:val="004C25C6"/>
    <w:rsid w:val="004C2630"/>
    <w:rsid w:val="004C2964"/>
    <w:rsid w:val="004C2A06"/>
    <w:rsid w:val="004C2B73"/>
    <w:rsid w:val="004C2F61"/>
    <w:rsid w:val="004C3226"/>
    <w:rsid w:val="004C3368"/>
    <w:rsid w:val="004C41CE"/>
    <w:rsid w:val="004C4366"/>
    <w:rsid w:val="004C452F"/>
    <w:rsid w:val="004C4632"/>
    <w:rsid w:val="004C4670"/>
    <w:rsid w:val="004C484F"/>
    <w:rsid w:val="004C4A77"/>
    <w:rsid w:val="004C4AE6"/>
    <w:rsid w:val="004C4C01"/>
    <w:rsid w:val="004C5154"/>
    <w:rsid w:val="004C5468"/>
    <w:rsid w:val="004C5672"/>
    <w:rsid w:val="004C584E"/>
    <w:rsid w:val="004C588B"/>
    <w:rsid w:val="004C5C9B"/>
    <w:rsid w:val="004C6215"/>
    <w:rsid w:val="004C632D"/>
    <w:rsid w:val="004C74B4"/>
    <w:rsid w:val="004C791D"/>
    <w:rsid w:val="004D077C"/>
    <w:rsid w:val="004D09DB"/>
    <w:rsid w:val="004D108A"/>
    <w:rsid w:val="004D1462"/>
    <w:rsid w:val="004D1642"/>
    <w:rsid w:val="004D1F15"/>
    <w:rsid w:val="004D2478"/>
    <w:rsid w:val="004D2B44"/>
    <w:rsid w:val="004D2B90"/>
    <w:rsid w:val="004D3279"/>
    <w:rsid w:val="004D3341"/>
    <w:rsid w:val="004D34BE"/>
    <w:rsid w:val="004D3878"/>
    <w:rsid w:val="004D3966"/>
    <w:rsid w:val="004D3B9B"/>
    <w:rsid w:val="004D424B"/>
    <w:rsid w:val="004D4CDC"/>
    <w:rsid w:val="004D4E01"/>
    <w:rsid w:val="004D544B"/>
    <w:rsid w:val="004D59FC"/>
    <w:rsid w:val="004D5DCF"/>
    <w:rsid w:val="004D64D4"/>
    <w:rsid w:val="004D651E"/>
    <w:rsid w:val="004D6B23"/>
    <w:rsid w:val="004D71A4"/>
    <w:rsid w:val="004D741B"/>
    <w:rsid w:val="004D7FB1"/>
    <w:rsid w:val="004E016B"/>
    <w:rsid w:val="004E0BBF"/>
    <w:rsid w:val="004E0D6D"/>
    <w:rsid w:val="004E101C"/>
    <w:rsid w:val="004E1A66"/>
    <w:rsid w:val="004E1F73"/>
    <w:rsid w:val="004E230D"/>
    <w:rsid w:val="004E2676"/>
    <w:rsid w:val="004E2B44"/>
    <w:rsid w:val="004E30D4"/>
    <w:rsid w:val="004E32E5"/>
    <w:rsid w:val="004E35DF"/>
    <w:rsid w:val="004E3AAF"/>
    <w:rsid w:val="004E3DC5"/>
    <w:rsid w:val="004E4596"/>
    <w:rsid w:val="004E4961"/>
    <w:rsid w:val="004E5264"/>
    <w:rsid w:val="004E52FC"/>
    <w:rsid w:val="004E537B"/>
    <w:rsid w:val="004E54B1"/>
    <w:rsid w:val="004E54B7"/>
    <w:rsid w:val="004E60CC"/>
    <w:rsid w:val="004E649A"/>
    <w:rsid w:val="004E6AF8"/>
    <w:rsid w:val="004E6C19"/>
    <w:rsid w:val="004E6D71"/>
    <w:rsid w:val="004E6D85"/>
    <w:rsid w:val="004E6FDB"/>
    <w:rsid w:val="004E7094"/>
    <w:rsid w:val="004E715D"/>
    <w:rsid w:val="004E75A9"/>
    <w:rsid w:val="004E75D5"/>
    <w:rsid w:val="004E77C8"/>
    <w:rsid w:val="004F0068"/>
    <w:rsid w:val="004F05F6"/>
    <w:rsid w:val="004F08A3"/>
    <w:rsid w:val="004F11AC"/>
    <w:rsid w:val="004F1428"/>
    <w:rsid w:val="004F162E"/>
    <w:rsid w:val="004F1AA9"/>
    <w:rsid w:val="004F24BD"/>
    <w:rsid w:val="004F2DAB"/>
    <w:rsid w:val="004F302D"/>
    <w:rsid w:val="004F32E2"/>
    <w:rsid w:val="004F33AD"/>
    <w:rsid w:val="004F3814"/>
    <w:rsid w:val="004F388E"/>
    <w:rsid w:val="004F394D"/>
    <w:rsid w:val="004F40A5"/>
    <w:rsid w:val="004F4531"/>
    <w:rsid w:val="004F45D7"/>
    <w:rsid w:val="004F4682"/>
    <w:rsid w:val="004F49BD"/>
    <w:rsid w:val="004F4AE4"/>
    <w:rsid w:val="004F4AF1"/>
    <w:rsid w:val="004F4F75"/>
    <w:rsid w:val="004F523B"/>
    <w:rsid w:val="004F5B44"/>
    <w:rsid w:val="004F5BE1"/>
    <w:rsid w:val="004F652B"/>
    <w:rsid w:val="004F65EE"/>
    <w:rsid w:val="004F68B8"/>
    <w:rsid w:val="004F6C42"/>
    <w:rsid w:val="004F6CDB"/>
    <w:rsid w:val="004F6ECC"/>
    <w:rsid w:val="004F7055"/>
    <w:rsid w:val="004F7360"/>
    <w:rsid w:val="004F7441"/>
    <w:rsid w:val="004F7D00"/>
    <w:rsid w:val="004F7D05"/>
    <w:rsid w:val="005006EE"/>
    <w:rsid w:val="00500F40"/>
    <w:rsid w:val="0050174F"/>
    <w:rsid w:val="0050178E"/>
    <w:rsid w:val="005019BA"/>
    <w:rsid w:val="00501BC6"/>
    <w:rsid w:val="00501E5B"/>
    <w:rsid w:val="00502514"/>
    <w:rsid w:val="00502528"/>
    <w:rsid w:val="0050281E"/>
    <w:rsid w:val="00502C50"/>
    <w:rsid w:val="00503017"/>
    <w:rsid w:val="0050322F"/>
    <w:rsid w:val="005036BB"/>
    <w:rsid w:val="005037FB"/>
    <w:rsid w:val="005038EB"/>
    <w:rsid w:val="005039E5"/>
    <w:rsid w:val="00503BD6"/>
    <w:rsid w:val="00503E85"/>
    <w:rsid w:val="00504673"/>
    <w:rsid w:val="00504832"/>
    <w:rsid w:val="005048C6"/>
    <w:rsid w:val="00504A1D"/>
    <w:rsid w:val="005052DB"/>
    <w:rsid w:val="00505578"/>
    <w:rsid w:val="00505A93"/>
    <w:rsid w:val="005064A8"/>
    <w:rsid w:val="00506C92"/>
    <w:rsid w:val="00506D8F"/>
    <w:rsid w:val="0050781F"/>
    <w:rsid w:val="0050787E"/>
    <w:rsid w:val="00507A49"/>
    <w:rsid w:val="00507B1C"/>
    <w:rsid w:val="00507B6E"/>
    <w:rsid w:val="005100B0"/>
    <w:rsid w:val="005100F5"/>
    <w:rsid w:val="005107AE"/>
    <w:rsid w:val="005109E8"/>
    <w:rsid w:val="005113C5"/>
    <w:rsid w:val="0051147D"/>
    <w:rsid w:val="0051156F"/>
    <w:rsid w:val="005116AF"/>
    <w:rsid w:val="00511810"/>
    <w:rsid w:val="005119A3"/>
    <w:rsid w:val="00511AFD"/>
    <w:rsid w:val="00511B02"/>
    <w:rsid w:val="00511F50"/>
    <w:rsid w:val="00512721"/>
    <w:rsid w:val="00512AAD"/>
    <w:rsid w:val="00512D25"/>
    <w:rsid w:val="00513332"/>
    <w:rsid w:val="005134E1"/>
    <w:rsid w:val="005137AB"/>
    <w:rsid w:val="005138FC"/>
    <w:rsid w:val="00513A7E"/>
    <w:rsid w:val="00514234"/>
    <w:rsid w:val="0051442E"/>
    <w:rsid w:val="005144E2"/>
    <w:rsid w:val="00514CFA"/>
    <w:rsid w:val="00515372"/>
    <w:rsid w:val="0051567C"/>
    <w:rsid w:val="005157DA"/>
    <w:rsid w:val="005159B0"/>
    <w:rsid w:val="00515DFA"/>
    <w:rsid w:val="005161BC"/>
    <w:rsid w:val="00516BA8"/>
    <w:rsid w:val="005171B8"/>
    <w:rsid w:val="005174B1"/>
    <w:rsid w:val="005176F7"/>
    <w:rsid w:val="00517967"/>
    <w:rsid w:val="00517BAB"/>
    <w:rsid w:val="00520682"/>
    <w:rsid w:val="0052145B"/>
    <w:rsid w:val="005216D7"/>
    <w:rsid w:val="005225E0"/>
    <w:rsid w:val="00522C97"/>
    <w:rsid w:val="00522CD2"/>
    <w:rsid w:val="00522FD2"/>
    <w:rsid w:val="0052315E"/>
    <w:rsid w:val="005232FE"/>
    <w:rsid w:val="0052370C"/>
    <w:rsid w:val="0052387D"/>
    <w:rsid w:val="00523AA7"/>
    <w:rsid w:val="00524976"/>
    <w:rsid w:val="00524B38"/>
    <w:rsid w:val="00524E3C"/>
    <w:rsid w:val="005250B4"/>
    <w:rsid w:val="005251DE"/>
    <w:rsid w:val="00525335"/>
    <w:rsid w:val="00525528"/>
    <w:rsid w:val="00525AE3"/>
    <w:rsid w:val="00525BBA"/>
    <w:rsid w:val="00525FEA"/>
    <w:rsid w:val="00526479"/>
    <w:rsid w:val="00526C3A"/>
    <w:rsid w:val="00527091"/>
    <w:rsid w:val="005272C2"/>
    <w:rsid w:val="005272DF"/>
    <w:rsid w:val="0052744F"/>
    <w:rsid w:val="005274E5"/>
    <w:rsid w:val="005275F2"/>
    <w:rsid w:val="0052766D"/>
    <w:rsid w:val="005305EC"/>
    <w:rsid w:val="00530AC8"/>
    <w:rsid w:val="00530C60"/>
    <w:rsid w:val="0053133F"/>
    <w:rsid w:val="00531A8B"/>
    <w:rsid w:val="00531E3C"/>
    <w:rsid w:val="005325D6"/>
    <w:rsid w:val="0053323A"/>
    <w:rsid w:val="005334DA"/>
    <w:rsid w:val="00533763"/>
    <w:rsid w:val="005337A4"/>
    <w:rsid w:val="0053418D"/>
    <w:rsid w:val="00534718"/>
    <w:rsid w:val="00534F94"/>
    <w:rsid w:val="00535383"/>
    <w:rsid w:val="00535494"/>
    <w:rsid w:val="00535562"/>
    <w:rsid w:val="0053573A"/>
    <w:rsid w:val="00536399"/>
    <w:rsid w:val="0053668B"/>
    <w:rsid w:val="00536690"/>
    <w:rsid w:val="0053678E"/>
    <w:rsid w:val="00536AE4"/>
    <w:rsid w:val="00536C0D"/>
    <w:rsid w:val="00536D35"/>
    <w:rsid w:val="00536DEF"/>
    <w:rsid w:val="005371A3"/>
    <w:rsid w:val="00537420"/>
    <w:rsid w:val="0053754E"/>
    <w:rsid w:val="00537845"/>
    <w:rsid w:val="00537F5A"/>
    <w:rsid w:val="0054001E"/>
    <w:rsid w:val="00540CE9"/>
    <w:rsid w:val="0054110C"/>
    <w:rsid w:val="00541668"/>
    <w:rsid w:val="00541D3F"/>
    <w:rsid w:val="00541FC2"/>
    <w:rsid w:val="00542266"/>
    <w:rsid w:val="00542E70"/>
    <w:rsid w:val="0054319D"/>
    <w:rsid w:val="0054354D"/>
    <w:rsid w:val="00543C74"/>
    <w:rsid w:val="00543CCF"/>
    <w:rsid w:val="005441C7"/>
    <w:rsid w:val="005443F1"/>
    <w:rsid w:val="0054440A"/>
    <w:rsid w:val="00544506"/>
    <w:rsid w:val="00545235"/>
    <w:rsid w:val="005452D5"/>
    <w:rsid w:val="005457D3"/>
    <w:rsid w:val="00545C28"/>
    <w:rsid w:val="00545DEE"/>
    <w:rsid w:val="00545DF3"/>
    <w:rsid w:val="00545EC5"/>
    <w:rsid w:val="0054665D"/>
    <w:rsid w:val="00546DB1"/>
    <w:rsid w:val="0054776B"/>
    <w:rsid w:val="00547E15"/>
    <w:rsid w:val="00547EEF"/>
    <w:rsid w:val="00547F27"/>
    <w:rsid w:val="005500CD"/>
    <w:rsid w:val="00550816"/>
    <w:rsid w:val="00550AE8"/>
    <w:rsid w:val="005510E5"/>
    <w:rsid w:val="00551307"/>
    <w:rsid w:val="0055190D"/>
    <w:rsid w:val="00551B81"/>
    <w:rsid w:val="0055221F"/>
    <w:rsid w:val="005524B7"/>
    <w:rsid w:val="005526FB"/>
    <w:rsid w:val="00552CEA"/>
    <w:rsid w:val="00552F24"/>
    <w:rsid w:val="00553392"/>
    <w:rsid w:val="005533D9"/>
    <w:rsid w:val="00553864"/>
    <w:rsid w:val="005546D2"/>
    <w:rsid w:val="0055480E"/>
    <w:rsid w:val="00554D3B"/>
    <w:rsid w:val="00554D82"/>
    <w:rsid w:val="00554FBB"/>
    <w:rsid w:val="005555C2"/>
    <w:rsid w:val="005558F4"/>
    <w:rsid w:val="0055617D"/>
    <w:rsid w:val="005562DB"/>
    <w:rsid w:val="00556DEC"/>
    <w:rsid w:val="0055753C"/>
    <w:rsid w:val="005576DD"/>
    <w:rsid w:val="00560234"/>
    <w:rsid w:val="0056033C"/>
    <w:rsid w:val="00560E64"/>
    <w:rsid w:val="00560ED2"/>
    <w:rsid w:val="00561969"/>
    <w:rsid w:val="005619B0"/>
    <w:rsid w:val="00561B70"/>
    <w:rsid w:val="00561B75"/>
    <w:rsid w:val="00561C50"/>
    <w:rsid w:val="00562088"/>
    <w:rsid w:val="00562124"/>
    <w:rsid w:val="00562534"/>
    <w:rsid w:val="0056480C"/>
    <w:rsid w:val="005648C4"/>
    <w:rsid w:val="00564E8A"/>
    <w:rsid w:val="00565115"/>
    <w:rsid w:val="005651CA"/>
    <w:rsid w:val="0056564B"/>
    <w:rsid w:val="005662CD"/>
    <w:rsid w:val="00566899"/>
    <w:rsid w:val="00566BC2"/>
    <w:rsid w:val="00566EDA"/>
    <w:rsid w:val="005678F1"/>
    <w:rsid w:val="00567FD5"/>
    <w:rsid w:val="005703A3"/>
    <w:rsid w:val="005715A2"/>
    <w:rsid w:val="005717B0"/>
    <w:rsid w:val="0057208B"/>
    <w:rsid w:val="00572143"/>
    <w:rsid w:val="00572380"/>
    <w:rsid w:val="005725D7"/>
    <w:rsid w:val="00572E15"/>
    <w:rsid w:val="005731AF"/>
    <w:rsid w:val="005735B3"/>
    <w:rsid w:val="0057397B"/>
    <w:rsid w:val="00573CA1"/>
    <w:rsid w:val="005740D3"/>
    <w:rsid w:val="00574352"/>
    <w:rsid w:val="00574F79"/>
    <w:rsid w:val="00574FA0"/>
    <w:rsid w:val="00575143"/>
    <w:rsid w:val="005758C2"/>
    <w:rsid w:val="00575A00"/>
    <w:rsid w:val="00575FF5"/>
    <w:rsid w:val="005767A0"/>
    <w:rsid w:val="005769A8"/>
    <w:rsid w:val="005769B7"/>
    <w:rsid w:val="00576BB7"/>
    <w:rsid w:val="00576CC0"/>
    <w:rsid w:val="00576F21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12"/>
    <w:rsid w:val="0058123A"/>
    <w:rsid w:val="00581352"/>
    <w:rsid w:val="00581517"/>
    <w:rsid w:val="0058191D"/>
    <w:rsid w:val="005825CF"/>
    <w:rsid w:val="00582641"/>
    <w:rsid w:val="00582671"/>
    <w:rsid w:val="005827CA"/>
    <w:rsid w:val="00582806"/>
    <w:rsid w:val="00582820"/>
    <w:rsid w:val="0058341D"/>
    <w:rsid w:val="005836D8"/>
    <w:rsid w:val="00583C67"/>
    <w:rsid w:val="00583D19"/>
    <w:rsid w:val="00584634"/>
    <w:rsid w:val="0058465A"/>
    <w:rsid w:val="005847E8"/>
    <w:rsid w:val="00584B21"/>
    <w:rsid w:val="00584DB5"/>
    <w:rsid w:val="00585565"/>
    <w:rsid w:val="00585642"/>
    <w:rsid w:val="00585FE8"/>
    <w:rsid w:val="00586266"/>
    <w:rsid w:val="00586787"/>
    <w:rsid w:val="005867A4"/>
    <w:rsid w:val="00586835"/>
    <w:rsid w:val="00586A95"/>
    <w:rsid w:val="00586AF2"/>
    <w:rsid w:val="00586DD9"/>
    <w:rsid w:val="0058723F"/>
    <w:rsid w:val="00587635"/>
    <w:rsid w:val="00587BB9"/>
    <w:rsid w:val="00590507"/>
    <w:rsid w:val="00591221"/>
    <w:rsid w:val="005912D0"/>
    <w:rsid w:val="00592F0D"/>
    <w:rsid w:val="005930C7"/>
    <w:rsid w:val="005933CF"/>
    <w:rsid w:val="0059378F"/>
    <w:rsid w:val="005938AD"/>
    <w:rsid w:val="00593E45"/>
    <w:rsid w:val="005940C2"/>
    <w:rsid w:val="005943A7"/>
    <w:rsid w:val="005943D2"/>
    <w:rsid w:val="0059496B"/>
    <w:rsid w:val="00594A15"/>
    <w:rsid w:val="00594EF1"/>
    <w:rsid w:val="005951F4"/>
    <w:rsid w:val="005952D1"/>
    <w:rsid w:val="0059566A"/>
    <w:rsid w:val="005958A1"/>
    <w:rsid w:val="00595CD7"/>
    <w:rsid w:val="00596209"/>
    <w:rsid w:val="00596C06"/>
    <w:rsid w:val="00596DBD"/>
    <w:rsid w:val="00596EF4"/>
    <w:rsid w:val="00596FE6"/>
    <w:rsid w:val="005971F4"/>
    <w:rsid w:val="005974B8"/>
    <w:rsid w:val="00597760"/>
    <w:rsid w:val="0059782C"/>
    <w:rsid w:val="00597830"/>
    <w:rsid w:val="005A059F"/>
    <w:rsid w:val="005A14E4"/>
    <w:rsid w:val="005A1712"/>
    <w:rsid w:val="005A1B5D"/>
    <w:rsid w:val="005A212C"/>
    <w:rsid w:val="005A2484"/>
    <w:rsid w:val="005A24ED"/>
    <w:rsid w:val="005A2770"/>
    <w:rsid w:val="005A28CA"/>
    <w:rsid w:val="005A28DE"/>
    <w:rsid w:val="005A295D"/>
    <w:rsid w:val="005A2A7D"/>
    <w:rsid w:val="005A2AB5"/>
    <w:rsid w:val="005A2FF8"/>
    <w:rsid w:val="005A3E6D"/>
    <w:rsid w:val="005A41A1"/>
    <w:rsid w:val="005A4205"/>
    <w:rsid w:val="005A4B60"/>
    <w:rsid w:val="005A4E50"/>
    <w:rsid w:val="005A4F1E"/>
    <w:rsid w:val="005A5046"/>
    <w:rsid w:val="005A5319"/>
    <w:rsid w:val="005A54CB"/>
    <w:rsid w:val="005A56E0"/>
    <w:rsid w:val="005A5722"/>
    <w:rsid w:val="005A5845"/>
    <w:rsid w:val="005A5F7A"/>
    <w:rsid w:val="005A6353"/>
    <w:rsid w:val="005A6609"/>
    <w:rsid w:val="005A736E"/>
    <w:rsid w:val="005A74D3"/>
    <w:rsid w:val="005A7E67"/>
    <w:rsid w:val="005B0471"/>
    <w:rsid w:val="005B04A7"/>
    <w:rsid w:val="005B0CC2"/>
    <w:rsid w:val="005B0F26"/>
    <w:rsid w:val="005B1314"/>
    <w:rsid w:val="005B16AB"/>
    <w:rsid w:val="005B16C7"/>
    <w:rsid w:val="005B22A9"/>
    <w:rsid w:val="005B2343"/>
    <w:rsid w:val="005B2C1D"/>
    <w:rsid w:val="005B3074"/>
    <w:rsid w:val="005B311A"/>
    <w:rsid w:val="005B3192"/>
    <w:rsid w:val="005B3475"/>
    <w:rsid w:val="005B39F6"/>
    <w:rsid w:val="005B3AD7"/>
    <w:rsid w:val="005B3BBE"/>
    <w:rsid w:val="005B416D"/>
    <w:rsid w:val="005B46DA"/>
    <w:rsid w:val="005B4F0D"/>
    <w:rsid w:val="005B5364"/>
    <w:rsid w:val="005B55B4"/>
    <w:rsid w:val="005B5F5E"/>
    <w:rsid w:val="005B66CA"/>
    <w:rsid w:val="005B68D4"/>
    <w:rsid w:val="005B6926"/>
    <w:rsid w:val="005B692F"/>
    <w:rsid w:val="005B6B49"/>
    <w:rsid w:val="005B6B95"/>
    <w:rsid w:val="005B7C74"/>
    <w:rsid w:val="005B7CF7"/>
    <w:rsid w:val="005B7E65"/>
    <w:rsid w:val="005C0342"/>
    <w:rsid w:val="005C05C3"/>
    <w:rsid w:val="005C0874"/>
    <w:rsid w:val="005C08F9"/>
    <w:rsid w:val="005C0E86"/>
    <w:rsid w:val="005C10D0"/>
    <w:rsid w:val="005C1617"/>
    <w:rsid w:val="005C1661"/>
    <w:rsid w:val="005C1A5A"/>
    <w:rsid w:val="005C1FB4"/>
    <w:rsid w:val="005C24D8"/>
    <w:rsid w:val="005C2B96"/>
    <w:rsid w:val="005C2C19"/>
    <w:rsid w:val="005C2C8C"/>
    <w:rsid w:val="005C2F52"/>
    <w:rsid w:val="005C3162"/>
    <w:rsid w:val="005C3A4F"/>
    <w:rsid w:val="005C3ABF"/>
    <w:rsid w:val="005C40AC"/>
    <w:rsid w:val="005C41CC"/>
    <w:rsid w:val="005C549D"/>
    <w:rsid w:val="005C58D2"/>
    <w:rsid w:val="005C5EE5"/>
    <w:rsid w:val="005C5F3D"/>
    <w:rsid w:val="005C5FDA"/>
    <w:rsid w:val="005C60D0"/>
    <w:rsid w:val="005C6432"/>
    <w:rsid w:val="005C6630"/>
    <w:rsid w:val="005C678A"/>
    <w:rsid w:val="005C69AC"/>
    <w:rsid w:val="005C6FA4"/>
    <w:rsid w:val="005C701D"/>
    <w:rsid w:val="005C7796"/>
    <w:rsid w:val="005C7B0D"/>
    <w:rsid w:val="005C7B72"/>
    <w:rsid w:val="005C7F43"/>
    <w:rsid w:val="005D0C77"/>
    <w:rsid w:val="005D0F73"/>
    <w:rsid w:val="005D0FA9"/>
    <w:rsid w:val="005D115D"/>
    <w:rsid w:val="005D1966"/>
    <w:rsid w:val="005D1B98"/>
    <w:rsid w:val="005D1BBF"/>
    <w:rsid w:val="005D1D4D"/>
    <w:rsid w:val="005D2369"/>
    <w:rsid w:val="005D2855"/>
    <w:rsid w:val="005D2C3F"/>
    <w:rsid w:val="005D2ECF"/>
    <w:rsid w:val="005D32A0"/>
    <w:rsid w:val="005D3C29"/>
    <w:rsid w:val="005D3CF6"/>
    <w:rsid w:val="005D3E27"/>
    <w:rsid w:val="005D4244"/>
    <w:rsid w:val="005D44C9"/>
    <w:rsid w:val="005D450A"/>
    <w:rsid w:val="005D4D65"/>
    <w:rsid w:val="005D4FE4"/>
    <w:rsid w:val="005D51E7"/>
    <w:rsid w:val="005D5472"/>
    <w:rsid w:val="005D5759"/>
    <w:rsid w:val="005D5855"/>
    <w:rsid w:val="005D5917"/>
    <w:rsid w:val="005D5C64"/>
    <w:rsid w:val="005D5E5F"/>
    <w:rsid w:val="005D66F3"/>
    <w:rsid w:val="005D6B55"/>
    <w:rsid w:val="005D707A"/>
    <w:rsid w:val="005D7262"/>
    <w:rsid w:val="005D73EC"/>
    <w:rsid w:val="005D7575"/>
    <w:rsid w:val="005D7727"/>
    <w:rsid w:val="005D7DA6"/>
    <w:rsid w:val="005E0A55"/>
    <w:rsid w:val="005E1339"/>
    <w:rsid w:val="005E1AD4"/>
    <w:rsid w:val="005E1CB9"/>
    <w:rsid w:val="005E2679"/>
    <w:rsid w:val="005E288D"/>
    <w:rsid w:val="005E2D0F"/>
    <w:rsid w:val="005E35D2"/>
    <w:rsid w:val="005E3A69"/>
    <w:rsid w:val="005E3DAC"/>
    <w:rsid w:val="005E4873"/>
    <w:rsid w:val="005E4956"/>
    <w:rsid w:val="005E4C0E"/>
    <w:rsid w:val="005E4D92"/>
    <w:rsid w:val="005E53EC"/>
    <w:rsid w:val="005E5BA5"/>
    <w:rsid w:val="005E5ED8"/>
    <w:rsid w:val="005E5F99"/>
    <w:rsid w:val="005E704D"/>
    <w:rsid w:val="005E731A"/>
    <w:rsid w:val="005E73C5"/>
    <w:rsid w:val="005E7BC4"/>
    <w:rsid w:val="005F00EF"/>
    <w:rsid w:val="005F07A9"/>
    <w:rsid w:val="005F0816"/>
    <w:rsid w:val="005F12A1"/>
    <w:rsid w:val="005F2712"/>
    <w:rsid w:val="005F27BE"/>
    <w:rsid w:val="005F2B0C"/>
    <w:rsid w:val="005F2D13"/>
    <w:rsid w:val="005F2D54"/>
    <w:rsid w:val="005F2E13"/>
    <w:rsid w:val="005F2EF5"/>
    <w:rsid w:val="005F2F6F"/>
    <w:rsid w:val="005F3016"/>
    <w:rsid w:val="005F3024"/>
    <w:rsid w:val="005F3170"/>
    <w:rsid w:val="005F3804"/>
    <w:rsid w:val="005F3973"/>
    <w:rsid w:val="005F3A88"/>
    <w:rsid w:val="005F3DB5"/>
    <w:rsid w:val="005F4850"/>
    <w:rsid w:val="005F4FA0"/>
    <w:rsid w:val="005F511D"/>
    <w:rsid w:val="005F65A9"/>
    <w:rsid w:val="005F69CC"/>
    <w:rsid w:val="005F7087"/>
    <w:rsid w:val="005F765B"/>
    <w:rsid w:val="005F76F5"/>
    <w:rsid w:val="005F7787"/>
    <w:rsid w:val="005F7F0F"/>
    <w:rsid w:val="0060011B"/>
    <w:rsid w:val="006001B8"/>
    <w:rsid w:val="006005F2"/>
    <w:rsid w:val="00600670"/>
    <w:rsid w:val="00601D10"/>
    <w:rsid w:val="006028D7"/>
    <w:rsid w:val="00602A13"/>
    <w:rsid w:val="00602B07"/>
    <w:rsid w:val="00603756"/>
    <w:rsid w:val="006037B2"/>
    <w:rsid w:val="00603883"/>
    <w:rsid w:val="00603ADF"/>
    <w:rsid w:val="00603DFE"/>
    <w:rsid w:val="00603E0B"/>
    <w:rsid w:val="00603EDF"/>
    <w:rsid w:val="00604065"/>
    <w:rsid w:val="00604421"/>
    <w:rsid w:val="00605014"/>
    <w:rsid w:val="00605087"/>
    <w:rsid w:val="00605139"/>
    <w:rsid w:val="00605BC1"/>
    <w:rsid w:val="00605C7D"/>
    <w:rsid w:val="00605E05"/>
    <w:rsid w:val="00605FBD"/>
    <w:rsid w:val="00606191"/>
    <w:rsid w:val="00607B20"/>
    <w:rsid w:val="00607FA5"/>
    <w:rsid w:val="00610216"/>
    <w:rsid w:val="006102DD"/>
    <w:rsid w:val="0061031B"/>
    <w:rsid w:val="00610443"/>
    <w:rsid w:val="0061079A"/>
    <w:rsid w:val="0061079F"/>
    <w:rsid w:val="00610A2B"/>
    <w:rsid w:val="0061135D"/>
    <w:rsid w:val="006116E5"/>
    <w:rsid w:val="00611B18"/>
    <w:rsid w:val="00611B74"/>
    <w:rsid w:val="00611D04"/>
    <w:rsid w:val="0061220A"/>
    <w:rsid w:val="0061241F"/>
    <w:rsid w:val="00612535"/>
    <w:rsid w:val="00612B23"/>
    <w:rsid w:val="00612DA1"/>
    <w:rsid w:val="00612E09"/>
    <w:rsid w:val="006130F1"/>
    <w:rsid w:val="00613788"/>
    <w:rsid w:val="00613B97"/>
    <w:rsid w:val="0061442C"/>
    <w:rsid w:val="00615157"/>
    <w:rsid w:val="006155EE"/>
    <w:rsid w:val="00615E91"/>
    <w:rsid w:val="00615EAB"/>
    <w:rsid w:val="0061629D"/>
    <w:rsid w:val="006167B9"/>
    <w:rsid w:val="006167C5"/>
    <w:rsid w:val="00616F5D"/>
    <w:rsid w:val="0061700D"/>
    <w:rsid w:val="00617563"/>
    <w:rsid w:val="006175AF"/>
    <w:rsid w:val="0061798A"/>
    <w:rsid w:val="00617F29"/>
    <w:rsid w:val="00620248"/>
    <w:rsid w:val="006204ED"/>
    <w:rsid w:val="00620597"/>
    <w:rsid w:val="006208BE"/>
    <w:rsid w:val="00620F74"/>
    <w:rsid w:val="00621B2B"/>
    <w:rsid w:val="00621E0C"/>
    <w:rsid w:val="0062222F"/>
    <w:rsid w:val="00622355"/>
    <w:rsid w:val="006225CA"/>
    <w:rsid w:val="0062276E"/>
    <w:rsid w:val="006229B8"/>
    <w:rsid w:val="00622BFC"/>
    <w:rsid w:val="00622F2B"/>
    <w:rsid w:val="00622F46"/>
    <w:rsid w:val="00622FF8"/>
    <w:rsid w:val="0062323A"/>
    <w:rsid w:val="006233FD"/>
    <w:rsid w:val="00623436"/>
    <w:rsid w:val="00623627"/>
    <w:rsid w:val="0062365C"/>
    <w:rsid w:val="00623A9E"/>
    <w:rsid w:val="006247E4"/>
    <w:rsid w:val="006249A6"/>
    <w:rsid w:val="00624F6A"/>
    <w:rsid w:val="006258F1"/>
    <w:rsid w:val="0062609E"/>
    <w:rsid w:val="006262CF"/>
    <w:rsid w:val="00626721"/>
    <w:rsid w:val="00626730"/>
    <w:rsid w:val="0062694D"/>
    <w:rsid w:val="00626AEE"/>
    <w:rsid w:val="006270A3"/>
    <w:rsid w:val="00627DF3"/>
    <w:rsid w:val="006300D8"/>
    <w:rsid w:val="00630ABF"/>
    <w:rsid w:val="00630F30"/>
    <w:rsid w:val="006310F3"/>
    <w:rsid w:val="006315E0"/>
    <w:rsid w:val="00631B93"/>
    <w:rsid w:val="00631D56"/>
    <w:rsid w:val="00633717"/>
    <w:rsid w:val="00633AAC"/>
    <w:rsid w:val="00633E5D"/>
    <w:rsid w:val="00633F2A"/>
    <w:rsid w:val="00633F5F"/>
    <w:rsid w:val="006341BA"/>
    <w:rsid w:val="00634607"/>
    <w:rsid w:val="0063488B"/>
    <w:rsid w:val="00634980"/>
    <w:rsid w:val="0063503E"/>
    <w:rsid w:val="006353B0"/>
    <w:rsid w:val="00635525"/>
    <w:rsid w:val="006356DA"/>
    <w:rsid w:val="00635A7B"/>
    <w:rsid w:val="00636223"/>
    <w:rsid w:val="00636488"/>
    <w:rsid w:val="006364ED"/>
    <w:rsid w:val="006367E4"/>
    <w:rsid w:val="00637350"/>
    <w:rsid w:val="00637567"/>
    <w:rsid w:val="00637D99"/>
    <w:rsid w:val="00640A69"/>
    <w:rsid w:val="00640C5B"/>
    <w:rsid w:val="00640CD2"/>
    <w:rsid w:val="006410BA"/>
    <w:rsid w:val="00641387"/>
    <w:rsid w:val="006416D5"/>
    <w:rsid w:val="006416DC"/>
    <w:rsid w:val="0064183F"/>
    <w:rsid w:val="006418E2"/>
    <w:rsid w:val="00641C5F"/>
    <w:rsid w:val="00642693"/>
    <w:rsid w:val="006426C7"/>
    <w:rsid w:val="00642D31"/>
    <w:rsid w:val="00642ECF"/>
    <w:rsid w:val="0064345A"/>
    <w:rsid w:val="006439BC"/>
    <w:rsid w:val="00643BA2"/>
    <w:rsid w:val="00644D7F"/>
    <w:rsid w:val="006454EA"/>
    <w:rsid w:val="00645A14"/>
    <w:rsid w:val="00645A5E"/>
    <w:rsid w:val="00646118"/>
    <w:rsid w:val="00646574"/>
    <w:rsid w:val="006466D4"/>
    <w:rsid w:val="00646CFE"/>
    <w:rsid w:val="006475CB"/>
    <w:rsid w:val="006477A3"/>
    <w:rsid w:val="00647B07"/>
    <w:rsid w:val="00647BC6"/>
    <w:rsid w:val="00647DE8"/>
    <w:rsid w:val="006503C8"/>
    <w:rsid w:val="006504B0"/>
    <w:rsid w:val="006506DB"/>
    <w:rsid w:val="00650C75"/>
    <w:rsid w:val="00650DA3"/>
    <w:rsid w:val="0065124E"/>
    <w:rsid w:val="00651DC0"/>
    <w:rsid w:val="006524B9"/>
    <w:rsid w:val="006524CA"/>
    <w:rsid w:val="00652C7A"/>
    <w:rsid w:val="00652F36"/>
    <w:rsid w:val="00653092"/>
    <w:rsid w:val="0065346C"/>
    <w:rsid w:val="00653D18"/>
    <w:rsid w:val="00653F47"/>
    <w:rsid w:val="0065444E"/>
    <w:rsid w:val="00654D0A"/>
    <w:rsid w:val="00654D90"/>
    <w:rsid w:val="006557AB"/>
    <w:rsid w:val="00655F52"/>
    <w:rsid w:val="0065631D"/>
    <w:rsid w:val="006570C7"/>
    <w:rsid w:val="00657B35"/>
    <w:rsid w:val="00657FE5"/>
    <w:rsid w:val="006601E4"/>
    <w:rsid w:val="006603B1"/>
    <w:rsid w:val="006608F1"/>
    <w:rsid w:val="00660A59"/>
    <w:rsid w:val="00660AF3"/>
    <w:rsid w:val="00660C93"/>
    <w:rsid w:val="00661618"/>
    <w:rsid w:val="00661ACE"/>
    <w:rsid w:val="00661CC0"/>
    <w:rsid w:val="006621A9"/>
    <w:rsid w:val="0066271E"/>
    <w:rsid w:val="00662CD3"/>
    <w:rsid w:val="00662CEF"/>
    <w:rsid w:val="00662CF3"/>
    <w:rsid w:val="0066359C"/>
    <w:rsid w:val="00663C6F"/>
    <w:rsid w:val="00663D11"/>
    <w:rsid w:val="006641C2"/>
    <w:rsid w:val="0066499D"/>
    <w:rsid w:val="00665017"/>
    <w:rsid w:val="006654FA"/>
    <w:rsid w:val="00665A67"/>
    <w:rsid w:val="00665B4B"/>
    <w:rsid w:val="0066625D"/>
    <w:rsid w:val="00666A7D"/>
    <w:rsid w:val="00666AC3"/>
    <w:rsid w:val="00667303"/>
    <w:rsid w:val="0066799A"/>
    <w:rsid w:val="00667C3D"/>
    <w:rsid w:val="00667DE6"/>
    <w:rsid w:val="006701EA"/>
    <w:rsid w:val="0067072B"/>
    <w:rsid w:val="00670B6E"/>
    <w:rsid w:val="00671041"/>
    <w:rsid w:val="00671876"/>
    <w:rsid w:val="00671D28"/>
    <w:rsid w:val="006720AE"/>
    <w:rsid w:val="00672716"/>
    <w:rsid w:val="006727BC"/>
    <w:rsid w:val="00672C95"/>
    <w:rsid w:val="00672E38"/>
    <w:rsid w:val="00673084"/>
    <w:rsid w:val="00673871"/>
    <w:rsid w:val="00673FCB"/>
    <w:rsid w:val="0067407E"/>
    <w:rsid w:val="00674355"/>
    <w:rsid w:val="006748FB"/>
    <w:rsid w:val="00674B12"/>
    <w:rsid w:val="00674B66"/>
    <w:rsid w:val="00674EA3"/>
    <w:rsid w:val="0067526F"/>
    <w:rsid w:val="00676414"/>
    <w:rsid w:val="006764C8"/>
    <w:rsid w:val="006769B7"/>
    <w:rsid w:val="00676B89"/>
    <w:rsid w:val="006770AD"/>
    <w:rsid w:val="006770C5"/>
    <w:rsid w:val="006771A1"/>
    <w:rsid w:val="006771F4"/>
    <w:rsid w:val="006774E2"/>
    <w:rsid w:val="00677778"/>
    <w:rsid w:val="00677DE4"/>
    <w:rsid w:val="00680029"/>
    <w:rsid w:val="006803C6"/>
    <w:rsid w:val="006803E0"/>
    <w:rsid w:val="00680C61"/>
    <w:rsid w:val="00680E37"/>
    <w:rsid w:val="00680F16"/>
    <w:rsid w:val="00681054"/>
    <w:rsid w:val="00681774"/>
    <w:rsid w:val="00681962"/>
    <w:rsid w:val="00681AC3"/>
    <w:rsid w:val="00681B70"/>
    <w:rsid w:val="00681BB6"/>
    <w:rsid w:val="00681C5A"/>
    <w:rsid w:val="00681EFF"/>
    <w:rsid w:val="00682F8D"/>
    <w:rsid w:val="00682FBC"/>
    <w:rsid w:val="006831E9"/>
    <w:rsid w:val="00683277"/>
    <w:rsid w:val="00683531"/>
    <w:rsid w:val="00683EF0"/>
    <w:rsid w:val="0068462E"/>
    <w:rsid w:val="00684A6D"/>
    <w:rsid w:val="00684AED"/>
    <w:rsid w:val="00684B36"/>
    <w:rsid w:val="0068532A"/>
    <w:rsid w:val="00685487"/>
    <w:rsid w:val="00685E79"/>
    <w:rsid w:val="00686233"/>
    <w:rsid w:val="00686743"/>
    <w:rsid w:val="00686C9B"/>
    <w:rsid w:val="0068700C"/>
    <w:rsid w:val="006871AC"/>
    <w:rsid w:val="00687685"/>
    <w:rsid w:val="00687D56"/>
    <w:rsid w:val="0069021C"/>
    <w:rsid w:val="00690514"/>
    <w:rsid w:val="0069091F"/>
    <w:rsid w:val="00690920"/>
    <w:rsid w:val="00691270"/>
    <w:rsid w:val="006918E2"/>
    <w:rsid w:val="00692582"/>
    <w:rsid w:val="00692869"/>
    <w:rsid w:val="00692D99"/>
    <w:rsid w:val="00692F6D"/>
    <w:rsid w:val="00693496"/>
    <w:rsid w:val="00693E53"/>
    <w:rsid w:val="006940A0"/>
    <w:rsid w:val="00694245"/>
    <w:rsid w:val="006946ED"/>
    <w:rsid w:val="006949F1"/>
    <w:rsid w:val="0069508F"/>
    <w:rsid w:val="00695240"/>
    <w:rsid w:val="00696AED"/>
    <w:rsid w:val="00696B0D"/>
    <w:rsid w:val="00697449"/>
    <w:rsid w:val="006977EE"/>
    <w:rsid w:val="00697944"/>
    <w:rsid w:val="006A0026"/>
    <w:rsid w:val="006A0603"/>
    <w:rsid w:val="006A0724"/>
    <w:rsid w:val="006A073F"/>
    <w:rsid w:val="006A0A00"/>
    <w:rsid w:val="006A0E25"/>
    <w:rsid w:val="006A1230"/>
    <w:rsid w:val="006A239B"/>
    <w:rsid w:val="006A25DE"/>
    <w:rsid w:val="006A29CD"/>
    <w:rsid w:val="006A2C86"/>
    <w:rsid w:val="006A2FF9"/>
    <w:rsid w:val="006A339F"/>
    <w:rsid w:val="006A37EF"/>
    <w:rsid w:val="006A39F4"/>
    <w:rsid w:val="006A480A"/>
    <w:rsid w:val="006A4AD4"/>
    <w:rsid w:val="006A4B53"/>
    <w:rsid w:val="006A4C8C"/>
    <w:rsid w:val="006A4CEC"/>
    <w:rsid w:val="006A5590"/>
    <w:rsid w:val="006A5794"/>
    <w:rsid w:val="006A5927"/>
    <w:rsid w:val="006A5A0E"/>
    <w:rsid w:val="006A5DDF"/>
    <w:rsid w:val="006A6448"/>
    <w:rsid w:val="006A6BC4"/>
    <w:rsid w:val="006A6D7A"/>
    <w:rsid w:val="006A6F01"/>
    <w:rsid w:val="006A7376"/>
    <w:rsid w:val="006A743D"/>
    <w:rsid w:val="006A747C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805"/>
    <w:rsid w:val="006B1A87"/>
    <w:rsid w:val="006B1C1A"/>
    <w:rsid w:val="006B2FBC"/>
    <w:rsid w:val="006B3AFB"/>
    <w:rsid w:val="006B3D09"/>
    <w:rsid w:val="006B4043"/>
    <w:rsid w:val="006B43A2"/>
    <w:rsid w:val="006B47AF"/>
    <w:rsid w:val="006B4D2B"/>
    <w:rsid w:val="006B4E4F"/>
    <w:rsid w:val="006B53FA"/>
    <w:rsid w:val="006B62A2"/>
    <w:rsid w:val="006B645C"/>
    <w:rsid w:val="006B6576"/>
    <w:rsid w:val="006B66E2"/>
    <w:rsid w:val="006B69A3"/>
    <w:rsid w:val="006B6ACB"/>
    <w:rsid w:val="006B6E0E"/>
    <w:rsid w:val="006B7994"/>
    <w:rsid w:val="006B7C4A"/>
    <w:rsid w:val="006C1481"/>
    <w:rsid w:val="006C16C4"/>
    <w:rsid w:val="006C171C"/>
    <w:rsid w:val="006C1A77"/>
    <w:rsid w:val="006C1B65"/>
    <w:rsid w:val="006C1FA1"/>
    <w:rsid w:val="006C21BE"/>
    <w:rsid w:val="006C2BD3"/>
    <w:rsid w:val="006C2CCC"/>
    <w:rsid w:val="006C2F63"/>
    <w:rsid w:val="006C3119"/>
    <w:rsid w:val="006C3597"/>
    <w:rsid w:val="006C382C"/>
    <w:rsid w:val="006C3D0F"/>
    <w:rsid w:val="006C3F68"/>
    <w:rsid w:val="006C4904"/>
    <w:rsid w:val="006C4D90"/>
    <w:rsid w:val="006C4FCE"/>
    <w:rsid w:val="006C5357"/>
    <w:rsid w:val="006C538E"/>
    <w:rsid w:val="006C568A"/>
    <w:rsid w:val="006C5FF4"/>
    <w:rsid w:val="006C6138"/>
    <w:rsid w:val="006C616F"/>
    <w:rsid w:val="006C66B7"/>
    <w:rsid w:val="006C777B"/>
    <w:rsid w:val="006C7910"/>
    <w:rsid w:val="006C798A"/>
    <w:rsid w:val="006C7CA2"/>
    <w:rsid w:val="006C7D17"/>
    <w:rsid w:val="006C7F62"/>
    <w:rsid w:val="006D06C8"/>
    <w:rsid w:val="006D07EE"/>
    <w:rsid w:val="006D08C2"/>
    <w:rsid w:val="006D0C9C"/>
    <w:rsid w:val="006D0CCC"/>
    <w:rsid w:val="006D107C"/>
    <w:rsid w:val="006D15FE"/>
    <w:rsid w:val="006D1712"/>
    <w:rsid w:val="006D19F2"/>
    <w:rsid w:val="006D1C4E"/>
    <w:rsid w:val="006D2137"/>
    <w:rsid w:val="006D287C"/>
    <w:rsid w:val="006D2D9D"/>
    <w:rsid w:val="006D32F7"/>
    <w:rsid w:val="006D3381"/>
    <w:rsid w:val="006D3C69"/>
    <w:rsid w:val="006D424D"/>
    <w:rsid w:val="006D48C7"/>
    <w:rsid w:val="006D4925"/>
    <w:rsid w:val="006D4DA4"/>
    <w:rsid w:val="006D4E5C"/>
    <w:rsid w:val="006D4E82"/>
    <w:rsid w:val="006D536F"/>
    <w:rsid w:val="006D545A"/>
    <w:rsid w:val="006D56A9"/>
    <w:rsid w:val="006D5D53"/>
    <w:rsid w:val="006D5F2D"/>
    <w:rsid w:val="006D60A9"/>
    <w:rsid w:val="006D620C"/>
    <w:rsid w:val="006D66AE"/>
    <w:rsid w:val="006D6B46"/>
    <w:rsid w:val="006D6E2E"/>
    <w:rsid w:val="006D6ED3"/>
    <w:rsid w:val="006D71C0"/>
    <w:rsid w:val="006D75DA"/>
    <w:rsid w:val="006D75DC"/>
    <w:rsid w:val="006D7803"/>
    <w:rsid w:val="006D7B5C"/>
    <w:rsid w:val="006D7D43"/>
    <w:rsid w:val="006D7D6D"/>
    <w:rsid w:val="006E0589"/>
    <w:rsid w:val="006E06F3"/>
    <w:rsid w:val="006E1395"/>
    <w:rsid w:val="006E1407"/>
    <w:rsid w:val="006E1428"/>
    <w:rsid w:val="006E14BB"/>
    <w:rsid w:val="006E14F2"/>
    <w:rsid w:val="006E1786"/>
    <w:rsid w:val="006E17C0"/>
    <w:rsid w:val="006E1818"/>
    <w:rsid w:val="006E1892"/>
    <w:rsid w:val="006E196B"/>
    <w:rsid w:val="006E19E8"/>
    <w:rsid w:val="006E1F99"/>
    <w:rsid w:val="006E21CC"/>
    <w:rsid w:val="006E21E8"/>
    <w:rsid w:val="006E2397"/>
    <w:rsid w:val="006E24EF"/>
    <w:rsid w:val="006E24FC"/>
    <w:rsid w:val="006E27DC"/>
    <w:rsid w:val="006E295A"/>
    <w:rsid w:val="006E2B45"/>
    <w:rsid w:val="006E2D30"/>
    <w:rsid w:val="006E2E1A"/>
    <w:rsid w:val="006E3A4F"/>
    <w:rsid w:val="006E482F"/>
    <w:rsid w:val="006E521E"/>
    <w:rsid w:val="006E561B"/>
    <w:rsid w:val="006E5817"/>
    <w:rsid w:val="006E5BA8"/>
    <w:rsid w:val="006E5DBF"/>
    <w:rsid w:val="006E5EA2"/>
    <w:rsid w:val="006E61FF"/>
    <w:rsid w:val="006E635B"/>
    <w:rsid w:val="006E64A4"/>
    <w:rsid w:val="006E66DF"/>
    <w:rsid w:val="006E6997"/>
    <w:rsid w:val="006E6A16"/>
    <w:rsid w:val="006E6B19"/>
    <w:rsid w:val="006E6E03"/>
    <w:rsid w:val="006E76C7"/>
    <w:rsid w:val="006E7813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06F9"/>
    <w:rsid w:val="006F1792"/>
    <w:rsid w:val="006F1A05"/>
    <w:rsid w:val="006F2147"/>
    <w:rsid w:val="006F25F5"/>
    <w:rsid w:val="006F2641"/>
    <w:rsid w:val="006F26AE"/>
    <w:rsid w:val="006F2D51"/>
    <w:rsid w:val="006F3840"/>
    <w:rsid w:val="006F390D"/>
    <w:rsid w:val="006F3AFF"/>
    <w:rsid w:val="006F3C4F"/>
    <w:rsid w:val="006F3D91"/>
    <w:rsid w:val="006F4079"/>
    <w:rsid w:val="006F43A2"/>
    <w:rsid w:val="006F4455"/>
    <w:rsid w:val="006F4579"/>
    <w:rsid w:val="006F4981"/>
    <w:rsid w:val="006F4C5D"/>
    <w:rsid w:val="006F51CA"/>
    <w:rsid w:val="006F58BC"/>
    <w:rsid w:val="006F5CCF"/>
    <w:rsid w:val="006F64BD"/>
    <w:rsid w:val="006F693D"/>
    <w:rsid w:val="006F6F1B"/>
    <w:rsid w:val="006F702E"/>
    <w:rsid w:val="006F71D4"/>
    <w:rsid w:val="006F7498"/>
    <w:rsid w:val="006F7506"/>
    <w:rsid w:val="006F7E76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A65"/>
    <w:rsid w:val="0070321D"/>
    <w:rsid w:val="00703318"/>
    <w:rsid w:val="0070337B"/>
    <w:rsid w:val="00703464"/>
    <w:rsid w:val="00703934"/>
    <w:rsid w:val="00703D04"/>
    <w:rsid w:val="0070411D"/>
    <w:rsid w:val="0070460B"/>
    <w:rsid w:val="00704637"/>
    <w:rsid w:val="00704742"/>
    <w:rsid w:val="00704C0B"/>
    <w:rsid w:val="00705869"/>
    <w:rsid w:val="0070622E"/>
    <w:rsid w:val="007070D3"/>
    <w:rsid w:val="007072D5"/>
    <w:rsid w:val="0070755D"/>
    <w:rsid w:val="00707CF4"/>
    <w:rsid w:val="007106B1"/>
    <w:rsid w:val="00710725"/>
    <w:rsid w:val="007109BF"/>
    <w:rsid w:val="00711252"/>
    <w:rsid w:val="00711806"/>
    <w:rsid w:val="0071195A"/>
    <w:rsid w:val="007136C3"/>
    <w:rsid w:val="00713929"/>
    <w:rsid w:val="00714114"/>
    <w:rsid w:val="007141E5"/>
    <w:rsid w:val="007143A1"/>
    <w:rsid w:val="007143D1"/>
    <w:rsid w:val="0071466D"/>
    <w:rsid w:val="0071482A"/>
    <w:rsid w:val="00714A37"/>
    <w:rsid w:val="00714BF7"/>
    <w:rsid w:val="00715820"/>
    <w:rsid w:val="00716403"/>
    <w:rsid w:val="007165A4"/>
    <w:rsid w:val="00716607"/>
    <w:rsid w:val="00716F48"/>
    <w:rsid w:val="00717045"/>
    <w:rsid w:val="00717489"/>
    <w:rsid w:val="00717A05"/>
    <w:rsid w:val="00717B1D"/>
    <w:rsid w:val="00717C43"/>
    <w:rsid w:val="00717C69"/>
    <w:rsid w:val="00717CCD"/>
    <w:rsid w:val="00717FAD"/>
    <w:rsid w:val="0072066A"/>
    <w:rsid w:val="00720E97"/>
    <w:rsid w:val="00720EED"/>
    <w:rsid w:val="007211EC"/>
    <w:rsid w:val="00721820"/>
    <w:rsid w:val="007218E7"/>
    <w:rsid w:val="00721A2D"/>
    <w:rsid w:val="00721B3F"/>
    <w:rsid w:val="00721D51"/>
    <w:rsid w:val="00721F83"/>
    <w:rsid w:val="00721FFA"/>
    <w:rsid w:val="007224D9"/>
    <w:rsid w:val="00722AEB"/>
    <w:rsid w:val="00722B49"/>
    <w:rsid w:val="00723471"/>
    <w:rsid w:val="00723638"/>
    <w:rsid w:val="007236C2"/>
    <w:rsid w:val="00723FA0"/>
    <w:rsid w:val="00724250"/>
    <w:rsid w:val="00724389"/>
    <w:rsid w:val="007249E2"/>
    <w:rsid w:val="00724AF3"/>
    <w:rsid w:val="00724F8E"/>
    <w:rsid w:val="00724FC2"/>
    <w:rsid w:val="0072505F"/>
    <w:rsid w:val="00725126"/>
    <w:rsid w:val="007253D0"/>
    <w:rsid w:val="007259CA"/>
    <w:rsid w:val="00725AA7"/>
    <w:rsid w:val="00725B25"/>
    <w:rsid w:val="0072618F"/>
    <w:rsid w:val="007262F6"/>
    <w:rsid w:val="00726576"/>
    <w:rsid w:val="0072660A"/>
    <w:rsid w:val="0072678B"/>
    <w:rsid w:val="00726AF2"/>
    <w:rsid w:val="007276E0"/>
    <w:rsid w:val="00727868"/>
    <w:rsid w:val="00727910"/>
    <w:rsid w:val="00727BD8"/>
    <w:rsid w:val="00730710"/>
    <w:rsid w:val="0073075C"/>
    <w:rsid w:val="00730CC7"/>
    <w:rsid w:val="00730F1C"/>
    <w:rsid w:val="00731556"/>
    <w:rsid w:val="00731C35"/>
    <w:rsid w:val="00731F6A"/>
    <w:rsid w:val="00732046"/>
    <w:rsid w:val="007324E2"/>
    <w:rsid w:val="007327A5"/>
    <w:rsid w:val="00733291"/>
    <w:rsid w:val="00733378"/>
    <w:rsid w:val="0073384F"/>
    <w:rsid w:val="00733A2D"/>
    <w:rsid w:val="00733D65"/>
    <w:rsid w:val="007340B3"/>
    <w:rsid w:val="007346FA"/>
    <w:rsid w:val="00734C59"/>
    <w:rsid w:val="00734ED8"/>
    <w:rsid w:val="00735566"/>
    <w:rsid w:val="0073571F"/>
    <w:rsid w:val="007357FC"/>
    <w:rsid w:val="0073584F"/>
    <w:rsid w:val="0073590B"/>
    <w:rsid w:val="00735958"/>
    <w:rsid w:val="00735A60"/>
    <w:rsid w:val="007364B8"/>
    <w:rsid w:val="00736653"/>
    <w:rsid w:val="007370FF"/>
    <w:rsid w:val="00737123"/>
    <w:rsid w:val="007375B3"/>
    <w:rsid w:val="007377C7"/>
    <w:rsid w:val="007378FC"/>
    <w:rsid w:val="00737EC6"/>
    <w:rsid w:val="00740456"/>
    <w:rsid w:val="007405E7"/>
    <w:rsid w:val="0074063A"/>
    <w:rsid w:val="00740B75"/>
    <w:rsid w:val="00741075"/>
    <w:rsid w:val="00741540"/>
    <w:rsid w:val="00741DDE"/>
    <w:rsid w:val="00742593"/>
    <w:rsid w:val="00742CC1"/>
    <w:rsid w:val="0074301B"/>
    <w:rsid w:val="007431EC"/>
    <w:rsid w:val="007432C4"/>
    <w:rsid w:val="007434BB"/>
    <w:rsid w:val="00743995"/>
    <w:rsid w:val="00743ABF"/>
    <w:rsid w:val="00743C62"/>
    <w:rsid w:val="00743D62"/>
    <w:rsid w:val="00743DEF"/>
    <w:rsid w:val="00744083"/>
    <w:rsid w:val="00744137"/>
    <w:rsid w:val="0074464D"/>
    <w:rsid w:val="00745003"/>
    <w:rsid w:val="00745281"/>
    <w:rsid w:val="0074531B"/>
    <w:rsid w:val="007453F4"/>
    <w:rsid w:val="00745A03"/>
    <w:rsid w:val="00746013"/>
    <w:rsid w:val="007460A6"/>
    <w:rsid w:val="0074663F"/>
    <w:rsid w:val="0074742D"/>
    <w:rsid w:val="00747678"/>
    <w:rsid w:val="007476F1"/>
    <w:rsid w:val="0074779E"/>
    <w:rsid w:val="00747B41"/>
    <w:rsid w:val="007505D9"/>
    <w:rsid w:val="00750682"/>
    <w:rsid w:val="00751158"/>
    <w:rsid w:val="007517F2"/>
    <w:rsid w:val="00751910"/>
    <w:rsid w:val="00751A48"/>
    <w:rsid w:val="00751AD7"/>
    <w:rsid w:val="00751C6C"/>
    <w:rsid w:val="00751EB8"/>
    <w:rsid w:val="00752776"/>
    <w:rsid w:val="007528E7"/>
    <w:rsid w:val="0075296A"/>
    <w:rsid w:val="007529A6"/>
    <w:rsid w:val="007529C9"/>
    <w:rsid w:val="00752A35"/>
    <w:rsid w:val="007535C1"/>
    <w:rsid w:val="007537A6"/>
    <w:rsid w:val="00753FB6"/>
    <w:rsid w:val="00754388"/>
    <w:rsid w:val="007546DD"/>
    <w:rsid w:val="00754913"/>
    <w:rsid w:val="00754BF7"/>
    <w:rsid w:val="00754F09"/>
    <w:rsid w:val="00755106"/>
    <w:rsid w:val="007553DB"/>
    <w:rsid w:val="007558C2"/>
    <w:rsid w:val="00756BCE"/>
    <w:rsid w:val="0075717D"/>
    <w:rsid w:val="007572FB"/>
    <w:rsid w:val="0075770A"/>
    <w:rsid w:val="00757764"/>
    <w:rsid w:val="0076037C"/>
    <w:rsid w:val="00760429"/>
    <w:rsid w:val="007605A8"/>
    <w:rsid w:val="00760AEA"/>
    <w:rsid w:val="00760CBE"/>
    <w:rsid w:val="00760E1D"/>
    <w:rsid w:val="007616E4"/>
    <w:rsid w:val="0076178D"/>
    <w:rsid w:val="00761B3B"/>
    <w:rsid w:val="007620CD"/>
    <w:rsid w:val="00762252"/>
    <w:rsid w:val="00762BA5"/>
    <w:rsid w:val="0076306E"/>
    <w:rsid w:val="0076321F"/>
    <w:rsid w:val="0076377E"/>
    <w:rsid w:val="00763948"/>
    <w:rsid w:val="0076472F"/>
    <w:rsid w:val="00764D86"/>
    <w:rsid w:val="0076547A"/>
    <w:rsid w:val="00765A3F"/>
    <w:rsid w:val="00766A97"/>
    <w:rsid w:val="00766E67"/>
    <w:rsid w:val="00767138"/>
    <w:rsid w:val="0076757B"/>
    <w:rsid w:val="00767BA1"/>
    <w:rsid w:val="007706C9"/>
    <w:rsid w:val="00770881"/>
    <w:rsid w:val="00770A49"/>
    <w:rsid w:val="00770B72"/>
    <w:rsid w:val="00770BF2"/>
    <w:rsid w:val="007717BA"/>
    <w:rsid w:val="007718F9"/>
    <w:rsid w:val="0077263D"/>
    <w:rsid w:val="00772A6B"/>
    <w:rsid w:val="00772E3B"/>
    <w:rsid w:val="00773184"/>
    <w:rsid w:val="0077364A"/>
    <w:rsid w:val="0077370D"/>
    <w:rsid w:val="00773908"/>
    <w:rsid w:val="0077417D"/>
    <w:rsid w:val="0077426C"/>
    <w:rsid w:val="00774380"/>
    <w:rsid w:val="00774EA8"/>
    <w:rsid w:val="00775363"/>
    <w:rsid w:val="007754D7"/>
    <w:rsid w:val="007757FD"/>
    <w:rsid w:val="00775BDD"/>
    <w:rsid w:val="00775E53"/>
    <w:rsid w:val="007768BB"/>
    <w:rsid w:val="00776F26"/>
    <w:rsid w:val="0077749C"/>
    <w:rsid w:val="007777D5"/>
    <w:rsid w:val="00777D8B"/>
    <w:rsid w:val="0078020C"/>
    <w:rsid w:val="00780A27"/>
    <w:rsid w:val="00780A38"/>
    <w:rsid w:val="007810DE"/>
    <w:rsid w:val="00781257"/>
    <w:rsid w:val="00781499"/>
    <w:rsid w:val="00781BD8"/>
    <w:rsid w:val="00781D1D"/>
    <w:rsid w:val="007822BB"/>
    <w:rsid w:val="007822F0"/>
    <w:rsid w:val="00782729"/>
    <w:rsid w:val="00782D5F"/>
    <w:rsid w:val="00782F89"/>
    <w:rsid w:val="0078315A"/>
    <w:rsid w:val="00783445"/>
    <w:rsid w:val="0078389F"/>
    <w:rsid w:val="007840FA"/>
    <w:rsid w:val="00784582"/>
    <w:rsid w:val="00784AA9"/>
    <w:rsid w:val="00784E4F"/>
    <w:rsid w:val="00785552"/>
    <w:rsid w:val="007856AE"/>
    <w:rsid w:val="00785921"/>
    <w:rsid w:val="00786796"/>
    <w:rsid w:val="00786C14"/>
    <w:rsid w:val="00786F99"/>
    <w:rsid w:val="007871B5"/>
    <w:rsid w:val="007872E6"/>
    <w:rsid w:val="00787620"/>
    <w:rsid w:val="0078764B"/>
    <w:rsid w:val="007876EB"/>
    <w:rsid w:val="00787821"/>
    <w:rsid w:val="00787888"/>
    <w:rsid w:val="00790421"/>
    <w:rsid w:val="00790721"/>
    <w:rsid w:val="007907DB"/>
    <w:rsid w:val="007909FE"/>
    <w:rsid w:val="00790E2E"/>
    <w:rsid w:val="0079127E"/>
    <w:rsid w:val="007920E1"/>
    <w:rsid w:val="00792719"/>
    <w:rsid w:val="007927E9"/>
    <w:rsid w:val="0079295D"/>
    <w:rsid w:val="00792F75"/>
    <w:rsid w:val="0079301E"/>
    <w:rsid w:val="007930EC"/>
    <w:rsid w:val="0079315F"/>
    <w:rsid w:val="007931BD"/>
    <w:rsid w:val="00793242"/>
    <w:rsid w:val="00793341"/>
    <w:rsid w:val="00793999"/>
    <w:rsid w:val="00793C25"/>
    <w:rsid w:val="00793E91"/>
    <w:rsid w:val="00794A4B"/>
    <w:rsid w:val="00794E0E"/>
    <w:rsid w:val="007953ED"/>
    <w:rsid w:val="0079576E"/>
    <w:rsid w:val="00795CA7"/>
    <w:rsid w:val="00795FFE"/>
    <w:rsid w:val="0079777F"/>
    <w:rsid w:val="007977F8"/>
    <w:rsid w:val="007A02E3"/>
    <w:rsid w:val="007A0960"/>
    <w:rsid w:val="007A0C7C"/>
    <w:rsid w:val="007A113C"/>
    <w:rsid w:val="007A1194"/>
    <w:rsid w:val="007A11C6"/>
    <w:rsid w:val="007A1471"/>
    <w:rsid w:val="007A1580"/>
    <w:rsid w:val="007A168A"/>
    <w:rsid w:val="007A1CCD"/>
    <w:rsid w:val="007A20B4"/>
    <w:rsid w:val="007A21AA"/>
    <w:rsid w:val="007A27B4"/>
    <w:rsid w:val="007A30A9"/>
    <w:rsid w:val="007A337D"/>
    <w:rsid w:val="007A3554"/>
    <w:rsid w:val="007A3587"/>
    <w:rsid w:val="007A35BC"/>
    <w:rsid w:val="007A38BE"/>
    <w:rsid w:val="007A3949"/>
    <w:rsid w:val="007A3D22"/>
    <w:rsid w:val="007A54DF"/>
    <w:rsid w:val="007A5CE9"/>
    <w:rsid w:val="007A60FD"/>
    <w:rsid w:val="007A612B"/>
    <w:rsid w:val="007A6654"/>
    <w:rsid w:val="007A701C"/>
    <w:rsid w:val="007A76C8"/>
    <w:rsid w:val="007A7AB4"/>
    <w:rsid w:val="007B02F5"/>
    <w:rsid w:val="007B0A51"/>
    <w:rsid w:val="007B1402"/>
    <w:rsid w:val="007B1457"/>
    <w:rsid w:val="007B15F2"/>
    <w:rsid w:val="007B174A"/>
    <w:rsid w:val="007B1DFC"/>
    <w:rsid w:val="007B1FA0"/>
    <w:rsid w:val="007B1FB3"/>
    <w:rsid w:val="007B202D"/>
    <w:rsid w:val="007B21FA"/>
    <w:rsid w:val="007B264D"/>
    <w:rsid w:val="007B2B75"/>
    <w:rsid w:val="007B324A"/>
    <w:rsid w:val="007B327D"/>
    <w:rsid w:val="007B3351"/>
    <w:rsid w:val="007B3485"/>
    <w:rsid w:val="007B3F27"/>
    <w:rsid w:val="007B405D"/>
    <w:rsid w:val="007B44F5"/>
    <w:rsid w:val="007B47D5"/>
    <w:rsid w:val="007B4BF1"/>
    <w:rsid w:val="007B5375"/>
    <w:rsid w:val="007B54D6"/>
    <w:rsid w:val="007B550C"/>
    <w:rsid w:val="007B5E88"/>
    <w:rsid w:val="007B7E0E"/>
    <w:rsid w:val="007C02B1"/>
    <w:rsid w:val="007C036D"/>
    <w:rsid w:val="007C06A2"/>
    <w:rsid w:val="007C0C22"/>
    <w:rsid w:val="007C0CCD"/>
    <w:rsid w:val="007C1CF0"/>
    <w:rsid w:val="007C1D99"/>
    <w:rsid w:val="007C1EC5"/>
    <w:rsid w:val="007C2454"/>
    <w:rsid w:val="007C2B78"/>
    <w:rsid w:val="007C2E90"/>
    <w:rsid w:val="007C2E94"/>
    <w:rsid w:val="007C30AF"/>
    <w:rsid w:val="007C3295"/>
    <w:rsid w:val="007C3346"/>
    <w:rsid w:val="007C35F9"/>
    <w:rsid w:val="007C3BF1"/>
    <w:rsid w:val="007C3E8A"/>
    <w:rsid w:val="007C3ECC"/>
    <w:rsid w:val="007C41D4"/>
    <w:rsid w:val="007C4506"/>
    <w:rsid w:val="007C48D5"/>
    <w:rsid w:val="007C4A64"/>
    <w:rsid w:val="007C4B6D"/>
    <w:rsid w:val="007C575F"/>
    <w:rsid w:val="007C5860"/>
    <w:rsid w:val="007C5901"/>
    <w:rsid w:val="007C5B23"/>
    <w:rsid w:val="007C5B74"/>
    <w:rsid w:val="007C5E23"/>
    <w:rsid w:val="007C61D6"/>
    <w:rsid w:val="007C6777"/>
    <w:rsid w:val="007C6877"/>
    <w:rsid w:val="007C6AB7"/>
    <w:rsid w:val="007C6BBD"/>
    <w:rsid w:val="007C6CD9"/>
    <w:rsid w:val="007C70D9"/>
    <w:rsid w:val="007C71ED"/>
    <w:rsid w:val="007C7B5C"/>
    <w:rsid w:val="007C7B5D"/>
    <w:rsid w:val="007C7BF7"/>
    <w:rsid w:val="007C7D8C"/>
    <w:rsid w:val="007D07E9"/>
    <w:rsid w:val="007D0927"/>
    <w:rsid w:val="007D0DC9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C34"/>
    <w:rsid w:val="007D39E5"/>
    <w:rsid w:val="007D421B"/>
    <w:rsid w:val="007D42BD"/>
    <w:rsid w:val="007D4559"/>
    <w:rsid w:val="007D4573"/>
    <w:rsid w:val="007D4591"/>
    <w:rsid w:val="007D4669"/>
    <w:rsid w:val="007D47BD"/>
    <w:rsid w:val="007D5944"/>
    <w:rsid w:val="007D6859"/>
    <w:rsid w:val="007D6FD3"/>
    <w:rsid w:val="007D70C6"/>
    <w:rsid w:val="007D759C"/>
    <w:rsid w:val="007D7759"/>
    <w:rsid w:val="007D7A66"/>
    <w:rsid w:val="007E0426"/>
    <w:rsid w:val="007E0603"/>
    <w:rsid w:val="007E0F95"/>
    <w:rsid w:val="007E1317"/>
    <w:rsid w:val="007E1A63"/>
    <w:rsid w:val="007E2267"/>
    <w:rsid w:val="007E2CEB"/>
    <w:rsid w:val="007E2E54"/>
    <w:rsid w:val="007E332C"/>
    <w:rsid w:val="007E3859"/>
    <w:rsid w:val="007E3D21"/>
    <w:rsid w:val="007E3DA5"/>
    <w:rsid w:val="007E4128"/>
    <w:rsid w:val="007E4133"/>
    <w:rsid w:val="007E4431"/>
    <w:rsid w:val="007E448D"/>
    <w:rsid w:val="007E473D"/>
    <w:rsid w:val="007E4741"/>
    <w:rsid w:val="007E488B"/>
    <w:rsid w:val="007E50AD"/>
    <w:rsid w:val="007E583A"/>
    <w:rsid w:val="007E62A1"/>
    <w:rsid w:val="007E6E92"/>
    <w:rsid w:val="007E7017"/>
    <w:rsid w:val="007E7CCE"/>
    <w:rsid w:val="007E7D66"/>
    <w:rsid w:val="007F0147"/>
    <w:rsid w:val="007F0F89"/>
    <w:rsid w:val="007F15CC"/>
    <w:rsid w:val="007F15FD"/>
    <w:rsid w:val="007F18DC"/>
    <w:rsid w:val="007F1A2C"/>
    <w:rsid w:val="007F1E7B"/>
    <w:rsid w:val="007F2375"/>
    <w:rsid w:val="007F2C36"/>
    <w:rsid w:val="007F329F"/>
    <w:rsid w:val="007F3873"/>
    <w:rsid w:val="007F39FB"/>
    <w:rsid w:val="007F427E"/>
    <w:rsid w:val="007F4BDE"/>
    <w:rsid w:val="007F4CDF"/>
    <w:rsid w:val="007F549A"/>
    <w:rsid w:val="007F5679"/>
    <w:rsid w:val="007F586B"/>
    <w:rsid w:val="007F5971"/>
    <w:rsid w:val="007F5EE8"/>
    <w:rsid w:val="007F615A"/>
    <w:rsid w:val="007F6329"/>
    <w:rsid w:val="007F682D"/>
    <w:rsid w:val="007F6F32"/>
    <w:rsid w:val="007F6FCE"/>
    <w:rsid w:val="007F708A"/>
    <w:rsid w:val="007F74E0"/>
    <w:rsid w:val="007F75E2"/>
    <w:rsid w:val="007F7679"/>
    <w:rsid w:val="007F78C4"/>
    <w:rsid w:val="007F791A"/>
    <w:rsid w:val="007F7A94"/>
    <w:rsid w:val="008000EC"/>
    <w:rsid w:val="00800138"/>
    <w:rsid w:val="00800BDB"/>
    <w:rsid w:val="00800BFF"/>
    <w:rsid w:val="00800C16"/>
    <w:rsid w:val="00800D5B"/>
    <w:rsid w:val="00800E01"/>
    <w:rsid w:val="00800E46"/>
    <w:rsid w:val="008014C0"/>
    <w:rsid w:val="008015DA"/>
    <w:rsid w:val="008021D8"/>
    <w:rsid w:val="008027B9"/>
    <w:rsid w:val="00802892"/>
    <w:rsid w:val="00802F1D"/>
    <w:rsid w:val="00803240"/>
    <w:rsid w:val="008035EC"/>
    <w:rsid w:val="00803659"/>
    <w:rsid w:val="008038CC"/>
    <w:rsid w:val="008039F0"/>
    <w:rsid w:val="00803A2E"/>
    <w:rsid w:val="00803CBD"/>
    <w:rsid w:val="00803D25"/>
    <w:rsid w:val="00804D49"/>
    <w:rsid w:val="0080550C"/>
    <w:rsid w:val="0080577F"/>
    <w:rsid w:val="008058F8"/>
    <w:rsid w:val="00805D0E"/>
    <w:rsid w:val="0080653F"/>
    <w:rsid w:val="008067E3"/>
    <w:rsid w:val="00807093"/>
    <w:rsid w:val="00807111"/>
    <w:rsid w:val="008073FA"/>
    <w:rsid w:val="0080780E"/>
    <w:rsid w:val="008105D1"/>
    <w:rsid w:val="008107D4"/>
    <w:rsid w:val="00810920"/>
    <w:rsid w:val="00810E6E"/>
    <w:rsid w:val="00810EFD"/>
    <w:rsid w:val="0081193C"/>
    <w:rsid w:val="00811CA5"/>
    <w:rsid w:val="0081203E"/>
    <w:rsid w:val="0081241C"/>
    <w:rsid w:val="00812734"/>
    <w:rsid w:val="00812A02"/>
    <w:rsid w:val="00812E5B"/>
    <w:rsid w:val="008134CE"/>
    <w:rsid w:val="008135FA"/>
    <w:rsid w:val="00813773"/>
    <w:rsid w:val="00813F35"/>
    <w:rsid w:val="0081414E"/>
    <w:rsid w:val="008147B8"/>
    <w:rsid w:val="00814FA6"/>
    <w:rsid w:val="00814FF5"/>
    <w:rsid w:val="008150FF"/>
    <w:rsid w:val="0081545F"/>
    <w:rsid w:val="00815508"/>
    <w:rsid w:val="0081564F"/>
    <w:rsid w:val="00815A2C"/>
    <w:rsid w:val="00816345"/>
    <w:rsid w:val="008163CD"/>
    <w:rsid w:val="00816421"/>
    <w:rsid w:val="008164E9"/>
    <w:rsid w:val="008165D6"/>
    <w:rsid w:val="00816757"/>
    <w:rsid w:val="008167C7"/>
    <w:rsid w:val="00816834"/>
    <w:rsid w:val="00816A9F"/>
    <w:rsid w:val="00816E64"/>
    <w:rsid w:val="0081721E"/>
    <w:rsid w:val="00817288"/>
    <w:rsid w:val="00817308"/>
    <w:rsid w:val="008175BE"/>
    <w:rsid w:val="0081768A"/>
    <w:rsid w:val="0081776C"/>
    <w:rsid w:val="00820235"/>
    <w:rsid w:val="00820835"/>
    <w:rsid w:val="00820AE6"/>
    <w:rsid w:val="008211CE"/>
    <w:rsid w:val="00821428"/>
    <w:rsid w:val="008216D8"/>
    <w:rsid w:val="0082175C"/>
    <w:rsid w:val="00821E95"/>
    <w:rsid w:val="00822105"/>
    <w:rsid w:val="0082216B"/>
    <w:rsid w:val="008223B3"/>
    <w:rsid w:val="00822B38"/>
    <w:rsid w:val="00822FE3"/>
    <w:rsid w:val="0082308B"/>
    <w:rsid w:val="00823094"/>
    <w:rsid w:val="0082358B"/>
    <w:rsid w:val="00823865"/>
    <w:rsid w:val="00823CB5"/>
    <w:rsid w:val="008240C7"/>
    <w:rsid w:val="00824768"/>
    <w:rsid w:val="00824A1A"/>
    <w:rsid w:val="00824D5B"/>
    <w:rsid w:val="00825025"/>
    <w:rsid w:val="00825173"/>
    <w:rsid w:val="00825442"/>
    <w:rsid w:val="00825AAD"/>
    <w:rsid w:val="00825B0B"/>
    <w:rsid w:val="00825B26"/>
    <w:rsid w:val="00825B6A"/>
    <w:rsid w:val="00826358"/>
    <w:rsid w:val="00826400"/>
    <w:rsid w:val="00826408"/>
    <w:rsid w:val="0082655B"/>
    <w:rsid w:val="00826626"/>
    <w:rsid w:val="00826967"/>
    <w:rsid w:val="00826B71"/>
    <w:rsid w:val="008271A1"/>
    <w:rsid w:val="00827489"/>
    <w:rsid w:val="00827687"/>
    <w:rsid w:val="00827D39"/>
    <w:rsid w:val="00827E57"/>
    <w:rsid w:val="00830212"/>
    <w:rsid w:val="008303CF"/>
    <w:rsid w:val="00830781"/>
    <w:rsid w:val="00830820"/>
    <w:rsid w:val="00830B61"/>
    <w:rsid w:val="00830BFB"/>
    <w:rsid w:val="008313BF"/>
    <w:rsid w:val="008319E2"/>
    <w:rsid w:val="00831BE2"/>
    <w:rsid w:val="00831D90"/>
    <w:rsid w:val="00831D91"/>
    <w:rsid w:val="0083261F"/>
    <w:rsid w:val="008329A2"/>
    <w:rsid w:val="00832D76"/>
    <w:rsid w:val="00833304"/>
    <w:rsid w:val="008333E4"/>
    <w:rsid w:val="008336E3"/>
    <w:rsid w:val="00833FC1"/>
    <w:rsid w:val="00834009"/>
    <w:rsid w:val="008344D2"/>
    <w:rsid w:val="00835728"/>
    <w:rsid w:val="0083591E"/>
    <w:rsid w:val="00835963"/>
    <w:rsid w:val="00835984"/>
    <w:rsid w:val="00835B27"/>
    <w:rsid w:val="00835F60"/>
    <w:rsid w:val="00835F75"/>
    <w:rsid w:val="00836374"/>
    <w:rsid w:val="00836456"/>
    <w:rsid w:val="008364C8"/>
    <w:rsid w:val="00836566"/>
    <w:rsid w:val="008366BD"/>
    <w:rsid w:val="008368D6"/>
    <w:rsid w:val="00837028"/>
    <w:rsid w:val="0083710E"/>
    <w:rsid w:val="0083747F"/>
    <w:rsid w:val="008377A4"/>
    <w:rsid w:val="00837C55"/>
    <w:rsid w:val="00837E5E"/>
    <w:rsid w:val="00840681"/>
    <w:rsid w:val="0084074A"/>
    <w:rsid w:val="00840882"/>
    <w:rsid w:val="008410CC"/>
    <w:rsid w:val="00841F0D"/>
    <w:rsid w:val="0084213B"/>
    <w:rsid w:val="0084224B"/>
    <w:rsid w:val="00842DCE"/>
    <w:rsid w:val="0084331F"/>
    <w:rsid w:val="008437B0"/>
    <w:rsid w:val="0084392E"/>
    <w:rsid w:val="00843BFB"/>
    <w:rsid w:val="008441A3"/>
    <w:rsid w:val="0084441E"/>
    <w:rsid w:val="0084460B"/>
    <w:rsid w:val="00844728"/>
    <w:rsid w:val="00844D55"/>
    <w:rsid w:val="00846A8C"/>
    <w:rsid w:val="00846C84"/>
    <w:rsid w:val="00846D43"/>
    <w:rsid w:val="00847288"/>
    <w:rsid w:val="008473B7"/>
    <w:rsid w:val="008502F3"/>
    <w:rsid w:val="00850858"/>
    <w:rsid w:val="00850E2D"/>
    <w:rsid w:val="00851491"/>
    <w:rsid w:val="00851842"/>
    <w:rsid w:val="00851B31"/>
    <w:rsid w:val="008522CF"/>
    <w:rsid w:val="008526F5"/>
    <w:rsid w:val="008529C7"/>
    <w:rsid w:val="00852F10"/>
    <w:rsid w:val="00852F59"/>
    <w:rsid w:val="00853153"/>
    <w:rsid w:val="00853669"/>
    <w:rsid w:val="008538FC"/>
    <w:rsid w:val="00853BA6"/>
    <w:rsid w:val="00853BB4"/>
    <w:rsid w:val="00853D86"/>
    <w:rsid w:val="00854906"/>
    <w:rsid w:val="0085490F"/>
    <w:rsid w:val="00854AF9"/>
    <w:rsid w:val="00854B0C"/>
    <w:rsid w:val="008559F9"/>
    <w:rsid w:val="00855DE8"/>
    <w:rsid w:val="008560FF"/>
    <w:rsid w:val="00856153"/>
    <w:rsid w:val="0085621C"/>
    <w:rsid w:val="008563BB"/>
    <w:rsid w:val="008563BE"/>
    <w:rsid w:val="00856451"/>
    <w:rsid w:val="0085673A"/>
    <w:rsid w:val="008567AC"/>
    <w:rsid w:val="008569F6"/>
    <w:rsid w:val="00856B33"/>
    <w:rsid w:val="00856FA8"/>
    <w:rsid w:val="008576DA"/>
    <w:rsid w:val="00857926"/>
    <w:rsid w:val="00857B2C"/>
    <w:rsid w:val="00857C02"/>
    <w:rsid w:val="00857C49"/>
    <w:rsid w:val="00857C61"/>
    <w:rsid w:val="00857F71"/>
    <w:rsid w:val="00860774"/>
    <w:rsid w:val="00860958"/>
    <w:rsid w:val="00860BD0"/>
    <w:rsid w:val="00860EEB"/>
    <w:rsid w:val="0086112B"/>
    <w:rsid w:val="00861557"/>
    <w:rsid w:val="008620B8"/>
    <w:rsid w:val="00862DB6"/>
    <w:rsid w:val="00863024"/>
    <w:rsid w:val="0086326D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5834"/>
    <w:rsid w:val="00865CDE"/>
    <w:rsid w:val="008662E1"/>
    <w:rsid w:val="0086661F"/>
    <w:rsid w:val="00866B33"/>
    <w:rsid w:val="00866DB5"/>
    <w:rsid w:val="0086760A"/>
    <w:rsid w:val="00867C8A"/>
    <w:rsid w:val="00867FF1"/>
    <w:rsid w:val="0087010B"/>
    <w:rsid w:val="008703BE"/>
    <w:rsid w:val="008703FA"/>
    <w:rsid w:val="008704F5"/>
    <w:rsid w:val="00870B4E"/>
    <w:rsid w:val="00870DAE"/>
    <w:rsid w:val="00870E5D"/>
    <w:rsid w:val="00870E80"/>
    <w:rsid w:val="0087174B"/>
    <w:rsid w:val="00871BCD"/>
    <w:rsid w:val="00871DCB"/>
    <w:rsid w:val="00872405"/>
    <w:rsid w:val="00872893"/>
    <w:rsid w:val="0087325B"/>
    <w:rsid w:val="008735AB"/>
    <w:rsid w:val="008735D2"/>
    <w:rsid w:val="008737B0"/>
    <w:rsid w:val="00873833"/>
    <w:rsid w:val="00873971"/>
    <w:rsid w:val="00873C71"/>
    <w:rsid w:val="00875085"/>
    <w:rsid w:val="0087579C"/>
    <w:rsid w:val="00876597"/>
    <w:rsid w:val="00876928"/>
    <w:rsid w:val="00876FE3"/>
    <w:rsid w:val="00877121"/>
    <w:rsid w:val="008772B2"/>
    <w:rsid w:val="00877502"/>
    <w:rsid w:val="00877837"/>
    <w:rsid w:val="00877A07"/>
    <w:rsid w:val="00877F94"/>
    <w:rsid w:val="0088029A"/>
    <w:rsid w:val="00881116"/>
    <w:rsid w:val="00881218"/>
    <w:rsid w:val="0088127D"/>
    <w:rsid w:val="008815EA"/>
    <w:rsid w:val="00881FD5"/>
    <w:rsid w:val="008820B9"/>
    <w:rsid w:val="00882519"/>
    <w:rsid w:val="00882FFD"/>
    <w:rsid w:val="00883A1D"/>
    <w:rsid w:val="00883FDD"/>
    <w:rsid w:val="00884089"/>
    <w:rsid w:val="0088475D"/>
    <w:rsid w:val="008848C5"/>
    <w:rsid w:val="008849AE"/>
    <w:rsid w:val="008849C2"/>
    <w:rsid w:val="00884AC9"/>
    <w:rsid w:val="0088527C"/>
    <w:rsid w:val="0088562A"/>
    <w:rsid w:val="008856C4"/>
    <w:rsid w:val="00885E5E"/>
    <w:rsid w:val="00885E9A"/>
    <w:rsid w:val="00885F0D"/>
    <w:rsid w:val="00886177"/>
    <w:rsid w:val="008862E0"/>
    <w:rsid w:val="00886502"/>
    <w:rsid w:val="0088699D"/>
    <w:rsid w:val="00886BA2"/>
    <w:rsid w:val="00886F71"/>
    <w:rsid w:val="00887E40"/>
    <w:rsid w:val="008908B8"/>
    <w:rsid w:val="00890A98"/>
    <w:rsid w:val="00890C20"/>
    <w:rsid w:val="008910F4"/>
    <w:rsid w:val="0089126C"/>
    <w:rsid w:val="00891B9C"/>
    <w:rsid w:val="00891D58"/>
    <w:rsid w:val="00891F9C"/>
    <w:rsid w:val="00892007"/>
    <w:rsid w:val="008923EC"/>
    <w:rsid w:val="00892789"/>
    <w:rsid w:val="008928C5"/>
    <w:rsid w:val="00892CE0"/>
    <w:rsid w:val="0089317C"/>
    <w:rsid w:val="008938F8"/>
    <w:rsid w:val="00893DEA"/>
    <w:rsid w:val="008944B2"/>
    <w:rsid w:val="00894563"/>
    <w:rsid w:val="00894C7D"/>
    <w:rsid w:val="00894E83"/>
    <w:rsid w:val="00894EC3"/>
    <w:rsid w:val="00894FF6"/>
    <w:rsid w:val="00895396"/>
    <w:rsid w:val="008958E9"/>
    <w:rsid w:val="00895C73"/>
    <w:rsid w:val="00895E35"/>
    <w:rsid w:val="008967CB"/>
    <w:rsid w:val="0089701E"/>
    <w:rsid w:val="008972EC"/>
    <w:rsid w:val="00897A68"/>
    <w:rsid w:val="008A07D0"/>
    <w:rsid w:val="008A0A40"/>
    <w:rsid w:val="008A0E1A"/>
    <w:rsid w:val="008A0F30"/>
    <w:rsid w:val="008A115A"/>
    <w:rsid w:val="008A1629"/>
    <w:rsid w:val="008A17FA"/>
    <w:rsid w:val="008A1E93"/>
    <w:rsid w:val="008A248A"/>
    <w:rsid w:val="008A2662"/>
    <w:rsid w:val="008A2671"/>
    <w:rsid w:val="008A2E5F"/>
    <w:rsid w:val="008A2EBC"/>
    <w:rsid w:val="008A31C9"/>
    <w:rsid w:val="008A3B7B"/>
    <w:rsid w:val="008A3CAC"/>
    <w:rsid w:val="008A3D85"/>
    <w:rsid w:val="008A3DF3"/>
    <w:rsid w:val="008A5043"/>
    <w:rsid w:val="008A5D5A"/>
    <w:rsid w:val="008A5FEF"/>
    <w:rsid w:val="008A63C0"/>
    <w:rsid w:val="008A6ADA"/>
    <w:rsid w:val="008A6CC8"/>
    <w:rsid w:val="008A6E11"/>
    <w:rsid w:val="008A713B"/>
    <w:rsid w:val="008A781B"/>
    <w:rsid w:val="008B013C"/>
    <w:rsid w:val="008B0F8E"/>
    <w:rsid w:val="008B143F"/>
    <w:rsid w:val="008B1477"/>
    <w:rsid w:val="008B188F"/>
    <w:rsid w:val="008B1BB7"/>
    <w:rsid w:val="008B1F88"/>
    <w:rsid w:val="008B20B9"/>
    <w:rsid w:val="008B221C"/>
    <w:rsid w:val="008B2274"/>
    <w:rsid w:val="008B22A5"/>
    <w:rsid w:val="008B29E4"/>
    <w:rsid w:val="008B2BC9"/>
    <w:rsid w:val="008B3210"/>
    <w:rsid w:val="008B3334"/>
    <w:rsid w:val="008B34F6"/>
    <w:rsid w:val="008B4180"/>
    <w:rsid w:val="008B45EE"/>
    <w:rsid w:val="008B467B"/>
    <w:rsid w:val="008B4B45"/>
    <w:rsid w:val="008B5074"/>
    <w:rsid w:val="008B5076"/>
    <w:rsid w:val="008B53D2"/>
    <w:rsid w:val="008B5433"/>
    <w:rsid w:val="008B5C79"/>
    <w:rsid w:val="008B6359"/>
    <w:rsid w:val="008B6413"/>
    <w:rsid w:val="008B6C3E"/>
    <w:rsid w:val="008B6DEE"/>
    <w:rsid w:val="008B70A1"/>
    <w:rsid w:val="008B76AA"/>
    <w:rsid w:val="008B7802"/>
    <w:rsid w:val="008C0099"/>
    <w:rsid w:val="008C037E"/>
    <w:rsid w:val="008C049C"/>
    <w:rsid w:val="008C052C"/>
    <w:rsid w:val="008C05B2"/>
    <w:rsid w:val="008C0834"/>
    <w:rsid w:val="008C095A"/>
    <w:rsid w:val="008C0AB3"/>
    <w:rsid w:val="008C163A"/>
    <w:rsid w:val="008C1B3D"/>
    <w:rsid w:val="008C1C55"/>
    <w:rsid w:val="008C1E70"/>
    <w:rsid w:val="008C23F0"/>
    <w:rsid w:val="008C291F"/>
    <w:rsid w:val="008C2F2C"/>
    <w:rsid w:val="008C312C"/>
    <w:rsid w:val="008C34F0"/>
    <w:rsid w:val="008C3843"/>
    <w:rsid w:val="008C3D7F"/>
    <w:rsid w:val="008C415F"/>
    <w:rsid w:val="008C4378"/>
    <w:rsid w:val="008C43AD"/>
    <w:rsid w:val="008C4B42"/>
    <w:rsid w:val="008C507B"/>
    <w:rsid w:val="008C534C"/>
    <w:rsid w:val="008C5424"/>
    <w:rsid w:val="008C568F"/>
    <w:rsid w:val="008C5694"/>
    <w:rsid w:val="008C56B4"/>
    <w:rsid w:val="008C5BDB"/>
    <w:rsid w:val="008C5C4E"/>
    <w:rsid w:val="008C6241"/>
    <w:rsid w:val="008C68BD"/>
    <w:rsid w:val="008C6953"/>
    <w:rsid w:val="008C6E65"/>
    <w:rsid w:val="008C6EDD"/>
    <w:rsid w:val="008C6FFE"/>
    <w:rsid w:val="008C7272"/>
    <w:rsid w:val="008C7395"/>
    <w:rsid w:val="008C7687"/>
    <w:rsid w:val="008C783F"/>
    <w:rsid w:val="008C7B2F"/>
    <w:rsid w:val="008D0239"/>
    <w:rsid w:val="008D0940"/>
    <w:rsid w:val="008D0A33"/>
    <w:rsid w:val="008D0D21"/>
    <w:rsid w:val="008D0EC9"/>
    <w:rsid w:val="008D0FB1"/>
    <w:rsid w:val="008D14B3"/>
    <w:rsid w:val="008D1959"/>
    <w:rsid w:val="008D254B"/>
    <w:rsid w:val="008D25CB"/>
    <w:rsid w:val="008D2D04"/>
    <w:rsid w:val="008D2D2D"/>
    <w:rsid w:val="008D2E96"/>
    <w:rsid w:val="008D3436"/>
    <w:rsid w:val="008D3905"/>
    <w:rsid w:val="008D3E55"/>
    <w:rsid w:val="008D48B6"/>
    <w:rsid w:val="008D4B5B"/>
    <w:rsid w:val="008D5085"/>
    <w:rsid w:val="008D5095"/>
    <w:rsid w:val="008D5D69"/>
    <w:rsid w:val="008D627E"/>
    <w:rsid w:val="008D62F8"/>
    <w:rsid w:val="008D714C"/>
    <w:rsid w:val="008D75CA"/>
    <w:rsid w:val="008D78F1"/>
    <w:rsid w:val="008D7CB2"/>
    <w:rsid w:val="008E106B"/>
    <w:rsid w:val="008E1097"/>
    <w:rsid w:val="008E12EB"/>
    <w:rsid w:val="008E17A4"/>
    <w:rsid w:val="008E1B10"/>
    <w:rsid w:val="008E1DD6"/>
    <w:rsid w:val="008E2083"/>
    <w:rsid w:val="008E2A29"/>
    <w:rsid w:val="008E2E35"/>
    <w:rsid w:val="008E2EC1"/>
    <w:rsid w:val="008E3482"/>
    <w:rsid w:val="008E354D"/>
    <w:rsid w:val="008E3894"/>
    <w:rsid w:val="008E38C5"/>
    <w:rsid w:val="008E41F3"/>
    <w:rsid w:val="008E4259"/>
    <w:rsid w:val="008E4498"/>
    <w:rsid w:val="008E44EE"/>
    <w:rsid w:val="008E4B53"/>
    <w:rsid w:val="008E52F5"/>
    <w:rsid w:val="008E59CB"/>
    <w:rsid w:val="008E63FB"/>
    <w:rsid w:val="008E7CB0"/>
    <w:rsid w:val="008E7D71"/>
    <w:rsid w:val="008E7F30"/>
    <w:rsid w:val="008F03EA"/>
    <w:rsid w:val="008F04C7"/>
    <w:rsid w:val="008F073E"/>
    <w:rsid w:val="008F1336"/>
    <w:rsid w:val="008F1422"/>
    <w:rsid w:val="008F1828"/>
    <w:rsid w:val="008F196A"/>
    <w:rsid w:val="008F1A30"/>
    <w:rsid w:val="008F1D9F"/>
    <w:rsid w:val="008F1E99"/>
    <w:rsid w:val="008F207B"/>
    <w:rsid w:val="008F215C"/>
    <w:rsid w:val="008F21EB"/>
    <w:rsid w:val="008F23B2"/>
    <w:rsid w:val="008F26C0"/>
    <w:rsid w:val="008F28C9"/>
    <w:rsid w:val="008F28EA"/>
    <w:rsid w:val="008F3059"/>
    <w:rsid w:val="008F337D"/>
    <w:rsid w:val="008F362A"/>
    <w:rsid w:val="008F3A93"/>
    <w:rsid w:val="008F3DDC"/>
    <w:rsid w:val="008F3E05"/>
    <w:rsid w:val="008F3F29"/>
    <w:rsid w:val="008F3FAC"/>
    <w:rsid w:val="008F418E"/>
    <w:rsid w:val="008F5028"/>
    <w:rsid w:val="008F5118"/>
    <w:rsid w:val="008F531F"/>
    <w:rsid w:val="008F5476"/>
    <w:rsid w:val="008F576F"/>
    <w:rsid w:val="008F5940"/>
    <w:rsid w:val="008F5ACC"/>
    <w:rsid w:val="008F5AEA"/>
    <w:rsid w:val="008F5BAA"/>
    <w:rsid w:val="008F5E4F"/>
    <w:rsid w:val="008F5FE3"/>
    <w:rsid w:val="008F63D4"/>
    <w:rsid w:val="008F6982"/>
    <w:rsid w:val="008F6B7A"/>
    <w:rsid w:val="008F6F97"/>
    <w:rsid w:val="008F7916"/>
    <w:rsid w:val="0090031A"/>
    <w:rsid w:val="0090037E"/>
    <w:rsid w:val="009005E3"/>
    <w:rsid w:val="009006E0"/>
    <w:rsid w:val="00900EB0"/>
    <w:rsid w:val="00900F42"/>
    <w:rsid w:val="00901302"/>
    <w:rsid w:val="009016B2"/>
    <w:rsid w:val="0090189D"/>
    <w:rsid w:val="00901C79"/>
    <w:rsid w:val="00901DAF"/>
    <w:rsid w:val="0090201A"/>
    <w:rsid w:val="0090231D"/>
    <w:rsid w:val="00902D4C"/>
    <w:rsid w:val="0090316B"/>
    <w:rsid w:val="00903EF0"/>
    <w:rsid w:val="00904183"/>
    <w:rsid w:val="0090452D"/>
    <w:rsid w:val="00904568"/>
    <w:rsid w:val="009047EC"/>
    <w:rsid w:val="00905243"/>
    <w:rsid w:val="0090553E"/>
    <w:rsid w:val="00905558"/>
    <w:rsid w:val="00905830"/>
    <w:rsid w:val="00905E86"/>
    <w:rsid w:val="0090606C"/>
    <w:rsid w:val="009060E4"/>
    <w:rsid w:val="00906210"/>
    <w:rsid w:val="00906C99"/>
    <w:rsid w:val="0090761A"/>
    <w:rsid w:val="009077C0"/>
    <w:rsid w:val="00907DE8"/>
    <w:rsid w:val="00910487"/>
    <w:rsid w:val="00910B4B"/>
    <w:rsid w:val="00910DAA"/>
    <w:rsid w:val="00910E83"/>
    <w:rsid w:val="00910FCD"/>
    <w:rsid w:val="009119DD"/>
    <w:rsid w:val="00911C1F"/>
    <w:rsid w:val="00911C97"/>
    <w:rsid w:val="0091208A"/>
    <w:rsid w:val="00912152"/>
    <w:rsid w:val="009121AD"/>
    <w:rsid w:val="0091253D"/>
    <w:rsid w:val="009131AD"/>
    <w:rsid w:val="00913B5B"/>
    <w:rsid w:val="00913D8D"/>
    <w:rsid w:val="00913EC1"/>
    <w:rsid w:val="00913FD3"/>
    <w:rsid w:val="0091406E"/>
    <w:rsid w:val="0091422C"/>
    <w:rsid w:val="00914C9E"/>
    <w:rsid w:val="009150CB"/>
    <w:rsid w:val="00915295"/>
    <w:rsid w:val="009153F8"/>
    <w:rsid w:val="009156A8"/>
    <w:rsid w:val="00915825"/>
    <w:rsid w:val="00915927"/>
    <w:rsid w:val="00915C92"/>
    <w:rsid w:val="00915DD4"/>
    <w:rsid w:val="00915FD7"/>
    <w:rsid w:val="0091607A"/>
    <w:rsid w:val="009160D5"/>
    <w:rsid w:val="00916147"/>
    <w:rsid w:val="00916411"/>
    <w:rsid w:val="00916773"/>
    <w:rsid w:val="009177D5"/>
    <w:rsid w:val="00917CFF"/>
    <w:rsid w:val="00917E78"/>
    <w:rsid w:val="0092094E"/>
    <w:rsid w:val="00920C4A"/>
    <w:rsid w:val="00921053"/>
    <w:rsid w:val="009210CB"/>
    <w:rsid w:val="009210E8"/>
    <w:rsid w:val="009211A9"/>
    <w:rsid w:val="00921575"/>
    <w:rsid w:val="00921AE9"/>
    <w:rsid w:val="00922684"/>
    <w:rsid w:val="009226AE"/>
    <w:rsid w:val="009227B1"/>
    <w:rsid w:val="00922C45"/>
    <w:rsid w:val="00922FB0"/>
    <w:rsid w:val="009231BE"/>
    <w:rsid w:val="00923664"/>
    <w:rsid w:val="0092380F"/>
    <w:rsid w:val="00923AE6"/>
    <w:rsid w:val="009242F8"/>
    <w:rsid w:val="0092482E"/>
    <w:rsid w:val="00924864"/>
    <w:rsid w:val="00924C6F"/>
    <w:rsid w:val="00924CBC"/>
    <w:rsid w:val="00924F1E"/>
    <w:rsid w:val="00924FEF"/>
    <w:rsid w:val="00925430"/>
    <w:rsid w:val="00925BFF"/>
    <w:rsid w:val="00925D7C"/>
    <w:rsid w:val="00925EE9"/>
    <w:rsid w:val="00926480"/>
    <w:rsid w:val="00926A88"/>
    <w:rsid w:val="00926CBE"/>
    <w:rsid w:val="0092719C"/>
    <w:rsid w:val="009272D1"/>
    <w:rsid w:val="009272FA"/>
    <w:rsid w:val="009274FE"/>
    <w:rsid w:val="0092791E"/>
    <w:rsid w:val="00927C37"/>
    <w:rsid w:val="00927DDB"/>
    <w:rsid w:val="00927E12"/>
    <w:rsid w:val="00927ED7"/>
    <w:rsid w:val="00927FFC"/>
    <w:rsid w:val="00930468"/>
    <w:rsid w:val="0093046D"/>
    <w:rsid w:val="009306AD"/>
    <w:rsid w:val="00930908"/>
    <w:rsid w:val="0093096D"/>
    <w:rsid w:val="00930BFE"/>
    <w:rsid w:val="00931222"/>
    <w:rsid w:val="009312DD"/>
    <w:rsid w:val="00931424"/>
    <w:rsid w:val="0093170A"/>
    <w:rsid w:val="00931AC2"/>
    <w:rsid w:val="00931B05"/>
    <w:rsid w:val="0093234E"/>
    <w:rsid w:val="00932370"/>
    <w:rsid w:val="009325B9"/>
    <w:rsid w:val="00932D51"/>
    <w:rsid w:val="00932E40"/>
    <w:rsid w:val="0093308D"/>
    <w:rsid w:val="009335F1"/>
    <w:rsid w:val="00933994"/>
    <w:rsid w:val="00933E85"/>
    <w:rsid w:val="00934810"/>
    <w:rsid w:val="00934A62"/>
    <w:rsid w:val="00934B75"/>
    <w:rsid w:val="00935052"/>
    <w:rsid w:val="009355A3"/>
    <w:rsid w:val="00935AD7"/>
    <w:rsid w:val="00935B00"/>
    <w:rsid w:val="00936ACD"/>
    <w:rsid w:val="00936BD9"/>
    <w:rsid w:val="00936BE6"/>
    <w:rsid w:val="00936FA4"/>
    <w:rsid w:val="00937991"/>
    <w:rsid w:val="00937A67"/>
    <w:rsid w:val="00937ECB"/>
    <w:rsid w:val="00940060"/>
    <w:rsid w:val="0094027E"/>
    <w:rsid w:val="00940A9F"/>
    <w:rsid w:val="009413A0"/>
    <w:rsid w:val="00941408"/>
    <w:rsid w:val="0094141D"/>
    <w:rsid w:val="00941640"/>
    <w:rsid w:val="00941D41"/>
    <w:rsid w:val="00942139"/>
    <w:rsid w:val="00942850"/>
    <w:rsid w:val="0094309D"/>
    <w:rsid w:val="00943237"/>
    <w:rsid w:val="00943332"/>
    <w:rsid w:val="009433D2"/>
    <w:rsid w:val="00943FF9"/>
    <w:rsid w:val="009442EA"/>
    <w:rsid w:val="009445E7"/>
    <w:rsid w:val="00944820"/>
    <w:rsid w:val="00944826"/>
    <w:rsid w:val="00944D71"/>
    <w:rsid w:val="0094551E"/>
    <w:rsid w:val="0094552A"/>
    <w:rsid w:val="0094599F"/>
    <w:rsid w:val="00945A50"/>
    <w:rsid w:val="00945CA9"/>
    <w:rsid w:val="00945DC6"/>
    <w:rsid w:val="00945F21"/>
    <w:rsid w:val="00945FFE"/>
    <w:rsid w:val="00946064"/>
    <w:rsid w:val="009460A6"/>
    <w:rsid w:val="009460E8"/>
    <w:rsid w:val="00946897"/>
    <w:rsid w:val="00946949"/>
    <w:rsid w:val="0094720E"/>
    <w:rsid w:val="00947364"/>
    <w:rsid w:val="00947788"/>
    <w:rsid w:val="009479AD"/>
    <w:rsid w:val="009500DE"/>
    <w:rsid w:val="00950E27"/>
    <w:rsid w:val="00950F78"/>
    <w:rsid w:val="00950FA7"/>
    <w:rsid w:val="00950FAC"/>
    <w:rsid w:val="00951988"/>
    <w:rsid w:val="00951B00"/>
    <w:rsid w:val="00951DEF"/>
    <w:rsid w:val="00951F1F"/>
    <w:rsid w:val="009521EE"/>
    <w:rsid w:val="00952EC3"/>
    <w:rsid w:val="00953357"/>
    <w:rsid w:val="00953BB3"/>
    <w:rsid w:val="00953D7B"/>
    <w:rsid w:val="0095486D"/>
    <w:rsid w:val="00954A66"/>
    <w:rsid w:val="0095540E"/>
    <w:rsid w:val="00955760"/>
    <w:rsid w:val="00955D68"/>
    <w:rsid w:val="00955D74"/>
    <w:rsid w:val="009563B9"/>
    <w:rsid w:val="009564E3"/>
    <w:rsid w:val="00956687"/>
    <w:rsid w:val="00956AE7"/>
    <w:rsid w:val="00956CEF"/>
    <w:rsid w:val="00956D61"/>
    <w:rsid w:val="00956EC5"/>
    <w:rsid w:val="009570D5"/>
    <w:rsid w:val="00957983"/>
    <w:rsid w:val="00957F14"/>
    <w:rsid w:val="00960064"/>
    <w:rsid w:val="00960277"/>
    <w:rsid w:val="009606CE"/>
    <w:rsid w:val="0096096A"/>
    <w:rsid w:val="00960AC4"/>
    <w:rsid w:val="00960ED7"/>
    <w:rsid w:val="00961379"/>
    <w:rsid w:val="009615DE"/>
    <w:rsid w:val="00962060"/>
    <w:rsid w:val="0096212C"/>
    <w:rsid w:val="00962453"/>
    <w:rsid w:val="00962A56"/>
    <w:rsid w:val="00962B6A"/>
    <w:rsid w:val="00962D86"/>
    <w:rsid w:val="00963C4D"/>
    <w:rsid w:val="009646CC"/>
    <w:rsid w:val="0096477F"/>
    <w:rsid w:val="009648D0"/>
    <w:rsid w:val="00964C7C"/>
    <w:rsid w:val="009651A9"/>
    <w:rsid w:val="0096560A"/>
    <w:rsid w:val="00965C17"/>
    <w:rsid w:val="009661A0"/>
    <w:rsid w:val="0096680B"/>
    <w:rsid w:val="0096686A"/>
    <w:rsid w:val="00966F51"/>
    <w:rsid w:val="00967973"/>
    <w:rsid w:val="00970400"/>
    <w:rsid w:val="0097040A"/>
    <w:rsid w:val="00970603"/>
    <w:rsid w:val="00970E67"/>
    <w:rsid w:val="00971113"/>
    <w:rsid w:val="00971578"/>
    <w:rsid w:val="009716DA"/>
    <w:rsid w:val="00971A53"/>
    <w:rsid w:val="0097221F"/>
    <w:rsid w:val="0097275D"/>
    <w:rsid w:val="0097297D"/>
    <w:rsid w:val="00972BE8"/>
    <w:rsid w:val="009731FE"/>
    <w:rsid w:val="00973316"/>
    <w:rsid w:val="00973C9E"/>
    <w:rsid w:val="00973D9F"/>
    <w:rsid w:val="00973E96"/>
    <w:rsid w:val="00974A10"/>
    <w:rsid w:val="00974B56"/>
    <w:rsid w:val="00975787"/>
    <w:rsid w:val="00975892"/>
    <w:rsid w:val="009759DE"/>
    <w:rsid w:val="00976000"/>
    <w:rsid w:val="0097626B"/>
    <w:rsid w:val="00976619"/>
    <w:rsid w:val="00976620"/>
    <w:rsid w:val="00976825"/>
    <w:rsid w:val="00976C85"/>
    <w:rsid w:val="00976E3A"/>
    <w:rsid w:val="00977280"/>
    <w:rsid w:val="009777CB"/>
    <w:rsid w:val="00977BBB"/>
    <w:rsid w:val="00977C51"/>
    <w:rsid w:val="00977D3E"/>
    <w:rsid w:val="00977D42"/>
    <w:rsid w:val="009804E8"/>
    <w:rsid w:val="00980A5C"/>
    <w:rsid w:val="00980ED2"/>
    <w:rsid w:val="009811F7"/>
    <w:rsid w:val="00981356"/>
    <w:rsid w:val="009813BD"/>
    <w:rsid w:val="00981C06"/>
    <w:rsid w:val="00981CD9"/>
    <w:rsid w:val="0098217B"/>
    <w:rsid w:val="00982806"/>
    <w:rsid w:val="00982EC9"/>
    <w:rsid w:val="00982FA2"/>
    <w:rsid w:val="00983433"/>
    <w:rsid w:val="00983A52"/>
    <w:rsid w:val="00983F97"/>
    <w:rsid w:val="00984024"/>
    <w:rsid w:val="009843B0"/>
    <w:rsid w:val="009846D6"/>
    <w:rsid w:val="009847DF"/>
    <w:rsid w:val="0098489E"/>
    <w:rsid w:val="009849AF"/>
    <w:rsid w:val="009854C3"/>
    <w:rsid w:val="009856D4"/>
    <w:rsid w:val="00985942"/>
    <w:rsid w:val="00985F8F"/>
    <w:rsid w:val="00986267"/>
    <w:rsid w:val="009869C2"/>
    <w:rsid w:val="00986C05"/>
    <w:rsid w:val="00986DB3"/>
    <w:rsid w:val="0098742C"/>
    <w:rsid w:val="009875A2"/>
    <w:rsid w:val="00987850"/>
    <w:rsid w:val="00990D4E"/>
    <w:rsid w:val="0099104A"/>
    <w:rsid w:val="00991206"/>
    <w:rsid w:val="00991961"/>
    <w:rsid w:val="009919CC"/>
    <w:rsid w:val="00991F34"/>
    <w:rsid w:val="00992028"/>
    <w:rsid w:val="0099213E"/>
    <w:rsid w:val="009926D0"/>
    <w:rsid w:val="00992769"/>
    <w:rsid w:val="009927F7"/>
    <w:rsid w:val="009929B4"/>
    <w:rsid w:val="00993097"/>
    <w:rsid w:val="00993373"/>
    <w:rsid w:val="00993B50"/>
    <w:rsid w:val="00993C5C"/>
    <w:rsid w:val="00994357"/>
    <w:rsid w:val="00994AAA"/>
    <w:rsid w:val="0099504A"/>
    <w:rsid w:val="00995392"/>
    <w:rsid w:val="00995796"/>
    <w:rsid w:val="009957FB"/>
    <w:rsid w:val="0099581C"/>
    <w:rsid w:val="00995F7E"/>
    <w:rsid w:val="00996CC8"/>
    <w:rsid w:val="00996DB5"/>
    <w:rsid w:val="00997737"/>
    <w:rsid w:val="00997B73"/>
    <w:rsid w:val="009A02D7"/>
    <w:rsid w:val="009A0825"/>
    <w:rsid w:val="009A1F06"/>
    <w:rsid w:val="009A226B"/>
    <w:rsid w:val="009A330E"/>
    <w:rsid w:val="009A3402"/>
    <w:rsid w:val="009A352C"/>
    <w:rsid w:val="009A360E"/>
    <w:rsid w:val="009A3B3E"/>
    <w:rsid w:val="009A4132"/>
    <w:rsid w:val="009A441D"/>
    <w:rsid w:val="009A4AB3"/>
    <w:rsid w:val="009A53A1"/>
    <w:rsid w:val="009A5A46"/>
    <w:rsid w:val="009A5B87"/>
    <w:rsid w:val="009A60BA"/>
    <w:rsid w:val="009A6519"/>
    <w:rsid w:val="009A68A6"/>
    <w:rsid w:val="009A6AB8"/>
    <w:rsid w:val="009A6CEF"/>
    <w:rsid w:val="009A7172"/>
    <w:rsid w:val="009A76CA"/>
    <w:rsid w:val="009A77ED"/>
    <w:rsid w:val="009A78DF"/>
    <w:rsid w:val="009A7C79"/>
    <w:rsid w:val="009B0201"/>
    <w:rsid w:val="009B038D"/>
    <w:rsid w:val="009B0A11"/>
    <w:rsid w:val="009B0B77"/>
    <w:rsid w:val="009B15D8"/>
    <w:rsid w:val="009B16A8"/>
    <w:rsid w:val="009B18ED"/>
    <w:rsid w:val="009B214F"/>
    <w:rsid w:val="009B2392"/>
    <w:rsid w:val="009B27AE"/>
    <w:rsid w:val="009B2EFB"/>
    <w:rsid w:val="009B31F1"/>
    <w:rsid w:val="009B3929"/>
    <w:rsid w:val="009B3B6A"/>
    <w:rsid w:val="009B3DE8"/>
    <w:rsid w:val="009B4835"/>
    <w:rsid w:val="009B4878"/>
    <w:rsid w:val="009B4A14"/>
    <w:rsid w:val="009B50D2"/>
    <w:rsid w:val="009B53F8"/>
    <w:rsid w:val="009B5665"/>
    <w:rsid w:val="009B5E0E"/>
    <w:rsid w:val="009B5F47"/>
    <w:rsid w:val="009B5F71"/>
    <w:rsid w:val="009B62F6"/>
    <w:rsid w:val="009B647A"/>
    <w:rsid w:val="009B675D"/>
    <w:rsid w:val="009B6A02"/>
    <w:rsid w:val="009B6AC7"/>
    <w:rsid w:val="009B6B96"/>
    <w:rsid w:val="009B6BA9"/>
    <w:rsid w:val="009B6EED"/>
    <w:rsid w:val="009B71B2"/>
    <w:rsid w:val="009B786E"/>
    <w:rsid w:val="009B7A36"/>
    <w:rsid w:val="009B7B54"/>
    <w:rsid w:val="009B7C35"/>
    <w:rsid w:val="009C00BC"/>
    <w:rsid w:val="009C033D"/>
    <w:rsid w:val="009C05B7"/>
    <w:rsid w:val="009C0A16"/>
    <w:rsid w:val="009C0CAD"/>
    <w:rsid w:val="009C1252"/>
    <w:rsid w:val="009C18EA"/>
    <w:rsid w:val="009C1E11"/>
    <w:rsid w:val="009C20F5"/>
    <w:rsid w:val="009C277B"/>
    <w:rsid w:val="009C3C6C"/>
    <w:rsid w:val="009C3D23"/>
    <w:rsid w:val="009C4931"/>
    <w:rsid w:val="009C58EF"/>
    <w:rsid w:val="009C5C02"/>
    <w:rsid w:val="009C5DF4"/>
    <w:rsid w:val="009C5F84"/>
    <w:rsid w:val="009C691E"/>
    <w:rsid w:val="009C6C8F"/>
    <w:rsid w:val="009C6CED"/>
    <w:rsid w:val="009C6F46"/>
    <w:rsid w:val="009C6F6F"/>
    <w:rsid w:val="009C70AF"/>
    <w:rsid w:val="009C7571"/>
    <w:rsid w:val="009C75A0"/>
    <w:rsid w:val="009C77F6"/>
    <w:rsid w:val="009C79B6"/>
    <w:rsid w:val="009D0358"/>
    <w:rsid w:val="009D0815"/>
    <w:rsid w:val="009D14B7"/>
    <w:rsid w:val="009D1ED7"/>
    <w:rsid w:val="009D2830"/>
    <w:rsid w:val="009D2A41"/>
    <w:rsid w:val="009D2B54"/>
    <w:rsid w:val="009D2E98"/>
    <w:rsid w:val="009D331D"/>
    <w:rsid w:val="009D362B"/>
    <w:rsid w:val="009D362F"/>
    <w:rsid w:val="009D373C"/>
    <w:rsid w:val="009D3842"/>
    <w:rsid w:val="009D3853"/>
    <w:rsid w:val="009D3EA6"/>
    <w:rsid w:val="009D42A3"/>
    <w:rsid w:val="009D442B"/>
    <w:rsid w:val="009D44F8"/>
    <w:rsid w:val="009D4663"/>
    <w:rsid w:val="009D5043"/>
    <w:rsid w:val="009D5954"/>
    <w:rsid w:val="009D5FD9"/>
    <w:rsid w:val="009D6175"/>
    <w:rsid w:val="009D627D"/>
    <w:rsid w:val="009D674A"/>
    <w:rsid w:val="009D6F72"/>
    <w:rsid w:val="009D7379"/>
    <w:rsid w:val="009D75BE"/>
    <w:rsid w:val="009D75E6"/>
    <w:rsid w:val="009D783A"/>
    <w:rsid w:val="009D7C00"/>
    <w:rsid w:val="009E09A7"/>
    <w:rsid w:val="009E0C03"/>
    <w:rsid w:val="009E0E93"/>
    <w:rsid w:val="009E11D6"/>
    <w:rsid w:val="009E1243"/>
    <w:rsid w:val="009E1367"/>
    <w:rsid w:val="009E1823"/>
    <w:rsid w:val="009E1E76"/>
    <w:rsid w:val="009E1FAC"/>
    <w:rsid w:val="009E2022"/>
    <w:rsid w:val="009E25A9"/>
    <w:rsid w:val="009E2BF8"/>
    <w:rsid w:val="009E2D40"/>
    <w:rsid w:val="009E2D7C"/>
    <w:rsid w:val="009E2FE7"/>
    <w:rsid w:val="009E33D7"/>
    <w:rsid w:val="009E35C4"/>
    <w:rsid w:val="009E36E4"/>
    <w:rsid w:val="009E37E2"/>
    <w:rsid w:val="009E4213"/>
    <w:rsid w:val="009E43A5"/>
    <w:rsid w:val="009E4FE1"/>
    <w:rsid w:val="009E528D"/>
    <w:rsid w:val="009E5AC5"/>
    <w:rsid w:val="009E5BAE"/>
    <w:rsid w:val="009E5D6A"/>
    <w:rsid w:val="009E5E21"/>
    <w:rsid w:val="009E61D3"/>
    <w:rsid w:val="009E62EA"/>
    <w:rsid w:val="009E64D6"/>
    <w:rsid w:val="009E6C41"/>
    <w:rsid w:val="009E6F6B"/>
    <w:rsid w:val="009E70ED"/>
    <w:rsid w:val="009E74D2"/>
    <w:rsid w:val="009E7C00"/>
    <w:rsid w:val="009E7F68"/>
    <w:rsid w:val="009F0348"/>
    <w:rsid w:val="009F0A90"/>
    <w:rsid w:val="009F1C7C"/>
    <w:rsid w:val="009F1D44"/>
    <w:rsid w:val="009F206E"/>
    <w:rsid w:val="009F2713"/>
    <w:rsid w:val="009F27EE"/>
    <w:rsid w:val="009F31E4"/>
    <w:rsid w:val="009F344D"/>
    <w:rsid w:val="009F382A"/>
    <w:rsid w:val="009F3BFF"/>
    <w:rsid w:val="009F3D67"/>
    <w:rsid w:val="009F419F"/>
    <w:rsid w:val="009F42E6"/>
    <w:rsid w:val="009F44AF"/>
    <w:rsid w:val="009F46A9"/>
    <w:rsid w:val="009F46CD"/>
    <w:rsid w:val="009F478A"/>
    <w:rsid w:val="009F49B0"/>
    <w:rsid w:val="009F4E7A"/>
    <w:rsid w:val="009F4E93"/>
    <w:rsid w:val="009F4F54"/>
    <w:rsid w:val="009F5FF9"/>
    <w:rsid w:val="009F6346"/>
    <w:rsid w:val="009F6629"/>
    <w:rsid w:val="009F69DE"/>
    <w:rsid w:val="009F6BC9"/>
    <w:rsid w:val="009F6E27"/>
    <w:rsid w:val="009F73EE"/>
    <w:rsid w:val="009F7626"/>
    <w:rsid w:val="009F7800"/>
    <w:rsid w:val="009F7966"/>
    <w:rsid w:val="009F7C3E"/>
    <w:rsid w:val="00A00770"/>
    <w:rsid w:val="00A00893"/>
    <w:rsid w:val="00A00D09"/>
    <w:rsid w:val="00A0170A"/>
    <w:rsid w:val="00A017DC"/>
    <w:rsid w:val="00A02394"/>
    <w:rsid w:val="00A02D3B"/>
    <w:rsid w:val="00A03A39"/>
    <w:rsid w:val="00A03E1D"/>
    <w:rsid w:val="00A0477C"/>
    <w:rsid w:val="00A04BF3"/>
    <w:rsid w:val="00A05142"/>
    <w:rsid w:val="00A055E9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AA9"/>
    <w:rsid w:val="00A07AE1"/>
    <w:rsid w:val="00A07D2C"/>
    <w:rsid w:val="00A07D8E"/>
    <w:rsid w:val="00A07F3F"/>
    <w:rsid w:val="00A1055A"/>
    <w:rsid w:val="00A10871"/>
    <w:rsid w:val="00A108B0"/>
    <w:rsid w:val="00A10E10"/>
    <w:rsid w:val="00A11017"/>
    <w:rsid w:val="00A1142C"/>
    <w:rsid w:val="00A11F85"/>
    <w:rsid w:val="00A12CF0"/>
    <w:rsid w:val="00A13137"/>
    <w:rsid w:val="00A13625"/>
    <w:rsid w:val="00A136E7"/>
    <w:rsid w:val="00A147D2"/>
    <w:rsid w:val="00A14857"/>
    <w:rsid w:val="00A14F9D"/>
    <w:rsid w:val="00A15269"/>
    <w:rsid w:val="00A153EB"/>
    <w:rsid w:val="00A1577D"/>
    <w:rsid w:val="00A15A10"/>
    <w:rsid w:val="00A15B5D"/>
    <w:rsid w:val="00A15C68"/>
    <w:rsid w:val="00A1636F"/>
    <w:rsid w:val="00A1663A"/>
    <w:rsid w:val="00A16D56"/>
    <w:rsid w:val="00A16F5F"/>
    <w:rsid w:val="00A176DA"/>
    <w:rsid w:val="00A17995"/>
    <w:rsid w:val="00A17DBB"/>
    <w:rsid w:val="00A20143"/>
    <w:rsid w:val="00A206A3"/>
    <w:rsid w:val="00A210B9"/>
    <w:rsid w:val="00A21400"/>
    <w:rsid w:val="00A214E4"/>
    <w:rsid w:val="00A2171F"/>
    <w:rsid w:val="00A21833"/>
    <w:rsid w:val="00A220ED"/>
    <w:rsid w:val="00A236AC"/>
    <w:rsid w:val="00A236D9"/>
    <w:rsid w:val="00A23A84"/>
    <w:rsid w:val="00A23C89"/>
    <w:rsid w:val="00A23F1E"/>
    <w:rsid w:val="00A23F79"/>
    <w:rsid w:val="00A23FF5"/>
    <w:rsid w:val="00A24210"/>
    <w:rsid w:val="00A2486D"/>
    <w:rsid w:val="00A257C6"/>
    <w:rsid w:val="00A2674D"/>
    <w:rsid w:val="00A26D3E"/>
    <w:rsid w:val="00A27135"/>
    <w:rsid w:val="00A277B0"/>
    <w:rsid w:val="00A278AB"/>
    <w:rsid w:val="00A27C39"/>
    <w:rsid w:val="00A30550"/>
    <w:rsid w:val="00A30838"/>
    <w:rsid w:val="00A3117C"/>
    <w:rsid w:val="00A312E2"/>
    <w:rsid w:val="00A3185A"/>
    <w:rsid w:val="00A31E96"/>
    <w:rsid w:val="00A31ECA"/>
    <w:rsid w:val="00A32455"/>
    <w:rsid w:val="00A326E5"/>
    <w:rsid w:val="00A32890"/>
    <w:rsid w:val="00A329A8"/>
    <w:rsid w:val="00A32C02"/>
    <w:rsid w:val="00A330C6"/>
    <w:rsid w:val="00A335E5"/>
    <w:rsid w:val="00A33ACA"/>
    <w:rsid w:val="00A33ECD"/>
    <w:rsid w:val="00A345DE"/>
    <w:rsid w:val="00A34816"/>
    <w:rsid w:val="00A34D87"/>
    <w:rsid w:val="00A35030"/>
    <w:rsid w:val="00A353B9"/>
    <w:rsid w:val="00A358C2"/>
    <w:rsid w:val="00A35F57"/>
    <w:rsid w:val="00A37487"/>
    <w:rsid w:val="00A37519"/>
    <w:rsid w:val="00A376D5"/>
    <w:rsid w:val="00A378C5"/>
    <w:rsid w:val="00A37A04"/>
    <w:rsid w:val="00A40396"/>
    <w:rsid w:val="00A407B8"/>
    <w:rsid w:val="00A409C5"/>
    <w:rsid w:val="00A40A1F"/>
    <w:rsid w:val="00A40AB9"/>
    <w:rsid w:val="00A410D7"/>
    <w:rsid w:val="00A413F4"/>
    <w:rsid w:val="00A4196B"/>
    <w:rsid w:val="00A41A9B"/>
    <w:rsid w:val="00A41C1A"/>
    <w:rsid w:val="00A41F9A"/>
    <w:rsid w:val="00A4203C"/>
    <w:rsid w:val="00A4271B"/>
    <w:rsid w:val="00A42E55"/>
    <w:rsid w:val="00A43305"/>
    <w:rsid w:val="00A435D0"/>
    <w:rsid w:val="00A439C5"/>
    <w:rsid w:val="00A43A24"/>
    <w:rsid w:val="00A43A80"/>
    <w:rsid w:val="00A44065"/>
    <w:rsid w:val="00A445BE"/>
    <w:rsid w:val="00A445E9"/>
    <w:rsid w:val="00A44A23"/>
    <w:rsid w:val="00A44A81"/>
    <w:rsid w:val="00A44C56"/>
    <w:rsid w:val="00A44CA3"/>
    <w:rsid w:val="00A44D5D"/>
    <w:rsid w:val="00A45401"/>
    <w:rsid w:val="00A458B0"/>
    <w:rsid w:val="00A45BFC"/>
    <w:rsid w:val="00A45DC6"/>
    <w:rsid w:val="00A462C2"/>
    <w:rsid w:val="00A46BB9"/>
    <w:rsid w:val="00A46E3D"/>
    <w:rsid w:val="00A4714D"/>
    <w:rsid w:val="00A47876"/>
    <w:rsid w:val="00A47A82"/>
    <w:rsid w:val="00A47C36"/>
    <w:rsid w:val="00A504ED"/>
    <w:rsid w:val="00A50CEB"/>
    <w:rsid w:val="00A51195"/>
    <w:rsid w:val="00A51243"/>
    <w:rsid w:val="00A5139C"/>
    <w:rsid w:val="00A51693"/>
    <w:rsid w:val="00A51756"/>
    <w:rsid w:val="00A52156"/>
    <w:rsid w:val="00A52424"/>
    <w:rsid w:val="00A527B8"/>
    <w:rsid w:val="00A52DD6"/>
    <w:rsid w:val="00A532D9"/>
    <w:rsid w:val="00A5372B"/>
    <w:rsid w:val="00A538B4"/>
    <w:rsid w:val="00A53B3B"/>
    <w:rsid w:val="00A5425C"/>
    <w:rsid w:val="00A54B70"/>
    <w:rsid w:val="00A55412"/>
    <w:rsid w:val="00A5592F"/>
    <w:rsid w:val="00A5593A"/>
    <w:rsid w:val="00A55EF1"/>
    <w:rsid w:val="00A5650C"/>
    <w:rsid w:val="00A56F96"/>
    <w:rsid w:val="00A5712E"/>
    <w:rsid w:val="00A574E8"/>
    <w:rsid w:val="00A57965"/>
    <w:rsid w:val="00A579A5"/>
    <w:rsid w:val="00A57A33"/>
    <w:rsid w:val="00A57BAD"/>
    <w:rsid w:val="00A602C6"/>
    <w:rsid w:val="00A60325"/>
    <w:rsid w:val="00A6119C"/>
    <w:rsid w:val="00A61445"/>
    <w:rsid w:val="00A6148E"/>
    <w:rsid w:val="00A61DDC"/>
    <w:rsid w:val="00A61FEA"/>
    <w:rsid w:val="00A6265F"/>
    <w:rsid w:val="00A635A2"/>
    <w:rsid w:val="00A6360A"/>
    <w:rsid w:val="00A63615"/>
    <w:rsid w:val="00A6382A"/>
    <w:rsid w:val="00A64237"/>
    <w:rsid w:val="00A648C1"/>
    <w:rsid w:val="00A649F3"/>
    <w:rsid w:val="00A6575B"/>
    <w:rsid w:val="00A65820"/>
    <w:rsid w:val="00A65A6B"/>
    <w:rsid w:val="00A664BB"/>
    <w:rsid w:val="00A67565"/>
    <w:rsid w:val="00A678C5"/>
    <w:rsid w:val="00A678E9"/>
    <w:rsid w:val="00A67EFC"/>
    <w:rsid w:val="00A67FF4"/>
    <w:rsid w:val="00A7030F"/>
    <w:rsid w:val="00A7046C"/>
    <w:rsid w:val="00A707B1"/>
    <w:rsid w:val="00A7084F"/>
    <w:rsid w:val="00A70C66"/>
    <w:rsid w:val="00A70C8A"/>
    <w:rsid w:val="00A70FFB"/>
    <w:rsid w:val="00A7167B"/>
    <w:rsid w:val="00A718D9"/>
    <w:rsid w:val="00A71B28"/>
    <w:rsid w:val="00A71B89"/>
    <w:rsid w:val="00A7239E"/>
    <w:rsid w:val="00A723F1"/>
    <w:rsid w:val="00A72563"/>
    <w:rsid w:val="00A72920"/>
    <w:rsid w:val="00A72DD1"/>
    <w:rsid w:val="00A73DA8"/>
    <w:rsid w:val="00A7414A"/>
    <w:rsid w:val="00A748D0"/>
    <w:rsid w:val="00A757B6"/>
    <w:rsid w:val="00A75BD3"/>
    <w:rsid w:val="00A75FD3"/>
    <w:rsid w:val="00A760AC"/>
    <w:rsid w:val="00A764A3"/>
    <w:rsid w:val="00A768E0"/>
    <w:rsid w:val="00A769A2"/>
    <w:rsid w:val="00A76B8E"/>
    <w:rsid w:val="00A7789E"/>
    <w:rsid w:val="00A77BF8"/>
    <w:rsid w:val="00A77C6C"/>
    <w:rsid w:val="00A77D34"/>
    <w:rsid w:val="00A77D7D"/>
    <w:rsid w:val="00A77D9D"/>
    <w:rsid w:val="00A8001E"/>
    <w:rsid w:val="00A80454"/>
    <w:rsid w:val="00A804E2"/>
    <w:rsid w:val="00A812C2"/>
    <w:rsid w:val="00A8177D"/>
    <w:rsid w:val="00A81CBF"/>
    <w:rsid w:val="00A81CF2"/>
    <w:rsid w:val="00A81E09"/>
    <w:rsid w:val="00A82B24"/>
    <w:rsid w:val="00A8306F"/>
    <w:rsid w:val="00A83219"/>
    <w:rsid w:val="00A83727"/>
    <w:rsid w:val="00A84737"/>
    <w:rsid w:val="00A8496E"/>
    <w:rsid w:val="00A84F33"/>
    <w:rsid w:val="00A85A58"/>
    <w:rsid w:val="00A85AEE"/>
    <w:rsid w:val="00A867DE"/>
    <w:rsid w:val="00A87395"/>
    <w:rsid w:val="00A877A8"/>
    <w:rsid w:val="00A87CDC"/>
    <w:rsid w:val="00A90110"/>
    <w:rsid w:val="00A90126"/>
    <w:rsid w:val="00A90170"/>
    <w:rsid w:val="00A908A7"/>
    <w:rsid w:val="00A90BDB"/>
    <w:rsid w:val="00A90FF9"/>
    <w:rsid w:val="00A9107A"/>
    <w:rsid w:val="00A917E2"/>
    <w:rsid w:val="00A91AAD"/>
    <w:rsid w:val="00A91D70"/>
    <w:rsid w:val="00A9208C"/>
    <w:rsid w:val="00A920FA"/>
    <w:rsid w:val="00A9294E"/>
    <w:rsid w:val="00A92A2B"/>
    <w:rsid w:val="00A92C97"/>
    <w:rsid w:val="00A92E07"/>
    <w:rsid w:val="00A92E81"/>
    <w:rsid w:val="00A93065"/>
    <w:rsid w:val="00A934C4"/>
    <w:rsid w:val="00A936AC"/>
    <w:rsid w:val="00A93812"/>
    <w:rsid w:val="00A9387A"/>
    <w:rsid w:val="00A93C00"/>
    <w:rsid w:val="00A94C76"/>
    <w:rsid w:val="00A94DD7"/>
    <w:rsid w:val="00A95723"/>
    <w:rsid w:val="00A95AC6"/>
    <w:rsid w:val="00A95FA5"/>
    <w:rsid w:val="00A961C9"/>
    <w:rsid w:val="00A96315"/>
    <w:rsid w:val="00A96A75"/>
    <w:rsid w:val="00A96EB6"/>
    <w:rsid w:val="00A9703A"/>
    <w:rsid w:val="00A97F5E"/>
    <w:rsid w:val="00AA05C4"/>
    <w:rsid w:val="00AA07E5"/>
    <w:rsid w:val="00AA081C"/>
    <w:rsid w:val="00AA08FD"/>
    <w:rsid w:val="00AA0DFE"/>
    <w:rsid w:val="00AA14CF"/>
    <w:rsid w:val="00AA1957"/>
    <w:rsid w:val="00AA2464"/>
    <w:rsid w:val="00AA2A46"/>
    <w:rsid w:val="00AA2E90"/>
    <w:rsid w:val="00AA301E"/>
    <w:rsid w:val="00AA38A7"/>
    <w:rsid w:val="00AA3A97"/>
    <w:rsid w:val="00AA3CC2"/>
    <w:rsid w:val="00AA3F5A"/>
    <w:rsid w:val="00AA4072"/>
    <w:rsid w:val="00AA4237"/>
    <w:rsid w:val="00AA45B5"/>
    <w:rsid w:val="00AA4B6A"/>
    <w:rsid w:val="00AA4C4D"/>
    <w:rsid w:val="00AA4D23"/>
    <w:rsid w:val="00AA4F5E"/>
    <w:rsid w:val="00AA52DE"/>
    <w:rsid w:val="00AA5896"/>
    <w:rsid w:val="00AA5F3C"/>
    <w:rsid w:val="00AA5F7C"/>
    <w:rsid w:val="00AA5FDF"/>
    <w:rsid w:val="00AA6382"/>
    <w:rsid w:val="00AA652A"/>
    <w:rsid w:val="00AA6FE3"/>
    <w:rsid w:val="00AA70D4"/>
    <w:rsid w:val="00AA70F1"/>
    <w:rsid w:val="00AA71EA"/>
    <w:rsid w:val="00AA7681"/>
    <w:rsid w:val="00AA7FC4"/>
    <w:rsid w:val="00AB0607"/>
    <w:rsid w:val="00AB0F7F"/>
    <w:rsid w:val="00AB1820"/>
    <w:rsid w:val="00AB21A8"/>
    <w:rsid w:val="00AB22C9"/>
    <w:rsid w:val="00AB2432"/>
    <w:rsid w:val="00AB24FA"/>
    <w:rsid w:val="00AB2553"/>
    <w:rsid w:val="00AB2DB2"/>
    <w:rsid w:val="00AB30D9"/>
    <w:rsid w:val="00AB313E"/>
    <w:rsid w:val="00AB3554"/>
    <w:rsid w:val="00AB3A09"/>
    <w:rsid w:val="00AB4007"/>
    <w:rsid w:val="00AB413D"/>
    <w:rsid w:val="00AB41D8"/>
    <w:rsid w:val="00AB46D4"/>
    <w:rsid w:val="00AB4BB7"/>
    <w:rsid w:val="00AB5400"/>
    <w:rsid w:val="00AB54FD"/>
    <w:rsid w:val="00AB5871"/>
    <w:rsid w:val="00AB5D12"/>
    <w:rsid w:val="00AB676F"/>
    <w:rsid w:val="00AB6C0D"/>
    <w:rsid w:val="00AB7470"/>
    <w:rsid w:val="00AB7B82"/>
    <w:rsid w:val="00AB7CC0"/>
    <w:rsid w:val="00AC00BE"/>
    <w:rsid w:val="00AC04FA"/>
    <w:rsid w:val="00AC0AF4"/>
    <w:rsid w:val="00AC0BC2"/>
    <w:rsid w:val="00AC0E50"/>
    <w:rsid w:val="00AC17BD"/>
    <w:rsid w:val="00AC1D25"/>
    <w:rsid w:val="00AC1F0A"/>
    <w:rsid w:val="00AC1FCD"/>
    <w:rsid w:val="00AC20C6"/>
    <w:rsid w:val="00AC30DF"/>
    <w:rsid w:val="00AC3659"/>
    <w:rsid w:val="00AC3B54"/>
    <w:rsid w:val="00AC4573"/>
    <w:rsid w:val="00AC4A70"/>
    <w:rsid w:val="00AC4CF4"/>
    <w:rsid w:val="00AC4E4E"/>
    <w:rsid w:val="00AC5045"/>
    <w:rsid w:val="00AC5080"/>
    <w:rsid w:val="00AC5614"/>
    <w:rsid w:val="00AC56C5"/>
    <w:rsid w:val="00AC62A8"/>
    <w:rsid w:val="00AC6879"/>
    <w:rsid w:val="00AC6B59"/>
    <w:rsid w:val="00AC72AD"/>
    <w:rsid w:val="00AC7403"/>
    <w:rsid w:val="00AC7933"/>
    <w:rsid w:val="00AD08CB"/>
    <w:rsid w:val="00AD093E"/>
    <w:rsid w:val="00AD18A1"/>
    <w:rsid w:val="00AD1DB0"/>
    <w:rsid w:val="00AD25D2"/>
    <w:rsid w:val="00AD2806"/>
    <w:rsid w:val="00AD2D22"/>
    <w:rsid w:val="00AD4150"/>
    <w:rsid w:val="00AD45C3"/>
    <w:rsid w:val="00AD5258"/>
    <w:rsid w:val="00AD526B"/>
    <w:rsid w:val="00AD52AE"/>
    <w:rsid w:val="00AD641A"/>
    <w:rsid w:val="00AD651C"/>
    <w:rsid w:val="00AD6637"/>
    <w:rsid w:val="00AD66BD"/>
    <w:rsid w:val="00AD67C8"/>
    <w:rsid w:val="00AD6903"/>
    <w:rsid w:val="00AD6B08"/>
    <w:rsid w:val="00AD6BAE"/>
    <w:rsid w:val="00AD6E00"/>
    <w:rsid w:val="00AD732C"/>
    <w:rsid w:val="00AD7352"/>
    <w:rsid w:val="00AD7416"/>
    <w:rsid w:val="00AD75DF"/>
    <w:rsid w:val="00AD7D34"/>
    <w:rsid w:val="00AD7F6D"/>
    <w:rsid w:val="00AE0244"/>
    <w:rsid w:val="00AE0494"/>
    <w:rsid w:val="00AE0641"/>
    <w:rsid w:val="00AE0CD4"/>
    <w:rsid w:val="00AE18FD"/>
    <w:rsid w:val="00AE1F4A"/>
    <w:rsid w:val="00AE203C"/>
    <w:rsid w:val="00AE22DC"/>
    <w:rsid w:val="00AE23A4"/>
    <w:rsid w:val="00AE23E0"/>
    <w:rsid w:val="00AE2765"/>
    <w:rsid w:val="00AE28EF"/>
    <w:rsid w:val="00AE2959"/>
    <w:rsid w:val="00AE2D5C"/>
    <w:rsid w:val="00AE30C3"/>
    <w:rsid w:val="00AE319C"/>
    <w:rsid w:val="00AE36A0"/>
    <w:rsid w:val="00AE36A6"/>
    <w:rsid w:val="00AE3D78"/>
    <w:rsid w:val="00AE3F10"/>
    <w:rsid w:val="00AE481B"/>
    <w:rsid w:val="00AE486D"/>
    <w:rsid w:val="00AE4D86"/>
    <w:rsid w:val="00AE4F16"/>
    <w:rsid w:val="00AE5091"/>
    <w:rsid w:val="00AE524B"/>
    <w:rsid w:val="00AE53F5"/>
    <w:rsid w:val="00AE55B7"/>
    <w:rsid w:val="00AE5636"/>
    <w:rsid w:val="00AE563C"/>
    <w:rsid w:val="00AE570B"/>
    <w:rsid w:val="00AE5743"/>
    <w:rsid w:val="00AE5B2C"/>
    <w:rsid w:val="00AE5B6D"/>
    <w:rsid w:val="00AE67A3"/>
    <w:rsid w:val="00AE67AD"/>
    <w:rsid w:val="00AE69C1"/>
    <w:rsid w:val="00AE7B61"/>
    <w:rsid w:val="00AE7F39"/>
    <w:rsid w:val="00AF0309"/>
    <w:rsid w:val="00AF03BE"/>
    <w:rsid w:val="00AF0578"/>
    <w:rsid w:val="00AF058D"/>
    <w:rsid w:val="00AF0905"/>
    <w:rsid w:val="00AF0AB4"/>
    <w:rsid w:val="00AF0C14"/>
    <w:rsid w:val="00AF0F2C"/>
    <w:rsid w:val="00AF10DC"/>
    <w:rsid w:val="00AF1229"/>
    <w:rsid w:val="00AF1BD8"/>
    <w:rsid w:val="00AF2087"/>
    <w:rsid w:val="00AF2312"/>
    <w:rsid w:val="00AF2444"/>
    <w:rsid w:val="00AF289A"/>
    <w:rsid w:val="00AF368F"/>
    <w:rsid w:val="00AF3EDD"/>
    <w:rsid w:val="00AF4446"/>
    <w:rsid w:val="00AF4834"/>
    <w:rsid w:val="00AF48ED"/>
    <w:rsid w:val="00AF4D05"/>
    <w:rsid w:val="00AF5340"/>
    <w:rsid w:val="00AF5500"/>
    <w:rsid w:val="00AF612E"/>
    <w:rsid w:val="00AF62FD"/>
    <w:rsid w:val="00AF6620"/>
    <w:rsid w:val="00AF6777"/>
    <w:rsid w:val="00AF6907"/>
    <w:rsid w:val="00AF69C1"/>
    <w:rsid w:val="00AF6B32"/>
    <w:rsid w:val="00AF725D"/>
    <w:rsid w:val="00AF7C2E"/>
    <w:rsid w:val="00AF7F05"/>
    <w:rsid w:val="00AF7F09"/>
    <w:rsid w:val="00B0014E"/>
    <w:rsid w:val="00B002D5"/>
    <w:rsid w:val="00B00368"/>
    <w:rsid w:val="00B00A3C"/>
    <w:rsid w:val="00B00EC2"/>
    <w:rsid w:val="00B014F0"/>
    <w:rsid w:val="00B016F5"/>
    <w:rsid w:val="00B01716"/>
    <w:rsid w:val="00B01BE4"/>
    <w:rsid w:val="00B01CE1"/>
    <w:rsid w:val="00B01E33"/>
    <w:rsid w:val="00B01F49"/>
    <w:rsid w:val="00B0229A"/>
    <w:rsid w:val="00B0262D"/>
    <w:rsid w:val="00B02AA0"/>
    <w:rsid w:val="00B02B14"/>
    <w:rsid w:val="00B02F32"/>
    <w:rsid w:val="00B03B2B"/>
    <w:rsid w:val="00B03F7A"/>
    <w:rsid w:val="00B0404B"/>
    <w:rsid w:val="00B041C1"/>
    <w:rsid w:val="00B0423D"/>
    <w:rsid w:val="00B043EE"/>
    <w:rsid w:val="00B04B8A"/>
    <w:rsid w:val="00B04C96"/>
    <w:rsid w:val="00B04EEC"/>
    <w:rsid w:val="00B051D4"/>
    <w:rsid w:val="00B0570A"/>
    <w:rsid w:val="00B0571B"/>
    <w:rsid w:val="00B05A19"/>
    <w:rsid w:val="00B05CBE"/>
    <w:rsid w:val="00B05F3E"/>
    <w:rsid w:val="00B062C6"/>
    <w:rsid w:val="00B0693A"/>
    <w:rsid w:val="00B06A40"/>
    <w:rsid w:val="00B072F7"/>
    <w:rsid w:val="00B07490"/>
    <w:rsid w:val="00B10199"/>
    <w:rsid w:val="00B105D6"/>
    <w:rsid w:val="00B109FE"/>
    <w:rsid w:val="00B10E8A"/>
    <w:rsid w:val="00B1111B"/>
    <w:rsid w:val="00B1177B"/>
    <w:rsid w:val="00B12804"/>
    <w:rsid w:val="00B12A96"/>
    <w:rsid w:val="00B12B1C"/>
    <w:rsid w:val="00B12D31"/>
    <w:rsid w:val="00B13016"/>
    <w:rsid w:val="00B13069"/>
    <w:rsid w:val="00B13267"/>
    <w:rsid w:val="00B1335F"/>
    <w:rsid w:val="00B13558"/>
    <w:rsid w:val="00B13ABE"/>
    <w:rsid w:val="00B13D76"/>
    <w:rsid w:val="00B13E82"/>
    <w:rsid w:val="00B13FF9"/>
    <w:rsid w:val="00B14134"/>
    <w:rsid w:val="00B141FA"/>
    <w:rsid w:val="00B14228"/>
    <w:rsid w:val="00B14E51"/>
    <w:rsid w:val="00B15416"/>
    <w:rsid w:val="00B1612B"/>
    <w:rsid w:val="00B1643C"/>
    <w:rsid w:val="00B1643E"/>
    <w:rsid w:val="00B168A6"/>
    <w:rsid w:val="00B16A1F"/>
    <w:rsid w:val="00B16BFE"/>
    <w:rsid w:val="00B1746B"/>
    <w:rsid w:val="00B17A20"/>
    <w:rsid w:val="00B20DFA"/>
    <w:rsid w:val="00B2108B"/>
    <w:rsid w:val="00B218DE"/>
    <w:rsid w:val="00B2199E"/>
    <w:rsid w:val="00B21B7C"/>
    <w:rsid w:val="00B21FD8"/>
    <w:rsid w:val="00B23296"/>
    <w:rsid w:val="00B235C7"/>
    <w:rsid w:val="00B23826"/>
    <w:rsid w:val="00B23E1E"/>
    <w:rsid w:val="00B2523F"/>
    <w:rsid w:val="00B253D8"/>
    <w:rsid w:val="00B25658"/>
    <w:rsid w:val="00B2572C"/>
    <w:rsid w:val="00B259C4"/>
    <w:rsid w:val="00B259E9"/>
    <w:rsid w:val="00B25D66"/>
    <w:rsid w:val="00B25DEC"/>
    <w:rsid w:val="00B25E47"/>
    <w:rsid w:val="00B265B1"/>
    <w:rsid w:val="00B26615"/>
    <w:rsid w:val="00B266D9"/>
    <w:rsid w:val="00B2673B"/>
    <w:rsid w:val="00B26F0D"/>
    <w:rsid w:val="00B27DD9"/>
    <w:rsid w:val="00B27EB2"/>
    <w:rsid w:val="00B27F63"/>
    <w:rsid w:val="00B30135"/>
    <w:rsid w:val="00B313A1"/>
    <w:rsid w:val="00B316D5"/>
    <w:rsid w:val="00B31EC2"/>
    <w:rsid w:val="00B320BB"/>
    <w:rsid w:val="00B32220"/>
    <w:rsid w:val="00B322E2"/>
    <w:rsid w:val="00B3288C"/>
    <w:rsid w:val="00B32AB2"/>
    <w:rsid w:val="00B32C5A"/>
    <w:rsid w:val="00B32FCC"/>
    <w:rsid w:val="00B333D5"/>
    <w:rsid w:val="00B343B4"/>
    <w:rsid w:val="00B34573"/>
    <w:rsid w:val="00B34A62"/>
    <w:rsid w:val="00B34AA7"/>
    <w:rsid w:val="00B34B38"/>
    <w:rsid w:val="00B34C3A"/>
    <w:rsid w:val="00B34F22"/>
    <w:rsid w:val="00B35495"/>
    <w:rsid w:val="00B358F7"/>
    <w:rsid w:val="00B35BA1"/>
    <w:rsid w:val="00B35C68"/>
    <w:rsid w:val="00B35F36"/>
    <w:rsid w:val="00B35FBF"/>
    <w:rsid w:val="00B36140"/>
    <w:rsid w:val="00B3647F"/>
    <w:rsid w:val="00B3650F"/>
    <w:rsid w:val="00B36DAF"/>
    <w:rsid w:val="00B374EF"/>
    <w:rsid w:val="00B375F0"/>
    <w:rsid w:val="00B37708"/>
    <w:rsid w:val="00B3786C"/>
    <w:rsid w:val="00B379A1"/>
    <w:rsid w:val="00B37D2A"/>
    <w:rsid w:val="00B4021B"/>
    <w:rsid w:val="00B4039E"/>
    <w:rsid w:val="00B40BAE"/>
    <w:rsid w:val="00B415CD"/>
    <w:rsid w:val="00B41C6C"/>
    <w:rsid w:val="00B421A0"/>
    <w:rsid w:val="00B42432"/>
    <w:rsid w:val="00B424C2"/>
    <w:rsid w:val="00B42E04"/>
    <w:rsid w:val="00B43046"/>
    <w:rsid w:val="00B430FD"/>
    <w:rsid w:val="00B43141"/>
    <w:rsid w:val="00B435E2"/>
    <w:rsid w:val="00B43F98"/>
    <w:rsid w:val="00B444D3"/>
    <w:rsid w:val="00B44808"/>
    <w:rsid w:val="00B44936"/>
    <w:rsid w:val="00B44AB9"/>
    <w:rsid w:val="00B44C75"/>
    <w:rsid w:val="00B44F1F"/>
    <w:rsid w:val="00B452CB"/>
    <w:rsid w:val="00B4546B"/>
    <w:rsid w:val="00B45A8C"/>
    <w:rsid w:val="00B45F49"/>
    <w:rsid w:val="00B4694E"/>
    <w:rsid w:val="00B46EB2"/>
    <w:rsid w:val="00B472FD"/>
    <w:rsid w:val="00B47405"/>
    <w:rsid w:val="00B47B71"/>
    <w:rsid w:val="00B47D07"/>
    <w:rsid w:val="00B5010E"/>
    <w:rsid w:val="00B50376"/>
    <w:rsid w:val="00B503E8"/>
    <w:rsid w:val="00B50593"/>
    <w:rsid w:val="00B508F4"/>
    <w:rsid w:val="00B50D49"/>
    <w:rsid w:val="00B50E2D"/>
    <w:rsid w:val="00B50E86"/>
    <w:rsid w:val="00B510C2"/>
    <w:rsid w:val="00B51456"/>
    <w:rsid w:val="00B51B62"/>
    <w:rsid w:val="00B51CD8"/>
    <w:rsid w:val="00B52BDC"/>
    <w:rsid w:val="00B53115"/>
    <w:rsid w:val="00B53646"/>
    <w:rsid w:val="00B539B1"/>
    <w:rsid w:val="00B53AA7"/>
    <w:rsid w:val="00B53EDC"/>
    <w:rsid w:val="00B53F57"/>
    <w:rsid w:val="00B53FB5"/>
    <w:rsid w:val="00B54008"/>
    <w:rsid w:val="00B54014"/>
    <w:rsid w:val="00B54268"/>
    <w:rsid w:val="00B5441A"/>
    <w:rsid w:val="00B54543"/>
    <w:rsid w:val="00B5499A"/>
    <w:rsid w:val="00B54F48"/>
    <w:rsid w:val="00B54FEE"/>
    <w:rsid w:val="00B55ACD"/>
    <w:rsid w:val="00B55D67"/>
    <w:rsid w:val="00B562C8"/>
    <w:rsid w:val="00B56310"/>
    <w:rsid w:val="00B564CF"/>
    <w:rsid w:val="00B56742"/>
    <w:rsid w:val="00B56999"/>
    <w:rsid w:val="00B571DA"/>
    <w:rsid w:val="00B5742A"/>
    <w:rsid w:val="00B57F9C"/>
    <w:rsid w:val="00B6028E"/>
    <w:rsid w:val="00B607B3"/>
    <w:rsid w:val="00B60AC7"/>
    <w:rsid w:val="00B61C26"/>
    <w:rsid w:val="00B61D01"/>
    <w:rsid w:val="00B61EED"/>
    <w:rsid w:val="00B6316F"/>
    <w:rsid w:val="00B63982"/>
    <w:rsid w:val="00B63F62"/>
    <w:rsid w:val="00B6465D"/>
    <w:rsid w:val="00B648DF"/>
    <w:rsid w:val="00B65047"/>
    <w:rsid w:val="00B652DA"/>
    <w:rsid w:val="00B6539C"/>
    <w:rsid w:val="00B65B1B"/>
    <w:rsid w:val="00B65D32"/>
    <w:rsid w:val="00B65DFA"/>
    <w:rsid w:val="00B65DFB"/>
    <w:rsid w:val="00B66005"/>
    <w:rsid w:val="00B6633F"/>
    <w:rsid w:val="00B67264"/>
    <w:rsid w:val="00B71240"/>
    <w:rsid w:val="00B714C8"/>
    <w:rsid w:val="00B7170E"/>
    <w:rsid w:val="00B71A3D"/>
    <w:rsid w:val="00B71CAB"/>
    <w:rsid w:val="00B71D0F"/>
    <w:rsid w:val="00B71FBD"/>
    <w:rsid w:val="00B72488"/>
    <w:rsid w:val="00B73612"/>
    <w:rsid w:val="00B73614"/>
    <w:rsid w:val="00B73753"/>
    <w:rsid w:val="00B738CB"/>
    <w:rsid w:val="00B739E2"/>
    <w:rsid w:val="00B73ABE"/>
    <w:rsid w:val="00B73D84"/>
    <w:rsid w:val="00B746F4"/>
    <w:rsid w:val="00B7479C"/>
    <w:rsid w:val="00B74E75"/>
    <w:rsid w:val="00B74EFF"/>
    <w:rsid w:val="00B75061"/>
    <w:rsid w:val="00B75377"/>
    <w:rsid w:val="00B75931"/>
    <w:rsid w:val="00B75DFF"/>
    <w:rsid w:val="00B75F3E"/>
    <w:rsid w:val="00B7634F"/>
    <w:rsid w:val="00B7637E"/>
    <w:rsid w:val="00B768A4"/>
    <w:rsid w:val="00B76B44"/>
    <w:rsid w:val="00B76B5E"/>
    <w:rsid w:val="00B76BBD"/>
    <w:rsid w:val="00B77621"/>
    <w:rsid w:val="00B77E25"/>
    <w:rsid w:val="00B80222"/>
    <w:rsid w:val="00B80342"/>
    <w:rsid w:val="00B8096A"/>
    <w:rsid w:val="00B80A05"/>
    <w:rsid w:val="00B81586"/>
    <w:rsid w:val="00B818D8"/>
    <w:rsid w:val="00B81D13"/>
    <w:rsid w:val="00B82258"/>
    <w:rsid w:val="00B82562"/>
    <w:rsid w:val="00B830E3"/>
    <w:rsid w:val="00B83AB4"/>
    <w:rsid w:val="00B83F04"/>
    <w:rsid w:val="00B8439E"/>
    <w:rsid w:val="00B84542"/>
    <w:rsid w:val="00B84E78"/>
    <w:rsid w:val="00B85386"/>
    <w:rsid w:val="00B856E7"/>
    <w:rsid w:val="00B85B06"/>
    <w:rsid w:val="00B85D0D"/>
    <w:rsid w:val="00B85EC3"/>
    <w:rsid w:val="00B85FD4"/>
    <w:rsid w:val="00B86DDB"/>
    <w:rsid w:val="00B87CBF"/>
    <w:rsid w:val="00B905CF"/>
    <w:rsid w:val="00B908E3"/>
    <w:rsid w:val="00B908E5"/>
    <w:rsid w:val="00B90D9C"/>
    <w:rsid w:val="00B9159C"/>
    <w:rsid w:val="00B918B7"/>
    <w:rsid w:val="00B91D4D"/>
    <w:rsid w:val="00B91E7E"/>
    <w:rsid w:val="00B91FE7"/>
    <w:rsid w:val="00B92340"/>
    <w:rsid w:val="00B9321F"/>
    <w:rsid w:val="00B93C36"/>
    <w:rsid w:val="00B93C4C"/>
    <w:rsid w:val="00B93C87"/>
    <w:rsid w:val="00B94023"/>
    <w:rsid w:val="00B9414D"/>
    <w:rsid w:val="00B94870"/>
    <w:rsid w:val="00B953E6"/>
    <w:rsid w:val="00B95604"/>
    <w:rsid w:val="00B960F1"/>
    <w:rsid w:val="00B961F0"/>
    <w:rsid w:val="00B965DB"/>
    <w:rsid w:val="00B96F0B"/>
    <w:rsid w:val="00B97151"/>
    <w:rsid w:val="00B97199"/>
    <w:rsid w:val="00B973FB"/>
    <w:rsid w:val="00B9746E"/>
    <w:rsid w:val="00B97529"/>
    <w:rsid w:val="00B97793"/>
    <w:rsid w:val="00BA02DA"/>
    <w:rsid w:val="00BA0AE9"/>
    <w:rsid w:val="00BA14DA"/>
    <w:rsid w:val="00BA1510"/>
    <w:rsid w:val="00BA1918"/>
    <w:rsid w:val="00BA1937"/>
    <w:rsid w:val="00BA1BDA"/>
    <w:rsid w:val="00BA1C58"/>
    <w:rsid w:val="00BA20F6"/>
    <w:rsid w:val="00BA263E"/>
    <w:rsid w:val="00BA26E8"/>
    <w:rsid w:val="00BA2D81"/>
    <w:rsid w:val="00BA317E"/>
    <w:rsid w:val="00BA329E"/>
    <w:rsid w:val="00BA32CA"/>
    <w:rsid w:val="00BA3B87"/>
    <w:rsid w:val="00BA3BF8"/>
    <w:rsid w:val="00BA3CE9"/>
    <w:rsid w:val="00BA41BB"/>
    <w:rsid w:val="00BA44CF"/>
    <w:rsid w:val="00BA4A44"/>
    <w:rsid w:val="00BA4BA6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1DC"/>
    <w:rsid w:val="00BA7773"/>
    <w:rsid w:val="00BA7B65"/>
    <w:rsid w:val="00BA7CCF"/>
    <w:rsid w:val="00BA7D89"/>
    <w:rsid w:val="00BB1337"/>
    <w:rsid w:val="00BB1E19"/>
    <w:rsid w:val="00BB25E2"/>
    <w:rsid w:val="00BB3520"/>
    <w:rsid w:val="00BB3ABF"/>
    <w:rsid w:val="00BB3B3B"/>
    <w:rsid w:val="00BB3DEA"/>
    <w:rsid w:val="00BB40ED"/>
    <w:rsid w:val="00BB43BA"/>
    <w:rsid w:val="00BB4510"/>
    <w:rsid w:val="00BB530E"/>
    <w:rsid w:val="00BB53F1"/>
    <w:rsid w:val="00BB55A7"/>
    <w:rsid w:val="00BB5C6E"/>
    <w:rsid w:val="00BB5D72"/>
    <w:rsid w:val="00BB60ED"/>
    <w:rsid w:val="00BB64FA"/>
    <w:rsid w:val="00BB6657"/>
    <w:rsid w:val="00BB66AB"/>
    <w:rsid w:val="00BB6CDB"/>
    <w:rsid w:val="00BB709B"/>
    <w:rsid w:val="00BB7292"/>
    <w:rsid w:val="00BB7547"/>
    <w:rsid w:val="00BB790E"/>
    <w:rsid w:val="00BB7A72"/>
    <w:rsid w:val="00BB7C55"/>
    <w:rsid w:val="00BC0242"/>
    <w:rsid w:val="00BC04C5"/>
    <w:rsid w:val="00BC0536"/>
    <w:rsid w:val="00BC1420"/>
    <w:rsid w:val="00BC1442"/>
    <w:rsid w:val="00BC1B48"/>
    <w:rsid w:val="00BC1B50"/>
    <w:rsid w:val="00BC1E82"/>
    <w:rsid w:val="00BC208D"/>
    <w:rsid w:val="00BC2187"/>
    <w:rsid w:val="00BC2359"/>
    <w:rsid w:val="00BC2851"/>
    <w:rsid w:val="00BC2922"/>
    <w:rsid w:val="00BC295D"/>
    <w:rsid w:val="00BC2C5B"/>
    <w:rsid w:val="00BC2CD6"/>
    <w:rsid w:val="00BC2CE5"/>
    <w:rsid w:val="00BC2F7A"/>
    <w:rsid w:val="00BC3084"/>
    <w:rsid w:val="00BC371F"/>
    <w:rsid w:val="00BC3CDA"/>
    <w:rsid w:val="00BC3E98"/>
    <w:rsid w:val="00BC3F46"/>
    <w:rsid w:val="00BC4298"/>
    <w:rsid w:val="00BC4658"/>
    <w:rsid w:val="00BC48A3"/>
    <w:rsid w:val="00BC497A"/>
    <w:rsid w:val="00BC49E4"/>
    <w:rsid w:val="00BC4D27"/>
    <w:rsid w:val="00BC4DF5"/>
    <w:rsid w:val="00BC54B4"/>
    <w:rsid w:val="00BC5761"/>
    <w:rsid w:val="00BC5B5B"/>
    <w:rsid w:val="00BC623D"/>
    <w:rsid w:val="00BC6525"/>
    <w:rsid w:val="00BC66AB"/>
    <w:rsid w:val="00BC723F"/>
    <w:rsid w:val="00BC761D"/>
    <w:rsid w:val="00BD0098"/>
    <w:rsid w:val="00BD03A8"/>
    <w:rsid w:val="00BD060C"/>
    <w:rsid w:val="00BD066C"/>
    <w:rsid w:val="00BD1220"/>
    <w:rsid w:val="00BD1494"/>
    <w:rsid w:val="00BD1C9A"/>
    <w:rsid w:val="00BD23D8"/>
    <w:rsid w:val="00BD2709"/>
    <w:rsid w:val="00BD2AFD"/>
    <w:rsid w:val="00BD32B9"/>
    <w:rsid w:val="00BD3455"/>
    <w:rsid w:val="00BD39A3"/>
    <w:rsid w:val="00BD3D44"/>
    <w:rsid w:val="00BD3E58"/>
    <w:rsid w:val="00BD41F0"/>
    <w:rsid w:val="00BD4906"/>
    <w:rsid w:val="00BD53BE"/>
    <w:rsid w:val="00BD550D"/>
    <w:rsid w:val="00BD5555"/>
    <w:rsid w:val="00BD570A"/>
    <w:rsid w:val="00BD5911"/>
    <w:rsid w:val="00BD602B"/>
    <w:rsid w:val="00BD60FD"/>
    <w:rsid w:val="00BD6263"/>
    <w:rsid w:val="00BD6621"/>
    <w:rsid w:val="00BD6832"/>
    <w:rsid w:val="00BD6F26"/>
    <w:rsid w:val="00BD6F8B"/>
    <w:rsid w:val="00BD7134"/>
    <w:rsid w:val="00BD7511"/>
    <w:rsid w:val="00BD753D"/>
    <w:rsid w:val="00BD78BD"/>
    <w:rsid w:val="00BD7933"/>
    <w:rsid w:val="00BD7A85"/>
    <w:rsid w:val="00BD7EE3"/>
    <w:rsid w:val="00BE0387"/>
    <w:rsid w:val="00BE0C5F"/>
    <w:rsid w:val="00BE0CBE"/>
    <w:rsid w:val="00BE116A"/>
    <w:rsid w:val="00BE12EC"/>
    <w:rsid w:val="00BE1741"/>
    <w:rsid w:val="00BE1932"/>
    <w:rsid w:val="00BE1D2C"/>
    <w:rsid w:val="00BE3154"/>
    <w:rsid w:val="00BE343D"/>
    <w:rsid w:val="00BE3474"/>
    <w:rsid w:val="00BE3737"/>
    <w:rsid w:val="00BE3AE7"/>
    <w:rsid w:val="00BE3D1A"/>
    <w:rsid w:val="00BE40C7"/>
    <w:rsid w:val="00BE414D"/>
    <w:rsid w:val="00BE4686"/>
    <w:rsid w:val="00BE49B6"/>
    <w:rsid w:val="00BE4BF0"/>
    <w:rsid w:val="00BE4C49"/>
    <w:rsid w:val="00BE4C85"/>
    <w:rsid w:val="00BE523B"/>
    <w:rsid w:val="00BE5827"/>
    <w:rsid w:val="00BE5EB7"/>
    <w:rsid w:val="00BE6397"/>
    <w:rsid w:val="00BE6EBB"/>
    <w:rsid w:val="00BE719C"/>
    <w:rsid w:val="00BE7347"/>
    <w:rsid w:val="00BE735A"/>
    <w:rsid w:val="00BE74B7"/>
    <w:rsid w:val="00BE7EB6"/>
    <w:rsid w:val="00BF00E7"/>
    <w:rsid w:val="00BF010F"/>
    <w:rsid w:val="00BF018F"/>
    <w:rsid w:val="00BF0572"/>
    <w:rsid w:val="00BF084A"/>
    <w:rsid w:val="00BF0A24"/>
    <w:rsid w:val="00BF139D"/>
    <w:rsid w:val="00BF1A0E"/>
    <w:rsid w:val="00BF1A90"/>
    <w:rsid w:val="00BF1B4A"/>
    <w:rsid w:val="00BF2018"/>
    <w:rsid w:val="00BF2365"/>
    <w:rsid w:val="00BF2416"/>
    <w:rsid w:val="00BF3343"/>
    <w:rsid w:val="00BF36BF"/>
    <w:rsid w:val="00BF37A4"/>
    <w:rsid w:val="00BF3D5A"/>
    <w:rsid w:val="00BF3DAB"/>
    <w:rsid w:val="00BF3E87"/>
    <w:rsid w:val="00BF45BC"/>
    <w:rsid w:val="00BF4621"/>
    <w:rsid w:val="00BF4AAF"/>
    <w:rsid w:val="00BF50F4"/>
    <w:rsid w:val="00BF5311"/>
    <w:rsid w:val="00BF53FC"/>
    <w:rsid w:val="00BF59CB"/>
    <w:rsid w:val="00BF5B91"/>
    <w:rsid w:val="00BF5CC7"/>
    <w:rsid w:val="00BF5E22"/>
    <w:rsid w:val="00BF657A"/>
    <w:rsid w:val="00BF6BB6"/>
    <w:rsid w:val="00BF6BE4"/>
    <w:rsid w:val="00BF6D2E"/>
    <w:rsid w:val="00BF79D5"/>
    <w:rsid w:val="00BF7EB7"/>
    <w:rsid w:val="00C00023"/>
    <w:rsid w:val="00C004EE"/>
    <w:rsid w:val="00C00872"/>
    <w:rsid w:val="00C00A4D"/>
    <w:rsid w:val="00C00CF8"/>
    <w:rsid w:val="00C01188"/>
    <w:rsid w:val="00C013D8"/>
    <w:rsid w:val="00C013E6"/>
    <w:rsid w:val="00C01E4F"/>
    <w:rsid w:val="00C02201"/>
    <w:rsid w:val="00C02231"/>
    <w:rsid w:val="00C023C2"/>
    <w:rsid w:val="00C02747"/>
    <w:rsid w:val="00C02836"/>
    <w:rsid w:val="00C02E1E"/>
    <w:rsid w:val="00C0330A"/>
    <w:rsid w:val="00C0356A"/>
    <w:rsid w:val="00C03841"/>
    <w:rsid w:val="00C03D3B"/>
    <w:rsid w:val="00C03F20"/>
    <w:rsid w:val="00C03F91"/>
    <w:rsid w:val="00C0413C"/>
    <w:rsid w:val="00C04854"/>
    <w:rsid w:val="00C04E55"/>
    <w:rsid w:val="00C0555E"/>
    <w:rsid w:val="00C05AFC"/>
    <w:rsid w:val="00C05B93"/>
    <w:rsid w:val="00C06840"/>
    <w:rsid w:val="00C06C7D"/>
    <w:rsid w:val="00C06DF8"/>
    <w:rsid w:val="00C06FD2"/>
    <w:rsid w:val="00C07090"/>
    <w:rsid w:val="00C070C6"/>
    <w:rsid w:val="00C07567"/>
    <w:rsid w:val="00C07AC8"/>
    <w:rsid w:val="00C07C8B"/>
    <w:rsid w:val="00C1073A"/>
    <w:rsid w:val="00C1076C"/>
    <w:rsid w:val="00C108FC"/>
    <w:rsid w:val="00C1094C"/>
    <w:rsid w:val="00C10A39"/>
    <w:rsid w:val="00C11106"/>
    <w:rsid w:val="00C116F1"/>
    <w:rsid w:val="00C11CE8"/>
    <w:rsid w:val="00C11F34"/>
    <w:rsid w:val="00C121EB"/>
    <w:rsid w:val="00C12322"/>
    <w:rsid w:val="00C12562"/>
    <w:rsid w:val="00C12642"/>
    <w:rsid w:val="00C126AF"/>
    <w:rsid w:val="00C12A9F"/>
    <w:rsid w:val="00C12DA5"/>
    <w:rsid w:val="00C12FD9"/>
    <w:rsid w:val="00C131D5"/>
    <w:rsid w:val="00C13806"/>
    <w:rsid w:val="00C13A72"/>
    <w:rsid w:val="00C14069"/>
    <w:rsid w:val="00C1416C"/>
    <w:rsid w:val="00C142E0"/>
    <w:rsid w:val="00C14552"/>
    <w:rsid w:val="00C14E5C"/>
    <w:rsid w:val="00C154DB"/>
    <w:rsid w:val="00C155F5"/>
    <w:rsid w:val="00C15942"/>
    <w:rsid w:val="00C159BF"/>
    <w:rsid w:val="00C15EA2"/>
    <w:rsid w:val="00C15ED5"/>
    <w:rsid w:val="00C168F3"/>
    <w:rsid w:val="00C16B3E"/>
    <w:rsid w:val="00C16E1D"/>
    <w:rsid w:val="00C178FC"/>
    <w:rsid w:val="00C179FD"/>
    <w:rsid w:val="00C17F47"/>
    <w:rsid w:val="00C201C4"/>
    <w:rsid w:val="00C20B90"/>
    <w:rsid w:val="00C20C90"/>
    <w:rsid w:val="00C20DB5"/>
    <w:rsid w:val="00C21951"/>
    <w:rsid w:val="00C220DF"/>
    <w:rsid w:val="00C2225D"/>
    <w:rsid w:val="00C225A6"/>
    <w:rsid w:val="00C23085"/>
    <w:rsid w:val="00C231C3"/>
    <w:rsid w:val="00C2367D"/>
    <w:rsid w:val="00C240B0"/>
    <w:rsid w:val="00C249DA"/>
    <w:rsid w:val="00C25025"/>
    <w:rsid w:val="00C25406"/>
    <w:rsid w:val="00C25757"/>
    <w:rsid w:val="00C267E8"/>
    <w:rsid w:val="00C26B0F"/>
    <w:rsid w:val="00C26EED"/>
    <w:rsid w:val="00C27135"/>
    <w:rsid w:val="00C27993"/>
    <w:rsid w:val="00C30023"/>
    <w:rsid w:val="00C3047C"/>
    <w:rsid w:val="00C3055A"/>
    <w:rsid w:val="00C305BF"/>
    <w:rsid w:val="00C30827"/>
    <w:rsid w:val="00C30DAE"/>
    <w:rsid w:val="00C30E2E"/>
    <w:rsid w:val="00C310F1"/>
    <w:rsid w:val="00C31198"/>
    <w:rsid w:val="00C31338"/>
    <w:rsid w:val="00C314C4"/>
    <w:rsid w:val="00C318E0"/>
    <w:rsid w:val="00C321C8"/>
    <w:rsid w:val="00C3240E"/>
    <w:rsid w:val="00C324D9"/>
    <w:rsid w:val="00C3268D"/>
    <w:rsid w:val="00C32BA1"/>
    <w:rsid w:val="00C331EE"/>
    <w:rsid w:val="00C33371"/>
    <w:rsid w:val="00C3354B"/>
    <w:rsid w:val="00C3356C"/>
    <w:rsid w:val="00C3366C"/>
    <w:rsid w:val="00C33EAF"/>
    <w:rsid w:val="00C33EB6"/>
    <w:rsid w:val="00C33EBD"/>
    <w:rsid w:val="00C3421B"/>
    <w:rsid w:val="00C345EA"/>
    <w:rsid w:val="00C34CB0"/>
    <w:rsid w:val="00C354A3"/>
    <w:rsid w:val="00C3552C"/>
    <w:rsid w:val="00C359AC"/>
    <w:rsid w:val="00C35A9D"/>
    <w:rsid w:val="00C35AE2"/>
    <w:rsid w:val="00C3652F"/>
    <w:rsid w:val="00C366D8"/>
    <w:rsid w:val="00C36E12"/>
    <w:rsid w:val="00C3781F"/>
    <w:rsid w:val="00C37CC6"/>
    <w:rsid w:val="00C37F32"/>
    <w:rsid w:val="00C40ED7"/>
    <w:rsid w:val="00C41498"/>
    <w:rsid w:val="00C415B1"/>
    <w:rsid w:val="00C41679"/>
    <w:rsid w:val="00C41AEE"/>
    <w:rsid w:val="00C41EA7"/>
    <w:rsid w:val="00C42431"/>
    <w:rsid w:val="00C424BB"/>
    <w:rsid w:val="00C4293F"/>
    <w:rsid w:val="00C42C0C"/>
    <w:rsid w:val="00C42F07"/>
    <w:rsid w:val="00C4335F"/>
    <w:rsid w:val="00C44955"/>
    <w:rsid w:val="00C4536F"/>
    <w:rsid w:val="00C4542F"/>
    <w:rsid w:val="00C4563C"/>
    <w:rsid w:val="00C45756"/>
    <w:rsid w:val="00C45972"/>
    <w:rsid w:val="00C45BCC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0A1"/>
    <w:rsid w:val="00C50483"/>
    <w:rsid w:val="00C50BBB"/>
    <w:rsid w:val="00C50E0F"/>
    <w:rsid w:val="00C50F5A"/>
    <w:rsid w:val="00C5107B"/>
    <w:rsid w:val="00C512E1"/>
    <w:rsid w:val="00C5134A"/>
    <w:rsid w:val="00C517BA"/>
    <w:rsid w:val="00C520B2"/>
    <w:rsid w:val="00C520CA"/>
    <w:rsid w:val="00C526BD"/>
    <w:rsid w:val="00C52859"/>
    <w:rsid w:val="00C537E1"/>
    <w:rsid w:val="00C53826"/>
    <w:rsid w:val="00C54892"/>
    <w:rsid w:val="00C54BC4"/>
    <w:rsid w:val="00C54D51"/>
    <w:rsid w:val="00C558E6"/>
    <w:rsid w:val="00C55CF4"/>
    <w:rsid w:val="00C55F2B"/>
    <w:rsid w:val="00C56062"/>
    <w:rsid w:val="00C561BE"/>
    <w:rsid w:val="00C5691E"/>
    <w:rsid w:val="00C5692C"/>
    <w:rsid w:val="00C577B3"/>
    <w:rsid w:val="00C57C40"/>
    <w:rsid w:val="00C57CB6"/>
    <w:rsid w:val="00C57CEF"/>
    <w:rsid w:val="00C57D43"/>
    <w:rsid w:val="00C6096A"/>
    <w:rsid w:val="00C60D7A"/>
    <w:rsid w:val="00C61564"/>
    <w:rsid w:val="00C615EA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2F97"/>
    <w:rsid w:val="00C63A46"/>
    <w:rsid w:val="00C63E04"/>
    <w:rsid w:val="00C6415C"/>
    <w:rsid w:val="00C64582"/>
    <w:rsid w:val="00C64856"/>
    <w:rsid w:val="00C648E4"/>
    <w:rsid w:val="00C64F7D"/>
    <w:rsid w:val="00C6503C"/>
    <w:rsid w:val="00C65423"/>
    <w:rsid w:val="00C65A79"/>
    <w:rsid w:val="00C65C1C"/>
    <w:rsid w:val="00C6688C"/>
    <w:rsid w:val="00C66A30"/>
    <w:rsid w:val="00C66B75"/>
    <w:rsid w:val="00C67528"/>
    <w:rsid w:val="00C7027D"/>
    <w:rsid w:val="00C702C9"/>
    <w:rsid w:val="00C703A7"/>
    <w:rsid w:val="00C705C7"/>
    <w:rsid w:val="00C70881"/>
    <w:rsid w:val="00C70901"/>
    <w:rsid w:val="00C70B0B"/>
    <w:rsid w:val="00C70CC9"/>
    <w:rsid w:val="00C70F92"/>
    <w:rsid w:val="00C720B7"/>
    <w:rsid w:val="00C72708"/>
    <w:rsid w:val="00C72E2A"/>
    <w:rsid w:val="00C73232"/>
    <w:rsid w:val="00C73424"/>
    <w:rsid w:val="00C73A9C"/>
    <w:rsid w:val="00C73C64"/>
    <w:rsid w:val="00C73DB8"/>
    <w:rsid w:val="00C73E23"/>
    <w:rsid w:val="00C74067"/>
    <w:rsid w:val="00C742C8"/>
    <w:rsid w:val="00C74370"/>
    <w:rsid w:val="00C746D8"/>
    <w:rsid w:val="00C74922"/>
    <w:rsid w:val="00C74E90"/>
    <w:rsid w:val="00C7525D"/>
    <w:rsid w:val="00C760A2"/>
    <w:rsid w:val="00C76254"/>
    <w:rsid w:val="00C7657F"/>
    <w:rsid w:val="00C765B5"/>
    <w:rsid w:val="00C76709"/>
    <w:rsid w:val="00C76841"/>
    <w:rsid w:val="00C770A2"/>
    <w:rsid w:val="00C80A06"/>
    <w:rsid w:val="00C810E4"/>
    <w:rsid w:val="00C815C4"/>
    <w:rsid w:val="00C81BEC"/>
    <w:rsid w:val="00C81E64"/>
    <w:rsid w:val="00C827F2"/>
    <w:rsid w:val="00C829E4"/>
    <w:rsid w:val="00C82A2A"/>
    <w:rsid w:val="00C82C5F"/>
    <w:rsid w:val="00C82E0F"/>
    <w:rsid w:val="00C83105"/>
    <w:rsid w:val="00C8385D"/>
    <w:rsid w:val="00C83B52"/>
    <w:rsid w:val="00C83F6C"/>
    <w:rsid w:val="00C84122"/>
    <w:rsid w:val="00C841A1"/>
    <w:rsid w:val="00C8435B"/>
    <w:rsid w:val="00C84368"/>
    <w:rsid w:val="00C8468D"/>
    <w:rsid w:val="00C8501D"/>
    <w:rsid w:val="00C85024"/>
    <w:rsid w:val="00C850F7"/>
    <w:rsid w:val="00C8534F"/>
    <w:rsid w:val="00C858C2"/>
    <w:rsid w:val="00C85ACD"/>
    <w:rsid w:val="00C85ED8"/>
    <w:rsid w:val="00C86114"/>
    <w:rsid w:val="00C8617D"/>
    <w:rsid w:val="00C86227"/>
    <w:rsid w:val="00C86357"/>
    <w:rsid w:val="00C86379"/>
    <w:rsid w:val="00C864C0"/>
    <w:rsid w:val="00C869BE"/>
    <w:rsid w:val="00C86B1E"/>
    <w:rsid w:val="00C86C1E"/>
    <w:rsid w:val="00C86E09"/>
    <w:rsid w:val="00C876F8"/>
    <w:rsid w:val="00C87744"/>
    <w:rsid w:val="00C87CF8"/>
    <w:rsid w:val="00C87CFF"/>
    <w:rsid w:val="00C87F2B"/>
    <w:rsid w:val="00C90205"/>
    <w:rsid w:val="00C90213"/>
    <w:rsid w:val="00C90617"/>
    <w:rsid w:val="00C91857"/>
    <w:rsid w:val="00C91B84"/>
    <w:rsid w:val="00C921A2"/>
    <w:rsid w:val="00C925CE"/>
    <w:rsid w:val="00C926EA"/>
    <w:rsid w:val="00C92BCF"/>
    <w:rsid w:val="00C92DD7"/>
    <w:rsid w:val="00C93FD7"/>
    <w:rsid w:val="00C93FF7"/>
    <w:rsid w:val="00C94CE4"/>
    <w:rsid w:val="00C95014"/>
    <w:rsid w:val="00C95595"/>
    <w:rsid w:val="00C955E4"/>
    <w:rsid w:val="00C956DD"/>
    <w:rsid w:val="00C95EB2"/>
    <w:rsid w:val="00C95F43"/>
    <w:rsid w:val="00C96017"/>
    <w:rsid w:val="00C964FA"/>
    <w:rsid w:val="00C96725"/>
    <w:rsid w:val="00C971CA"/>
    <w:rsid w:val="00C9745F"/>
    <w:rsid w:val="00C975FE"/>
    <w:rsid w:val="00C97729"/>
    <w:rsid w:val="00C978A7"/>
    <w:rsid w:val="00C97CF4"/>
    <w:rsid w:val="00CA041C"/>
    <w:rsid w:val="00CA0597"/>
    <w:rsid w:val="00CA0815"/>
    <w:rsid w:val="00CA0CCC"/>
    <w:rsid w:val="00CA10C0"/>
    <w:rsid w:val="00CA1193"/>
    <w:rsid w:val="00CA1422"/>
    <w:rsid w:val="00CA1930"/>
    <w:rsid w:val="00CA194B"/>
    <w:rsid w:val="00CA1997"/>
    <w:rsid w:val="00CA1E53"/>
    <w:rsid w:val="00CA21E5"/>
    <w:rsid w:val="00CA2572"/>
    <w:rsid w:val="00CA2BEE"/>
    <w:rsid w:val="00CA3583"/>
    <w:rsid w:val="00CA375F"/>
    <w:rsid w:val="00CA391C"/>
    <w:rsid w:val="00CA3A92"/>
    <w:rsid w:val="00CA44B0"/>
    <w:rsid w:val="00CA4E95"/>
    <w:rsid w:val="00CA5040"/>
    <w:rsid w:val="00CA515F"/>
    <w:rsid w:val="00CA5365"/>
    <w:rsid w:val="00CA5427"/>
    <w:rsid w:val="00CA5FFC"/>
    <w:rsid w:val="00CA6053"/>
    <w:rsid w:val="00CA64F9"/>
    <w:rsid w:val="00CA6C16"/>
    <w:rsid w:val="00CA6FB3"/>
    <w:rsid w:val="00CA71D0"/>
    <w:rsid w:val="00CA7519"/>
    <w:rsid w:val="00CA7906"/>
    <w:rsid w:val="00CA7E77"/>
    <w:rsid w:val="00CB0106"/>
    <w:rsid w:val="00CB07AB"/>
    <w:rsid w:val="00CB0AB0"/>
    <w:rsid w:val="00CB0B10"/>
    <w:rsid w:val="00CB0FC4"/>
    <w:rsid w:val="00CB180C"/>
    <w:rsid w:val="00CB1B0D"/>
    <w:rsid w:val="00CB1B4E"/>
    <w:rsid w:val="00CB1CC7"/>
    <w:rsid w:val="00CB1EA9"/>
    <w:rsid w:val="00CB24EB"/>
    <w:rsid w:val="00CB275D"/>
    <w:rsid w:val="00CB27DD"/>
    <w:rsid w:val="00CB2B1B"/>
    <w:rsid w:val="00CB2B43"/>
    <w:rsid w:val="00CB2BA4"/>
    <w:rsid w:val="00CB3057"/>
    <w:rsid w:val="00CB3304"/>
    <w:rsid w:val="00CB3440"/>
    <w:rsid w:val="00CB3497"/>
    <w:rsid w:val="00CB3B8B"/>
    <w:rsid w:val="00CB3D5A"/>
    <w:rsid w:val="00CB40EE"/>
    <w:rsid w:val="00CB4244"/>
    <w:rsid w:val="00CB44AF"/>
    <w:rsid w:val="00CB4E3B"/>
    <w:rsid w:val="00CB5115"/>
    <w:rsid w:val="00CB5143"/>
    <w:rsid w:val="00CB5AD3"/>
    <w:rsid w:val="00CB5D1D"/>
    <w:rsid w:val="00CB5F7D"/>
    <w:rsid w:val="00CB622E"/>
    <w:rsid w:val="00CB6E5A"/>
    <w:rsid w:val="00CB6F4E"/>
    <w:rsid w:val="00CB7158"/>
    <w:rsid w:val="00CB71BA"/>
    <w:rsid w:val="00CB734C"/>
    <w:rsid w:val="00CB74E5"/>
    <w:rsid w:val="00CB77B8"/>
    <w:rsid w:val="00CB7D1B"/>
    <w:rsid w:val="00CC006F"/>
    <w:rsid w:val="00CC0376"/>
    <w:rsid w:val="00CC055D"/>
    <w:rsid w:val="00CC05E0"/>
    <w:rsid w:val="00CC07EC"/>
    <w:rsid w:val="00CC087B"/>
    <w:rsid w:val="00CC1348"/>
    <w:rsid w:val="00CC16C6"/>
    <w:rsid w:val="00CC1A03"/>
    <w:rsid w:val="00CC1A61"/>
    <w:rsid w:val="00CC1B8E"/>
    <w:rsid w:val="00CC1E9F"/>
    <w:rsid w:val="00CC2055"/>
    <w:rsid w:val="00CC22E2"/>
    <w:rsid w:val="00CC235D"/>
    <w:rsid w:val="00CC25D9"/>
    <w:rsid w:val="00CC2801"/>
    <w:rsid w:val="00CC3292"/>
    <w:rsid w:val="00CC3567"/>
    <w:rsid w:val="00CC371A"/>
    <w:rsid w:val="00CC3878"/>
    <w:rsid w:val="00CC38BB"/>
    <w:rsid w:val="00CC402C"/>
    <w:rsid w:val="00CC4031"/>
    <w:rsid w:val="00CC4421"/>
    <w:rsid w:val="00CC4C74"/>
    <w:rsid w:val="00CC560B"/>
    <w:rsid w:val="00CC57D3"/>
    <w:rsid w:val="00CC6F9E"/>
    <w:rsid w:val="00CC79A6"/>
    <w:rsid w:val="00CD03A8"/>
    <w:rsid w:val="00CD040F"/>
    <w:rsid w:val="00CD052F"/>
    <w:rsid w:val="00CD06F2"/>
    <w:rsid w:val="00CD09C6"/>
    <w:rsid w:val="00CD0EC0"/>
    <w:rsid w:val="00CD11CB"/>
    <w:rsid w:val="00CD16B7"/>
    <w:rsid w:val="00CD2FA0"/>
    <w:rsid w:val="00CD31F8"/>
    <w:rsid w:val="00CD35E0"/>
    <w:rsid w:val="00CD365D"/>
    <w:rsid w:val="00CD391D"/>
    <w:rsid w:val="00CD3D6F"/>
    <w:rsid w:val="00CD404D"/>
    <w:rsid w:val="00CD40F0"/>
    <w:rsid w:val="00CD431C"/>
    <w:rsid w:val="00CD4BA9"/>
    <w:rsid w:val="00CD4EBD"/>
    <w:rsid w:val="00CD5001"/>
    <w:rsid w:val="00CD581D"/>
    <w:rsid w:val="00CD5BDD"/>
    <w:rsid w:val="00CD61B2"/>
    <w:rsid w:val="00CD6708"/>
    <w:rsid w:val="00CD6BDF"/>
    <w:rsid w:val="00CD6E80"/>
    <w:rsid w:val="00CD7114"/>
    <w:rsid w:val="00CD7741"/>
    <w:rsid w:val="00CE007A"/>
    <w:rsid w:val="00CE03F3"/>
    <w:rsid w:val="00CE0579"/>
    <w:rsid w:val="00CE0695"/>
    <w:rsid w:val="00CE0CC1"/>
    <w:rsid w:val="00CE1047"/>
    <w:rsid w:val="00CE11B5"/>
    <w:rsid w:val="00CE151B"/>
    <w:rsid w:val="00CE1849"/>
    <w:rsid w:val="00CE193A"/>
    <w:rsid w:val="00CE1990"/>
    <w:rsid w:val="00CE199C"/>
    <w:rsid w:val="00CE1DE5"/>
    <w:rsid w:val="00CE250E"/>
    <w:rsid w:val="00CE2745"/>
    <w:rsid w:val="00CE2920"/>
    <w:rsid w:val="00CE2B2D"/>
    <w:rsid w:val="00CE2E09"/>
    <w:rsid w:val="00CE2F41"/>
    <w:rsid w:val="00CE300B"/>
    <w:rsid w:val="00CE37DD"/>
    <w:rsid w:val="00CE3A94"/>
    <w:rsid w:val="00CE3EF8"/>
    <w:rsid w:val="00CE4227"/>
    <w:rsid w:val="00CE48D4"/>
    <w:rsid w:val="00CE4AEB"/>
    <w:rsid w:val="00CE4F49"/>
    <w:rsid w:val="00CE5267"/>
    <w:rsid w:val="00CE5681"/>
    <w:rsid w:val="00CE589B"/>
    <w:rsid w:val="00CE5B38"/>
    <w:rsid w:val="00CE5C36"/>
    <w:rsid w:val="00CE61C5"/>
    <w:rsid w:val="00CE67C2"/>
    <w:rsid w:val="00CE6901"/>
    <w:rsid w:val="00CE6E6C"/>
    <w:rsid w:val="00CE710E"/>
    <w:rsid w:val="00CE71AD"/>
    <w:rsid w:val="00CE764F"/>
    <w:rsid w:val="00CF0126"/>
    <w:rsid w:val="00CF025C"/>
    <w:rsid w:val="00CF06E9"/>
    <w:rsid w:val="00CF095E"/>
    <w:rsid w:val="00CF0AEB"/>
    <w:rsid w:val="00CF0E86"/>
    <w:rsid w:val="00CF10C0"/>
    <w:rsid w:val="00CF1286"/>
    <w:rsid w:val="00CF18D5"/>
    <w:rsid w:val="00CF1AF6"/>
    <w:rsid w:val="00CF1D35"/>
    <w:rsid w:val="00CF2389"/>
    <w:rsid w:val="00CF26B3"/>
    <w:rsid w:val="00CF2B1E"/>
    <w:rsid w:val="00CF32ED"/>
    <w:rsid w:val="00CF34B2"/>
    <w:rsid w:val="00CF3608"/>
    <w:rsid w:val="00CF3929"/>
    <w:rsid w:val="00CF3C8E"/>
    <w:rsid w:val="00CF3CFC"/>
    <w:rsid w:val="00CF51E6"/>
    <w:rsid w:val="00CF55C1"/>
    <w:rsid w:val="00CF582D"/>
    <w:rsid w:val="00CF5C21"/>
    <w:rsid w:val="00CF5EE4"/>
    <w:rsid w:val="00CF5FA2"/>
    <w:rsid w:val="00CF607C"/>
    <w:rsid w:val="00CF61A3"/>
    <w:rsid w:val="00CF62F5"/>
    <w:rsid w:val="00CF6373"/>
    <w:rsid w:val="00CF688A"/>
    <w:rsid w:val="00CF6E97"/>
    <w:rsid w:val="00CF7270"/>
    <w:rsid w:val="00CF72BE"/>
    <w:rsid w:val="00CF7BAC"/>
    <w:rsid w:val="00CF7CC9"/>
    <w:rsid w:val="00CF7D61"/>
    <w:rsid w:val="00D00347"/>
    <w:rsid w:val="00D00557"/>
    <w:rsid w:val="00D005B6"/>
    <w:rsid w:val="00D0084F"/>
    <w:rsid w:val="00D00A1C"/>
    <w:rsid w:val="00D00E24"/>
    <w:rsid w:val="00D01340"/>
    <w:rsid w:val="00D0174A"/>
    <w:rsid w:val="00D0192A"/>
    <w:rsid w:val="00D01D38"/>
    <w:rsid w:val="00D01D85"/>
    <w:rsid w:val="00D01F26"/>
    <w:rsid w:val="00D02887"/>
    <w:rsid w:val="00D02F6A"/>
    <w:rsid w:val="00D03632"/>
    <w:rsid w:val="00D03D3B"/>
    <w:rsid w:val="00D03E85"/>
    <w:rsid w:val="00D03ED5"/>
    <w:rsid w:val="00D03F50"/>
    <w:rsid w:val="00D03FA1"/>
    <w:rsid w:val="00D0445D"/>
    <w:rsid w:val="00D047A1"/>
    <w:rsid w:val="00D0485C"/>
    <w:rsid w:val="00D04A5F"/>
    <w:rsid w:val="00D04D36"/>
    <w:rsid w:val="00D05366"/>
    <w:rsid w:val="00D053EF"/>
    <w:rsid w:val="00D0555A"/>
    <w:rsid w:val="00D0566B"/>
    <w:rsid w:val="00D05692"/>
    <w:rsid w:val="00D0584F"/>
    <w:rsid w:val="00D058BF"/>
    <w:rsid w:val="00D05FB8"/>
    <w:rsid w:val="00D063B3"/>
    <w:rsid w:val="00D065BE"/>
    <w:rsid w:val="00D06667"/>
    <w:rsid w:val="00D0710D"/>
    <w:rsid w:val="00D079BD"/>
    <w:rsid w:val="00D07BBE"/>
    <w:rsid w:val="00D10135"/>
    <w:rsid w:val="00D106D0"/>
    <w:rsid w:val="00D10C59"/>
    <w:rsid w:val="00D10C5B"/>
    <w:rsid w:val="00D11B97"/>
    <w:rsid w:val="00D12675"/>
    <w:rsid w:val="00D126E8"/>
    <w:rsid w:val="00D128B9"/>
    <w:rsid w:val="00D128C5"/>
    <w:rsid w:val="00D12904"/>
    <w:rsid w:val="00D12A45"/>
    <w:rsid w:val="00D13189"/>
    <w:rsid w:val="00D13348"/>
    <w:rsid w:val="00D13413"/>
    <w:rsid w:val="00D1385F"/>
    <w:rsid w:val="00D13D04"/>
    <w:rsid w:val="00D13F95"/>
    <w:rsid w:val="00D14035"/>
    <w:rsid w:val="00D141B8"/>
    <w:rsid w:val="00D14575"/>
    <w:rsid w:val="00D1474C"/>
    <w:rsid w:val="00D14A03"/>
    <w:rsid w:val="00D14A8A"/>
    <w:rsid w:val="00D14BA6"/>
    <w:rsid w:val="00D14DF9"/>
    <w:rsid w:val="00D14E2D"/>
    <w:rsid w:val="00D153E6"/>
    <w:rsid w:val="00D15726"/>
    <w:rsid w:val="00D15DD2"/>
    <w:rsid w:val="00D15F56"/>
    <w:rsid w:val="00D16166"/>
    <w:rsid w:val="00D1631F"/>
    <w:rsid w:val="00D167DD"/>
    <w:rsid w:val="00D16C92"/>
    <w:rsid w:val="00D16ED8"/>
    <w:rsid w:val="00D17445"/>
    <w:rsid w:val="00D17744"/>
    <w:rsid w:val="00D17C58"/>
    <w:rsid w:val="00D17C76"/>
    <w:rsid w:val="00D17CF9"/>
    <w:rsid w:val="00D17FDD"/>
    <w:rsid w:val="00D2025D"/>
    <w:rsid w:val="00D202F6"/>
    <w:rsid w:val="00D20BF7"/>
    <w:rsid w:val="00D21182"/>
    <w:rsid w:val="00D212C2"/>
    <w:rsid w:val="00D215B3"/>
    <w:rsid w:val="00D21A0C"/>
    <w:rsid w:val="00D21A58"/>
    <w:rsid w:val="00D21AA7"/>
    <w:rsid w:val="00D22041"/>
    <w:rsid w:val="00D220FB"/>
    <w:rsid w:val="00D2216D"/>
    <w:rsid w:val="00D224D2"/>
    <w:rsid w:val="00D2257C"/>
    <w:rsid w:val="00D233AB"/>
    <w:rsid w:val="00D2356B"/>
    <w:rsid w:val="00D23BEC"/>
    <w:rsid w:val="00D24112"/>
    <w:rsid w:val="00D24BAA"/>
    <w:rsid w:val="00D24E70"/>
    <w:rsid w:val="00D250F5"/>
    <w:rsid w:val="00D25789"/>
    <w:rsid w:val="00D258C5"/>
    <w:rsid w:val="00D2607B"/>
    <w:rsid w:val="00D2634D"/>
    <w:rsid w:val="00D264AF"/>
    <w:rsid w:val="00D26619"/>
    <w:rsid w:val="00D266E6"/>
    <w:rsid w:val="00D26963"/>
    <w:rsid w:val="00D26E2E"/>
    <w:rsid w:val="00D26F52"/>
    <w:rsid w:val="00D27030"/>
    <w:rsid w:val="00D276B1"/>
    <w:rsid w:val="00D277C0"/>
    <w:rsid w:val="00D2781C"/>
    <w:rsid w:val="00D27950"/>
    <w:rsid w:val="00D27A3C"/>
    <w:rsid w:val="00D27DDD"/>
    <w:rsid w:val="00D305D4"/>
    <w:rsid w:val="00D30A5D"/>
    <w:rsid w:val="00D31114"/>
    <w:rsid w:val="00D3191D"/>
    <w:rsid w:val="00D31CF6"/>
    <w:rsid w:val="00D31E7A"/>
    <w:rsid w:val="00D32205"/>
    <w:rsid w:val="00D3234E"/>
    <w:rsid w:val="00D3247C"/>
    <w:rsid w:val="00D32847"/>
    <w:rsid w:val="00D32E43"/>
    <w:rsid w:val="00D33380"/>
    <w:rsid w:val="00D334D6"/>
    <w:rsid w:val="00D339D8"/>
    <w:rsid w:val="00D349FF"/>
    <w:rsid w:val="00D34FCF"/>
    <w:rsid w:val="00D351D5"/>
    <w:rsid w:val="00D351DE"/>
    <w:rsid w:val="00D35349"/>
    <w:rsid w:val="00D354D8"/>
    <w:rsid w:val="00D356EB"/>
    <w:rsid w:val="00D35816"/>
    <w:rsid w:val="00D35910"/>
    <w:rsid w:val="00D35A43"/>
    <w:rsid w:val="00D35F41"/>
    <w:rsid w:val="00D3606A"/>
    <w:rsid w:val="00D362C4"/>
    <w:rsid w:val="00D3634C"/>
    <w:rsid w:val="00D36843"/>
    <w:rsid w:val="00D36B64"/>
    <w:rsid w:val="00D36BB3"/>
    <w:rsid w:val="00D370A4"/>
    <w:rsid w:val="00D37877"/>
    <w:rsid w:val="00D37A2B"/>
    <w:rsid w:val="00D37BBE"/>
    <w:rsid w:val="00D37CF7"/>
    <w:rsid w:val="00D37EA4"/>
    <w:rsid w:val="00D37F70"/>
    <w:rsid w:val="00D403DB"/>
    <w:rsid w:val="00D40478"/>
    <w:rsid w:val="00D407B6"/>
    <w:rsid w:val="00D40809"/>
    <w:rsid w:val="00D40A43"/>
    <w:rsid w:val="00D40D20"/>
    <w:rsid w:val="00D40DE7"/>
    <w:rsid w:val="00D40E57"/>
    <w:rsid w:val="00D4256A"/>
    <w:rsid w:val="00D42706"/>
    <w:rsid w:val="00D42CCF"/>
    <w:rsid w:val="00D42D03"/>
    <w:rsid w:val="00D43888"/>
    <w:rsid w:val="00D442EE"/>
    <w:rsid w:val="00D443AD"/>
    <w:rsid w:val="00D444CD"/>
    <w:rsid w:val="00D448FB"/>
    <w:rsid w:val="00D44FA7"/>
    <w:rsid w:val="00D45339"/>
    <w:rsid w:val="00D45DE6"/>
    <w:rsid w:val="00D465FF"/>
    <w:rsid w:val="00D46D86"/>
    <w:rsid w:val="00D46FA3"/>
    <w:rsid w:val="00D47126"/>
    <w:rsid w:val="00D474DE"/>
    <w:rsid w:val="00D47741"/>
    <w:rsid w:val="00D47A99"/>
    <w:rsid w:val="00D5017A"/>
    <w:rsid w:val="00D50218"/>
    <w:rsid w:val="00D5066E"/>
    <w:rsid w:val="00D50906"/>
    <w:rsid w:val="00D50917"/>
    <w:rsid w:val="00D509C9"/>
    <w:rsid w:val="00D50BD8"/>
    <w:rsid w:val="00D511A1"/>
    <w:rsid w:val="00D51228"/>
    <w:rsid w:val="00D5145A"/>
    <w:rsid w:val="00D5149B"/>
    <w:rsid w:val="00D51662"/>
    <w:rsid w:val="00D518BB"/>
    <w:rsid w:val="00D51B4D"/>
    <w:rsid w:val="00D51CB6"/>
    <w:rsid w:val="00D52DB4"/>
    <w:rsid w:val="00D52DDA"/>
    <w:rsid w:val="00D52FC2"/>
    <w:rsid w:val="00D53C22"/>
    <w:rsid w:val="00D5484F"/>
    <w:rsid w:val="00D54885"/>
    <w:rsid w:val="00D549AD"/>
    <w:rsid w:val="00D54C0F"/>
    <w:rsid w:val="00D552F3"/>
    <w:rsid w:val="00D555B0"/>
    <w:rsid w:val="00D562A8"/>
    <w:rsid w:val="00D564A2"/>
    <w:rsid w:val="00D56532"/>
    <w:rsid w:val="00D56939"/>
    <w:rsid w:val="00D5729B"/>
    <w:rsid w:val="00D574A3"/>
    <w:rsid w:val="00D57632"/>
    <w:rsid w:val="00D57679"/>
    <w:rsid w:val="00D57941"/>
    <w:rsid w:val="00D57B1B"/>
    <w:rsid w:val="00D57F48"/>
    <w:rsid w:val="00D6074B"/>
    <w:rsid w:val="00D60B77"/>
    <w:rsid w:val="00D61148"/>
    <w:rsid w:val="00D61932"/>
    <w:rsid w:val="00D61F17"/>
    <w:rsid w:val="00D622E3"/>
    <w:rsid w:val="00D6238F"/>
    <w:rsid w:val="00D6283C"/>
    <w:rsid w:val="00D631C8"/>
    <w:rsid w:val="00D63398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783"/>
    <w:rsid w:val="00D6594B"/>
    <w:rsid w:val="00D65AC1"/>
    <w:rsid w:val="00D65EA7"/>
    <w:rsid w:val="00D66206"/>
    <w:rsid w:val="00D66317"/>
    <w:rsid w:val="00D663EF"/>
    <w:rsid w:val="00D66B9A"/>
    <w:rsid w:val="00D66D96"/>
    <w:rsid w:val="00D6705E"/>
    <w:rsid w:val="00D67969"/>
    <w:rsid w:val="00D67D9A"/>
    <w:rsid w:val="00D70428"/>
    <w:rsid w:val="00D70653"/>
    <w:rsid w:val="00D70A76"/>
    <w:rsid w:val="00D70D87"/>
    <w:rsid w:val="00D70EA4"/>
    <w:rsid w:val="00D71207"/>
    <w:rsid w:val="00D715F5"/>
    <w:rsid w:val="00D71F36"/>
    <w:rsid w:val="00D720AF"/>
    <w:rsid w:val="00D72300"/>
    <w:rsid w:val="00D72369"/>
    <w:rsid w:val="00D72926"/>
    <w:rsid w:val="00D72B39"/>
    <w:rsid w:val="00D72B9A"/>
    <w:rsid w:val="00D72F99"/>
    <w:rsid w:val="00D73E86"/>
    <w:rsid w:val="00D73EA1"/>
    <w:rsid w:val="00D74121"/>
    <w:rsid w:val="00D74387"/>
    <w:rsid w:val="00D747A5"/>
    <w:rsid w:val="00D74AA4"/>
    <w:rsid w:val="00D74E30"/>
    <w:rsid w:val="00D75626"/>
    <w:rsid w:val="00D75755"/>
    <w:rsid w:val="00D759EC"/>
    <w:rsid w:val="00D75B56"/>
    <w:rsid w:val="00D75BB4"/>
    <w:rsid w:val="00D761B0"/>
    <w:rsid w:val="00D76C48"/>
    <w:rsid w:val="00D76CD3"/>
    <w:rsid w:val="00D7712A"/>
    <w:rsid w:val="00D775BE"/>
    <w:rsid w:val="00D77C66"/>
    <w:rsid w:val="00D77CDA"/>
    <w:rsid w:val="00D8085A"/>
    <w:rsid w:val="00D80E46"/>
    <w:rsid w:val="00D81019"/>
    <w:rsid w:val="00D8109D"/>
    <w:rsid w:val="00D81201"/>
    <w:rsid w:val="00D8156B"/>
    <w:rsid w:val="00D81732"/>
    <w:rsid w:val="00D81B63"/>
    <w:rsid w:val="00D81FC0"/>
    <w:rsid w:val="00D82144"/>
    <w:rsid w:val="00D82733"/>
    <w:rsid w:val="00D828E5"/>
    <w:rsid w:val="00D831A3"/>
    <w:rsid w:val="00D835D5"/>
    <w:rsid w:val="00D837AA"/>
    <w:rsid w:val="00D83D29"/>
    <w:rsid w:val="00D84670"/>
    <w:rsid w:val="00D84707"/>
    <w:rsid w:val="00D84935"/>
    <w:rsid w:val="00D84B64"/>
    <w:rsid w:val="00D84BE9"/>
    <w:rsid w:val="00D8552D"/>
    <w:rsid w:val="00D859B6"/>
    <w:rsid w:val="00D859DD"/>
    <w:rsid w:val="00D87069"/>
    <w:rsid w:val="00D871D7"/>
    <w:rsid w:val="00D8744B"/>
    <w:rsid w:val="00D8746C"/>
    <w:rsid w:val="00D879D5"/>
    <w:rsid w:val="00D87AD8"/>
    <w:rsid w:val="00D90001"/>
    <w:rsid w:val="00D902E1"/>
    <w:rsid w:val="00D905EE"/>
    <w:rsid w:val="00D90649"/>
    <w:rsid w:val="00D906E9"/>
    <w:rsid w:val="00D90716"/>
    <w:rsid w:val="00D90831"/>
    <w:rsid w:val="00D90DC7"/>
    <w:rsid w:val="00D91156"/>
    <w:rsid w:val="00D91198"/>
    <w:rsid w:val="00D91449"/>
    <w:rsid w:val="00D91A27"/>
    <w:rsid w:val="00D91ACF"/>
    <w:rsid w:val="00D91C41"/>
    <w:rsid w:val="00D91F1F"/>
    <w:rsid w:val="00D92114"/>
    <w:rsid w:val="00D9258B"/>
    <w:rsid w:val="00D92652"/>
    <w:rsid w:val="00D92AA2"/>
    <w:rsid w:val="00D92DEF"/>
    <w:rsid w:val="00D92E45"/>
    <w:rsid w:val="00D92FD8"/>
    <w:rsid w:val="00D9316C"/>
    <w:rsid w:val="00D931EE"/>
    <w:rsid w:val="00D934E2"/>
    <w:rsid w:val="00D93E79"/>
    <w:rsid w:val="00D94332"/>
    <w:rsid w:val="00D949F3"/>
    <w:rsid w:val="00D94A1E"/>
    <w:rsid w:val="00D94FD7"/>
    <w:rsid w:val="00D95D42"/>
    <w:rsid w:val="00D963B5"/>
    <w:rsid w:val="00D96B35"/>
    <w:rsid w:val="00D96B62"/>
    <w:rsid w:val="00D96EA4"/>
    <w:rsid w:val="00D97A2A"/>
    <w:rsid w:val="00D97A76"/>
    <w:rsid w:val="00D97B6D"/>
    <w:rsid w:val="00D97C14"/>
    <w:rsid w:val="00D97EC6"/>
    <w:rsid w:val="00D97F15"/>
    <w:rsid w:val="00DA0487"/>
    <w:rsid w:val="00DA05FC"/>
    <w:rsid w:val="00DA082B"/>
    <w:rsid w:val="00DA0C87"/>
    <w:rsid w:val="00DA0EE5"/>
    <w:rsid w:val="00DA126A"/>
    <w:rsid w:val="00DA143D"/>
    <w:rsid w:val="00DA1A73"/>
    <w:rsid w:val="00DA2450"/>
    <w:rsid w:val="00DA270D"/>
    <w:rsid w:val="00DA28C1"/>
    <w:rsid w:val="00DA299B"/>
    <w:rsid w:val="00DA2C57"/>
    <w:rsid w:val="00DA2D8E"/>
    <w:rsid w:val="00DA2E48"/>
    <w:rsid w:val="00DA2E8E"/>
    <w:rsid w:val="00DA3A9A"/>
    <w:rsid w:val="00DA415E"/>
    <w:rsid w:val="00DA41BC"/>
    <w:rsid w:val="00DA4DEC"/>
    <w:rsid w:val="00DA5098"/>
    <w:rsid w:val="00DA5BDE"/>
    <w:rsid w:val="00DA5F0E"/>
    <w:rsid w:val="00DA5F72"/>
    <w:rsid w:val="00DA6FB5"/>
    <w:rsid w:val="00DA70A4"/>
    <w:rsid w:val="00DA7242"/>
    <w:rsid w:val="00DA7288"/>
    <w:rsid w:val="00DA78DF"/>
    <w:rsid w:val="00DA7B14"/>
    <w:rsid w:val="00DA7CCD"/>
    <w:rsid w:val="00DA7E0E"/>
    <w:rsid w:val="00DB0F83"/>
    <w:rsid w:val="00DB11FE"/>
    <w:rsid w:val="00DB14C7"/>
    <w:rsid w:val="00DB17A3"/>
    <w:rsid w:val="00DB1C03"/>
    <w:rsid w:val="00DB1C6D"/>
    <w:rsid w:val="00DB27C5"/>
    <w:rsid w:val="00DB2882"/>
    <w:rsid w:val="00DB2903"/>
    <w:rsid w:val="00DB2E47"/>
    <w:rsid w:val="00DB3343"/>
    <w:rsid w:val="00DB3540"/>
    <w:rsid w:val="00DB3558"/>
    <w:rsid w:val="00DB35E8"/>
    <w:rsid w:val="00DB39B1"/>
    <w:rsid w:val="00DB3B85"/>
    <w:rsid w:val="00DB3CA3"/>
    <w:rsid w:val="00DB47BE"/>
    <w:rsid w:val="00DB4DCC"/>
    <w:rsid w:val="00DB5328"/>
    <w:rsid w:val="00DB5391"/>
    <w:rsid w:val="00DB5D2E"/>
    <w:rsid w:val="00DB60CD"/>
    <w:rsid w:val="00DB61AC"/>
    <w:rsid w:val="00DB684A"/>
    <w:rsid w:val="00DB68CC"/>
    <w:rsid w:val="00DB6A75"/>
    <w:rsid w:val="00DB6B58"/>
    <w:rsid w:val="00DB6F29"/>
    <w:rsid w:val="00DB71CB"/>
    <w:rsid w:val="00DB7389"/>
    <w:rsid w:val="00DB7A33"/>
    <w:rsid w:val="00DC1930"/>
    <w:rsid w:val="00DC199E"/>
    <w:rsid w:val="00DC1C9D"/>
    <w:rsid w:val="00DC1DE4"/>
    <w:rsid w:val="00DC24BF"/>
    <w:rsid w:val="00DC2765"/>
    <w:rsid w:val="00DC2BFF"/>
    <w:rsid w:val="00DC330E"/>
    <w:rsid w:val="00DC374A"/>
    <w:rsid w:val="00DC3FC5"/>
    <w:rsid w:val="00DC4293"/>
    <w:rsid w:val="00DC4365"/>
    <w:rsid w:val="00DC4484"/>
    <w:rsid w:val="00DC4664"/>
    <w:rsid w:val="00DC4AB4"/>
    <w:rsid w:val="00DC4B95"/>
    <w:rsid w:val="00DC5119"/>
    <w:rsid w:val="00DC546E"/>
    <w:rsid w:val="00DC58E4"/>
    <w:rsid w:val="00DC5970"/>
    <w:rsid w:val="00DC5B68"/>
    <w:rsid w:val="00DC5F4D"/>
    <w:rsid w:val="00DC6155"/>
    <w:rsid w:val="00DC6220"/>
    <w:rsid w:val="00DC6373"/>
    <w:rsid w:val="00DC6487"/>
    <w:rsid w:val="00DC6538"/>
    <w:rsid w:val="00DC6F29"/>
    <w:rsid w:val="00DC70D0"/>
    <w:rsid w:val="00DC72AA"/>
    <w:rsid w:val="00DC735C"/>
    <w:rsid w:val="00DC77E5"/>
    <w:rsid w:val="00DC79E2"/>
    <w:rsid w:val="00DC7BD1"/>
    <w:rsid w:val="00DC7D39"/>
    <w:rsid w:val="00DC7D60"/>
    <w:rsid w:val="00DC7E13"/>
    <w:rsid w:val="00DD008B"/>
    <w:rsid w:val="00DD01A6"/>
    <w:rsid w:val="00DD02E1"/>
    <w:rsid w:val="00DD0A7B"/>
    <w:rsid w:val="00DD0A8A"/>
    <w:rsid w:val="00DD0BE0"/>
    <w:rsid w:val="00DD15CF"/>
    <w:rsid w:val="00DD1988"/>
    <w:rsid w:val="00DD1E79"/>
    <w:rsid w:val="00DD1FAE"/>
    <w:rsid w:val="00DD2847"/>
    <w:rsid w:val="00DD2E58"/>
    <w:rsid w:val="00DD326B"/>
    <w:rsid w:val="00DD343F"/>
    <w:rsid w:val="00DD35CA"/>
    <w:rsid w:val="00DD3708"/>
    <w:rsid w:val="00DD384C"/>
    <w:rsid w:val="00DD3920"/>
    <w:rsid w:val="00DD3A1B"/>
    <w:rsid w:val="00DD3C8A"/>
    <w:rsid w:val="00DD3D2A"/>
    <w:rsid w:val="00DD3D3D"/>
    <w:rsid w:val="00DD3FE1"/>
    <w:rsid w:val="00DD4CF1"/>
    <w:rsid w:val="00DD4CF5"/>
    <w:rsid w:val="00DD4CF7"/>
    <w:rsid w:val="00DD538C"/>
    <w:rsid w:val="00DD53E4"/>
    <w:rsid w:val="00DD54D0"/>
    <w:rsid w:val="00DD5D7B"/>
    <w:rsid w:val="00DD5FD5"/>
    <w:rsid w:val="00DD6359"/>
    <w:rsid w:val="00DD637A"/>
    <w:rsid w:val="00DD69C8"/>
    <w:rsid w:val="00DD6C65"/>
    <w:rsid w:val="00DD6E54"/>
    <w:rsid w:val="00DD6EC3"/>
    <w:rsid w:val="00DD74C8"/>
    <w:rsid w:val="00DD7DE1"/>
    <w:rsid w:val="00DE050E"/>
    <w:rsid w:val="00DE06C9"/>
    <w:rsid w:val="00DE1311"/>
    <w:rsid w:val="00DE1562"/>
    <w:rsid w:val="00DE1838"/>
    <w:rsid w:val="00DE197C"/>
    <w:rsid w:val="00DE2247"/>
    <w:rsid w:val="00DE2672"/>
    <w:rsid w:val="00DE2A7B"/>
    <w:rsid w:val="00DE2E38"/>
    <w:rsid w:val="00DE2FA4"/>
    <w:rsid w:val="00DE334F"/>
    <w:rsid w:val="00DE339C"/>
    <w:rsid w:val="00DE33D4"/>
    <w:rsid w:val="00DE45E9"/>
    <w:rsid w:val="00DE46D8"/>
    <w:rsid w:val="00DE47F7"/>
    <w:rsid w:val="00DE4868"/>
    <w:rsid w:val="00DE5551"/>
    <w:rsid w:val="00DE56FF"/>
    <w:rsid w:val="00DE5FA8"/>
    <w:rsid w:val="00DE60CB"/>
    <w:rsid w:val="00DE6168"/>
    <w:rsid w:val="00DE6769"/>
    <w:rsid w:val="00DE6E76"/>
    <w:rsid w:val="00DE7087"/>
    <w:rsid w:val="00DE70FE"/>
    <w:rsid w:val="00DE745C"/>
    <w:rsid w:val="00DF08B0"/>
    <w:rsid w:val="00DF0C2D"/>
    <w:rsid w:val="00DF0CBF"/>
    <w:rsid w:val="00DF1C77"/>
    <w:rsid w:val="00DF1CBC"/>
    <w:rsid w:val="00DF1E5C"/>
    <w:rsid w:val="00DF22C6"/>
    <w:rsid w:val="00DF26EA"/>
    <w:rsid w:val="00DF29E0"/>
    <w:rsid w:val="00DF2DD0"/>
    <w:rsid w:val="00DF34C5"/>
    <w:rsid w:val="00DF3697"/>
    <w:rsid w:val="00DF3942"/>
    <w:rsid w:val="00DF448A"/>
    <w:rsid w:val="00DF4712"/>
    <w:rsid w:val="00DF4D5F"/>
    <w:rsid w:val="00DF50B5"/>
    <w:rsid w:val="00DF5392"/>
    <w:rsid w:val="00DF5751"/>
    <w:rsid w:val="00DF5E3E"/>
    <w:rsid w:val="00DF602E"/>
    <w:rsid w:val="00DF645C"/>
    <w:rsid w:val="00DF67FE"/>
    <w:rsid w:val="00DF68E0"/>
    <w:rsid w:val="00DF6F8E"/>
    <w:rsid w:val="00DF70E7"/>
    <w:rsid w:val="00DF7136"/>
    <w:rsid w:val="00DF7333"/>
    <w:rsid w:val="00DF77A0"/>
    <w:rsid w:val="00DF7C49"/>
    <w:rsid w:val="00E00185"/>
    <w:rsid w:val="00E00287"/>
    <w:rsid w:val="00E002C3"/>
    <w:rsid w:val="00E01138"/>
    <w:rsid w:val="00E0215F"/>
    <w:rsid w:val="00E0261F"/>
    <w:rsid w:val="00E027A6"/>
    <w:rsid w:val="00E035E8"/>
    <w:rsid w:val="00E03975"/>
    <w:rsid w:val="00E03D8F"/>
    <w:rsid w:val="00E03FF8"/>
    <w:rsid w:val="00E0411A"/>
    <w:rsid w:val="00E04B18"/>
    <w:rsid w:val="00E04E40"/>
    <w:rsid w:val="00E0504A"/>
    <w:rsid w:val="00E05527"/>
    <w:rsid w:val="00E05F38"/>
    <w:rsid w:val="00E05FB8"/>
    <w:rsid w:val="00E06273"/>
    <w:rsid w:val="00E06D5C"/>
    <w:rsid w:val="00E06F72"/>
    <w:rsid w:val="00E0716C"/>
    <w:rsid w:val="00E0743B"/>
    <w:rsid w:val="00E077E5"/>
    <w:rsid w:val="00E079BB"/>
    <w:rsid w:val="00E07AFB"/>
    <w:rsid w:val="00E100F2"/>
    <w:rsid w:val="00E10404"/>
    <w:rsid w:val="00E10464"/>
    <w:rsid w:val="00E11DEE"/>
    <w:rsid w:val="00E11E26"/>
    <w:rsid w:val="00E1236D"/>
    <w:rsid w:val="00E12D56"/>
    <w:rsid w:val="00E12F7B"/>
    <w:rsid w:val="00E137FE"/>
    <w:rsid w:val="00E13DAC"/>
    <w:rsid w:val="00E140BD"/>
    <w:rsid w:val="00E141C0"/>
    <w:rsid w:val="00E148CA"/>
    <w:rsid w:val="00E15601"/>
    <w:rsid w:val="00E15DB7"/>
    <w:rsid w:val="00E15DCE"/>
    <w:rsid w:val="00E15FAD"/>
    <w:rsid w:val="00E1655D"/>
    <w:rsid w:val="00E165FA"/>
    <w:rsid w:val="00E166AE"/>
    <w:rsid w:val="00E17204"/>
    <w:rsid w:val="00E1720E"/>
    <w:rsid w:val="00E1764E"/>
    <w:rsid w:val="00E178A5"/>
    <w:rsid w:val="00E178C4"/>
    <w:rsid w:val="00E2047F"/>
    <w:rsid w:val="00E204C3"/>
    <w:rsid w:val="00E206D1"/>
    <w:rsid w:val="00E20C21"/>
    <w:rsid w:val="00E20EFC"/>
    <w:rsid w:val="00E215BE"/>
    <w:rsid w:val="00E21C18"/>
    <w:rsid w:val="00E21DEC"/>
    <w:rsid w:val="00E21F21"/>
    <w:rsid w:val="00E222C5"/>
    <w:rsid w:val="00E22527"/>
    <w:rsid w:val="00E22620"/>
    <w:rsid w:val="00E2266A"/>
    <w:rsid w:val="00E226FF"/>
    <w:rsid w:val="00E229A7"/>
    <w:rsid w:val="00E22E10"/>
    <w:rsid w:val="00E23017"/>
    <w:rsid w:val="00E235D9"/>
    <w:rsid w:val="00E239D7"/>
    <w:rsid w:val="00E23F8D"/>
    <w:rsid w:val="00E242BA"/>
    <w:rsid w:val="00E24930"/>
    <w:rsid w:val="00E24942"/>
    <w:rsid w:val="00E24C3D"/>
    <w:rsid w:val="00E25636"/>
    <w:rsid w:val="00E25E7D"/>
    <w:rsid w:val="00E25EE1"/>
    <w:rsid w:val="00E25F39"/>
    <w:rsid w:val="00E26328"/>
    <w:rsid w:val="00E2648A"/>
    <w:rsid w:val="00E26729"/>
    <w:rsid w:val="00E26D10"/>
    <w:rsid w:val="00E274A4"/>
    <w:rsid w:val="00E27549"/>
    <w:rsid w:val="00E27B50"/>
    <w:rsid w:val="00E303D4"/>
    <w:rsid w:val="00E30BFE"/>
    <w:rsid w:val="00E30D32"/>
    <w:rsid w:val="00E311A6"/>
    <w:rsid w:val="00E31D0C"/>
    <w:rsid w:val="00E31E17"/>
    <w:rsid w:val="00E31E26"/>
    <w:rsid w:val="00E3225B"/>
    <w:rsid w:val="00E3259E"/>
    <w:rsid w:val="00E32668"/>
    <w:rsid w:val="00E32708"/>
    <w:rsid w:val="00E32D31"/>
    <w:rsid w:val="00E32D9D"/>
    <w:rsid w:val="00E332B0"/>
    <w:rsid w:val="00E3340B"/>
    <w:rsid w:val="00E334A1"/>
    <w:rsid w:val="00E334DC"/>
    <w:rsid w:val="00E34002"/>
    <w:rsid w:val="00E346BE"/>
    <w:rsid w:val="00E35756"/>
    <w:rsid w:val="00E35843"/>
    <w:rsid w:val="00E35D3A"/>
    <w:rsid w:val="00E366DE"/>
    <w:rsid w:val="00E368C0"/>
    <w:rsid w:val="00E37422"/>
    <w:rsid w:val="00E37653"/>
    <w:rsid w:val="00E37BE9"/>
    <w:rsid w:val="00E37C3F"/>
    <w:rsid w:val="00E37FB1"/>
    <w:rsid w:val="00E406B7"/>
    <w:rsid w:val="00E4151B"/>
    <w:rsid w:val="00E4154C"/>
    <w:rsid w:val="00E41882"/>
    <w:rsid w:val="00E428BD"/>
    <w:rsid w:val="00E4295A"/>
    <w:rsid w:val="00E42D11"/>
    <w:rsid w:val="00E42DA0"/>
    <w:rsid w:val="00E42FFC"/>
    <w:rsid w:val="00E4301E"/>
    <w:rsid w:val="00E43148"/>
    <w:rsid w:val="00E43453"/>
    <w:rsid w:val="00E4395E"/>
    <w:rsid w:val="00E439ED"/>
    <w:rsid w:val="00E44020"/>
    <w:rsid w:val="00E440CD"/>
    <w:rsid w:val="00E440FD"/>
    <w:rsid w:val="00E445B5"/>
    <w:rsid w:val="00E44997"/>
    <w:rsid w:val="00E44AA7"/>
    <w:rsid w:val="00E44C09"/>
    <w:rsid w:val="00E44DE1"/>
    <w:rsid w:val="00E4513C"/>
    <w:rsid w:val="00E451AE"/>
    <w:rsid w:val="00E453FB"/>
    <w:rsid w:val="00E45AC5"/>
    <w:rsid w:val="00E45E8E"/>
    <w:rsid w:val="00E4608A"/>
    <w:rsid w:val="00E46577"/>
    <w:rsid w:val="00E471D2"/>
    <w:rsid w:val="00E47947"/>
    <w:rsid w:val="00E47E46"/>
    <w:rsid w:val="00E50242"/>
    <w:rsid w:val="00E502E9"/>
    <w:rsid w:val="00E508F7"/>
    <w:rsid w:val="00E50B36"/>
    <w:rsid w:val="00E50E02"/>
    <w:rsid w:val="00E50FEB"/>
    <w:rsid w:val="00E5106A"/>
    <w:rsid w:val="00E5125E"/>
    <w:rsid w:val="00E515B3"/>
    <w:rsid w:val="00E51823"/>
    <w:rsid w:val="00E519A2"/>
    <w:rsid w:val="00E51F2D"/>
    <w:rsid w:val="00E52C3A"/>
    <w:rsid w:val="00E53025"/>
    <w:rsid w:val="00E53211"/>
    <w:rsid w:val="00E53C96"/>
    <w:rsid w:val="00E53E50"/>
    <w:rsid w:val="00E54FA7"/>
    <w:rsid w:val="00E558AD"/>
    <w:rsid w:val="00E55CEB"/>
    <w:rsid w:val="00E564D7"/>
    <w:rsid w:val="00E56B8B"/>
    <w:rsid w:val="00E56C0D"/>
    <w:rsid w:val="00E56D71"/>
    <w:rsid w:val="00E56D8A"/>
    <w:rsid w:val="00E57449"/>
    <w:rsid w:val="00E57B3F"/>
    <w:rsid w:val="00E57BD5"/>
    <w:rsid w:val="00E57D21"/>
    <w:rsid w:val="00E57F39"/>
    <w:rsid w:val="00E6036D"/>
    <w:rsid w:val="00E609D5"/>
    <w:rsid w:val="00E60C07"/>
    <w:rsid w:val="00E6137F"/>
    <w:rsid w:val="00E61B58"/>
    <w:rsid w:val="00E61D24"/>
    <w:rsid w:val="00E61E21"/>
    <w:rsid w:val="00E620D2"/>
    <w:rsid w:val="00E62169"/>
    <w:rsid w:val="00E62A35"/>
    <w:rsid w:val="00E62C88"/>
    <w:rsid w:val="00E62D06"/>
    <w:rsid w:val="00E6336F"/>
    <w:rsid w:val="00E63392"/>
    <w:rsid w:val="00E63560"/>
    <w:rsid w:val="00E63656"/>
    <w:rsid w:val="00E6368A"/>
    <w:rsid w:val="00E63786"/>
    <w:rsid w:val="00E638FA"/>
    <w:rsid w:val="00E63937"/>
    <w:rsid w:val="00E64234"/>
    <w:rsid w:val="00E64373"/>
    <w:rsid w:val="00E6447F"/>
    <w:rsid w:val="00E648A4"/>
    <w:rsid w:val="00E64C8E"/>
    <w:rsid w:val="00E64DE3"/>
    <w:rsid w:val="00E65377"/>
    <w:rsid w:val="00E659F4"/>
    <w:rsid w:val="00E65B5A"/>
    <w:rsid w:val="00E65EC1"/>
    <w:rsid w:val="00E6633A"/>
    <w:rsid w:val="00E663E6"/>
    <w:rsid w:val="00E6677E"/>
    <w:rsid w:val="00E66A5E"/>
    <w:rsid w:val="00E66B3D"/>
    <w:rsid w:val="00E66D01"/>
    <w:rsid w:val="00E66F7B"/>
    <w:rsid w:val="00E67028"/>
    <w:rsid w:val="00E67485"/>
    <w:rsid w:val="00E676E5"/>
    <w:rsid w:val="00E701B5"/>
    <w:rsid w:val="00E71A01"/>
    <w:rsid w:val="00E71A51"/>
    <w:rsid w:val="00E71D16"/>
    <w:rsid w:val="00E71D1F"/>
    <w:rsid w:val="00E7219F"/>
    <w:rsid w:val="00E72379"/>
    <w:rsid w:val="00E723E4"/>
    <w:rsid w:val="00E7250F"/>
    <w:rsid w:val="00E72D14"/>
    <w:rsid w:val="00E732F4"/>
    <w:rsid w:val="00E73680"/>
    <w:rsid w:val="00E739B9"/>
    <w:rsid w:val="00E73B84"/>
    <w:rsid w:val="00E73C53"/>
    <w:rsid w:val="00E73C8B"/>
    <w:rsid w:val="00E73E7E"/>
    <w:rsid w:val="00E73FE8"/>
    <w:rsid w:val="00E744A6"/>
    <w:rsid w:val="00E748F2"/>
    <w:rsid w:val="00E74C0A"/>
    <w:rsid w:val="00E74DE9"/>
    <w:rsid w:val="00E74FD2"/>
    <w:rsid w:val="00E75016"/>
    <w:rsid w:val="00E7548A"/>
    <w:rsid w:val="00E75754"/>
    <w:rsid w:val="00E765B2"/>
    <w:rsid w:val="00E7699B"/>
    <w:rsid w:val="00E76FF9"/>
    <w:rsid w:val="00E77021"/>
    <w:rsid w:val="00E77612"/>
    <w:rsid w:val="00E776B8"/>
    <w:rsid w:val="00E776FE"/>
    <w:rsid w:val="00E7784B"/>
    <w:rsid w:val="00E77AA2"/>
    <w:rsid w:val="00E77B4E"/>
    <w:rsid w:val="00E77C38"/>
    <w:rsid w:val="00E77C43"/>
    <w:rsid w:val="00E77D1C"/>
    <w:rsid w:val="00E808FE"/>
    <w:rsid w:val="00E80DCD"/>
    <w:rsid w:val="00E816E0"/>
    <w:rsid w:val="00E819D1"/>
    <w:rsid w:val="00E821A4"/>
    <w:rsid w:val="00E823D4"/>
    <w:rsid w:val="00E8242C"/>
    <w:rsid w:val="00E8244D"/>
    <w:rsid w:val="00E82623"/>
    <w:rsid w:val="00E826BF"/>
    <w:rsid w:val="00E82A3F"/>
    <w:rsid w:val="00E82ADB"/>
    <w:rsid w:val="00E82F7D"/>
    <w:rsid w:val="00E8322E"/>
    <w:rsid w:val="00E83313"/>
    <w:rsid w:val="00E83598"/>
    <w:rsid w:val="00E835A5"/>
    <w:rsid w:val="00E83765"/>
    <w:rsid w:val="00E838B9"/>
    <w:rsid w:val="00E857EA"/>
    <w:rsid w:val="00E85A02"/>
    <w:rsid w:val="00E85CF0"/>
    <w:rsid w:val="00E8604E"/>
    <w:rsid w:val="00E8606F"/>
    <w:rsid w:val="00E860E3"/>
    <w:rsid w:val="00E862C9"/>
    <w:rsid w:val="00E86762"/>
    <w:rsid w:val="00E868AC"/>
    <w:rsid w:val="00E87839"/>
    <w:rsid w:val="00E87A54"/>
    <w:rsid w:val="00E900A6"/>
    <w:rsid w:val="00E90BAA"/>
    <w:rsid w:val="00E91085"/>
    <w:rsid w:val="00E912E1"/>
    <w:rsid w:val="00E9150A"/>
    <w:rsid w:val="00E92932"/>
    <w:rsid w:val="00E93181"/>
    <w:rsid w:val="00E93267"/>
    <w:rsid w:val="00E9353B"/>
    <w:rsid w:val="00E93597"/>
    <w:rsid w:val="00E939A0"/>
    <w:rsid w:val="00E93D79"/>
    <w:rsid w:val="00E93F3B"/>
    <w:rsid w:val="00E93F77"/>
    <w:rsid w:val="00E94111"/>
    <w:rsid w:val="00E943D7"/>
    <w:rsid w:val="00E943E0"/>
    <w:rsid w:val="00E94988"/>
    <w:rsid w:val="00E95667"/>
    <w:rsid w:val="00E956BB"/>
    <w:rsid w:val="00E95EBB"/>
    <w:rsid w:val="00E95F3D"/>
    <w:rsid w:val="00E964FD"/>
    <w:rsid w:val="00E9657D"/>
    <w:rsid w:val="00E965F9"/>
    <w:rsid w:val="00E96C0C"/>
    <w:rsid w:val="00E97608"/>
    <w:rsid w:val="00E976B6"/>
    <w:rsid w:val="00E97DD0"/>
    <w:rsid w:val="00E97E60"/>
    <w:rsid w:val="00E97ED2"/>
    <w:rsid w:val="00EA01BB"/>
    <w:rsid w:val="00EA02F2"/>
    <w:rsid w:val="00EA03E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1E2E"/>
    <w:rsid w:val="00EA286D"/>
    <w:rsid w:val="00EA2C25"/>
    <w:rsid w:val="00EA2EAA"/>
    <w:rsid w:val="00EA375A"/>
    <w:rsid w:val="00EA3EE3"/>
    <w:rsid w:val="00EA492D"/>
    <w:rsid w:val="00EA4ED0"/>
    <w:rsid w:val="00EA4F4F"/>
    <w:rsid w:val="00EA515F"/>
    <w:rsid w:val="00EA532E"/>
    <w:rsid w:val="00EA533A"/>
    <w:rsid w:val="00EA53FD"/>
    <w:rsid w:val="00EA5632"/>
    <w:rsid w:val="00EA5710"/>
    <w:rsid w:val="00EA57D5"/>
    <w:rsid w:val="00EA5B92"/>
    <w:rsid w:val="00EA5DEB"/>
    <w:rsid w:val="00EA63F3"/>
    <w:rsid w:val="00EA666A"/>
    <w:rsid w:val="00EA6999"/>
    <w:rsid w:val="00EA72E0"/>
    <w:rsid w:val="00EA7652"/>
    <w:rsid w:val="00EA7679"/>
    <w:rsid w:val="00EA7826"/>
    <w:rsid w:val="00EA7D75"/>
    <w:rsid w:val="00EA7E94"/>
    <w:rsid w:val="00EB0896"/>
    <w:rsid w:val="00EB111F"/>
    <w:rsid w:val="00EB1B20"/>
    <w:rsid w:val="00EB1ED2"/>
    <w:rsid w:val="00EB2071"/>
    <w:rsid w:val="00EB227B"/>
    <w:rsid w:val="00EB234C"/>
    <w:rsid w:val="00EB2668"/>
    <w:rsid w:val="00EB2ADB"/>
    <w:rsid w:val="00EB2E7C"/>
    <w:rsid w:val="00EB31FA"/>
    <w:rsid w:val="00EB376B"/>
    <w:rsid w:val="00EB3A0A"/>
    <w:rsid w:val="00EB3BA9"/>
    <w:rsid w:val="00EB3F48"/>
    <w:rsid w:val="00EB4110"/>
    <w:rsid w:val="00EB4D2C"/>
    <w:rsid w:val="00EB5095"/>
    <w:rsid w:val="00EB50F3"/>
    <w:rsid w:val="00EB5232"/>
    <w:rsid w:val="00EB567C"/>
    <w:rsid w:val="00EB5908"/>
    <w:rsid w:val="00EB5953"/>
    <w:rsid w:val="00EB59B1"/>
    <w:rsid w:val="00EB62C3"/>
    <w:rsid w:val="00EB6FDF"/>
    <w:rsid w:val="00EB72C3"/>
    <w:rsid w:val="00EB78CD"/>
    <w:rsid w:val="00EC0671"/>
    <w:rsid w:val="00EC0704"/>
    <w:rsid w:val="00EC1101"/>
    <w:rsid w:val="00EC1163"/>
    <w:rsid w:val="00EC1270"/>
    <w:rsid w:val="00EC12CD"/>
    <w:rsid w:val="00EC13BB"/>
    <w:rsid w:val="00EC1430"/>
    <w:rsid w:val="00EC1487"/>
    <w:rsid w:val="00EC16A8"/>
    <w:rsid w:val="00EC1CAF"/>
    <w:rsid w:val="00EC1D40"/>
    <w:rsid w:val="00EC1D5E"/>
    <w:rsid w:val="00EC20A2"/>
    <w:rsid w:val="00EC233D"/>
    <w:rsid w:val="00EC307F"/>
    <w:rsid w:val="00EC3894"/>
    <w:rsid w:val="00EC3A5E"/>
    <w:rsid w:val="00EC4074"/>
    <w:rsid w:val="00EC4368"/>
    <w:rsid w:val="00EC48B8"/>
    <w:rsid w:val="00EC4C38"/>
    <w:rsid w:val="00EC4CBB"/>
    <w:rsid w:val="00EC4E25"/>
    <w:rsid w:val="00EC563C"/>
    <w:rsid w:val="00EC5857"/>
    <w:rsid w:val="00EC596C"/>
    <w:rsid w:val="00EC5B79"/>
    <w:rsid w:val="00EC5C3E"/>
    <w:rsid w:val="00EC6037"/>
    <w:rsid w:val="00EC642F"/>
    <w:rsid w:val="00EC6557"/>
    <w:rsid w:val="00EC78D9"/>
    <w:rsid w:val="00EC796C"/>
    <w:rsid w:val="00EC7DBE"/>
    <w:rsid w:val="00EC7EC1"/>
    <w:rsid w:val="00ED03DC"/>
    <w:rsid w:val="00ED085C"/>
    <w:rsid w:val="00ED0908"/>
    <w:rsid w:val="00ED0F8D"/>
    <w:rsid w:val="00ED0FCE"/>
    <w:rsid w:val="00ED1AC1"/>
    <w:rsid w:val="00ED1D2E"/>
    <w:rsid w:val="00ED1EE5"/>
    <w:rsid w:val="00ED1F26"/>
    <w:rsid w:val="00ED2626"/>
    <w:rsid w:val="00ED2A2A"/>
    <w:rsid w:val="00ED2E66"/>
    <w:rsid w:val="00ED31F1"/>
    <w:rsid w:val="00ED31F9"/>
    <w:rsid w:val="00ED3341"/>
    <w:rsid w:val="00ED3882"/>
    <w:rsid w:val="00ED38E4"/>
    <w:rsid w:val="00ED393B"/>
    <w:rsid w:val="00ED4081"/>
    <w:rsid w:val="00ED4459"/>
    <w:rsid w:val="00ED44AB"/>
    <w:rsid w:val="00ED484A"/>
    <w:rsid w:val="00ED4918"/>
    <w:rsid w:val="00ED4964"/>
    <w:rsid w:val="00ED4F76"/>
    <w:rsid w:val="00ED5244"/>
    <w:rsid w:val="00ED599F"/>
    <w:rsid w:val="00ED5BA2"/>
    <w:rsid w:val="00ED5D07"/>
    <w:rsid w:val="00ED5D4B"/>
    <w:rsid w:val="00ED644E"/>
    <w:rsid w:val="00ED6CE4"/>
    <w:rsid w:val="00ED6DC9"/>
    <w:rsid w:val="00EE03F8"/>
    <w:rsid w:val="00EE0802"/>
    <w:rsid w:val="00EE0BED"/>
    <w:rsid w:val="00EE0D6E"/>
    <w:rsid w:val="00EE12C2"/>
    <w:rsid w:val="00EE1464"/>
    <w:rsid w:val="00EE15CC"/>
    <w:rsid w:val="00EE1C96"/>
    <w:rsid w:val="00EE1D3E"/>
    <w:rsid w:val="00EE1ED9"/>
    <w:rsid w:val="00EE21C0"/>
    <w:rsid w:val="00EE2525"/>
    <w:rsid w:val="00EE29D1"/>
    <w:rsid w:val="00EE3BA0"/>
    <w:rsid w:val="00EE3E13"/>
    <w:rsid w:val="00EE406B"/>
    <w:rsid w:val="00EE40BF"/>
    <w:rsid w:val="00EE4612"/>
    <w:rsid w:val="00EE46D4"/>
    <w:rsid w:val="00EE4C5A"/>
    <w:rsid w:val="00EE4F6F"/>
    <w:rsid w:val="00EE5D29"/>
    <w:rsid w:val="00EE61F1"/>
    <w:rsid w:val="00EE6B45"/>
    <w:rsid w:val="00EE6E82"/>
    <w:rsid w:val="00EE7010"/>
    <w:rsid w:val="00EE72E3"/>
    <w:rsid w:val="00EE737B"/>
    <w:rsid w:val="00EE73A4"/>
    <w:rsid w:val="00EE75BD"/>
    <w:rsid w:val="00EE76B3"/>
    <w:rsid w:val="00EE773B"/>
    <w:rsid w:val="00EE78AB"/>
    <w:rsid w:val="00EE7C2E"/>
    <w:rsid w:val="00EE7E4D"/>
    <w:rsid w:val="00EF0A89"/>
    <w:rsid w:val="00EF0C2D"/>
    <w:rsid w:val="00EF1264"/>
    <w:rsid w:val="00EF1593"/>
    <w:rsid w:val="00EF1BCC"/>
    <w:rsid w:val="00EF1D2F"/>
    <w:rsid w:val="00EF1DB1"/>
    <w:rsid w:val="00EF24C5"/>
    <w:rsid w:val="00EF2675"/>
    <w:rsid w:val="00EF2A4D"/>
    <w:rsid w:val="00EF2C40"/>
    <w:rsid w:val="00EF2C7E"/>
    <w:rsid w:val="00EF2E7B"/>
    <w:rsid w:val="00EF30A7"/>
    <w:rsid w:val="00EF3DC6"/>
    <w:rsid w:val="00EF3E20"/>
    <w:rsid w:val="00EF408B"/>
    <w:rsid w:val="00EF4384"/>
    <w:rsid w:val="00EF465D"/>
    <w:rsid w:val="00EF4680"/>
    <w:rsid w:val="00EF471B"/>
    <w:rsid w:val="00EF4792"/>
    <w:rsid w:val="00EF5165"/>
    <w:rsid w:val="00EF525D"/>
    <w:rsid w:val="00EF52FF"/>
    <w:rsid w:val="00EF53C4"/>
    <w:rsid w:val="00EF5CBD"/>
    <w:rsid w:val="00EF60C0"/>
    <w:rsid w:val="00EF644C"/>
    <w:rsid w:val="00EF6636"/>
    <w:rsid w:val="00EF7497"/>
    <w:rsid w:val="00EF77E9"/>
    <w:rsid w:val="00EF7C25"/>
    <w:rsid w:val="00EF7E27"/>
    <w:rsid w:val="00EF7EA9"/>
    <w:rsid w:val="00EF7FDE"/>
    <w:rsid w:val="00F001EC"/>
    <w:rsid w:val="00F00207"/>
    <w:rsid w:val="00F00659"/>
    <w:rsid w:val="00F0096C"/>
    <w:rsid w:val="00F009B0"/>
    <w:rsid w:val="00F00DD7"/>
    <w:rsid w:val="00F00EE2"/>
    <w:rsid w:val="00F01034"/>
    <w:rsid w:val="00F014C1"/>
    <w:rsid w:val="00F01798"/>
    <w:rsid w:val="00F01BC2"/>
    <w:rsid w:val="00F01E7D"/>
    <w:rsid w:val="00F029B8"/>
    <w:rsid w:val="00F03591"/>
    <w:rsid w:val="00F037DB"/>
    <w:rsid w:val="00F03A50"/>
    <w:rsid w:val="00F041D3"/>
    <w:rsid w:val="00F04204"/>
    <w:rsid w:val="00F042D8"/>
    <w:rsid w:val="00F043DB"/>
    <w:rsid w:val="00F04F04"/>
    <w:rsid w:val="00F0515E"/>
    <w:rsid w:val="00F0537D"/>
    <w:rsid w:val="00F0567C"/>
    <w:rsid w:val="00F0580D"/>
    <w:rsid w:val="00F05932"/>
    <w:rsid w:val="00F05F34"/>
    <w:rsid w:val="00F064C1"/>
    <w:rsid w:val="00F06544"/>
    <w:rsid w:val="00F066BE"/>
    <w:rsid w:val="00F06963"/>
    <w:rsid w:val="00F06A63"/>
    <w:rsid w:val="00F06AEA"/>
    <w:rsid w:val="00F07177"/>
    <w:rsid w:val="00F07374"/>
    <w:rsid w:val="00F07637"/>
    <w:rsid w:val="00F078BE"/>
    <w:rsid w:val="00F07ADF"/>
    <w:rsid w:val="00F07B2F"/>
    <w:rsid w:val="00F07DE9"/>
    <w:rsid w:val="00F106F4"/>
    <w:rsid w:val="00F108BC"/>
    <w:rsid w:val="00F10B09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DF2"/>
    <w:rsid w:val="00F11F3C"/>
    <w:rsid w:val="00F123F8"/>
    <w:rsid w:val="00F12AF2"/>
    <w:rsid w:val="00F12DB0"/>
    <w:rsid w:val="00F12F10"/>
    <w:rsid w:val="00F12F1C"/>
    <w:rsid w:val="00F137DF"/>
    <w:rsid w:val="00F1390C"/>
    <w:rsid w:val="00F14457"/>
    <w:rsid w:val="00F1461C"/>
    <w:rsid w:val="00F14653"/>
    <w:rsid w:val="00F14E98"/>
    <w:rsid w:val="00F15312"/>
    <w:rsid w:val="00F1541F"/>
    <w:rsid w:val="00F157E2"/>
    <w:rsid w:val="00F159C9"/>
    <w:rsid w:val="00F15B7A"/>
    <w:rsid w:val="00F16405"/>
    <w:rsid w:val="00F1664F"/>
    <w:rsid w:val="00F1669C"/>
    <w:rsid w:val="00F16CB1"/>
    <w:rsid w:val="00F170AE"/>
    <w:rsid w:val="00F17355"/>
    <w:rsid w:val="00F17688"/>
    <w:rsid w:val="00F17AC4"/>
    <w:rsid w:val="00F17FC9"/>
    <w:rsid w:val="00F202CA"/>
    <w:rsid w:val="00F20748"/>
    <w:rsid w:val="00F20A5B"/>
    <w:rsid w:val="00F212F0"/>
    <w:rsid w:val="00F216A0"/>
    <w:rsid w:val="00F21A68"/>
    <w:rsid w:val="00F21D9C"/>
    <w:rsid w:val="00F21F0E"/>
    <w:rsid w:val="00F229D6"/>
    <w:rsid w:val="00F22ADE"/>
    <w:rsid w:val="00F22AF9"/>
    <w:rsid w:val="00F22BE4"/>
    <w:rsid w:val="00F22D2B"/>
    <w:rsid w:val="00F23076"/>
    <w:rsid w:val="00F23201"/>
    <w:rsid w:val="00F234EB"/>
    <w:rsid w:val="00F237B4"/>
    <w:rsid w:val="00F23D35"/>
    <w:rsid w:val="00F23EC3"/>
    <w:rsid w:val="00F245FA"/>
    <w:rsid w:val="00F24CC7"/>
    <w:rsid w:val="00F25250"/>
    <w:rsid w:val="00F257D2"/>
    <w:rsid w:val="00F25CBE"/>
    <w:rsid w:val="00F261B7"/>
    <w:rsid w:val="00F26613"/>
    <w:rsid w:val="00F26689"/>
    <w:rsid w:val="00F26A14"/>
    <w:rsid w:val="00F26D8A"/>
    <w:rsid w:val="00F272CC"/>
    <w:rsid w:val="00F27A9A"/>
    <w:rsid w:val="00F27D06"/>
    <w:rsid w:val="00F27FEC"/>
    <w:rsid w:val="00F300FB"/>
    <w:rsid w:val="00F30507"/>
    <w:rsid w:val="00F3060F"/>
    <w:rsid w:val="00F31A28"/>
    <w:rsid w:val="00F31D1F"/>
    <w:rsid w:val="00F32890"/>
    <w:rsid w:val="00F328DF"/>
    <w:rsid w:val="00F32BB0"/>
    <w:rsid w:val="00F32CF6"/>
    <w:rsid w:val="00F32D80"/>
    <w:rsid w:val="00F332B5"/>
    <w:rsid w:val="00F33632"/>
    <w:rsid w:val="00F340F9"/>
    <w:rsid w:val="00F3429B"/>
    <w:rsid w:val="00F34723"/>
    <w:rsid w:val="00F34A95"/>
    <w:rsid w:val="00F34DC2"/>
    <w:rsid w:val="00F355D3"/>
    <w:rsid w:val="00F35669"/>
    <w:rsid w:val="00F3582D"/>
    <w:rsid w:val="00F35D1B"/>
    <w:rsid w:val="00F35EDF"/>
    <w:rsid w:val="00F36074"/>
    <w:rsid w:val="00F36126"/>
    <w:rsid w:val="00F36234"/>
    <w:rsid w:val="00F36893"/>
    <w:rsid w:val="00F3706F"/>
    <w:rsid w:val="00F37955"/>
    <w:rsid w:val="00F37AE4"/>
    <w:rsid w:val="00F401A4"/>
    <w:rsid w:val="00F403E1"/>
    <w:rsid w:val="00F40932"/>
    <w:rsid w:val="00F40F46"/>
    <w:rsid w:val="00F40FAA"/>
    <w:rsid w:val="00F4102B"/>
    <w:rsid w:val="00F41983"/>
    <w:rsid w:val="00F41B92"/>
    <w:rsid w:val="00F41C29"/>
    <w:rsid w:val="00F41D37"/>
    <w:rsid w:val="00F41DA1"/>
    <w:rsid w:val="00F429C6"/>
    <w:rsid w:val="00F42FAA"/>
    <w:rsid w:val="00F4332E"/>
    <w:rsid w:val="00F43757"/>
    <w:rsid w:val="00F4377F"/>
    <w:rsid w:val="00F44651"/>
    <w:rsid w:val="00F44683"/>
    <w:rsid w:val="00F44885"/>
    <w:rsid w:val="00F44AE5"/>
    <w:rsid w:val="00F44EA6"/>
    <w:rsid w:val="00F451C3"/>
    <w:rsid w:val="00F4536E"/>
    <w:rsid w:val="00F45379"/>
    <w:rsid w:val="00F45CA2"/>
    <w:rsid w:val="00F462BC"/>
    <w:rsid w:val="00F46403"/>
    <w:rsid w:val="00F46AA9"/>
    <w:rsid w:val="00F50854"/>
    <w:rsid w:val="00F50FA5"/>
    <w:rsid w:val="00F51080"/>
    <w:rsid w:val="00F51791"/>
    <w:rsid w:val="00F5183A"/>
    <w:rsid w:val="00F519F4"/>
    <w:rsid w:val="00F51DDF"/>
    <w:rsid w:val="00F51E84"/>
    <w:rsid w:val="00F52006"/>
    <w:rsid w:val="00F52760"/>
    <w:rsid w:val="00F527E6"/>
    <w:rsid w:val="00F52D04"/>
    <w:rsid w:val="00F52E1A"/>
    <w:rsid w:val="00F53559"/>
    <w:rsid w:val="00F5362C"/>
    <w:rsid w:val="00F53962"/>
    <w:rsid w:val="00F53C6D"/>
    <w:rsid w:val="00F53D58"/>
    <w:rsid w:val="00F53FEC"/>
    <w:rsid w:val="00F54FDF"/>
    <w:rsid w:val="00F5534D"/>
    <w:rsid w:val="00F558BB"/>
    <w:rsid w:val="00F55B83"/>
    <w:rsid w:val="00F5624F"/>
    <w:rsid w:val="00F567FB"/>
    <w:rsid w:val="00F56A67"/>
    <w:rsid w:val="00F570B6"/>
    <w:rsid w:val="00F570DC"/>
    <w:rsid w:val="00F57C82"/>
    <w:rsid w:val="00F57E23"/>
    <w:rsid w:val="00F57EF8"/>
    <w:rsid w:val="00F57F7A"/>
    <w:rsid w:val="00F6001A"/>
    <w:rsid w:val="00F608E0"/>
    <w:rsid w:val="00F60C4B"/>
    <w:rsid w:val="00F60C7A"/>
    <w:rsid w:val="00F6143F"/>
    <w:rsid w:val="00F6156D"/>
    <w:rsid w:val="00F6188E"/>
    <w:rsid w:val="00F61996"/>
    <w:rsid w:val="00F61E40"/>
    <w:rsid w:val="00F61FB0"/>
    <w:rsid w:val="00F62590"/>
    <w:rsid w:val="00F62E2D"/>
    <w:rsid w:val="00F63170"/>
    <w:rsid w:val="00F635C5"/>
    <w:rsid w:val="00F637E0"/>
    <w:rsid w:val="00F63DCB"/>
    <w:rsid w:val="00F641BA"/>
    <w:rsid w:val="00F64230"/>
    <w:rsid w:val="00F64412"/>
    <w:rsid w:val="00F6464C"/>
    <w:rsid w:val="00F6522D"/>
    <w:rsid w:val="00F65634"/>
    <w:rsid w:val="00F65F47"/>
    <w:rsid w:val="00F66921"/>
    <w:rsid w:val="00F66A3C"/>
    <w:rsid w:val="00F66ABC"/>
    <w:rsid w:val="00F66C47"/>
    <w:rsid w:val="00F671E1"/>
    <w:rsid w:val="00F6730D"/>
    <w:rsid w:val="00F67373"/>
    <w:rsid w:val="00F674AF"/>
    <w:rsid w:val="00F675BC"/>
    <w:rsid w:val="00F679FC"/>
    <w:rsid w:val="00F67B2E"/>
    <w:rsid w:val="00F67C63"/>
    <w:rsid w:val="00F67CE6"/>
    <w:rsid w:val="00F67D7B"/>
    <w:rsid w:val="00F67E4E"/>
    <w:rsid w:val="00F70139"/>
    <w:rsid w:val="00F704A0"/>
    <w:rsid w:val="00F705BB"/>
    <w:rsid w:val="00F70A64"/>
    <w:rsid w:val="00F70EF0"/>
    <w:rsid w:val="00F710A2"/>
    <w:rsid w:val="00F7117D"/>
    <w:rsid w:val="00F711AD"/>
    <w:rsid w:val="00F71280"/>
    <w:rsid w:val="00F714A5"/>
    <w:rsid w:val="00F72833"/>
    <w:rsid w:val="00F72CC7"/>
    <w:rsid w:val="00F72D03"/>
    <w:rsid w:val="00F72F67"/>
    <w:rsid w:val="00F730DF"/>
    <w:rsid w:val="00F73433"/>
    <w:rsid w:val="00F739D7"/>
    <w:rsid w:val="00F74587"/>
    <w:rsid w:val="00F74A44"/>
    <w:rsid w:val="00F74A68"/>
    <w:rsid w:val="00F74C1E"/>
    <w:rsid w:val="00F75ED7"/>
    <w:rsid w:val="00F75FF4"/>
    <w:rsid w:val="00F7644F"/>
    <w:rsid w:val="00F764B2"/>
    <w:rsid w:val="00F7677A"/>
    <w:rsid w:val="00F76844"/>
    <w:rsid w:val="00F7685B"/>
    <w:rsid w:val="00F76BE2"/>
    <w:rsid w:val="00F76D97"/>
    <w:rsid w:val="00F7713F"/>
    <w:rsid w:val="00F771AC"/>
    <w:rsid w:val="00F7731F"/>
    <w:rsid w:val="00F774DB"/>
    <w:rsid w:val="00F77929"/>
    <w:rsid w:val="00F80135"/>
    <w:rsid w:val="00F80C5B"/>
    <w:rsid w:val="00F80D0F"/>
    <w:rsid w:val="00F80E2D"/>
    <w:rsid w:val="00F810DB"/>
    <w:rsid w:val="00F812CE"/>
    <w:rsid w:val="00F81B91"/>
    <w:rsid w:val="00F81BF3"/>
    <w:rsid w:val="00F82766"/>
    <w:rsid w:val="00F832CD"/>
    <w:rsid w:val="00F83350"/>
    <w:rsid w:val="00F83CA8"/>
    <w:rsid w:val="00F83D24"/>
    <w:rsid w:val="00F83FF8"/>
    <w:rsid w:val="00F845FB"/>
    <w:rsid w:val="00F850C1"/>
    <w:rsid w:val="00F8589A"/>
    <w:rsid w:val="00F858F8"/>
    <w:rsid w:val="00F85C31"/>
    <w:rsid w:val="00F85CDF"/>
    <w:rsid w:val="00F85DC2"/>
    <w:rsid w:val="00F85FBF"/>
    <w:rsid w:val="00F8601A"/>
    <w:rsid w:val="00F86094"/>
    <w:rsid w:val="00F86191"/>
    <w:rsid w:val="00F862A0"/>
    <w:rsid w:val="00F862FC"/>
    <w:rsid w:val="00F869E7"/>
    <w:rsid w:val="00F86CD8"/>
    <w:rsid w:val="00F871AC"/>
    <w:rsid w:val="00F873CC"/>
    <w:rsid w:val="00F8758C"/>
    <w:rsid w:val="00F878FB"/>
    <w:rsid w:val="00F87FF1"/>
    <w:rsid w:val="00F90C20"/>
    <w:rsid w:val="00F90D4C"/>
    <w:rsid w:val="00F9103B"/>
    <w:rsid w:val="00F9115C"/>
    <w:rsid w:val="00F91422"/>
    <w:rsid w:val="00F914B9"/>
    <w:rsid w:val="00F91A38"/>
    <w:rsid w:val="00F91C0D"/>
    <w:rsid w:val="00F9291B"/>
    <w:rsid w:val="00F92B3D"/>
    <w:rsid w:val="00F92CCB"/>
    <w:rsid w:val="00F92FAB"/>
    <w:rsid w:val="00F9320E"/>
    <w:rsid w:val="00F9326E"/>
    <w:rsid w:val="00F9367B"/>
    <w:rsid w:val="00F93743"/>
    <w:rsid w:val="00F94139"/>
    <w:rsid w:val="00F942ED"/>
    <w:rsid w:val="00F94770"/>
    <w:rsid w:val="00F94A57"/>
    <w:rsid w:val="00F95911"/>
    <w:rsid w:val="00F95E50"/>
    <w:rsid w:val="00F95F02"/>
    <w:rsid w:val="00F964D1"/>
    <w:rsid w:val="00F9661A"/>
    <w:rsid w:val="00F96EC6"/>
    <w:rsid w:val="00F96FB0"/>
    <w:rsid w:val="00F97280"/>
    <w:rsid w:val="00FA000B"/>
    <w:rsid w:val="00FA032A"/>
    <w:rsid w:val="00FA063E"/>
    <w:rsid w:val="00FA085C"/>
    <w:rsid w:val="00FA0DB6"/>
    <w:rsid w:val="00FA0DF5"/>
    <w:rsid w:val="00FA117D"/>
    <w:rsid w:val="00FA161B"/>
    <w:rsid w:val="00FA1712"/>
    <w:rsid w:val="00FA1CC9"/>
    <w:rsid w:val="00FA1FDD"/>
    <w:rsid w:val="00FA2018"/>
    <w:rsid w:val="00FA26A2"/>
    <w:rsid w:val="00FA3005"/>
    <w:rsid w:val="00FA46C3"/>
    <w:rsid w:val="00FA471C"/>
    <w:rsid w:val="00FA47E0"/>
    <w:rsid w:val="00FA4CCA"/>
    <w:rsid w:val="00FA4D33"/>
    <w:rsid w:val="00FA4FD5"/>
    <w:rsid w:val="00FA510D"/>
    <w:rsid w:val="00FA5123"/>
    <w:rsid w:val="00FA57C3"/>
    <w:rsid w:val="00FA586F"/>
    <w:rsid w:val="00FA5C3D"/>
    <w:rsid w:val="00FA5F55"/>
    <w:rsid w:val="00FA60DE"/>
    <w:rsid w:val="00FA6173"/>
    <w:rsid w:val="00FA61F3"/>
    <w:rsid w:val="00FA627B"/>
    <w:rsid w:val="00FA6B9A"/>
    <w:rsid w:val="00FA6CD2"/>
    <w:rsid w:val="00FA6DCB"/>
    <w:rsid w:val="00FA6F3B"/>
    <w:rsid w:val="00FA7CCE"/>
    <w:rsid w:val="00FA7E65"/>
    <w:rsid w:val="00FB019E"/>
    <w:rsid w:val="00FB036D"/>
    <w:rsid w:val="00FB0503"/>
    <w:rsid w:val="00FB0E3D"/>
    <w:rsid w:val="00FB126E"/>
    <w:rsid w:val="00FB1713"/>
    <w:rsid w:val="00FB1CC2"/>
    <w:rsid w:val="00FB1FED"/>
    <w:rsid w:val="00FB214C"/>
    <w:rsid w:val="00FB21FD"/>
    <w:rsid w:val="00FB22F6"/>
    <w:rsid w:val="00FB2ADB"/>
    <w:rsid w:val="00FB3E44"/>
    <w:rsid w:val="00FB46FD"/>
    <w:rsid w:val="00FB49EC"/>
    <w:rsid w:val="00FB5275"/>
    <w:rsid w:val="00FB52F4"/>
    <w:rsid w:val="00FB545F"/>
    <w:rsid w:val="00FB5A0E"/>
    <w:rsid w:val="00FB5B96"/>
    <w:rsid w:val="00FB5E80"/>
    <w:rsid w:val="00FB62CC"/>
    <w:rsid w:val="00FB6439"/>
    <w:rsid w:val="00FB6441"/>
    <w:rsid w:val="00FB663F"/>
    <w:rsid w:val="00FB6878"/>
    <w:rsid w:val="00FB6C20"/>
    <w:rsid w:val="00FB6E80"/>
    <w:rsid w:val="00FB7781"/>
    <w:rsid w:val="00FB7A38"/>
    <w:rsid w:val="00FB7DDE"/>
    <w:rsid w:val="00FB7E52"/>
    <w:rsid w:val="00FB7E6A"/>
    <w:rsid w:val="00FB7FAD"/>
    <w:rsid w:val="00FC0669"/>
    <w:rsid w:val="00FC07A1"/>
    <w:rsid w:val="00FC0955"/>
    <w:rsid w:val="00FC0C67"/>
    <w:rsid w:val="00FC1518"/>
    <w:rsid w:val="00FC173A"/>
    <w:rsid w:val="00FC177F"/>
    <w:rsid w:val="00FC17E2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3C3"/>
    <w:rsid w:val="00FC3749"/>
    <w:rsid w:val="00FC3B8B"/>
    <w:rsid w:val="00FC406D"/>
    <w:rsid w:val="00FC40CC"/>
    <w:rsid w:val="00FC4101"/>
    <w:rsid w:val="00FC4653"/>
    <w:rsid w:val="00FC4731"/>
    <w:rsid w:val="00FC4DEF"/>
    <w:rsid w:val="00FC632B"/>
    <w:rsid w:val="00FC6DB7"/>
    <w:rsid w:val="00FC6E16"/>
    <w:rsid w:val="00FC6EB9"/>
    <w:rsid w:val="00FC7003"/>
    <w:rsid w:val="00FC7032"/>
    <w:rsid w:val="00FC72DB"/>
    <w:rsid w:val="00FC74A2"/>
    <w:rsid w:val="00FC7694"/>
    <w:rsid w:val="00FC76BE"/>
    <w:rsid w:val="00FC7860"/>
    <w:rsid w:val="00FD005C"/>
    <w:rsid w:val="00FD04DC"/>
    <w:rsid w:val="00FD0857"/>
    <w:rsid w:val="00FD0CC7"/>
    <w:rsid w:val="00FD11FE"/>
    <w:rsid w:val="00FD13CC"/>
    <w:rsid w:val="00FD2A82"/>
    <w:rsid w:val="00FD2E62"/>
    <w:rsid w:val="00FD3DE6"/>
    <w:rsid w:val="00FD3F1F"/>
    <w:rsid w:val="00FD3F75"/>
    <w:rsid w:val="00FD4099"/>
    <w:rsid w:val="00FD487B"/>
    <w:rsid w:val="00FD509F"/>
    <w:rsid w:val="00FD5B7E"/>
    <w:rsid w:val="00FD5C6F"/>
    <w:rsid w:val="00FD5E9B"/>
    <w:rsid w:val="00FD6816"/>
    <w:rsid w:val="00FD6843"/>
    <w:rsid w:val="00FD6D80"/>
    <w:rsid w:val="00FD6F09"/>
    <w:rsid w:val="00FE0188"/>
    <w:rsid w:val="00FE029B"/>
    <w:rsid w:val="00FE0786"/>
    <w:rsid w:val="00FE0F26"/>
    <w:rsid w:val="00FE1336"/>
    <w:rsid w:val="00FE18E8"/>
    <w:rsid w:val="00FE2612"/>
    <w:rsid w:val="00FE285F"/>
    <w:rsid w:val="00FE29C0"/>
    <w:rsid w:val="00FE3234"/>
    <w:rsid w:val="00FE3C3F"/>
    <w:rsid w:val="00FE3CD7"/>
    <w:rsid w:val="00FE41AB"/>
    <w:rsid w:val="00FE4335"/>
    <w:rsid w:val="00FE43A7"/>
    <w:rsid w:val="00FE45B1"/>
    <w:rsid w:val="00FE463A"/>
    <w:rsid w:val="00FE47DE"/>
    <w:rsid w:val="00FE4B76"/>
    <w:rsid w:val="00FE4E60"/>
    <w:rsid w:val="00FE657C"/>
    <w:rsid w:val="00FE6E75"/>
    <w:rsid w:val="00FE708F"/>
    <w:rsid w:val="00FE70F4"/>
    <w:rsid w:val="00FE719F"/>
    <w:rsid w:val="00FE766F"/>
    <w:rsid w:val="00FE7A96"/>
    <w:rsid w:val="00FE7E21"/>
    <w:rsid w:val="00FF0246"/>
    <w:rsid w:val="00FF0769"/>
    <w:rsid w:val="00FF0E2F"/>
    <w:rsid w:val="00FF1559"/>
    <w:rsid w:val="00FF1B1E"/>
    <w:rsid w:val="00FF1FA4"/>
    <w:rsid w:val="00FF2842"/>
    <w:rsid w:val="00FF30DF"/>
    <w:rsid w:val="00FF3484"/>
    <w:rsid w:val="00FF34B7"/>
    <w:rsid w:val="00FF3A48"/>
    <w:rsid w:val="00FF3B8B"/>
    <w:rsid w:val="00FF3C9F"/>
    <w:rsid w:val="00FF3E6C"/>
    <w:rsid w:val="00FF423D"/>
    <w:rsid w:val="00FF45F6"/>
    <w:rsid w:val="00FF4B00"/>
    <w:rsid w:val="00FF4FEC"/>
    <w:rsid w:val="00FF5463"/>
    <w:rsid w:val="00FF573C"/>
    <w:rsid w:val="00FF5BFC"/>
    <w:rsid w:val="00FF719C"/>
    <w:rsid w:val="00FF7328"/>
    <w:rsid w:val="00FF76B5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E98AE27"/>
  <w15:chartTrackingRefBased/>
  <w15:docId w15:val="{61D7510D-CD4F-4EC8-B116-032B6615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HeaderChar">
    <w:name w:val="Header Char"/>
    <w:basedOn w:val="DefaultParagraphFont"/>
    <w:link w:val="Header"/>
    <w:locked/>
    <w:rsid w:val="00EE75BD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rsid w:val="0037617B"/>
    <w:rPr>
      <w:rFonts w:ascii="Book Antiqua" w:hAnsi="Book Antiqua"/>
      <w:sz w:val="22"/>
      <w:szCs w:val="2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BA71DC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locked/>
    <w:rsid w:val="00C76254"/>
    <w:rPr>
      <w:rFonts w:cs="EucrosiaUPC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locked/>
    <w:rsid w:val="001E044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1E044E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1E044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1E044E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1E044E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1E044E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E044E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ocked/>
    <w:rsid w:val="001E044E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1E044E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E044E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1E044E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1E044E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1E044E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1E044E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1E044E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1E04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E044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1E04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E04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1E044E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1E04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1E04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3D4C30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8425A-42CE-46F7-8E11-34D696C5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</TotalTime>
  <Pages>38</Pages>
  <Words>7340</Words>
  <Characters>40302</Characters>
  <Application>Microsoft Office Word</Application>
  <DocSecurity>0</DocSecurity>
  <Lines>8060</Lines>
  <Paragraphs>3176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10</cp:revision>
  <cp:lastPrinted>2019-11-05T06:49:00Z</cp:lastPrinted>
  <dcterms:created xsi:type="dcterms:W3CDTF">2019-11-05T02:34:00Z</dcterms:created>
  <dcterms:modified xsi:type="dcterms:W3CDTF">2019-11-05T09:48:00Z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