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0" w:type="auto"/>
        <w:tblInd w:w="-90" w:type="dxa"/>
        <w:tblLook w:val="01E0" w:firstRow="1" w:lastRow="1" w:firstColumn="1" w:lastColumn="1" w:noHBand="0" w:noVBand="0"/>
      </w:tblPr>
      <w:tblGrid>
        <w:gridCol w:w="1098"/>
        <w:gridCol w:w="450"/>
        <w:gridCol w:w="6705"/>
      </w:tblGrid>
      <w:tr w:rsidR="00EC1A0D" w:rsidRPr="00300257" w14:paraId="28AB04C4" w14:textId="77777777" w:rsidTr="005834BD">
        <w:tc>
          <w:tcPr>
            <w:tcW w:w="1098" w:type="dxa"/>
            <w:shd w:val="clear" w:color="auto" w:fill="auto"/>
          </w:tcPr>
          <w:p w14:paraId="03D65FE7" w14:textId="081E0130" w:rsidR="00EC1A0D" w:rsidRPr="00300257" w:rsidRDefault="00EC1A0D" w:rsidP="00E00BB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sz w:val="30"/>
                <w:szCs w:val="30"/>
              </w:rPr>
            </w:pPr>
            <w:bookmarkStart w:id="0" w:name="_GoBack"/>
            <w:bookmarkEnd w:id="0"/>
            <w:r w:rsidRPr="00300257">
              <w:rPr>
                <w:rFonts w:ascii="Angsana New" w:hAnsi="Angsana New" w:cs="Angsana New"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450" w:type="dxa"/>
            <w:shd w:val="clear" w:color="auto" w:fill="auto"/>
          </w:tcPr>
          <w:p w14:paraId="5229E45A" w14:textId="77777777" w:rsidR="00EC1A0D" w:rsidRPr="00300257" w:rsidRDefault="00EC1A0D" w:rsidP="004B4C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2C2A3CD2" w14:textId="77777777" w:rsidR="00EC1A0D" w:rsidRPr="00300257" w:rsidRDefault="00EC1A0D" w:rsidP="004B4C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300257">
              <w:rPr>
                <w:rFonts w:ascii="Angsana New" w:hAnsi="Angsana New" w:cs="Angsana New"/>
                <w:sz w:val="30"/>
                <w:szCs w:val="30"/>
                <w:cs/>
              </w:rPr>
              <w:t>สารบัญ</w:t>
            </w:r>
          </w:p>
        </w:tc>
      </w:tr>
      <w:tr w:rsidR="00EC1A0D" w:rsidRPr="00300257" w14:paraId="43979A40" w14:textId="77777777" w:rsidTr="005834BD">
        <w:trPr>
          <w:trHeight w:hRule="exact" w:val="227"/>
        </w:trPr>
        <w:tc>
          <w:tcPr>
            <w:tcW w:w="1098" w:type="dxa"/>
            <w:shd w:val="clear" w:color="auto" w:fill="auto"/>
          </w:tcPr>
          <w:p w14:paraId="43E289D3" w14:textId="77777777" w:rsidR="00EC1A0D" w:rsidRPr="00300257" w:rsidRDefault="00EC1A0D" w:rsidP="004B4C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center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  <w:tc>
          <w:tcPr>
            <w:tcW w:w="450" w:type="dxa"/>
            <w:shd w:val="clear" w:color="auto" w:fill="auto"/>
          </w:tcPr>
          <w:p w14:paraId="64CE4D73" w14:textId="77777777" w:rsidR="00EC1A0D" w:rsidRPr="00300257" w:rsidRDefault="00EC1A0D" w:rsidP="004B4C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597E20E6" w14:textId="77777777" w:rsidR="00EC1A0D" w:rsidRPr="00300257" w:rsidRDefault="00EC1A0D" w:rsidP="004B4CDF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</w:p>
        </w:tc>
      </w:tr>
      <w:tr w:rsidR="00EC1A0D" w:rsidRPr="00285DF3" w14:paraId="3FBAF39B" w14:textId="77777777" w:rsidTr="005834BD">
        <w:tc>
          <w:tcPr>
            <w:tcW w:w="1098" w:type="dxa"/>
            <w:shd w:val="clear" w:color="auto" w:fill="auto"/>
          </w:tcPr>
          <w:p w14:paraId="2A05662A" w14:textId="0019B857" w:rsidR="00EC1A0D" w:rsidRPr="005B20FD" w:rsidRDefault="004E256E" w:rsidP="00FD16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56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</w:t>
            </w:r>
          </w:p>
        </w:tc>
        <w:tc>
          <w:tcPr>
            <w:tcW w:w="450" w:type="dxa"/>
            <w:shd w:val="clear" w:color="auto" w:fill="auto"/>
          </w:tcPr>
          <w:p w14:paraId="2C2D15BA" w14:textId="77777777" w:rsidR="00EC1A0D" w:rsidRPr="005B20FD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58A74A73" w14:textId="77777777" w:rsidR="00EC1A0D" w:rsidRPr="005B20FD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ข้อมูลทั่วไป</w:t>
            </w:r>
          </w:p>
        </w:tc>
      </w:tr>
      <w:tr w:rsidR="00EC1A0D" w:rsidRPr="00285DF3" w14:paraId="597896B2" w14:textId="77777777" w:rsidTr="005834BD">
        <w:tc>
          <w:tcPr>
            <w:tcW w:w="1098" w:type="dxa"/>
            <w:shd w:val="clear" w:color="auto" w:fill="auto"/>
          </w:tcPr>
          <w:p w14:paraId="02204C77" w14:textId="3D6CA670" w:rsidR="00EC1A0D" w:rsidRPr="005B20FD" w:rsidRDefault="004E256E" w:rsidP="00FD16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4E256E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</w:p>
        </w:tc>
        <w:tc>
          <w:tcPr>
            <w:tcW w:w="450" w:type="dxa"/>
            <w:shd w:val="clear" w:color="auto" w:fill="auto"/>
          </w:tcPr>
          <w:p w14:paraId="2C222BD3" w14:textId="77777777" w:rsidR="00EC1A0D" w:rsidRPr="005B20FD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35F81925" w14:textId="1C047E24" w:rsidR="00EC1A0D" w:rsidRPr="005B20FD" w:rsidRDefault="00EC1A0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เกณฑ์การจัดทำ</w:t>
            </w:r>
            <w:r w:rsidR="00B749F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งบการเงินระหว่างกาล</w:t>
            </w:r>
          </w:p>
        </w:tc>
      </w:tr>
      <w:tr w:rsidR="00EC1A0D" w:rsidRPr="00285DF3" w14:paraId="543764CA" w14:textId="77777777" w:rsidTr="005834BD">
        <w:tc>
          <w:tcPr>
            <w:tcW w:w="1098" w:type="dxa"/>
            <w:shd w:val="clear" w:color="auto" w:fill="auto"/>
          </w:tcPr>
          <w:p w14:paraId="023A01F6" w14:textId="7367EE96" w:rsidR="00EC1A0D" w:rsidRPr="005B20FD" w:rsidRDefault="00B749F7" w:rsidP="00FD169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</w:t>
            </w:r>
          </w:p>
        </w:tc>
        <w:tc>
          <w:tcPr>
            <w:tcW w:w="450" w:type="dxa"/>
            <w:shd w:val="clear" w:color="auto" w:fill="auto"/>
          </w:tcPr>
          <w:p w14:paraId="0669DEF0" w14:textId="77777777" w:rsidR="00EC1A0D" w:rsidRPr="005B20FD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269A42E1" w14:textId="322676DE" w:rsidR="00EC1A0D" w:rsidRPr="005B20FD" w:rsidRDefault="00EC1A0D" w:rsidP="002A3294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21B1E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การซื้อ</w:t>
            </w:r>
            <w:r w:rsidRPr="00E80CEA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ธุรกิจ</w:t>
            </w:r>
            <w:r w:rsidR="00BE672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และการเปลี่ยนแปลงในส่วนได้เสียในบริษัทย่อย</w:t>
            </w:r>
          </w:p>
        </w:tc>
      </w:tr>
      <w:tr w:rsidR="00EC1A0D" w:rsidRPr="00285DF3" w14:paraId="4DAC59F2" w14:textId="77777777" w:rsidTr="005834BD">
        <w:tc>
          <w:tcPr>
            <w:tcW w:w="1098" w:type="dxa"/>
            <w:shd w:val="clear" w:color="auto" w:fill="auto"/>
          </w:tcPr>
          <w:p w14:paraId="6C2284CA" w14:textId="7538E394" w:rsidR="00EC1A0D" w:rsidRPr="005B20FD" w:rsidRDefault="00B749F7" w:rsidP="004521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</w:p>
        </w:tc>
        <w:tc>
          <w:tcPr>
            <w:tcW w:w="450" w:type="dxa"/>
            <w:shd w:val="clear" w:color="auto" w:fill="auto"/>
          </w:tcPr>
          <w:p w14:paraId="034D3505" w14:textId="77777777" w:rsidR="00EC1A0D" w:rsidRPr="005B20FD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43F7A934" w14:textId="359845E4" w:rsidR="00EC1A0D" w:rsidRPr="00521B1E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</w:tr>
      <w:tr w:rsidR="00EC1A0D" w:rsidRPr="00285DF3" w14:paraId="73F76037" w14:textId="77777777" w:rsidTr="005834BD">
        <w:tc>
          <w:tcPr>
            <w:tcW w:w="1098" w:type="dxa"/>
            <w:shd w:val="clear" w:color="auto" w:fill="auto"/>
          </w:tcPr>
          <w:p w14:paraId="6803735A" w14:textId="227FA4F8" w:rsidR="00EC1A0D" w:rsidRPr="005B20FD" w:rsidRDefault="00B749F7" w:rsidP="004521E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5</w:t>
            </w:r>
          </w:p>
        </w:tc>
        <w:tc>
          <w:tcPr>
            <w:tcW w:w="450" w:type="dxa"/>
            <w:shd w:val="clear" w:color="auto" w:fill="auto"/>
          </w:tcPr>
          <w:p w14:paraId="676D26C0" w14:textId="77777777" w:rsidR="00EC1A0D" w:rsidRPr="005B20FD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61747288" w14:textId="2DBE063C" w:rsidR="00EC1A0D" w:rsidRPr="005B20FD" w:rsidRDefault="00EC1A0D" w:rsidP="00521B1E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ลูกหนี้การค้า</w:t>
            </w:r>
            <w:r w:rsidRPr="005B20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และลูกหนี้หมุนเวียนอื่น</w:t>
            </w: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</w:p>
        </w:tc>
      </w:tr>
      <w:tr w:rsidR="00F17E16" w:rsidRPr="00285DF3" w14:paraId="4DD59EAA" w14:textId="77777777" w:rsidTr="005834BD">
        <w:tc>
          <w:tcPr>
            <w:tcW w:w="1098" w:type="dxa"/>
            <w:shd w:val="clear" w:color="auto" w:fill="auto"/>
          </w:tcPr>
          <w:p w14:paraId="55A59CCB" w14:textId="15E88FD8" w:rsidR="00F17E16" w:rsidRPr="00137771" w:rsidRDefault="00B749F7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</w:t>
            </w:r>
          </w:p>
        </w:tc>
        <w:tc>
          <w:tcPr>
            <w:tcW w:w="450" w:type="dxa"/>
            <w:shd w:val="clear" w:color="auto" w:fill="auto"/>
          </w:tcPr>
          <w:p w14:paraId="4D7CEFC9" w14:textId="77777777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4D07DC44" w14:textId="15E30B77" w:rsidR="00F17E16" w:rsidRPr="00137771" w:rsidRDefault="00B749F7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เงินลงทุนชั่วคราวและเงินลงทุนเผื่อขาย</w:t>
            </w:r>
          </w:p>
        </w:tc>
      </w:tr>
      <w:tr w:rsidR="00F17E16" w:rsidRPr="00285DF3" w14:paraId="0C08769C" w14:textId="77777777" w:rsidTr="005834BD">
        <w:tc>
          <w:tcPr>
            <w:tcW w:w="1098" w:type="dxa"/>
            <w:shd w:val="clear" w:color="auto" w:fill="auto"/>
          </w:tcPr>
          <w:p w14:paraId="28772EB0" w14:textId="423B9E56" w:rsidR="00F17E16" w:rsidRDefault="00B749F7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7</w:t>
            </w:r>
          </w:p>
        </w:tc>
        <w:tc>
          <w:tcPr>
            <w:tcW w:w="450" w:type="dxa"/>
            <w:shd w:val="clear" w:color="auto" w:fill="auto"/>
          </w:tcPr>
          <w:p w14:paraId="7F46DB9E" w14:textId="77777777" w:rsidR="00F17E16" w:rsidRPr="005B20FD" w:rsidRDefault="00F17E16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5C6439C1" w14:textId="04361560" w:rsidR="00F17E16" w:rsidRPr="00137771" w:rsidRDefault="00B749F7" w:rsidP="00F17E16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137771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เงินลงทุนในบริษัทร่วมและการร่วมค้า</w:t>
            </w:r>
          </w:p>
        </w:tc>
      </w:tr>
      <w:tr w:rsidR="00212E3D" w:rsidRPr="00285DF3" w14:paraId="399BCFB3" w14:textId="77777777" w:rsidTr="005834BD">
        <w:tc>
          <w:tcPr>
            <w:tcW w:w="1098" w:type="dxa"/>
            <w:shd w:val="clear" w:color="auto" w:fill="auto"/>
          </w:tcPr>
          <w:p w14:paraId="79B39D01" w14:textId="0E228012" w:rsidR="00212E3D" w:rsidRDefault="00212E3D" w:rsidP="00212E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5C0907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8</w:t>
            </w:r>
          </w:p>
        </w:tc>
        <w:tc>
          <w:tcPr>
            <w:tcW w:w="450" w:type="dxa"/>
            <w:shd w:val="clear" w:color="auto" w:fill="auto"/>
          </w:tcPr>
          <w:p w14:paraId="7A9B1A35" w14:textId="77777777" w:rsidR="00212E3D" w:rsidRPr="005B20FD" w:rsidRDefault="00212E3D" w:rsidP="00212E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2B49645B" w14:textId="4684A89B" w:rsidR="00212E3D" w:rsidRPr="00137771" w:rsidRDefault="00212E3D" w:rsidP="00212E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212E3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</w:tr>
      <w:tr w:rsidR="00212E3D" w:rsidRPr="00285DF3" w14:paraId="75876628" w14:textId="77777777" w:rsidTr="005834BD">
        <w:tc>
          <w:tcPr>
            <w:tcW w:w="1098" w:type="dxa"/>
            <w:shd w:val="clear" w:color="auto" w:fill="auto"/>
          </w:tcPr>
          <w:p w14:paraId="0D4C724A" w14:textId="4D185A9A" w:rsidR="00212E3D" w:rsidRPr="005C0907" w:rsidDel="00B749F7" w:rsidRDefault="00212E3D" w:rsidP="00212E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</w:t>
            </w:r>
          </w:p>
        </w:tc>
        <w:tc>
          <w:tcPr>
            <w:tcW w:w="450" w:type="dxa"/>
            <w:shd w:val="clear" w:color="auto" w:fill="auto"/>
          </w:tcPr>
          <w:p w14:paraId="48C93675" w14:textId="77777777" w:rsidR="00212E3D" w:rsidRPr="005C0907" w:rsidRDefault="00212E3D" w:rsidP="00212E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6A3B06F9" w14:textId="6E58D71D" w:rsidR="00212E3D" w:rsidRPr="005C0907" w:rsidRDefault="00212E3D" w:rsidP="00212E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C0907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การเปลี่ยนแปลงของหนี้สินที่เกิดจากกิจกรรมจัดหาเงิน</w:t>
            </w:r>
          </w:p>
        </w:tc>
      </w:tr>
      <w:tr w:rsidR="00212E3D" w:rsidRPr="00285DF3" w14:paraId="3F1A6BC5" w14:textId="77777777" w:rsidTr="005834BD">
        <w:tc>
          <w:tcPr>
            <w:tcW w:w="1098" w:type="dxa"/>
            <w:shd w:val="clear" w:color="auto" w:fill="auto"/>
          </w:tcPr>
          <w:p w14:paraId="4731D7EB" w14:textId="3A58AF72" w:rsidR="00212E3D" w:rsidRDefault="00212E3D" w:rsidP="00212E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10</w:t>
            </w:r>
          </w:p>
        </w:tc>
        <w:tc>
          <w:tcPr>
            <w:tcW w:w="450" w:type="dxa"/>
            <w:shd w:val="clear" w:color="auto" w:fill="auto"/>
          </w:tcPr>
          <w:p w14:paraId="5E352504" w14:textId="77777777" w:rsidR="00212E3D" w:rsidRPr="005B20FD" w:rsidRDefault="00212E3D" w:rsidP="00212E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37D9F1B5" w14:textId="75E9F6D2" w:rsidR="00212E3D" w:rsidRDefault="00212E3D" w:rsidP="00212E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เงินกู้ยืมที่มีภาระดอกเบี้ย</w:t>
            </w:r>
          </w:p>
        </w:tc>
      </w:tr>
      <w:tr w:rsidR="00212E3D" w:rsidRPr="00285DF3" w14:paraId="73E5B89C" w14:textId="77777777" w:rsidTr="005834BD">
        <w:tc>
          <w:tcPr>
            <w:tcW w:w="1098" w:type="dxa"/>
            <w:shd w:val="clear" w:color="auto" w:fill="auto"/>
          </w:tcPr>
          <w:p w14:paraId="1734B34E" w14:textId="774F78A9" w:rsidR="00212E3D" w:rsidRPr="005B20FD" w:rsidRDefault="00212E3D" w:rsidP="00212E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11</w:t>
            </w:r>
          </w:p>
        </w:tc>
        <w:tc>
          <w:tcPr>
            <w:tcW w:w="450" w:type="dxa"/>
            <w:shd w:val="clear" w:color="auto" w:fill="auto"/>
          </w:tcPr>
          <w:p w14:paraId="5BCF7F1E" w14:textId="77777777" w:rsidR="00212E3D" w:rsidRPr="005B20FD" w:rsidRDefault="00212E3D" w:rsidP="00212E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424C7C30" w14:textId="40C69F28" w:rsidR="00212E3D" w:rsidRPr="005B20FD" w:rsidRDefault="00212E3D" w:rsidP="00212E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หุ้นกู้</w:t>
            </w:r>
          </w:p>
        </w:tc>
      </w:tr>
      <w:tr w:rsidR="00212E3D" w:rsidRPr="00285DF3" w14:paraId="50DC54DA" w14:textId="77777777" w:rsidTr="005834BD">
        <w:tc>
          <w:tcPr>
            <w:tcW w:w="1098" w:type="dxa"/>
            <w:shd w:val="clear" w:color="auto" w:fill="auto"/>
          </w:tcPr>
          <w:p w14:paraId="4EE82F82" w14:textId="3ED4D9D7" w:rsidR="00212E3D" w:rsidRPr="005B20FD" w:rsidRDefault="00212E3D" w:rsidP="00212E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12</w:t>
            </w:r>
          </w:p>
        </w:tc>
        <w:tc>
          <w:tcPr>
            <w:tcW w:w="450" w:type="dxa"/>
            <w:shd w:val="clear" w:color="auto" w:fill="auto"/>
          </w:tcPr>
          <w:p w14:paraId="3C736B5D" w14:textId="77777777" w:rsidR="00212E3D" w:rsidRPr="005B20FD" w:rsidRDefault="00212E3D" w:rsidP="00212E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32EAA029" w14:textId="1ED48618" w:rsidR="00212E3D" w:rsidRPr="005B20FD" w:rsidRDefault="00212E3D" w:rsidP="00212E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</w:t>
            </w:r>
          </w:p>
        </w:tc>
      </w:tr>
      <w:tr w:rsidR="00212E3D" w:rsidRPr="00285DF3" w14:paraId="3F4E0E38" w14:textId="77777777" w:rsidTr="005834BD">
        <w:tc>
          <w:tcPr>
            <w:tcW w:w="1098" w:type="dxa"/>
            <w:shd w:val="clear" w:color="auto" w:fill="auto"/>
          </w:tcPr>
          <w:p w14:paraId="2FB01FD0" w14:textId="06B5DD0F" w:rsidR="00212E3D" w:rsidRPr="005B20FD" w:rsidRDefault="00212E3D" w:rsidP="00212E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13</w:t>
            </w:r>
          </w:p>
        </w:tc>
        <w:tc>
          <w:tcPr>
            <w:tcW w:w="450" w:type="dxa"/>
            <w:shd w:val="clear" w:color="auto" w:fill="auto"/>
          </w:tcPr>
          <w:p w14:paraId="12C148A1" w14:textId="77777777" w:rsidR="00212E3D" w:rsidRPr="005B20FD" w:rsidRDefault="00212E3D" w:rsidP="00212E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1C0C08B4" w14:textId="129F8FC6" w:rsidR="00212E3D" w:rsidRPr="005B20FD" w:rsidRDefault="00212E3D" w:rsidP="00212E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ข้อมูลตามส่วนงานธุรกิจ</w:t>
            </w:r>
          </w:p>
        </w:tc>
      </w:tr>
      <w:tr w:rsidR="00212E3D" w:rsidRPr="00285DF3" w14:paraId="4B1B82C6" w14:textId="77777777" w:rsidTr="005834BD">
        <w:tc>
          <w:tcPr>
            <w:tcW w:w="1098" w:type="dxa"/>
            <w:shd w:val="clear" w:color="auto" w:fill="auto"/>
          </w:tcPr>
          <w:p w14:paraId="5DBC3C65" w14:textId="09EE34A9" w:rsidR="00212E3D" w:rsidRPr="00CF4E59" w:rsidRDefault="00212E3D" w:rsidP="00212E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14</w:t>
            </w:r>
          </w:p>
        </w:tc>
        <w:tc>
          <w:tcPr>
            <w:tcW w:w="450" w:type="dxa"/>
            <w:shd w:val="clear" w:color="auto" w:fill="auto"/>
          </w:tcPr>
          <w:p w14:paraId="1965CD1B" w14:textId="77777777" w:rsidR="00212E3D" w:rsidRPr="00DB705B" w:rsidRDefault="00212E3D" w:rsidP="00212E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717A3330" w14:textId="78E17228" w:rsidR="00212E3D" w:rsidRPr="00952147" w:rsidRDefault="00212E3D" w:rsidP="00212E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กำไรต่อหุ้นขั้นพื้นฐาน</w:t>
            </w:r>
          </w:p>
        </w:tc>
      </w:tr>
      <w:tr w:rsidR="00212E3D" w:rsidRPr="00285DF3" w14:paraId="39A59496" w14:textId="77777777" w:rsidTr="005834BD">
        <w:tc>
          <w:tcPr>
            <w:tcW w:w="1098" w:type="dxa"/>
            <w:shd w:val="clear" w:color="auto" w:fill="auto"/>
          </w:tcPr>
          <w:p w14:paraId="7974CF0D" w14:textId="1266F151" w:rsidR="00212E3D" w:rsidRPr="005B20FD" w:rsidRDefault="00212E3D" w:rsidP="00212E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15</w:t>
            </w:r>
          </w:p>
        </w:tc>
        <w:tc>
          <w:tcPr>
            <w:tcW w:w="450" w:type="dxa"/>
            <w:shd w:val="clear" w:color="auto" w:fill="auto"/>
          </w:tcPr>
          <w:p w14:paraId="11381FDC" w14:textId="77777777" w:rsidR="00212E3D" w:rsidRPr="005B20FD" w:rsidRDefault="00212E3D" w:rsidP="00212E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312AF165" w14:textId="7BE56F79" w:rsidR="00212E3D" w:rsidRPr="005B20FD" w:rsidRDefault="00212E3D" w:rsidP="00212E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เงินปันผล</w:t>
            </w:r>
          </w:p>
        </w:tc>
      </w:tr>
      <w:tr w:rsidR="00212E3D" w:rsidRPr="00290AA9" w14:paraId="4A9B559E" w14:textId="77777777" w:rsidTr="005834BD">
        <w:tc>
          <w:tcPr>
            <w:tcW w:w="1098" w:type="dxa"/>
            <w:shd w:val="clear" w:color="auto" w:fill="auto"/>
          </w:tcPr>
          <w:p w14:paraId="5D62E44C" w14:textId="12447391" w:rsidR="00212E3D" w:rsidRDefault="00212E3D" w:rsidP="00212E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16</w:t>
            </w:r>
          </w:p>
        </w:tc>
        <w:tc>
          <w:tcPr>
            <w:tcW w:w="450" w:type="dxa"/>
            <w:shd w:val="clear" w:color="auto" w:fill="auto"/>
          </w:tcPr>
          <w:p w14:paraId="35DD2DEC" w14:textId="77777777" w:rsidR="00212E3D" w:rsidRPr="005B20FD" w:rsidRDefault="00212E3D" w:rsidP="00212E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0137894F" w14:textId="57E387CF" w:rsidR="00212E3D" w:rsidRPr="005B20FD" w:rsidRDefault="00212E3D" w:rsidP="00212E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ภาระผูกพันและหนี้สินที่อาจเกิดขึ้น</w:t>
            </w:r>
          </w:p>
        </w:tc>
      </w:tr>
      <w:tr w:rsidR="00212E3D" w:rsidRPr="00290AA9" w14:paraId="6D24240A" w14:textId="77777777" w:rsidTr="005834BD">
        <w:tc>
          <w:tcPr>
            <w:tcW w:w="1098" w:type="dxa"/>
            <w:shd w:val="clear" w:color="auto" w:fill="auto"/>
          </w:tcPr>
          <w:p w14:paraId="577939DF" w14:textId="67122B8F" w:rsidR="00212E3D" w:rsidRPr="005B20FD" w:rsidRDefault="00212E3D" w:rsidP="00212E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17</w:t>
            </w:r>
          </w:p>
        </w:tc>
        <w:tc>
          <w:tcPr>
            <w:tcW w:w="450" w:type="dxa"/>
            <w:shd w:val="clear" w:color="auto" w:fill="auto"/>
          </w:tcPr>
          <w:p w14:paraId="60ADFEA5" w14:textId="77777777" w:rsidR="00212E3D" w:rsidRPr="005B20FD" w:rsidRDefault="00212E3D" w:rsidP="00212E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0E0EE998" w14:textId="2A37D2FA" w:rsidR="00212E3D" w:rsidRPr="005B20FD" w:rsidRDefault="00212E3D" w:rsidP="00212E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5B20F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เรื่องอื่นๆ</w:t>
            </w:r>
          </w:p>
        </w:tc>
      </w:tr>
      <w:tr w:rsidR="00212E3D" w:rsidRPr="00290AA9" w14:paraId="32E09F93" w14:textId="77777777" w:rsidTr="005834BD">
        <w:tc>
          <w:tcPr>
            <w:tcW w:w="1098" w:type="dxa"/>
            <w:shd w:val="clear" w:color="auto" w:fill="auto"/>
          </w:tcPr>
          <w:p w14:paraId="1D2AAA7D" w14:textId="3F1DFB65" w:rsidR="00212E3D" w:rsidRPr="00290AA9" w:rsidRDefault="00212E3D" w:rsidP="00212E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18</w:t>
            </w:r>
          </w:p>
        </w:tc>
        <w:tc>
          <w:tcPr>
            <w:tcW w:w="450" w:type="dxa"/>
            <w:shd w:val="clear" w:color="auto" w:fill="auto"/>
          </w:tcPr>
          <w:p w14:paraId="08DB3F80" w14:textId="77777777" w:rsidR="00212E3D" w:rsidRPr="005B20FD" w:rsidRDefault="00212E3D" w:rsidP="00212E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5E1FCCEB" w14:textId="7C74B1E4" w:rsidR="00212E3D" w:rsidRPr="005B20FD" w:rsidRDefault="00212E3D" w:rsidP="00212E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6C05E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เหตุการณ์ภายหลังรอบระยะเวลารายงาน</w:t>
            </w:r>
          </w:p>
        </w:tc>
      </w:tr>
      <w:tr w:rsidR="00653C25" w:rsidRPr="00290AA9" w14:paraId="5AFB3025" w14:textId="77777777" w:rsidTr="005834BD">
        <w:tc>
          <w:tcPr>
            <w:tcW w:w="1098" w:type="dxa"/>
            <w:shd w:val="clear" w:color="auto" w:fill="auto"/>
          </w:tcPr>
          <w:p w14:paraId="623305CE" w14:textId="7C42217D" w:rsidR="00653C25" w:rsidRDefault="00212E3D" w:rsidP="00212E3D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19</w:t>
            </w:r>
          </w:p>
        </w:tc>
        <w:tc>
          <w:tcPr>
            <w:tcW w:w="450" w:type="dxa"/>
            <w:shd w:val="clear" w:color="auto" w:fill="auto"/>
          </w:tcPr>
          <w:p w14:paraId="5A728E2B" w14:textId="77777777" w:rsidR="00653C25" w:rsidRPr="005B20FD" w:rsidRDefault="00653C25" w:rsidP="00653C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77C4FBC2" w14:textId="37C5B432" w:rsidR="00653C25" w:rsidRPr="00290AA9" w:rsidRDefault="00653C25" w:rsidP="00653C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6C05ED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มาตรฐานการรายงานทางการเงินที่ประกาศแล้วแต่ยังไม่มีผลบังคับใช้</w:t>
            </w:r>
          </w:p>
        </w:tc>
      </w:tr>
      <w:tr w:rsidR="00653C25" w:rsidRPr="00300257" w14:paraId="1553E407" w14:textId="77777777" w:rsidTr="005834BD">
        <w:tc>
          <w:tcPr>
            <w:tcW w:w="1098" w:type="dxa"/>
            <w:shd w:val="clear" w:color="auto" w:fill="auto"/>
          </w:tcPr>
          <w:p w14:paraId="2ACF66D4" w14:textId="348A9882" w:rsidR="00653C25" w:rsidRPr="00300257" w:rsidRDefault="00653C25" w:rsidP="00653C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both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450" w:type="dxa"/>
            <w:shd w:val="clear" w:color="auto" w:fill="auto"/>
          </w:tcPr>
          <w:p w14:paraId="71A8ACED" w14:textId="77777777" w:rsidR="00653C25" w:rsidRPr="00300257" w:rsidRDefault="00653C25" w:rsidP="00653C25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380" w:lineRule="exact"/>
              <w:ind w:right="-135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6705" w:type="dxa"/>
            <w:shd w:val="clear" w:color="auto" w:fill="auto"/>
          </w:tcPr>
          <w:p w14:paraId="6EFEFF19" w14:textId="48B07523" w:rsidR="00653C25" w:rsidRPr="00300257" w:rsidRDefault="00653C25" w:rsidP="00653C25">
            <w:pPr>
              <w:pStyle w:val="index"/>
              <w:tabs>
                <w:tab w:val="clear" w:pos="1134"/>
                <w:tab w:val="num" w:pos="1080"/>
              </w:tabs>
              <w:spacing w:after="0" w:line="240" w:lineRule="atLeast"/>
              <w:jc w:val="both"/>
              <w:outlineLvl w:val="0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</w:tr>
    </w:tbl>
    <w:p w14:paraId="03A8F6BA" w14:textId="77777777" w:rsidR="007A477E" w:rsidRPr="00300257" w:rsidRDefault="007A477E" w:rsidP="007A47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jc w:val="thaiDistribute"/>
        <w:rPr>
          <w:rFonts w:ascii="Angsana New" w:hAnsi="Angsana New"/>
          <w:sz w:val="30"/>
          <w:szCs w:val="30"/>
        </w:rPr>
      </w:pPr>
    </w:p>
    <w:p w14:paraId="396EBDA0" w14:textId="77777777" w:rsidR="00473452" w:rsidRDefault="004734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3F5DF04" w14:textId="661DEF58" w:rsidR="003057D6" w:rsidRPr="00300257" w:rsidRDefault="00E14D17" w:rsidP="000648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</w:rPr>
        <w:lastRenderedPageBreak/>
        <w:tab/>
      </w:r>
      <w:r w:rsidR="00087F1A" w:rsidRPr="00300257">
        <w:rPr>
          <w:rFonts w:ascii="Angsana New" w:hAnsi="Angsana New"/>
          <w:sz w:val="30"/>
          <w:szCs w:val="30"/>
          <w:cs/>
        </w:rPr>
        <w:t>หมายเหตุประกอบ</w:t>
      </w:r>
      <w:r w:rsidR="00B749F7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087F1A" w:rsidRPr="00300257">
        <w:rPr>
          <w:rFonts w:ascii="Angsana New" w:hAnsi="Angsana New"/>
          <w:sz w:val="30"/>
          <w:szCs w:val="30"/>
          <w:cs/>
        </w:rPr>
        <w:t>เป็นส่วนหนึ่งของ</w:t>
      </w:r>
      <w:r w:rsidR="00B749F7">
        <w:rPr>
          <w:rFonts w:ascii="Angsana New" w:hAnsi="Angsana New"/>
          <w:sz w:val="30"/>
          <w:szCs w:val="30"/>
          <w:cs/>
        </w:rPr>
        <w:t>งบการเงินระหว่างกาล</w:t>
      </w:r>
      <w:r w:rsidR="00087F1A" w:rsidRPr="00300257">
        <w:rPr>
          <w:rFonts w:ascii="Angsana New" w:hAnsi="Angsana New"/>
          <w:sz w:val="30"/>
          <w:szCs w:val="30"/>
          <w:cs/>
        </w:rPr>
        <w:t>นี้</w:t>
      </w:r>
    </w:p>
    <w:p w14:paraId="0A793C27" w14:textId="77777777" w:rsidR="003562E0" w:rsidRPr="00094423" w:rsidRDefault="003562E0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68055146" w14:textId="29D6E8D7" w:rsidR="003057D6" w:rsidRPr="005C5384" w:rsidRDefault="00B749F7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pacing w:val="-6"/>
          <w:sz w:val="30"/>
          <w:szCs w:val="30"/>
          <w:cs/>
        </w:rPr>
        <w:t>งบการเงิน</w:t>
      </w:r>
      <w:r w:rsidR="000D282E" w:rsidRPr="00B01807">
        <w:rPr>
          <w:rFonts w:ascii="Angsana New" w:hAnsi="Angsana New"/>
          <w:spacing w:val="-6"/>
          <w:sz w:val="30"/>
          <w:szCs w:val="30"/>
          <w:cs/>
        </w:rPr>
        <w:t>รวม</w:t>
      </w:r>
      <w:r w:rsidRPr="00B01807">
        <w:rPr>
          <w:rFonts w:ascii="Angsana New" w:hAnsi="Angsana New"/>
          <w:spacing w:val="-6"/>
          <w:sz w:val="30"/>
          <w:szCs w:val="30"/>
          <w:cs/>
        </w:rPr>
        <w:t>ร</w:t>
      </w:r>
      <w:r>
        <w:rPr>
          <w:rFonts w:ascii="Angsana New" w:hAnsi="Angsana New"/>
          <w:spacing w:val="-6"/>
          <w:sz w:val="30"/>
          <w:szCs w:val="30"/>
          <w:cs/>
        </w:rPr>
        <w:t>ะหว่างกาล</w:t>
      </w:r>
      <w:r w:rsidR="0006340F" w:rsidRPr="00A33667">
        <w:rPr>
          <w:rFonts w:ascii="Angsana New" w:hAnsi="Angsana New"/>
          <w:spacing w:val="-6"/>
          <w:sz w:val="30"/>
          <w:szCs w:val="30"/>
          <w:cs/>
        </w:rPr>
        <w:t>นี้นำเสนอเพื่อวัตถุประสงค์ของการรายงานเพื่อใช้ในประเทศ</w:t>
      </w:r>
      <w:r w:rsidR="003350F1" w:rsidRPr="00A33667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666ACD" w:rsidRPr="00A33667">
        <w:rPr>
          <w:rFonts w:ascii="Angsana New" w:hAnsi="Angsana New"/>
          <w:spacing w:val="-6"/>
          <w:sz w:val="30"/>
          <w:szCs w:val="30"/>
          <w:cs/>
        </w:rPr>
        <w:t>โดย</w:t>
      </w:r>
      <w:r w:rsidR="0006340F" w:rsidRPr="00A33667">
        <w:rPr>
          <w:rFonts w:ascii="Angsana New" w:hAnsi="Angsana New"/>
          <w:spacing w:val="-6"/>
          <w:sz w:val="30"/>
          <w:szCs w:val="30"/>
          <w:cs/>
        </w:rPr>
        <w:t>จัดทำเป็นภาษาไทย</w:t>
      </w:r>
      <w:r w:rsidR="007971FD">
        <w:rPr>
          <w:rFonts w:ascii="Angsana New" w:hAnsi="Angsana New"/>
          <w:spacing w:val="-6"/>
          <w:sz w:val="30"/>
          <w:szCs w:val="30"/>
          <w:cs/>
        </w:rPr>
        <w:br/>
      </w:r>
      <w:r w:rsidR="00666ACD" w:rsidRPr="00A33667">
        <w:rPr>
          <w:rFonts w:ascii="Angsana New" w:hAnsi="Angsana New"/>
          <w:spacing w:val="-6"/>
          <w:sz w:val="30"/>
          <w:szCs w:val="30"/>
          <w:cs/>
        </w:rPr>
        <w:t>และ</w:t>
      </w:r>
      <w:r w:rsidR="0006340F" w:rsidRPr="00A33667">
        <w:rPr>
          <w:rFonts w:ascii="Angsana New" w:hAnsi="Angsana New"/>
          <w:spacing w:val="-6"/>
          <w:sz w:val="30"/>
          <w:szCs w:val="30"/>
          <w:cs/>
        </w:rPr>
        <w:t>ภาษาอังกฤษ</w:t>
      </w:r>
      <w:r w:rsidR="003350F1" w:rsidRPr="005C5384">
        <w:rPr>
          <w:rFonts w:ascii="Angsana New" w:hAnsi="Angsana New"/>
          <w:sz w:val="30"/>
          <w:szCs w:val="30"/>
          <w:cs/>
        </w:rPr>
        <w:t xml:space="preserve"> </w:t>
      </w:r>
      <w:r w:rsidR="00D52334" w:rsidRPr="00A33667">
        <w:rPr>
          <w:rFonts w:ascii="Angsana New" w:hAnsi="Angsana New"/>
          <w:spacing w:val="8"/>
          <w:sz w:val="30"/>
          <w:szCs w:val="30"/>
          <w:cs/>
        </w:rPr>
        <w:t>และ</w:t>
      </w:r>
      <w:r w:rsidR="00D52334" w:rsidRPr="00BC05B0">
        <w:rPr>
          <w:rFonts w:ascii="Angsana New" w:hAnsi="Angsana New"/>
          <w:spacing w:val="8"/>
          <w:sz w:val="30"/>
          <w:szCs w:val="30"/>
          <w:cs/>
        </w:rPr>
        <w:t>ได้รับ</w:t>
      </w:r>
      <w:r w:rsidR="003057D6" w:rsidRPr="00BC05B0">
        <w:rPr>
          <w:rFonts w:ascii="Angsana New" w:hAnsi="Angsana New"/>
          <w:spacing w:val="8"/>
          <w:sz w:val="30"/>
          <w:szCs w:val="30"/>
          <w:cs/>
        </w:rPr>
        <w:t>อนุมัติ</w:t>
      </w:r>
      <w:r w:rsidR="00E7330C" w:rsidRPr="00BC05B0">
        <w:rPr>
          <w:rFonts w:ascii="Angsana New" w:hAnsi="Angsana New"/>
          <w:spacing w:val="8"/>
          <w:sz w:val="30"/>
          <w:szCs w:val="30"/>
          <w:cs/>
        </w:rPr>
        <w:t>ให้ออก</w:t>
      </w:r>
      <w:r w:rsidRPr="00BC05B0">
        <w:rPr>
          <w:rFonts w:ascii="Angsana New" w:hAnsi="Angsana New"/>
          <w:spacing w:val="8"/>
          <w:sz w:val="30"/>
          <w:szCs w:val="30"/>
          <w:cs/>
        </w:rPr>
        <w:t>งบการเงิน</w:t>
      </w:r>
      <w:r w:rsidRPr="00BC05B0">
        <w:rPr>
          <w:rFonts w:ascii="Angsana New" w:hAnsi="Angsana New" w:hint="cs"/>
          <w:spacing w:val="8"/>
          <w:sz w:val="30"/>
          <w:szCs w:val="30"/>
          <w:cs/>
        </w:rPr>
        <w:t>จา</w:t>
      </w:r>
      <w:r w:rsidR="00265AA3" w:rsidRPr="00BC05B0">
        <w:rPr>
          <w:rFonts w:ascii="Angsana New" w:hAnsi="Angsana New"/>
          <w:spacing w:val="8"/>
          <w:sz w:val="30"/>
          <w:szCs w:val="30"/>
          <w:cs/>
        </w:rPr>
        <w:t>กคณะกรรมการ</w:t>
      </w:r>
      <w:r w:rsidR="00E7330C" w:rsidRPr="00BC05B0">
        <w:rPr>
          <w:rFonts w:ascii="Angsana New" w:hAnsi="Angsana New"/>
          <w:spacing w:val="8"/>
          <w:sz w:val="30"/>
          <w:szCs w:val="30"/>
          <w:cs/>
        </w:rPr>
        <w:t>ตรวจ</w:t>
      </w:r>
      <w:r w:rsidR="00DF1918" w:rsidRPr="00BC05B0">
        <w:rPr>
          <w:rFonts w:ascii="Angsana New" w:hAnsi="Angsana New"/>
          <w:spacing w:val="8"/>
          <w:sz w:val="30"/>
          <w:szCs w:val="30"/>
          <w:cs/>
        </w:rPr>
        <w:t>สอบตามการมอบหมายจากคณะกรรมการ</w:t>
      </w:r>
      <w:r w:rsidR="00E7330C" w:rsidRPr="00BC05B0">
        <w:rPr>
          <w:rFonts w:ascii="Angsana New" w:hAnsi="Angsana New"/>
          <w:spacing w:val="8"/>
          <w:sz w:val="30"/>
          <w:szCs w:val="30"/>
          <w:cs/>
        </w:rPr>
        <w:t>บริษัท</w:t>
      </w:r>
      <w:r w:rsidR="003057D6" w:rsidRPr="00BC05B0">
        <w:rPr>
          <w:rFonts w:ascii="Angsana New" w:hAnsi="Angsana New"/>
          <w:sz w:val="30"/>
          <w:szCs w:val="30"/>
          <w:cs/>
        </w:rPr>
        <w:t>เมื่อ</w:t>
      </w:r>
      <w:r w:rsidR="001E2E8E" w:rsidRPr="00BC05B0">
        <w:rPr>
          <w:rFonts w:ascii="Angsana New" w:hAnsi="Angsana New"/>
          <w:sz w:val="30"/>
          <w:szCs w:val="30"/>
          <w:cs/>
        </w:rPr>
        <w:t>วันที่</w:t>
      </w:r>
      <w:r w:rsidR="003350F1" w:rsidRPr="00BC05B0">
        <w:rPr>
          <w:rFonts w:ascii="Angsana New" w:hAnsi="Angsana New"/>
          <w:sz w:val="30"/>
          <w:szCs w:val="30"/>
          <w:cs/>
        </w:rPr>
        <w:t xml:space="preserve"> </w:t>
      </w:r>
      <w:r w:rsidR="00CB4C06" w:rsidRPr="00756E40">
        <w:rPr>
          <w:rFonts w:ascii="Angsana New" w:hAnsi="Angsana New"/>
          <w:sz w:val="30"/>
          <w:szCs w:val="30"/>
        </w:rPr>
        <w:t>6</w:t>
      </w:r>
      <w:r w:rsidR="00A01D7F" w:rsidRPr="00756E40">
        <w:rPr>
          <w:rFonts w:ascii="Angsana New" w:hAnsi="Angsana New"/>
          <w:sz w:val="30"/>
          <w:szCs w:val="30"/>
          <w:cs/>
        </w:rPr>
        <w:t xml:space="preserve"> </w:t>
      </w:r>
      <w:r w:rsidR="00CB4C06" w:rsidRPr="00756E40">
        <w:rPr>
          <w:rFonts w:ascii="Angsana New" w:hAnsi="Angsana New"/>
          <w:sz w:val="30"/>
          <w:szCs w:val="30"/>
          <w:cs/>
        </w:rPr>
        <w:t>พฤศจิกายน</w:t>
      </w:r>
      <w:r w:rsidR="00A01D7F" w:rsidRPr="00756E40">
        <w:rPr>
          <w:rFonts w:ascii="Angsana New" w:hAnsi="Angsana New"/>
          <w:sz w:val="30"/>
          <w:szCs w:val="30"/>
          <w:cs/>
        </w:rPr>
        <w:t xml:space="preserve"> </w:t>
      </w:r>
      <w:r w:rsidR="004A0498" w:rsidRPr="00756E40">
        <w:rPr>
          <w:rFonts w:ascii="Angsana New" w:hAnsi="Angsana New"/>
          <w:sz w:val="30"/>
          <w:szCs w:val="30"/>
        </w:rPr>
        <w:t>2562</w:t>
      </w:r>
    </w:p>
    <w:p w14:paraId="2F0BD19B" w14:textId="77777777" w:rsidR="00CB6413" w:rsidRPr="00300257" w:rsidRDefault="00CB6413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737505B7" w14:textId="119D8D9F" w:rsidR="003057D6" w:rsidRPr="00300257" w:rsidRDefault="004E256E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  <w:r w:rsidRPr="004E256E">
        <w:rPr>
          <w:rFonts w:ascii="Angsana New" w:hAnsi="Angsana New"/>
          <w:b/>
          <w:bCs/>
          <w:sz w:val="30"/>
          <w:szCs w:val="30"/>
        </w:rPr>
        <w:t>1</w:t>
      </w:r>
      <w:r w:rsidR="003057D6" w:rsidRPr="00300257">
        <w:rPr>
          <w:rFonts w:ascii="Angsana New" w:hAnsi="Angsana New"/>
          <w:b/>
          <w:bCs/>
          <w:sz w:val="30"/>
          <w:szCs w:val="30"/>
        </w:rPr>
        <w:tab/>
      </w:r>
      <w:r w:rsidR="003057D6" w:rsidRPr="00450A0A">
        <w:rPr>
          <w:rFonts w:ascii="Angsana New" w:hAnsi="Angsana New"/>
          <w:b/>
          <w:bCs/>
          <w:sz w:val="30"/>
          <w:szCs w:val="30"/>
          <w:cs/>
          <w:lang w:val="th-TH"/>
        </w:rPr>
        <w:t>ข้อมูลทั่วไป</w:t>
      </w:r>
    </w:p>
    <w:p w14:paraId="6B693896" w14:textId="77777777" w:rsidR="00CB6413" w:rsidRPr="00094423" w:rsidRDefault="00CB6413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EACBD1E" w14:textId="69541E77" w:rsidR="003057D6" w:rsidRPr="00300257" w:rsidRDefault="007B569D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300257">
        <w:rPr>
          <w:rFonts w:ascii="Angsana New" w:hAnsi="Angsana New"/>
          <w:sz w:val="30"/>
          <w:szCs w:val="30"/>
          <w:cs/>
        </w:rPr>
        <w:t>บริษัทปูนซิเมนต์ไทย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จำกัด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(มหาชน)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3718A8" w:rsidRPr="00300257">
        <w:rPr>
          <w:rFonts w:ascii="Angsana New" w:hAnsi="Angsana New"/>
          <w:sz w:val="30"/>
          <w:szCs w:val="30"/>
          <w:cs/>
        </w:rPr>
        <w:t>(</w:t>
      </w:r>
      <w:r w:rsidR="003057D6" w:rsidRPr="00300257">
        <w:rPr>
          <w:rFonts w:ascii="Angsana New" w:hAnsi="Angsana New"/>
          <w:sz w:val="30"/>
          <w:szCs w:val="30"/>
          <w:cs/>
        </w:rPr>
        <w:t>“บริษัท”</w:t>
      </w:r>
      <w:r w:rsidR="003718A8" w:rsidRPr="00300257">
        <w:rPr>
          <w:rFonts w:ascii="Angsana New" w:hAnsi="Angsana New"/>
          <w:sz w:val="30"/>
          <w:szCs w:val="30"/>
          <w:cs/>
        </w:rPr>
        <w:t>)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084D46" w:rsidRPr="00300257">
        <w:rPr>
          <w:rFonts w:ascii="Angsana New" w:hAnsi="Angsana New"/>
          <w:sz w:val="30"/>
          <w:szCs w:val="30"/>
          <w:cs/>
        </w:rPr>
        <w:t>เป็นนิติบุคคลที่จัดตั้งขึ้นในประเทศไทย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3057D6" w:rsidRPr="00300257">
        <w:rPr>
          <w:rFonts w:ascii="Angsana New" w:hAnsi="Angsana New"/>
          <w:sz w:val="30"/>
          <w:szCs w:val="30"/>
          <w:cs/>
        </w:rPr>
        <w:t>และที่อยู่จดทะเบียนตั้งอยู่เลขที่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1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ถนนปูนซิเมนต์ไทย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บางซื่อ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กรุงเทพมหานคร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10800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ประเทศไทย</w:t>
      </w:r>
    </w:p>
    <w:p w14:paraId="4D4A9892" w14:textId="77777777" w:rsidR="00D20B0B" w:rsidRPr="00756E40" w:rsidRDefault="00D20B0B" w:rsidP="005C0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1CBF5F3" w14:textId="2AD4D318" w:rsidR="005103D6" w:rsidRPr="00FD4916" w:rsidRDefault="00D20B0B" w:rsidP="001D69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2"/>
        <w:jc w:val="thaiDistribute"/>
        <w:rPr>
          <w:rFonts w:ascii="Angsana New" w:hAnsi="Angsana New"/>
          <w:sz w:val="30"/>
          <w:szCs w:val="30"/>
        </w:rPr>
      </w:pPr>
      <w:r w:rsidRPr="00714B14">
        <w:rPr>
          <w:rFonts w:ascii="Angsana New" w:hAnsi="Angsana New"/>
          <w:sz w:val="30"/>
          <w:szCs w:val="30"/>
          <w:cs/>
        </w:rPr>
        <w:t>บริษัทและบริษัทย่อย</w:t>
      </w:r>
      <w:r w:rsidR="003350F1" w:rsidRPr="00714B14">
        <w:rPr>
          <w:rFonts w:ascii="Angsana New" w:hAnsi="Angsana New"/>
          <w:sz w:val="30"/>
          <w:szCs w:val="30"/>
          <w:cs/>
        </w:rPr>
        <w:t xml:space="preserve"> </w:t>
      </w:r>
      <w:r w:rsidR="003718A8" w:rsidRPr="00714B14">
        <w:rPr>
          <w:rFonts w:ascii="Angsana New" w:hAnsi="Angsana New"/>
          <w:sz w:val="30"/>
          <w:szCs w:val="30"/>
          <w:cs/>
        </w:rPr>
        <w:t>(</w:t>
      </w:r>
      <w:r w:rsidRPr="00714B14">
        <w:rPr>
          <w:rFonts w:ascii="Angsana New" w:hAnsi="Angsana New"/>
          <w:sz w:val="30"/>
          <w:szCs w:val="30"/>
          <w:cs/>
        </w:rPr>
        <w:t>“กลุ่มบริษัท”</w:t>
      </w:r>
      <w:r w:rsidR="003718A8" w:rsidRPr="00714B14">
        <w:rPr>
          <w:rFonts w:ascii="Angsana New" w:hAnsi="Angsana New"/>
          <w:sz w:val="30"/>
          <w:szCs w:val="30"/>
          <w:cs/>
        </w:rPr>
        <w:t>)</w:t>
      </w:r>
      <w:r w:rsidR="003350F1" w:rsidRPr="00714B14">
        <w:rPr>
          <w:rFonts w:ascii="Angsana New" w:hAnsi="Angsana New"/>
          <w:sz w:val="30"/>
          <w:szCs w:val="30"/>
          <w:cs/>
        </w:rPr>
        <w:t xml:space="preserve"> </w:t>
      </w:r>
      <w:r w:rsidRPr="00714B14">
        <w:rPr>
          <w:rFonts w:ascii="Angsana New" w:hAnsi="Angsana New"/>
          <w:sz w:val="30"/>
          <w:szCs w:val="30"/>
          <w:cs/>
        </w:rPr>
        <w:t>เป็นกลุ่มอุตสาหกรรมที่</w:t>
      </w:r>
      <w:r w:rsidR="00F855FF" w:rsidRPr="00714B14">
        <w:rPr>
          <w:rFonts w:ascii="Angsana New" w:hAnsi="Angsana New"/>
          <w:sz w:val="30"/>
          <w:szCs w:val="30"/>
          <w:cs/>
        </w:rPr>
        <w:t>มีส่วนงาน</w:t>
      </w:r>
      <w:r w:rsidRPr="00714B14">
        <w:rPr>
          <w:rFonts w:ascii="Angsana New" w:hAnsi="Angsana New"/>
          <w:sz w:val="30"/>
          <w:szCs w:val="30"/>
          <w:cs/>
        </w:rPr>
        <w:t>ธุรกิจหลัก</w:t>
      </w:r>
      <w:r w:rsidR="003350F1" w:rsidRPr="00714B14">
        <w:rPr>
          <w:rFonts w:ascii="Angsana New" w:hAnsi="Angsana New"/>
          <w:sz w:val="30"/>
          <w:szCs w:val="30"/>
          <w:cs/>
        </w:rPr>
        <w:t xml:space="preserve"> </w:t>
      </w:r>
      <w:r w:rsidRPr="00714B14">
        <w:rPr>
          <w:rFonts w:ascii="Angsana New" w:hAnsi="Angsana New"/>
          <w:sz w:val="30"/>
          <w:szCs w:val="30"/>
          <w:cs/>
        </w:rPr>
        <w:t>ได้แก่</w:t>
      </w:r>
      <w:r w:rsidR="003350F1" w:rsidRPr="00714B14">
        <w:rPr>
          <w:rFonts w:ascii="Angsana New" w:hAnsi="Angsana New"/>
          <w:sz w:val="30"/>
          <w:szCs w:val="30"/>
          <w:cs/>
        </w:rPr>
        <w:t xml:space="preserve"> </w:t>
      </w:r>
      <w:r w:rsidR="00A271E2" w:rsidRPr="00714B14">
        <w:rPr>
          <w:rFonts w:ascii="Angsana New" w:hAnsi="Angsana New"/>
          <w:sz w:val="30"/>
          <w:szCs w:val="30"/>
          <w:cs/>
        </w:rPr>
        <w:t>ธุรกิจซีเมนต์และผลิตภัณฑ์</w:t>
      </w:r>
      <w:r w:rsidR="0064617A" w:rsidRPr="00714B14">
        <w:rPr>
          <w:rFonts w:ascii="Angsana New" w:hAnsi="Angsana New"/>
          <w:sz w:val="30"/>
          <w:szCs w:val="30"/>
          <w:cs/>
        </w:rPr>
        <w:t>ก่อสร้าง</w:t>
      </w:r>
      <w:r w:rsidR="003350F1" w:rsidRPr="00FD4916">
        <w:rPr>
          <w:rFonts w:ascii="Angsana New" w:hAnsi="Angsana New"/>
          <w:sz w:val="30"/>
          <w:szCs w:val="30"/>
          <w:cs/>
        </w:rPr>
        <w:t xml:space="preserve"> </w:t>
      </w:r>
      <w:r w:rsidR="00A271E2" w:rsidRPr="00FD4916">
        <w:rPr>
          <w:rFonts w:ascii="Angsana New" w:hAnsi="Angsana New"/>
          <w:sz w:val="30"/>
          <w:szCs w:val="30"/>
          <w:cs/>
        </w:rPr>
        <w:t>ธุรกิจเคมิคอล</w:t>
      </w:r>
      <w:r w:rsidR="00FD603C" w:rsidRPr="00FD4916">
        <w:rPr>
          <w:rFonts w:ascii="Angsana New" w:hAnsi="Angsana New"/>
          <w:sz w:val="30"/>
          <w:szCs w:val="30"/>
          <w:cs/>
        </w:rPr>
        <w:t>ส์</w:t>
      </w:r>
      <w:r w:rsidR="003350F1" w:rsidRPr="00FD4916">
        <w:rPr>
          <w:rFonts w:ascii="Angsana New" w:hAnsi="Angsana New"/>
          <w:sz w:val="30"/>
          <w:szCs w:val="30"/>
          <w:cs/>
        </w:rPr>
        <w:t xml:space="preserve"> </w:t>
      </w:r>
      <w:r w:rsidR="0064617A" w:rsidRPr="00FD4916">
        <w:rPr>
          <w:rFonts w:ascii="Angsana New" w:hAnsi="Angsana New"/>
          <w:sz w:val="30"/>
          <w:szCs w:val="30"/>
          <w:cs/>
        </w:rPr>
        <w:t>และ</w:t>
      </w:r>
      <w:r w:rsidR="00A271E2" w:rsidRPr="00FD4916">
        <w:rPr>
          <w:rFonts w:ascii="Angsana New" w:hAnsi="Angsana New"/>
          <w:sz w:val="30"/>
          <w:szCs w:val="30"/>
          <w:cs/>
        </w:rPr>
        <w:t>ธุรกิจแพคเกจจิ้ง</w:t>
      </w:r>
    </w:p>
    <w:p w14:paraId="4F570FD6" w14:textId="77777777" w:rsidR="003A4B66" w:rsidRPr="00E6577D" w:rsidRDefault="003A4B66" w:rsidP="00E657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44CB3843" w14:textId="1C57CFC1" w:rsidR="003057D6" w:rsidRPr="00300257" w:rsidRDefault="004E256E" w:rsidP="005421A9">
      <w:pPr>
        <w:pStyle w:val="Heading8"/>
        <w:tabs>
          <w:tab w:val="left" w:pos="567"/>
        </w:tabs>
        <w:jc w:val="thaiDistribute"/>
        <w:rPr>
          <w:rFonts w:ascii="Angsana New" w:hAnsi="Angsana New" w:cs="Angsana New"/>
          <w:sz w:val="30"/>
          <w:szCs w:val="30"/>
          <w:cs/>
          <w:lang w:val="th-TH"/>
        </w:rPr>
      </w:pPr>
      <w:r w:rsidRPr="004E256E">
        <w:rPr>
          <w:rFonts w:ascii="Angsana New" w:hAnsi="Angsana New" w:cs="Angsana New"/>
          <w:sz w:val="30"/>
          <w:szCs w:val="30"/>
        </w:rPr>
        <w:t>2</w:t>
      </w:r>
      <w:r w:rsidR="00B11FA4" w:rsidRPr="00300257">
        <w:rPr>
          <w:rFonts w:ascii="Angsana New" w:hAnsi="Angsana New" w:cs="Angsana New"/>
          <w:sz w:val="30"/>
          <w:szCs w:val="30"/>
          <w:cs/>
          <w:lang w:val="th-TH"/>
        </w:rPr>
        <w:tab/>
        <w:t>เกณฑ์การจัดทำ</w:t>
      </w:r>
      <w:r w:rsidR="00B749F7">
        <w:rPr>
          <w:rFonts w:ascii="Angsana New" w:hAnsi="Angsana New" w:cs="Angsana New"/>
          <w:sz w:val="30"/>
          <w:szCs w:val="30"/>
          <w:cs/>
          <w:lang w:val="th-TH"/>
        </w:rPr>
        <w:t>งบการเงินระหว่างกาล</w:t>
      </w:r>
    </w:p>
    <w:p w14:paraId="433A4313" w14:textId="77777777" w:rsidR="00334784" w:rsidRPr="00935065" w:rsidRDefault="00334784" w:rsidP="006000C3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rtl/>
          <w:cs/>
          <w:lang w:val="en-US"/>
        </w:rPr>
      </w:pPr>
    </w:p>
    <w:p w14:paraId="2D2BF67C" w14:textId="77777777" w:rsidR="003C2784" w:rsidRDefault="003C2784" w:rsidP="00A018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>(ก)</w:t>
      </w: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เกณฑ์การถือปฏิบัติ</w:t>
      </w:r>
    </w:p>
    <w:p w14:paraId="0A9BD0F0" w14:textId="77777777" w:rsidR="00870029" w:rsidRPr="00E6577D" w:rsidRDefault="00870029" w:rsidP="00E657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33CFC419" w14:textId="2494BD1F" w:rsidR="000D3E50" w:rsidRPr="00714B14" w:rsidRDefault="00B749F7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14B14">
        <w:rPr>
          <w:rFonts w:ascii="Angsana New" w:hAnsi="Angsana New"/>
          <w:sz w:val="30"/>
          <w:szCs w:val="30"/>
          <w:cs/>
        </w:rPr>
        <w:t>งบ</w:t>
      </w:r>
      <w:r w:rsidR="006D2741" w:rsidRPr="00714B14">
        <w:rPr>
          <w:rFonts w:ascii="Angsana New" w:hAnsi="Angsana New"/>
          <w:sz w:val="30"/>
          <w:szCs w:val="30"/>
          <w:cs/>
        </w:rPr>
        <w:t>การเงิน</w:t>
      </w:r>
      <w:r w:rsidR="00354E53" w:rsidRPr="00714B14">
        <w:rPr>
          <w:rFonts w:ascii="Angsana New" w:hAnsi="Angsana New"/>
          <w:sz w:val="30"/>
          <w:szCs w:val="30"/>
          <w:cs/>
        </w:rPr>
        <w:t>รวม</w:t>
      </w:r>
      <w:r w:rsidR="006D2741" w:rsidRPr="00714B14">
        <w:rPr>
          <w:rFonts w:ascii="Angsana New" w:hAnsi="Angsana New"/>
          <w:sz w:val="30"/>
          <w:szCs w:val="30"/>
          <w:cs/>
        </w:rPr>
        <w:t>ระหว่างกาล</w:t>
      </w:r>
      <w:r w:rsidR="007F48A1" w:rsidRPr="00714B14">
        <w:rPr>
          <w:rFonts w:ascii="Angsana New" w:hAnsi="Angsana New"/>
          <w:sz w:val="30"/>
          <w:szCs w:val="30"/>
          <w:cs/>
        </w:rPr>
        <w:t>นี้จัดทำขึ้น</w:t>
      </w:r>
      <w:r w:rsidR="006D2741" w:rsidRPr="00714B14">
        <w:rPr>
          <w:rFonts w:ascii="Angsana New" w:hAnsi="Angsana New"/>
          <w:sz w:val="30"/>
          <w:szCs w:val="30"/>
          <w:cs/>
        </w:rPr>
        <w:t>ในรูปแบบย่อและจัดทำ</w:t>
      </w:r>
      <w:r w:rsidR="007F48A1" w:rsidRPr="00714B14">
        <w:rPr>
          <w:rFonts w:ascii="Angsana New" w:hAnsi="Angsana New"/>
          <w:sz w:val="30"/>
          <w:szCs w:val="30"/>
          <w:cs/>
        </w:rPr>
        <w:t>ตามมาตรฐานการ</w:t>
      </w:r>
      <w:r w:rsidR="006D2741" w:rsidRPr="00714B14">
        <w:rPr>
          <w:rFonts w:ascii="Angsana New" w:hAnsi="Angsana New"/>
          <w:sz w:val="30"/>
          <w:szCs w:val="30"/>
          <w:cs/>
        </w:rPr>
        <w:t>บัญชี ฉบับ</w:t>
      </w:r>
      <w:r w:rsidR="006D2741" w:rsidRPr="00714B14">
        <w:rPr>
          <w:rFonts w:ascii="Angsana New" w:hAnsi="Angsana New"/>
          <w:sz w:val="30"/>
          <w:szCs w:val="30"/>
        </w:rPr>
        <w:t xml:space="preserve"> 34 </w:t>
      </w:r>
      <w:r w:rsidR="006D2741" w:rsidRPr="00714B14">
        <w:rPr>
          <w:rFonts w:ascii="Angsana New" w:hAnsi="Angsana New"/>
          <w:sz w:val="30"/>
          <w:szCs w:val="30"/>
          <w:cs/>
        </w:rPr>
        <w:t xml:space="preserve">(ปรับปรุง </w:t>
      </w:r>
      <w:r w:rsidR="006D2741" w:rsidRPr="00714B14">
        <w:rPr>
          <w:rFonts w:ascii="Angsana New" w:hAnsi="Angsana New"/>
          <w:sz w:val="30"/>
          <w:szCs w:val="30"/>
        </w:rPr>
        <w:t>2561</w:t>
      </w:r>
      <w:r w:rsidR="006D2741" w:rsidRPr="00714B14">
        <w:rPr>
          <w:rFonts w:ascii="Angsana New" w:hAnsi="Angsana New"/>
          <w:sz w:val="30"/>
          <w:szCs w:val="30"/>
          <w:cs/>
        </w:rPr>
        <w:t>)</w:t>
      </w:r>
      <w:r w:rsidR="00354E53" w:rsidRPr="00714B14">
        <w:rPr>
          <w:rFonts w:ascii="Angsana New" w:hAnsi="Angsana New"/>
          <w:sz w:val="30"/>
          <w:szCs w:val="30"/>
          <w:cs/>
        </w:rPr>
        <w:t xml:space="preserve"> เรื่อง </w:t>
      </w:r>
      <w:r w:rsidR="00354E53" w:rsidRPr="00714B14">
        <w:rPr>
          <w:rFonts w:ascii="Angsana New" w:hAnsi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="007F48A1" w:rsidRPr="00714B14">
        <w:rPr>
          <w:rFonts w:ascii="Angsana New" w:hAnsi="Angsana New"/>
          <w:sz w:val="30"/>
          <w:szCs w:val="30"/>
          <w:cs/>
        </w:rPr>
        <w:t xml:space="preserve"> รวมถึงแนวปฏิบัติทางการบัญชีที่ประกาศใช้</w:t>
      </w:r>
      <w:r w:rsidR="007F48A1" w:rsidRPr="00CD3ECD">
        <w:rPr>
          <w:rFonts w:ascii="Angsana New" w:hAnsi="Angsana New"/>
          <w:sz w:val="30"/>
          <w:szCs w:val="30"/>
          <w:cs/>
        </w:rPr>
        <w:t>โดยสภาวิชาชีพบัญชีกฎระเบียบและประกาศคณะกรรมการกำกับหลักทรัพย์และตลาดหลักทรัพย์ที่เกี่ยวข้อง</w:t>
      </w:r>
    </w:p>
    <w:p w14:paraId="44A2B877" w14:textId="77777777" w:rsidR="000D3E50" w:rsidRPr="008B0C15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</w:p>
    <w:p w14:paraId="60D98F43" w14:textId="5E9DA2DF" w:rsidR="00C105FE" w:rsidRDefault="00354E53" w:rsidP="00354E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700CE2">
        <w:rPr>
          <w:rFonts w:ascii="Angsana New" w:hAnsi="Angsana New"/>
          <w:spacing w:val="-4"/>
          <w:sz w:val="30"/>
          <w:szCs w:val="30"/>
          <w:cs/>
        </w:rPr>
        <w:t xml:space="preserve">งบการเงินรวมระหว่างกาลนี้จัดทำขึ้นเพื่อให้ข้อมูลเพิ่มเติมจากงบการเงินรวมสำหรับปีสิ้นสุดวันที่ </w:t>
      </w:r>
      <w:r w:rsidRPr="00700CE2">
        <w:rPr>
          <w:rFonts w:ascii="Angsana New" w:hAnsi="Angsana New"/>
          <w:spacing w:val="-4"/>
          <w:sz w:val="30"/>
          <w:szCs w:val="30"/>
        </w:rPr>
        <w:t>31</w:t>
      </w:r>
      <w:r w:rsidRPr="00700CE2">
        <w:rPr>
          <w:rFonts w:ascii="Angsana New" w:hAnsi="Angsana New"/>
          <w:spacing w:val="-4"/>
          <w:sz w:val="30"/>
          <w:szCs w:val="30"/>
          <w:cs/>
        </w:rPr>
        <w:t xml:space="preserve"> </w:t>
      </w:r>
      <w:r w:rsidRPr="00AD06DA">
        <w:rPr>
          <w:rFonts w:ascii="Angsana New" w:hAnsi="Angsana New"/>
          <w:spacing w:val="-4"/>
          <w:sz w:val="30"/>
          <w:szCs w:val="30"/>
          <w:cs/>
        </w:rPr>
        <w:t xml:space="preserve">ธันวาคม </w:t>
      </w:r>
      <w:r w:rsidRPr="00AD06DA">
        <w:rPr>
          <w:rFonts w:ascii="Angsana New" w:hAnsi="Angsana New"/>
          <w:spacing w:val="-4"/>
          <w:sz w:val="30"/>
          <w:szCs w:val="30"/>
        </w:rPr>
        <w:t>256</w:t>
      </w:r>
      <w:r w:rsidR="00442E64" w:rsidRPr="00FB5D50">
        <w:rPr>
          <w:rFonts w:ascii="Angsana New" w:hAnsi="Angsana New"/>
          <w:spacing w:val="-4"/>
          <w:sz w:val="30"/>
          <w:szCs w:val="30"/>
        </w:rPr>
        <w:t>1</w:t>
      </w:r>
      <w:r w:rsidRPr="00700CE2">
        <w:rPr>
          <w:rFonts w:ascii="Angsana New" w:hAnsi="Angsana New"/>
          <w:sz w:val="30"/>
          <w:szCs w:val="30"/>
          <w:cs/>
        </w:rPr>
        <w:t>งบการเงินรวมระหว่างกาลไม่ได้รวมข้อมูลทางการเงินทั้งหมดตามข้อกำหนดสำหรับงบการเงินรวมประจำปี</w:t>
      </w:r>
      <w:r w:rsidR="00FD47C3">
        <w:rPr>
          <w:rFonts w:ascii="Angsana New" w:hAnsi="Angsana New"/>
          <w:sz w:val="30"/>
          <w:szCs w:val="30"/>
          <w:cs/>
        </w:rPr>
        <w:br/>
      </w:r>
      <w:r w:rsidRPr="00700CE2">
        <w:rPr>
          <w:rFonts w:ascii="Angsana New" w:hAnsi="Angsana New"/>
          <w:sz w:val="30"/>
          <w:szCs w:val="30"/>
          <w:cs/>
        </w:rPr>
        <w:t>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</w:t>
      </w:r>
      <w:r w:rsidR="00C105FE">
        <w:rPr>
          <w:rFonts w:ascii="Angsana New" w:hAnsi="Angsana New"/>
          <w:sz w:val="30"/>
          <w:szCs w:val="30"/>
          <w:cs/>
        </w:rPr>
        <w:br/>
      </w:r>
      <w:r w:rsidRPr="00700CE2">
        <w:rPr>
          <w:rFonts w:ascii="Angsana New" w:hAnsi="Angsana New"/>
          <w:spacing w:val="-4"/>
          <w:sz w:val="30"/>
          <w:szCs w:val="30"/>
          <w:cs/>
        </w:rPr>
        <w:t>นำเสนอรายงานไปแล้ว ดังนั้น การอ่านงบการเงินรวมระหว่างกาลนี้จึงควรอ่านควบคู่กับงบการเงินรวมของกลุ่มบริษัท</w:t>
      </w:r>
      <w:r w:rsidRPr="00700CE2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700CE2">
        <w:rPr>
          <w:rFonts w:ascii="Angsana New" w:hAnsi="Angsana New"/>
          <w:sz w:val="30"/>
          <w:szCs w:val="30"/>
        </w:rPr>
        <w:t>31</w:t>
      </w:r>
      <w:r w:rsidRPr="00700CE2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700CE2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61</w:t>
      </w:r>
    </w:p>
    <w:p w14:paraId="1D2E90AB" w14:textId="77777777" w:rsidR="00C105FE" w:rsidRDefault="00C105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03609325" w14:textId="7C8A8C67" w:rsidR="00FD47C3" w:rsidRDefault="00FD47C3" w:rsidP="00B022E3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FD47C3">
        <w:rPr>
          <w:rFonts w:ascii="Angsana New" w:hAnsi="Angsana New"/>
          <w:sz w:val="30"/>
          <w:szCs w:val="30"/>
          <w:cs/>
        </w:rPr>
        <w:lastRenderedPageBreak/>
        <w:t>นโยบายการบัญชีและวิธีการคำนวณที่ใช้ในงบการเงิ</w:t>
      </w:r>
      <w:r w:rsidRPr="00C010DB">
        <w:rPr>
          <w:rFonts w:ascii="Angsana New" w:hAnsi="Angsana New"/>
          <w:sz w:val="30"/>
          <w:szCs w:val="30"/>
          <w:cs/>
        </w:rPr>
        <w:t>น</w:t>
      </w:r>
      <w:r w:rsidR="0085341B" w:rsidRPr="00C010DB">
        <w:rPr>
          <w:rFonts w:ascii="Angsana New" w:hAnsi="Angsana New"/>
          <w:sz w:val="30"/>
          <w:szCs w:val="30"/>
          <w:cs/>
        </w:rPr>
        <w:t>รวม</w:t>
      </w:r>
      <w:r w:rsidRPr="00FD47C3">
        <w:rPr>
          <w:rFonts w:ascii="Angsana New" w:hAnsi="Angsana New"/>
          <w:sz w:val="30"/>
          <w:szCs w:val="30"/>
          <w:cs/>
        </w:rPr>
        <w:t>ระหว่างกาลนี้มีความสอดคล้องกับการถือปฏิบัติใน</w:t>
      </w:r>
      <w:r w:rsidR="0085341B">
        <w:rPr>
          <w:rFonts w:ascii="Angsana New" w:hAnsi="Angsana New"/>
          <w:sz w:val="30"/>
          <w:szCs w:val="30"/>
          <w:cs/>
        </w:rPr>
        <w:br/>
      </w:r>
      <w:r w:rsidRPr="00714B14">
        <w:rPr>
          <w:rFonts w:ascii="Angsana New" w:hAnsi="Angsana New"/>
          <w:spacing w:val="-2"/>
          <w:sz w:val="30"/>
          <w:szCs w:val="30"/>
          <w:cs/>
        </w:rPr>
        <w:t>งบการเงิน</w:t>
      </w:r>
      <w:r w:rsidR="003A11BD" w:rsidRPr="00714B14">
        <w:rPr>
          <w:rFonts w:ascii="Angsana New" w:hAnsi="Angsana New"/>
          <w:spacing w:val="-2"/>
          <w:sz w:val="30"/>
          <w:szCs w:val="30"/>
          <w:cs/>
        </w:rPr>
        <w:t>รวม</w:t>
      </w:r>
      <w:r w:rsidRPr="00714B14">
        <w:rPr>
          <w:rFonts w:ascii="Angsana New" w:hAnsi="Angsana New"/>
          <w:spacing w:val="-2"/>
          <w:sz w:val="30"/>
          <w:szCs w:val="30"/>
          <w:cs/>
        </w:rPr>
        <w:t xml:space="preserve">สำหรับปีสิ้นสุดวันที่ </w:t>
      </w:r>
      <w:r w:rsidR="00E9087B" w:rsidRPr="00714B14">
        <w:rPr>
          <w:rFonts w:ascii="Angsana New" w:hAnsi="Angsana New"/>
          <w:spacing w:val="-2"/>
          <w:sz w:val="30"/>
          <w:szCs w:val="30"/>
        </w:rPr>
        <w:t>31</w:t>
      </w:r>
      <w:r w:rsidRPr="00714B14">
        <w:rPr>
          <w:rFonts w:ascii="Angsana New" w:hAnsi="Angsana New"/>
          <w:spacing w:val="-2"/>
          <w:sz w:val="30"/>
          <w:szCs w:val="30"/>
          <w:cs/>
        </w:rPr>
        <w:t xml:space="preserve"> ธันวาคม </w:t>
      </w:r>
      <w:r w:rsidRPr="00714B14">
        <w:rPr>
          <w:rFonts w:ascii="Angsana New" w:hAnsi="Angsana New"/>
          <w:spacing w:val="-2"/>
          <w:sz w:val="30"/>
          <w:szCs w:val="30"/>
        </w:rPr>
        <w:t>2561</w:t>
      </w:r>
      <w:r w:rsidRPr="00714B14">
        <w:rPr>
          <w:rFonts w:ascii="Angsana New" w:hAnsi="Angsana New"/>
          <w:spacing w:val="-2"/>
          <w:sz w:val="30"/>
          <w:szCs w:val="30"/>
          <w:cs/>
        </w:rPr>
        <w:t xml:space="preserve"> ยกเว้นกรณีที่กลุ่มบริษัทได้นำมาตรฐานการรายงานท</w:t>
      </w:r>
      <w:r w:rsidR="003A11BD" w:rsidRPr="00714B14">
        <w:rPr>
          <w:rFonts w:ascii="Angsana New" w:hAnsi="Angsana New"/>
          <w:spacing w:val="-2"/>
          <w:sz w:val="30"/>
          <w:szCs w:val="30"/>
          <w:cs/>
        </w:rPr>
        <w:t>าง</w:t>
      </w:r>
      <w:r w:rsidRPr="00714B14">
        <w:rPr>
          <w:rFonts w:ascii="Angsana New" w:hAnsi="Angsana New"/>
          <w:spacing w:val="-2"/>
          <w:sz w:val="30"/>
          <w:szCs w:val="30"/>
          <w:cs/>
        </w:rPr>
        <w:t>การเงิน</w:t>
      </w:r>
      <w:r w:rsidRPr="00FD47C3">
        <w:rPr>
          <w:rFonts w:ascii="Angsana New" w:hAnsi="Angsana New"/>
          <w:sz w:val="30"/>
          <w:szCs w:val="30"/>
          <w:cs/>
        </w:rPr>
        <w:t>ที่</w:t>
      </w:r>
      <w:r>
        <w:rPr>
          <w:rFonts w:ascii="Angsana New" w:hAnsi="Angsana New" w:hint="cs"/>
          <w:sz w:val="30"/>
          <w:szCs w:val="30"/>
          <w:cs/>
        </w:rPr>
        <w:t>ออกและ</w:t>
      </w:r>
      <w:r w:rsidRPr="00FD47C3">
        <w:rPr>
          <w:rFonts w:ascii="Angsana New" w:hAnsi="Angsana New"/>
          <w:sz w:val="30"/>
          <w:szCs w:val="30"/>
          <w:cs/>
        </w:rPr>
        <w:t xml:space="preserve">ปรับปรุงใหม่ซึ่งมีผลบังคับใช้สำหรับรอบระยะเวลาบัญชีที่เริ่มในหรือหลังวันที่ </w:t>
      </w:r>
      <w:r w:rsidRPr="00FD47C3">
        <w:rPr>
          <w:rFonts w:ascii="Angsana New" w:hAnsi="Angsana New"/>
          <w:sz w:val="30"/>
          <w:szCs w:val="30"/>
        </w:rPr>
        <w:t xml:space="preserve">1 </w:t>
      </w:r>
      <w:r w:rsidRPr="00FD47C3">
        <w:rPr>
          <w:rFonts w:ascii="Angsana New" w:hAnsi="Angsana New"/>
          <w:sz w:val="30"/>
          <w:szCs w:val="30"/>
          <w:cs/>
        </w:rPr>
        <w:t xml:space="preserve">มกราคม </w:t>
      </w:r>
      <w:r w:rsidRPr="00FD47C3">
        <w:rPr>
          <w:rFonts w:ascii="Angsana New" w:hAnsi="Angsana New"/>
          <w:sz w:val="30"/>
          <w:szCs w:val="30"/>
        </w:rPr>
        <w:t xml:space="preserve">2562 </w:t>
      </w:r>
      <w:r w:rsidR="00B01807">
        <w:rPr>
          <w:rFonts w:ascii="Angsana New" w:hAnsi="Angsana New"/>
          <w:sz w:val="30"/>
          <w:szCs w:val="30"/>
          <w:cs/>
        </w:rPr>
        <w:br/>
      </w:r>
      <w:r w:rsidRPr="00FD47C3">
        <w:rPr>
          <w:rFonts w:ascii="Angsana New" w:hAnsi="Angsana New"/>
          <w:sz w:val="30"/>
          <w:szCs w:val="30"/>
          <w:cs/>
        </w:rPr>
        <w:t>มาถือปฏิบัติ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B01807" w:rsidRPr="00B01807">
        <w:rPr>
          <w:rFonts w:ascii="Angsana New" w:hAnsi="Angsana New"/>
          <w:sz w:val="30"/>
          <w:szCs w:val="30"/>
          <w:cs/>
        </w:rPr>
        <w:t>การนำมาตรฐานการรายงานทางการเงินที่ออกและปรับปรุงใหม่มาถือปฏิบัติดังกล่าวไม่มีผลกระทบอย่างเป็นสาระสำคัญต่อนโยบายการบัญชี วิธีการคำนวณและผลการดำเนินงานหรือฐานะการเงินของกลุ่มบริษัท</w:t>
      </w:r>
      <w:r w:rsidR="00B01807" w:rsidRPr="00B01807">
        <w:rPr>
          <w:rFonts w:ascii="Angsana New" w:hAnsi="Angsana New"/>
          <w:sz w:val="30"/>
          <w:szCs w:val="30"/>
        </w:rPr>
        <w:t> </w:t>
      </w:r>
    </w:p>
    <w:p w14:paraId="0EC15559" w14:textId="77777777" w:rsidR="00FD47C3" w:rsidRPr="0019430C" w:rsidRDefault="00FD47C3" w:rsidP="00FD47C3">
      <w:pPr>
        <w:ind w:left="540"/>
        <w:jc w:val="thaiDistribute"/>
        <w:rPr>
          <w:rFonts w:ascii="Angsana New" w:hAnsi="Angsana New"/>
          <w:sz w:val="30"/>
          <w:szCs w:val="30"/>
          <w:cs/>
        </w:rPr>
      </w:pPr>
    </w:p>
    <w:p w14:paraId="441EC4DE" w14:textId="2E90CF78" w:rsidR="0048565F" w:rsidRPr="00031651" w:rsidRDefault="0048565F" w:rsidP="0048565F">
      <w:pPr>
        <w:tabs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61B3">
        <w:rPr>
          <w:rFonts w:asciiTheme="majorBidi" w:hAnsiTheme="majorBidi" w:cstheme="majorBidi"/>
          <w:sz w:val="30"/>
          <w:szCs w:val="30"/>
          <w:cs/>
        </w:rPr>
        <w:t xml:space="preserve">กลุ่มบริษัทได้ถือปฏิบัติตามมาตรฐานการรายงานทางการเงิน ฉบับที่ </w:t>
      </w:r>
      <w:r w:rsidRPr="00E961B3">
        <w:rPr>
          <w:rFonts w:asciiTheme="majorBidi" w:hAnsiTheme="majorBidi" w:cstheme="majorBidi"/>
          <w:sz w:val="30"/>
          <w:szCs w:val="30"/>
        </w:rPr>
        <w:t xml:space="preserve">15 </w:t>
      </w:r>
      <w:r w:rsidRPr="00E961B3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961B3">
        <w:rPr>
          <w:rFonts w:asciiTheme="majorBidi" w:hAnsiTheme="majorBidi" w:cstheme="majorBidi"/>
          <w:i/>
          <w:iCs/>
          <w:sz w:val="30"/>
          <w:szCs w:val="30"/>
          <w:cs/>
        </w:rPr>
        <w:t>รายได้จากสัญญาที่ทำกับลูกค้า</w:t>
      </w:r>
      <w:r w:rsidRPr="00E961B3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E961B3">
        <w:rPr>
          <w:rFonts w:asciiTheme="majorBidi" w:hAnsiTheme="majorBidi"/>
          <w:sz w:val="30"/>
          <w:szCs w:val="30"/>
          <w:cs/>
        </w:rPr>
        <w:t>(“</w:t>
      </w:r>
      <w:r w:rsidRPr="00E961B3">
        <w:rPr>
          <w:rFonts w:asciiTheme="majorBidi" w:hAnsiTheme="majorBidi" w:cstheme="majorBidi"/>
          <w:sz w:val="30"/>
          <w:szCs w:val="30"/>
        </w:rPr>
        <w:t>TFRS 15</w:t>
      </w:r>
      <w:r w:rsidRPr="00E961B3">
        <w:rPr>
          <w:rFonts w:asciiTheme="majorBidi" w:hAnsiTheme="majorBidi"/>
          <w:sz w:val="30"/>
          <w:szCs w:val="30"/>
          <w:cs/>
        </w:rPr>
        <w:t>”)</w:t>
      </w:r>
      <w:r w:rsidRPr="00E961B3">
        <w:rPr>
          <w:rFonts w:asciiTheme="majorBidi" w:hAnsiTheme="majorBidi"/>
          <w:i/>
          <w:iCs/>
          <w:sz w:val="30"/>
          <w:szCs w:val="30"/>
          <w:cs/>
        </w:rPr>
        <w:t xml:space="preserve"> </w:t>
      </w:r>
      <w:r w:rsidRPr="00E961B3">
        <w:rPr>
          <w:rFonts w:asciiTheme="majorBidi" w:hAnsiTheme="majorBidi" w:cstheme="majorBidi"/>
          <w:sz w:val="30"/>
          <w:szCs w:val="30"/>
          <w:cs/>
        </w:rPr>
        <w:t xml:space="preserve">เป็นครั้งแรกตั้งแต่วันที่ </w:t>
      </w:r>
      <w:r w:rsidRPr="00E961B3">
        <w:rPr>
          <w:rFonts w:asciiTheme="majorBidi" w:hAnsiTheme="majorBidi" w:cstheme="majorBidi"/>
          <w:sz w:val="30"/>
          <w:szCs w:val="30"/>
        </w:rPr>
        <w:t xml:space="preserve">1 </w:t>
      </w:r>
      <w:r w:rsidRPr="00E961B3">
        <w:rPr>
          <w:rFonts w:asciiTheme="majorBidi" w:hAnsiTheme="majorBidi" w:cstheme="majorBidi"/>
          <w:sz w:val="30"/>
          <w:szCs w:val="30"/>
          <w:cs/>
        </w:rPr>
        <w:t xml:space="preserve">มกราคม </w:t>
      </w:r>
      <w:r w:rsidRPr="00E961B3">
        <w:rPr>
          <w:rFonts w:asciiTheme="majorBidi" w:hAnsiTheme="majorBidi" w:cstheme="majorBidi"/>
          <w:sz w:val="30"/>
          <w:szCs w:val="30"/>
        </w:rPr>
        <w:t xml:space="preserve">2562 TFRS 15 </w:t>
      </w:r>
      <w:r w:rsidRPr="00E961B3">
        <w:rPr>
          <w:rFonts w:asciiTheme="majorBidi" w:hAnsiTheme="majorBidi" w:cstheme="majorBidi"/>
          <w:sz w:val="30"/>
          <w:szCs w:val="30"/>
          <w:cs/>
        </w:rPr>
        <w:t xml:space="preserve">กำหนดกรอบแนวคิดในการประเมินจำนวนเงิน และจังหวะเวลาในการรับรู้รายได้ ซึ่งได้นำมาใช้แทนมาตรฐานการบัญชี ฉบับที่ </w:t>
      </w:r>
      <w:r w:rsidRPr="00E961B3">
        <w:rPr>
          <w:rFonts w:asciiTheme="majorBidi" w:hAnsiTheme="majorBidi" w:cstheme="majorBidi"/>
          <w:sz w:val="30"/>
          <w:szCs w:val="30"/>
        </w:rPr>
        <w:t xml:space="preserve">18 </w:t>
      </w:r>
      <w:r w:rsidRPr="00E961B3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961B3">
        <w:rPr>
          <w:rFonts w:asciiTheme="majorBidi" w:hAnsiTheme="majorBidi" w:cstheme="majorBidi"/>
          <w:i/>
          <w:iCs/>
          <w:sz w:val="30"/>
          <w:szCs w:val="30"/>
          <w:cs/>
        </w:rPr>
        <w:t>รายได้</w:t>
      </w:r>
      <w:r w:rsidRPr="00E961B3">
        <w:rPr>
          <w:rFonts w:asciiTheme="majorBidi" w:hAnsiTheme="majorBidi"/>
          <w:sz w:val="30"/>
          <w:szCs w:val="30"/>
          <w:rtl/>
          <w:cs/>
        </w:rPr>
        <w:t xml:space="preserve"> </w:t>
      </w:r>
      <w:r w:rsidRPr="00E961B3">
        <w:rPr>
          <w:rFonts w:asciiTheme="majorBidi" w:hAnsiTheme="majorBidi"/>
          <w:sz w:val="30"/>
          <w:szCs w:val="30"/>
          <w:cs/>
        </w:rPr>
        <w:t>(“</w:t>
      </w:r>
      <w:r w:rsidRPr="00E961B3">
        <w:rPr>
          <w:rFonts w:asciiTheme="majorBidi" w:hAnsiTheme="majorBidi" w:cstheme="majorBidi"/>
          <w:sz w:val="30"/>
          <w:szCs w:val="30"/>
        </w:rPr>
        <w:t>TAS 18</w:t>
      </w:r>
      <w:r w:rsidRPr="00E961B3">
        <w:rPr>
          <w:rFonts w:asciiTheme="majorBidi" w:hAnsiTheme="majorBidi"/>
          <w:sz w:val="30"/>
          <w:szCs w:val="30"/>
          <w:cs/>
        </w:rPr>
        <w:t xml:space="preserve">”) </w:t>
      </w:r>
      <w:r w:rsidRPr="00E961B3">
        <w:rPr>
          <w:rFonts w:asciiTheme="majorBidi" w:hAnsiTheme="majorBidi" w:cstheme="majorBidi"/>
          <w:sz w:val="30"/>
          <w:szCs w:val="30"/>
          <w:cs/>
        </w:rPr>
        <w:t>มาตรฐานการบัญชี ฉบับที่</w:t>
      </w:r>
      <w:r w:rsidRPr="00E961B3">
        <w:rPr>
          <w:rFonts w:asciiTheme="majorBidi" w:hAnsiTheme="majorBidi" w:cstheme="majorBidi"/>
          <w:sz w:val="30"/>
          <w:szCs w:val="30"/>
        </w:rPr>
        <w:t xml:space="preserve"> 11 </w:t>
      </w:r>
      <w:r w:rsidRPr="00E961B3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E961B3">
        <w:rPr>
          <w:rFonts w:asciiTheme="majorBidi" w:hAnsiTheme="majorBidi" w:cstheme="majorBidi"/>
          <w:i/>
          <w:iCs/>
          <w:sz w:val="30"/>
          <w:szCs w:val="30"/>
          <w:cs/>
        </w:rPr>
        <w:t>สัญญาก่อสร้าง</w:t>
      </w:r>
      <w:r w:rsidRPr="00E961B3">
        <w:rPr>
          <w:rFonts w:asciiTheme="majorBidi" w:hAnsiTheme="majorBidi"/>
          <w:sz w:val="30"/>
          <w:szCs w:val="30"/>
          <w:rtl/>
          <w:cs/>
        </w:rPr>
        <w:t xml:space="preserve"> </w:t>
      </w:r>
      <w:r w:rsidRPr="00E961B3">
        <w:rPr>
          <w:rFonts w:asciiTheme="majorBidi" w:hAnsiTheme="majorBidi"/>
          <w:sz w:val="30"/>
          <w:szCs w:val="30"/>
          <w:cs/>
        </w:rPr>
        <w:t>(“</w:t>
      </w:r>
      <w:r w:rsidRPr="00E961B3">
        <w:rPr>
          <w:rFonts w:asciiTheme="majorBidi" w:hAnsiTheme="majorBidi" w:cstheme="majorBidi"/>
          <w:sz w:val="30"/>
          <w:szCs w:val="30"/>
        </w:rPr>
        <w:t>TAS 11</w:t>
      </w:r>
      <w:r w:rsidRPr="00E961B3">
        <w:rPr>
          <w:rFonts w:asciiTheme="majorBidi" w:hAnsiTheme="majorBidi"/>
          <w:sz w:val="30"/>
          <w:szCs w:val="30"/>
          <w:cs/>
        </w:rPr>
        <w:t xml:space="preserve">”) </w:t>
      </w:r>
      <w:r w:rsidRPr="00E961B3">
        <w:rPr>
          <w:rFonts w:asciiTheme="majorBidi" w:hAnsiTheme="majorBidi" w:cstheme="majorBidi"/>
          <w:sz w:val="30"/>
          <w:szCs w:val="30"/>
          <w:cs/>
        </w:rPr>
        <w:t>และการตีความมาตรฐานการรายงานทางการเงิน</w:t>
      </w:r>
      <w:r w:rsidRPr="00E961B3">
        <w:rPr>
          <w:rFonts w:asciiTheme="majorBidi" w:hAnsiTheme="majorBidi" w:cstheme="majorBidi"/>
          <w:sz w:val="30"/>
          <w:szCs w:val="30"/>
          <w:cs/>
        </w:rPr>
        <w:br/>
        <w:t>ที่เกี่ยวข้อง</w:t>
      </w:r>
    </w:p>
    <w:p w14:paraId="49B1F061" w14:textId="77777777" w:rsidR="00C010DB" w:rsidRPr="0019430C" w:rsidRDefault="00C010DB" w:rsidP="00FD47C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3CC27353" w14:textId="64AD6E92" w:rsidR="007A54AD" w:rsidRPr="00E961B3" w:rsidRDefault="005E670D" w:rsidP="00AD08C1">
      <w:pPr>
        <w:pStyle w:val="ListParagraph"/>
        <w:autoSpaceDE w:val="0"/>
        <w:autoSpaceDN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E961B3">
        <w:rPr>
          <w:rFonts w:asciiTheme="majorBidi" w:hAnsiTheme="majorBidi" w:cstheme="majorBidi"/>
          <w:sz w:val="30"/>
          <w:szCs w:val="30"/>
          <w:cs/>
        </w:rPr>
        <w:t>ตาม</w:t>
      </w:r>
      <w:r w:rsidRPr="00E961B3">
        <w:rPr>
          <w:rFonts w:asciiTheme="majorBidi" w:hAnsiTheme="majorBidi" w:cstheme="majorBidi"/>
          <w:sz w:val="30"/>
          <w:szCs w:val="30"/>
        </w:rPr>
        <w:t xml:space="preserve"> TFRS 15</w:t>
      </w:r>
      <w:r w:rsidRPr="00E961B3">
        <w:rPr>
          <w:rFonts w:asciiTheme="majorBidi" w:hAnsiTheme="majorBidi" w:cstheme="majorBidi"/>
          <w:sz w:val="30"/>
          <w:szCs w:val="30"/>
          <w:cs/>
        </w:rPr>
        <w:t xml:space="preserve"> กลุ่มบริษัทรับรู้รายได้เมื่อลูกค้ามีอำนาจควบคุมในสินค้าหรือบริการ</w:t>
      </w:r>
      <w:r w:rsidRPr="00E961B3">
        <w:rPr>
          <w:rFonts w:asciiTheme="majorBidi" w:hAnsiTheme="majorBidi"/>
          <w:sz w:val="30"/>
          <w:szCs w:val="30"/>
          <w:cs/>
        </w:rPr>
        <w:t xml:space="preserve"> </w:t>
      </w:r>
      <w:r w:rsidRPr="00E961B3">
        <w:rPr>
          <w:rFonts w:asciiTheme="majorBidi" w:hAnsiTheme="majorBidi" w:cstheme="majorBidi"/>
          <w:sz w:val="30"/>
          <w:szCs w:val="30"/>
          <w:cs/>
        </w:rPr>
        <w:t>ด้วยจำนวนเงินที่สะท้อนถึง</w:t>
      </w:r>
      <w:r w:rsidRPr="00E961B3">
        <w:rPr>
          <w:rFonts w:asciiTheme="majorBidi" w:hAnsiTheme="majorBidi" w:cstheme="majorBidi"/>
          <w:sz w:val="30"/>
          <w:szCs w:val="30"/>
          <w:cs/>
        </w:rPr>
        <w:br/>
        <w:t>สิ่งตอบแทนที่กลุ่มบริษัท</w:t>
      </w:r>
      <w:r w:rsidRPr="00E961B3">
        <w:rPr>
          <w:rFonts w:asciiTheme="majorBidi" w:hAnsiTheme="majorBidi"/>
          <w:sz w:val="30"/>
          <w:szCs w:val="30"/>
          <w:cs/>
        </w:rPr>
        <w:t xml:space="preserve"> </w:t>
      </w:r>
      <w:r w:rsidRPr="00E961B3">
        <w:rPr>
          <w:rFonts w:asciiTheme="majorBidi" w:hAnsiTheme="majorBidi" w:cstheme="majorBidi"/>
          <w:sz w:val="30"/>
          <w:szCs w:val="30"/>
          <w:cs/>
        </w:rPr>
        <w:t>คาดว่าจะมีสิทธิได้รับและมีการใช้วิจารณญาณในการพิจารณาจังหวะเวลาในการส่งมอบการควบคุม เพื่อประเมินว่าจะรับรู้รายได้ ณ เวลาใดเวลาหนึ่ง หรือรับรู้ตลอดช่วงเวลาหนึ่ง</w:t>
      </w:r>
      <w:r w:rsidR="003F1351" w:rsidRPr="00E961B3">
        <w:rPr>
          <w:rFonts w:asciiTheme="majorBidi" w:hAnsiTheme="majorBidi"/>
          <w:sz w:val="30"/>
          <w:szCs w:val="30"/>
          <w:cs/>
        </w:rPr>
        <w:t xml:space="preserve"> </w:t>
      </w:r>
      <w:r w:rsidR="003F1351" w:rsidRPr="00E961B3">
        <w:rPr>
          <w:rFonts w:asciiTheme="majorBidi" w:hAnsiTheme="majorBidi" w:cstheme="majorBidi"/>
          <w:sz w:val="30"/>
          <w:szCs w:val="30"/>
          <w:cs/>
        </w:rPr>
        <w:t>ซึ่งกลุ่มบริษัทมีจังหวะเวลาของการรับรู้รายได้ส่วนใหญ่มาจากการขาย โดยเป็นรายได้ที่รับรู้ ณ เวลาใดเวลาหนึ่ง</w:t>
      </w:r>
      <w:r w:rsidRPr="00E961B3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9A65D3D" w14:textId="6C77C854" w:rsidR="00447E7A" w:rsidRPr="000042F9" w:rsidRDefault="00447E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  <w:sz w:val="30"/>
          <w:szCs w:val="30"/>
          <w:cs/>
        </w:rPr>
      </w:pPr>
    </w:p>
    <w:p w14:paraId="7F313772" w14:textId="4903F6CD" w:rsidR="005E12C8" w:rsidRDefault="005E12C8" w:rsidP="001D2F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063FB">
        <w:rPr>
          <w:rFonts w:ascii="Angsana New" w:hAnsi="Angsana New"/>
          <w:sz w:val="30"/>
          <w:szCs w:val="30"/>
          <w:cs/>
        </w:rPr>
        <w:t xml:space="preserve">นอกเหนือจากมาตรฐานการรายงานทางการเงินที่ออกและปรับปรุงใหม่ข้างต้น </w:t>
      </w:r>
      <w:r w:rsidRPr="00B756BA">
        <w:rPr>
          <w:rFonts w:ascii="Angsana New" w:hAnsi="Angsana New"/>
          <w:sz w:val="30"/>
          <w:szCs w:val="30"/>
          <w:cs/>
        </w:rPr>
        <w:t>สภาวิชาชีพบัญชีได้ออกและปรับปรุงมาตรฐานการรายงานทางการเงินหลายฉบับ ซึ่งมีผลบังคับใช้สำหรับรอบระยะเวลาบัญชีที่เริ่มในหรือหลัง</w:t>
      </w:r>
      <w:r w:rsidRPr="00942DEB">
        <w:rPr>
          <w:rFonts w:ascii="Angsana New" w:hAnsi="Angsana New"/>
          <w:spacing w:val="8"/>
          <w:sz w:val="30"/>
          <w:szCs w:val="30"/>
          <w:cs/>
        </w:rPr>
        <w:t xml:space="preserve">วันที่ </w:t>
      </w:r>
      <w:r w:rsidRPr="00942DEB">
        <w:rPr>
          <w:rFonts w:ascii="Angsana New" w:hAnsi="Angsana New"/>
          <w:spacing w:val="8"/>
          <w:sz w:val="30"/>
          <w:szCs w:val="30"/>
        </w:rPr>
        <w:t xml:space="preserve">1 </w:t>
      </w:r>
      <w:r w:rsidRPr="00942DEB">
        <w:rPr>
          <w:rFonts w:ascii="Angsana New" w:hAnsi="Angsana New"/>
          <w:spacing w:val="8"/>
          <w:sz w:val="30"/>
          <w:szCs w:val="30"/>
          <w:cs/>
        </w:rPr>
        <w:t xml:space="preserve">มกราคม </w:t>
      </w:r>
      <w:r w:rsidRPr="00942DEB">
        <w:rPr>
          <w:rFonts w:ascii="Angsana New" w:hAnsi="Angsana New"/>
          <w:spacing w:val="8"/>
          <w:sz w:val="30"/>
          <w:szCs w:val="30"/>
        </w:rPr>
        <w:t xml:space="preserve">2563 </w:t>
      </w:r>
      <w:r w:rsidRPr="00942DEB">
        <w:rPr>
          <w:rFonts w:ascii="Angsana New" w:hAnsi="Angsana New"/>
          <w:spacing w:val="8"/>
          <w:sz w:val="30"/>
          <w:szCs w:val="30"/>
          <w:cs/>
        </w:rPr>
        <w:t>โดยกลุ่มบริษัทไม่ได้นำมาตรฐานการรายงานทางการเงินดังกล่าวมาใช้ในการจัดทำ</w:t>
      </w:r>
      <w:r w:rsidRPr="00DD7C1C">
        <w:rPr>
          <w:rFonts w:ascii="Angsana New" w:hAnsi="Angsana New"/>
          <w:spacing w:val="-8"/>
          <w:sz w:val="30"/>
          <w:szCs w:val="30"/>
          <w:cs/>
        </w:rPr>
        <w:t>งบการเงินรวมระหว่างกาลนี้เนื่องจากยังไม่มีผลบังคับใช้ และได้เปิดเผยในหมายเหตุประกอบงบการเงิน</w:t>
      </w:r>
      <w:r w:rsidR="00BE59A1" w:rsidRPr="00DD7C1C">
        <w:rPr>
          <w:rFonts w:ascii="Angsana New" w:hAnsi="Angsana New"/>
          <w:spacing w:val="-8"/>
          <w:sz w:val="30"/>
          <w:szCs w:val="30"/>
          <w:cs/>
        </w:rPr>
        <w:t>ระหว่างกาล</w:t>
      </w:r>
      <w:r w:rsidRPr="006132EF">
        <w:rPr>
          <w:rFonts w:ascii="Angsana New" w:hAnsi="Angsana New"/>
          <w:spacing w:val="-8"/>
          <w:sz w:val="30"/>
          <w:szCs w:val="30"/>
          <w:cs/>
        </w:rPr>
        <w:t xml:space="preserve">ข้อ </w:t>
      </w:r>
      <w:r w:rsidRPr="000C50DD">
        <w:rPr>
          <w:rFonts w:ascii="Angsana New" w:hAnsi="Angsana New"/>
          <w:spacing w:val="-8"/>
          <w:sz w:val="30"/>
          <w:szCs w:val="30"/>
        </w:rPr>
        <w:t>1</w:t>
      </w:r>
      <w:r w:rsidR="00662F7D">
        <w:rPr>
          <w:rFonts w:ascii="Angsana New" w:hAnsi="Angsana New"/>
          <w:spacing w:val="-8"/>
          <w:sz w:val="30"/>
          <w:szCs w:val="30"/>
        </w:rPr>
        <w:t>9</w:t>
      </w:r>
    </w:p>
    <w:p w14:paraId="54330FA7" w14:textId="77777777" w:rsidR="001B5FFD" w:rsidRPr="0019430C" w:rsidRDefault="001B5FFD" w:rsidP="00FD47C3">
      <w:pPr>
        <w:ind w:left="540"/>
        <w:jc w:val="thaiDistribute"/>
        <w:rPr>
          <w:rFonts w:ascii="Angsana New" w:hAnsi="Angsana New"/>
          <w:sz w:val="30"/>
          <w:szCs w:val="30"/>
        </w:rPr>
      </w:pPr>
    </w:p>
    <w:p w14:paraId="04816727" w14:textId="4BE68D2B" w:rsidR="000D3E50" w:rsidRPr="008B0C15" w:rsidRDefault="007E51DE" w:rsidP="002D74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Del="007E51DE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2D7499">
        <w:rPr>
          <w:rFonts w:ascii="Angsana New" w:hAnsi="Angsana New" w:hint="cs"/>
          <w:b/>
          <w:bCs/>
          <w:i/>
          <w:iCs/>
          <w:sz w:val="30"/>
          <w:szCs w:val="30"/>
          <w:cs/>
        </w:rPr>
        <w:t>(</w:t>
      </w:r>
      <w:r>
        <w:rPr>
          <w:rFonts w:ascii="Angsana New" w:hAnsi="Angsana New" w:hint="cs"/>
          <w:b/>
          <w:bCs/>
          <w:i/>
          <w:iCs/>
          <w:sz w:val="30"/>
          <w:szCs w:val="30"/>
          <w:cs/>
        </w:rPr>
        <w:t>ข</w:t>
      </w:r>
      <w:r w:rsidR="002D7499">
        <w:rPr>
          <w:rFonts w:ascii="Angsana New" w:hAnsi="Angsana New" w:hint="cs"/>
          <w:b/>
          <w:bCs/>
          <w:i/>
          <w:iCs/>
          <w:sz w:val="30"/>
          <w:szCs w:val="30"/>
          <w:cs/>
        </w:rPr>
        <w:t>)</w:t>
      </w:r>
      <w:r w:rsidR="002D7499">
        <w:rPr>
          <w:rFonts w:ascii="Angsana New" w:hAnsi="Angsana New" w:hint="cs"/>
          <w:b/>
          <w:bCs/>
          <w:i/>
          <w:iCs/>
          <w:sz w:val="30"/>
          <w:szCs w:val="30"/>
          <w:cs/>
        </w:rPr>
        <w:tab/>
      </w:r>
      <w:r w:rsidR="000D3E50" w:rsidRPr="005B1452">
        <w:rPr>
          <w:rFonts w:ascii="Angsana New" w:hAnsi="Angsana New"/>
          <w:b/>
          <w:bCs/>
          <w:i/>
          <w:iCs/>
          <w:sz w:val="30"/>
          <w:szCs w:val="30"/>
          <w:cs/>
        </w:rPr>
        <w:t>สกุล</w:t>
      </w:r>
      <w:r w:rsidR="000D3E50" w:rsidRPr="008B0C15">
        <w:rPr>
          <w:rFonts w:ascii="Angsana New" w:hAnsi="Angsana New"/>
          <w:b/>
          <w:bCs/>
          <w:i/>
          <w:iCs/>
          <w:sz w:val="30"/>
          <w:szCs w:val="30"/>
          <w:cs/>
        </w:rPr>
        <w:t>เงินที่ใช้ในการดำเนินงานและนำเสนอ</w:t>
      </w:r>
      <w:r w:rsidR="00B749F7">
        <w:rPr>
          <w:rFonts w:ascii="Angsana New" w:hAnsi="Angsana New"/>
          <w:b/>
          <w:bCs/>
          <w:i/>
          <w:iCs/>
          <w:sz w:val="30"/>
          <w:szCs w:val="30"/>
          <w:cs/>
        </w:rPr>
        <w:t>งบการเงิน</w:t>
      </w:r>
    </w:p>
    <w:p w14:paraId="735EE542" w14:textId="77777777" w:rsidR="000D3E50" w:rsidRPr="0019430C" w:rsidRDefault="000D3E50" w:rsidP="00895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p w14:paraId="1A8E079F" w14:textId="3AC81B44" w:rsidR="007E51DE" w:rsidRDefault="00B749F7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pacing w:val="-6"/>
          <w:sz w:val="30"/>
          <w:szCs w:val="30"/>
          <w:cs/>
        </w:rPr>
        <w:t>งบการเงิน</w:t>
      </w:r>
      <w:r w:rsidR="007E51DE" w:rsidRPr="002D7499">
        <w:rPr>
          <w:rFonts w:ascii="Angsana New" w:hAnsi="Angsana New"/>
          <w:spacing w:val="-6"/>
          <w:sz w:val="30"/>
          <w:szCs w:val="30"/>
          <w:cs/>
        </w:rPr>
        <w:t>รวม</w:t>
      </w:r>
      <w:r>
        <w:rPr>
          <w:rFonts w:ascii="Angsana New" w:hAnsi="Angsana New"/>
          <w:spacing w:val="-6"/>
          <w:sz w:val="30"/>
          <w:szCs w:val="30"/>
          <w:cs/>
        </w:rPr>
        <w:t>ระหว่างกาล</w:t>
      </w:r>
      <w:r w:rsidR="000D3E50" w:rsidRPr="002D7499">
        <w:rPr>
          <w:rFonts w:ascii="Angsana New" w:hAnsi="Angsana New"/>
          <w:spacing w:val="-6"/>
          <w:sz w:val="30"/>
          <w:szCs w:val="30"/>
          <w:cs/>
        </w:rPr>
        <w:t>นี้จัดทำและแสดงหน่วยเงินตราเป็นเงินบาทซึ่งเป็นสกุลเงินที่ใช้ในการดำเนินงานของบริษัท ข้อมูล</w:t>
      </w:r>
      <w:r w:rsidR="000D3E50" w:rsidRPr="002D7499">
        <w:rPr>
          <w:rFonts w:ascii="Angsana New" w:hAnsi="Angsana New"/>
          <w:spacing w:val="2"/>
          <w:sz w:val="30"/>
          <w:szCs w:val="30"/>
          <w:cs/>
        </w:rPr>
        <w:t>ทางการเงินทั้งหมดมีการปัดเศษในหมายเหตุประกอบ</w:t>
      </w:r>
      <w:r>
        <w:rPr>
          <w:rFonts w:ascii="Angsana New" w:hAnsi="Angsana New"/>
          <w:spacing w:val="2"/>
          <w:sz w:val="30"/>
          <w:szCs w:val="30"/>
          <w:cs/>
        </w:rPr>
        <w:t>งบการเงินระหว่างกาล</w:t>
      </w:r>
      <w:r w:rsidR="000D3E50" w:rsidRPr="002D7499">
        <w:rPr>
          <w:rFonts w:ascii="Angsana New" w:hAnsi="Angsana New"/>
          <w:spacing w:val="2"/>
          <w:sz w:val="30"/>
          <w:szCs w:val="30"/>
          <w:cs/>
        </w:rPr>
        <w:t>เพื่อให้แสดงเป็นหลักล้านบาท ยกเว้นที่ระบุไว้</w:t>
      </w:r>
      <w:r w:rsidR="000D3E50" w:rsidRPr="00CB6C38">
        <w:rPr>
          <w:rFonts w:ascii="Angsana New" w:hAnsi="Angsana New"/>
          <w:sz w:val="30"/>
          <w:szCs w:val="30"/>
          <w:cs/>
        </w:rPr>
        <w:t>เป็นอย่างอื่น</w:t>
      </w:r>
    </w:p>
    <w:p w14:paraId="0F4B4848" w14:textId="61FAC436" w:rsidR="0063270A" w:rsidRDefault="006327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</w:p>
    <w:p w14:paraId="36C8BF24" w14:textId="77777777" w:rsidR="0019430C" w:rsidRDefault="001943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50950586" w14:textId="3E009108" w:rsidR="000D3E50" w:rsidRPr="008B0C15" w:rsidRDefault="003A26C4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num" w:pos="567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lastRenderedPageBreak/>
        <w:t>(</w:t>
      </w:r>
      <w:r w:rsidR="007E51DE">
        <w:rPr>
          <w:rFonts w:ascii="Angsana New" w:hAnsi="Angsana New" w:hint="cs"/>
          <w:b/>
          <w:bCs/>
          <w:i/>
          <w:iCs/>
          <w:sz w:val="30"/>
          <w:szCs w:val="30"/>
          <w:cs/>
        </w:rPr>
        <w:t>ค</w:t>
      </w:r>
      <w:r w:rsidR="000D3E50" w:rsidRPr="008B0C15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0D3E50" w:rsidRPr="008B0C15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การประมาณการและการใช้ดุลยพินิจ</w:t>
      </w:r>
    </w:p>
    <w:p w14:paraId="0001B495" w14:textId="77777777" w:rsidR="000D3E50" w:rsidRPr="00616E3A" w:rsidRDefault="000D3E50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5C7975DE" w14:textId="2CA1F860" w:rsidR="000D3E50" w:rsidRDefault="00CB78B9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CB78B9">
        <w:rPr>
          <w:rFonts w:ascii="Angsana New" w:hAnsi="Angsana New"/>
          <w:spacing w:val="-6"/>
          <w:sz w:val="30"/>
          <w:szCs w:val="30"/>
          <w:cs/>
        </w:rPr>
        <w:t>ในการจัดทำ</w:t>
      </w:r>
      <w:r w:rsidR="00B749F7">
        <w:rPr>
          <w:rFonts w:ascii="Angsana New" w:hAnsi="Angsana New"/>
          <w:spacing w:val="-6"/>
          <w:sz w:val="30"/>
          <w:szCs w:val="30"/>
          <w:cs/>
        </w:rPr>
        <w:t>งบการเงิน</w:t>
      </w:r>
      <w:r w:rsidR="007E51DE" w:rsidRPr="00CB78B9">
        <w:rPr>
          <w:rFonts w:ascii="Angsana New" w:hAnsi="Angsana New"/>
          <w:spacing w:val="-6"/>
          <w:sz w:val="30"/>
          <w:szCs w:val="30"/>
          <w:cs/>
        </w:rPr>
        <w:t>รวม</w:t>
      </w:r>
      <w:r w:rsidR="00B749F7">
        <w:rPr>
          <w:rFonts w:ascii="Angsana New" w:hAnsi="Angsana New"/>
          <w:spacing w:val="-6"/>
          <w:sz w:val="30"/>
          <w:szCs w:val="30"/>
          <w:cs/>
        </w:rPr>
        <w:t>ระหว่างกาล</w:t>
      </w:r>
      <w:r w:rsidR="000D3E50" w:rsidRPr="00CB78B9">
        <w:rPr>
          <w:rFonts w:ascii="Angsana New" w:hAnsi="Angsana New"/>
          <w:spacing w:val="-6"/>
          <w:sz w:val="30"/>
          <w:szCs w:val="30"/>
          <w:cs/>
        </w:rPr>
        <w:t>ให้เป็นไปตามมาตรฐานการรายงานทางการเงิน ผู้บริหารต้องใช้ดุลยพินิจ</w:t>
      </w:r>
      <w:r w:rsidR="007E51DE">
        <w:rPr>
          <w:rFonts w:ascii="Angsana New" w:hAnsi="Angsana New"/>
          <w:spacing w:val="-6"/>
          <w:sz w:val="30"/>
          <w:szCs w:val="30"/>
          <w:cs/>
        </w:rPr>
        <w:br/>
      </w:r>
      <w:r w:rsidR="000D3E50" w:rsidRPr="00CB78B9">
        <w:rPr>
          <w:rFonts w:ascii="Angsana New" w:hAnsi="Angsana New"/>
          <w:spacing w:val="-6"/>
          <w:sz w:val="30"/>
          <w:szCs w:val="30"/>
          <w:cs/>
        </w:rPr>
        <w:t>การประมาณการ</w:t>
      </w:r>
      <w:r w:rsidR="000D3E50" w:rsidRPr="008B0C15">
        <w:rPr>
          <w:rFonts w:ascii="Angsana New" w:hAnsi="Angsana New"/>
          <w:sz w:val="30"/>
          <w:szCs w:val="30"/>
          <w:cs/>
        </w:rPr>
        <w:t>และข้อสมมติหลายประการ ซึ่งมีผลกระทบต่อการกำหนดนโยบายการบัญชีและการรายงาน</w:t>
      </w:r>
      <w:r w:rsidR="007E51DE">
        <w:rPr>
          <w:rFonts w:ascii="Angsana New" w:hAnsi="Angsana New"/>
          <w:sz w:val="30"/>
          <w:szCs w:val="30"/>
          <w:cs/>
        </w:rPr>
        <w:br/>
      </w:r>
      <w:r w:rsidR="000D3E50" w:rsidRPr="008B0C15">
        <w:rPr>
          <w:rFonts w:ascii="Angsana New" w:hAnsi="Angsana New"/>
          <w:sz w:val="30"/>
          <w:szCs w:val="30"/>
          <w:cs/>
        </w:rPr>
        <w:t>จำนวนเงินที่เกี่ยวกับสินทรัพย์ หนี้สิน รายได้ และค่าใช้จ่าย ผลที่เกิดขึ้นจริงอาจแตกต่างจากที่ประมาณการไว้</w:t>
      </w:r>
    </w:p>
    <w:p w14:paraId="16C82BF9" w14:textId="77777777" w:rsidR="0068099A" w:rsidRPr="00616E3A" w:rsidRDefault="0068099A" w:rsidP="007E51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2"/>
          <w:sz w:val="28"/>
          <w:szCs w:val="28"/>
        </w:rPr>
      </w:pPr>
    </w:p>
    <w:p w14:paraId="2E184FF9" w14:textId="022D4757" w:rsidR="007E51DE" w:rsidRPr="00AB49A5" w:rsidRDefault="007E51DE" w:rsidP="007E51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56EBA">
        <w:rPr>
          <w:rFonts w:ascii="Angsana New" w:hAnsi="Angsana New"/>
          <w:spacing w:val="4"/>
          <w:sz w:val="30"/>
          <w:szCs w:val="30"/>
          <w:cs/>
        </w:rPr>
        <w:t>ข้อสมมติที่สำคัญในการถือปฏิบัติตามนโยบายการบัญชี และแหล่งข้อมูลสำคัญในการประมาณการ กลุ่มบริษัท</w:t>
      </w:r>
      <w:r w:rsidRPr="00AB49A5">
        <w:rPr>
          <w:rFonts w:ascii="Angsana New" w:hAnsi="Angsana New"/>
          <w:sz w:val="30"/>
          <w:szCs w:val="30"/>
          <w:cs/>
        </w:rPr>
        <w:t>ได้ถือปฏิบัติเช่นเดียวกั</w:t>
      </w:r>
      <w:r w:rsidRPr="00AB49A5">
        <w:rPr>
          <w:rFonts w:ascii="Angsana New" w:hAnsi="Angsana New" w:hint="cs"/>
          <w:sz w:val="30"/>
          <w:szCs w:val="30"/>
          <w:cs/>
        </w:rPr>
        <w:t>บ</w:t>
      </w:r>
      <w:r w:rsidRPr="00AB49A5">
        <w:rPr>
          <w:rFonts w:ascii="Angsana New" w:hAnsi="Angsana New"/>
          <w:sz w:val="30"/>
          <w:szCs w:val="30"/>
          <w:cs/>
        </w:rPr>
        <w:t xml:space="preserve">การจัดทำงบการเงินรวมสำหรับปีสิ้นสุดวันที่ </w:t>
      </w:r>
      <w:r w:rsidRPr="00623586">
        <w:rPr>
          <w:rFonts w:ascii="Angsana New" w:hAnsi="Angsana New"/>
          <w:sz w:val="30"/>
          <w:szCs w:val="30"/>
        </w:rPr>
        <w:t>31</w:t>
      </w:r>
      <w:r w:rsidRPr="00AB49A5">
        <w:rPr>
          <w:rFonts w:ascii="Angsana New" w:hAnsi="Angsana New"/>
          <w:sz w:val="30"/>
          <w:szCs w:val="30"/>
          <w:cs/>
        </w:rPr>
        <w:t xml:space="preserve"> ธันวาคม </w:t>
      </w:r>
      <w:r w:rsidRPr="00623586">
        <w:rPr>
          <w:rFonts w:ascii="Angsana New" w:hAnsi="Angsana New"/>
          <w:sz w:val="30"/>
          <w:szCs w:val="30"/>
        </w:rPr>
        <w:t>25</w:t>
      </w:r>
      <w:r>
        <w:rPr>
          <w:rFonts w:ascii="Angsana New" w:hAnsi="Angsana New"/>
          <w:sz w:val="30"/>
          <w:szCs w:val="30"/>
        </w:rPr>
        <w:t>61</w:t>
      </w:r>
      <w:r w:rsidRPr="00AB49A5">
        <w:rPr>
          <w:rFonts w:ascii="Angsana New" w:hAnsi="Angsana New"/>
          <w:sz w:val="30"/>
          <w:szCs w:val="30"/>
          <w:cs/>
        </w:rPr>
        <w:t xml:space="preserve"> และรวมอยู่ในหมายเหตุประกอบงบการเงิน</w:t>
      </w:r>
      <w:r w:rsidRPr="00AB49A5">
        <w:rPr>
          <w:rFonts w:ascii="Angsana New" w:hAnsi="Angsana New" w:hint="cs"/>
          <w:sz w:val="30"/>
          <w:szCs w:val="30"/>
          <w:cs/>
        </w:rPr>
        <w:t>ระหว่างกาล</w:t>
      </w:r>
      <w:r w:rsidRPr="00AB49A5">
        <w:rPr>
          <w:rFonts w:ascii="Angsana New" w:hAnsi="Angsana New"/>
          <w:sz w:val="30"/>
          <w:szCs w:val="30"/>
          <w:cs/>
        </w:rPr>
        <w:t xml:space="preserve"> ดังนี้</w:t>
      </w:r>
    </w:p>
    <w:p w14:paraId="62573C6B" w14:textId="77777777" w:rsidR="00DF1A4B" w:rsidRPr="00616E3A" w:rsidRDefault="00DF1A4B" w:rsidP="000D3E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9360" w:type="dxa"/>
        <w:tblInd w:w="450" w:type="dxa"/>
        <w:tblLook w:val="04A0" w:firstRow="1" w:lastRow="0" w:firstColumn="1" w:lastColumn="0" w:noHBand="0" w:noVBand="1"/>
      </w:tblPr>
      <w:tblGrid>
        <w:gridCol w:w="3780"/>
        <w:gridCol w:w="5580"/>
      </w:tblGrid>
      <w:tr w:rsidR="005C1C7D" w:rsidRPr="00300257" w14:paraId="0FAC06D1" w14:textId="77777777" w:rsidTr="00700CE2">
        <w:tc>
          <w:tcPr>
            <w:tcW w:w="3780" w:type="dxa"/>
          </w:tcPr>
          <w:p w14:paraId="3A4B3B81" w14:textId="2D0B9730" w:rsidR="005C1C7D" w:rsidRPr="00142074" w:rsidRDefault="005C1C7D" w:rsidP="00D80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142074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7E51DE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5580" w:type="dxa"/>
          </w:tcPr>
          <w:p w14:paraId="733692D6" w14:textId="77152E90" w:rsidR="005C1C7D" w:rsidRPr="00142074" w:rsidRDefault="005C1C7D" w:rsidP="00700C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7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8961CB">
              <w:rPr>
                <w:rFonts w:ascii="Angsana New" w:hAnsi="Angsana New" w:cs="Angsana New"/>
                <w:b w:val="0"/>
                <w:bCs w:val="0"/>
                <w:spacing w:val="4"/>
                <w:sz w:val="30"/>
                <w:szCs w:val="30"/>
                <w:cs/>
              </w:rPr>
              <w:t>การซื้อบริษัทย่อยเกี่ยวกับการวัดมูลค่ายุติธรรมของสิ่งตอบแทน</w:t>
            </w:r>
            <w:r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="002B52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br/>
            </w:r>
            <w:r w:rsidRPr="0014207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 xml:space="preserve">ที่โอนให้ </w:t>
            </w:r>
            <w:r w:rsidRPr="0044271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(</w:t>
            </w:r>
            <w:r w:rsidRPr="0044271C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รวมสิ่งตอบแทนที่คาดว่าจะต้องจ่าย</w:t>
            </w:r>
            <w:r w:rsidRPr="0044271C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)</w:t>
            </w:r>
            <w:r w:rsidRPr="00142074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Pr="00142074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และมูลค่ายุติธรรมของสินทรัพย์ที่ได้มาและ</w:t>
            </w:r>
            <w:r w:rsidRPr="006B0C7D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หนี้สินที่รับมา</w:t>
            </w:r>
          </w:p>
        </w:tc>
      </w:tr>
      <w:tr w:rsidR="005C1C7D" w:rsidRPr="00300257" w14:paraId="1A9AFA3B" w14:textId="77777777" w:rsidTr="00700CE2">
        <w:tc>
          <w:tcPr>
            <w:tcW w:w="3780" w:type="dxa"/>
          </w:tcPr>
          <w:p w14:paraId="08748F6B" w14:textId="32034BFF" w:rsidR="005C1C7D" w:rsidRPr="00142074" w:rsidRDefault="005C1C7D" w:rsidP="00700C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142074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 w:rsidR="00FB6B85">
              <w:rPr>
                <w:rFonts w:ascii="Angsana New" w:hAnsi="Angsana New"/>
                <w:sz w:val="30"/>
                <w:szCs w:val="30"/>
              </w:rPr>
              <w:t>5</w:t>
            </w:r>
            <w:r w:rsidRPr="00142074">
              <w:rPr>
                <w:rFonts w:ascii="Angsana New" w:hAnsi="Angsana New"/>
                <w:sz w:val="30"/>
                <w:szCs w:val="30"/>
              </w:rPr>
              <w:t xml:space="preserve">, </w:t>
            </w:r>
            <w:r w:rsidR="00FB6B85">
              <w:rPr>
                <w:rFonts w:ascii="Angsana New" w:hAnsi="Angsana New"/>
                <w:sz w:val="30"/>
                <w:szCs w:val="30"/>
              </w:rPr>
              <w:t xml:space="preserve">6 </w:t>
            </w:r>
            <w:r w:rsidRPr="00142074">
              <w:rPr>
                <w:rFonts w:ascii="Angsana New" w:hAnsi="Angsana New"/>
                <w:sz w:val="30"/>
                <w:szCs w:val="30"/>
                <w:cs/>
              </w:rPr>
              <w:t xml:space="preserve">และ </w:t>
            </w:r>
            <w:r w:rsidR="00FB6B85"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5580" w:type="dxa"/>
          </w:tcPr>
          <w:p w14:paraId="7AAEAFCB" w14:textId="56777E29" w:rsidR="005C1C7D" w:rsidRPr="00142074" w:rsidRDefault="005C1C7D" w:rsidP="00700CE2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8743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การวัดมูลค่าที่คาดว่าจะได้รับคืนของสินทรัพย์แต่ละรายการ</w:t>
            </w:r>
            <w:r w:rsidR="00A87438" w:rsidRPr="00A8743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 xml:space="preserve"> </w:t>
            </w:r>
            <w:r w:rsidR="002B5262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br/>
            </w:r>
            <w:r w:rsidRPr="00A87438"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t>และหน่วยสินทรัพย์ที่ก่อให้เกิดเงินสด</w:t>
            </w:r>
          </w:p>
        </w:tc>
      </w:tr>
      <w:tr w:rsidR="00DA733A" w:rsidRPr="00A87438" w14:paraId="2301E8FF" w14:textId="77777777" w:rsidTr="00700CE2">
        <w:tc>
          <w:tcPr>
            <w:tcW w:w="3780" w:type="dxa"/>
          </w:tcPr>
          <w:p w14:paraId="03748FD9" w14:textId="1E83D410" w:rsidR="00DA733A" w:rsidRPr="0043305A" w:rsidRDefault="00DA733A" w:rsidP="00DA7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305A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30"/>
                <w:szCs w:val="30"/>
              </w:rPr>
              <w:t>8</w:t>
            </w:r>
          </w:p>
        </w:tc>
        <w:tc>
          <w:tcPr>
            <w:tcW w:w="5580" w:type="dxa"/>
          </w:tcPr>
          <w:p w14:paraId="29BF17D4" w14:textId="32F399B0" w:rsidR="00DA733A" w:rsidRPr="00DA733A" w:rsidRDefault="00DA733A" w:rsidP="00AC23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22"/>
              </w:tabs>
              <w:ind w:right="72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DA733A">
              <w:rPr>
                <w:rFonts w:ascii="Angsana New" w:hAnsi="Angsana New"/>
                <w:sz w:val="30"/>
                <w:szCs w:val="30"/>
                <w:cs/>
              </w:rPr>
              <w:t>การรับรู้สินทรัพย์ภาษีเงินได้ การคาดการณ์กำไรทางภาษีในอนาคตที่จะนำผลขาดทุนทางภาษีไปใช้ประโยชน์</w:t>
            </w:r>
          </w:p>
        </w:tc>
      </w:tr>
      <w:tr w:rsidR="00DA733A" w:rsidRPr="00A87438" w14:paraId="70857E22" w14:textId="77777777" w:rsidTr="00700CE2">
        <w:tc>
          <w:tcPr>
            <w:tcW w:w="3780" w:type="dxa"/>
          </w:tcPr>
          <w:p w14:paraId="33BD37EA" w14:textId="5D4266B4" w:rsidR="00DA733A" w:rsidRPr="0043305A" w:rsidRDefault="00DA733A" w:rsidP="00DA7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43305A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5580" w:type="dxa"/>
          </w:tcPr>
          <w:p w14:paraId="7D16D8BB" w14:textId="576AFBE7" w:rsidR="00DA733A" w:rsidRPr="00A87438" w:rsidRDefault="00DA733A" w:rsidP="00DA7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022"/>
              </w:tabs>
              <w:ind w:right="72"/>
              <w:jc w:val="thaiDistribute"/>
              <w:rPr>
                <w:rFonts w:ascii="Angsana New" w:hAnsi="Angsana New"/>
                <w:spacing w:val="-2"/>
                <w:sz w:val="30"/>
                <w:szCs w:val="30"/>
                <w:cs/>
              </w:rPr>
            </w:pPr>
            <w:r w:rsidRPr="00A87438">
              <w:rPr>
                <w:rFonts w:ascii="Angsana New" w:hAnsi="Angsana New" w:hint="cs"/>
                <w:spacing w:val="-2"/>
                <w:sz w:val="30"/>
                <w:szCs w:val="30"/>
                <w:cs/>
              </w:rPr>
              <w:t>การวัดมูลค่าของประมาณการหนี้สินไม่หมุนเวียนของโครงการผลประโยชน์เกี่ยวกับข้อสมมติหลักในการประมาณการตามหลักคณิตศาสตร์ประกันภัย</w:t>
            </w:r>
          </w:p>
        </w:tc>
      </w:tr>
      <w:tr w:rsidR="00DA733A" w:rsidRPr="00A87438" w14:paraId="204402EA" w14:textId="77777777" w:rsidTr="0019430C">
        <w:trPr>
          <w:trHeight w:val="80"/>
        </w:trPr>
        <w:tc>
          <w:tcPr>
            <w:tcW w:w="3780" w:type="dxa"/>
          </w:tcPr>
          <w:p w14:paraId="4F4BC1E3" w14:textId="77777777" w:rsidR="00DA733A" w:rsidRPr="0043305A" w:rsidRDefault="00DA733A" w:rsidP="00DA733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3305A">
              <w:rPr>
                <w:rFonts w:ascii="Angsana New" w:hAnsi="Angsana New"/>
                <w:sz w:val="30"/>
                <w:szCs w:val="30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5580" w:type="dxa"/>
          </w:tcPr>
          <w:p w14:paraId="285A0379" w14:textId="77777777" w:rsidR="00DA733A" w:rsidRPr="00A87438" w:rsidRDefault="00DA733A" w:rsidP="00DA733A">
            <w:pPr>
              <w:pStyle w:val="TOC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before="0" w:line="240" w:lineRule="auto"/>
              <w:ind w:right="72"/>
              <w:jc w:val="thaiDistribute"/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</w:pPr>
            <w:r w:rsidRPr="00A8743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การรับรู้รายการและการวัดมูลค่าประมาณการหนี้สินและหนี้สิน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  <w:cs/>
              </w:rPr>
              <w:br/>
            </w:r>
            <w:r w:rsidRPr="00A87438">
              <w:rPr>
                <w:rFonts w:ascii="Angsana New" w:hAnsi="Angsana New" w:cs="Angsana New" w:hint="cs"/>
                <w:b w:val="0"/>
                <w:bCs w:val="0"/>
                <w:sz w:val="30"/>
                <w:szCs w:val="30"/>
                <w:cs/>
              </w:rPr>
              <w:t>ที่อาจเกิดขึ้น</w:t>
            </w:r>
          </w:p>
        </w:tc>
      </w:tr>
    </w:tbl>
    <w:p w14:paraId="5E629734" w14:textId="781F916C" w:rsidR="002B5262" w:rsidRPr="00616E3A" w:rsidRDefault="002B5262" w:rsidP="00FF4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  <w:cs/>
        </w:rPr>
      </w:pPr>
    </w:p>
    <w:p w14:paraId="5B19FB76" w14:textId="3FDA9869" w:rsidR="000D3E50" w:rsidRPr="008B0C15" w:rsidRDefault="002A5EF1" w:rsidP="00E96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 w:rsidRPr="002A5EF1">
        <w:rPr>
          <w:rFonts w:ascii="Angsana New" w:hAnsi="Angsana New"/>
          <w:b/>
          <w:bCs/>
          <w:i/>
          <w:iCs/>
          <w:sz w:val="30"/>
          <w:szCs w:val="30"/>
          <w:cs/>
        </w:rPr>
        <w:t>(</w:t>
      </w:r>
      <w:r w:rsidR="00FB6B85" w:rsidRPr="002A5EF1">
        <w:rPr>
          <w:rFonts w:ascii="Angsana New" w:hAnsi="Angsana New"/>
          <w:b/>
          <w:bCs/>
          <w:i/>
          <w:iCs/>
          <w:sz w:val="30"/>
          <w:szCs w:val="30"/>
          <w:cs/>
        </w:rPr>
        <w:t>ง</w:t>
      </w:r>
      <w:r w:rsidR="000D3E50" w:rsidRPr="002A5EF1">
        <w:rPr>
          <w:rFonts w:ascii="Angsana New" w:hAnsi="Angsana New"/>
          <w:b/>
          <w:bCs/>
          <w:i/>
          <w:iCs/>
          <w:sz w:val="30"/>
          <w:szCs w:val="30"/>
          <w:cs/>
        </w:rPr>
        <w:t>)</w:t>
      </w:r>
      <w:r w:rsidR="000D3E50" w:rsidRPr="008B0C15">
        <w:rPr>
          <w:rFonts w:ascii="Angsana New" w:hAnsi="Angsana New"/>
          <w:b/>
          <w:bCs/>
          <w:i/>
          <w:iCs/>
          <w:sz w:val="30"/>
          <w:szCs w:val="30"/>
          <w:cs/>
        </w:rPr>
        <w:tab/>
        <w:t>เกณฑ์ในการจัดทำ</w:t>
      </w:r>
      <w:r w:rsidR="00B749F7">
        <w:rPr>
          <w:rFonts w:ascii="Angsana New" w:hAnsi="Angsana New"/>
          <w:b/>
          <w:bCs/>
          <w:i/>
          <w:iCs/>
          <w:sz w:val="30"/>
          <w:szCs w:val="30"/>
          <w:cs/>
        </w:rPr>
        <w:t>งบการเงิน</w:t>
      </w:r>
      <w:r w:rsidR="000D3E50" w:rsidRPr="008B0C15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รวม </w:t>
      </w:r>
    </w:p>
    <w:p w14:paraId="0ED0D216" w14:textId="77777777" w:rsidR="000D3E50" w:rsidRPr="00616E3A" w:rsidRDefault="000D3E50" w:rsidP="00FF455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24"/>
          <w:szCs w:val="24"/>
          <w:cs/>
        </w:rPr>
      </w:pPr>
    </w:p>
    <w:p w14:paraId="5677146C" w14:textId="32778A3C" w:rsidR="00FB6B85" w:rsidRPr="005F3750" w:rsidRDefault="00FB6B85" w:rsidP="00FB6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DD7C1C">
        <w:rPr>
          <w:rFonts w:ascii="Angsana New" w:hAnsi="Angsana New"/>
          <w:sz w:val="30"/>
          <w:szCs w:val="30"/>
          <w:cs/>
        </w:rPr>
        <w:t>งบการเงินรวมระหว่างกาลสำหรับงวดสาม</w:t>
      </w:r>
      <w:r w:rsidRPr="00655BE5">
        <w:rPr>
          <w:rFonts w:ascii="Angsana New" w:hAnsi="Angsana New"/>
          <w:sz w:val="30"/>
          <w:szCs w:val="30"/>
          <w:cs/>
        </w:rPr>
        <w:t>เดือน</w:t>
      </w:r>
      <w:r w:rsidR="00027999" w:rsidRPr="00950880">
        <w:rPr>
          <w:rFonts w:ascii="Angsana New" w:hAnsi="Angsana New"/>
          <w:sz w:val="30"/>
          <w:szCs w:val="30"/>
          <w:cs/>
        </w:rPr>
        <w:t>และ</w:t>
      </w:r>
      <w:r w:rsidR="00BD44D8" w:rsidRPr="00756E40">
        <w:rPr>
          <w:rFonts w:ascii="Angsana New" w:hAnsi="Angsana New"/>
          <w:sz w:val="30"/>
          <w:szCs w:val="30"/>
          <w:cs/>
        </w:rPr>
        <w:t>เก้า</w:t>
      </w:r>
      <w:r w:rsidR="00027999" w:rsidRPr="00950880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027999" w:rsidRPr="00756E40">
        <w:rPr>
          <w:rFonts w:ascii="Angsana New" w:hAnsi="Angsana New"/>
          <w:sz w:val="30"/>
          <w:szCs w:val="30"/>
        </w:rPr>
        <w:t xml:space="preserve">30 </w:t>
      </w:r>
      <w:r w:rsidR="00BD44D8" w:rsidRPr="00756E40">
        <w:rPr>
          <w:rFonts w:ascii="Angsana New" w:hAnsi="Angsana New"/>
          <w:sz w:val="30"/>
          <w:szCs w:val="30"/>
          <w:cs/>
        </w:rPr>
        <w:t>กันยายน</w:t>
      </w:r>
      <w:r w:rsidR="00027999" w:rsidRPr="00950880">
        <w:rPr>
          <w:rFonts w:ascii="Angsana New" w:hAnsi="Angsana New"/>
          <w:sz w:val="30"/>
          <w:szCs w:val="30"/>
          <w:cs/>
        </w:rPr>
        <w:t xml:space="preserve"> </w:t>
      </w:r>
      <w:r w:rsidR="00027999" w:rsidRPr="00950880">
        <w:rPr>
          <w:rFonts w:ascii="Angsana New" w:hAnsi="Angsana New"/>
          <w:sz w:val="30"/>
          <w:szCs w:val="30"/>
        </w:rPr>
        <w:t>2562</w:t>
      </w:r>
      <w:r w:rsidRPr="00950880">
        <w:rPr>
          <w:rFonts w:ascii="Angsana New" w:hAnsi="Angsana New"/>
          <w:sz w:val="30"/>
          <w:szCs w:val="30"/>
          <w:cs/>
        </w:rPr>
        <w:t xml:space="preserve"> นี้</w:t>
      </w:r>
      <w:r w:rsidRPr="00655BE5">
        <w:rPr>
          <w:rFonts w:ascii="Angsana New" w:hAnsi="Angsana New"/>
          <w:sz w:val="30"/>
          <w:szCs w:val="30"/>
          <w:cs/>
        </w:rPr>
        <w:t xml:space="preserve"> ได้</w:t>
      </w:r>
      <w:r w:rsidRPr="00DD7C1C">
        <w:rPr>
          <w:rFonts w:ascii="Angsana New" w:hAnsi="Angsana New"/>
          <w:sz w:val="30"/>
          <w:szCs w:val="30"/>
          <w:cs/>
        </w:rPr>
        <w:t>รวมบัญชีของ</w:t>
      </w:r>
      <w:r w:rsidRPr="00B008DF">
        <w:rPr>
          <w:rFonts w:ascii="Angsana New" w:hAnsi="Angsana New"/>
          <w:spacing w:val="-4"/>
          <w:sz w:val="30"/>
          <w:szCs w:val="30"/>
          <w:cs/>
        </w:rPr>
        <w:t>บริษัทปูนซิเมนต์ไทย</w:t>
      </w:r>
      <w:r w:rsidRPr="005F3750">
        <w:rPr>
          <w:rFonts w:ascii="Angsana New" w:hAnsi="Angsana New"/>
          <w:spacing w:val="-2"/>
          <w:sz w:val="30"/>
          <w:szCs w:val="30"/>
          <w:cs/>
        </w:rPr>
        <w:t xml:space="preserve"> จำกัด (มหาชน) และบริษัทย่อย โดยบริษัทย่อยที่นำมาจัดทำงบการเงินรวมระหว่างกาล</w:t>
      </w:r>
      <w:r w:rsidRPr="005F3750">
        <w:rPr>
          <w:rFonts w:ascii="Angsana New" w:hAnsi="Angsana New" w:hint="cs"/>
          <w:spacing w:val="-2"/>
          <w:sz w:val="30"/>
          <w:szCs w:val="30"/>
          <w:cs/>
        </w:rPr>
        <w:t xml:space="preserve"> </w:t>
      </w:r>
      <w:r w:rsidRPr="005F3750">
        <w:rPr>
          <w:rFonts w:ascii="Angsana New" w:hAnsi="Angsana New"/>
          <w:spacing w:val="-2"/>
          <w:sz w:val="30"/>
          <w:szCs w:val="30"/>
          <w:cs/>
        </w:rPr>
        <w:t>มีดังนี้</w:t>
      </w:r>
    </w:p>
    <w:p w14:paraId="31575F48" w14:textId="77777777" w:rsidR="00FB6B85" w:rsidRPr="00616E3A" w:rsidRDefault="00FB6B85" w:rsidP="00FB6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7FEF2425" w14:textId="77777777" w:rsidR="00FB6B85" w:rsidRPr="005834BD" w:rsidRDefault="00FB6B85" w:rsidP="00FB6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F3750">
        <w:rPr>
          <w:rFonts w:ascii="Angsana New" w:hAnsi="Angsana New"/>
          <w:sz w:val="30"/>
          <w:szCs w:val="30"/>
        </w:rPr>
        <w:t>1</w:t>
      </w:r>
      <w:r w:rsidRPr="005F3750">
        <w:rPr>
          <w:rFonts w:ascii="Angsana New" w:hAnsi="Angsana New"/>
          <w:sz w:val="30"/>
          <w:szCs w:val="30"/>
          <w:cs/>
        </w:rPr>
        <w:t>.</w:t>
      </w:r>
      <w:r w:rsidRPr="005834BD">
        <w:rPr>
          <w:rFonts w:ascii="Angsana New" w:hAnsi="Angsana New"/>
          <w:sz w:val="30"/>
          <w:szCs w:val="30"/>
        </w:rPr>
        <w:tab/>
      </w:r>
      <w:r w:rsidRPr="005834BD">
        <w:rPr>
          <w:rFonts w:ascii="Angsana New" w:hAnsi="Angsana New"/>
          <w:sz w:val="30"/>
          <w:szCs w:val="30"/>
          <w:cs/>
        </w:rPr>
        <w:t>บริษัทย่อยในส่วนงานธุรกิจ</w:t>
      </w:r>
      <w:r>
        <w:rPr>
          <w:rFonts w:ascii="Angsana New" w:hAnsi="Angsana New"/>
          <w:sz w:val="30"/>
          <w:szCs w:val="30"/>
          <w:cs/>
        </w:rPr>
        <w:t>ซีเมนต์และผลิตภัณฑ์</w:t>
      </w:r>
      <w:r w:rsidRPr="005834BD">
        <w:rPr>
          <w:rFonts w:ascii="Angsana New" w:hAnsi="Angsana New"/>
          <w:sz w:val="30"/>
          <w:szCs w:val="30"/>
          <w:cs/>
        </w:rPr>
        <w:t>ก่อสร้าง</w:t>
      </w:r>
    </w:p>
    <w:p w14:paraId="144A9B3A" w14:textId="77777777" w:rsidR="00FB6B85" w:rsidRPr="005834BD" w:rsidRDefault="00FB6B85" w:rsidP="00FB6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834BD">
        <w:rPr>
          <w:rFonts w:ascii="Angsana New" w:hAnsi="Angsana New"/>
          <w:sz w:val="30"/>
          <w:szCs w:val="30"/>
        </w:rPr>
        <w:t>2</w:t>
      </w:r>
      <w:r w:rsidRPr="005834BD">
        <w:rPr>
          <w:rFonts w:ascii="Angsana New" w:hAnsi="Angsana New"/>
          <w:sz w:val="30"/>
          <w:szCs w:val="30"/>
          <w:cs/>
        </w:rPr>
        <w:t>.</w:t>
      </w:r>
      <w:r w:rsidRPr="005834BD">
        <w:rPr>
          <w:rFonts w:ascii="Angsana New" w:hAnsi="Angsana New"/>
          <w:sz w:val="30"/>
          <w:szCs w:val="30"/>
        </w:rPr>
        <w:tab/>
      </w:r>
      <w:r w:rsidRPr="005834BD">
        <w:rPr>
          <w:rFonts w:ascii="Angsana New" w:hAnsi="Angsana New"/>
          <w:sz w:val="30"/>
          <w:szCs w:val="30"/>
          <w:cs/>
        </w:rPr>
        <w:t>บริษัทย่อยในส่วนงานธุรกิจเคมิคอล</w:t>
      </w:r>
      <w:r>
        <w:rPr>
          <w:rFonts w:ascii="Angsana New" w:hAnsi="Angsana New" w:hint="cs"/>
          <w:sz w:val="30"/>
          <w:szCs w:val="30"/>
          <w:cs/>
        </w:rPr>
        <w:t>ส์</w:t>
      </w:r>
    </w:p>
    <w:p w14:paraId="0D31B63F" w14:textId="77777777" w:rsidR="00FB6B85" w:rsidRPr="005834BD" w:rsidRDefault="00FB6B85" w:rsidP="00FB6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834BD">
        <w:rPr>
          <w:rFonts w:ascii="Angsana New" w:hAnsi="Angsana New"/>
          <w:sz w:val="30"/>
          <w:szCs w:val="30"/>
        </w:rPr>
        <w:t>3</w:t>
      </w:r>
      <w:r w:rsidRPr="005834BD">
        <w:rPr>
          <w:rFonts w:ascii="Angsana New" w:hAnsi="Angsana New"/>
          <w:sz w:val="30"/>
          <w:szCs w:val="30"/>
          <w:cs/>
        </w:rPr>
        <w:t>.</w:t>
      </w:r>
      <w:r w:rsidRPr="005834BD">
        <w:rPr>
          <w:rFonts w:ascii="Angsana New" w:hAnsi="Angsana New"/>
          <w:sz w:val="30"/>
          <w:szCs w:val="30"/>
        </w:rPr>
        <w:tab/>
      </w:r>
      <w:r w:rsidRPr="005834BD">
        <w:rPr>
          <w:rFonts w:ascii="Angsana New" w:hAnsi="Angsana New"/>
          <w:sz w:val="30"/>
          <w:szCs w:val="30"/>
          <w:cs/>
        </w:rPr>
        <w:t>บริษัทย่อยในส่วนงานธุรกิจ</w:t>
      </w:r>
      <w:r w:rsidRPr="005834BD">
        <w:rPr>
          <w:rFonts w:ascii="Angsana New" w:hAnsi="Angsana New" w:hint="cs"/>
          <w:sz w:val="30"/>
          <w:szCs w:val="30"/>
          <w:cs/>
        </w:rPr>
        <w:t>แพคเกจจิ้ง</w:t>
      </w:r>
    </w:p>
    <w:p w14:paraId="47294EE0" w14:textId="77777777" w:rsidR="00FB6B85" w:rsidRPr="005834BD" w:rsidRDefault="00FB6B85" w:rsidP="00FB6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51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5834BD">
        <w:rPr>
          <w:rFonts w:ascii="Angsana New" w:hAnsi="Angsana New"/>
          <w:sz w:val="30"/>
          <w:szCs w:val="30"/>
        </w:rPr>
        <w:t>4</w:t>
      </w:r>
      <w:r w:rsidRPr="005834BD">
        <w:rPr>
          <w:rFonts w:ascii="Angsana New" w:hAnsi="Angsana New"/>
          <w:sz w:val="30"/>
          <w:szCs w:val="30"/>
          <w:cs/>
        </w:rPr>
        <w:t>.</w:t>
      </w:r>
      <w:r w:rsidRPr="005834BD">
        <w:rPr>
          <w:rFonts w:ascii="Angsana New" w:hAnsi="Angsana New"/>
          <w:sz w:val="30"/>
          <w:szCs w:val="30"/>
        </w:rPr>
        <w:tab/>
      </w:r>
      <w:r w:rsidRPr="005834BD">
        <w:rPr>
          <w:rFonts w:ascii="Angsana New" w:hAnsi="Angsana New"/>
          <w:sz w:val="30"/>
          <w:szCs w:val="30"/>
          <w:cs/>
        </w:rPr>
        <w:t>บริษัทย่อยใน</w:t>
      </w:r>
      <w:r w:rsidRPr="00F84C73">
        <w:rPr>
          <w:rFonts w:ascii="Angsana New" w:hAnsi="Angsana New"/>
          <w:sz w:val="30"/>
          <w:szCs w:val="30"/>
          <w:cs/>
        </w:rPr>
        <w:t>ส่วนงานอื่น</w:t>
      </w:r>
    </w:p>
    <w:p w14:paraId="16C3C5DD" w14:textId="77777777" w:rsidR="00FB6B85" w:rsidRPr="000042F9" w:rsidRDefault="00FB6B85" w:rsidP="00FB6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pacing w:val="-6"/>
          <w:sz w:val="24"/>
          <w:szCs w:val="24"/>
        </w:rPr>
      </w:pPr>
    </w:p>
    <w:p w14:paraId="6F8A64A2" w14:textId="7251AA00" w:rsidR="008C3CD7" w:rsidRDefault="00FB6B85" w:rsidP="00FB6B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5834BD">
        <w:rPr>
          <w:rFonts w:ascii="Angsana New" w:hAnsi="Angsana New"/>
          <w:sz w:val="30"/>
          <w:szCs w:val="30"/>
          <w:cs/>
        </w:rPr>
        <w:t>รายการที่มีนัยสำคัญระหว่างบริษัทและบริษัทย่อย ได้ถูกตัดรายการในการจัดทำงบการเงินรวมระหว่างกาลแล้ว</w:t>
      </w:r>
    </w:p>
    <w:p w14:paraId="62F13FC2" w14:textId="0B3E0101" w:rsidR="003057D6" w:rsidRDefault="00FB6B85" w:rsidP="000E1E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3</w:t>
      </w:r>
      <w:r w:rsidR="007165A4" w:rsidRPr="007C3186">
        <w:rPr>
          <w:rFonts w:ascii="Angsana New" w:hAnsi="Angsana New"/>
          <w:b/>
          <w:bCs/>
          <w:sz w:val="30"/>
          <w:szCs w:val="30"/>
        </w:rPr>
        <w:tab/>
      </w:r>
      <w:r w:rsidR="008A3110" w:rsidRPr="007C3186">
        <w:rPr>
          <w:rFonts w:ascii="Angsana New" w:hAnsi="Angsana New"/>
          <w:b/>
          <w:bCs/>
          <w:sz w:val="30"/>
          <w:szCs w:val="30"/>
          <w:cs/>
        </w:rPr>
        <w:t>การซื้อธุรกิจ</w:t>
      </w:r>
      <w:r w:rsidR="00BE6724" w:rsidRPr="00BE6724">
        <w:rPr>
          <w:rFonts w:ascii="Angsana New" w:hAnsi="Angsana New"/>
          <w:b/>
          <w:bCs/>
          <w:sz w:val="30"/>
          <w:szCs w:val="30"/>
          <w:cs/>
        </w:rPr>
        <w:t>และการเปลี่ยนแปลงในส่วนได้เสียในบริษัทย่อย</w:t>
      </w:r>
    </w:p>
    <w:p w14:paraId="22279A85" w14:textId="77777777" w:rsidR="0039025B" w:rsidRDefault="0039025B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5C70F5A" w14:textId="77777777" w:rsidR="00206F5A" w:rsidRPr="00B756BA" w:rsidRDefault="00206F5A" w:rsidP="00206F5A">
      <w:pPr>
        <w:pStyle w:val="BodyText2"/>
        <w:numPr>
          <w:ilvl w:val="0"/>
          <w:numId w:val="68"/>
        </w:numPr>
        <w:tabs>
          <w:tab w:val="left" w:pos="540"/>
          <w:tab w:val="left" w:pos="993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B756BA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การซื้อธุรกิจ </w:t>
      </w:r>
    </w:p>
    <w:p w14:paraId="57F4CACE" w14:textId="77777777" w:rsidR="00206F5A" w:rsidRDefault="00206F5A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030BC42" w14:textId="01935318" w:rsidR="00330D69" w:rsidRPr="0040592B" w:rsidRDefault="003D3F16" w:rsidP="00330D69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521B1E">
        <w:rPr>
          <w:rFonts w:ascii="Angsana New" w:hAnsi="Angsana New"/>
          <w:color w:val="000000"/>
          <w:sz w:val="30"/>
          <w:szCs w:val="30"/>
          <w:cs/>
        </w:rPr>
        <w:t>ใน</w:t>
      </w:r>
      <w:r w:rsidRPr="00A024A8">
        <w:rPr>
          <w:rFonts w:ascii="Angsana New" w:hAnsi="Angsana New" w:hint="cs"/>
          <w:color w:val="000000"/>
          <w:sz w:val="30"/>
          <w:szCs w:val="30"/>
          <w:cs/>
        </w:rPr>
        <w:t>ระหว่าง</w:t>
      </w:r>
      <w:r w:rsidRPr="00F333BE">
        <w:rPr>
          <w:rFonts w:ascii="Angsana New" w:hAnsi="Angsana New"/>
          <w:color w:val="000000"/>
          <w:sz w:val="30"/>
          <w:szCs w:val="30"/>
          <w:cs/>
        </w:rPr>
        <w:t>งวด</w:t>
      </w:r>
      <w:r w:rsidR="00AD06DA" w:rsidRPr="00756E40">
        <w:rPr>
          <w:rFonts w:ascii="Angsana New" w:hAnsi="Angsana New"/>
          <w:color w:val="000000"/>
          <w:sz w:val="30"/>
          <w:szCs w:val="30"/>
          <w:cs/>
        </w:rPr>
        <w:t>เก้า</w:t>
      </w:r>
      <w:r w:rsidRPr="00F333BE">
        <w:rPr>
          <w:rFonts w:ascii="Angsana New" w:hAnsi="Angsana New"/>
          <w:color w:val="000000"/>
          <w:sz w:val="30"/>
          <w:szCs w:val="30"/>
          <w:cs/>
        </w:rPr>
        <w:t>เดือน</w:t>
      </w:r>
      <w:r w:rsidRPr="00E96E57">
        <w:rPr>
          <w:rFonts w:ascii="Angsana New" w:hAnsi="Angsana New"/>
          <w:color w:val="000000"/>
          <w:sz w:val="30"/>
          <w:szCs w:val="30"/>
          <w:cs/>
        </w:rPr>
        <w:t xml:space="preserve">ของปี </w:t>
      </w:r>
      <w:r w:rsidRPr="00E96E57">
        <w:rPr>
          <w:rFonts w:ascii="Angsana New" w:hAnsi="Angsana New"/>
          <w:color w:val="000000"/>
          <w:sz w:val="30"/>
          <w:szCs w:val="30"/>
        </w:rPr>
        <w:t>2562</w:t>
      </w:r>
      <w:r w:rsidRPr="00A024A8">
        <w:rPr>
          <w:rFonts w:ascii="Angsana New" w:hAnsi="Angsana New"/>
          <w:color w:val="000000"/>
          <w:sz w:val="30"/>
          <w:szCs w:val="30"/>
          <w:cs/>
        </w:rPr>
        <w:t xml:space="preserve"> กลุ่ม</w:t>
      </w:r>
      <w:r w:rsidRPr="00521B1E">
        <w:rPr>
          <w:rFonts w:ascii="Angsana New" w:hAnsi="Angsana New"/>
          <w:color w:val="000000"/>
          <w:sz w:val="30"/>
          <w:szCs w:val="30"/>
          <w:cs/>
        </w:rPr>
        <w:t>บริษัทได้มีการซื้อธุรกิจที่สำคัญ ดังนี้</w:t>
      </w:r>
    </w:p>
    <w:p w14:paraId="58B3052B" w14:textId="77777777" w:rsidR="00330D69" w:rsidRDefault="00330D69" w:rsidP="00405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1E6273B6" w14:textId="62A0892A" w:rsidR="00A024A8" w:rsidRPr="000042F9" w:rsidRDefault="00A024A8" w:rsidP="00A024A8">
      <w:pPr>
        <w:pStyle w:val="BodyText2"/>
        <w:numPr>
          <w:ilvl w:val="0"/>
          <w:numId w:val="48"/>
        </w:numPr>
        <w:tabs>
          <w:tab w:val="left" w:pos="540"/>
        </w:tabs>
        <w:spacing w:line="240" w:lineRule="atLeast"/>
        <w:ind w:left="993" w:hanging="453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0042F9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บริษัทไทยพรอสเพอริตีเทอมินอล จำกัด และบริษัทบางกอก อินเตอร์ เฟรท ฟอร์เวิร์ดดิ้ง จำกัด ประเทศไทย</w:t>
      </w:r>
    </w:p>
    <w:p w14:paraId="55C8A4DC" w14:textId="77777777" w:rsidR="00A024A8" w:rsidRPr="0040592B" w:rsidRDefault="00A024A8" w:rsidP="004059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30"/>
          <w:szCs w:val="30"/>
        </w:rPr>
      </w:pPr>
    </w:p>
    <w:p w14:paraId="656D23C2" w14:textId="100BA369" w:rsidR="00867A00" w:rsidRPr="00E96E57" w:rsidRDefault="00867A00" w:rsidP="00A024A8">
      <w:pPr>
        <w:pStyle w:val="BodyText2"/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E96E57">
        <w:rPr>
          <w:rFonts w:ascii="Angsana New" w:hAnsi="Angsana New"/>
          <w:color w:val="000000"/>
          <w:sz w:val="30"/>
          <w:szCs w:val="30"/>
          <w:cs/>
        </w:rPr>
        <w:t>เมื่อวันที่</w:t>
      </w:r>
      <w:r w:rsidRPr="00E96E57">
        <w:rPr>
          <w:rFonts w:ascii="Angsana New" w:hAnsi="Angsana New"/>
          <w:color w:val="000000"/>
          <w:sz w:val="30"/>
          <w:szCs w:val="30"/>
        </w:rPr>
        <w:t xml:space="preserve"> 11 </w:t>
      </w:r>
      <w:r w:rsidRPr="00E96E57">
        <w:rPr>
          <w:rFonts w:ascii="Angsana New" w:hAnsi="Angsana New"/>
          <w:color w:val="000000"/>
          <w:sz w:val="30"/>
          <w:szCs w:val="30"/>
          <w:cs/>
        </w:rPr>
        <w:t xml:space="preserve">มกราคม </w:t>
      </w:r>
      <w:r w:rsidRPr="00E96E57">
        <w:rPr>
          <w:rFonts w:ascii="Angsana New" w:hAnsi="Angsana New"/>
          <w:color w:val="000000"/>
          <w:sz w:val="30"/>
          <w:szCs w:val="30"/>
        </w:rPr>
        <w:t xml:space="preserve">2562 </w:t>
      </w:r>
      <w:r w:rsidRPr="00E96E57">
        <w:rPr>
          <w:rFonts w:ascii="Angsana New" w:hAnsi="Angsana New"/>
          <w:color w:val="000000"/>
          <w:sz w:val="30"/>
          <w:szCs w:val="30"/>
          <w:cs/>
        </w:rPr>
        <w:t xml:space="preserve">บริษัทย่อยในธุรกิจซีเมนต์และผลิตภัณฑ์ก่อสร้างได้เข้าซื้อหุ้นเพิ่มร้อยละ </w:t>
      </w:r>
      <w:r w:rsidRPr="00E96E57">
        <w:rPr>
          <w:rFonts w:ascii="Angsana New" w:hAnsi="Angsana New"/>
          <w:color w:val="000000"/>
          <w:sz w:val="30"/>
          <w:szCs w:val="30"/>
        </w:rPr>
        <w:t xml:space="preserve">50 </w:t>
      </w:r>
      <w:r w:rsidRPr="00E96E57">
        <w:rPr>
          <w:rFonts w:ascii="Angsana New" w:hAnsi="Angsana New"/>
          <w:color w:val="000000"/>
          <w:sz w:val="30"/>
          <w:szCs w:val="30"/>
          <w:cs/>
        </w:rPr>
        <w:t>ใน</w:t>
      </w:r>
      <w:r w:rsidRPr="000C50DD">
        <w:rPr>
          <w:rFonts w:ascii="Angsana New" w:hAnsi="Angsana New"/>
          <w:color w:val="000000"/>
          <w:spacing w:val="6"/>
          <w:sz w:val="30"/>
          <w:szCs w:val="30"/>
          <w:cs/>
        </w:rPr>
        <w:t>บริษัทไทยพรอสเพอริตีเทอมินอล จำกัด</w:t>
      </w:r>
      <w:r w:rsidRPr="000C50DD" w:rsidDel="00C37AA4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</w:t>
      </w:r>
      <w:r w:rsidRPr="000C50DD">
        <w:rPr>
          <w:rFonts w:ascii="Angsana New" w:hAnsi="Angsana New"/>
          <w:color w:val="000000"/>
          <w:spacing w:val="6"/>
          <w:sz w:val="30"/>
          <w:szCs w:val="30"/>
          <w:cs/>
        </w:rPr>
        <w:t>(</w:t>
      </w:r>
      <w:r w:rsidRPr="000C50DD">
        <w:rPr>
          <w:rFonts w:ascii="Angsana New" w:hAnsi="Angsana New"/>
          <w:color w:val="000000"/>
          <w:spacing w:val="6"/>
          <w:sz w:val="30"/>
          <w:szCs w:val="30"/>
        </w:rPr>
        <w:t>“TPT”)</w:t>
      </w:r>
      <w:r w:rsidRPr="000C50DD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ซึ่งดำเนินธุรกิจด้านการบริหารจัดการท่าเรือพาณิชย์</w:t>
      </w:r>
      <w:r w:rsidRPr="00E96E57">
        <w:rPr>
          <w:rFonts w:ascii="Angsana New" w:hAnsi="Angsana New"/>
          <w:color w:val="000000"/>
          <w:sz w:val="30"/>
          <w:szCs w:val="30"/>
          <w:cs/>
        </w:rPr>
        <w:t xml:space="preserve">รวม </w:t>
      </w:r>
      <w:r w:rsidRPr="00E96E57">
        <w:rPr>
          <w:rFonts w:ascii="Angsana New" w:hAnsi="Angsana New"/>
          <w:color w:val="000000"/>
          <w:sz w:val="30"/>
          <w:szCs w:val="30"/>
        </w:rPr>
        <w:t xml:space="preserve">2 </w:t>
      </w:r>
      <w:r w:rsidRPr="00E96E57">
        <w:rPr>
          <w:rFonts w:ascii="Angsana New" w:hAnsi="Angsana New"/>
          <w:color w:val="000000"/>
          <w:sz w:val="30"/>
          <w:szCs w:val="30"/>
          <w:cs/>
        </w:rPr>
        <w:t>แห่ง ได้แก่</w:t>
      </w:r>
      <w:r w:rsidR="00B60E66">
        <w:rPr>
          <w:rFonts w:ascii="Angsana New" w:hAnsi="Angsana New" w:hint="cs"/>
          <w:color w:val="000000"/>
          <w:sz w:val="30"/>
          <w:szCs w:val="30"/>
          <w:cs/>
        </w:rPr>
        <w:t xml:space="preserve"> </w:t>
      </w:r>
      <w:r w:rsidRPr="00E96E57">
        <w:rPr>
          <w:rFonts w:ascii="Angsana New" w:hAnsi="Angsana New"/>
          <w:color w:val="000000"/>
          <w:sz w:val="30"/>
          <w:szCs w:val="30"/>
          <w:cs/>
        </w:rPr>
        <w:t>ท่าเรือพระประแดงและท่าเรือมาบตาพุด ซึ่งให้บริการทั้งเพื่อการนำเข้าและส่งออก และได้</w:t>
      </w:r>
      <w:r w:rsidRPr="000C50DD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เข้าซื้อหุ้นเพิ่มร้อยละ </w:t>
      </w:r>
      <w:r w:rsidRPr="000C50DD">
        <w:rPr>
          <w:rFonts w:ascii="Angsana New" w:hAnsi="Angsana New"/>
          <w:color w:val="000000"/>
          <w:spacing w:val="4"/>
          <w:sz w:val="30"/>
          <w:szCs w:val="30"/>
        </w:rPr>
        <w:t>50</w:t>
      </w:r>
      <w:r w:rsidRPr="000C50DD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ในบริษัทบางกอก อินเตอร์ เฟรท ฟอร์เวิร์ดดิ้ง จำกัด</w:t>
      </w:r>
      <w:r w:rsidRPr="000C50DD" w:rsidDel="00C37AA4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</w:t>
      </w:r>
      <w:r w:rsidRPr="000C50DD">
        <w:rPr>
          <w:rFonts w:ascii="Angsana New" w:hAnsi="Angsana New"/>
          <w:color w:val="000000"/>
          <w:spacing w:val="4"/>
          <w:sz w:val="30"/>
          <w:szCs w:val="30"/>
          <w:cs/>
        </w:rPr>
        <w:t>(</w:t>
      </w:r>
      <w:r w:rsidRPr="000C50DD">
        <w:rPr>
          <w:rFonts w:ascii="Angsana New" w:hAnsi="Angsana New"/>
          <w:color w:val="000000"/>
          <w:spacing w:val="4"/>
          <w:sz w:val="30"/>
          <w:szCs w:val="30"/>
        </w:rPr>
        <w:t>“BIFC”)</w:t>
      </w:r>
      <w:r w:rsidRPr="000C50DD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ซึ่งดำเนินธุรกิจ</w:t>
      </w:r>
      <w:r w:rsidRPr="00E96E57">
        <w:rPr>
          <w:rFonts w:ascii="Angsana New" w:hAnsi="Angsana New"/>
          <w:color w:val="000000"/>
          <w:sz w:val="30"/>
          <w:szCs w:val="30"/>
          <w:cs/>
        </w:rPr>
        <w:t xml:space="preserve">ด้านการขนส่งและขนถ่ายตู้สินค้าทางน้ำที่ท่าเรือของ </w:t>
      </w:r>
      <w:r w:rsidRPr="00E96E57">
        <w:rPr>
          <w:rFonts w:ascii="Angsana New" w:hAnsi="Angsana New"/>
          <w:color w:val="000000"/>
          <w:sz w:val="30"/>
          <w:szCs w:val="30"/>
        </w:rPr>
        <w:t>TPT</w:t>
      </w:r>
      <w:r w:rsidR="00F333BE">
        <w:rPr>
          <w:rFonts w:ascii="Angsana New" w:hAnsi="Angsana New"/>
          <w:color w:val="000000"/>
          <w:sz w:val="30"/>
          <w:szCs w:val="30"/>
        </w:rPr>
        <w:t xml:space="preserve"> </w:t>
      </w:r>
      <w:r w:rsidR="00F333BE" w:rsidRPr="00F333BE">
        <w:rPr>
          <w:rFonts w:ascii="Angsana New" w:hAnsi="Angsana New"/>
          <w:color w:val="000000"/>
          <w:sz w:val="30"/>
          <w:szCs w:val="30"/>
          <w:cs/>
        </w:rPr>
        <w:t xml:space="preserve">โดยการเข้าซื้อหุ้นดังกล่าวมีมูลค่าตามสัญญารวม </w:t>
      </w:r>
      <w:r w:rsidR="00F333BE" w:rsidRPr="00F333BE">
        <w:rPr>
          <w:rFonts w:ascii="Angsana New" w:hAnsi="Angsana New"/>
          <w:color w:val="000000"/>
          <w:sz w:val="30"/>
          <w:szCs w:val="30"/>
        </w:rPr>
        <w:t xml:space="preserve">71 </w:t>
      </w:r>
      <w:r w:rsidR="00F333BE" w:rsidRPr="00F333BE">
        <w:rPr>
          <w:rFonts w:ascii="Angsana New" w:hAnsi="Angsana New"/>
          <w:color w:val="000000"/>
          <w:sz w:val="30"/>
          <w:szCs w:val="30"/>
          <w:cs/>
        </w:rPr>
        <w:t>ล้านบาท</w:t>
      </w:r>
    </w:p>
    <w:p w14:paraId="2701AE68" w14:textId="77777777" w:rsidR="00867A00" w:rsidRPr="00E96E57" w:rsidRDefault="00867A00" w:rsidP="00867A00">
      <w:pPr>
        <w:pStyle w:val="BodyText2"/>
        <w:tabs>
          <w:tab w:val="left" w:pos="993"/>
        </w:tabs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8CC7DAF" w14:textId="77777777" w:rsidR="00F333BE" w:rsidRDefault="00867A00" w:rsidP="00E96E57">
      <w:pPr>
        <w:pStyle w:val="BodyText2"/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0C50DD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การซื้อหุ้นเพิ่มดังกล่าว ทำให้กลุ่มบริษัทมีส่วนได้เสียใน </w:t>
      </w:r>
      <w:r w:rsidRPr="000C50DD">
        <w:rPr>
          <w:rFonts w:ascii="Angsana New" w:hAnsi="Angsana New"/>
          <w:color w:val="000000"/>
          <w:spacing w:val="-6"/>
          <w:sz w:val="30"/>
          <w:szCs w:val="30"/>
        </w:rPr>
        <w:t xml:space="preserve">TPT </w:t>
      </w:r>
      <w:r w:rsidRPr="000C50DD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และ </w:t>
      </w:r>
      <w:r w:rsidRPr="000C50DD">
        <w:rPr>
          <w:rFonts w:ascii="Angsana New" w:hAnsi="Angsana New"/>
          <w:color w:val="000000"/>
          <w:spacing w:val="-6"/>
          <w:sz w:val="30"/>
          <w:szCs w:val="30"/>
        </w:rPr>
        <w:t xml:space="preserve">BIFC </w:t>
      </w:r>
      <w:r w:rsidRPr="000C50DD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เพิ่มขึ้นจากเดิมร้อยละ </w:t>
      </w:r>
      <w:r w:rsidRPr="000C50DD">
        <w:rPr>
          <w:rFonts w:ascii="Angsana New" w:hAnsi="Angsana New"/>
          <w:color w:val="000000"/>
          <w:spacing w:val="-6"/>
          <w:sz w:val="30"/>
          <w:szCs w:val="30"/>
        </w:rPr>
        <w:t xml:space="preserve">50 </w:t>
      </w:r>
      <w:r w:rsidRPr="000C50DD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เป็นร้อยละ </w:t>
      </w:r>
      <w:r w:rsidRPr="000C50DD">
        <w:rPr>
          <w:rFonts w:ascii="Angsana New" w:hAnsi="Angsana New"/>
          <w:color w:val="000000"/>
          <w:spacing w:val="-6"/>
          <w:sz w:val="30"/>
          <w:szCs w:val="30"/>
        </w:rPr>
        <w:t>100</w:t>
      </w:r>
      <w:r w:rsidRPr="00E96E57">
        <w:rPr>
          <w:rFonts w:ascii="Angsana New" w:hAnsi="Angsana New"/>
          <w:color w:val="000000"/>
          <w:sz w:val="30"/>
          <w:szCs w:val="30"/>
        </w:rPr>
        <w:t xml:space="preserve"> </w:t>
      </w:r>
      <w:r w:rsidRPr="00E96E57">
        <w:rPr>
          <w:rFonts w:ascii="Angsana New" w:hAnsi="Angsana New"/>
          <w:color w:val="000000"/>
          <w:sz w:val="30"/>
          <w:szCs w:val="30"/>
          <w:cs/>
        </w:rPr>
        <w:t xml:space="preserve">และมีการประเมินมูลค่ายุติธรรมของเงินลงทุนใน </w:t>
      </w:r>
      <w:r w:rsidRPr="00E96E57">
        <w:rPr>
          <w:rFonts w:ascii="Angsana New" w:hAnsi="Angsana New"/>
          <w:color w:val="000000"/>
          <w:sz w:val="30"/>
          <w:szCs w:val="30"/>
        </w:rPr>
        <w:t xml:space="preserve">TPT </w:t>
      </w:r>
      <w:r w:rsidRPr="00E96E57">
        <w:rPr>
          <w:rFonts w:ascii="Angsana New" w:hAnsi="Angsana New"/>
          <w:color w:val="000000"/>
          <w:sz w:val="30"/>
          <w:szCs w:val="30"/>
          <w:cs/>
        </w:rPr>
        <w:t xml:space="preserve">และ </w:t>
      </w:r>
      <w:r w:rsidRPr="00E96E57">
        <w:rPr>
          <w:rFonts w:ascii="Angsana New" w:hAnsi="Angsana New"/>
          <w:color w:val="000000"/>
          <w:sz w:val="30"/>
          <w:szCs w:val="30"/>
        </w:rPr>
        <w:t xml:space="preserve">BIFC </w:t>
      </w:r>
      <w:r w:rsidRPr="00E96E57">
        <w:rPr>
          <w:rFonts w:ascii="Angsana New" w:hAnsi="Angsana New"/>
          <w:color w:val="000000"/>
          <w:sz w:val="30"/>
          <w:szCs w:val="30"/>
          <w:cs/>
        </w:rPr>
        <w:t>ก่อนการเปลี่ยนแปลงสถานะจากบริษัทร่วมเป็นบริษัทย่อย</w:t>
      </w:r>
      <w:r w:rsidR="00F333BE">
        <w:rPr>
          <w:rFonts w:ascii="Angsana New" w:hAnsi="Angsana New"/>
          <w:color w:val="000000"/>
          <w:sz w:val="30"/>
          <w:szCs w:val="30"/>
        </w:rPr>
        <w:t xml:space="preserve"> </w:t>
      </w:r>
      <w:r w:rsidR="00F333BE">
        <w:rPr>
          <w:rFonts w:ascii="Angsana New" w:hAnsi="Angsana New" w:hint="cs"/>
          <w:color w:val="000000"/>
          <w:sz w:val="30"/>
          <w:szCs w:val="30"/>
          <w:cs/>
        </w:rPr>
        <w:t>ดังนี้</w:t>
      </w:r>
    </w:p>
    <w:p w14:paraId="4D7E2C10" w14:textId="77777777" w:rsidR="00F333BE" w:rsidRDefault="00F333BE" w:rsidP="00E96E57">
      <w:pPr>
        <w:pStyle w:val="BodyText2"/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tbl>
      <w:tblPr>
        <w:tblW w:w="8652" w:type="dxa"/>
        <w:tblInd w:w="966" w:type="dxa"/>
        <w:tblLook w:val="01E0" w:firstRow="1" w:lastRow="1" w:firstColumn="1" w:lastColumn="1" w:noHBand="0" w:noVBand="0"/>
      </w:tblPr>
      <w:tblGrid>
        <w:gridCol w:w="5670"/>
        <w:gridCol w:w="1417"/>
        <w:gridCol w:w="311"/>
        <w:gridCol w:w="1254"/>
      </w:tblGrid>
      <w:tr w:rsidR="00F333BE" w:rsidRPr="00F333BE" w14:paraId="2E50D9D0" w14:textId="77777777" w:rsidTr="00756E40">
        <w:trPr>
          <w:trHeight w:val="245"/>
        </w:trPr>
        <w:tc>
          <w:tcPr>
            <w:tcW w:w="5670" w:type="dxa"/>
          </w:tcPr>
          <w:p w14:paraId="29F8B5C1" w14:textId="77777777" w:rsidR="00F333BE" w:rsidRPr="00F333BE" w:rsidRDefault="00F333BE" w:rsidP="00F333BE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17" w:type="dxa"/>
          </w:tcPr>
          <w:p w14:paraId="456167B5" w14:textId="77777777" w:rsidR="00F333BE" w:rsidRPr="00F333BE" w:rsidRDefault="00F333BE" w:rsidP="00F33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311" w:type="dxa"/>
          </w:tcPr>
          <w:p w14:paraId="44D4663E" w14:textId="77777777" w:rsidR="00F333BE" w:rsidRPr="00F333BE" w:rsidRDefault="00F333BE" w:rsidP="00F33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254" w:type="dxa"/>
          </w:tcPr>
          <w:p w14:paraId="23632A0C" w14:textId="77777777" w:rsidR="00F333BE" w:rsidRPr="00F333BE" w:rsidRDefault="00F333BE" w:rsidP="00F33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  <w:r w:rsidRPr="00F333BE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(</w:t>
            </w:r>
            <w:r w:rsidRPr="00F333B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</w:rPr>
              <w:t>ล้านบาท</w:t>
            </w:r>
            <w:r w:rsidRPr="00F333BE"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  <w:t>)</w:t>
            </w:r>
          </w:p>
        </w:tc>
      </w:tr>
      <w:tr w:rsidR="00F333BE" w:rsidRPr="00F333BE" w14:paraId="10097BF3" w14:textId="77777777" w:rsidTr="00756E40">
        <w:tc>
          <w:tcPr>
            <w:tcW w:w="5670" w:type="dxa"/>
          </w:tcPr>
          <w:p w14:paraId="6EC0D707" w14:textId="77777777" w:rsidR="00F333BE" w:rsidRPr="00F333BE" w:rsidRDefault="00F333BE" w:rsidP="00F333BE">
            <w:pPr>
              <w:ind w:left="-74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F333BE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มูลค่ายุติธรรมของส่วนได้เสียในบริษัทร่วมก่อนเป็นบริษัทย่อย</w:t>
            </w:r>
          </w:p>
        </w:tc>
        <w:tc>
          <w:tcPr>
            <w:tcW w:w="1417" w:type="dxa"/>
          </w:tcPr>
          <w:p w14:paraId="770618E8" w14:textId="77777777" w:rsidR="00F333BE" w:rsidRPr="00F333BE" w:rsidRDefault="00F333BE" w:rsidP="00F33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" w:type="dxa"/>
          </w:tcPr>
          <w:p w14:paraId="3FF675BE" w14:textId="77777777" w:rsidR="00F333BE" w:rsidRPr="00F333BE" w:rsidRDefault="00F333BE" w:rsidP="00F33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4" w:type="dxa"/>
          </w:tcPr>
          <w:p w14:paraId="6D0FBE6E" w14:textId="77777777" w:rsidR="00F333BE" w:rsidRPr="00F333BE" w:rsidRDefault="00F333BE" w:rsidP="00F33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33BE">
              <w:rPr>
                <w:rFonts w:ascii="Angsana New" w:hAnsi="Angsana New"/>
                <w:color w:val="000000"/>
                <w:sz w:val="30"/>
                <w:szCs w:val="30"/>
              </w:rPr>
              <w:t>71</w:t>
            </w:r>
          </w:p>
        </w:tc>
      </w:tr>
      <w:tr w:rsidR="00F333BE" w:rsidRPr="00F333BE" w14:paraId="5B249CA7" w14:textId="77777777" w:rsidTr="00756E40">
        <w:tc>
          <w:tcPr>
            <w:tcW w:w="5670" w:type="dxa"/>
          </w:tcPr>
          <w:p w14:paraId="56E4C1AA" w14:textId="77777777" w:rsidR="00F333BE" w:rsidRPr="00F333BE" w:rsidRDefault="00F333BE" w:rsidP="00F333BE">
            <w:pPr>
              <w:ind w:left="-74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33BE">
              <w:rPr>
                <w:rFonts w:ascii="Angsana New" w:hAnsi="Angsana New"/>
                <w:i/>
                <w:iCs/>
                <w:color w:val="000000"/>
                <w:sz w:val="30"/>
                <w:szCs w:val="30"/>
                <w:cs/>
                <w:lang w:val="en-GB"/>
              </w:rPr>
              <w:t>หัก</w:t>
            </w:r>
            <w:r w:rsidRPr="00F333BE">
              <w:rPr>
                <w:rFonts w:ascii="Angsana New" w:hAnsi="Angsana New"/>
                <w:color w:val="000000"/>
                <w:sz w:val="30"/>
                <w:szCs w:val="30"/>
                <w:cs/>
                <w:lang w:val="en-GB"/>
              </w:rPr>
              <w:t xml:space="preserve"> มูลค่าตามบัญชีของเงินลงทุนตามวิธีส่วนได้เสีย</w:t>
            </w:r>
          </w:p>
        </w:tc>
        <w:tc>
          <w:tcPr>
            <w:tcW w:w="1417" w:type="dxa"/>
          </w:tcPr>
          <w:p w14:paraId="20E66CED" w14:textId="77777777" w:rsidR="00F333BE" w:rsidRPr="00F333BE" w:rsidRDefault="00F333BE" w:rsidP="00F33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311" w:type="dxa"/>
          </w:tcPr>
          <w:p w14:paraId="42ED9597" w14:textId="77777777" w:rsidR="00F333BE" w:rsidRPr="00F333BE" w:rsidRDefault="00F333BE" w:rsidP="00F33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4" w:type="dxa"/>
          </w:tcPr>
          <w:p w14:paraId="2F90A55D" w14:textId="77777777" w:rsidR="00F333BE" w:rsidRPr="00F333BE" w:rsidRDefault="00F333BE" w:rsidP="00F33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F333BE">
              <w:rPr>
                <w:rFonts w:ascii="Angsana New" w:hAnsi="Angsana New"/>
                <w:color w:val="000000"/>
                <w:sz w:val="30"/>
                <w:szCs w:val="30"/>
              </w:rPr>
              <w:t>(54)</w:t>
            </w:r>
          </w:p>
        </w:tc>
      </w:tr>
      <w:tr w:rsidR="00F333BE" w:rsidRPr="00F333BE" w14:paraId="1061B0A2" w14:textId="77777777" w:rsidTr="00756E40">
        <w:tc>
          <w:tcPr>
            <w:tcW w:w="5670" w:type="dxa"/>
          </w:tcPr>
          <w:p w14:paraId="269A9187" w14:textId="77777777" w:rsidR="00F333BE" w:rsidRPr="00F333BE" w:rsidRDefault="00F333BE" w:rsidP="00F333BE">
            <w:pPr>
              <w:ind w:left="-74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333BE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กำไรจากการปรับมูลค่ายุติธรรมของเงินลงทุน</w:t>
            </w:r>
          </w:p>
        </w:tc>
        <w:tc>
          <w:tcPr>
            <w:tcW w:w="1417" w:type="dxa"/>
          </w:tcPr>
          <w:p w14:paraId="12CDC03D" w14:textId="77777777" w:rsidR="00F333BE" w:rsidRPr="00F333BE" w:rsidRDefault="00F333BE" w:rsidP="00F33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311" w:type="dxa"/>
          </w:tcPr>
          <w:p w14:paraId="7A548F9E" w14:textId="77777777" w:rsidR="00F333BE" w:rsidRPr="00F333BE" w:rsidRDefault="00F333BE" w:rsidP="00F33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2"/>
              </w:tabs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54" w:type="dxa"/>
            <w:tcBorders>
              <w:top w:val="single" w:sz="4" w:space="0" w:color="auto"/>
              <w:bottom w:val="double" w:sz="4" w:space="0" w:color="auto"/>
            </w:tcBorders>
          </w:tcPr>
          <w:p w14:paraId="191687BA" w14:textId="77777777" w:rsidR="00F333BE" w:rsidRPr="00F333BE" w:rsidRDefault="00F333BE" w:rsidP="00F333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F333BE"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  <w:t>17</w:t>
            </w:r>
          </w:p>
        </w:tc>
      </w:tr>
    </w:tbl>
    <w:p w14:paraId="068C98F6" w14:textId="143DACB2" w:rsidR="00867A00" w:rsidRPr="00E96E57" w:rsidRDefault="00867A00" w:rsidP="00E96E57">
      <w:pPr>
        <w:pStyle w:val="BodyText2"/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0AE1231" w14:textId="77777777" w:rsidR="00867A00" w:rsidRPr="00E96E57" w:rsidRDefault="00867A00" w:rsidP="00E96E57">
      <w:pPr>
        <w:pStyle w:val="BodyText2"/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0C50DD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การได้มาซึ่งอำนาจควบคุมใน </w:t>
      </w:r>
      <w:r w:rsidRPr="000C50DD">
        <w:rPr>
          <w:rFonts w:ascii="Angsana New" w:hAnsi="Angsana New"/>
          <w:color w:val="000000"/>
          <w:spacing w:val="4"/>
          <w:sz w:val="30"/>
          <w:szCs w:val="30"/>
        </w:rPr>
        <w:t xml:space="preserve">TPT </w:t>
      </w:r>
      <w:r w:rsidRPr="000C50DD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และ </w:t>
      </w:r>
      <w:r w:rsidRPr="000C50DD">
        <w:rPr>
          <w:rFonts w:ascii="Angsana New" w:hAnsi="Angsana New"/>
          <w:color w:val="000000"/>
          <w:spacing w:val="4"/>
          <w:sz w:val="30"/>
          <w:szCs w:val="30"/>
        </w:rPr>
        <w:t xml:space="preserve">BIFC </w:t>
      </w:r>
      <w:r w:rsidRPr="000C50DD">
        <w:rPr>
          <w:rFonts w:ascii="Angsana New" w:hAnsi="Angsana New"/>
          <w:color w:val="000000"/>
          <w:spacing w:val="4"/>
          <w:sz w:val="30"/>
          <w:szCs w:val="30"/>
          <w:cs/>
        </w:rPr>
        <w:t>จะเพิ่มขีดความสามารถของการให้บริการด้านโลจิสติกส์</w:t>
      </w:r>
      <w:r w:rsidRPr="000C50DD">
        <w:rPr>
          <w:rFonts w:ascii="Angsana New" w:hAnsi="Angsana New"/>
          <w:color w:val="000000"/>
          <w:spacing w:val="-4"/>
          <w:sz w:val="30"/>
          <w:szCs w:val="30"/>
          <w:cs/>
        </w:rPr>
        <w:t>แบบครบวงจรของกลุ่มบริษัท ซึ่งครอบคลุมการให้บริการท่าเรือ การขนถ่ายสินค้านำเข้า-ส่งออกระหว่างประเทศ</w:t>
      </w:r>
      <w:r w:rsidRPr="00E96E57">
        <w:rPr>
          <w:rFonts w:ascii="Angsana New" w:hAnsi="Angsana New"/>
          <w:color w:val="000000"/>
          <w:sz w:val="30"/>
          <w:szCs w:val="30"/>
          <w:cs/>
        </w:rPr>
        <w:t xml:space="preserve"> รวมถึงการใช้ประโยชน์ของสินทรัพย์และการขยายการบริการขนส่งระหว่างท่าเรือภายในประเทศด้วย</w:t>
      </w:r>
    </w:p>
    <w:p w14:paraId="700C5E33" w14:textId="77777777" w:rsidR="00A024A8" w:rsidRPr="00E96E57" w:rsidRDefault="00A024A8" w:rsidP="00A024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  <w:highlight w:val="yellow"/>
        </w:rPr>
      </w:pPr>
    </w:p>
    <w:p w14:paraId="64F04177" w14:textId="6E35EFAD" w:rsidR="00A024A8" w:rsidRDefault="00A024A8" w:rsidP="00E96E57">
      <w:pPr>
        <w:pStyle w:val="BodyText2"/>
        <w:spacing w:line="240" w:lineRule="atLeast"/>
        <w:ind w:left="993" w:firstLine="0"/>
        <w:jc w:val="thaiDistribute"/>
        <w:rPr>
          <w:rFonts w:ascii="Angsana New" w:hAnsi="Angsana New"/>
          <w:color w:val="000000"/>
          <w:spacing w:val="2"/>
          <w:sz w:val="30"/>
          <w:szCs w:val="30"/>
        </w:rPr>
      </w:pPr>
      <w:r w:rsidRPr="00E96E57">
        <w:rPr>
          <w:rFonts w:ascii="Angsana New" w:hAnsi="Angsana New"/>
          <w:color w:val="000000"/>
          <w:sz w:val="30"/>
          <w:szCs w:val="30"/>
          <w:cs/>
        </w:rPr>
        <w:t>การซื้อธุรกิจดังกล่าวข้างต้น กลุ่มบริษัทได้จ้างผู้ประเมินราคาอิสระเพื่อหามูลค่ายุติธรรมของสินทรัพย์และ</w:t>
      </w:r>
      <w:r w:rsidRPr="000C50DD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หนี้สินสุทธิที่ได้มา โดย ณ </w:t>
      </w:r>
      <w:r w:rsidRPr="00F333BE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วันที่ </w:t>
      </w:r>
      <w:r w:rsidRPr="00756E40">
        <w:rPr>
          <w:rFonts w:ascii="Angsana New" w:hAnsi="Angsana New"/>
          <w:color w:val="000000"/>
          <w:spacing w:val="-6"/>
          <w:sz w:val="30"/>
          <w:szCs w:val="30"/>
        </w:rPr>
        <w:t>30</w:t>
      </w:r>
      <w:r w:rsidRPr="00756E40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="00AD06DA" w:rsidRPr="00756E40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กันยายน </w:t>
      </w:r>
      <w:r w:rsidRPr="00756E40">
        <w:rPr>
          <w:rFonts w:ascii="Angsana New" w:hAnsi="Angsana New"/>
          <w:color w:val="000000"/>
          <w:spacing w:val="-6"/>
          <w:sz w:val="30"/>
          <w:szCs w:val="30"/>
        </w:rPr>
        <w:t>2562</w:t>
      </w:r>
      <w:r w:rsidRPr="00F333BE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การ</w:t>
      </w:r>
      <w:r w:rsidRPr="000C50DD">
        <w:rPr>
          <w:rFonts w:ascii="Angsana New" w:hAnsi="Angsana New"/>
          <w:color w:val="000000"/>
          <w:spacing w:val="-6"/>
          <w:sz w:val="30"/>
          <w:szCs w:val="30"/>
          <w:cs/>
        </w:rPr>
        <w:t>ประเมินมูลค่ายุติธรรมโดยผู้ประเมินราคาอิสระได้แล้วเสร็จ</w:t>
      </w:r>
      <w:r w:rsidRPr="00E96E57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0C50DD">
        <w:rPr>
          <w:rFonts w:ascii="Angsana New" w:hAnsi="Angsana New"/>
          <w:color w:val="000000"/>
          <w:spacing w:val="2"/>
          <w:sz w:val="30"/>
          <w:szCs w:val="30"/>
          <w:cs/>
        </w:rPr>
        <w:t>และมีการบันทึกรายการสินทรัพย์ที่ได้มาและหนี้สินที่รับมาเป็นมูลค่ายุติธรรมเรียบร้อยแล้ว</w:t>
      </w:r>
    </w:p>
    <w:p w14:paraId="1980281B" w14:textId="77777777" w:rsidR="006226C0" w:rsidRDefault="006226C0" w:rsidP="00E96E57">
      <w:pPr>
        <w:pStyle w:val="BodyText2"/>
        <w:spacing w:line="240" w:lineRule="atLeast"/>
        <w:ind w:left="993" w:firstLine="0"/>
        <w:jc w:val="thaiDistribute"/>
        <w:rPr>
          <w:rFonts w:ascii="Angsana New" w:hAnsi="Angsana New"/>
          <w:color w:val="000000"/>
          <w:spacing w:val="2"/>
          <w:sz w:val="30"/>
          <w:szCs w:val="30"/>
        </w:rPr>
      </w:pPr>
    </w:p>
    <w:p w14:paraId="6BE75C90" w14:textId="2444C6CE" w:rsidR="006226C0" w:rsidRDefault="00403D07" w:rsidP="000042F9">
      <w:pPr>
        <w:pStyle w:val="BodyText2"/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616E3A">
        <w:rPr>
          <w:rFonts w:ascii="Angsana New" w:hAnsi="Angsana New"/>
          <w:color w:val="000000"/>
          <w:spacing w:val="-2"/>
          <w:sz w:val="30"/>
          <w:szCs w:val="30"/>
          <w:cs/>
        </w:rPr>
        <w:lastRenderedPageBreak/>
        <w:t>ในเดือน</w:t>
      </w:r>
      <w:r w:rsidR="006226C0" w:rsidRPr="00616E3A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ตุลาคม </w:t>
      </w:r>
      <w:r w:rsidR="006226C0" w:rsidRPr="00616E3A">
        <w:rPr>
          <w:rFonts w:ascii="Angsana New" w:hAnsi="Angsana New"/>
          <w:color w:val="000000"/>
          <w:spacing w:val="-2"/>
          <w:sz w:val="30"/>
          <w:szCs w:val="30"/>
        </w:rPr>
        <w:t>2562</w:t>
      </w:r>
      <w:r w:rsidR="006226C0" w:rsidRPr="00616E3A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กลุ่มบริษัทได้โอนส่วนการลงทุนใน</w:t>
      </w:r>
      <w:r w:rsidR="0064553A" w:rsidRPr="00616E3A" w:rsidDel="0064553A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6226C0" w:rsidRPr="00616E3A">
        <w:rPr>
          <w:rFonts w:ascii="Angsana New" w:hAnsi="Angsana New"/>
          <w:color w:val="000000"/>
          <w:spacing w:val="-2"/>
          <w:sz w:val="30"/>
          <w:szCs w:val="30"/>
        </w:rPr>
        <w:t xml:space="preserve">TPT </w:t>
      </w:r>
      <w:r w:rsidR="006226C0" w:rsidRPr="00616E3A">
        <w:rPr>
          <w:rFonts w:ascii="Angsana New" w:hAnsi="Angsana New"/>
          <w:color w:val="000000"/>
          <w:spacing w:val="-2"/>
          <w:sz w:val="30"/>
          <w:szCs w:val="30"/>
          <w:cs/>
        </w:rPr>
        <w:t>และ</w:t>
      </w:r>
      <w:r w:rsidR="0064553A" w:rsidRPr="00616E3A" w:rsidDel="0064553A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6226C0" w:rsidRPr="00616E3A">
        <w:rPr>
          <w:rFonts w:ascii="Angsana New" w:hAnsi="Angsana New"/>
          <w:color w:val="000000"/>
          <w:spacing w:val="-2"/>
          <w:sz w:val="30"/>
          <w:szCs w:val="30"/>
        </w:rPr>
        <w:t xml:space="preserve">BIFC </w:t>
      </w:r>
      <w:r w:rsidR="006226C0" w:rsidRPr="00616E3A">
        <w:rPr>
          <w:rFonts w:ascii="Angsana New" w:hAnsi="Angsana New"/>
          <w:color w:val="000000"/>
          <w:spacing w:val="-2"/>
          <w:sz w:val="30"/>
          <w:szCs w:val="30"/>
          <w:cs/>
        </w:rPr>
        <w:t>ให้แก่บริษัทร่วมทุนที่จัดตั้งขึ้นใหม่</w:t>
      </w:r>
      <w:r w:rsidR="006226C0" w:rsidRPr="000042F9">
        <w:rPr>
          <w:rFonts w:ascii="Angsana New" w:hAnsi="Angsana New"/>
          <w:color w:val="000000"/>
          <w:sz w:val="30"/>
          <w:szCs w:val="30"/>
          <w:cs/>
        </w:rPr>
        <w:t xml:space="preserve"> ส่งผลให้</w:t>
      </w:r>
      <w:r w:rsidR="006226C0" w:rsidRPr="00616E3A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กลุ่มบริษัทมีสัดส่วนการลงทุนใน </w:t>
      </w:r>
      <w:r w:rsidR="006226C0" w:rsidRPr="00616E3A">
        <w:rPr>
          <w:rFonts w:ascii="Angsana New" w:hAnsi="Angsana New"/>
          <w:color w:val="000000"/>
          <w:spacing w:val="-2"/>
          <w:sz w:val="30"/>
          <w:szCs w:val="30"/>
        </w:rPr>
        <w:t xml:space="preserve">TPT </w:t>
      </w:r>
      <w:r w:rsidR="006226C0" w:rsidRPr="00616E3A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และ </w:t>
      </w:r>
      <w:r w:rsidR="006226C0" w:rsidRPr="00616E3A">
        <w:rPr>
          <w:rFonts w:ascii="Angsana New" w:hAnsi="Angsana New"/>
          <w:color w:val="000000"/>
          <w:spacing w:val="-2"/>
          <w:sz w:val="30"/>
          <w:szCs w:val="30"/>
        </w:rPr>
        <w:t xml:space="preserve">BIFC </w:t>
      </w:r>
      <w:r w:rsidR="006226C0" w:rsidRPr="00616E3A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ลดลงจากร้อยละ </w:t>
      </w:r>
      <w:r w:rsidR="006226C0" w:rsidRPr="00616E3A">
        <w:rPr>
          <w:rFonts w:ascii="Angsana New" w:hAnsi="Angsana New"/>
          <w:color w:val="000000"/>
          <w:spacing w:val="-2"/>
          <w:sz w:val="30"/>
          <w:szCs w:val="30"/>
        </w:rPr>
        <w:t>100</w:t>
      </w:r>
      <w:r w:rsidR="006226C0" w:rsidRPr="00616E3A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เป็นร้อยละ </w:t>
      </w:r>
      <w:r w:rsidR="006226C0" w:rsidRPr="00616E3A">
        <w:rPr>
          <w:rFonts w:ascii="Angsana New" w:hAnsi="Angsana New"/>
          <w:color w:val="000000"/>
          <w:spacing w:val="-2"/>
          <w:sz w:val="30"/>
          <w:szCs w:val="30"/>
        </w:rPr>
        <w:t>51</w:t>
      </w:r>
      <w:r w:rsidR="00D27289">
        <w:rPr>
          <w:rFonts w:ascii="Angsana New" w:hAnsi="Angsana New"/>
          <w:color w:val="000000"/>
          <w:spacing w:val="-2"/>
          <w:sz w:val="30"/>
          <w:szCs w:val="30"/>
        </w:rPr>
        <w:t xml:space="preserve"> </w:t>
      </w:r>
      <w:r w:rsidR="006226C0" w:rsidRPr="00616E3A">
        <w:rPr>
          <w:rFonts w:ascii="Angsana New" w:hAnsi="Angsana New"/>
          <w:color w:val="000000"/>
          <w:spacing w:val="-2"/>
          <w:sz w:val="30"/>
          <w:szCs w:val="30"/>
          <w:cs/>
        </w:rPr>
        <w:t>โดยยังคงเป็นบริษัทย่อย</w:t>
      </w:r>
      <w:r w:rsidR="006226C0" w:rsidRPr="000042F9">
        <w:rPr>
          <w:rFonts w:ascii="Angsana New" w:hAnsi="Angsana New"/>
          <w:color w:val="000000"/>
          <w:sz w:val="30"/>
          <w:szCs w:val="30"/>
          <w:cs/>
        </w:rPr>
        <w:t>ของกลุ่มบริษัท</w:t>
      </w:r>
    </w:p>
    <w:p w14:paraId="665C33C4" w14:textId="77777777" w:rsidR="00403D07" w:rsidRPr="000042F9" w:rsidRDefault="00403D07" w:rsidP="000042F9">
      <w:pPr>
        <w:pStyle w:val="BodyText2"/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0530BD2" w14:textId="6D7AAFCE" w:rsidR="00A024A8" w:rsidRDefault="00403D07" w:rsidP="00A024A8">
      <w:pPr>
        <w:pStyle w:val="BodyText2"/>
        <w:numPr>
          <w:ilvl w:val="0"/>
          <w:numId w:val="48"/>
        </w:numPr>
        <w:tabs>
          <w:tab w:val="left" w:pos="540"/>
        </w:tabs>
        <w:spacing w:line="240" w:lineRule="atLeast"/>
        <w:ind w:left="993" w:hanging="453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744A55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PT</w:t>
      </w:r>
      <w:r w:rsidRPr="00744A5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</w:t>
      </w:r>
      <w:r w:rsidRPr="00744A55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Fajar Surya Wisesa Tbk</w:t>
      </w:r>
      <w:r w:rsidRPr="00744A55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.</w:t>
      </w: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และบริษัทย่อย</w:t>
      </w:r>
      <w:r w:rsidRPr="00502ED2"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</w:t>
      </w: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>ประเทศอินโดนีเซีย</w:t>
      </w:r>
    </w:p>
    <w:p w14:paraId="476F7320" w14:textId="77777777" w:rsidR="00A024A8" w:rsidRPr="00E96E57" w:rsidRDefault="00A024A8" w:rsidP="00E96E57">
      <w:pPr>
        <w:pStyle w:val="BodyText2"/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174BEEB" w14:textId="2988B54F" w:rsidR="00A024A8" w:rsidRPr="000C50DD" w:rsidRDefault="00EB5382" w:rsidP="00E96E57">
      <w:pPr>
        <w:pStyle w:val="BodyText2"/>
        <w:spacing w:line="240" w:lineRule="atLeast"/>
        <w:ind w:left="993" w:firstLine="0"/>
        <w:jc w:val="thaiDistribute"/>
        <w:rPr>
          <w:rFonts w:ascii="Angsana New" w:hAnsi="Angsana New"/>
          <w:color w:val="000000"/>
          <w:spacing w:val="-2"/>
          <w:sz w:val="30"/>
          <w:szCs w:val="30"/>
        </w:rPr>
      </w:pPr>
      <w:r w:rsidRPr="000C50DD">
        <w:rPr>
          <w:rFonts w:ascii="Angsana New" w:hAnsi="Angsana New"/>
          <w:color w:val="000000"/>
          <w:spacing w:val="-6"/>
          <w:sz w:val="30"/>
          <w:szCs w:val="30"/>
          <w:cs/>
        </w:rPr>
        <w:t>เมื่อวันที่</w:t>
      </w:r>
      <w:r w:rsidRPr="000C50DD">
        <w:rPr>
          <w:rFonts w:ascii="Angsana New" w:hAnsi="Angsana New"/>
          <w:color w:val="000000"/>
          <w:spacing w:val="-6"/>
          <w:sz w:val="30"/>
          <w:szCs w:val="30"/>
        </w:rPr>
        <w:t xml:space="preserve"> 28</w:t>
      </w:r>
      <w:r w:rsidRPr="000C50DD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มิถุนายน </w:t>
      </w:r>
      <w:r w:rsidRPr="000C50DD">
        <w:rPr>
          <w:rFonts w:ascii="Angsana New" w:hAnsi="Angsana New"/>
          <w:color w:val="000000"/>
          <w:spacing w:val="-6"/>
          <w:sz w:val="30"/>
          <w:szCs w:val="30"/>
        </w:rPr>
        <w:t xml:space="preserve">2562 </w:t>
      </w:r>
      <w:r w:rsidRPr="000C50DD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บริษัทย่อยในธุรกิจแพคเกจจิ้งได้เข้าซื้อหุ้นร้อยละ </w:t>
      </w:r>
      <w:r w:rsidRPr="000C50DD">
        <w:rPr>
          <w:rFonts w:ascii="Angsana New" w:hAnsi="Angsana New"/>
          <w:color w:val="000000"/>
          <w:spacing w:val="-6"/>
          <w:sz w:val="30"/>
          <w:szCs w:val="30"/>
        </w:rPr>
        <w:t>55</w:t>
      </w:r>
      <w:r w:rsidRPr="000C50DD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ใน </w:t>
      </w:r>
      <w:r w:rsidRPr="000C50DD">
        <w:rPr>
          <w:rFonts w:ascii="Angsana New" w:hAnsi="Angsana New"/>
          <w:color w:val="000000"/>
          <w:spacing w:val="-6"/>
          <w:sz w:val="30"/>
          <w:szCs w:val="30"/>
        </w:rPr>
        <w:t>PT</w:t>
      </w:r>
      <w:r w:rsidRPr="000C50DD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</w:t>
      </w:r>
      <w:r w:rsidRPr="000C50DD">
        <w:rPr>
          <w:rFonts w:ascii="Angsana New" w:hAnsi="Angsana New"/>
          <w:color w:val="000000"/>
          <w:spacing w:val="-6"/>
          <w:sz w:val="30"/>
          <w:szCs w:val="30"/>
        </w:rPr>
        <w:t>Fajar Surya Wisesa Tbk</w:t>
      </w:r>
      <w:r w:rsidRPr="000C50DD">
        <w:rPr>
          <w:rFonts w:ascii="Angsana New" w:hAnsi="Angsana New"/>
          <w:color w:val="000000"/>
          <w:spacing w:val="-6"/>
          <w:sz w:val="30"/>
          <w:szCs w:val="30"/>
          <w:cs/>
        </w:rPr>
        <w:t>.</w:t>
      </w:r>
      <w:r w:rsidRPr="00502ED2" w:rsidDel="00C37AA4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811F0E">
        <w:rPr>
          <w:rFonts w:ascii="Angsana New" w:hAnsi="Angsana New"/>
          <w:color w:val="000000"/>
          <w:sz w:val="30"/>
          <w:szCs w:val="30"/>
          <w:cs/>
        </w:rPr>
        <w:t>(“</w:t>
      </w:r>
      <w:r w:rsidRPr="00811F0E">
        <w:rPr>
          <w:rFonts w:ascii="Angsana New" w:hAnsi="Angsana New"/>
          <w:color w:val="000000"/>
          <w:sz w:val="30"/>
          <w:szCs w:val="30"/>
        </w:rPr>
        <w:t>Fajar</w:t>
      </w:r>
      <w:r w:rsidRPr="00811F0E">
        <w:rPr>
          <w:rFonts w:ascii="Angsana New" w:hAnsi="Angsana New"/>
          <w:color w:val="000000"/>
          <w:sz w:val="30"/>
          <w:szCs w:val="30"/>
          <w:cs/>
        </w:rPr>
        <w:t>”) ซึ่งเป็นผู้น</w:t>
      </w:r>
      <w:r w:rsidRPr="00614453">
        <w:rPr>
          <w:rFonts w:ascii="Angsana New" w:hAnsi="Angsana New"/>
          <w:color w:val="000000"/>
          <w:sz w:val="30"/>
          <w:szCs w:val="30"/>
          <w:cs/>
        </w:rPr>
        <w:t xml:space="preserve">ำด้านธุรกิจกระดาษบรรจุภัณฑ์และเป็นบริษัทจดทะเบียนในตลาดหลักทรัพย์อินโดนีเซีย </w:t>
      </w:r>
      <w:r w:rsidRPr="00FC796C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โดยการเข้าซื้อหุ้นดังกล่าวมีมูลค่าตามสัญญา </w:t>
      </w:r>
      <w:r w:rsidRPr="00FC796C">
        <w:rPr>
          <w:rFonts w:ascii="Angsana New" w:hAnsi="Angsana New"/>
          <w:color w:val="000000"/>
          <w:spacing w:val="-4"/>
          <w:sz w:val="30"/>
          <w:szCs w:val="30"/>
        </w:rPr>
        <w:t>9</w:t>
      </w:r>
      <w:r w:rsidRPr="00FC796C">
        <w:rPr>
          <w:rFonts w:ascii="Angsana New" w:hAnsi="Angsana New"/>
          <w:color w:val="000000"/>
          <w:spacing w:val="-4"/>
          <w:sz w:val="30"/>
          <w:szCs w:val="30"/>
          <w:cs/>
        </w:rPr>
        <w:t>.</w:t>
      </w:r>
      <w:r w:rsidRPr="00FC796C">
        <w:rPr>
          <w:rFonts w:ascii="Angsana New" w:hAnsi="Angsana New"/>
          <w:color w:val="000000"/>
          <w:spacing w:val="-4"/>
          <w:sz w:val="30"/>
          <w:szCs w:val="30"/>
        </w:rPr>
        <w:t xml:space="preserve">6 </w:t>
      </w:r>
      <w:r w:rsidRPr="00FC796C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ล้านล้านรูเปียห์ หรือเทียบเท่าเงินบาทประมาณ </w:t>
      </w:r>
      <w:r w:rsidRPr="00FC796C">
        <w:rPr>
          <w:rFonts w:ascii="Angsana New" w:hAnsi="Angsana New"/>
          <w:color w:val="000000"/>
          <w:spacing w:val="-4"/>
          <w:sz w:val="30"/>
          <w:szCs w:val="30"/>
        </w:rPr>
        <w:t xml:space="preserve">20,817 </w:t>
      </w:r>
      <w:r w:rsidRPr="00FC796C">
        <w:rPr>
          <w:rFonts w:ascii="Angsana New" w:hAnsi="Angsana New"/>
          <w:color w:val="000000"/>
          <w:spacing w:val="-4"/>
          <w:sz w:val="30"/>
          <w:szCs w:val="30"/>
          <w:cs/>
        </w:rPr>
        <w:t>ล้านบาท</w:t>
      </w:r>
    </w:p>
    <w:p w14:paraId="32E8A145" w14:textId="77777777" w:rsidR="00212259" w:rsidRPr="00E96E57" w:rsidRDefault="00212259" w:rsidP="00E96E57">
      <w:pPr>
        <w:pStyle w:val="BodyText2"/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4A0B567" w14:textId="6145423F" w:rsidR="00212259" w:rsidRDefault="00212259" w:rsidP="00E96E57">
      <w:pPr>
        <w:pStyle w:val="BodyText2"/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0C50DD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การได้มาซึ่งอำนาจควบคุมใน </w:t>
      </w:r>
      <w:r w:rsidRPr="000C50DD">
        <w:rPr>
          <w:rFonts w:ascii="Angsana New" w:hAnsi="Angsana New"/>
          <w:color w:val="000000"/>
          <w:spacing w:val="-2"/>
          <w:sz w:val="30"/>
          <w:szCs w:val="30"/>
        </w:rPr>
        <w:t xml:space="preserve">Fajar </w:t>
      </w:r>
      <w:r w:rsidRPr="000C50DD">
        <w:rPr>
          <w:rFonts w:ascii="Angsana New" w:hAnsi="Angsana New"/>
          <w:color w:val="000000"/>
          <w:spacing w:val="-2"/>
          <w:sz w:val="30"/>
          <w:szCs w:val="30"/>
          <w:cs/>
        </w:rPr>
        <w:t>จะช่วยขยายการเติบโตของกลุ่มบริษัทในภูมิภาคอาเซียน โดยเฉพาะอย่างยิ่ง</w:t>
      </w:r>
      <w:r w:rsidRPr="00E96E57">
        <w:rPr>
          <w:rFonts w:ascii="Angsana New" w:hAnsi="Angsana New"/>
          <w:color w:val="000000"/>
          <w:sz w:val="30"/>
          <w:szCs w:val="30"/>
          <w:cs/>
        </w:rPr>
        <w:t>ในตลาดอินโดนีเซียซึ่งมีโอกาสในการเติบโตของธุรกิจแพคเกจจิ้งอย่างมากในอนาคต</w:t>
      </w:r>
    </w:p>
    <w:p w14:paraId="0561A9DD" w14:textId="77777777" w:rsidR="00212259" w:rsidRPr="00E96E57" w:rsidRDefault="00212259" w:rsidP="00E96E57">
      <w:pPr>
        <w:pStyle w:val="BodyText2"/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3A1730C4" w14:textId="7D8B8913" w:rsidR="00212259" w:rsidRDefault="00607C5F" w:rsidP="00E96E57">
      <w:pPr>
        <w:pStyle w:val="BodyText2"/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E96E57">
        <w:rPr>
          <w:rFonts w:ascii="Angsana New" w:hAnsi="Angsana New"/>
          <w:color w:val="000000"/>
          <w:sz w:val="30"/>
          <w:szCs w:val="30"/>
          <w:cs/>
        </w:rPr>
        <w:t>การซื้อธุรกิจดังกล่าวข้างต้น กลุ่มบริษัทได้จ้างผู้ประเมินราคาอิสระเพื่อหามูลค่ายุติธรรมของสินทรัพย์และหนี้สินสุทธิ</w:t>
      </w:r>
      <w:r w:rsidRPr="00521B1E">
        <w:rPr>
          <w:rFonts w:ascii="Angsana New" w:hAnsi="Angsana New"/>
          <w:color w:val="000000"/>
          <w:sz w:val="30"/>
          <w:szCs w:val="30"/>
          <w:cs/>
        </w:rPr>
        <w:t xml:space="preserve">ที่ได้มา โดย ณ </w:t>
      </w:r>
      <w:r w:rsidRPr="000B39F8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Pr="00756E40">
        <w:rPr>
          <w:rFonts w:ascii="Angsana New" w:hAnsi="Angsana New"/>
          <w:color w:val="000000"/>
          <w:sz w:val="30"/>
          <w:szCs w:val="30"/>
        </w:rPr>
        <w:t>30</w:t>
      </w:r>
      <w:r w:rsidRPr="00756E4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FC77E1" w:rsidRPr="00756E40">
        <w:rPr>
          <w:rFonts w:ascii="Angsana New" w:hAnsi="Angsana New"/>
          <w:color w:val="000000"/>
          <w:sz w:val="30"/>
          <w:szCs w:val="30"/>
          <w:cs/>
        </w:rPr>
        <w:t>กันยายน</w:t>
      </w:r>
      <w:r w:rsidRPr="00756E4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756E40">
        <w:rPr>
          <w:rFonts w:ascii="Angsana New" w:hAnsi="Angsana New"/>
          <w:color w:val="000000"/>
          <w:sz w:val="30"/>
          <w:szCs w:val="30"/>
        </w:rPr>
        <w:t>2562</w:t>
      </w:r>
      <w:r w:rsidRPr="000B39F8">
        <w:rPr>
          <w:rFonts w:ascii="Angsana New" w:hAnsi="Angsana New"/>
          <w:color w:val="000000"/>
          <w:sz w:val="30"/>
          <w:szCs w:val="30"/>
          <w:cs/>
        </w:rPr>
        <w:t xml:space="preserve"> การ</w:t>
      </w:r>
      <w:r w:rsidRPr="001021CF">
        <w:rPr>
          <w:rFonts w:ascii="Angsana New" w:hAnsi="Angsana New"/>
          <w:color w:val="000000"/>
          <w:sz w:val="30"/>
          <w:szCs w:val="30"/>
          <w:cs/>
        </w:rPr>
        <w:t>ประเมินมูลค่ายุติธรรมยังไม่เสร็จสมบูรณ์ ซึ่งรายการส่วนใหญ่ประกอบด้วย</w:t>
      </w:r>
      <w:r w:rsidRPr="00950880">
        <w:rPr>
          <w:rFonts w:ascii="Angsana New" w:hAnsi="Angsana New"/>
          <w:color w:val="000000"/>
          <w:sz w:val="30"/>
          <w:szCs w:val="30"/>
          <w:cs/>
        </w:rPr>
        <w:t>ที่ดิน อาคาร เและอุปกรณ์ ดังนั้น</w:t>
      </w:r>
      <w:r w:rsidRPr="00B12C35">
        <w:rPr>
          <w:rFonts w:ascii="Angsana New" w:hAnsi="Angsana New"/>
          <w:color w:val="000000"/>
          <w:sz w:val="30"/>
          <w:szCs w:val="30"/>
          <w:cs/>
        </w:rPr>
        <w:t xml:space="preserve">สินทรัพย์และหนี้สินสุทธิของ </w:t>
      </w:r>
      <w:r>
        <w:rPr>
          <w:rFonts w:ascii="Angsana New" w:hAnsi="Angsana New"/>
          <w:color w:val="000000"/>
          <w:sz w:val="30"/>
          <w:szCs w:val="30"/>
        </w:rPr>
        <w:t>Fajar</w:t>
      </w:r>
      <w:r w:rsidRPr="00B12C35">
        <w:rPr>
          <w:rFonts w:ascii="Angsana New" w:hAnsi="Angsana New"/>
          <w:color w:val="000000"/>
          <w:sz w:val="30"/>
          <w:szCs w:val="30"/>
          <w:cs/>
        </w:rPr>
        <w:t xml:space="preserve"> จึงถูกบันทึกบัญชีด้วยมูลค่า</w:t>
      </w:r>
      <w:r w:rsidR="00342DDA">
        <w:rPr>
          <w:rFonts w:ascii="Angsana New" w:hAnsi="Angsana New" w:hint="cs"/>
          <w:color w:val="000000"/>
          <w:sz w:val="30"/>
          <w:szCs w:val="30"/>
          <w:cs/>
        </w:rPr>
        <w:t>ที่</w:t>
      </w:r>
      <w:r w:rsidR="00342DDA" w:rsidRPr="00B12C35">
        <w:rPr>
          <w:rFonts w:ascii="Angsana New" w:hAnsi="Angsana New"/>
          <w:color w:val="000000"/>
          <w:sz w:val="30"/>
          <w:szCs w:val="30"/>
          <w:cs/>
        </w:rPr>
        <w:t>ประมาณการ</w:t>
      </w:r>
      <w:r w:rsidRPr="00B12C35">
        <w:rPr>
          <w:rFonts w:ascii="Angsana New" w:hAnsi="Angsana New"/>
          <w:color w:val="000000"/>
          <w:sz w:val="30"/>
          <w:szCs w:val="30"/>
          <w:cs/>
        </w:rPr>
        <w:t xml:space="preserve">ในงบแสดงฐานะการเงินรวม ณ </w:t>
      </w:r>
      <w:r w:rsidRPr="000B39F8">
        <w:rPr>
          <w:rFonts w:ascii="Angsana New" w:hAnsi="Angsana New"/>
          <w:color w:val="000000"/>
          <w:sz w:val="30"/>
          <w:szCs w:val="30"/>
          <w:cs/>
        </w:rPr>
        <w:t xml:space="preserve">วันที่ </w:t>
      </w:r>
      <w:r w:rsidRPr="00756E40">
        <w:rPr>
          <w:rFonts w:ascii="Angsana New" w:hAnsi="Angsana New"/>
          <w:color w:val="000000"/>
          <w:sz w:val="30"/>
          <w:szCs w:val="30"/>
        </w:rPr>
        <w:t>30</w:t>
      </w:r>
      <w:r w:rsidRPr="00756E40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7F47EF" w:rsidRPr="00756E40">
        <w:rPr>
          <w:rFonts w:ascii="Angsana New" w:hAnsi="Angsana New"/>
          <w:color w:val="000000"/>
          <w:sz w:val="30"/>
          <w:szCs w:val="30"/>
          <w:cs/>
        </w:rPr>
        <w:t>กันยา</w:t>
      </w:r>
      <w:r w:rsidRPr="00756E40">
        <w:rPr>
          <w:rFonts w:ascii="Angsana New" w:hAnsi="Angsana New"/>
          <w:color w:val="000000"/>
          <w:sz w:val="30"/>
          <w:szCs w:val="30"/>
          <w:cs/>
        </w:rPr>
        <w:t xml:space="preserve">ยน </w:t>
      </w:r>
      <w:r w:rsidRPr="00756E40">
        <w:rPr>
          <w:rFonts w:ascii="Angsana New" w:hAnsi="Angsana New"/>
          <w:color w:val="000000"/>
          <w:sz w:val="30"/>
          <w:szCs w:val="30"/>
        </w:rPr>
        <w:t>2562</w:t>
      </w:r>
      <w:r w:rsidRPr="000B39F8">
        <w:rPr>
          <w:rFonts w:ascii="Angsana New" w:hAnsi="Angsana New"/>
          <w:color w:val="000000"/>
          <w:sz w:val="30"/>
          <w:szCs w:val="30"/>
          <w:cs/>
        </w:rPr>
        <w:t xml:space="preserve"> ผล</w:t>
      </w:r>
      <w:r w:rsidRPr="00B12C35">
        <w:rPr>
          <w:rFonts w:ascii="Angsana New" w:hAnsi="Angsana New"/>
          <w:color w:val="000000"/>
          <w:sz w:val="30"/>
          <w:szCs w:val="30"/>
          <w:cs/>
        </w:rPr>
        <w:t>การประเมินอาจมีการปรับปรุงเมื่อรายงานของผู้ประเมินแล้วเสร็จ</w:t>
      </w:r>
    </w:p>
    <w:p w14:paraId="45947E4B" w14:textId="77777777" w:rsidR="00212259" w:rsidRDefault="00212259" w:rsidP="00E96E57">
      <w:pPr>
        <w:pStyle w:val="BodyText2"/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16CF594B" w14:textId="77777777" w:rsidR="000B39F8" w:rsidRDefault="000B39F8" w:rsidP="00C6674C">
      <w:pPr>
        <w:pStyle w:val="BodyText2"/>
        <w:numPr>
          <w:ilvl w:val="0"/>
          <w:numId w:val="48"/>
        </w:numPr>
        <w:tabs>
          <w:tab w:val="left" w:pos="540"/>
        </w:tabs>
        <w:spacing w:line="240" w:lineRule="atLeast"/>
        <w:ind w:left="993" w:hanging="453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2408E6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บริษัทวีซี่ แพ็คเกจิ้ง (ประเทศไทย)</w:t>
      </w:r>
      <w:r>
        <w:rPr>
          <w:rFonts w:ascii="Angsana New" w:hAnsi="Angsana New" w:hint="cs"/>
          <w:b/>
          <w:bCs/>
          <w:i/>
          <w:iCs/>
          <w:color w:val="000000"/>
          <w:sz w:val="30"/>
          <w:szCs w:val="30"/>
          <w:cs/>
        </w:rPr>
        <w:t xml:space="preserve"> จำกัด ประเทศไทย</w:t>
      </w:r>
    </w:p>
    <w:p w14:paraId="2BA13D42" w14:textId="77777777" w:rsidR="000B39F8" w:rsidRPr="00E96E57" w:rsidRDefault="000B39F8" w:rsidP="000B39F8">
      <w:pPr>
        <w:pStyle w:val="BodyText2"/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3B7CA7E" w14:textId="7CA05A15" w:rsidR="000B39F8" w:rsidRPr="00756E40" w:rsidRDefault="000B39F8" w:rsidP="000B39F8">
      <w:pPr>
        <w:pStyle w:val="BodyText2"/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756E40">
        <w:rPr>
          <w:rFonts w:ascii="Angsana New" w:hAnsi="Angsana New"/>
          <w:color w:val="000000"/>
          <w:sz w:val="30"/>
          <w:szCs w:val="30"/>
          <w:cs/>
        </w:rPr>
        <w:t>เมื่อวันที่</w:t>
      </w:r>
      <w:r w:rsidRPr="00756E40">
        <w:rPr>
          <w:rFonts w:ascii="Angsana New" w:hAnsi="Angsana New"/>
          <w:color w:val="000000"/>
          <w:sz w:val="30"/>
          <w:szCs w:val="30"/>
        </w:rPr>
        <w:t xml:space="preserve"> 30</w:t>
      </w:r>
      <w:r w:rsidRPr="00756E40">
        <w:rPr>
          <w:rFonts w:ascii="Angsana New" w:hAnsi="Angsana New"/>
          <w:color w:val="000000"/>
          <w:sz w:val="30"/>
          <w:szCs w:val="30"/>
          <w:cs/>
        </w:rPr>
        <w:t xml:space="preserve"> สิงหาคม </w:t>
      </w:r>
      <w:r w:rsidRPr="00756E40">
        <w:rPr>
          <w:rFonts w:ascii="Angsana New" w:hAnsi="Angsana New"/>
          <w:color w:val="000000"/>
          <w:sz w:val="30"/>
          <w:szCs w:val="30"/>
        </w:rPr>
        <w:t xml:space="preserve">2562 </w:t>
      </w:r>
      <w:r w:rsidRPr="00756E40">
        <w:rPr>
          <w:rFonts w:ascii="Angsana New" w:hAnsi="Angsana New"/>
          <w:color w:val="000000"/>
          <w:sz w:val="30"/>
          <w:szCs w:val="30"/>
          <w:cs/>
        </w:rPr>
        <w:t xml:space="preserve">บริษัทย่อยในธุรกิจแพคเกจจิ้งได้เข้าซื้อหุ้นร้อยละ </w:t>
      </w:r>
      <w:r w:rsidRPr="00756E40">
        <w:rPr>
          <w:rFonts w:ascii="Angsana New" w:hAnsi="Angsana New"/>
          <w:color w:val="000000"/>
          <w:sz w:val="30"/>
          <w:szCs w:val="30"/>
        </w:rPr>
        <w:t>80</w:t>
      </w:r>
      <w:r w:rsidRPr="00756E40">
        <w:rPr>
          <w:rFonts w:ascii="Angsana New" w:hAnsi="Angsana New"/>
          <w:color w:val="000000"/>
          <w:sz w:val="30"/>
          <w:szCs w:val="30"/>
          <w:cs/>
        </w:rPr>
        <w:t xml:space="preserve"> ในบริษัทวีซี่ แพ็คเกจิ้ง </w:t>
      </w:r>
      <w:r w:rsidRPr="00756E40">
        <w:rPr>
          <w:rFonts w:ascii="Angsana New" w:hAnsi="Angsana New"/>
          <w:color w:val="000000"/>
          <w:spacing w:val="-4"/>
          <w:sz w:val="30"/>
          <w:szCs w:val="30"/>
          <w:cs/>
        </w:rPr>
        <w:t>(ประเทศไทย) จำกัด</w:t>
      </w:r>
      <w:r w:rsidRPr="00756E40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756E40">
        <w:rPr>
          <w:rFonts w:ascii="Angsana New" w:hAnsi="Angsana New"/>
          <w:color w:val="000000"/>
          <w:spacing w:val="-4"/>
          <w:sz w:val="30"/>
          <w:szCs w:val="30"/>
          <w:cs/>
        </w:rPr>
        <w:t>(</w:t>
      </w:r>
      <w:r w:rsidRPr="00756E40">
        <w:rPr>
          <w:rFonts w:ascii="Angsana New" w:hAnsi="Angsana New"/>
          <w:color w:val="000000"/>
          <w:spacing w:val="-4"/>
          <w:sz w:val="30"/>
          <w:szCs w:val="30"/>
        </w:rPr>
        <w:t>“Visy Thailand”)</w:t>
      </w:r>
      <w:r w:rsidRPr="00756E40">
        <w:rPr>
          <w:rFonts w:ascii="Angsana New" w:hAnsi="Angsana New"/>
          <w:color w:val="000000"/>
          <w:spacing w:val="-4"/>
          <w:sz w:val="30"/>
          <w:szCs w:val="30"/>
          <w:cs/>
        </w:rPr>
        <w:t xml:space="preserve"> ซึ่งเป็นบริษัทชั้นนำในเอเชียซึ่งผลิตบรรจุภัณฑ์อาหารขึ้นรูปถนอมอาหาร</w:t>
      </w:r>
      <w:r w:rsidRPr="00756E40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ที่สามารถรีไซเคิลได้ให้แก่แบรนด์ผู้ผลิตอาหารชั้นนำระดับโลกที่ต้องการบรรจุภัณฑ์คุณภาพสูง </w:t>
      </w:r>
      <w:r w:rsidRPr="00756E40">
        <w:rPr>
          <w:rFonts w:ascii="Angsana New" w:hAnsi="Angsana New"/>
          <w:color w:val="000000"/>
          <w:spacing w:val="-2"/>
          <w:sz w:val="30"/>
          <w:szCs w:val="30"/>
        </w:rPr>
        <w:t>Visy Thailand</w:t>
      </w:r>
      <w:r w:rsidRPr="000B39F8">
        <w:rPr>
          <w:rFonts w:ascii="Angsana New" w:hAnsi="Angsana New"/>
          <w:color w:val="000000"/>
          <w:sz w:val="30"/>
          <w:szCs w:val="30"/>
        </w:rPr>
        <w:t xml:space="preserve"> </w:t>
      </w:r>
      <w:r w:rsidRPr="000B39F8">
        <w:rPr>
          <w:rFonts w:ascii="Angsana New" w:hAnsi="Angsana New"/>
          <w:color w:val="000000"/>
          <w:sz w:val="30"/>
          <w:szCs w:val="30"/>
          <w:cs/>
        </w:rPr>
        <w:t>ใช้ระบบการผลิตอัตโนมัติความเร็วสูงมาตรฐานสากล ซึ่งมีเทคโนโลยีเฉพาะที่สามารถผลิตบรรจุภัณฑ์ที่ช่วย</w:t>
      </w:r>
      <w:r w:rsidRPr="00756E40">
        <w:rPr>
          <w:rFonts w:ascii="Angsana New" w:hAnsi="Angsana New"/>
          <w:color w:val="000000"/>
          <w:spacing w:val="4"/>
          <w:sz w:val="30"/>
          <w:szCs w:val="30"/>
          <w:cs/>
        </w:rPr>
        <w:t>ยืดอายุอาหารและผลไม้ให้ยาวนาน และเป็นระบบการผลิตที่มีกระบวนการจัดการของเสียจากการผลิต</w:t>
      </w:r>
      <w:r w:rsidRPr="000B39F8">
        <w:rPr>
          <w:rFonts w:ascii="Angsana New" w:hAnsi="Angsana New"/>
          <w:color w:val="000000"/>
          <w:sz w:val="30"/>
          <w:szCs w:val="30"/>
          <w:cs/>
        </w:rPr>
        <w:t>อย่างครบวงจร</w:t>
      </w:r>
      <w:r w:rsidRPr="000B39F8">
        <w:rPr>
          <w:rFonts w:ascii="Angsana New" w:hAnsi="Angsana New"/>
          <w:color w:val="000000"/>
          <w:sz w:val="30"/>
          <w:szCs w:val="30"/>
        </w:rPr>
        <w:t xml:space="preserve"> </w:t>
      </w:r>
      <w:r w:rsidRPr="00756E40">
        <w:rPr>
          <w:rFonts w:ascii="Angsana New" w:hAnsi="Angsana New"/>
          <w:color w:val="000000"/>
          <w:sz w:val="30"/>
          <w:szCs w:val="30"/>
          <w:cs/>
        </w:rPr>
        <w:t xml:space="preserve">โดยการเข้าซื้อหุ้นดังกล่าวมีมูลค่าตามสัญญา </w:t>
      </w:r>
      <w:r w:rsidRPr="00756E40">
        <w:rPr>
          <w:rFonts w:ascii="Angsana New" w:hAnsi="Angsana New"/>
          <w:color w:val="000000"/>
          <w:sz w:val="30"/>
          <w:szCs w:val="30"/>
        </w:rPr>
        <w:t xml:space="preserve">4,305 </w:t>
      </w:r>
      <w:r w:rsidRPr="00756E40">
        <w:rPr>
          <w:rFonts w:ascii="Angsana New" w:hAnsi="Angsana New"/>
          <w:color w:val="000000"/>
          <w:sz w:val="30"/>
          <w:szCs w:val="30"/>
          <w:cs/>
        </w:rPr>
        <w:t>ล้านบาท</w:t>
      </w:r>
    </w:p>
    <w:p w14:paraId="1CE0227C" w14:textId="77777777" w:rsidR="000B39F8" w:rsidRPr="000B39F8" w:rsidRDefault="000B39F8" w:rsidP="000B39F8">
      <w:pPr>
        <w:pStyle w:val="BodyText2"/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D97B94D" w14:textId="2EACD549" w:rsidR="000B39F8" w:rsidRPr="000B39F8" w:rsidRDefault="000B39F8" w:rsidP="000B39F8">
      <w:pPr>
        <w:pStyle w:val="BodyText2"/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756E40">
        <w:rPr>
          <w:rFonts w:ascii="Angsana New" w:hAnsi="Angsana New"/>
          <w:color w:val="000000"/>
          <w:spacing w:val="-8"/>
          <w:sz w:val="30"/>
          <w:szCs w:val="30"/>
          <w:cs/>
        </w:rPr>
        <w:t xml:space="preserve">การได้มาซึ่งอำนาจควบคุมใน </w:t>
      </w:r>
      <w:r w:rsidRPr="00756E40">
        <w:rPr>
          <w:rFonts w:ascii="Angsana New" w:hAnsi="Angsana New"/>
          <w:color w:val="000000"/>
          <w:spacing w:val="-8"/>
          <w:sz w:val="30"/>
          <w:szCs w:val="30"/>
        </w:rPr>
        <w:t xml:space="preserve">Visy Thailand </w:t>
      </w:r>
      <w:r w:rsidRPr="00756E40">
        <w:rPr>
          <w:rFonts w:ascii="Angsana New" w:hAnsi="Angsana New"/>
          <w:color w:val="000000"/>
          <w:spacing w:val="-8"/>
          <w:sz w:val="30"/>
          <w:szCs w:val="30"/>
          <w:cs/>
        </w:rPr>
        <w:t>เป็นการเสริมสร้างศักยภาพและการเติบโตอย่างต่อเนื่องของกลุ่มบริษัท</w:t>
      </w:r>
      <w:r w:rsidRPr="00756E40">
        <w:rPr>
          <w:rFonts w:ascii="Angsana New" w:hAnsi="Angsana New"/>
          <w:color w:val="000000"/>
          <w:sz w:val="30"/>
          <w:szCs w:val="30"/>
          <w:cs/>
        </w:rPr>
        <w:t xml:space="preserve"> ในฐานะผู้ให้บริการบรรจุภัณฑ์แบบครบวงจร โดยเฉพาะอย่างยิ่งบรรจุภัณฑ์สำหรับอาหารและผลไม้ท้องถิ่นของเอเชียซึ่งเป็นแหล่งผลิตอาหารที่สำคัญของโลก</w:t>
      </w:r>
    </w:p>
    <w:p w14:paraId="1877D4D9" w14:textId="6D169F9A" w:rsidR="000B39F8" w:rsidRPr="00342DDA" w:rsidRDefault="000B39F8" w:rsidP="000B39F8">
      <w:pPr>
        <w:pStyle w:val="BodyText2"/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756E40">
        <w:rPr>
          <w:rFonts w:ascii="Angsana New" w:hAnsi="Angsana New"/>
          <w:color w:val="000000"/>
          <w:sz w:val="30"/>
          <w:szCs w:val="30"/>
          <w:cs/>
        </w:rPr>
        <w:lastRenderedPageBreak/>
        <w:t xml:space="preserve">การซื้อธุรกิจดังกล่าวข้างต้น กลุ่มบริษัทได้จ้างผู้ประเมินราคาอิสระเพื่อหามูลค่ายุติธรรมของสินทรัพย์และหนี้สินสุทธิที่ได้มา โดย ณ วันที่ </w:t>
      </w:r>
      <w:r w:rsidRPr="00756E40">
        <w:rPr>
          <w:rFonts w:ascii="Angsana New" w:hAnsi="Angsana New"/>
          <w:color w:val="000000"/>
          <w:sz w:val="30"/>
          <w:szCs w:val="30"/>
        </w:rPr>
        <w:t>30</w:t>
      </w:r>
      <w:r w:rsidRPr="00756E40">
        <w:rPr>
          <w:rFonts w:ascii="Angsana New" w:hAnsi="Angsana New"/>
          <w:color w:val="000000"/>
          <w:sz w:val="30"/>
          <w:szCs w:val="30"/>
          <w:cs/>
        </w:rPr>
        <w:t xml:space="preserve"> กันยายน </w:t>
      </w:r>
      <w:r w:rsidRPr="00756E40">
        <w:rPr>
          <w:rFonts w:ascii="Angsana New" w:hAnsi="Angsana New"/>
          <w:color w:val="000000"/>
          <w:sz w:val="30"/>
          <w:szCs w:val="30"/>
        </w:rPr>
        <w:t>2562</w:t>
      </w:r>
      <w:r w:rsidRPr="00756E40">
        <w:rPr>
          <w:rFonts w:ascii="Angsana New" w:hAnsi="Angsana New"/>
          <w:color w:val="000000"/>
          <w:sz w:val="30"/>
          <w:szCs w:val="30"/>
          <w:cs/>
        </w:rPr>
        <w:t xml:space="preserve"> การประเมินมูลค่ายุติธรรมยังไม่เสร็จสมบูรณ์ ดังนั้น</w:t>
      </w:r>
      <w:r w:rsidRPr="00616E3A">
        <w:rPr>
          <w:rFonts w:ascii="Angsana New" w:hAnsi="Angsana New"/>
          <w:color w:val="000000"/>
          <w:sz w:val="30"/>
          <w:szCs w:val="30"/>
          <w:cs/>
        </w:rPr>
        <w:t xml:space="preserve">สินทรัพย์และหนี้สินสุทธิของ </w:t>
      </w:r>
      <w:r w:rsidRPr="00616E3A">
        <w:rPr>
          <w:rFonts w:ascii="Angsana New" w:hAnsi="Angsana New"/>
          <w:color w:val="000000"/>
          <w:sz w:val="30"/>
          <w:szCs w:val="30"/>
        </w:rPr>
        <w:t xml:space="preserve">Visy Thailand </w:t>
      </w:r>
      <w:r w:rsidRPr="00616E3A">
        <w:rPr>
          <w:rFonts w:ascii="Angsana New" w:hAnsi="Angsana New"/>
          <w:color w:val="000000"/>
          <w:sz w:val="30"/>
          <w:szCs w:val="30"/>
          <w:cs/>
        </w:rPr>
        <w:t>จึงถูกบันทึกบัญชีด้วยมูลค่า</w:t>
      </w:r>
      <w:r w:rsidR="00342DDA" w:rsidRPr="00616E3A">
        <w:rPr>
          <w:rFonts w:ascii="Angsana New" w:hAnsi="Angsana New"/>
          <w:color w:val="000000"/>
          <w:sz w:val="30"/>
          <w:szCs w:val="30"/>
          <w:cs/>
        </w:rPr>
        <w:t>ที่ประมาณการ</w:t>
      </w:r>
      <w:r w:rsidRPr="00616E3A">
        <w:rPr>
          <w:rFonts w:ascii="Angsana New" w:hAnsi="Angsana New"/>
          <w:color w:val="000000"/>
          <w:sz w:val="30"/>
          <w:szCs w:val="30"/>
          <w:cs/>
        </w:rPr>
        <w:t xml:space="preserve">ในงบแสดงฐานะการเงินรวม ณ วันที่ </w:t>
      </w:r>
      <w:r w:rsidRPr="00342DDA">
        <w:rPr>
          <w:rFonts w:ascii="Angsana New" w:hAnsi="Angsana New"/>
          <w:color w:val="000000"/>
          <w:sz w:val="30"/>
          <w:szCs w:val="30"/>
        </w:rPr>
        <w:t>30</w:t>
      </w:r>
      <w:r w:rsidRPr="00342DDA">
        <w:rPr>
          <w:rFonts w:ascii="Angsana New" w:hAnsi="Angsana New"/>
          <w:color w:val="000000"/>
          <w:sz w:val="30"/>
          <w:szCs w:val="30"/>
          <w:cs/>
        </w:rPr>
        <w:t xml:space="preserve"> กันยายน </w:t>
      </w:r>
      <w:r w:rsidRPr="00342DDA">
        <w:rPr>
          <w:rFonts w:ascii="Angsana New" w:hAnsi="Angsana New"/>
          <w:color w:val="000000"/>
          <w:sz w:val="30"/>
          <w:szCs w:val="30"/>
        </w:rPr>
        <w:t>2562</w:t>
      </w:r>
      <w:r w:rsidRPr="00342DDA">
        <w:rPr>
          <w:rFonts w:ascii="Angsana New" w:hAnsi="Angsana New"/>
          <w:color w:val="000000"/>
          <w:sz w:val="30"/>
          <w:szCs w:val="30"/>
          <w:cs/>
        </w:rPr>
        <w:t xml:space="preserve"> ผลการประเมินอาจมีการปรับปรุงเมื่อรายงานของผู้ประเมินแล้วเสร็จ</w:t>
      </w:r>
    </w:p>
    <w:p w14:paraId="3E2D91E8" w14:textId="77777777" w:rsidR="00403D07" w:rsidRPr="00C6674C" w:rsidRDefault="00403D07" w:rsidP="000B39F8">
      <w:pPr>
        <w:pStyle w:val="BodyText2"/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6CBDD9F0" w14:textId="7E2AB841" w:rsidR="00212259" w:rsidRPr="00C6674C" w:rsidRDefault="00212259" w:rsidP="00C667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pacing w:val="-4"/>
          <w:sz w:val="30"/>
          <w:szCs w:val="30"/>
        </w:rPr>
      </w:pPr>
      <w:r w:rsidRPr="00C6674C">
        <w:rPr>
          <w:rFonts w:ascii="Angsana New" w:hAnsi="Angsana New"/>
          <w:color w:val="000000"/>
          <w:spacing w:val="-4"/>
          <w:sz w:val="30"/>
          <w:szCs w:val="30"/>
          <w:cs/>
        </w:rPr>
        <w:t>สินทรัพย์ที่ได้มาและหนี้สินที่รับมา ณ วันที่ซื้อธุรกิจ มีดังนี้</w:t>
      </w:r>
    </w:p>
    <w:p w14:paraId="03D74578" w14:textId="77777777" w:rsidR="00950880" w:rsidRPr="00836E1E" w:rsidRDefault="00950880" w:rsidP="00212259">
      <w:pPr>
        <w:pStyle w:val="BodyText2"/>
        <w:spacing w:line="240" w:lineRule="atLeast"/>
        <w:ind w:left="993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CC1E204" w14:textId="7AAC89B3" w:rsidR="00867A00" w:rsidRPr="00E96E57" w:rsidRDefault="00A6191D" w:rsidP="00056DFD">
      <w:pPr>
        <w:pStyle w:val="BodyText2"/>
        <w:spacing w:line="240" w:lineRule="atLeast"/>
        <w:ind w:left="532" w:firstLine="0"/>
        <w:jc w:val="thaiDistribute"/>
        <w:rPr>
          <w:rFonts w:ascii="Angsana New" w:hAnsi="Angsana New"/>
          <w:color w:val="000000"/>
          <w:sz w:val="30"/>
          <w:szCs w:val="30"/>
        </w:rPr>
      </w:pPr>
      <w:r w:rsidRPr="00A6191D">
        <w:rPr>
          <w:noProof/>
        </w:rPr>
        <w:drawing>
          <wp:inline distT="0" distB="0" distL="0" distR="0" wp14:anchorId="23F0A8F9" wp14:editId="041E9912">
            <wp:extent cx="5753494" cy="502920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7581" cy="50327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F913B6" w14:textId="77777777" w:rsidR="00535FD2" w:rsidRDefault="00535FD2" w:rsidP="00867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pacing w:val="4"/>
          <w:sz w:val="30"/>
          <w:szCs w:val="30"/>
          <w:highlight w:val="yellow"/>
        </w:rPr>
      </w:pPr>
    </w:p>
    <w:p w14:paraId="0A872D16" w14:textId="1A163943" w:rsidR="00E81F46" w:rsidRPr="00E81F46" w:rsidRDefault="00950880" w:rsidP="00867A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0042F9">
        <w:rPr>
          <w:rFonts w:ascii="Angsana New" w:hAnsi="Angsana New"/>
          <w:color w:val="000000"/>
          <w:spacing w:val="6"/>
          <w:sz w:val="30"/>
          <w:szCs w:val="30"/>
          <w:cs/>
        </w:rPr>
        <w:t>เงินฝากธนาคารที่มีเงื่อนไขเฉพาะเพื่อการลงทุน จำนวน</w:t>
      </w:r>
      <w:r w:rsidR="0019430C" w:rsidRPr="000042F9">
        <w:rPr>
          <w:rFonts w:ascii="Angsana New" w:hAnsi="Angsana New"/>
          <w:color w:val="000000"/>
          <w:spacing w:val="6"/>
          <w:sz w:val="30"/>
          <w:szCs w:val="30"/>
        </w:rPr>
        <w:t xml:space="preserve"> 1,172 </w:t>
      </w:r>
      <w:r w:rsidR="0019430C" w:rsidRPr="000042F9">
        <w:rPr>
          <w:rFonts w:ascii="Angsana New" w:hAnsi="Angsana New"/>
          <w:color w:val="000000"/>
          <w:spacing w:val="6"/>
          <w:sz w:val="30"/>
          <w:szCs w:val="30"/>
          <w:cs/>
        </w:rPr>
        <w:t>ล้านบาท</w:t>
      </w:r>
      <w:r w:rsidRPr="000042F9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</w:t>
      </w:r>
      <w:r w:rsidR="0019430C" w:rsidRPr="000042F9">
        <w:rPr>
          <w:rFonts w:ascii="Angsana New" w:hAnsi="Angsana New"/>
          <w:color w:val="000000"/>
          <w:spacing w:val="6"/>
          <w:sz w:val="30"/>
          <w:szCs w:val="30"/>
          <w:cs/>
        </w:rPr>
        <w:t>ได้</w:t>
      </w:r>
      <w:r w:rsidR="00552A43" w:rsidRPr="000042F9">
        <w:rPr>
          <w:rFonts w:ascii="Angsana New" w:hAnsi="Angsana New"/>
          <w:color w:val="000000"/>
          <w:spacing w:val="6"/>
          <w:sz w:val="30"/>
          <w:szCs w:val="30"/>
          <w:cs/>
        </w:rPr>
        <w:t>แสดง</w:t>
      </w:r>
      <w:r w:rsidR="0019430C" w:rsidRPr="000042F9">
        <w:rPr>
          <w:rFonts w:ascii="Angsana New" w:hAnsi="Angsana New"/>
          <w:color w:val="000000"/>
          <w:spacing w:val="6"/>
          <w:sz w:val="30"/>
          <w:szCs w:val="30"/>
          <w:cs/>
        </w:rPr>
        <w:t>สุทธิ</w:t>
      </w:r>
      <w:r w:rsidR="00552A43" w:rsidRPr="000042F9">
        <w:rPr>
          <w:rFonts w:ascii="Angsana New" w:hAnsi="Angsana New"/>
          <w:color w:val="000000"/>
          <w:spacing w:val="6"/>
          <w:sz w:val="30"/>
          <w:szCs w:val="30"/>
          <w:cs/>
        </w:rPr>
        <w:t>กับเงินลงทุนค้างจ่าย</w:t>
      </w:r>
      <w:r w:rsidR="00552A43" w:rsidRPr="000042F9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19430C" w:rsidRPr="000042F9">
        <w:rPr>
          <w:rFonts w:ascii="Angsana New" w:hAnsi="Angsana New"/>
          <w:color w:val="000000"/>
          <w:sz w:val="30"/>
          <w:szCs w:val="30"/>
          <w:cs/>
        </w:rPr>
        <w:t>โดย</w:t>
      </w:r>
      <w:r w:rsidR="00E81F46">
        <w:rPr>
          <w:rFonts w:ascii="Angsana New" w:hAnsi="Angsana New" w:hint="cs"/>
          <w:color w:val="000000"/>
          <w:sz w:val="30"/>
          <w:szCs w:val="30"/>
          <w:cs/>
        </w:rPr>
        <w:t xml:space="preserve">ในเดือนตุลาคม </w:t>
      </w:r>
      <w:r w:rsidR="00E81F46">
        <w:rPr>
          <w:rFonts w:ascii="Angsana New" w:hAnsi="Angsana New"/>
          <w:color w:val="000000"/>
          <w:sz w:val="30"/>
          <w:szCs w:val="30"/>
        </w:rPr>
        <w:t xml:space="preserve">2562 </w:t>
      </w:r>
      <w:r w:rsidR="00E81F46">
        <w:rPr>
          <w:rFonts w:ascii="Angsana New" w:hAnsi="Angsana New" w:hint="cs"/>
          <w:color w:val="000000"/>
          <w:sz w:val="30"/>
          <w:szCs w:val="30"/>
          <w:cs/>
        </w:rPr>
        <w:t xml:space="preserve">เงินฝากธนาคารที่มีเงื่อนไขเฉพาะเพื่อการลงทุนจำนวน </w:t>
      </w:r>
      <w:r w:rsidR="00E81F46">
        <w:rPr>
          <w:rFonts w:ascii="Angsana New" w:hAnsi="Angsana New"/>
          <w:color w:val="000000"/>
          <w:sz w:val="30"/>
          <w:szCs w:val="30"/>
        </w:rPr>
        <w:t xml:space="preserve">250 </w:t>
      </w:r>
      <w:r w:rsidR="00E81F46">
        <w:rPr>
          <w:rFonts w:ascii="Angsana New" w:hAnsi="Angsana New" w:hint="cs"/>
          <w:color w:val="000000"/>
          <w:sz w:val="30"/>
          <w:szCs w:val="30"/>
          <w:cs/>
        </w:rPr>
        <w:t xml:space="preserve">ล้านบาท ได้จ่ายให้กับผู้ถือหุ้นเดิมที่ขายหุ้นให้แก่กลุ่มบริษัท และจำนวนที่เหลือ </w:t>
      </w:r>
      <w:r w:rsidR="00E81F46">
        <w:rPr>
          <w:rFonts w:ascii="Angsana New" w:hAnsi="Angsana New"/>
          <w:color w:val="000000"/>
          <w:sz w:val="30"/>
          <w:szCs w:val="30"/>
        </w:rPr>
        <w:t xml:space="preserve">922 </w:t>
      </w:r>
      <w:r w:rsidR="00E81F46">
        <w:rPr>
          <w:rFonts w:ascii="Angsana New" w:hAnsi="Angsana New" w:hint="cs"/>
          <w:color w:val="000000"/>
          <w:sz w:val="30"/>
          <w:szCs w:val="30"/>
          <w:cs/>
        </w:rPr>
        <w:t>ล้านบาท จะถูกจ่าย</w:t>
      </w:r>
      <w:r w:rsidR="00E81F46" w:rsidRPr="000042F9">
        <w:rPr>
          <w:rFonts w:ascii="Angsana New" w:hAnsi="Angsana New"/>
          <w:color w:val="000000"/>
          <w:sz w:val="30"/>
          <w:szCs w:val="30"/>
          <w:cs/>
        </w:rPr>
        <w:t xml:space="preserve">เมื่อบรรลุเงื่อนไขตามที่กำหนดไว้ภายในเดือนมีนาคม </w:t>
      </w:r>
      <w:r w:rsidR="00E81F46" w:rsidRPr="000042F9">
        <w:rPr>
          <w:rFonts w:ascii="Angsana New" w:hAnsi="Angsana New"/>
          <w:color w:val="000000"/>
          <w:sz w:val="30"/>
          <w:szCs w:val="30"/>
        </w:rPr>
        <w:t>2563</w:t>
      </w:r>
    </w:p>
    <w:p w14:paraId="4E7DF743" w14:textId="75314166" w:rsidR="00976E84" w:rsidRDefault="00976E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2"/>
          <w:sz w:val="30"/>
          <w:szCs w:val="30"/>
          <w:cs/>
        </w:rPr>
      </w:pPr>
    </w:p>
    <w:p w14:paraId="40101FA1" w14:textId="2FAD6388" w:rsidR="00976E84" w:rsidRDefault="00867A00" w:rsidP="00756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30"/>
          <w:szCs w:val="30"/>
        </w:rPr>
      </w:pPr>
      <w:r w:rsidRPr="00E96E57">
        <w:rPr>
          <w:rFonts w:ascii="Angsana New" w:hAnsi="Angsana New"/>
          <w:spacing w:val="2"/>
          <w:sz w:val="30"/>
          <w:szCs w:val="30"/>
          <w:cs/>
        </w:rPr>
        <w:lastRenderedPageBreak/>
        <w:t>ทั้งนี้กลุ่มบริษัทมีการทบทวนอย่างต่อเนื่องในระหว่างช่วงเวลาที่วัดมูลค่า</w:t>
      </w:r>
      <w:r w:rsidR="0030247F">
        <w:rPr>
          <w:rFonts w:ascii="Angsana New" w:hAnsi="Angsana New"/>
          <w:spacing w:val="2"/>
          <w:sz w:val="30"/>
          <w:szCs w:val="30"/>
        </w:rPr>
        <w:t xml:space="preserve"> </w:t>
      </w:r>
      <w:r w:rsidRPr="00E96E57">
        <w:rPr>
          <w:rFonts w:ascii="Angsana New" w:hAnsi="Angsana New"/>
          <w:spacing w:val="2"/>
          <w:sz w:val="30"/>
          <w:szCs w:val="30"/>
          <w:cs/>
        </w:rPr>
        <w:t>ซึ่งหากมีข้อมูลใหม่ที่ได้รับเพิ่มเติม</w:t>
      </w:r>
      <w:r w:rsidRPr="00E96E57">
        <w:rPr>
          <w:rFonts w:ascii="Angsana New" w:hAnsi="Angsana New"/>
          <w:sz w:val="30"/>
          <w:szCs w:val="30"/>
          <w:cs/>
        </w:rPr>
        <w:t>ภายในหนึ่งปีนับจากวันที่มีการซื้อธุรกิจและรับทราบข้อเท็จจริงที่สะท้อนเหตุการณ์แวดล้อมที่มีอยู่ ณ วันที่ซื้อธุรกิจ การบันทึกบัญชีเกี่ยวกับการซื้อธุรกิจจะถูกปรับปรุงใหม่</w:t>
      </w:r>
    </w:p>
    <w:p w14:paraId="3617E495" w14:textId="29D02A9B" w:rsidR="00C6674C" w:rsidRDefault="00C667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0"/>
          <w:szCs w:val="30"/>
          <w:cs/>
        </w:rPr>
      </w:pPr>
    </w:p>
    <w:p w14:paraId="5FBA8083" w14:textId="58B86C19" w:rsidR="005D5BB2" w:rsidRPr="00521B1E" w:rsidRDefault="005D5BB2" w:rsidP="00756E40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521B1E">
        <w:rPr>
          <w:rFonts w:ascii="Angsana New" w:hAnsi="Angsana New"/>
          <w:color w:val="000000"/>
          <w:sz w:val="30"/>
          <w:szCs w:val="30"/>
          <w:cs/>
        </w:rPr>
        <w:t>กลุ่มบริษัทได้นำสินทรัพย์ หนี้สินและผลการดำเนินงานของบริษัทย่อยดังกล่าวมาจัดทำงบการเงินรวมระหว่างกาล</w:t>
      </w:r>
      <w:r w:rsidRPr="00092899">
        <w:rPr>
          <w:rFonts w:ascii="Angsana New" w:hAnsi="Angsana New"/>
          <w:color w:val="000000"/>
          <w:spacing w:val="-2"/>
          <w:sz w:val="30"/>
          <w:szCs w:val="30"/>
          <w:cs/>
        </w:rPr>
        <w:t>สำหรับ</w:t>
      </w:r>
      <w:r w:rsidRPr="006A59EB">
        <w:rPr>
          <w:rFonts w:ascii="Angsana New" w:hAnsi="Angsana New"/>
          <w:color w:val="000000"/>
          <w:spacing w:val="-2"/>
          <w:sz w:val="30"/>
          <w:szCs w:val="30"/>
          <w:cs/>
        </w:rPr>
        <w:t>งวด</w:t>
      </w:r>
      <w:r w:rsidR="0028042F" w:rsidRPr="00756E40">
        <w:rPr>
          <w:rFonts w:ascii="Angsana New" w:hAnsi="Angsana New"/>
          <w:color w:val="000000"/>
          <w:spacing w:val="-2"/>
          <w:sz w:val="30"/>
          <w:szCs w:val="30"/>
          <w:cs/>
        </w:rPr>
        <w:t>เก้า</w:t>
      </w:r>
      <w:r w:rsidRPr="006A59E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เดือนสิ้นสุดวันที่ </w:t>
      </w:r>
      <w:r w:rsidRPr="00756E40">
        <w:rPr>
          <w:rFonts w:ascii="Angsana New" w:hAnsi="Angsana New"/>
          <w:color w:val="000000"/>
          <w:spacing w:val="-2"/>
          <w:sz w:val="30"/>
          <w:szCs w:val="30"/>
        </w:rPr>
        <w:t>30</w:t>
      </w:r>
      <w:r w:rsidRPr="00756E40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</w:t>
      </w:r>
      <w:r w:rsidR="0028042F" w:rsidRPr="00756E40">
        <w:rPr>
          <w:rFonts w:ascii="Angsana New" w:hAnsi="Angsana New"/>
          <w:spacing w:val="-4"/>
          <w:sz w:val="30"/>
          <w:szCs w:val="30"/>
          <w:cs/>
        </w:rPr>
        <w:t xml:space="preserve">กันยายน </w:t>
      </w:r>
      <w:r w:rsidRPr="00756E40">
        <w:rPr>
          <w:rFonts w:ascii="Angsana New" w:hAnsi="Angsana New"/>
          <w:color w:val="000000"/>
          <w:spacing w:val="-2"/>
          <w:sz w:val="30"/>
          <w:szCs w:val="30"/>
        </w:rPr>
        <w:t>2562</w:t>
      </w:r>
      <w:r w:rsidRPr="006A59EB">
        <w:rPr>
          <w:rFonts w:ascii="Angsana New" w:hAnsi="Angsana New"/>
          <w:color w:val="000000"/>
          <w:spacing w:val="-2"/>
          <w:sz w:val="30"/>
          <w:szCs w:val="30"/>
          <w:cs/>
        </w:rPr>
        <w:t xml:space="preserve"> นับตั้งแต่</w:t>
      </w:r>
      <w:r w:rsidRPr="00092899">
        <w:rPr>
          <w:rFonts w:ascii="Angsana New" w:hAnsi="Angsana New"/>
          <w:color w:val="000000"/>
          <w:spacing w:val="-2"/>
          <w:sz w:val="30"/>
          <w:szCs w:val="30"/>
          <w:cs/>
        </w:rPr>
        <w:t>วันที่ซื้อธุรกิจ โดยบริษัทย่อยดังกล่าว</w:t>
      </w:r>
      <w:r w:rsidRPr="001A09DD">
        <w:rPr>
          <w:rFonts w:ascii="Angsana New" w:hAnsi="Angsana New"/>
          <w:color w:val="000000"/>
          <w:spacing w:val="-2"/>
          <w:sz w:val="30"/>
          <w:szCs w:val="30"/>
          <w:cs/>
        </w:rPr>
        <w:t>มีรายได้จากการ</w:t>
      </w:r>
      <w:r w:rsidR="006A59EB" w:rsidRPr="00C6674C">
        <w:rPr>
          <w:rFonts w:ascii="Angsana New" w:hAnsi="Angsana New"/>
          <w:color w:val="000000"/>
          <w:spacing w:val="-2"/>
          <w:sz w:val="30"/>
          <w:szCs w:val="30"/>
          <w:cs/>
        </w:rPr>
        <w:t>ขายและ</w:t>
      </w:r>
      <w:r w:rsidR="00AB6CA0" w:rsidRPr="00C6674C">
        <w:rPr>
          <w:rFonts w:ascii="Angsana New" w:hAnsi="Angsana New"/>
          <w:color w:val="000000"/>
          <w:spacing w:val="-2"/>
          <w:sz w:val="30"/>
          <w:szCs w:val="30"/>
          <w:cs/>
        </w:rPr>
        <w:t>ให้บริการ</w:t>
      </w:r>
      <w:r w:rsidRPr="001A09DD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="006A59EB" w:rsidRPr="001A09DD">
        <w:rPr>
          <w:rFonts w:ascii="Angsana New" w:hAnsi="Angsana New"/>
          <w:color w:val="000000"/>
          <w:sz w:val="30"/>
          <w:szCs w:val="30"/>
        </w:rPr>
        <w:t>4,</w:t>
      </w:r>
      <w:r w:rsidR="006A59EB">
        <w:rPr>
          <w:rFonts w:ascii="Angsana New" w:hAnsi="Angsana New"/>
          <w:color w:val="000000"/>
          <w:sz w:val="30"/>
          <w:szCs w:val="30"/>
        </w:rPr>
        <w:t>916</w:t>
      </w:r>
      <w:r w:rsidRPr="000C50DD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ล้านบาท และ</w:t>
      </w:r>
      <w:r w:rsidR="006A59EB">
        <w:rPr>
          <w:rFonts w:ascii="Angsana New" w:hAnsi="Angsana New" w:hint="cs"/>
          <w:color w:val="000000"/>
          <w:spacing w:val="6"/>
          <w:sz w:val="30"/>
          <w:szCs w:val="30"/>
          <w:cs/>
        </w:rPr>
        <w:t>กำไร</w:t>
      </w:r>
      <w:r w:rsidRPr="000C50DD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สำหรับงวด </w:t>
      </w:r>
      <w:r w:rsidR="006A59EB">
        <w:rPr>
          <w:rFonts w:ascii="Angsana New" w:hAnsi="Angsana New"/>
          <w:color w:val="000000"/>
          <w:spacing w:val="6"/>
          <w:sz w:val="30"/>
          <w:szCs w:val="30"/>
        </w:rPr>
        <w:t>36</w:t>
      </w:r>
      <w:r w:rsidRPr="000C50DD">
        <w:rPr>
          <w:rFonts w:ascii="Angsana New" w:hAnsi="Angsana New"/>
          <w:color w:val="000000"/>
          <w:spacing w:val="6"/>
          <w:sz w:val="30"/>
          <w:szCs w:val="30"/>
        </w:rPr>
        <w:t>7</w:t>
      </w:r>
      <w:r w:rsidRPr="000C50DD">
        <w:rPr>
          <w:rFonts w:ascii="Angsana New" w:hAnsi="Angsana New"/>
          <w:color w:val="000000"/>
          <w:spacing w:val="6"/>
          <w:sz w:val="30"/>
          <w:szCs w:val="30"/>
          <w:cs/>
        </w:rPr>
        <w:t xml:space="preserve"> ล้านบาท ซึ่งรวมเป็นส่วนหนึ่งของผลการดำเนินงานของ</w:t>
      </w:r>
      <w:r w:rsidRPr="00F669F1">
        <w:rPr>
          <w:rFonts w:ascii="Angsana New" w:hAnsi="Angsana New"/>
          <w:color w:val="000000"/>
          <w:sz w:val="30"/>
          <w:szCs w:val="30"/>
          <w:cs/>
        </w:rPr>
        <w:t>กลุ่มบริษัท</w:t>
      </w:r>
      <w:r w:rsidRPr="00764888">
        <w:rPr>
          <w:rFonts w:ascii="Angsana New" w:hAnsi="Angsana New"/>
          <w:color w:val="000000"/>
          <w:sz w:val="30"/>
          <w:szCs w:val="30"/>
          <w:cs/>
        </w:rPr>
        <w:t xml:space="preserve"> </w:t>
      </w:r>
      <w:r w:rsidRPr="00F669F1">
        <w:rPr>
          <w:rFonts w:ascii="Angsana New" w:hAnsi="Angsana New"/>
          <w:color w:val="000000"/>
          <w:sz w:val="30"/>
          <w:szCs w:val="30"/>
          <w:cs/>
        </w:rPr>
        <w:t xml:space="preserve">ฝ่ายบริหารคาดว่าหากกลุ่มบริษัทได้มีการซื้อธุรกิจดังกล่าวตั้งแต่วันที่ </w:t>
      </w:r>
      <w:r w:rsidRPr="00F669F1">
        <w:rPr>
          <w:rFonts w:ascii="Angsana New" w:hAnsi="Angsana New"/>
          <w:color w:val="000000"/>
          <w:sz w:val="30"/>
          <w:szCs w:val="30"/>
        </w:rPr>
        <w:t xml:space="preserve">1 </w:t>
      </w:r>
      <w:r w:rsidRPr="00F669F1">
        <w:rPr>
          <w:rFonts w:ascii="Angsana New" w:hAnsi="Angsana New"/>
          <w:color w:val="000000"/>
          <w:sz w:val="30"/>
          <w:szCs w:val="30"/>
          <w:cs/>
        </w:rPr>
        <w:t xml:space="preserve">มกราคม </w:t>
      </w:r>
      <w:r w:rsidRPr="00F669F1">
        <w:rPr>
          <w:rFonts w:ascii="Angsana New" w:hAnsi="Angsana New"/>
          <w:color w:val="000000"/>
          <w:sz w:val="30"/>
          <w:szCs w:val="30"/>
        </w:rPr>
        <w:t>2562</w:t>
      </w:r>
      <w:r w:rsidRPr="00F669F1">
        <w:rPr>
          <w:rFonts w:ascii="Angsana New" w:hAnsi="Angsana New"/>
          <w:color w:val="000000"/>
          <w:sz w:val="30"/>
          <w:szCs w:val="30"/>
          <w:cs/>
        </w:rPr>
        <w:t xml:space="preserve"> กลุ่มบริษัท</w:t>
      </w:r>
      <w:r w:rsidRPr="00DD2C26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จะมีรายได้จากการขายเป็นจำนวนเงินรวม </w:t>
      </w:r>
      <w:r w:rsidR="006A59EB" w:rsidRPr="00DD2C26">
        <w:rPr>
          <w:rFonts w:ascii="Angsana New" w:hAnsi="Angsana New"/>
          <w:color w:val="000000"/>
          <w:spacing w:val="-6"/>
          <w:sz w:val="30"/>
          <w:szCs w:val="30"/>
        </w:rPr>
        <w:t>342</w:t>
      </w:r>
      <w:r w:rsidRPr="00DD2C26">
        <w:rPr>
          <w:rFonts w:ascii="Angsana New" w:hAnsi="Angsana New"/>
          <w:color w:val="000000"/>
          <w:spacing w:val="-6"/>
          <w:sz w:val="30"/>
          <w:szCs w:val="30"/>
        </w:rPr>
        <w:t>,</w:t>
      </w:r>
      <w:r w:rsidR="006A59EB" w:rsidRPr="00DD2C26">
        <w:rPr>
          <w:rFonts w:ascii="Angsana New" w:hAnsi="Angsana New"/>
          <w:color w:val="000000"/>
          <w:spacing w:val="-6"/>
          <w:sz w:val="30"/>
          <w:szCs w:val="30"/>
        </w:rPr>
        <w:t>526</w:t>
      </w:r>
      <w:r w:rsidRPr="00DD2C26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ล้านบาท และมีกำไรสำหรับงวด เป็นจำนวนเงินรวม </w:t>
      </w:r>
      <w:r w:rsidR="006A59EB" w:rsidRPr="00DD2C26">
        <w:rPr>
          <w:rFonts w:ascii="Angsana New" w:hAnsi="Angsana New"/>
          <w:color w:val="000000"/>
          <w:spacing w:val="-6"/>
          <w:sz w:val="30"/>
          <w:szCs w:val="30"/>
        </w:rPr>
        <w:t>25</w:t>
      </w:r>
      <w:r w:rsidRPr="00DD2C26">
        <w:rPr>
          <w:rFonts w:ascii="Angsana New" w:hAnsi="Angsana New"/>
          <w:color w:val="000000"/>
          <w:spacing w:val="-6"/>
          <w:sz w:val="30"/>
          <w:szCs w:val="30"/>
        </w:rPr>
        <w:t>,</w:t>
      </w:r>
      <w:r w:rsidR="006A59EB" w:rsidRPr="00DD2C26">
        <w:rPr>
          <w:rFonts w:ascii="Angsana New" w:hAnsi="Angsana New"/>
          <w:color w:val="000000"/>
          <w:spacing w:val="-6"/>
          <w:sz w:val="30"/>
          <w:szCs w:val="30"/>
        </w:rPr>
        <w:t>817</w:t>
      </w:r>
      <w:r w:rsidRPr="00DD2C26">
        <w:rPr>
          <w:rFonts w:ascii="Angsana New" w:hAnsi="Angsana New"/>
          <w:color w:val="000000"/>
          <w:spacing w:val="-6"/>
          <w:sz w:val="30"/>
          <w:szCs w:val="30"/>
          <w:cs/>
        </w:rPr>
        <w:t xml:space="preserve"> ล้านบาท</w:t>
      </w:r>
    </w:p>
    <w:p w14:paraId="10E10CF7" w14:textId="77777777" w:rsidR="005D5BB2" w:rsidRPr="00EA0672" w:rsidRDefault="005D5BB2" w:rsidP="005D5BB2">
      <w:pPr>
        <w:pStyle w:val="BodyText2"/>
        <w:tabs>
          <w:tab w:val="left" w:pos="540"/>
        </w:tabs>
        <w:spacing w:line="240" w:lineRule="atLeast"/>
        <w:ind w:left="518" w:firstLine="0"/>
        <w:jc w:val="thaiDistribute"/>
        <w:rPr>
          <w:rFonts w:ascii="Angsana New" w:hAnsi="Angsana New"/>
          <w:color w:val="000000"/>
          <w:highlight w:val="yellow"/>
          <w:cs/>
        </w:rPr>
      </w:pPr>
    </w:p>
    <w:p w14:paraId="24BB29D6" w14:textId="325B2DAB" w:rsidR="005D5BB2" w:rsidRPr="00521B1E" w:rsidRDefault="005D5BB2" w:rsidP="005D5BB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color w:val="000000"/>
          <w:sz w:val="30"/>
          <w:szCs w:val="30"/>
        </w:rPr>
      </w:pPr>
      <w:r w:rsidRPr="00521B1E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กลุ่มบริษัทมีค่าใช้จ่ายที่เกี่ยวข้องกับการซื้อธุรกิจดังกล่าวรวม </w:t>
      </w:r>
      <w:r w:rsidR="006A59EB">
        <w:rPr>
          <w:rFonts w:ascii="Angsana New" w:hAnsi="Angsana New"/>
          <w:color w:val="000000"/>
          <w:spacing w:val="4"/>
          <w:sz w:val="30"/>
          <w:szCs w:val="30"/>
        </w:rPr>
        <w:t>43</w:t>
      </w:r>
      <w:r w:rsidRPr="00521B1E">
        <w:rPr>
          <w:rFonts w:ascii="Angsana New" w:hAnsi="Angsana New"/>
          <w:color w:val="000000"/>
          <w:spacing w:val="4"/>
          <w:sz w:val="30"/>
          <w:szCs w:val="30"/>
          <w:cs/>
        </w:rPr>
        <w:t xml:space="preserve"> ล้านบาท ซึ่งรวมอยู่ในค่าใช้จ่ายในการบริหารใน</w:t>
      </w:r>
      <w:r w:rsidRPr="00521B1E">
        <w:rPr>
          <w:rFonts w:ascii="Angsana New" w:hAnsi="Angsana New"/>
          <w:color w:val="000000"/>
          <w:sz w:val="30"/>
          <w:szCs w:val="30"/>
          <w:cs/>
        </w:rPr>
        <w:t>งบกำไรขาดทุนรวม</w:t>
      </w:r>
    </w:p>
    <w:p w14:paraId="6C35765C" w14:textId="77777777" w:rsidR="00330D69" w:rsidRDefault="00330D69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2B3BAF5" w14:textId="77777777" w:rsidR="00206F5A" w:rsidRPr="00D23DB5" w:rsidRDefault="00206F5A" w:rsidP="00206F5A">
      <w:pPr>
        <w:pStyle w:val="BodyText2"/>
        <w:numPr>
          <w:ilvl w:val="0"/>
          <w:numId w:val="68"/>
        </w:numPr>
        <w:tabs>
          <w:tab w:val="left" w:pos="540"/>
          <w:tab w:val="left" w:pos="993"/>
        </w:tabs>
        <w:spacing w:line="240" w:lineRule="atLeast"/>
        <w:ind w:hanging="720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D23DB5">
        <w:rPr>
          <w:rFonts w:ascii="Angsana New" w:hAnsi="Angsana New"/>
          <w:b/>
          <w:bCs/>
          <w:i/>
          <w:iCs/>
          <w:sz w:val="30"/>
          <w:szCs w:val="30"/>
          <w:cs/>
        </w:rPr>
        <w:t>การเปลี่ยนแปลงในส่วนได้เสียในบริษัทย่อย</w:t>
      </w:r>
    </w:p>
    <w:p w14:paraId="40A97591" w14:textId="77777777" w:rsidR="00212259" w:rsidRDefault="00212259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5887842F" w14:textId="4834F7B8" w:rsidR="00492DC3" w:rsidRPr="000C50DD" w:rsidRDefault="006132EF" w:rsidP="00492DC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C6674C">
        <w:rPr>
          <w:rFonts w:ascii="Angsana New" w:hAnsi="Angsana New"/>
          <w:sz w:val="30"/>
          <w:szCs w:val="30"/>
          <w:cs/>
        </w:rPr>
        <w:t xml:space="preserve">ในไตรมาสที่ </w:t>
      </w:r>
      <w:r w:rsidR="007153B5" w:rsidRPr="00C6674C">
        <w:rPr>
          <w:rFonts w:ascii="Angsana New" w:hAnsi="Angsana New"/>
          <w:sz w:val="30"/>
          <w:szCs w:val="30"/>
        </w:rPr>
        <w:t>2</w:t>
      </w:r>
      <w:r w:rsidRPr="00C6674C">
        <w:rPr>
          <w:rFonts w:ascii="Angsana New" w:hAnsi="Angsana New"/>
          <w:sz w:val="30"/>
          <w:szCs w:val="30"/>
          <w:cs/>
        </w:rPr>
        <w:t xml:space="preserve"> ของปี </w:t>
      </w:r>
      <w:r w:rsidRPr="00C6674C">
        <w:rPr>
          <w:rFonts w:ascii="Angsana New" w:hAnsi="Angsana New"/>
          <w:sz w:val="30"/>
          <w:szCs w:val="30"/>
        </w:rPr>
        <w:t>2562</w:t>
      </w:r>
      <w:r w:rsidRPr="00C6674C">
        <w:rPr>
          <w:rFonts w:ascii="Angsana New" w:hAnsi="Angsana New"/>
          <w:sz w:val="30"/>
          <w:szCs w:val="30"/>
          <w:cs/>
        </w:rPr>
        <w:t xml:space="preserve"> </w:t>
      </w:r>
      <w:r w:rsidR="00492DC3" w:rsidRPr="00C6674C">
        <w:rPr>
          <w:rFonts w:ascii="Angsana New" w:hAnsi="Angsana New"/>
          <w:sz w:val="30"/>
          <w:szCs w:val="30"/>
          <w:cs/>
        </w:rPr>
        <w:t>บริษัทย่อยภายใต้ธุรกิจแพคเกจจิ้ง ได้ปรับโครงสร้างการลงทุนในธุรกิจบรรจุภัณฑ์</w:t>
      </w:r>
      <w:r w:rsidR="00492DC3" w:rsidRPr="00C6674C">
        <w:rPr>
          <w:rFonts w:ascii="Angsana New" w:hAnsi="Angsana New"/>
          <w:spacing w:val="4"/>
          <w:sz w:val="30"/>
          <w:szCs w:val="30"/>
          <w:cs/>
        </w:rPr>
        <w:t xml:space="preserve">พลาสติกคงรูป โดยมี </w:t>
      </w:r>
      <w:r w:rsidR="00492DC3" w:rsidRPr="00C6674C">
        <w:rPr>
          <w:rFonts w:ascii="Angsana New" w:hAnsi="Angsana New"/>
          <w:spacing w:val="4"/>
          <w:sz w:val="30"/>
          <w:szCs w:val="30"/>
        </w:rPr>
        <w:t xml:space="preserve">Toppan Printing Company Limited </w:t>
      </w:r>
      <w:r w:rsidR="00492DC3" w:rsidRPr="00C6674C">
        <w:rPr>
          <w:rFonts w:ascii="Angsana New" w:hAnsi="Angsana New"/>
          <w:spacing w:val="4"/>
          <w:sz w:val="30"/>
          <w:szCs w:val="30"/>
          <w:cs/>
        </w:rPr>
        <w:t>ผู้ผลิตบรรจุภัณฑ์ในประเทศญี่ปุ่นร่วมลงทุนใน</w:t>
      </w:r>
      <w:r w:rsidR="00492DC3" w:rsidRPr="00C6674C">
        <w:rPr>
          <w:rFonts w:ascii="Angsana New" w:hAnsi="Angsana New"/>
          <w:spacing w:val="-4"/>
          <w:sz w:val="30"/>
          <w:szCs w:val="30"/>
          <w:cs/>
        </w:rPr>
        <w:t>บริษัทเอสซีจีพี-ที พลาสติกส์ จำกัด (</w:t>
      </w:r>
      <w:r w:rsidR="00492DC3" w:rsidRPr="00C6674C">
        <w:rPr>
          <w:rFonts w:ascii="Angsana New" w:hAnsi="Angsana New"/>
          <w:spacing w:val="-4"/>
          <w:sz w:val="30"/>
          <w:szCs w:val="30"/>
        </w:rPr>
        <w:t>“SCGP</w:t>
      </w:r>
      <w:r w:rsidR="00492DC3" w:rsidRPr="00C6674C">
        <w:rPr>
          <w:rFonts w:ascii="Angsana New" w:hAnsi="Angsana New"/>
          <w:spacing w:val="-4"/>
          <w:sz w:val="30"/>
          <w:szCs w:val="30"/>
          <w:cs/>
        </w:rPr>
        <w:t>-</w:t>
      </w:r>
      <w:r w:rsidR="00492DC3" w:rsidRPr="00C6674C">
        <w:rPr>
          <w:rFonts w:ascii="Angsana New" w:hAnsi="Angsana New"/>
          <w:spacing w:val="-4"/>
          <w:sz w:val="30"/>
          <w:szCs w:val="30"/>
        </w:rPr>
        <w:t>T”)</w:t>
      </w:r>
      <w:r w:rsidR="00492DC3" w:rsidRPr="00C6674C">
        <w:rPr>
          <w:rFonts w:ascii="Angsana New" w:hAnsi="Angsana New"/>
          <w:spacing w:val="-4"/>
          <w:sz w:val="30"/>
          <w:szCs w:val="30"/>
          <w:cs/>
        </w:rPr>
        <w:t xml:space="preserve"> ซึ่งเป็นบริษัทโฮลดิ้งในธุรกิจบรรจุภัณฑ์พลาสติกคงรูป คิดเป็นมูลค่า</w:t>
      </w:r>
      <w:r w:rsidR="00492DC3" w:rsidRPr="00C6674C">
        <w:rPr>
          <w:rFonts w:ascii="Angsana New" w:hAnsi="Angsana New"/>
          <w:sz w:val="30"/>
          <w:szCs w:val="30"/>
          <w:cs/>
        </w:rPr>
        <w:t xml:space="preserve"> </w:t>
      </w:r>
      <w:r w:rsidR="00492DC3" w:rsidRPr="00C6674C">
        <w:rPr>
          <w:rFonts w:ascii="Angsana New" w:hAnsi="Angsana New"/>
          <w:spacing w:val="-2"/>
          <w:sz w:val="30"/>
          <w:szCs w:val="30"/>
        </w:rPr>
        <w:t>1</w:t>
      </w:r>
      <w:r w:rsidR="00206F5A" w:rsidRPr="00C6674C">
        <w:rPr>
          <w:rFonts w:ascii="Angsana New" w:hAnsi="Angsana New"/>
          <w:spacing w:val="-2"/>
          <w:sz w:val="30"/>
          <w:szCs w:val="30"/>
        </w:rPr>
        <w:t>94</w:t>
      </w:r>
      <w:r w:rsidR="00492DC3" w:rsidRPr="00C6674C">
        <w:rPr>
          <w:rFonts w:ascii="Angsana New" w:hAnsi="Angsana New"/>
          <w:spacing w:val="-2"/>
          <w:sz w:val="30"/>
          <w:szCs w:val="30"/>
          <w:cs/>
        </w:rPr>
        <w:t xml:space="preserve"> ล้านบาท ส่งผลให้กลุ่มบริษัทมีสัดส่วนการลงทุนใน </w:t>
      </w:r>
      <w:r w:rsidR="00492DC3" w:rsidRPr="00C6674C">
        <w:rPr>
          <w:rFonts w:ascii="Angsana New" w:hAnsi="Angsana New"/>
          <w:spacing w:val="-2"/>
          <w:sz w:val="30"/>
          <w:szCs w:val="30"/>
        </w:rPr>
        <w:t>SCGP</w:t>
      </w:r>
      <w:r w:rsidR="00492DC3" w:rsidRPr="00C6674C">
        <w:rPr>
          <w:rFonts w:ascii="Angsana New" w:hAnsi="Angsana New"/>
          <w:spacing w:val="-2"/>
          <w:sz w:val="30"/>
          <w:szCs w:val="30"/>
          <w:cs/>
        </w:rPr>
        <w:t>-</w:t>
      </w:r>
      <w:r w:rsidR="00492DC3" w:rsidRPr="00C6674C">
        <w:rPr>
          <w:rFonts w:ascii="Angsana New" w:hAnsi="Angsana New"/>
          <w:spacing w:val="-2"/>
          <w:sz w:val="30"/>
          <w:szCs w:val="30"/>
        </w:rPr>
        <w:t xml:space="preserve">T </w:t>
      </w:r>
      <w:r w:rsidR="00492DC3" w:rsidRPr="00C6674C">
        <w:rPr>
          <w:rFonts w:ascii="Angsana New" w:hAnsi="Angsana New"/>
          <w:spacing w:val="-2"/>
          <w:sz w:val="30"/>
          <w:szCs w:val="30"/>
          <w:cs/>
        </w:rPr>
        <w:t xml:space="preserve">ลดลงจากร้อยละ </w:t>
      </w:r>
      <w:r w:rsidR="00492DC3" w:rsidRPr="00C6674C">
        <w:rPr>
          <w:rFonts w:ascii="Angsana New" w:hAnsi="Angsana New"/>
          <w:spacing w:val="-2"/>
          <w:sz w:val="30"/>
          <w:szCs w:val="30"/>
        </w:rPr>
        <w:t>100</w:t>
      </w:r>
      <w:r w:rsidR="00492DC3" w:rsidRPr="00C6674C">
        <w:rPr>
          <w:rFonts w:ascii="Angsana New" w:hAnsi="Angsana New"/>
          <w:spacing w:val="-2"/>
          <w:sz w:val="30"/>
          <w:szCs w:val="30"/>
          <w:cs/>
        </w:rPr>
        <w:t xml:space="preserve"> เป็นร้อยละ </w:t>
      </w:r>
      <w:r w:rsidR="00492DC3" w:rsidRPr="00C6674C">
        <w:rPr>
          <w:rFonts w:ascii="Angsana New" w:hAnsi="Angsana New"/>
          <w:spacing w:val="-2"/>
          <w:sz w:val="30"/>
          <w:szCs w:val="30"/>
        </w:rPr>
        <w:t xml:space="preserve">51 </w:t>
      </w:r>
      <w:r w:rsidR="00492DC3" w:rsidRPr="00C6674C">
        <w:rPr>
          <w:rFonts w:ascii="Angsana New" w:hAnsi="Angsana New"/>
          <w:spacing w:val="-2"/>
          <w:sz w:val="30"/>
          <w:szCs w:val="30"/>
          <w:cs/>
        </w:rPr>
        <w:t>โดย</w:t>
      </w:r>
      <w:r w:rsidR="00492DC3" w:rsidRPr="00C6674C">
        <w:rPr>
          <w:rFonts w:ascii="Angsana New" w:hAnsi="Angsana New"/>
          <w:spacing w:val="-2"/>
          <w:sz w:val="30"/>
          <w:szCs w:val="30"/>
        </w:rPr>
        <w:t xml:space="preserve"> SCGP</w:t>
      </w:r>
      <w:r w:rsidR="00492DC3" w:rsidRPr="00C6674C">
        <w:rPr>
          <w:rFonts w:ascii="Angsana New" w:hAnsi="Angsana New"/>
          <w:spacing w:val="-2"/>
          <w:sz w:val="30"/>
          <w:szCs w:val="30"/>
          <w:cs/>
        </w:rPr>
        <w:t>-</w:t>
      </w:r>
      <w:r w:rsidR="00492DC3" w:rsidRPr="00C6674C">
        <w:rPr>
          <w:rFonts w:ascii="Angsana New" w:hAnsi="Angsana New"/>
          <w:spacing w:val="-2"/>
          <w:sz w:val="30"/>
          <w:szCs w:val="30"/>
        </w:rPr>
        <w:t>T</w:t>
      </w:r>
      <w:r w:rsidR="00492DC3" w:rsidRPr="00C6674C">
        <w:rPr>
          <w:rFonts w:ascii="Angsana New" w:hAnsi="Angsana New"/>
          <w:sz w:val="30"/>
          <w:szCs w:val="30"/>
          <w:cs/>
        </w:rPr>
        <w:t xml:space="preserve"> ยังคงเป็นบริษัทย่อยของกลุ่มบริษัท</w:t>
      </w:r>
    </w:p>
    <w:p w14:paraId="4162765A" w14:textId="77777777" w:rsidR="00492DC3" w:rsidRDefault="00492DC3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0C9E94C8" w14:textId="3B318A28" w:rsidR="00973A96" w:rsidRPr="0040592B" w:rsidRDefault="00973A96" w:rsidP="00DD7C1C">
      <w:pPr>
        <w:pStyle w:val="BodyText2"/>
        <w:tabs>
          <w:tab w:val="left" w:pos="540"/>
        </w:tabs>
        <w:spacing w:line="240" w:lineRule="atLeast"/>
        <w:ind w:left="540" w:firstLine="0"/>
        <w:jc w:val="thaiDistribute"/>
        <w:rPr>
          <w:rFonts w:ascii="Angsana New" w:hAnsi="Angsana New"/>
          <w:color w:val="000000"/>
          <w:sz w:val="30"/>
          <w:szCs w:val="30"/>
          <w:cs/>
        </w:rPr>
      </w:pPr>
    </w:p>
    <w:p w14:paraId="1E7B760F" w14:textId="1D21E8BA" w:rsidR="00804E46" w:rsidRDefault="00804E46" w:rsidP="007B3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24"/>
          <w:szCs w:val="24"/>
          <w:highlight w:val="yellow"/>
          <w:cs/>
        </w:rPr>
      </w:pPr>
    </w:p>
    <w:p w14:paraId="2DDD480D" w14:textId="4682BB30" w:rsidR="00372360" w:rsidRDefault="0037236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24"/>
          <w:szCs w:val="24"/>
          <w:highlight w:val="yellow"/>
        </w:rPr>
      </w:pPr>
      <w:r>
        <w:rPr>
          <w:rFonts w:ascii="Angsana New" w:hAnsi="Angsana New"/>
          <w:b/>
          <w:bCs/>
          <w:i/>
          <w:iCs/>
          <w:color w:val="000000"/>
          <w:sz w:val="24"/>
          <w:szCs w:val="24"/>
          <w:highlight w:val="yellow"/>
          <w:cs/>
        </w:rPr>
        <w:br w:type="page"/>
      </w:r>
    </w:p>
    <w:p w14:paraId="26DC9DD5" w14:textId="5F096ED6" w:rsidR="007F63D7" w:rsidRPr="00300257" w:rsidRDefault="000D282E" w:rsidP="007B3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sz w:val="30"/>
          <w:szCs w:val="30"/>
        </w:rPr>
        <w:lastRenderedPageBreak/>
        <w:t>4</w:t>
      </w:r>
      <w:r w:rsidR="007F63D7" w:rsidRPr="00300257">
        <w:rPr>
          <w:rFonts w:ascii="Angsana New" w:hAnsi="Angsana New"/>
          <w:b/>
          <w:sz w:val="30"/>
          <w:szCs w:val="30"/>
        </w:rPr>
        <w:tab/>
      </w:r>
      <w:r w:rsidR="00541AD7" w:rsidRPr="00300257">
        <w:rPr>
          <w:rFonts w:ascii="Angsana New" w:hAnsi="Angsana New"/>
          <w:b/>
          <w:bCs/>
          <w:sz w:val="30"/>
          <w:szCs w:val="30"/>
          <w:cs/>
        </w:rPr>
        <w:t>บุคคลหรือกิจการที่เกี่ยวข้องกัน</w:t>
      </w:r>
    </w:p>
    <w:p w14:paraId="789FB63D" w14:textId="77777777" w:rsidR="00883E0E" w:rsidRPr="00700CE2" w:rsidRDefault="00883E0E" w:rsidP="00883E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</w:p>
    <w:p w14:paraId="221F3567" w14:textId="77777777" w:rsidR="001A6F25" w:rsidRPr="00AE6348" w:rsidRDefault="001A6F25" w:rsidP="00883E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AE6348">
        <w:rPr>
          <w:rFonts w:ascii="Angsana New" w:hAnsi="Angsana New"/>
          <w:b/>
          <w:sz w:val="30"/>
          <w:szCs w:val="30"/>
          <w:cs/>
        </w:rPr>
        <w:t>บุคคลหรือกิจการเป็นบุคคลหรือกิจการที่เกี่ยวข้องกันกับกลุ่มบริษัท</w:t>
      </w:r>
      <w:r w:rsidR="003350F1" w:rsidRPr="00AE6348">
        <w:rPr>
          <w:rFonts w:ascii="Angsana New" w:hAnsi="Angsana New"/>
          <w:b/>
          <w:sz w:val="30"/>
          <w:szCs w:val="30"/>
          <w:cs/>
        </w:rPr>
        <w:t xml:space="preserve"> </w:t>
      </w:r>
      <w:r w:rsidRPr="00AE6348">
        <w:rPr>
          <w:rFonts w:ascii="Angsana New" w:hAnsi="Angsana New"/>
          <w:b/>
          <w:sz w:val="30"/>
          <w:szCs w:val="30"/>
          <w:cs/>
        </w:rPr>
        <w:t>หากกลุ่มบริษัทมีอำนาจควบคุมหรือควบคุมร่วมกันหรือมีอิทธิพลอย่างมี</w:t>
      </w:r>
      <w:r w:rsidR="00FA1996" w:rsidRPr="00AE6348">
        <w:rPr>
          <w:rFonts w:ascii="Angsana New" w:hAnsi="Angsana New" w:hint="cs"/>
          <w:b/>
          <w:sz w:val="30"/>
          <w:szCs w:val="30"/>
          <w:cs/>
        </w:rPr>
        <w:t>นัย</w:t>
      </w:r>
      <w:r w:rsidR="00FA1996" w:rsidRPr="00AE6348">
        <w:rPr>
          <w:rFonts w:ascii="Angsana New" w:hAnsi="Angsana New"/>
          <w:b/>
          <w:sz w:val="30"/>
          <w:szCs w:val="30"/>
          <w:cs/>
        </w:rPr>
        <w:t>สำคัญ</w:t>
      </w:r>
      <w:r w:rsidR="002234AE" w:rsidRPr="00AE6348">
        <w:rPr>
          <w:rFonts w:ascii="Angsana New" w:hAnsi="Angsana New"/>
          <w:b/>
          <w:sz w:val="30"/>
          <w:szCs w:val="30"/>
          <w:cs/>
        </w:rPr>
        <w:t>ทั้งทางตรงและทางอ้อม</w:t>
      </w:r>
      <w:r w:rsidRPr="00AE6348">
        <w:rPr>
          <w:rFonts w:ascii="Angsana New" w:hAnsi="Angsana New"/>
          <w:b/>
          <w:sz w:val="30"/>
          <w:szCs w:val="30"/>
          <w:cs/>
        </w:rPr>
        <w:t>ต่อบุคคลหรือกิจการในการตัดสินใจทางการเงิน</w:t>
      </w:r>
      <w:r w:rsidRPr="00AE6348">
        <w:rPr>
          <w:rFonts w:ascii="Angsana New" w:hAnsi="Angsana New" w:hint="cs"/>
          <w:b/>
          <w:sz w:val="30"/>
          <w:szCs w:val="30"/>
          <w:cs/>
        </w:rPr>
        <w:t>และการบริหารหรือในทางกลับกัน</w:t>
      </w:r>
    </w:p>
    <w:p w14:paraId="225071FB" w14:textId="77777777" w:rsidR="00883E0E" w:rsidRPr="00700CE2" w:rsidRDefault="00883E0E" w:rsidP="00883E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</w:p>
    <w:p w14:paraId="7EC19EA3" w14:textId="227613B4" w:rsidR="00A451EF" w:rsidRPr="00AE6348" w:rsidRDefault="00A451EF" w:rsidP="00A451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9F793B">
        <w:rPr>
          <w:rFonts w:ascii="Angsana New" w:hAnsi="Angsana New"/>
          <w:b/>
          <w:sz w:val="30"/>
          <w:szCs w:val="30"/>
          <w:cs/>
        </w:rPr>
        <w:t>รายการที่สำคัญกับกิจการที่เกี่ยวข้องกันสำหรับ</w:t>
      </w:r>
      <w:r w:rsidR="000D282E" w:rsidRPr="009F793B">
        <w:rPr>
          <w:rFonts w:ascii="Angsana New" w:hAnsi="Angsana New"/>
          <w:b/>
          <w:sz w:val="30"/>
          <w:szCs w:val="30"/>
          <w:cs/>
        </w:rPr>
        <w:t>งวดสามเดือน</w:t>
      </w:r>
      <w:r w:rsidR="00175C17" w:rsidRPr="006F0F94">
        <w:rPr>
          <w:rFonts w:ascii="Angsana New" w:hAnsi="Angsana New"/>
          <w:b/>
          <w:sz w:val="30"/>
          <w:szCs w:val="30"/>
          <w:cs/>
        </w:rPr>
        <w:t>และ</w:t>
      </w:r>
      <w:r w:rsidR="00D37158" w:rsidRPr="00756E40">
        <w:rPr>
          <w:rFonts w:ascii="Angsana New" w:hAnsi="Angsana New"/>
          <w:b/>
          <w:sz w:val="30"/>
          <w:szCs w:val="30"/>
          <w:cs/>
        </w:rPr>
        <w:t>เก้า</w:t>
      </w:r>
      <w:r w:rsidR="00175C17" w:rsidRPr="006F0F94">
        <w:rPr>
          <w:rFonts w:ascii="Angsana New" w:hAnsi="Angsana New"/>
          <w:b/>
          <w:sz w:val="30"/>
          <w:szCs w:val="30"/>
          <w:cs/>
        </w:rPr>
        <w:t xml:space="preserve">เดือนสิ้นสุดวันที่ </w:t>
      </w:r>
      <w:r w:rsidR="00175C17" w:rsidRPr="00756E40">
        <w:rPr>
          <w:rFonts w:ascii="Angsana New" w:hAnsi="Angsana New"/>
          <w:bCs/>
          <w:sz w:val="30"/>
          <w:szCs w:val="30"/>
        </w:rPr>
        <w:t>30</w:t>
      </w:r>
      <w:r w:rsidR="00175C17" w:rsidRPr="00756E40">
        <w:rPr>
          <w:rFonts w:ascii="Angsana New" w:hAnsi="Angsana New"/>
          <w:bCs/>
          <w:sz w:val="30"/>
          <w:szCs w:val="30"/>
          <w:cs/>
        </w:rPr>
        <w:t xml:space="preserve"> </w:t>
      </w:r>
      <w:r w:rsidR="00D37158" w:rsidRPr="00756E40">
        <w:rPr>
          <w:rFonts w:ascii="Angsana New" w:hAnsi="Angsana New"/>
          <w:sz w:val="30"/>
          <w:szCs w:val="30"/>
          <w:cs/>
        </w:rPr>
        <w:t>กันยายน</w:t>
      </w:r>
      <w:r w:rsidR="000D282E" w:rsidRPr="00F669F1">
        <w:rPr>
          <w:rFonts w:ascii="Angsana New" w:hAnsi="Angsana New"/>
          <w:b/>
          <w:sz w:val="30"/>
          <w:szCs w:val="30"/>
          <w:cs/>
        </w:rPr>
        <w:t xml:space="preserve"> </w:t>
      </w:r>
      <w:r w:rsidRPr="00AE6348">
        <w:rPr>
          <w:rFonts w:ascii="Angsana New" w:hAnsi="Angsana New"/>
          <w:b/>
          <w:sz w:val="30"/>
          <w:szCs w:val="30"/>
          <w:cs/>
        </w:rPr>
        <w:t>สรุปได้ดังนี้</w:t>
      </w:r>
    </w:p>
    <w:p w14:paraId="64EFCF12" w14:textId="145EA0CF" w:rsidR="00A451EF" w:rsidRPr="00700CE2" w:rsidRDefault="00A451EF" w:rsidP="00A451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b/>
          <w:spacing w:val="-6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080"/>
        <w:gridCol w:w="270"/>
        <w:gridCol w:w="1080"/>
        <w:gridCol w:w="270"/>
        <w:gridCol w:w="1080"/>
        <w:gridCol w:w="270"/>
        <w:gridCol w:w="990"/>
      </w:tblGrid>
      <w:tr w:rsidR="005C0907" w:rsidRPr="008E639C" w14:paraId="07838121" w14:textId="77777777" w:rsidTr="00756E40">
        <w:trPr>
          <w:trHeight w:val="340"/>
        </w:trPr>
        <w:tc>
          <w:tcPr>
            <w:tcW w:w="4140" w:type="dxa"/>
            <w:vAlign w:val="center"/>
          </w:tcPr>
          <w:p w14:paraId="19808C0B" w14:textId="77777777" w:rsidR="005C0907" w:rsidRPr="008E639C" w:rsidRDefault="005C0907" w:rsidP="006029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30" w:type="dxa"/>
            <w:gridSpan w:val="3"/>
          </w:tcPr>
          <w:p w14:paraId="579CBC1C" w14:textId="4D949C07" w:rsidR="005C0907" w:rsidRPr="004E256E" w:rsidRDefault="005C0907" w:rsidP="00602969">
            <w:pPr>
              <w:pStyle w:val="acctfourfigures"/>
              <w:tabs>
                <w:tab w:val="clear" w:pos="765"/>
              </w:tabs>
              <w:spacing w:line="340" w:lineRule="exact"/>
              <w:ind w:left="-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870623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งวดสามเดือน</w:t>
            </w:r>
          </w:p>
        </w:tc>
        <w:tc>
          <w:tcPr>
            <w:tcW w:w="270" w:type="dxa"/>
          </w:tcPr>
          <w:p w14:paraId="326D8E85" w14:textId="77777777" w:rsidR="005C0907" w:rsidRPr="004E256E" w:rsidRDefault="005C0907" w:rsidP="00602969">
            <w:pPr>
              <w:pStyle w:val="acctfourfigures"/>
              <w:tabs>
                <w:tab w:val="clear" w:pos="765"/>
              </w:tabs>
              <w:spacing w:line="340" w:lineRule="exact"/>
              <w:ind w:left="-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340" w:type="dxa"/>
            <w:gridSpan w:val="3"/>
            <w:vAlign w:val="center"/>
          </w:tcPr>
          <w:p w14:paraId="01A6D99B" w14:textId="45894C50" w:rsidR="005C0907" w:rsidRPr="004E256E" w:rsidRDefault="005C0907" w:rsidP="00D80866">
            <w:pPr>
              <w:pStyle w:val="acctfourfigures"/>
              <w:tabs>
                <w:tab w:val="clear" w:pos="765"/>
              </w:tabs>
              <w:spacing w:line="340" w:lineRule="exact"/>
              <w:ind w:left="-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756E40"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งวดเก้าเดือน</w:t>
            </w:r>
          </w:p>
        </w:tc>
      </w:tr>
      <w:tr w:rsidR="005C0907" w:rsidRPr="008E639C" w14:paraId="6B29E6FF" w14:textId="77777777" w:rsidTr="00756E40">
        <w:trPr>
          <w:trHeight w:val="340"/>
        </w:trPr>
        <w:tc>
          <w:tcPr>
            <w:tcW w:w="4140" w:type="dxa"/>
            <w:vAlign w:val="center"/>
          </w:tcPr>
          <w:p w14:paraId="13202C79" w14:textId="77777777" w:rsidR="005C0907" w:rsidRPr="008E639C" w:rsidRDefault="005C0907" w:rsidP="007D2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64CB2CC" w14:textId="51E0419D" w:rsidR="005C0907" w:rsidRPr="004E256E" w:rsidRDefault="005C0907" w:rsidP="007D2F9E">
            <w:pPr>
              <w:pStyle w:val="acctfourfigures"/>
              <w:tabs>
                <w:tab w:val="clear" w:pos="765"/>
              </w:tabs>
              <w:spacing w:line="340" w:lineRule="exact"/>
              <w:ind w:left="-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vAlign w:val="center"/>
          </w:tcPr>
          <w:p w14:paraId="7DA95067" w14:textId="77777777" w:rsidR="005C0907" w:rsidRPr="004E256E" w:rsidRDefault="005C0907" w:rsidP="007D2F9E">
            <w:pPr>
              <w:pStyle w:val="acctfourfigures"/>
              <w:tabs>
                <w:tab w:val="clear" w:pos="765"/>
              </w:tabs>
              <w:spacing w:line="340" w:lineRule="exact"/>
              <w:ind w:left="-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34D667B8" w14:textId="2342018C" w:rsidR="005C0907" w:rsidRPr="004E256E" w:rsidRDefault="005C0907" w:rsidP="007D2F9E">
            <w:pPr>
              <w:pStyle w:val="acctfourfigures"/>
              <w:tabs>
                <w:tab w:val="clear" w:pos="765"/>
              </w:tabs>
              <w:spacing w:line="340" w:lineRule="exact"/>
              <w:ind w:left="-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</w:p>
        </w:tc>
        <w:tc>
          <w:tcPr>
            <w:tcW w:w="270" w:type="dxa"/>
          </w:tcPr>
          <w:p w14:paraId="405D8C81" w14:textId="77777777" w:rsidR="005C0907" w:rsidRPr="004E256E" w:rsidRDefault="005C0907" w:rsidP="007D2F9E">
            <w:pPr>
              <w:pStyle w:val="acctfourfigures"/>
              <w:tabs>
                <w:tab w:val="clear" w:pos="765"/>
              </w:tabs>
              <w:spacing w:line="340" w:lineRule="exact"/>
              <w:ind w:left="-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5456D148" w14:textId="300163C7" w:rsidR="005C0907" w:rsidRPr="00870623" w:rsidRDefault="005C0907" w:rsidP="007D2F9E">
            <w:pPr>
              <w:pStyle w:val="acctfourfigures"/>
              <w:tabs>
                <w:tab w:val="clear" w:pos="765"/>
              </w:tabs>
              <w:spacing w:line="340" w:lineRule="exact"/>
              <w:ind w:left="-4"/>
              <w:jc w:val="center"/>
              <w:rPr>
                <w:rFonts w:ascii="Angsana New" w:hAnsi="Angsana New" w:cs="Times New Roman"/>
                <w:b/>
                <w:bCs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256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0" w:type="dxa"/>
            <w:vAlign w:val="center"/>
          </w:tcPr>
          <w:p w14:paraId="21A7A142" w14:textId="77777777" w:rsidR="005C0907" w:rsidRPr="00870623" w:rsidRDefault="005C0907" w:rsidP="007D2F9E">
            <w:pPr>
              <w:pStyle w:val="acctfourfigures"/>
              <w:tabs>
                <w:tab w:val="clear" w:pos="765"/>
              </w:tabs>
              <w:spacing w:line="340" w:lineRule="exact"/>
              <w:ind w:left="-4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36E21C3F" w14:textId="5768F00B" w:rsidR="005C0907" w:rsidRPr="00870623" w:rsidRDefault="005C0907" w:rsidP="007D2F9E">
            <w:pPr>
              <w:pStyle w:val="acctfourfigures"/>
              <w:tabs>
                <w:tab w:val="clear" w:pos="765"/>
              </w:tabs>
              <w:spacing w:line="340" w:lineRule="exact"/>
              <w:ind w:left="-4"/>
              <w:jc w:val="center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4E256E">
              <w:rPr>
                <w:rFonts w:ascii="Angsana New" w:hAnsi="Angsana New"/>
                <w:sz w:val="30"/>
                <w:szCs w:val="30"/>
                <w:lang w:val="en-US" w:bidi="th-TH"/>
              </w:rPr>
              <w:t>25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61</w:t>
            </w:r>
          </w:p>
        </w:tc>
      </w:tr>
      <w:tr w:rsidR="005C0907" w:rsidRPr="008E639C" w14:paraId="3305C3DE" w14:textId="77777777" w:rsidTr="00756E40">
        <w:trPr>
          <w:trHeight w:val="340"/>
        </w:trPr>
        <w:tc>
          <w:tcPr>
            <w:tcW w:w="4140" w:type="dxa"/>
            <w:vAlign w:val="center"/>
          </w:tcPr>
          <w:p w14:paraId="418FBC39" w14:textId="77777777" w:rsidR="005C0907" w:rsidRPr="008E639C" w:rsidRDefault="005C0907" w:rsidP="007D2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040" w:type="dxa"/>
            <w:gridSpan w:val="7"/>
            <w:vAlign w:val="center"/>
          </w:tcPr>
          <w:p w14:paraId="791FABD2" w14:textId="3E2C10FC" w:rsidR="005C0907" w:rsidRPr="00DD7C1C" w:rsidRDefault="005C0907">
            <w:pPr>
              <w:pStyle w:val="acctfourfigures"/>
              <w:tabs>
                <w:tab w:val="clear" w:pos="765"/>
              </w:tabs>
              <w:spacing w:line="3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  <w:t>(ล้านบาท)</w:t>
            </w:r>
          </w:p>
        </w:tc>
      </w:tr>
      <w:tr w:rsidR="005C0907" w:rsidRPr="008E639C" w14:paraId="0EDF2B9D" w14:textId="77777777" w:rsidTr="00756E40">
        <w:trPr>
          <w:trHeight w:val="340"/>
        </w:trPr>
        <w:tc>
          <w:tcPr>
            <w:tcW w:w="4140" w:type="dxa"/>
            <w:vAlign w:val="center"/>
          </w:tcPr>
          <w:p w14:paraId="7F37E5AD" w14:textId="77777777" w:rsidR="005C0907" w:rsidRPr="008E639C" w:rsidRDefault="005C0907" w:rsidP="007D2F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080" w:type="dxa"/>
          </w:tcPr>
          <w:p w14:paraId="66AD1C17" w14:textId="77777777" w:rsidR="005C0907" w:rsidRPr="00870623" w:rsidRDefault="005C0907" w:rsidP="00C6674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0C8700E9" w14:textId="77777777" w:rsidR="005C0907" w:rsidRPr="00870623" w:rsidRDefault="005C0907" w:rsidP="00C6674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33383F5" w14:textId="6D9F1F77" w:rsidR="005C0907" w:rsidRPr="00870623" w:rsidRDefault="005C0907" w:rsidP="00C6674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CEB1A05" w14:textId="77777777" w:rsidR="005C0907" w:rsidRPr="00870623" w:rsidRDefault="005C0907" w:rsidP="00C6674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1E73095F" w14:textId="68735E07" w:rsidR="005C0907" w:rsidRPr="00870623" w:rsidRDefault="005C0907" w:rsidP="00C6674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3E3B4E2A" w14:textId="77777777" w:rsidR="005C0907" w:rsidRPr="00C6674C" w:rsidRDefault="005C0907" w:rsidP="00C6674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04327422" w14:textId="77777777" w:rsidR="005C0907" w:rsidRPr="00870623" w:rsidRDefault="005C0907" w:rsidP="00C6674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F0F94" w:rsidRPr="008E639C" w14:paraId="2A2832BD" w14:textId="77777777" w:rsidTr="00756E40">
        <w:trPr>
          <w:trHeight w:val="340"/>
        </w:trPr>
        <w:tc>
          <w:tcPr>
            <w:tcW w:w="4140" w:type="dxa"/>
            <w:vAlign w:val="center"/>
          </w:tcPr>
          <w:p w14:paraId="2298CBF3" w14:textId="77777777" w:rsidR="006F0F94" w:rsidRPr="008E639C" w:rsidRDefault="006F0F94" w:rsidP="006F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1080" w:type="dxa"/>
          </w:tcPr>
          <w:p w14:paraId="2F489503" w14:textId="4FC71D25" w:rsidR="006F0F94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674C">
              <w:rPr>
                <w:rFonts w:ascii="Angsana New" w:hAnsi="Angsana New"/>
                <w:sz w:val="30"/>
                <w:szCs w:val="30"/>
                <w:lang w:val="en-US" w:bidi="th-TH"/>
              </w:rPr>
              <w:t>3,320</w:t>
            </w:r>
          </w:p>
        </w:tc>
        <w:tc>
          <w:tcPr>
            <w:tcW w:w="270" w:type="dxa"/>
          </w:tcPr>
          <w:p w14:paraId="0C66AD3B" w14:textId="77777777" w:rsidR="006F0F94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3ABDF46F" w14:textId="4D96F171" w:rsidR="006F0F94" w:rsidRPr="00932230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2230">
              <w:rPr>
                <w:rFonts w:ascii="Angsana New" w:hAnsi="Angsana New"/>
                <w:sz w:val="30"/>
                <w:szCs w:val="30"/>
                <w:lang w:val="en-US" w:bidi="th-TH"/>
              </w:rPr>
              <w:t>5,603</w:t>
            </w:r>
          </w:p>
        </w:tc>
        <w:tc>
          <w:tcPr>
            <w:tcW w:w="270" w:type="dxa"/>
          </w:tcPr>
          <w:p w14:paraId="2FB2E7EC" w14:textId="77777777" w:rsidR="006F0F94" w:rsidRPr="00932230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AD4FFAB" w14:textId="64B4C026" w:rsidR="006F0F94" w:rsidRPr="00932230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674C">
              <w:rPr>
                <w:rFonts w:ascii="Angsana New" w:hAnsi="Angsana New"/>
                <w:sz w:val="30"/>
                <w:szCs w:val="30"/>
                <w:lang w:val="en-US" w:bidi="th-TH"/>
              </w:rPr>
              <w:t>11,951</w:t>
            </w:r>
          </w:p>
        </w:tc>
        <w:tc>
          <w:tcPr>
            <w:tcW w:w="270" w:type="dxa"/>
            <w:vAlign w:val="center"/>
          </w:tcPr>
          <w:p w14:paraId="38612D85" w14:textId="77777777" w:rsidR="006F0F94" w:rsidRPr="00932230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31C1E76" w14:textId="0C65AEE4" w:rsidR="006F0F94" w:rsidRPr="00932230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2230">
              <w:rPr>
                <w:rFonts w:ascii="Angsana New" w:hAnsi="Angsana New"/>
                <w:sz w:val="30"/>
                <w:szCs w:val="30"/>
                <w:lang w:val="en-US" w:bidi="th-TH"/>
              </w:rPr>
              <w:t>17,299</w:t>
            </w:r>
          </w:p>
        </w:tc>
      </w:tr>
      <w:tr w:rsidR="006F0F94" w:rsidRPr="008E639C" w14:paraId="060B184A" w14:textId="77777777" w:rsidTr="00756E40">
        <w:trPr>
          <w:trHeight w:val="340"/>
        </w:trPr>
        <w:tc>
          <w:tcPr>
            <w:tcW w:w="4140" w:type="dxa"/>
            <w:vAlign w:val="center"/>
          </w:tcPr>
          <w:p w14:paraId="632F4A22" w14:textId="77777777" w:rsidR="006F0F94" w:rsidRPr="008E639C" w:rsidRDefault="006F0F94" w:rsidP="006F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080" w:type="dxa"/>
          </w:tcPr>
          <w:p w14:paraId="47FAC444" w14:textId="24B5FA0C" w:rsidR="006F0F94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674C">
              <w:rPr>
                <w:rFonts w:ascii="Angsana New" w:hAnsi="Angsana New"/>
                <w:sz w:val="30"/>
                <w:szCs w:val="30"/>
                <w:lang w:val="en-US" w:bidi="th-TH"/>
              </w:rPr>
              <w:t>213</w:t>
            </w:r>
          </w:p>
        </w:tc>
        <w:tc>
          <w:tcPr>
            <w:tcW w:w="270" w:type="dxa"/>
          </w:tcPr>
          <w:p w14:paraId="44D810A8" w14:textId="77777777" w:rsidR="006F0F94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3B09F8FE" w14:textId="0E816FF8" w:rsidR="006F0F94" w:rsidRPr="00932230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2230">
              <w:rPr>
                <w:rFonts w:ascii="Angsana New" w:hAnsi="Angsana New"/>
                <w:sz w:val="30"/>
                <w:szCs w:val="30"/>
                <w:lang w:val="en-US" w:bidi="th-TH"/>
              </w:rPr>
              <w:t>157</w:t>
            </w:r>
          </w:p>
        </w:tc>
        <w:tc>
          <w:tcPr>
            <w:tcW w:w="270" w:type="dxa"/>
          </w:tcPr>
          <w:p w14:paraId="01CDF5DE" w14:textId="77777777" w:rsidR="006F0F94" w:rsidRPr="00932230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83BF383" w14:textId="053C4E45" w:rsidR="006F0F94" w:rsidRPr="00932230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674C">
              <w:rPr>
                <w:rFonts w:ascii="Angsana New" w:hAnsi="Angsana New"/>
                <w:sz w:val="30"/>
                <w:szCs w:val="30"/>
                <w:lang w:val="en-US" w:bidi="th-TH"/>
              </w:rPr>
              <w:t>563</w:t>
            </w:r>
          </w:p>
        </w:tc>
        <w:tc>
          <w:tcPr>
            <w:tcW w:w="270" w:type="dxa"/>
            <w:vAlign w:val="center"/>
          </w:tcPr>
          <w:p w14:paraId="1EF9B76B" w14:textId="77777777" w:rsidR="006F0F94" w:rsidRPr="00932230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6CFE3AA4" w14:textId="281F7183" w:rsidR="006F0F94" w:rsidRPr="00932230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674C">
              <w:rPr>
                <w:rFonts w:ascii="Angsana New" w:hAnsi="Angsana New"/>
                <w:sz w:val="30"/>
                <w:szCs w:val="30"/>
                <w:lang w:val="en-US" w:bidi="th-TH"/>
              </w:rPr>
              <w:t>486</w:t>
            </w:r>
          </w:p>
        </w:tc>
      </w:tr>
      <w:tr w:rsidR="006F0F94" w:rsidRPr="008E639C" w14:paraId="1BDEACC3" w14:textId="77777777" w:rsidTr="00756E40">
        <w:trPr>
          <w:trHeight w:val="340"/>
        </w:trPr>
        <w:tc>
          <w:tcPr>
            <w:tcW w:w="4140" w:type="dxa"/>
            <w:vAlign w:val="center"/>
          </w:tcPr>
          <w:p w14:paraId="72AF8E1F" w14:textId="77777777" w:rsidR="006F0F94" w:rsidRPr="008E639C" w:rsidRDefault="006F0F94" w:rsidP="006F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080" w:type="dxa"/>
          </w:tcPr>
          <w:p w14:paraId="3E07A986" w14:textId="74465D85" w:rsidR="006F0F94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674C">
              <w:rPr>
                <w:rFonts w:ascii="Angsana New" w:hAnsi="Angsana New"/>
                <w:sz w:val="30"/>
                <w:szCs w:val="30"/>
                <w:lang w:val="en-US" w:bidi="th-TH"/>
              </w:rPr>
              <w:t>9,643</w:t>
            </w:r>
          </w:p>
        </w:tc>
        <w:tc>
          <w:tcPr>
            <w:tcW w:w="270" w:type="dxa"/>
          </w:tcPr>
          <w:p w14:paraId="1F7C2D7F" w14:textId="77777777" w:rsidR="006F0F94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4BEFB06B" w14:textId="4C90E96B" w:rsidR="006F0F94" w:rsidRPr="00932230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2230">
              <w:rPr>
                <w:rFonts w:ascii="Angsana New" w:hAnsi="Angsana New"/>
                <w:sz w:val="30"/>
                <w:szCs w:val="30"/>
                <w:lang w:val="en-US" w:bidi="th-TH"/>
              </w:rPr>
              <w:t>14,967</w:t>
            </w:r>
          </w:p>
        </w:tc>
        <w:tc>
          <w:tcPr>
            <w:tcW w:w="270" w:type="dxa"/>
          </w:tcPr>
          <w:p w14:paraId="108459CE" w14:textId="77777777" w:rsidR="006F0F94" w:rsidRPr="00932230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3EC20CA" w14:textId="75936615" w:rsidR="006F0F94" w:rsidRPr="00932230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674C">
              <w:rPr>
                <w:rFonts w:ascii="Angsana New" w:hAnsi="Angsana New"/>
                <w:sz w:val="30"/>
                <w:szCs w:val="30"/>
                <w:lang w:val="en-US" w:bidi="th-TH"/>
              </w:rPr>
              <w:t>31,471</w:t>
            </w:r>
          </w:p>
        </w:tc>
        <w:tc>
          <w:tcPr>
            <w:tcW w:w="270" w:type="dxa"/>
            <w:vAlign w:val="center"/>
          </w:tcPr>
          <w:p w14:paraId="24B2C405" w14:textId="77777777" w:rsidR="006F0F94" w:rsidRPr="00932230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916B719" w14:textId="316DE6BA" w:rsidR="006F0F94" w:rsidRPr="00932230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674C">
              <w:rPr>
                <w:rFonts w:ascii="Angsana New" w:hAnsi="Angsana New"/>
                <w:sz w:val="30"/>
                <w:szCs w:val="30"/>
                <w:lang w:val="en-US" w:bidi="th-TH"/>
              </w:rPr>
              <w:t>43,315</w:t>
            </w:r>
          </w:p>
        </w:tc>
      </w:tr>
      <w:tr w:rsidR="006F0F94" w:rsidRPr="008E639C" w14:paraId="75D357C6" w14:textId="77777777" w:rsidTr="00756E40">
        <w:trPr>
          <w:trHeight w:val="340"/>
        </w:trPr>
        <w:tc>
          <w:tcPr>
            <w:tcW w:w="4140" w:type="dxa"/>
            <w:vAlign w:val="center"/>
          </w:tcPr>
          <w:p w14:paraId="4DD65578" w14:textId="1A27C218" w:rsidR="006F0F94" w:rsidRPr="008E639C" w:rsidRDefault="006F0F94" w:rsidP="006F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ขนส่งและบริการอื่นๆ</w:t>
            </w:r>
          </w:p>
        </w:tc>
        <w:tc>
          <w:tcPr>
            <w:tcW w:w="1080" w:type="dxa"/>
          </w:tcPr>
          <w:p w14:paraId="4E5BCE28" w14:textId="4A7EBC3D" w:rsidR="006F0F94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674C">
              <w:rPr>
                <w:rFonts w:ascii="Angsana New" w:hAnsi="Angsana New"/>
                <w:sz w:val="30"/>
                <w:szCs w:val="30"/>
                <w:lang w:val="en-US" w:bidi="th-TH"/>
              </w:rPr>
              <w:t>388</w:t>
            </w:r>
          </w:p>
        </w:tc>
        <w:tc>
          <w:tcPr>
            <w:tcW w:w="270" w:type="dxa"/>
          </w:tcPr>
          <w:p w14:paraId="24539AA4" w14:textId="77777777" w:rsidR="006F0F94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580DD31" w14:textId="0E9DEE07" w:rsidR="006F0F94" w:rsidRPr="00932230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2230">
              <w:rPr>
                <w:rFonts w:ascii="Angsana New" w:hAnsi="Angsana New"/>
                <w:sz w:val="30"/>
                <w:szCs w:val="30"/>
                <w:lang w:val="en-US" w:bidi="th-TH"/>
              </w:rPr>
              <w:t>492</w:t>
            </w:r>
          </w:p>
        </w:tc>
        <w:tc>
          <w:tcPr>
            <w:tcW w:w="270" w:type="dxa"/>
          </w:tcPr>
          <w:p w14:paraId="052C65C4" w14:textId="77777777" w:rsidR="006F0F94" w:rsidRPr="00932230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299A906" w14:textId="32C03C99" w:rsidR="006F0F94" w:rsidRPr="00932230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674C">
              <w:rPr>
                <w:rFonts w:ascii="Angsana New" w:hAnsi="Angsana New"/>
                <w:sz w:val="30"/>
                <w:szCs w:val="30"/>
                <w:lang w:val="en-US" w:bidi="th-TH"/>
              </w:rPr>
              <w:t>1,294</w:t>
            </w:r>
          </w:p>
        </w:tc>
        <w:tc>
          <w:tcPr>
            <w:tcW w:w="270" w:type="dxa"/>
            <w:vAlign w:val="center"/>
          </w:tcPr>
          <w:p w14:paraId="4BF60925" w14:textId="77777777" w:rsidR="006F0F94" w:rsidRPr="00932230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38C9B299" w14:textId="21BD4766" w:rsidR="006F0F94" w:rsidRPr="00932230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674C">
              <w:rPr>
                <w:rFonts w:ascii="Angsana New" w:hAnsi="Angsana New"/>
                <w:sz w:val="30"/>
                <w:szCs w:val="30"/>
                <w:lang w:val="en-US" w:bidi="th-TH"/>
              </w:rPr>
              <w:t>1,291</w:t>
            </w:r>
          </w:p>
        </w:tc>
      </w:tr>
      <w:tr w:rsidR="006F0F94" w:rsidRPr="008E639C" w14:paraId="0860F2F2" w14:textId="77777777" w:rsidTr="00756E40">
        <w:trPr>
          <w:trHeight w:val="340"/>
        </w:trPr>
        <w:tc>
          <w:tcPr>
            <w:tcW w:w="4140" w:type="dxa"/>
            <w:vAlign w:val="center"/>
          </w:tcPr>
          <w:p w14:paraId="4116E2C1" w14:textId="7FA49C35" w:rsidR="006F0F94" w:rsidRPr="008E639C" w:rsidRDefault="006F0F94" w:rsidP="006F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รายได้ค่าธรรมเนียมการจัดการบริหารและอื่นๆ</w:t>
            </w:r>
          </w:p>
        </w:tc>
        <w:tc>
          <w:tcPr>
            <w:tcW w:w="1080" w:type="dxa"/>
          </w:tcPr>
          <w:p w14:paraId="3E44EC21" w14:textId="7B0852FD" w:rsidR="006F0F94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674C">
              <w:rPr>
                <w:rFonts w:ascii="Angsana New" w:hAnsi="Angsana New"/>
                <w:sz w:val="30"/>
                <w:szCs w:val="30"/>
                <w:lang w:val="en-US" w:bidi="th-TH"/>
              </w:rPr>
              <w:t>368</w:t>
            </w:r>
          </w:p>
        </w:tc>
        <w:tc>
          <w:tcPr>
            <w:tcW w:w="270" w:type="dxa"/>
          </w:tcPr>
          <w:p w14:paraId="260C0DA7" w14:textId="77777777" w:rsidR="006F0F94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6B93289" w14:textId="53AF508E" w:rsidR="006F0F94" w:rsidRPr="00932230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2230">
              <w:rPr>
                <w:rFonts w:ascii="Angsana New" w:hAnsi="Angsana New"/>
                <w:sz w:val="30"/>
                <w:szCs w:val="30"/>
                <w:lang w:val="en-US" w:bidi="th-TH"/>
              </w:rPr>
              <w:t>586</w:t>
            </w:r>
          </w:p>
        </w:tc>
        <w:tc>
          <w:tcPr>
            <w:tcW w:w="270" w:type="dxa"/>
          </w:tcPr>
          <w:p w14:paraId="69681D4E" w14:textId="77777777" w:rsidR="006F0F94" w:rsidRPr="00932230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605D1CB" w14:textId="13E194EC" w:rsidR="006F0F94" w:rsidRPr="00932230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674C">
              <w:rPr>
                <w:rFonts w:ascii="Angsana New" w:hAnsi="Angsana New"/>
                <w:sz w:val="30"/>
                <w:szCs w:val="30"/>
                <w:lang w:val="en-US" w:bidi="th-TH"/>
              </w:rPr>
              <w:t>1,314</w:t>
            </w:r>
          </w:p>
        </w:tc>
        <w:tc>
          <w:tcPr>
            <w:tcW w:w="270" w:type="dxa"/>
          </w:tcPr>
          <w:p w14:paraId="484E1DC1" w14:textId="77777777" w:rsidR="006F0F94" w:rsidRPr="00932230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7D85A1D" w14:textId="5B27685F" w:rsidR="006F0F94" w:rsidRPr="00932230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674C">
              <w:rPr>
                <w:rFonts w:ascii="Angsana New" w:hAnsi="Angsana New"/>
                <w:sz w:val="30"/>
                <w:szCs w:val="30"/>
                <w:lang w:val="en-US" w:bidi="th-TH"/>
              </w:rPr>
              <w:t>1,486</w:t>
            </w:r>
          </w:p>
        </w:tc>
      </w:tr>
      <w:tr w:rsidR="006F0F94" w:rsidRPr="008E639C" w14:paraId="390096F5" w14:textId="77777777" w:rsidTr="00756E40">
        <w:trPr>
          <w:trHeight w:val="340"/>
        </w:trPr>
        <w:tc>
          <w:tcPr>
            <w:tcW w:w="4140" w:type="dxa"/>
            <w:vAlign w:val="center"/>
          </w:tcPr>
          <w:p w14:paraId="0A54F3FA" w14:textId="77777777" w:rsidR="006F0F94" w:rsidRPr="008E639C" w:rsidRDefault="006F0F94" w:rsidP="006F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</w:tcPr>
          <w:p w14:paraId="52EF835E" w14:textId="0964A428" w:rsidR="006F0F94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674C">
              <w:rPr>
                <w:rFonts w:ascii="Angsana New" w:hAnsi="Angsana New"/>
                <w:sz w:val="30"/>
                <w:szCs w:val="30"/>
                <w:lang w:val="en-US" w:bidi="th-TH"/>
              </w:rPr>
              <w:t>95</w:t>
            </w:r>
          </w:p>
        </w:tc>
        <w:tc>
          <w:tcPr>
            <w:tcW w:w="270" w:type="dxa"/>
          </w:tcPr>
          <w:p w14:paraId="4BC7A5DE" w14:textId="77777777" w:rsidR="006F0F94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6D6C993" w14:textId="3B892D62" w:rsidR="006F0F94" w:rsidRPr="00932230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2230">
              <w:rPr>
                <w:rFonts w:ascii="Angsana New" w:hAnsi="Angsana New"/>
                <w:sz w:val="30"/>
                <w:szCs w:val="30"/>
                <w:lang w:val="en-US" w:bidi="th-TH"/>
              </w:rPr>
              <w:t>140</w:t>
            </w:r>
          </w:p>
        </w:tc>
        <w:tc>
          <w:tcPr>
            <w:tcW w:w="270" w:type="dxa"/>
          </w:tcPr>
          <w:p w14:paraId="394C051F" w14:textId="77777777" w:rsidR="006F0F94" w:rsidRPr="00932230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78206AED" w14:textId="501AE552" w:rsidR="006F0F94" w:rsidRPr="00932230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674C">
              <w:rPr>
                <w:rFonts w:ascii="Angsana New" w:hAnsi="Angsana New"/>
                <w:sz w:val="30"/>
                <w:szCs w:val="30"/>
                <w:lang w:val="en-US" w:bidi="th-TH"/>
              </w:rPr>
              <w:t>6,770</w:t>
            </w:r>
          </w:p>
        </w:tc>
        <w:tc>
          <w:tcPr>
            <w:tcW w:w="270" w:type="dxa"/>
            <w:vAlign w:val="center"/>
          </w:tcPr>
          <w:p w14:paraId="0EB2ED47" w14:textId="77777777" w:rsidR="006F0F94" w:rsidRPr="00932230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14574EB" w14:textId="2375CE4F" w:rsidR="006F0F94" w:rsidRPr="00932230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674C">
              <w:rPr>
                <w:rFonts w:ascii="Angsana New" w:hAnsi="Angsana New"/>
                <w:sz w:val="30"/>
                <w:szCs w:val="30"/>
                <w:lang w:val="en-US" w:bidi="th-TH"/>
              </w:rPr>
              <w:t>7,354</w:t>
            </w:r>
          </w:p>
        </w:tc>
      </w:tr>
      <w:tr w:rsidR="005C0907" w:rsidRPr="008E639C" w14:paraId="7EA4FE55" w14:textId="77777777" w:rsidTr="00756E40">
        <w:trPr>
          <w:trHeight w:val="340"/>
        </w:trPr>
        <w:tc>
          <w:tcPr>
            <w:tcW w:w="4140" w:type="dxa"/>
            <w:vAlign w:val="center"/>
          </w:tcPr>
          <w:p w14:paraId="66AC1356" w14:textId="77777777" w:rsidR="005C0907" w:rsidRPr="008E639C" w:rsidRDefault="005C0907" w:rsidP="0055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</w:tcPr>
          <w:p w14:paraId="23907A32" w14:textId="77777777" w:rsidR="005C0907" w:rsidRPr="00C6674C" w:rsidDel="001C380B" w:rsidRDefault="005C0907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302BECA" w14:textId="77777777" w:rsidR="005C0907" w:rsidRPr="00564380" w:rsidDel="001C380B" w:rsidRDefault="005C0907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080" w:type="dxa"/>
          </w:tcPr>
          <w:p w14:paraId="2B815216" w14:textId="4533103D" w:rsidR="005C0907" w:rsidRPr="00F669F1" w:rsidDel="001C380B" w:rsidRDefault="005C0907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EA15E65" w14:textId="77777777" w:rsidR="005C0907" w:rsidRPr="00F669F1" w:rsidDel="001C380B" w:rsidRDefault="005C0907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726EBE61" w14:textId="346D429D" w:rsidR="005C0907" w:rsidRPr="00F669F1" w:rsidDel="001C380B" w:rsidRDefault="005C0907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1D8A7DE9" w14:textId="77777777" w:rsidR="005C0907" w:rsidRPr="00F669F1" w:rsidRDefault="005C0907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650D120F" w14:textId="77777777" w:rsidR="005C0907" w:rsidRPr="00F669F1" w:rsidDel="001C380B" w:rsidRDefault="005C0907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5C0907" w:rsidRPr="008E639C" w14:paraId="71A0E832" w14:textId="77777777" w:rsidTr="00756E40">
        <w:trPr>
          <w:trHeight w:val="340"/>
        </w:trPr>
        <w:tc>
          <w:tcPr>
            <w:tcW w:w="4140" w:type="dxa"/>
            <w:vAlign w:val="center"/>
          </w:tcPr>
          <w:p w14:paraId="1ABE015C" w14:textId="77777777" w:rsidR="005C0907" w:rsidRPr="008E639C" w:rsidRDefault="005C0907" w:rsidP="005506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080" w:type="dxa"/>
          </w:tcPr>
          <w:p w14:paraId="0E70CEAD" w14:textId="77777777" w:rsidR="005C0907" w:rsidRPr="00870623" w:rsidDel="001C380B" w:rsidRDefault="005C0907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55485311" w14:textId="77777777" w:rsidR="005C0907" w:rsidRPr="00870623" w:rsidDel="001C380B" w:rsidRDefault="005C0907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2F80E72" w14:textId="2B5E21ED" w:rsidR="005C0907" w:rsidRPr="00932230" w:rsidDel="001C380B" w:rsidRDefault="005C0907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</w:tcPr>
          <w:p w14:paraId="2EA9B79D" w14:textId="77777777" w:rsidR="005C0907" w:rsidRPr="00932230" w:rsidDel="001C380B" w:rsidRDefault="005C0907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center"/>
          </w:tcPr>
          <w:p w14:paraId="0646F147" w14:textId="6FAF2EF7" w:rsidR="005C0907" w:rsidRPr="00932230" w:rsidDel="001C380B" w:rsidRDefault="005C0907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270" w:type="dxa"/>
            <w:vAlign w:val="center"/>
          </w:tcPr>
          <w:p w14:paraId="6AA2F5E0" w14:textId="77777777" w:rsidR="005C0907" w:rsidRPr="00932230" w:rsidRDefault="005C0907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08BF7E5A" w14:textId="77777777" w:rsidR="005C0907" w:rsidRPr="00932230" w:rsidDel="001C380B" w:rsidRDefault="005C0907" w:rsidP="005506BC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</w:tr>
      <w:tr w:rsidR="006F0F94" w:rsidRPr="008E639C" w14:paraId="63B88506" w14:textId="77777777" w:rsidTr="00756E40">
        <w:trPr>
          <w:trHeight w:val="340"/>
        </w:trPr>
        <w:tc>
          <w:tcPr>
            <w:tcW w:w="4140" w:type="dxa"/>
            <w:vAlign w:val="center"/>
          </w:tcPr>
          <w:p w14:paraId="44F8C65E" w14:textId="77777777" w:rsidR="006F0F94" w:rsidRPr="008E639C" w:rsidRDefault="006F0F94" w:rsidP="006F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</w:t>
            </w:r>
          </w:p>
        </w:tc>
        <w:tc>
          <w:tcPr>
            <w:tcW w:w="1080" w:type="dxa"/>
          </w:tcPr>
          <w:p w14:paraId="02DFB2F8" w14:textId="2D78F558" w:rsidR="006F0F94" w:rsidRPr="00E5650F" w:rsidRDefault="00E5650F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674C">
              <w:rPr>
                <w:rFonts w:ascii="Angsana New" w:hAnsi="Angsana New"/>
                <w:sz w:val="30"/>
                <w:szCs w:val="30"/>
                <w:lang w:val="en-US" w:bidi="th-TH"/>
              </w:rPr>
              <w:t>758</w:t>
            </w:r>
          </w:p>
        </w:tc>
        <w:tc>
          <w:tcPr>
            <w:tcW w:w="270" w:type="dxa"/>
          </w:tcPr>
          <w:p w14:paraId="04F5B4CC" w14:textId="77777777" w:rsidR="006F0F94" w:rsidRPr="00300619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6B1FB31C" w14:textId="69099FB4" w:rsidR="006F0F94" w:rsidRPr="00932230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674C">
              <w:rPr>
                <w:rFonts w:ascii="Angsana New" w:hAnsi="Angsana New"/>
                <w:sz w:val="30"/>
                <w:szCs w:val="30"/>
                <w:lang w:val="en-US" w:bidi="th-TH"/>
              </w:rPr>
              <w:t>751</w:t>
            </w:r>
          </w:p>
        </w:tc>
        <w:tc>
          <w:tcPr>
            <w:tcW w:w="270" w:type="dxa"/>
          </w:tcPr>
          <w:p w14:paraId="512729EA" w14:textId="77777777" w:rsidR="006F0F94" w:rsidRPr="00932230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6DED5E6" w14:textId="4C4B51D9" w:rsidR="006F0F94" w:rsidRPr="00E5650F" w:rsidDel="001C380B" w:rsidRDefault="006F0F94" w:rsidP="00E5650F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674C">
              <w:rPr>
                <w:rFonts w:ascii="Angsana New" w:hAnsi="Angsana New"/>
                <w:sz w:val="30"/>
                <w:szCs w:val="30"/>
                <w:lang w:val="en-US" w:bidi="th-TH"/>
              </w:rPr>
              <w:t>2,</w:t>
            </w:r>
            <w:r w:rsidR="00E5650F" w:rsidRPr="00C6674C">
              <w:rPr>
                <w:rFonts w:ascii="Angsana New" w:hAnsi="Angsana New"/>
                <w:sz w:val="30"/>
                <w:szCs w:val="30"/>
                <w:lang w:val="en-US" w:bidi="th-TH"/>
              </w:rPr>
              <w:t>200</w:t>
            </w:r>
          </w:p>
        </w:tc>
        <w:tc>
          <w:tcPr>
            <w:tcW w:w="270" w:type="dxa"/>
            <w:vAlign w:val="center"/>
          </w:tcPr>
          <w:p w14:paraId="7DC0928C" w14:textId="77777777" w:rsidR="006F0F94" w:rsidRPr="00932230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5FC2F553" w14:textId="3140B64D" w:rsidR="006F0F94" w:rsidRPr="00932230" w:rsidDel="001C380B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674C">
              <w:rPr>
                <w:rFonts w:ascii="Angsana New" w:hAnsi="Angsana New"/>
                <w:sz w:val="30"/>
                <w:szCs w:val="30"/>
                <w:lang w:val="en-US" w:bidi="th-TH"/>
              </w:rPr>
              <w:t>2,257</w:t>
            </w:r>
          </w:p>
        </w:tc>
      </w:tr>
      <w:tr w:rsidR="006F0F94" w:rsidRPr="008E639C" w14:paraId="5540C4AB" w14:textId="77777777" w:rsidTr="00756E40">
        <w:trPr>
          <w:trHeight w:val="340"/>
        </w:trPr>
        <w:tc>
          <w:tcPr>
            <w:tcW w:w="4140" w:type="dxa"/>
            <w:vAlign w:val="center"/>
          </w:tcPr>
          <w:p w14:paraId="1E723F91" w14:textId="0158AF00" w:rsidR="006F0F94" w:rsidRDefault="006F0F94" w:rsidP="006F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94EA0">
              <w:rPr>
                <w:rFonts w:ascii="Angsana New" w:hAnsi="Angsana New"/>
                <w:sz w:val="30"/>
                <w:szCs w:val="30"/>
                <w:cs/>
              </w:rPr>
              <w:t>ค่าบริการ</w:t>
            </w:r>
          </w:p>
        </w:tc>
        <w:tc>
          <w:tcPr>
            <w:tcW w:w="1080" w:type="dxa"/>
          </w:tcPr>
          <w:p w14:paraId="1FFD714C" w14:textId="12A5AA63" w:rsidR="006F0F94" w:rsidRPr="00E5650F" w:rsidDel="00394EA0" w:rsidRDefault="00E5650F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674C">
              <w:rPr>
                <w:rFonts w:ascii="Angsana New" w:hAnsi="Angsana New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270" w:type="dxa"/>
          </w:tcPr>
          <w:p w14:paraId="58F03F5C" w14:textId="77777777" w:rsidR="006F0F94" w:rsidRPr="00300619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3BB8298" w14:textId="1A9E6FC2" w:rsidR="006F0F94" w:rsidRPr="00C6674C" w:rsidDel="00394EA0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674C">
              <w:rPr>
                <w:rFonts w:ascii="Angsana New" w:hAnsi="Angsana New"/>
                <w:sz w:val="30"/>
                <w:szCs w:val="30"/>
                <w:lang w:val="en-US" w:bidi="th-TH"/>
              </w:rPr>
              <w:t>52</w:t>
            </w:r>
          </w:p>
        </w:tc>
        <w:tc>
          <w:tcPr>
            <w:tcW w:w="270" w:type="dxa"/>
          </w:tcPr>
          <w:p w14:paraId="1B8DB05A" w14:textId="77777777" w:rsidR="006F0F94" w:rsidRPr="00932230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5B329D7" w14:textId="18459A84" w:rsidR="006F0F94" w:rsidRPr="00E5650F" w:rsidRDefault="00E5650F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674C">
              <w:rPr>
                <w:rFonts w:ascii="Angsana New" w:hAnsi="Angsana New"/>
                <w:sz w:val="30"/>
                <w:szCs w:val="30"/>
                <w:lang w:val="en-US" w:bidi="th-TH"/>
              </w:rPr>
              <w:t>211</w:t>
            </w:r>
          </w:p>
        </w:tc>
        <w:tc>
          <w:tcPr>
            <w:tcW w:w="270" w:type="dxa"/>
            <w:vAlign w:val="center"/>
          </w:tcPr>
          <w:p w14:paraId="6558D8F9" w14:textId="77777777" w:rsidR="006F0F94" w:rsidRPr="00932230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1C88A752" w14:textId="4B321967" w:rsidR="006F0F94" w:rsidRPr="00C6674C" w:rsidRDefault="006F0F94" w:rsidP="00756E40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674C">
              <w:rPr>
                <w:rFonts w:ascii="Angsana New" w:hAnsi="Angsana New"/>
                <w:sz w:val="30"/>
                <w:szCs w:val="30"/>
                <w:lang w:val="en-US" w:bidi="th-TH"/>
              </w:rPr>
              <w:t>164</w:t>
            </w:r>
          </w:p>
        </w:tc>
      </w:tr>
      <w:tr w:rsidR="006F0F94" w:rsidRPr="008E639C" w14:paraId="7C96CA5E" w14:textId="77777777" w:rsidTr="00756E40">
        <w:trPr>
          <w:trHeight w:val="340"/>
        </w:trPr>
        <w:tc>
          <w:tcPr>
            <w:tcW w:w="4140" w:type="dxa"/>
            <w:vAlign w:val="center"/>
          </w:tcPr>
          <w:p w14:paraId="38D4172A" w14:textId="77777777" w:rsidR="006F0F94" w:rsidRPr="008E639C" w:rsidRDefault="006F0F94" w:rsidP="006F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</w:p>
        </w:tc>
        <w:tc>
          <w:tcPr>
            <w:tcW w:w="1080" w:type="dxa"/>
          </w:tcPr>
          <w:p w14:paraId="18740538" w14:textId="2913E69F" w:rsidR="006F0F94" w:rsidRPr="00E5650F" w:rsidRDefault="00E5650F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674C">
              <w:rPr>
                <w:rFonts w:ascii="Angsana New" w:hAnsi="Angsana New"/>
                <w:sz w:val="30"/>
                <w:szCs w:val="30"/>
                <w:lang w:val="en-US" w:bidi="th-TH"/>
              </w:rPr>
              <w:t>181</w:t>
            </w:r>
          </w:p>
        </w:tc>
        <w:tc>
          <w:tcPr>
            <w:tcW w:w="270" w:type="dxa"/>
          </w:tcPr>
          <w:p w14:paraId="7B04C6E3" w14:textId="77777777" w:rsidR="006F0F94" w:rsidRPr="00300619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93EFE30" w14:textId="5C055989" w:rsidR="006F0F94" w:rsidRPr="00932230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674C">
              <w:rPr>
                <w:rFonts w:ascii="Angsana New" w:hAnsi="Angsana New"/>
                <w:sz w:val="30"/>
                <w:szCs w:val="30"/>
                <w:lang w:val="en-US" w:bidi="th-TH"/>
              </w:rPr>
              <w:t>312</w:t>
            </w:r>
          </w:p>
        </w:tc>
        <w:tc>
          <w:tcPr>
            <w:tcW w:w="270" w:type="dxa"/>
          </w:tcPr>
          <w:p w14:paraId="529A2F61" w14:textId="77777777" w:rsidR="006F0F94" w:rsidRPr="00932230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B8973E2" w14:textId="3BD69D69" w:rsidR="006F0F94" w:rsidRPr="00E5650F" w:rsidDel="001C380B" w:rsidRDefault="00E5650F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674C">
              <w:rPr>
                <w:rFonts w:ascii="Angsana New" w:hAnsi="Angsana New"/>
                <w:sz w:val="30"/>
                <w:szCs w:val="30"/>
                <w:lang w:val="en-US" w:bidi="th-TH"/>
              </w:rPr>
              <w:t>486</w:t>
            </w:r>
          </w:p>
        </w:tc>
        <w:tc>
          <w:tcPr>
            <w:tcW w:w="270" w:type="dxa"/>
            <w:vAlign w:val="center"/>
          </w:tcPr>
          <w:p w14:paraId="232F85D6" w14:textId="77777777" w:rsidR="006F0F94" w:rsidRPr="00932230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712E2952" w14:textId="5448C3CC" w:rsidR="006F0F94" w:rsidRPr="00932230" w:rsidDel="001C380B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674C">
              <w:rPr>
                <w:rFonts w:ascii="Angsana New" w:hAnsi="Angsana New"/>
                <w:sz w:val="30"/>
                <w:szCs w:val="30"/>
                <w:lang w:val="en-US" w:bidi="th-TH"/>
              </w:rPr>
              <w:t>707</w:t>
            </w:r>
          </w:p>
        </w:tc>
      </w:tr>
      <w:tr w:rsidR="006F0F94" w:rsidRPr="008E639C" w14:paraId="58924F7E" w14:textId="77777777" w:rsidTr="00756E40">
        <w:trPr>
          <w:trHeight w:val="340"/>
        </w:trPr>
        <w:tc>
          <w:tcPr>
            <w:tcW w:w="4140" w:type="dxa"/>
            <w:vAlign w:val="center"/>
          </w:tcPr>
          <w:p w14:paraId="56821202" w14:textId="4C89E61D" w:rsidR="006F0F94" w:rsidRPr="008E639C" w:rsidRDefault="006F0F94" w:rsidP="006F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รายได้ค่าบริการ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ขนส่งและบริการอื่นๆ</w:t>
            </w:r>
          </w:p>
        </w:tc>
        <w:tc>
          <w:tcPr>
            <w:tcW w:w="1080" w:type="dxa"/>
          </w:tcPr>
          <w:p w14:paraId="27FD3DFD" w14:textId="072A9D59" w:rsidR="006F0F94" w:rsidRPr="00E5650F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674C">
              <w:rPr>
                <w:rFonts w:ascii="Angsana New" w:hAnsi="Angsana New"/>
                <w:sz w:val="30"/>
                <w:szCs w:val="30"/>
                <w:lang w:val="en-US" w:bidi="th-TH"/>
              </w:rPr>
              <w:t>24</w:t>
            </w:r>
          </w:p>
        </w:tc>
        <w:tc>
          <w:tcPr>
            <w:tcW w:w="270" w:type="dxa"/>
          </w:tcPr>
          <w:p w14:paraId="4CF4198A" w14:textId="77777777" w:rsidR="006F0F94" w:rsidRPr="00300619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2990D7F3" w14:textId="614DD055" w:rsidR="006F0F94" w:rsidRPr="00932230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674C">
              <w:rPr>
                <w:rFonts w:ascii="Angsana New" w:hAnsi="Angsana New"/>
                <w:sz w:val="30"/>
                <w:szCs w:val="30"/>
                <w:lang w:val="en-US" w:bidi="th-TH"/>
              </w:rPr>
              <w:t>37</w:t>
            </w:r>
          </w:p>
        </w:tc>
        <w:tc>
          <w:tcPr>
            <w:tcW w:w="270" w:type="dxa"/>
          </w:tcPr>
          <w:p w14:paraId="47201BCC" w14:textId="77777777" w:rsidR="006F0F94" w:rsidRPr="00932230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56F9B822" w14:textId="4E76BAFB" w:rsidR="006F0F94" w:rsidRPr="009E19E5" w:rsidDel="001C380B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674C">
              <w:rPr>
                <w:rFonts w:ascii="Angsana New" w:hAnsi="Angsana New"/>
                <w:sz w:val="30"/>
                <w:szCs w:val="30"/>
                <w:lang w:val="en-US" w:bidi="th-TH"/>
              </w:rPr>
              <w:t>97</w:t>
            </w:r>
          </w:p>
        </w:tc>
        <w:tc>
          <w:tcPr>
            <w:tcW w:w="270" w:type="dxa"/>
            <w:vAlign w:val="center"/>
          </w:tcPr>
          <w:p w14:paraId="4519CF49" w14:textId="77777777" w:rsidR="006F0F94" w:rsidRPr="00932230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A3202AF" w14:textId="013E3901" w:rsidR="006F0F94" w:rsidRPr="00932230" w:rsidDel="001C380B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674C">
              <w:rPr>
                <w:rFonts w:ascii="Angsana New" w:hAnsi="Angsana New"/>
                <w:sz w:val="30"/>
                <w:szCs w:val="30"/>
                <w:lang w:val="en-US" w:bidi="th-TH"/>
              </w:rPr>
              <w:t>112</w:t>
            </w:r>
          </w:p>
        </w:tc>
      </w:tr>
      <w:tr w:rsidR="006F0F94" w:rsidRPr="008E639C" w14:paraId="78EF24B4" w14:textId="77777777" w:rsidTr="00756E40">
        <w:trPr>
          <w:trHeight w:val="340"/>
        </w:trPr>
        <w:tc>
          <w:tcPr>
            <w:tcW w:w="4140" w:type="dxa"/>
            <w:vAlign w:val="center"/>
          </w:tcPr>
          <w:p w14:paraId="2CDF605A" w14:textId="489BB8AA" w:rsidR="006F0F94" w:rsidRPr="008E639C" w:rsidRDefault="006F0F94" w:rsidP="006F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รายได้ค่าธรรมเนียมการจัดการบริหารและอื่นๆ</w:t>
            </w:r>
          </w:p>
        </w:tc>
        <w:tc>
          <w:tcPr>
            <w:tcW w:w="1080" w:type="dxa"/>
          </w:tcPr>
          <w:p w14:paraId="644AB4D8" w14:textId="08E300FB" w:rsidR="006F0F94" w:rsidRPr="00E5650F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674C">
              <w:rPr>
                <w:rFonts w:ascii="Angsana New" w:hAnsi="Angsana New"/>
                <w:sz w:val="30"/>
                <w:szCs w:val="30"/>
                <w:lang w:val="en-US" w:bidi="th-TH"/>
              </w:rPr>
              <w:t>88</w:t>
            </w:r>
          </w:p>
        </w:tc>
        <w:tc>
          <w:tcPr>
            <w:tcW w:w="270" w:type="dxa"/>
          </w:tcPr>
          <w:p w14:paraId="3AE2A9F2" w14:textId="77777777" w:rsidR="006F0F94" w:rsidRPr="00300619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67A33F5" w14:textId="19083A23" w:rsidR="006F0F94" w:rsidRPr="00932230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674C">
              <w:rPr>
                <w:rFonts w:ascii="Angsana New" w:hAnsi="Angsana New"/>
                <w:sz w:val="30"/>
                <w:szCs w:val="30"/>
                <w:lang w:val="en-US" w:bidi="th-TH"/>
              </w:rPr>
              <w:t>150</w:t>
            </w:r>
          </w:p>
        </w:tc>
        <w:tc>
          <w:tcPr>
            <w:tcW w:w="270" w:type="dxa"/>
          </w:tcPr>
          <w:p w14:paraId="1D8195A4" w14:textId="77777777" w:rsidR="006F0F94" w:rsidRPr="00932230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10803903" w14:textId="3BEFFD69" w:rsidR="006F0F94" w:rsidRPr="009E19E5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674C">
              <w:rPr>
                <w:rFonts w:ascii="Angsana New" w:hAnsi="Angsana New"/>
                <w:sz w:val="30"/>
                <w:szCs w:val="30"/>
                <w:lang w:val="en-US" w:bidi="th-TH"/>
              </w:rPr>
              <w:t>293</w:t>
            </w:r>
          </w:p>
        </w:tc>
        <w:tc>
          <w:tcPr>
            <w:tcW w:w="270" w:type="dxa"/>
          </w:tcPr>
          <w:p w14:paraId="2217E0F6" w14:textId="77777777" w:rsidR="006F0F94" w:rsidRPr="00932230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</w:tcPr>
          <w:p w14:paraId="091E120A" w14:textId="6BAB052A" w:rsidR="006F0F94" w:rsidRPr="00932230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674C">
              <w:rPr>
                <w:rFonts w:ascii="Angsana New" w:hAnsi="Angsana New"/>
                <w:sz w:val="30"/>
                <w:szCs w:val="30"/>
                <w:lang w:val="en-US" w:bidi="th-TH"/>
              </w:rPr>
              <w:t>323</w:t>
            </w:r>
          </w:p>
        </w:tc>
      </w:tr>
      <w:tr w:rsidR="006F0F94" w:rsidRPr="008E639C" w14:paraId="2E60EBEF" w14:textId="77777777" w:rsidTr="00756E40">
        <w:trPr>
          <w:trHeight w:val="340"/>
        </w:trPr>
        <w:tc>
          <w:tcPr>
            <w:tcW w:w="4140" w:type="dxa"/>
            <w:vAlign w:val="center"/>
          </w:tcPr>
          <w:p w14:paraId="096004C1" w14:textId="77777777" w:rsidR="006F0F94" w:rsidRPr="00A23A0E" w:rsidRDefault="006F0F94" w:rsidP="006F0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23A0E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080" w:type="dxa"/>
          </w:tcPr>
          <w:p w14:paraId="5D8242C8" w14:textId="07A93FA8" w:rsidR="006F0F94" w:rsidRPr="00E5650F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674C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31C7ABC" w14:textId="77777777" w:rsidR="006F0F94" w:rsidRPr="00300619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3A04430F" w14:textId="262C75CA" w:rsidR="006F0F94" w:rsidRPr="00932230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932230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270" w:type="dxa"/>
          </w:tcPr>
          <w:p w14:paraId="41CB1ED3" w14:textId="77777777" w:rsidR="006F0F94" w:rsidRPr="00932230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3A3213A" w14:textId="00D970E7" w:rsidR="006F0F94" w:rsidRPr="00932230" w:rsidDel="001C380B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674C">
              <w:rPr>
                <w:rFonts w:ascii="Angsana New" w:hAnsi="Angsana New"/>
                <w:sz w:val="30"/>
                <w:szCs w:val="30"/>
                <w:lang w:val="en-US" w:bidi="th-TH"/>
              </w:rPr>
              <w:t>934</w:t>
            </w:r>
          </w:p>
        </w:tc>
        <w:tc>
          <w:tcPr>
            <w:tcW w:w="270" w:type="dxa"/>
            <w:vAlign w:val="center"/>
          </w:tcPr>
          <w:p w14:paraId="643E81FD" w14:textId="77777777" w:rsidR="006F0F94" w:rsidRPr="00932230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center"/>
          </w:tcPr>
          <w:p w14:paraId="4D0DB188" w14:textId="71BA54E4" w:rsidR="006F0F94" w:rsidRPr="00932230" w:rsidDel="001C380B" w:rsidRDefault="006F0F94" w:rsidP="006F0F94">
            <w:pPr>
              <w:pStyle w:val="acctfourfigures"/>
              <w:tabs>
                <w:tab w:val="clear" w:pos="765"/>
              </w:tabs>
              <w:spacing w:line="340" w:lineRule="exact"/>
              <w:ind w:left="-79" w:right="27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C6674C">
              <w:rPr>
                <w:rFonts w:ascii="Angsana New" w:hAnsi="Angsana New"/>
                <w:sz w:val="30"/>
                <w:szCs w:val="30"/>
                <w:lang w:val="en-US" w:bidi="th-TH"/>
              </w:rPr>
              <w:t>932</w:t>
            </w:r>
          </w:p>
        </w:tc>
      </w:tr>
    </w:tbl>
    <w:p w14:paraId="237F05FC" w14:textId="6BE240CD" w:rsidR="00883E0E" w:rsidRPr="00300257" w:rsidRDefault="00883E0E" w:rsidP="00A451E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"/>
          <w:szCs w:val="2"/>
          <w:cs/>
        </w:rPr>
      </w:pPr>
    </w:p>
    <w:p w14:paraId="479AA347" w14:textId="77777777" w:rsidR="00F23818" w:rsidRDefault="00F23818" w:rsidP="007B36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0C1CDBF8" w14:textId="77777777" w:rsidR="00A035D8" w:rsidRDefault="00A035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B57B34C" w14:textId="1457AC69" w:rsidR="00A451EF" w:rsidRPr="008B0C15" w:rsidRDefault="005F14E9" w:rsidP="00F238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67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lastRenderedPageBreak/>
        <w:t xml:space="preserve">ยอดคงเหลือ ณ </w:t>
      </w:r>
      <w:r w:rsidRPr="00DE15FA">
        <w:rPr>
          <w:rFonts w:ascii="Angsana New" w:hAnsi="Angsana New"/>
          <w:sz w:val="30"/>
          <w:szCs w:val="30"/>
          <w:cs/>
        </w:rPr>
        <w:t xml:space="preserve">วันที่ </w:t>
      </w:r>
      <w:r w:rsidR="00220EE7" w:rsidRPr="00756E40">
        <w:rPr>
          <w:rFonts w:ascii="Angsana New" w:hAnsi="Angsana New"/>
          <w:bCs/>
          <w:sz w:val="30"/>
          <w:szCs w:val="30"/>
        </w:rPr>
        <w:t>30</w:t>
      </w:r>
      <w:r w:rsidR="00220EE7" w:rsidRPr="00756E40">
        <w:rPr>
          <w:rFonts w:ascii="Angsana New" w:hAnsi="Angsana New"/>
          <w:sz w:val="30"/>
          <w:szCs w:val="30"/>
          <w:cs/>
        </w:rPr>
        <w:t xml:space="preserve"> </w:t>
      </w:r>
      <w:r w:rsidR="00BD2E5E" w:rsidRPr="00756E40">
        <w:rPr>
          <w:rFonts w:ascii="Angsana New" w:hAnsi="Angsana New"/>
          <w:sz w:val="30"/>
          <w:szCs w:val="30"/>
          <w:cs/>
        </w:rPr>
        <w:t xml:space="preserve">กันยายน </w:t>
      </w:r>
      <w:r w:rsidR="00220EE7" w:rsidRPr="00756E40">
        <w:rPr>
          <w:rFonts w:ascii="Angsana New" w:hAnsi="Angsana New"/>
          <w:bCs/>
          <w:sz w:val="30"/>
          <w:szCs w:val="30"/>
        </w:rPr>
        <w:t>256</w:t>
      </w:r>
      <w:r w:rsidR="000D282E" w:rsidRPr="00756E40">
        <w:rPr>
          <w:rFonts w:ascii="Angsana New" w:hAnsi="Angsana New"/>
          <w:sz w:val="30"/>
          <w:szCs w:val="30"/>
        </w:rPr>
        <w:t>2</w:t>
      </w:r>
      <w:r w:rsidR="000D282E" w:rsidRPr="00DE15FA">
        <w:rPr>
          <w:rFonts w:ascii="Angsana New" w:hAnsi="Angsana New"/>
          <w:sz w:val="30"/>
          <w:szCs w:val="30"/>
          <w:cs/>
        </w:rPr>
        <w:t xml:space="preserve"> </w:t>
      </w:r>
      <w:r w:rsidR="000D282E" w:rsidRPr="00DE15FA">
        <w:rPr>
          <w:rFonts w:ascii="Angsana New" w:hAnsi="Angsana New" w:hint="cs"/>
          <w:sz w:val="30"/>
          <w:szCs w:val="30"/>
          <w:cs/>
        </w:rPr>
        <w:t>และ</w:t>
      </w:r>
      <w:r w:rsidR="000D282E">
        <w:rPr>
          <w:rFonts w:ascii="Angsana New" w:hAnsi="Angsana New" w:hint="cs"/>
          <w:sz w:val="30"/>
          <w:szCs w:val="30"/>
          <w:cs/>
        </w:rPr>
        <w:t xml:space="preserve"> </w:t>
      </w:r>
      <w:r w:rsidR="000D282E">
        <w:rPr>
          <w:rFonts w:ascii="Angsana New" w:hAnsi="Angsana New"/>
          <w:sz w:val="30"/>
          <w:szCs w:val="30"/>
        </w:rPr>
        <w:t xml:space="preserve">31 </w:t>
      </w:r>
      <w:r w:rsidRPr="00300257">
        <w:rPr>
          <w:rFonts w:ascii="Angsana New" w:hAnsi="Angsana New"/>
          <w:sz w:val="30"/>
          <w:szCs w:val="30"/>
          <w:cs/>
        </w:rPr>
        <w:t>ธันวาคม</w:t>
      </w:r>
      <w:r w:rsidR="000D282E">
        <w:rPr>
          <w:rFonts w:ascii="Angsana New" w:hAnsi="Angsana New" w:hint="cs"/>
          <w:sz w:val="30"/>
          <w:szCs w:val="30"/>
          <w:cs/>
        </w:rPr>
        <w:t xml:space="preserve"> </w:t>
      </w:r>
      <w:r w:rsidR="000D282E">
        <w:rPr>
          <w:rFonts w:ascii="Angsana New" w:hAnsi="Angsana New"/>
          <w:sz w:val="30"/>
          <w:szCs w:val="30"/>
        </w:rPr>
        <w:t>2561</w:t>
      </w:r>
      <w:r w:rsidRPr="00300257">
        <w:rPr>
          <w:rFonts w:ascii="Angsana New" w:hAnsi="Angsana New"/>
          <w:sz w:val="30"/>
          <w:szCs w:val="30"/>
          <w:cs/>
        </w:rPr>
        <w:t xml:space="preserve"> กับกิจการที่เกี่ยวข้องกันมีดังนี้</w:t>
      </w:r>
    </w:p>
    <w:p w14:paraId="5AFA3A08" w14:textId="77777777" w:rsidR="00883E0E" w:rsidRPr="00AE6348" w:rsidRDefault="00883E0E" w:rsidP="00883E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C9124AA" w14:textId="77777777" w:rsidR="00D80F2B" w:rsidRPr="00AE6348" w:rsidRDefault="00D80F2B" w:rsidP="00883E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  <w:r w:rsidRPr="00AE6348">
        <w:rPr>
          <w:rFonts w:ascii="Angsana New" w:hAnsi="Angsana New"/>
          <w:i/>
          <w:iCs/>
          <w:sz w:val="30"/>
          <w:szCs w:val="30"/>
          <w:cs/>
        </w:rPr>
        <w:t>ลูกหนี้การค้า</w:t>
      </w:r>
    </w:p>
    <w:p w14:paraId="77386CD7" w14:textId="77777777" w:rsidR="00846593" w:rsidRPr="00AE6348" w:rsidRDefault="00846593" w:rsidP="00883E0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2"/>
        <w:jc w:val="thaiDistribute"/>
        <w:rPr>
          <w:rFonts w:ascii="Angsana New" w:hAnsi="Angsana New"/>
          <w:i/>
          <w:iCs/>
          <w:sz w:val="30"/>
          <w:szCs w:val="30"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76"/>
        <w:gridCol w:w="284"/>
        <w:gridCol w:w="1275"/>
      </w:tblGrid>
      <w:tr w:rsidR="000D282E" w:rsidRPr="00300257" w14:paraId="0B06BE2F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6E0AB4B2" w14:textId="77777777" w:rsidR="000D282E" w:rsidRPr="00300257" w:rsidRDefault="000D282E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2BC300AF" w14:textId="027DFC1C" w:rsidR="000D282E" w:rsidRPr="004E256E" w:rsidRDefault="00186E37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6E4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D2E5E" w:rsidRPr="00756E4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  <w:vAlign w:val="center"/>
          </w:tcPr>
          <w:p w14:paraId="72FE0254" w14:textId="77777777" w:rsidR="000D282E" w:rsidRPr="00300257" w:rsidRDefault="000D282E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15AC38AB" w14:textId="797D407D" w:rsidR="000D282E" w:rsidRPr="004E256E" w:rsidRDefault="000D282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451EF" w:rsidRPr="00300257" w14:paraId="0BCE9D94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CFE1C7E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4B97FACB" w14:textId="00338031" w:rsidR="00A451EF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="000D282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  <w:vAlign w:val="center"/>
          </w:tcPr>
          <w:p w14:paraId="207D229A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7BA53426" w14:textId="52C980B6" w:rsidR="00A451EF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="000D282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451EF" w:rsidRPr="00300257" w14:paraId="3484D97F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0AAB0101" w14:textId="77777777" w:rsidR="00A451EF" w:rsidRPr="00300257" w:rsidRDefault="00A451EF" w:rsidP="00A451EF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5D522C93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451EF" w:rsidRPr="00300257" w14:paraId="09013E16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6798ABA9" w14:textId="77777777" w:rsidR="00A451EF" w:rsidRPr="00D80866" w:rsidRDefault="00A451EF" w:rsidP="00A451EF">
            <w:pPr>
              <w:pStyle w:val="a0"/>
              <w:tabs>
                <w:tab w:val="clear" w:pos="1080"/>
              </w:tabs>
              <w:spacing w:line="340" w:lineRule="exact"/>
              <w:rPr>
                <w:rFonts w:ascii="Angsana New" w:hAnsi="Angsana New" w:cs="Angsana New"/>
                <w:i/>
                <w:iCs/>
                <w:cs/>
              </w:rPr>
            </w:pPr>
            <w:r w:rsidRPr="00D80866">
              <w:rPr>
                <w:rFonts w:ascii="Angsana New" w:hAnsi="Angsana New" w:cs="Angsana New"/>
                <w:i/>
                <w:iCs/>
                <w:cs/>
              </w:rPr>
              <w:t>บริษัทร่วมและการร่วมค้า</w:t>
            </w:r>
          </w:p>
        </w:tc>
        <w:tc>
          <w:tcPr>
            <w:tcW w:w="1276" w:type="dxa"/>
            <w:vAlign w:val="center"/>
          </w:tcPr>
          <w:p w14:paraId="66FE5A05" w14:textId="77777777" w:rsidR="00A451EF" w:rsidRPr="00D80866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46D053AC" w14:textId="77777777" w:rsidR="00A451EF" w:rsidRPr="00D80866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4126CFDE" w14:textId="77777777" w:rsidR="00A451EF" w:rsidRPr="00D80866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282E" w:rsidRPr="00300257" w14:paraId="0BEC80F6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0FB77B95" w14:textId="651BDA78" w:rsidR="000D282E" w:rsidRPr="00D80866" w:rsidRDefault="000D282E" w:rsidP="000D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80866">
              <w:rPr>
                <w:rFonts w:ascii="Angsana New" w:hAnsi="Angsana New"/>
                <w:sz w:val="30"/>
                <w:szCs w:val="30"/>
                <w:cs/>
              </w:rPr>
              <w:t>บริษัทสยามโพลิเอททีลีน จำกัด</w:t>
            </w:r>
          </w:p>
        </w:tc>
        <w:tc>
          <w:tcPr>
            <w:tcW w:w="1276" w:type="dxa"/>
            <w:vAlign w:val="center"/>
          </w:tcPr>
          <w:p w14:paraId="0D0CAF57" w14:textId="08A726A5" w:rsidR="000D282E" w:rsidRPr="00D80866" w:rsidRDefault="00330260" w:rsidP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1,280</w:t>
            </w:r>
          </w:p>
        </w:tc>
        <w:tc>
          <w:tcPr>
            <w:tcW w:w="284" w:type="dxa"/>
            <w:vAlign w:val="center"/>
          </w:tcPr>
          <w:p w14:paraId="3AAF5687" w14:textId="77777777" w:rsidR="000D282E" w:rsidRPr="00D80866" w:rsidRDefault="000D282E" w:rsidP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73973C2D" w14:textId="32170E6C" w:rsidR="000D282E" w:rsidRPr="00D80866" w:rsidRDefault="000D282E" w:rsidP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700CE2">
              <w:rPr>
                <w:rFonts w:ascii="Angsana New" w:hAnsi="Angsana New" w:cstheme="minorBidi"/>
                <w:sz w:val="30"/>
                <w:szCs w:val="30"/>
              </w:rPr>
              <w:t>1,277</w:t>
            </w:r>
          </w:p>
        </w:tc>
      </w:tr>
      <w:tr w:rsidR="00E0704E" w:rsidRPr="00300257" w14:paraId="55D74CD9" w14:textId="77777777" w:rsidTr="00832034">
        <w:trPr>
          <w:cantSplit/>
          <w:trHeight w:val="340"/>
        </w:trPr>
        <w:tc>
          <w:tcPr>
            <w:tcW w:w="6390" w:type="dxa"/>
            <w:vAlign w:val="center"/>
          </w:tcPr>
          <w:p w14:paraId="7AC2608E" w14:textId="77777777" w:rsidR="00E0704E" w:rsidRPr="00D80866" w:rsidRDefault="00E0704E" w:rsidP="008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80866">
              <w:rPr>
                <w:rFonts w:ascii="Angsana New" w:hAnsi="Angsana New"/>
                <w:sz w:val="30"/>
                <w:szCs w:val="30"/>
                <w:cs/>
              </w:rPr>
              <w:t>บริษัทสยามสไตรีนโมโนเมอร์ จำกัด</w:t>
            </w:r>
          </w:p>
        </w:tc>
        <w:tc>
          <w:tcPr>
            <w:tcW w:w="1276" w:type="dxa"/>
            <w:vAlign w:val="center"/>
          </w:tcPr>
          <w:p w14:paraId="0DFF1FC6" w14:textId="77777777" w:rsidR="00E0704E" w:rsidRPr="00D80866" w:rsidRDefault="00E0704E" w:rsidP="00832034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403</w:t>
            </w:r>
          </w:p>
        </w:tc>
        <w:tc>
          <w:tcPr>
            <w:tcW w:w="284" w:type="dxa"/>
            <w:vAlign w:val="center"/>
          </w:tcPr>
          <w:p w14:paraId="0F72AFE5" w14:textId="77777777" w:rsidR="00E0704E" w:rsidRPr="00D80866" w:rsidRDefault="00E0704E" w:rsidP="00832034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3DD2AA2D" w14:textId="77777777" w:rsidR="00E0704E" w:rsidRPr="00D80866" w:rsidRDefault="00E0704E" w:rsidP="00832034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700CE2">
              <w:rPr>
                <w:rFonts w:ascii="Angsana New" w:hAnsi="Angsana New" w:cstheme="minorBidi"/>
                <w:sz w:val="30"/>
                <w:szCs w:val="30"/>
              </w:rPr>
              <w:t>404</w:t>
            </w:r>
          </w:p>
        </w:tc>
      </w:tr>
      <w:tr w:rsidR="000D282E" w:rsidRPr="00300257" w14:paraId="4D08E7BF" w14:textId="77777777" w:rsidTr="005113BF">
        <w:trPr>
          <w:cantSplit/>
          <w:trHeight w:val="340"/>
        </w:trPr>
        <w:tc>
          <w:tcPr>
            <w:tcW w:w="6390" w:type="dxa"/>
            <w:vAlign w:val="center"/>
          </w:tcPr>
          <w:p w14:paraId="2E18D5D3" w14:textId="3DE02B6F" w:rsidR="000D282E" w:rsidRPr="00D80866" w:rsidRDefault="000D282E" w:rsidP="000D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FD79E7">
              <w:rPr>
                <w:rFonts w:ascii="Angsana New" w:hAnsi="Angsana New"/>
                <w:sz w:val="30"/>
                <w:szCs w:val="30"/>
                <w:cs/>
              </w:rPr>
              <w:t>บริษัทกรุงเทพ ซินธิติกส์ จำกัด</w:t>
            </w:r>
          </w:p>
        </w:tc>
        <w:tc>
          <w:tcPr>
            <w:tcW w:w="1276" w:type="dxa"/>
            <w:vAlign w:val="center"/>
          </w:tcPr>
          <w:p w14:paraId="09CFC09E" w14:textId="46F5FA26" w:rsidR="000D282E" w:rsidRPr="00D80866" w:rsidRDefault="00330260" w:rsidP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400</w:t>
            </w:r>
          </w:p>
        </w:tc>
        <w:tc>
          <w:tcPr>
            <w:tcW w:w="284" w:type="dxa"/>
            <w:vAlign w:val="center"/>
          </w:tcPr>
          <w:p w14:paraId="021D3363" w14:textId="77777777" w:rsidR="000D282E" w:rsidRPr="00D80866" w:rsidRDefault="000D282E" w:rsidP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3549031B" w14:textId="5BEF23EE" w:rsidR="000D282E" w:rsidRPr="00D80866" w:rsidRDefault="000D282E" w:rsidP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FD79E7">
              <w:rPr>
                <w:rFonts w:ascii="Angsana New" w:hAnsi="Angsana New" w:cstheme="minorBidi"/>
                <w:sz w:val="30"/>
                <w:szCs w:val="30"/>
              </w:rPr>
              <w:t>548</w:t>
            </w:r>
          </w:p>
        </w:tc>
      </w:tr>
      <w:tr w:rsidR="004D4F52" w:rsidRPr="00300257" w14:paraId="3AB3D0BA" w14:textId="77777777" w:rsidTr="009E0E87">
        <w:trPr>
          <w:cantSplit/>
          <w:trHeight w:val="340"/>
        </w:trPr>
        <w:tc>
          <w:tcPr>
            <w:tcW w:w="6390" w:type="dxa"/>
            <w:vAlign w:val="center"/>
          </w:tcPr>
          <w:p w14:paraId="038320FA" w14:textId="77777777" w:rsidR="004D4F52" w:rsidRPr="00D80866" w:rsidRDefault="004D4F52" w:rsidP="009E0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6671C">
              <w:rPr>
                <w:rFonts w:ascii="Angsana New" w:hAnsi="Angsana New"/>
                <w:sz w:val="30"/>
                <w:szCs w:val="30"/>
                <w:cs/>
              </w:rPr>
              <w:t>บริษัทแกรนด์ สยาม คอมโพสิต จำกัด</w:t>
            </w:r>
          </w:p>
        </w:tc>
        <w:tc>
          <w:tcPr>
            <w:tcW w:w="1276" w:type="dxa"/>
            <w:vAlign w:val="center"/>
          </w:tcPr>
          <w:p w14:paraId="5894D0D0" w14:textId="658A53D3" w:rsidR="004D4F52" w:rsidRPr="00D80866" w:rsidRDefault="00330260" w:rsidP="009E0E87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369</w:t>
            </w:r>
          </w:p>
        </w:tc>
        <w:tc>
          <w:tcPr>
            <w:tcW w:w="284" w:type="dxa"/>
            <w:vAlign w:val="center"/>
          </w:tcPr>
          <w:p w14:paraId="601BAC07" w14:textId="77777777" w:rsidR="004D4F52" w:rsidRPr="00D80866" w:rsidRDefault="004D4F52" w:rsidP="009E0E87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20A37B09" w14:textId="77777777" w:rsidR="004D4F52" w:rsidRPr="00D80866" w:rsidRDefault="004D4F52" w:rsidP="009E0E87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A6671C">
              <w:rPr>
                <w:rFonts w:ascii="Angsana New" w:hAnsi="Angsana New" w:cstheme="minorBidi"/>
                <w:sz w:val="30"/>
                <w:szCs w:val="30"/>
              </w:rPr>
              <w:t>362</w:t>
            </w:r>
          </w:p>
        </w:tc>
      </w:tr>
      <w:tr w:rsidR="00E0704E" w:rsidRPr="00300257" w14:paraId="1CC6A1B2" w14:textId="77777777" w:rsidTr="00832034">
        <w:trPr>
          <w:cantSplit/>
          <w:trHeight w:val="340"/>
        </w:trPr>
        <w:tc>
          <w:tcPr>
            <w:tcW w:w="6390" w:type="dxa"/>
            <w:vAlign w:val="center"/>
          </w:tcPr>
          <w:p w14:paraId="571D60EB" w14:textId="77777777" w:rsidR="00E0704E" w:rsidRPr="00D80866" w:rsidRDefault="00E0704E" w:rsidP="008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80866">
              <w:rPr>
                <w:rFonts w:ascii="Angsana New" w:hAnsi="Angsana New"/>
                <w:sz w:val="30"/>
                <w:szCs w:val="30"/>
                <w:cs/>
              </w:rPr>
              <w:t>บริษัทไทย เอ็มเอ็มเอ จำกัด</w:t>
            </w:r>
          </w:p>
        </w:tc>
        <w:tc>
          <w:tcPr>
            <w:tcW w:w="1276" w:type="dxa"/>
            <w:vAlign w:val="center"/>
          </w:tcPr>
          <w:p w14:paraId="1D1BFD0D" w14:textId="77777777" w:rsidR="00E0704E" w:rsidRPr="00D80866" w:rsidRDefault="00E0704E" w:rsidP="00832034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348</w:t>
            </w:r>
          </w:p>
        </w:tc>
        <w:tc>
          <w:tcPr>
            <w:tcW w:w="284" w:type="dxa"/>
            <w:vAlign w:val="center"/>
          </w:tcPr>
          <w:p w14:paraId="55C7A1DB" w14:textId="77777777" w:rsidR="00E0704E" w:rsidRPr="00D80866" w:rsidRDefault="00E0704E" w:rsidP="00832034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69928FF" w14:textId="77777777" w:rsidR="00E0704E" w:rsidRPr="00D80866" w:rsidRDefault="00E0704E" w:rsidP="00832034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700CE2">
              <w:rPr>
                <w:rFonts w:ascii="Angsana New" w:hAnsi="Angsana New" w:cstheme="minorBidi"/>
                <w:sz w:val="30"/>
                <w:szCs w:val="30"/>
              </w:rPr>
              <w:t>318</w:t>
            </w:r>
          </w:p>
        </w:tc>
      </w:tr>
      <w:tr w:rsidR="00135789" w:rsidRPr="00300257" w14:paraId="717BC1D8" w14:textId="77777777" w:rsidTr="00813EB0">
        <w:trPr>
          <w:cantSplit/>
          <w:trHeight w:val="340"/>
        </w:trPr>
        <w:tc>
          <w:tcPr>
            <w:tcW w:w="6390" w:type="dxa"/>
            <w:vAlign w:val="center"/>
          </w:tcPr>
          <w:p w14:paraId="550ED876" w14:textId="77777777" w:rsidR="00135789" w:rsidRPr="00D80866" w:rsidRDefault="00135789" w:rsidP="00813E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62BC5">
              <w:rPr>
                <w:rFonts w:ascii="Angsana New" w:hAnsi="Angsana New"/>
                <w:sz w:val="30"/>
                <w:szCs w:val="30"/>
              </w:rPr>
              <w:t>PT</w:t>
            </w:r>
            <w:r w:rsidRPr="00462B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62BC5">
              <w:rPr>
                <w:rFonts w:ascii="Angsana New" w:hAnsi="Angsana New"/>
                <w:sz w:val="30"/>
                <w:szCs w:val="30"/>
              </w:rPr>
              <w:t>Chandra</w:t>
            </w:r>
            <w:r w:rsidRPr="00462BC5">
              <w:rPr>
                <w:rFonts w:ascii="Angsana New" w:hAnsi="Angsana New"/>
                <w:cs/>
              </w:rPr>
              <w:t xml:space="preserve"> </w:t>
            </w:r>
            <w:r w:rsidRPr="00462BC5">
              <w:rPr>
                <w:rFonts w:ascii="Angsana New" w:hAnsi="Angsana New"/>
                <w:sz w:val="30"/>
                <w:szCs w:val="30"/>
              </w:rPr>
              <w:t>Asri</w:t>
            </w:r>
            <w:r w:rsidRPr="00462B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62BC5">
              <w:rPr>
                <w:rFonts w:ascii="Angsana New" w:hAnsi="Angsana New"/>
                <w:sz w:val="30"/>
                <w:szCs w:val="30"/>
              </w:rPr>
              <w:t>Petrochemical</w:t>
            </w:r>
            <w:r w:rsidRPr="00462B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62BC5">
              <w:rPr>
                <w:rFonts w:ascii="Angsana New" w:hAnsi="Angsana New"/>
                <w:sz w:val="30"/>
                <w:szCs w:val="30"/>
              </w:rPr>
              <w:t>Tbk</w:t>
            </w:r>
            <w:r w:rsidRPr="00462BC5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276" w:type="dxa"/>
            <w:vAlign w:val="center"/>
          </w:tcPr>
          <w:p w14:paraId="3592F8D7" w14:textId="5FADB4BF" w:rsidR="00135789" w:rsidRPr="00D80866" w:rsidRDefault="00330260" w:rsidP="00813EB0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306</w:t>
            </w:r>
          </w:p>
        </w:tc>
        <w:tc>
          <w:tcPr>
            <w:tcW w:w="284" w:type="dxa"/>
            <w:vAlign w:val="center"/>
          </w:tcPr>
          <w:p w14:paraId="62611F01" w14:textId="77777777" w:rsidR="00135789" w:rsidRPr="00D80866" w:rsidRDefault="00135789" w:rsidP="00813EB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42EF4D78" w14:textId="77777777" w:rsidR="00135789" w:rsidRPr="00D80866" w:rsidRDefault="00135789" w:rsidP="00813EB0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462BC5">
              <w:rPr>
                <w:rFonts w:ascii="Angsana New" w:hAnsi="Angsana New" w:cstheme="minorBidi"/>
                <w:sz w:val="30"/>
                <w:szCs w:val="30"/>
              </w:rPr>
              <w:t>219</w:t>
            </w:r>
          </w:p>
        </w:tc>
      </w:tr>
      <w:tr w:rsidR="00E0704E" w:rsidRPr="00300257" w14:paraId="1254AA42" w14:textId="77777777" w:rsidTr="00832034">
        <w:trPr>
          <w:cantSplit/>
          <w:trHeight w:val="340"/>
        </w:trPr>
        <w:tc>
          <w:tcPr>
            <w:tcW w:w="6390" w:type="dxa"/>
            <w:vAlign w:val="center"/>
          </w:tcPr>
          <w:p w14:paraId="22FF6CF8" w14:textId="77777777" w:rsidR="00E0704E" w:rsidRPr="00D80866" w:rsidRDefault="00E0704E" w:rsidP="008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80866">
              <w:rPr>
                <w:rFonts w:ascii="Angsana New" w:hAnsi="Angsana New"/>
                <w:sz w:val="30"/>
                <w:szCs w:val="30"/>
                <w:cs/>
              </w:rPr>
              <w:t>บริษัทสยามเลเทกซ์สังเคราะห์ จำกัด</w:t>
            </w:r>
          </w:p>
        </w:tc>
        <w:tc>
          <w:tcPr>
            <w:tcW w:w="1276" w:type="dxa"/>
            <w:vAlign w:val="center"/>
          </w:tcPr>
          <w:p w14:paraId="3C041F0A" w14:textId="77777777" w:rsidR="00E0704E" w:rsidRPr="00700CE2" w:rsidRDefault="00E0704E" w:rsidP="00832034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290</w:t>
            </w:r>
          </w:p>
        </w:tc>
        <w:tc>
          <w:tcPr>
            <w:tcW w:w="284" w:type="dxa"/>
            <w:vAlign w:val="center"/>
          </w:tcPr>
          <w:p w14:paraId="05279E46" w14:textId="77777777" w:rsidR="00E0704E" w:rsidRPr="00D80866" w:rsidRDefault="00E0704E" w:rsidP="00832034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5BEF9C86" w14:textId="77777777" w:rsidR="00E0704E" w:rsidRPr="00D80866" w:rsidRDefault="00E0704E" w:rsidP="00832034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700CE2">
              <w:rPr>
                <w:rFonts w:ascii="Angsana New" w:hAnsi="Angsana New" w:cstheme="minorBidi"/>
                <w:sz w:val="30"/>
                <w:szCs w:val="30"/>
              </w:rPr>
              <w:t>319</w:t>
            </w:r>
          </w:p>
        </w:tc>
      </w:tr>
      <w:tr w:rsidR="00413E4A" w:rsidRPr="00300257" w14:paraId="2F339F7B" w14:textId="77777777" w:rsidTr="00413E4A">
        <w:trPr>
          <w:cantSplit/>
          <w:trHeight w:val="340"/>
        </w:trPr>
        <w:tc>
          <w:tcPr>
            <w:tcW w:w="6390" w:type="dxa"/>
            <w:vAlign w:val="center"/>
          </w:tcPr>
          <w:p w14:paraId="7333D0FB" w14:textId="77777777" w:rsidR="00413E4A" w:rsidRPr="00B75601" w:rsidRDefault="00413E4A" w:rsidP="00413E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462BC5">
              <w:rPr>
                <w:rFonts w:ascii="Angsana New" w:hAnsi="Angsana New"/>
                <w:sz w:val="30"/>
                <w:szCs w:val="30"/>
              </w:rPr>
              <w:t>PT</w:t>
            </w:r>
            <w:r w:rsidRPr="00462B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462BC5">
              <w:rPr>
                <w:rFonts w:ascii="Angsana New" w:hAnsi="Angsana New"/>
                <w:sz w:val="30"/>
                <w:szCs w:val="30"/>
              </w:rPr>
              <w:t>Chandra</w:t>
            </w:r>
            <w:r w:rsidRPr="00462BC5">
              <w:rPr>
                <w:rFonts w:ascii="Angsana New" w:hAnsi="Angsana New"/>
                <w:cs/>
              </w:rPr>
              <w:t xml:space="preserve"> </w:t>
            </w:r>
            <w:r w:rsidRPr="00462BC5">
              <w:rPr>
                <w:rFonts w:ascii="Angsana New" w:hAnsi="Angsana New"/>
                <w:sz w:val="30"/>
                <w:szCs w:val="30"/>
              </w:rPr>
              <w:t>Asri</w:t>
            </w:r>
            <w:r w:rsidRPr="00462BC5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>Perkasa</w:t>
            </w:r>
          </w:p>
        </w:tc>
        <w:tc>
          <w:tcPr>
            <w:tcW w:w="1276" w:type="dxa"/>
            <w:vAlign w:val="center"/>
          </w:tcPr>
          <w:p w14:paraId="25E52841" w14:textId="4CC9F011" w:rsidR="00413E4A" w:rsidRPr="00D80866" w:rsidDel="000D282E" w:rsidRDefault="00330260" w:rsidP="00413E4A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136</w:t>
            </w:r>
          </w:p>
        </w:tc>
        <w:tc>
          <w:tcPr>
            <w:tcW w:w="284" w:type="dxa"/>
            <w:vAlign w:val="center"/>
          </w:tcPr>
          <w:p w14:paraId="6346199B" w14:textId="77777777" w:rsidR="00413E4A" w:rsidRPr="00D80866" w:rsidRDefault="00413E4A" w:rsidP="00413E4A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135140E7" w14:textId="77777777" w:rsidR="00413E4A" w:rsidRPr="00B75601" w:rsidRDefault="00413E4A" w:rsidP="00413E4A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125</w:t>
            </w:r>
          </w:p>
        </w:tc>
      </w:tr>
      <w:tr w:rsidR="00E0704E" w:rsidRPr="00300257" w14:paraId="51E6F12E" w14:textId="77777777" w:rsidTr="00832034">
        <w:trPr>
          <w:cantSplit/>
          <w:trHeight w:val="340"/>
        </w:trPr>
        <w:tc>
          <w:tcPr>
            <w:tcW w:w="6390" w:type="dxa"/>
            <w:vAlign w:val="center"/>
          </w:tcPr>
          <w:p w14:paraId="6F1E8F55" w14:textId="77777777" w:rsidR="00E0704E" w:rsidRPr="00D80866" w:rsidRDefault="00E0704E" w:rsidP="008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C60805">
              <w:rPr>
                <w:rFonts w:ascii="Angsana New" w:hAnsi="Angsana New"/>
                <w:sz w:val="30"/>
                <w:szCs w:val="30"/>
                <w:cs/>
              </w:rPr>
              <w:t>บริษัทสยามอุตสาหกรรมยิปซัม (สระบุรี) จำกัด</w:t>
            </w:r>
          </w:p>
        </w:tc>
        <w:tc>
          <w:tcPr>
            <w:tcW w:w="1276" w:type="dxa"/>
            <w:vAlign w:val="center"/>
          </w:tcPr>
          <w:p w14:paraId="026D970F" w14:textId="77777777" w:rsidR="00E0704E" w:rsidRPr="00D80866" w:rsidRDefault="00E0704E" w:rsidP="00832034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75</w:t>
            </w:r>
          </w:p>
        </w:tc>
        <w:tc>
          <w:tcPr>
            <w:tcW w:w="284" w:type="dxa"/>
            <w:vAlign w:val="center"/>
          </w:tcPr>
          <w:p w14:paraId="4148D292" w14:textId="77777777" w:rsidR="00E0704E" w:rsidRPr="00D80866" w:rsidRDefault="00E0704E" w:rsidP="00832034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21C306C1" w14:textId="77777777" w:rsidR="00E0704E" w:rsidRPr="00D80866" w:rsidRDefault="00E0704E" w:rsidP="00832034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C60805">
              <w:rPr>
                <w:rFonts w:ascii="Angsana New" w:hAnsi="Angsana New" w:cstheme="minorBidi"/>
                <w:sz w:val="30"/>
                <w:szCs w:val="30"/>
              </w:rPr>
              <w:t>114</w:t>
            </w:r>
          </w:p>
        </w:tc>
      </w:tr>
      <w:tr w:rsidR="009E0E87" w:rsidRPr="00300257" w14:paraId="138C7702" w14:textId="77777777" w:rsidTr="009E0E87">
        <w:trPr>
          <w:cantSplit/>
          <w:trHeight w:val="340"/>
        </w:trPr>
        <w:tc>
          <w:tcPr>
            <w:tcW w:w="6390" w:type="dxa"/>
            <w:vAlign w:val="center"/>
          </w:tcPr>
          <w:p w14:paraId="2405AA96" w14:textId="77777777" w:rsidR="009E0E87" w:rsidRPr="00D80866" w:rsidRDefault="009E0E87" w:rsidP="009E0E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</w:rPr>
            </w:pPr>
            <w:r w:rsidRPr="00647831">
              <w:rPr>
                <w:rFonts w:ascii="Angsana New" w:hAnsi="Angsana New" w:hint="cs"/>
                <w:sz w:val="30"/>
                <w:szCs w:val="30"/>
                <w:cs/>
              </w:rPr>
              <w:t>บริษัทสยามโกลบอลเฮ้าส์ จำกัด (มหาชน)</w:t>
            </w:r>
          </w:p>
        </w:tc>
        <w:tc>
          <w:tcPr>
            <w:tcW w:w="1276" w:type="dxa"/>
            <w:vAlign w:val="center"/>
          </w:tcPr>
          <w:p w14:paraId="086E05ED" w14:textId="7A0B9603" w:rsidR="009E0E87" w:rsidRPr="00D80866" w:rsidRDefault="00330260" w:rsidP="009E0E87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75</w:t>
            </w:r>
          </w:p>
        </w:tc>
        <w:tc>
          <w:tcPr>
            <w:tcW w:w="284" w:type="dxa"/>
            <w:vAlign w:val="center"/>
          </w:tcPr>
          <w:p w14:paraId="7FE608DF" w14:textId="77777777" w:rsidR="009E0E87" w:rsidRPr="00D80866" w:rsidRDefault="009E0E87" w:rsidP="009E0E87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36EF408F" w14:textId="77777777" w:rsidR="009E0E87" w:rsidRPr="00D80866" w:rsidRDefault="009E0E87" w:rsidP="009E0E87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647831">
              <w:rPr>
                <w:rFonts w:ascii="Angsana New" w:hAnsi="Angsana New" w:cstheme="minorBidi"/>
                <w:sz w:val="30"/>
                <w:szCs w:val="30"/>
              </w:rPr>
              <w:t>103</w:t>
            </w:r>
          </w:p>
        </w:tc>
      </w:tr>
      <w:tr w:rsidR="000D282E" w:rsidRPr="00300257" w14:paraId="005FE51A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374DBEE" w14:textId="43A11263" w:rsidR="000D282E" w:rsidRPr="00D80866" w:rsidRDefault="000D282E" w:rsidP="000D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75601">
              <w:rPr>
                <w:rFonts w:ascii="Angsana New" w:hAnsi="Angsana New"/>
                <w:sz w:val="30"/>
                <w:szCs w:val="30"/>
              </w:rPr>
              <w:t xml:space="preserve">SCG Plastics </w:t>
            </w:r>
            <w:r w:rsidRPr="00B75601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B75601">
              <w:rPr>
                <w:rFonts w:ascii="Angsana New" w:hAnsi="Angsana New"/>
                <w:sz w:val="30"/>
                <w:szCs w:val="30"/>
              </w:rPr>
              <w:t>Shanghai</w:t>
            </w:r>
            <w:r w:rsidRPr="00B75601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B75601">
              <w:rPr>
                <w:rFonts w:ascii="Angsana New" w:hAnsi="Angsana New"/>
                <w:sz w:val="30"/>
                <w:szCs w:val="30"/>
              </w:rPr>
              <w:t>Co</w:t>
            </w:r>
            <w:r w:rsidRPr="00B75601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B75601">
              <w:rPr>
                <w:rFonts w:ascii="Angsana New" w:hAnsi="Angsana New"/>
                <w:sz w:val="30"/>
                <w:szCs w:val="30"/>
              </w:rPr>
              <w:t>, Ltd</w:t>
            </w:r>
            <w:r w:rsidRPr="00B75601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276" w:type="dxa"/>
            <w:vAlign w:val="center"/>
          </w:tcPr>
          <w:p w14:paraId="75261F96" w14:textId="37AA4A2A" w:rsidR="000D282E" w:rsidRPr="00D80866" w:rsidRDefault="00330260" w:rsidP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43</w:t>
            </w:r>
          </w:p>
        </w:tc>
        <w:tc>
          <w:tcPr>
            <w:tcW w:w="284" w:type="dxa"/>
            <w:vAlign w:val="center"/>
          </w:tcPr>
          <w:p w14:paraId="5296AD6F" w14:textId="77777777" w:rsidR="000D282E" w:rsidRPr="00D80866" w:rsidRDefault="000D282E" w:rsidP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7988638C" w14:textId="7F352530" w:rsidR="000D282E" w:rsidRPr="00D80866" w:rsidRDefault="000D282E" w:rsidP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B75601">
              <w:rPr>
                <w:rFonts w:ascii="Angsana New" w:hAnsi="Angsana New" w:cstheme="minorBidi"/>
                <w:sz w:val="30"/>
                <w:szCs w:val="30"/>
              </w:rPr>
              <w:t>123</w:t>
            </w:r>
          </w:p>
        </w:tc>
      </w:tr>
      <w:tr w:rsidR="000D282E" w:rsidRPr="00300257" w14:paraId="06D5A7FE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446AC93" w14:textId="77777777" w:rsidR="000D282E" w:rsidRPr="00D80866" w:rsidRDefault="000D282E" w:rsidP="000D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80866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66576CD3" w14:textId="4EBE459F" w:rsidR="000D282E" w:rsidRPr="00756E40" w:rsidRDefault="00330260" w:rsidP="009E19E5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756E40">
              <w:rPr>
                <w:rFonts w:ascii="Angsana New" w:hAnsi="Angsana New" w:cstheme="minorBidi"/>
                <w:sz w:val="30"/>
                <w:szCs w:val="30"/>
              </w:rPr>
              <w:t>33</w:t>
            </w:r>
            <w:r w:rsidR="009E19E5" w:rsidRPr="00756E40">
              <w:rPr>
                <w:rFonts w:ascii="Angsana New" w:hAnsi="Angsana New" w:cstheme="minorBidi"/>
                <w:sz w:val="30"/>
                <w:szCs w:val="30"/>
              </w:rPr>
              <w:t>9</w:t>
            </w:r>
          </w:p>
        </w:tc>
        <w:tc>
          <w:tcPr>
            <w:tcW w:w="284" w:type="dxa"/>
            <w:vAlign w:val="center"/>
          </w:tcPr>
          <w:p w14:paraId="42F6CA4C" w14:textId="77777777" w:rsidR="000D282E" w:rsidRPr="00D80866" w:rsidRDefault="000D282E" w:rsidP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0BB91D1" w14:textId="1AF1FBCB" w:rsidR="000D282E" w:rsidRPr="00D80866" w:rsidRDefault="00330260" w:rsidP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405</w:t>
            </w:r>
          </w:p>
        </w:tc>
      </w:tr>
      <w:tr w:rsidR="000D282E" w:rsidRPr="00300257" w14:paraId="39B16E5E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D9A5D11" w14:textId="77777777" w:rsidR="000D282E" w:rsidRPr="00D80866" w:rsidRDefault="000D282E" w:rsidP="000D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5F12BF2" w14:textId="69F6453B" w:rsidR="000D282E" w:rsidRPr="00756E40" w:rsidRDefault="00330260" w:rsidP="009E19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756E40">
              <w:rPr>
                <w:rFonts w:ascii="Angsana New" w:hAnsi="Angsana New" w:cstheme="minorBidi"/>
                <w:sz w:val="30"/>
                <w:szCs w:val="30"/>
              </w:rPr>
              <w:t>4,06</w:t>
            </w:r>
            <w:r w:rsidR="009E19E5" w:rsidRPr="00756E40">
              <w:rPr>
                <w:rFonts w:ascii="Angsana New" w:hAnsi="Angsana New" w:cstheme="minorBidi"/>
                <w:sz w:val="30"/>
                <w:szCs w:val="30"/>
              </w:rPr>
              <w:t>4</w:t>
            </w:r>
          </w:p>
        </w:tc>
        <w:tc>
          <w:tcPr>
            <w:tcW w:w="284" w:type="dxa"/>
            <w:vAlign w:val="center"/>
          </w:tcPr>
          <w:p w14:paraId="002FA36E" w14:textId="77777777" w:rsidR="000D282E" w:rsidRPr="00D80866" w:rsidRDefault="000D282E" w:rsidP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9D757F" w14:textId="392325DF" w:rsidR="000D282E" w:rsidRPr="00D80866" w:rsidRDefault="000D282E" w:rsidP="000D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700CE2">
              <w:rPr>
                <w:rFonts w:ascii="Angsana New" w:hAnsi="Angsana New" w:cstheme="minorBidi"/>
                <w:sz w:val="30"/>
                <w:szCs w:val="30"/>
              </w:rPr>
              <w:t>4,317</w:t>
            </w:r>
          </w:p>
        </w:tc>
      </w:tr>
      <w:tr w:rsidR="000D282E" w:rsidRPr="00300257" w14:paraId="40896F14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66E3DD38" w14:textId="77777777" w:rsidR="000D282E" w:rsidRPr="00E96E57" w:rsidRDefault="000D282E" w:rsidP="000D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  <w:r w:rsidRPr="003006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76" w:type="dxa"/>
            <w:vAlign w:val="center"/>
          </w:tcPr>
          <w:p w14:paraId="4EAA9BB6" w14:textId="77777777" w:rsidR="000D282E" w:rsidRPr="00D80866" w:rsidRDefault="000D282E" w:rsidP="000D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4" w:type="dxa"/>
          </w:tcPr>
          <w:p w14:paraId="02248451" w14:textId="77777777" w:rsidR="000D282E" w:rsidRPr="00D80866" w:rsidRDefault="000D282E" w:rsidP="000D282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4DF4B9D1" w14:textId="77777777" w:rsidR="000D282E" w:rsidRPr="00D80866" w:rsidRDefault="000D282E" w:rsidP="000D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</w:tr>
      <w:tr w:rsidR="000D282E" w:rsidRPr="00300257" w14:paraId="6E4715C2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73772F2D" w14:textId="03E3AFA8" w:rsidR="000D282E" w:rsidRPr="00D80866" w:rsidRDefault="000D282E" w:rsidP="000D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Times New Roman"/>
                <w:b/>
                <w:bCs/>
                <w:sz w:val="30"/>
                <w:szCs w:val="30"/>
                <w:cs/>
              </w:rPr>
            </w:pPr>
            <w:r w:rsidRPr="00D80866">
              <w:rPr>
                <w:rFonts w:ascii="Angsana New" w:hAnsi="Angsana New"/>
                <w:sz w:val="30"/>
                <w:szCs w:val="30"/>
                <w:cs/>
              </w:rPr>
              <w:t>บริษัทเหล็กสยามยามาโตะ จำกัด</w:t>
            </w:r>
          </w:p>
        </w:tc>
        <w:tc>
          <w:tcPr>
            <w:tcW w:w="1276" w:type="dxa"/>
            <w:vAlign w:val="center"/>
          </w:tcPr>
          <w:p w14:paraId="3E59B42E" w14:textId="5261D2CC" w:rsidR="000D282E" w:rsidRPr="00D80866" w:rsidRDefault="00E0704E" w:rsidP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50</w:t>
            </w:r>
          </w:p>
        </w:tc>
        <w:tc>
          <w:tcPr>
            <w:tcW w:w="284" w:type="dxa"/>
            <w:vAlign w:val="center"/>
          </w:tcPr>
          <w:p w14:paraId="126212AB" w14:textId="77777777" w:rsidR="000D282E" w:rsidRPr="00D80866" w:rsidRDefault="000D282E" w:rsidP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5772E84F" w14:textId="400EFF9F" w:rsidR="000D282E" w:rsidRPr="00D80866" w:rsidRDefault="000D282E" w:rsidP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 w:rsidRPr="00700CE2">
              <w:rPr>
                <w:rFonts w:ascii="Angsana New" w:hAnsi="Angsana New" w:cstheme="minorBidi"/>
                <w:sz w:val="30"/>
                <w:szCs w:val="30"/>
              </w:rPr>
              <w:t>81</w:t>
            </w:r>
          </w:p>
        </w:tc>
      </w:tr>
      <w:tr w:rsidR="009E0E87" w:rsidRPr="00300257" w14:paraId="335985DB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2B6AB500" w14:textId="10835600" w:rsidR="009E0E87" w:rsidRPr="00D80866" w:rsidRDefault="009E0E87" w:rsidP="000D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E0E87">
              <w:rPr>
                <w:rFonts w:ascii="Angsana New" w:hAnsi="Angsana New"/>
                <w:sz w:val="30"/>
                <w:szCs w:val="30"/>
                <w:cs/>
              </w:rPr>
              <w:t>บริษัทปูนซีเมนต์เอเซีย จำกัด (มหาชน)</w:t>
            </w:r>
          </w:p>
        </w:tc>
        <w:tc>
          <w:tcPr>
            <w:tcW w:w="1276" w:type="dxa"/>
            <w:vAlign w:val="center"/>
          </w:tcPr>
          <w:p w14:paraId="37AE7BD2" w14:textId="7A13AC11" w:rsidR="009E0E87" w:rsidRDefault="00E0704E" w:rsidP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10</w:t>
            </w:r>
          </w:p>
        </w:tc>
        <w:tc>
          <w:tcPr>
            <w:tcW w:w="284" w:type="dxa"/>
            <w:vAlign w:val="center"/>
          </w:tcPr>
          <w:p w14:paraId="3BD0F152" w14:textId="77777777" w:rsidR="009E0E87" w:rsidRPr="00D80866" w:rsidRDefault="009E0E87" w:rsidP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59C69BF2" w14:textId="2455920E" w:rsidR="009E0E87" w:rsidRPr="00700CE2" w:rsidRDefault="009E0E87" w:rsidP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23</w:t>
            </w:r>
          </w:p>
        </w:tc>
      </w:tr>
      <w:tr w:rsidR="00AB1D06" w:rsidRPr="00300257" w14:paraId="7D3DED44" w14:textId="77777777" w:rsidTr="00EA4FAF">
        <w:trPr>
          <w:cantSplit/>
          <w:trHeight w:val="340"/>
        </w:trPr>
        <w:tc>
          <w:tcPr>
            <w:tcW w:w="6390" w:type="dxa"/>
            <w:vAlign w:val="center"/>
          </w:tcPr>
          <w:p w14:paraId="41B9F618" w14:textId="77777777" w:rsidR="00AB1D06" w:rsidRPr="00B642F3" w:rsidRDefault="00AB1D06" w:rsidP="00EA4FA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B642F3">
              <w:rPr>
                <w:rFonts w:ascii="Angsana New" w:hAnsi="Angsana New"/>
                <w:sz w:val="30"/>
                <w:szCs w:val="30"/>
                <w:cs/>
              </w:rPr>
              <w:t>บริษัทจัมโบ้อินเตอร์เนชั่นแนล จำกัด</w:t>
            </w:r>
          </w:p>
        </w:tc>
        <w:tc>
          <w:tcPr>
            <w:tcW w:w="1276" w:type="dxa"/>
            <w:vAlign w:val="center"/>
          </w:tcPr>
          <w:p w14:paraId="1622CD30" w14:textId="77777777" w:rsidR="00AB1D06" w:rsidRPr="00B642F3" w:rsidRDefault="00AB1D06" w:rsidP="00EA4FA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 w:rsidRPr="00B642F3">
              <w:rPr>
                <w:rFonts w:ascii="Angsana New" w:hAnsi="Angsana New" w:cstheme="minorBidi"/>
                <w:sz w:val="30"/>
                <w:szCs w:val="30"/>
              </w:rPr>
              <w:t>5</w:t>
            </w:r>
          </w:p>
        </w:tc>
        <w:tc>
          <w:tcPr>
            <w:tcW w:w="284" w:type="dxa"/>
            <w:vAlign w:val="center"/>
          </w:tcPr>
          <w:p w14:paraId="50267571" w14:textId="77777777" w:rsidR="00AB1D06" w:rsidRPr="00D80866" w:rsidRDefault="00AB1D06" w:rsidP="00EA4FA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E744312" w14:textId="77777777" w:rsidR="00AB1D06" w:rsidRDefault="00AB1D06" w:rsidP="00EA4FAF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17</w:t>
            </w:r>
          </w:p>
        </w:tc>
      </w:tr>
      <w:tr w:rsidR="009E19E5" w:rsidRPr="00300257" w14:paraId="771CEA9D" w14:textId="77777777" w:rsidTr="00832034">
        <w:trPr>
          <w:cantSplit/>
          <w:trHeight w:val="340"/>
        </w:trPr>
        <w:tc>
          <w:tcPr>
            <w:tcW w:w="6390" w:type="dxa"/>
            <w:vAlign w:val="center"/>
          </w:tcPr>
          <w:p w14:paraId="17439CD8" w14:textId="77777777" w:rsidR="009E19E5" w:rsidRPr="009E19E5" w:rsidRDefault="009E19E5" w:rsidP="008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9E19E5">
              <w:rPr>
                <w:rFonts w:ascii="Angsana New" w:hAnsi="Angsana New"/>
                <w:sz w:val="30"/>
                <w:szCs w:val="30"/>
              </w:rPr>
              <w:t>Nippon Paper Industries Co., Ltd.</w:t>
            </w:r>
          </w:p>
        </w:tc>
        <w:tc>
          <w:tcPr>
            <w:tcW w:w="1276" w:type="dxa"/>
            <w:vAlign w:val="center"/>
          </w:tcPr>
          <w:p w14:paraId="17E4B58E" w14:textId="77777777" w:rsidR="009E19E5" w:rsidRDefault="009E19E5" w:rsidP="00832034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</w:t>
            </w:r>
          </w:p>
        </w:tc>
        <w:tc>
          <w:tcPr>
            <w:tcW w:w="284" w:type="dxa"/>
            <w:vAlign w:val="center"/>
          </w:tcPr>
          <w:p w14:paraId="3C15CD12" w14:textId="77777777" w:rsidR="009E19E5" w:rsidRPr="00D80866" w:rsidRDefault="009E19E5" w:rsidP="00832034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2B690621" w14:textId="77777777" w:rsidR="009E19E5" w:rsidRDefault="009E19E5" w:rsidP="00832034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58</w:t>
            </w:r>
          </w:p>
        </w:tc>
      </w:tr>
      <w:tr w:rsidR="000D282E" w:rsidRPr="00300257" w14:paraId="57311204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381AA55E" w14:textId="77777777" w:rsidR="000D282E" w:rsidRPr="009E19E5" w:rsidRDefault="000D282E" w:rsidP="000D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 w:cs="Times New Roman"/>
                <w:b/>
                <w:bCs/>
                <w:sz w:val="30"/>
                <w:szCs w:val="30"/>
                <w:cs/>
              </w:rPr>
            </w:pPr>
            <w:r w:rsidRPr="009E19E5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146E495" w14:textId="401FB390" w:rsidR="000D282E" w:rsidRPr="00D80866" w:rsidRDefault="009E19E5" w:rsidP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  <w:cs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14</w:t>
            </w:r>
          </w:p>
        </w:tc>
        <w:tc>
          <w:tcPr>
            <w:tcW w:w="284" w:type="dxa"/>
            <w:vAlign w:val="center"/>
          </w:tcPr>
          <w:p w14:paraId="47BC1560" w14:textId="77777777" w:rsidR="000D282E" w:rsidRPr="00D80866" w:rsidRDefault="000D282E" w:rsidP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58CD76C" w14:textId="3FFD4493" w:rsidR="000D282E" w:rsidRPr="00D80866" w:rsidRDefault="00370EF0" w:rsidP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  <w:cs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14</w:t>
            </w:r>
          </w:p>
        </w:tc>
      </w:tr>
      <w:tr w:rsidR="000D282E" w:rsidRPr="00300257" w14:paraId="5BFD524A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108CFDBF" w14:textId="77777777" w:rsidR="000D282E" w:rsidRPr="00D80866" w:rsidRDefault="000D282E" w:rsidP="000D282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BEF3725" w14:textId="26DE9DC2" w:rsidR="000D282E" w:rsidRPr="00D80866" w:rsidRDefault="00AB1D06" w:rsidP="000D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80</w:t>
            </w:r>
          </w:p>
        </w:tc>
        <w:tc>
          <w:tcPr>
            <w:tcW w:w="284" w:type="dxa"/>
            <w:vAlign w:val="center"/>
          </w:tcPr>
          <w:p w14:paraId="7323471A" w14:textId="77777777" w:rsidR="000D282E" w:rsidRPr="00D80866" w:rsidRDefault="000D282E" w:rsidP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2B6BA748" w14:textId="17A6AF2D" w:rsidR="000D282E" w:rsidRPr="00D80866" w:rsidRDefault="00370EF0" w:rsidP="000D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193</w:t>
            </w:r>
          </w:p>
        </w:tc>
      </w:tr>
      <w:tr w:rsidR="000D282E" w:rsidRPr="00300257" w14:paraId="6EC6DAF6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204AD89F" w14:textId="77777777" w:rsidR="000D282E" w:rsidRPr="00D80866" w:rsidRDefault="000D282E" w:rsidP="000D28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D80866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72650946" w14:textId="4556EC40" w:rsidR="000D282E" w:rsidRPr="00D80866" w:rsidRDefault="009E19E5" w:rsidP="00AB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="00AB1D06">
              <w:rPr>
                <w:rFonts w:ascii="Angsana New" w:hAnsi="Angsana New"/>
                <w:b/>
                <w:bCs/>
                <w:sz w:val="30"/>
                <w:szCs w:val="30"/>
              </w:rPr>
              <w:t>144</w:t>
            </w:r>
          </w:p>
        </w:tc>
        <w:tc>
          <w:tcPr>
            <w:tcW w:w="284" w:type="dxa"/>
            <w:vAlign w:val="center"/>
          </w:tcPr>
          <w:p w14:paraId="2921C781" w14:textId="77777777" w:rsidR="000D282E" w:rsidRPr="00D80866" w:rsidRDefault="000D282E" w:rsidP="000D282E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14:paraId="0FEF6A1F" w14:textId="05A1E980" w:rsidR="000D282E" w:rsidRPr="00D80866" w:rsidRDefault="000D282E" w:rsidP="00370E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00CE2">
              <w:rPr>
                <w:rFonts w:ascii="Angsana New" w:hAnsi="Angsana New"/>
                <w:b/>
                <w:bCs/>
                <w:sz w:val="30"/>
                <w:szCs w:val="30"/>
              </w:rPr>
              <w:t>4,</w:t>
            </w:r>
            <w:r w:rsidR="00370EF0">
              <w:rPr>
                <w:rFonts w:ascii="Angsana New" w:hAnsi="Angsana New"/>
                <w:b/>
                <w:bCs/>
                <w:sz w:val="30"/>
                <w:szCs w:val="30"/>
              </w:rPr>
              <w:t>510</w:t>
            </w:r>
          </w:p>
        </w:tc>
      </w:tr>
    </w:tbl>
    <w:p w14:paraId="4E4A1204" w14:textId="77777777" w:rsidR="00FD7F27" w:rsidRDefault="00FD7F27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</w:p>
    <w:p w14:paraId="113AC188" w14:textId="15F7FE79" w:rsidR="00F23818" w:rsidRDefault="00F23818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50A69BE" w14:textId="77777777" w:rsidR="00E4509A" w:rsidRPr="00300257" w:rsidRDefault="006C6B87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  <w:r w:rsidRPr="00043B31">
        <w:rPr>
          <w:rFonts w:ascii="Angsana New" w:hAnsi="Angsana New"/>
          <w:i/>
          <w:iCs/>
          <w:sz w:val="30"/>
          <w:szCs w:val="30"/>
          <w:cs/>
        </w:rPr>
        <w:lastRenderedPageBreak/>
        <w:t>ลูกหนี้</w:t>
      </w:r>
      <w:r w:rsidR="00247CC0" w:rsidRPr="00043B31">
        <w:rPr>
          <w:rFonts w:ascii="Angsana New" w:hAnsi="Angsana New" w:hint="cs"/>
          <w:i/>
          <w:iCs/>
          <w:sz w:val="30"/>
          <w:szCs w:val="30"/>
          <w:cs/>
        </w:rPr>
        <w:t>หมุนเวียน</w:t>
      </w:r>
      <w:r w:rsidR="0091591C" w:rsidRPr="00043B31">
        <w:rPr>
          <w:rFonts w:ascii="Angsana New" w:hAnsi="Angsana New" w:hint="cs"/>
          <w:i/>
          <w:iCs/>
          <w:sz w:val="30"/>
          <w:szCs w:val="30"/>
          <w:cs/>
        </w:rPr>
        <w:t>อื่น</w:t>
      </w:r>
    </w:p>
    <w:p w14:paraId="0B87886D" w14:textId="77777777" w:rsidR="00883E0E" w:rsidRPr="00AE6348" w:rsidRDefault="00883E0E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76"/>
        <w:gridCol w:w="284"/>
        <w:gridCol w:w="1275"/>
      </w:tblGrid>
      <w:tr w:rsidR="000D282E" w:rsidRPr="00300257" w14:paraId="67D77B7D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1F59EEBD" w14:textId="77777777" w:rsidR="000D282E" w:rsidRPr="00300257" w:rsidRDefault="000D282E" w:rsidP="00A451E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58289204" w14:textId="1BA8313E" w:rsidR="000D282E" w:rsidRPr="004E256E" w:rsidRDefault="00186E37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6E4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D2E5E" w:rsidRPr="00756E4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  <w:vAlign w:val="center"/>
          </w:tcPr>
          <w:p w14:paraId="277676A0" w14:textId="77777777" w:rsidR="000D282E" w:rsidRPr="00300257" w:rsidRDefault="000D282E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06B1A36F" w14:textId="5DF266D2" w:rsidR="000D282E" w:rsidRPr="004E256E" w:rsidRDefault="000D282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451EF" w:rsidRPr="00300257" w14:paraId="7C70AE20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7C773248" w14:textId="77777777" w:rsidR="00A451EF" w:rsidRPr="00300257" w:rsidRDefault="00A451EF" w:rsidP="00A451E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03D0F569" w14:textId="18B73330" w:rsidR="00A451EF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="000D282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  <w:vAlign w:val="center"/>
          </w:tcPr>
          <w:p w14:paraId="02637D5D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3DCCFF73" w14:textId="4733683E" w:rsidR="00A451EF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="000D282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451EF" w:rsidRPr="00300257" w14:paraId="7266FFBB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002C2EF8" w14:textId="77777777" w:rsidR="00A451EF" w:rsidRPr="00300257" w:rsidRDefault="00A451EF" w:rsidP="00A451EF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3A127D8B" w14:textId="77777777" w:rsidR="00A451EF" w:rsidRPr="00300257" w:rsidRDefault="00A451EF" w:rsidP="00A451EF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451EF" w:rsidRPr="00300257" w14:paraId="02C3A50A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746DA709" w14:textId="77777777" w:rsidR="00A451EF" w:rsidRPr="00D80866" w:rsidRDefault="00A451EF" w:rsidP="00A451EF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80866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บริษัทร่วมและการร่วมค้า</w:t>
            </w:r>
          </w:p>
        </w:tc>
        <w:tc>
          <w:tcPr>
            <w:tcW w:w="1276" w:type="dxa"/>
            <w:vAlign w:val="center"/>
          </w:tcPr>
          <w:p w14:paraId="2DADF916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06397B5D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63E655E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D257D" w:rsidRPr="00300257" w14:paraId="69B649D5" w14:textId="77777777" w:rsidTr="00A024A8">
        <w:trPr>
          <w:cantSplit/>
          <w:trHeight w:val="340"/>
        </w:trPr>
        <w:tc>
          <w:tcPr>
            <w:tcW w:w="6390" w:type="dxa"/>
            <w:vAlign w:val="center"/>
          </w:tcPr>
          <w:p w14:paraId="27B23CCA" w14:textId="77777777" w:rsidR="00BD257D" w:rsidRPr="00D80866" w:rsidRDefault="00BD257D" w:rsidP="00A024A8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D80866">
              <w:rPr>
                <w:rFonts w:ascii="Angsana New" w:hAnsi="Angsana New"/>
                <w:sz w:val="30"/>
                <w:szCs w:val="30"/>
                <w:cs/>
              </w:rPr>
              <w:t>บริษัทสยามคูโบต้าคอร์ปอเรชั่น จำกัด</w:t>
            </w:r>
          </w:p>
        </w:tc>
        <w:tc>
          <w:tcPr>
            <w:tcW w:w="1276" w:type="dxa"/>
            <w:vAlign w:val="center"/>
          </w:tcPr>
          <w:p w14:paraId="7BD2D8C9" w14:textId="6317596C" w:rsidR="00BD257D" w:rsidRPr="00602969" w:rsidRDefault="00A05CFC" w:rsidP="00A024A8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  <w:cs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241</w:t>
            </w:r>
          </w:p>
        </w:tc>
        <w:tc>
          <w:tcPr>
            <w:tcW w:w="284" w:type="dxa"/>
            <w:vAlign w:val="center"/>
          </w:tcPr>
          <w:p w14:paraId="62D39B31" w14:textId="77777777" w:rsidR="00BD257D" w:rsidRPr="00300257" w:rsidRDefault="00BD257D" w:rsidP="00A024A8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AF59086" w14:textId="77777777" w:rsidR="00BD257D" w:rsidRPr="00300257" w:rsidRDefault="00BD257D" w:rsidP="00A024A8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322</w:t>
            </w:r>
          </w:p>
        </w:tc>
      </w:tr>
      <w:tr w:rsidR="009E0E87" w:rsidRPr="00300257" w14:paraId="4F3561F8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64BBF825" w14:textId="7879AA93" w:rsidR="009E0E87" w:rsidRPr="00D80866" w:rsidRDefault="00A47F2B" w:rsidP="000D282E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47F2B">
              <w:rPr>
                <w:rFonts w:ascii="Angsana New" w:hAnsi="Angsana New"/>
                <w:sz w:val="30"/>
                <w:szCs w:val="30"/>
              </w:rPr>
              <w:t>Anhui Conch</w:t>
            </w:r>
            <w:r w:rsidRPr="00A47F2B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A47F2B">
              <w:rPr>
                <w:rFonts w:ascii="Angsana New" w:hAnsi="Angsana New"/>
                <w:sz w:val="30"/>
                <w:szCs w:val="30"/>
              </w:rPr>
              <w:t>SCG Refractory Co</w:t>
            </w:r>
            <w:r w:rsidRPr="00A47F2B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A47F2B">
              <w:rPr>
                <w:rFonts w:ascii="Angsana New" w:hAnsi="Angsana New"/>
                <w:sz w:val="30"/>
                <w:szCs w:val="30"/>
              </w:rPr>
              <w:t>, Ltd</w:t>
            </w:r>
            <w:r w:rsidRPr="00A47F2B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276" w:type="dxa"/>
            <w:vAlign w:val="center"/>
          </w:tcPr>
          <w:p w14:paraId="1A2BA239" w14:textId="38027139" w:rsidR="009E0E87" w:rsidRDefault="00A05CFC" w:rsidP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96</w:t>
            </w:r>
          </w:p>
        </w:tc>
        <w:tc>
          <w:tcPr>
            <w:tcW w:w="284" w:type="dxa"/>
            <w:vAlign w:val="center"/>
          </w:tcPr>
          <w:p w14:paraId="16FB2513" w14:textId="77777777" w:rsidR="009E0E87" w:rsidRPr="00300257" w:rsidRDefault="009E0E87" w:rsidP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3BC9FE81" w14:textId="6E91CB67" w:rsidR="009E0E87" w:rsidRDefault="00A47F2B" w:rsidP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C717E0" w:rsidRPr="00300257" w14:paraId="57B701FF" w14:textId="77777777" w:rsidTr="00832034">
        <w:trPr>
          <w:cantSplit/>
          <w:trHeight w:val="340"/>
        </w:trPr>
        <w:tc>
          <w:tcPr>
            <w:tcW w:w="6390" w:type="dxa"/>
            <w:vAlign w:val="center"/>
          </w:tcPr>
          <w:p w14:paraId="721437E5" w14:textId="50556500" w:rsidR="00C717E0" w:rsidRPr="0040592B" w:rsidRDefault="00C717E0" w:rsidP="00832034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A05CFC">
              <w:rPr>
                <w:rFonts w:ascii="Angsana New" w:hAnsi="Angsana New"/>
                <w:sz w:val="30"/>
                <w:szCs w:val="30"/>
                <w:cs/>
              </w:rPr>
              <w:t>บริษัทริเก้น (ไทยแลนด์) จำกัด</w:t>
            </w:r>
          </w:p>
        </w:tc>
        <w:tc>
          <w:tcPr>
            <w:tcW w:w="1276" w:type="dxa"/>
            <w:vAlign w:val="center"/>
          </w:tcPr>
          <w:p w14:paraId="0CB15277" w14:textId="77777777" w:rsidR="00C717E0" w:rsidRPr="00300257" w:rsidRDefault="00C717E0" w:rsidP="00832034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84" w:type="dxa"/>
            <w:vAlign w:val="center"/>
          </w:tcPr>
          <w:p w14:paraId="09B565E4" w14:textId="77777777" w:rsidR="00C717E0" w:rsidRPr="00300257" w:rsidRDefault="00C717E0" w:rsidP="00832034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0F129A52" w14:textId="77108B10" w:rsidR="00C717E0" w:rsidRPr="00300257" w:rsidRDefault="00C717E0" w:rsidP="00832034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C717E0" w:rsidRPr="00300257" w14:paraId="307D3894" w14:textId="77777777" w:rsidTr="00832034">
        <w:trPr>
          <w:cantSplit/>
          <w:trHeight w:val="340"/>
        </w:trPr>
        <w:tc>
          <w:tcPr>
            <w:tcW w:w="6390" w:type="dxa"/>
            <w:vAlign w:val="center"/>
          </w:tcPr>
          <w:p w14:paraId="21116263" w14:textId="77777777" w:rsidR="00C717E0" w:rsidRPr="00300257" w:rsidRDefault="00C717E0" w:rsidP="00832034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สยามนิปปอน อินดัสเตรียล เปเปอร์ จำกัด</w:t>
            </w:r>
          </w:p>
        </w:tc>
        <w:tc>
          <w:tcPr>
            <w:tcW w:w="1276" w:type="dxa"/>
            <w:vAlign w:val="center"/>
          </w:tcPr>
          <w:p w14:paraId="32F827C0" w14:textId="77777777" w:rsidR="00C717E0" w:rsidRPr="00602969" w:rsidRDefault="00C717E0" w:rsidP="00832034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38</w:t>
            </w:r>
          </w:p>
        </w:tc>
        <w:tc>
          <w:tcPr>
            <w:tcW w:w="284" w:type="dxa"/>
            <w:vAlign w:val="center"/>
          </w:tcPr>
          <w:p w14:paraId="7519C049" w14:textId="77777777" w:rsidR="00C717E0" w:rsidRPr="00300257" w:rsidRDefault="00C717E0" w:rsidP="00832034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77F2964E" w14:textId="77777777" w:rsidR="00C717E0" w:rsidRPr="00300257" w:rsidRDefault="00C717E0" w:rsidP="00832034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7</w:t>
            </w:r>
          </w:p>
        </w:tc>
      </w:tr>
      <w:tr w:rsidR="00C717E0" w:rsidRPr="00300257" w14:paraId="54BB2FB9" w14:textId="77777777" w:rsidTr="00832034">
        <w:trPr>
          <w:cantSplit/>
          <w:trHeight w:val="340"/>
        </w:trPr>
        <w:tc>
          <w:tcPr>
            <w:tcW w:w="6390" w:type="dxa"/>
            <w:vAlign w:val="center"/>
          </w:tcPr>
          <w:p w14:paraId="7A4491F4" w14:textId="77777777" w:rsidR="00C717E0" w:rsidRPr="00300257" w:rsidRDefault="00C717E0" w:rsidP="00832034">
            <w:pPr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ไทย เอ็มเอ็มเอ จำกัด</w:t>
            </w:r>
          </w:p>
        </w:tc>
        <w:tc>
          <w:tcPr>
            <w:tcW w:w="1276" w:type="dxa"/>
            <w:vAlign w:val="center"/>
          </w:tcPr>
          <w:p w14:paraId="33A02DF6" w14:textId="77777777" w:rsidR="00C717E0" w:rsidRPr="00602969" w:rsidRDefault="00C717E0" w:rsidP="00832034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29</w:t>
            </w:r>
          </w:p>
        </w:tc>
        <w:tc>
          <w:tcPr>
            <w:tcW w:w="284" w:type="dxa"/>
            <w:vAlign w:val="center"/>
          </w:tcPr>
          <w:p w14:paraId="230FF4A2" w14:textId="77777777" w:rsidR="00C717E0" w:rsidRPr="00300257" w:rsidRDefault="00C717E0" w:rsidP="00832034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3628C285" w14:textId="77777777" w:rsidR="00C717E0" w:rsidRPr="00300257" w:rsidRDefault="00C717E0" w:rsidP="00832034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30</w:t>
            </w:r>
          </w:p>
        </w:tc>
      </w:tr>
      <w:tr w:rsidR="00C717E0" w:rsidRPr="00300257" w14:paraId="6039490D" w14:textId="77777777" w:rsidTr="00832034">
        <w:trPr>
          <w:cantSplit/>
          <w:trHeight w:val="340"/>
        </w:trPr>
        <w:tc>
          <w:tcPr>
            <w:tcW w:w="6390" w:type="dxa"/>
            <w:vAlign w:val="center"/>
          </w:tcPr>
          <w:p w14:paraId="2C22AA05" w14:textId="77777777" w:rsidR="00C717E0" w:rsidRDefault="00C717E0" w:rsidP="00832034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สยามโพลิเอททีลีน จำกัด</w:t>
            </w:r>
          </w:p>
        </w:tc>
        <w:tc>
          <w:tcPr>
            <w:tcW w:w="1276" w:type="dxa"/>
            <w:vAlign w:val="center"/>
          </w:tcPr>
          <w:p w14:paraId="48E1452D" w14:textId="77777777" w:rsidR="00C717E0" w:rsidRDefault="00C717E0" w:rsidP="00832034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23</w:t>
            </w:r>
          </w:p>
        </w:tc>
        <w:tc>
          <w:tcPr>
            <w:tcW w:w="284" w:type="dxa"/>
            <w:vAlign w:val="center"/>
          </w:tcPr>
          <w:p w14:paraId="0527B481" w14:textId="77777777" w:rsidR="00C717E0" w:rsidRPr="00300257" w:rsidRDefault="00C717E0" w:rsidP="00832034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5F447494" w14:textId="77777777" w:rsidR="00C717E0" w:rsidRPr="004E256E" w:rsidRDefault="00C717E0" w:rsidP="00832034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27</w:t>
            </w:r>
          </w:p>
        </w:tc>
      </w:tr>
      <w:tr w:rsidR="00C717E0" w:rsidRPr="00300257" w14:paraId="11A8BD9B" w14:textId="77777777" w:rsidTr="00832034">
        <w:trPr>
          <w:cantSplit/>
          <w:trHeight w:val="340"/>
        </w:trPr>
        <w:tc>
          <w:tcPr>
            <w:tcW w:w="6390" w:type="dxa"/>
            <w:vAlign w:val="center"/>
          </w:tcPr>
          <w:p w14:paraId="10B45829" w14:textId="77777777" w:rsidR="00C717E0" w:rsidRPr="00300257" w:rsidRDefault="00C717E0" w:rsidP="00832034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แกรนด์ สยาม คอมโพสิต จำกัด</w:t>
            </w:r>
          </w:p>
        </w:tc>
        <w:tc>
          <w:tcPr>
            <w:tcW w:w="1276" w:type="dxa"/>
            <w:vAlign w:val="center"/>
          </w:tcPr>
          <w:p w14:paraId="71A6C79A" w14:textId="77777777" w:rsidR="00C717E0" w:rsidRPr="00602969" w:rsidRDefault="00C717E0" w:rsidP="00832034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17</w:t>
            </w:r>
          </w:p>
        </w:tc>
        <w:tc>
          <w:tcPr>
            <w:tcW w:w="284" w:type="dxa"/>
            <w:vAlign w:val="center"/>
          </w:tcPr>
          <w:p w14:paraId="26444D51" w14:textId="77777777" w:rsidR="00C717E0" w:rsidRPr="00300257" w:rsidRDefault="00C717E0" w:rsidP="00832034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2556E555" w14:textId="77777777" w:rsidR="00C717E0" w:rsidRPr="00300257" w:rsidRDefault="00C717E0" w:rsidP="00832034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22</w:t>
            </w:r>
          </w:p>
        </w:tc>
      </w:tr>
      <w:tr w:rsidR="00C717E0" w:rsidRPr="00300257" w14:paraId="469DACD1" w14:textId="77777777" w:rsidTr="00832034">
        <w:trPr>
          <w:cantSplit/>
          <w:trHeight w:val="340"/>
        </w:trPr>
        <w:tc>
          <w:tcPr>
            <w:tcW w:w="6390" w:type="dxa"/>
            <w:vAlign w:val="center"/>
          </w:tcPr>
          <w:p w14:paraId="41051656" w14:textId="77777777" w:rsidR="00C717E0" w:rsidRDefault="00C717E0" w:rsidP="00832034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บริษัทไทย เอ็มเอฟซี จำกัด</w:t>
            </w:r>
          </w:p>
        </w:tc>
        <w:tc>
          <w:tcPr>
            <w:tcW w:w="1276" w:type="dxa"/>
            <w:vAlign w:val="center"/>
          </w:tcPr>
          <w:p w14:paraId="7B36AFFD" w14:textId="77777777" w:rsidR="00C717E0" w:rsidRDefault="00C717E0" w:rsidP="00832034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8</w:t>
            </w:r>
          </w:p>
        </w:tc>
        <w:tc>
          <w:tcPr>
            <w:tcW w:w="284" w:type="dxa"/>
            <w:vAlign w:val="center"/>
          </w:tcPr>
          <w:p w14:paraId="7C0A7970" w14:textId="77777777" w:rsidR="00C717E0" w:rsidRPr="00300257" w:rsidRDefault="00C717E0" w:rsidP="00832034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38E1B9B2" w14:textId="77777777" w:rsidR="00C717E0" w:rsidRPr="004E256E" w:rsidRDefault="00C717E0" w:rsidP="00832034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17</w:t>
            </w:r>
          </w:p>
        </w:tc>
      </w:tr>
      <w:tr w:rsidR="00C322F6" w:rsidRPr="00300257" w14:paraId="0FFBE430" w14:textId="77777777" w:rsidTr="00A024A8">
        <w:trPr>
          <w:cantSplit/>
          <w:trHeight w:val="340"/>
        </w:trPr>
        <w:tc>
          <w:tcPr>
            <w:tcW w:w="6390" w:type="dxa"/>
            <w:vAlign w:val="center"/>
          </w:tcPr>
          <w:p w14:paraId="2C73EC8B" w14:textId="77777777" w:rsidR="00C322F6" w:rsidRPr="00300257" w:rsidRDefault="00C322F6" w:rsidP="00A024A8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ไอซิน ทาคาโอก้า ฟาวน์ดริ บางปะกง จำกัด</w:t>
            </w:r>
          </w:p>
        </w:tc>
        <w:tc>
          <w:tcPr>
            <w:tcW w:w="1276" w:type="dxa"/>
            <w:vAlign w:val="center"/>
          </w:tcPr>
          <w:p w14:paraId="764648C4" w14:textId="6B742068" w:rsidR="00C322F6" w:rsidRPr="00602969" w:rsidRDefault="00A05CFC" w:rsidP="00A024A8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3</w:t>
            </w:r>
          </w:p>
        </w:tc>
        <w:tc>
          <w:tcPr>
            <w:tcW w:w="284" w:type="dxa"/>
            <w:vAlign w:val="center"/>
          </w:tcPr>
          <w:p w14:paraId="016270DB" w14:textId="77777777" w:rsidR="00C322F6" w:rsidRPr="00300257" w:rsidRDefault="00C322F6" w:rsidP="00A024A8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38903988" w14:textId="77777777" w:rsidR="00C322F6" w:rsidRPr="00300257" w:rsidRDefault="00C322F6" w:rsidP="00A024A8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110</w:t>
            </w:r>
          </w:p>
        </w:tc>
      </w:tr>
      <w:tr w:rsidR="00C717E0" w:rsidRPr="00300257" w14:paraId="4D1BD81C" w14:textId="77777777" w:rsidTr="00832034">
        <w:trPr>
          <w:cantSplit/>
          <w:trHeight w:val="340"/>
        </w:trPr>
        <w:tc>
          <w:tcPr>
            <w:tcW w:w="6390" w:type="dxa"/>
            <w:vAlign w:val="center"/>
          </w:tcPr>
          <w:p w14:paraId="55E3F7D9" w14:textId="77777777" w:rsidR="00C717E0" w:rsidRPr="00300257" w:rsidRDefault="00C717E0" w:rsidP="00832034">
            <w:pPr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นวโลหะอุตสาหกรรม จำกัด</w:t>
            </w:r>
          </w:p>
        </w:tc>
        <w:tc>
          <w:tcPr>
            <w:tcW w:w="1276" w:type="dxa"/>
            <w:vAlign w:val="center"/>
          </w:tcPr>
          <w:p w14:paraId="25A834AF" w14:textId="77777777" w:rsidR="00C717E0" w:rsidRPr="00602969" w:rsidRDefault="00C717E0" w:rsidP="00832034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3</w:t>
            </w:r>
          </w:p>
        </w:tc>
        <w:tc>
          <w:tcPr>
            <w:tcW w:w="284" w:type="dxa"/>
            <w:vAlign w:val="center"/>
          </w:tcPr>
          <w:p w14:paraId="40F9EE7F" w14:textId="77777777" w:rsidR="00C717E0" w:rsidRPr="00300257" w:rsidRDefault="00C717E0" w:rsidP="00832034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4F3F5E92" w14:textId="77777777" w:rsidR="00C717E0" w:rsidRPr="00300257" w:rsidRDefault="00C717E0" w:rsidP="00832034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36</w:t>
            </w:r>
          </w:p>
        </w:tc>
      </w:tr>
      <w:tr w:rsidR="00C717E0" w:rsidRPr="00300257" w14:paraId="1C81CD42" w14:textId="77777777" w:rsidTr="00832034">
        <w:trPr>
          <w:cantSplit/>
          <w:trHeight w:val="340"/>
        </w:trPr>
        <w:tc>
          <w:tcPr>
            <w:tcW w:w="6390" w:type="dxa"/>
            <w:vAlign w:val="center"/>
          </w:tcPr>
          <w:p w14:paraId="403E988B" w14:textId="77777777" w:rsidR="00C717E0" w:rsidRDefault="00C717E0" w:rsidP="00832034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บริษัทสยามเอทีอุตสาหกรรม จำกัด</w:t>
            </w:r>
          </w:p>
        </w:tc>
        <w:tc>
          <w:tcPr>
            <w:tcW w:w="1276" w:type="dxa"/>
            <w:vAlign w:val="center"/>
          </w:tcPr>
          <w:p w14:paraId="3C6ED554" w14:textId="77777777" w:rsidR="00C717E0" w:rsidRDefault="00C717E0" w:rsidP="00832034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3</w:t>
            </w:r>
          </w:p>
        </w:tc>
        <w:tc>
          <w:tcPr>
            <w:tcW w:w="284" w:type="dxa"/>
            <w:vAlign w:val="center"/>
          </w:tcPr>
          <w:p w14:paraId="02FAC046" w14:textId="77777777" w:rsidR="00C717E0" w:rsidRPr="00300257" w:rsidRDefault="00C717E0" w:rsidP="00832034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8AEFF37" w14:textId="77777777" w:rsidR="00C717E0" w:rsidRPr="004E256E" w:rsidRDefault="00C717E0" w:rsidP="00832034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19</w:t>
            </w:r>
          </w:p>
        </w:tc>
      </w:tr>
      <w:tr w:rsidR="00C717E0" w:rsidRPr="00300257" w14:paraId="39306CAA" w14:textId="77777777" w:rsidTr="00832034">
        <w:trPr>
          <w:cantSplit/>
          <w:trHeight w:val="340"/>
        </w:trPr>
        <w:tc>
          <w:tcPr>
            <w:tcW w:w="6390" w:type="dxa"/>
            <w:vAlign w:val="center"/>
          </w:tcPr>
          <w:p w14:paraId="35FB4DB7" w14:textId="77777777" w:rsidR="00C717E0" w:rsidRDefault="00C717E0" w:rsidP="00832034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462B61">
              <w:rPr>
                <w:rFonts w:ascii="Angsana New" w:hAnsi="Angsana New"/>
                <w:sz w:val="30"/>
                <w:szCs w:val="30"/>
              </w:rPr>
              <w:t>PT Chandra Asri Petrochemical Tbk</w:t>
            </w:r>
            <w:r w:rsidRPr="00462B61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276" w:type="dxa"/>
            <w:vAlign w:val="center"/>
          </w:tcPr>
          <w:p w14:paraId="04E140F9" w14:textId="77777777" w:rsidR="00C717E0" w:rsidRDefault="00C717E0" w:rsidP="00832034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50863B9D" w14:textId="77777777" w:rsidR="00C717E0" w:rsidRPr="00300257" w:rsidRDefault="00C717E0" w:rsidP="00832034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48A9E7DA" w14:textId="77777777" w:rsidR="00C717E0" w:rsidRPr="004E256E" w:rsidRDefault="00C717E0" w:rsidP="00832034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62</w:t>
            </w:r>
          </w:p>
        </w:tc>
      </w:tr>
      <w:tr w:rsidR="00C322F6" w:rsidRPr="00300257" w14:paraId="56B19912" w14:textId="77777777" w:rsidTr="00A024A8">
        <w:trPr>
          <w:cantSplit/>
          <w:trHeight w:val="340"/>
        </w:trPr>
        <w:tc>
          <w:tcPr>
            <w:tcW w:w="6390" w:type="dxa"/>
            <w:vAlign w:val="center"/>
          </w:tcPr>
          <w:p w14:paraId="3ADEA34C" w14:textId="77777777" w:rsidR="00C322F6" w:rsidRPr="00300257" w:rsidRDefault="00C322F6" w:rsidP="00A024A8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>Mitsui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Advanced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Composites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(</w:t>
            </w:r>
            <w:r w:rsidRPr="00300257">
              <w:rPr>
                <w:rFonts w:ascii="Angsana New" w:hAnsi="Angsana New"/>
                <w:sz w:val="30"/>
                <w:szCs w:val="30"/>
              </w:rPr>
              <w:t>Zhongshan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) </w:t>
            </w:r>
            <w:r w:rsidRPr="00300257">
              <w:rPr>
                <w:rFonts w:ascii="Angsana New" w:hAnsi="Angsana New"/>
                <w:sz w:val="30"/>
                <w:szCs w:val="30"/>
              </w:rPr>
              <w:t>Co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300257">
              <w:rPr>
                <w:rFonts w:ascii="Angsana New" w:hAnsi="Angsana New"/>
                <w:sz w:val="30"/>
                <w:szCs w:val="30"/>
              </w:rPr>
              <w:t>,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Ltd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276" w:type="dxa"/>
            <w:vAlign w:val="center"/>
          </w:tcPr>
          <w:p w14:paraId="0A2B7FFE" w14:textId="717487FD" w:rsidR="00C322F6" w:rsidRPr="00602969" w:rsidRDefault="00A05CFC" w:rsidP="00A024A8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41D9DD89" w14:textId="77777777" w:rsidR="00C322F6" w:rsidRPr="00300257" w:rsidRDefault="00C322F6" w:rsidP="00A024A8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5E149554" w14:textId="77777777" w:rsidR="00C322F6" w:rsidRPr="00300257" w:rsidRDefault="00C322F6" w:rsidP="00A024A8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48</w:t>
            </w:r>
          </w:p>
        </w:tc>
      </w:tr>
      <w:tr w:rsidR="007F2B1C" w:rsidRPr="00300257" w14:paraId="7C54FB5B" w14:textId="77777777" w:rsidTr="00CD494A">
        <w:trPr>
          <w:cantSplit/>
          <w:trHeight w:val="340"/>
        </w:trPr>
        <w:tc>
          <w:tcPr>
            <w:tcW w:w="6390" w:type="dxa"/>
            <w:vAlign w:val="center"/>
          </w:tcPr>
          <w:p w14:paraId="1F23D462" w14:textId="77777777" w:rsidR="007F2B1C" w:rsidRDefault="007F2B1C" w:rsidP="00CD494A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PT Siam Maspion Terminal</w:t>
            </w:r>
          </w:p>
        </w:tc>
        <w:tc>
          <w:tcPr>
            <w:tcW w:w="1276" w:type="dxa"/>
            <w:vAlign w:val="center"/>
          </w:tcPr>
          <w:p w14:paraId="3C976BA6" w14:textId="7CE4AA91" w:rsidR="007F2B1C" w:rsidRDefault="00A05CFC" w:rsidP="00CD494A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1809940D" w14:textId="77777777" w:rsidR="007F2B1C" w:rsidRPr="00300257" w:rsidRDefault="007F2B1C" w:rsidP="00CD494A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42817AE8" w14:textId="77777777" w:rsidR="007F2B1C" w:rsidRPr="004E256E" w:rsidRDefault="007F2B1C" w:rsidP="00CD494A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24</w:t>
            </w:r>
          </w:p>
        </w:tc>
      </w:tr>
      <w:tr w:rsidR="00C717E0" w:rsidRPr="00300257" w14:paraId="572E1384" w14:textId="77777777" w:rsidTr="00832034">
        <w:trPr>
          <w:cantSplit/>
          <w:trHeight w:val="340"/>
        </w:trPr>
        <w:tc>
          <w:tcPr>
            <w:tcW w:w="6390" w:type="dxa"/>
            <w:vAlign w:val="center"/>
          </w:tcPr>
          <w:p w14:paraId="6DD9DAE9" w14:textId="77777777" w:rsidR="00C717E0" w:rsidRDefault="00C717E0" w:rsidP="00832034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6B569C">
              <w:rPr>
                <w:rFonts w:ascii="Angsana New" w:hAnsi="Angsana New"/>
                <w:sz w:val="30"/>
                <w:szCs w:val="30"/>
                <w:cs/>
              </w:rPr>
              <w:t>บริษัทสยามเลเทกซ์สังเคราะห์ จำกัด</w:t>
            </w:r>
          </w:p>
        </w:tc>
        <w:tc>
          <w:tcPr>
            <w:tcW w:w="1276" w:type="dxa"/>
            <w:vAlign w:val="center"/>
          </w:tcPr>
          <w:p w14:paraId="59B0016C" w14:textId="77777777" w:rsidR="00C717E0" w:rsidRPr="00602969" w:rsidRDefault="00C717E0" w:rsidP="00832034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503371E9" w14:textId="77777777" w:rsidR="00C717E0" w:rsidRPr="00300257" w:rsidRDefault="00C717E0" w:rsidP="00832034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0A5E424" w14:textId="77777777" w:rsidR="00C717E0" w:rsidRDefault="00C717E0" w:rsidP="00832034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23</w:t>
            </w:r>
          </w:p>
        </w:tc>
      </w:tr>
      <w:tr w:rsidR="000D282E" w:rsidRPr="00300257" w14:paraId="339B8E46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5636F6D3" w14:textId="77777777" w:rsidR="000D282E" w:rsidRPr="00300257" w:rsidRDefault="000D282E" w:rsidP="000D282E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5A7D166" w14:textId="7A2D49F2" w:rsidR="000D282E" w:rsidRPr="00602969" w:rsidRDefault="00A05CFC" w:rsidP="00F300F4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4</w:t>
            </w:r>
            <w:r w:rsidR="00F300F4">
              <w:rPr>
                <w:rFonts w:ascii="Angsana New" w:hAnsi="Angsana New" w:cstheme="minorBidi"/>
                <w:sz w:val="30"/>
                <w:szCs w:val="30"/>
              </w:rPr>
              <w:t>4</w:t>
            </w:r>
          </w:p>
        </w:tc>
        <w:tc>
          <w:tcPr>
            <w:tcW w:w="284" w:type="dxa"/>
            <w:vAlign w:val="center"/>
          </w:tcPr>
          <w:p w14:paraId="6218FA3D" w14:textId="77777777" w:rsidR="000D282E" w:rsidRPr="00300257" w:rsidRDefault="000D282E" w:rsidP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344DB3C" w14:textId="50B3CB63" w:rsidR="000D282E" w:rsidRPr="00300257" w:rsidRDefault="00A05CFC" w:rsidP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92</w:t>
            </w:r>
          </w:p>
        </w:tc>
      </w:tr>
      <w:tr w:rsidR="000D282E" w:rsidRPr="00300257" w14:paraId="6140C332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71ADE878" w14:textId="77777777" w:rsidR="000D282E" w:rsidRPr="00300257" w:rsidRDefault="000D282E" w:rsidP="000D282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BC4A04" w14:textId="2B0F9DF8" w:rsidR="000D282E" w:rsidRPr="00602969" w:rsidRDefault="00A05CFC" w:rsidP="00F300F4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58</w:t>
            </w:r>
            <w:r w:rsidR="00F300F4">
              <w:rPr>
                <w:rFonts w:ascii="Angsana New" w:hAnsi="Angsana New" w:cstheme="minorBidi"/>
                <w:sz w:val="30"/>
                <w:szCs w:val="30"/>
              </w:rPr>
              <w:t>7</w:t>
            </w:r>
          </w:p>
        </w:tc>
        <w:tc>
          <w:tcPr>
            <w:tcW w:w="284" w:type="dxa"/>
            <w:vAlign w:val="center"/>
          </w:tcPr>
          <w:p w14:paraId="4D705032" w14:textId="77777777" w:rsidR="000D282E" w:rsidRPr="00300257" w:rsidRDefault="000D282E" w:rsidP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C178B6" w14:textId="59891C8C" w:rsidR="000D282E" w:rsidRPr="00300257" w:rsidRDefault="000D282E" w:rsidP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839</w:t>
            </w:r>
          </w:p>
        </w:tc>
      </w:tr>
      <w:tr w:rsidR="000D282E" w:rsidRPr="00300257" w14:paraId="16CF62CA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0C8D3048" w14:textId="77777777" w:rsidR="000D282E" w:rsidRPr="00E96E57" w:rsidRDefault="000D282E" w:rsidP="000D282E">
            <w:pPr>
              <w:spacing w:line="320" w:lineRule="exact"/>
              <w:rPr>
                <w:rFonts w:ascii="Angsana New" w:hAnsi="Angsana New"/>
                <w:i/>
                <w:iCs/>
                <w:sz w:val="30"/>
                <w:szCs w:val="30"/>
                <w:highlight w:val="yellow"/>
                <w:cs/>
              </w:rPr>
            </w:pPr>
            <w:r w:rsidRPr="0030061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76" w:type="dxa"/>
            <w:vAlign w:val="center"/>
          </w:tcPr>
          <w:p w14:paraId="1F81E8D7" w14:textId="77777777" w:rsidR="000D282E" w:rsidRPr="00300257" w:rsidRDefault="000D282E" w:rsidP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5CE39CD" w14:textId="77777777" w:rsidR="000D282E" w:rsidRPr="00300257" w:rsidRDefault="000D282E" w:rsidP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38C4211" w14:textId="77777777" w:rsidR="000D282E" w:rsidRPr="00300257" w:rsidRDefault="000D282E" w:rsidP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17E0" w:rsidRPr="00300257" w14:paraId="6AEFA850" w14:textId="77777777" w:rsidTr="00832034">
        <w:trPr>
          <w:cantSplit/>
          <w:trHeight w:val="340"/>
        </w:trPr>
        <w:tc>
          <w:tcPr>
            <w:tcW w:w="6390" w:type="dxa"/>
            <w:vAlign w:val="center"/>
          </w:tcPr>
          <w:p w14:paraId="4AD6F29D" w14:textId="77777777" w:rsidR="00C717E0" w:rsidRPr="00300257" w:rsidRDefault="00C717E0" w:rsidP="00832034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เหล็ก</w:t>
            </w: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>สยาม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ยามาโตะ จำกัด</w:t>
            </w:r>
          </w:p>
        </w:tc>
        <w:tc>
          <w:tcPr>
            <w:tcW w:w="1276" w:type="dxa"/>
            <w:vAlign w:val="center"/>
          </w:tcPr>
          <w:p w14:paraId="33265EF5" w14:textId="77777777" w:rsidR="00C717E0" w:rsidRPr="00602969" w:rsidRDefault="00C717E0" w:rsidP="00832034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23</w:t>
            </w:r>
          </w:p>
        </w:tc>
        <w:tc>
          <w:tcPr>
            <w:tcW w:w="284" w:type="dxa"/>
            <w:vAlign w:val="center"/>
          </w:tcPr>
          <w:p w14:paraId="6215A263" w14:textId="77777777" w:rsidR="00C717E0" w:rsidRPr="00300257" w:rsidRDefault="00C717E0" w:rsidP="00832034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73039172" w14:textId="77777777" w:rsidR="00C717E0" w:rsidRPr="00300257" w:rsidRDefault="00C717E0" w:rsidP="00832034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5</w:t>
            </w:r>
          </w:p>
        </w:tc>
      </w:tr>
      <w:tr w:rsidR="00C322F6" w:rsidRPr="00300257" w14:paraId="6B8410C3" w14:textId="77777777" w:rsidTr="00A024A8">
        <w:trPr>
          <w:cantSplit/>
          <w:trHeight w:val="340"/>
        </w:trPr>
        <w:tc>
          <w:tcPr>
            <w:tcW w:w="6390" w:type="dxa"/>
            <w:vAlign w:val="center"/>
          </w:tcPr>
          <w:p w14:paraId="7BE57FE4" w14:textId="77777777" w:rsidR="00C322F6" w:rsidRPr="00300257" w:rsidRDefault="00C322F6" w:rsidP="00A024A8">
            <w:pPr>
              <w:spacing w:line="32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DF0DFC">
              <w:rPr>
                <w:rFonts w:ascii="Angsana New" w:hAnsi="Angsana New"/>
                <w:sz w:val="30"/>
                <w:szCs w:val="30"/>
                <w:cs/>
              </w:rPr>
              <w:t>บริษัทสยามโตโยต้าอุตสาหกรรม จำกัด</w:t>
            </w:r>
          </w:p>
        </w:tc>
        <w:tc>
          <w:tcPr>
            <w:tcW w:w="1276" w:type="dxa"/>
            <w:vAlign w:val="center"/>
          </w:tcPr>
          <w:p w14:paraId="2E683A7A" w14:textId="403E8929" w:rsidR="00C322F6" w:rsidRPr="00300257" w:rsidRDefault="00A05CFC" w:rsidP="00A024A8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  <w:vAlign w:val="center"/>
          </w:tcPr>
          <w:p w14:paraId="6F981C7B" w14:textId="77777777" w:rsidR="00C322F6" w:rsidRPr="00300257" w:rsidRDefault="00C322F6" w:rsidP="00A024A8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3989836F" w14:textId="77777777" w:rsidR="00C322F6" w:rsidRPr="00300257" w:rsidRDefault="00C322F6" w:rsidP="00A024A8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</w:tr>
      <w:tr w:rsidR="000D282E" w:rsidRPr="00300257" w14:paraId="1C463FCF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B716DAA" w14:textId="77777777" w:rsidR="000D282E" w:rsidRPr="00300257" w:rsidRDefault="000D282E" w:rsidP="000D282E">
            <w:pPr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F300F4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988FD4E" w14:textId="5757C9ED" w:rsidR="000D282E" w:rsidRPr="00300257" w:rsidRDefault="00F300F4" w:rsidP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Cordia New"/>
                <w:sz w:val="30"/>
                <w:szCs w:val="30"/>
              </w:rPr>
              <w:t>12</w:t>
            </w:r>
          </w:p>
        </w:tc>
        <w:tc>
          <w:tcPr>
            <w:tcW w:w="284" w:type="dxa"/>
            <w:vAlign w:val="center"/>
          </w:tcPr>
          <w:p w14:paraId="776A7E69" w14:textId="77777777" w:rsidR="000D282E" w:rsidRPr="00300257" w:rsidRDefault="000D282E" w:rsidP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B80839F" w14:textId="2F879211" w:rsidR="000D282E" w:rsidRPr="00300257" w:rsidRDefault="00370EF0" w:rsidP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Cordia New"/>
                <w:sz w:val="30"/>
                <w:szCs w:val="30"/>
              </w:rPr>
            </w:pPr>
            <w:r>
              <w:rPr>
                <w:rFonts w:ascii="Angsana New" w:hAnsi="Angsana New" w:cs="Cordia New"/>
                <w:sz w:val="30"/>
                <w:szCs w:val="30"/>
              </w:rPr>
              <w:t>12</w:t>
            </w:r>
          </w:p>
        </w:tc>
      </w:tr>
      <w:tr w:rsidR="000D282E" w:rsidRPr="00300257" w14:paraId="45E5D590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E0AA1E5" w14:textId="77777777" w:rsidR="000D282E" w:rsidRPr="00300257" w:rsidRDefault="000D282E" w:rsidP="000D282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8F1A2CA" w14:textId="6A7BDDC0" w:rsidR="000D282E" w:rsidRPr="00602969" w:rsidRDefault="00F300F4" w:rsidP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38</w:t>
            </w:r>
          </w:p>
        </w:tc>
        <w:tc>
          <w:tcPr>
            <w:tcW w:w="284" w:type="dxa"/>
            <w:vAlign w:val="center"/>
          </w:tcPr>
          <w:p w14:paraId="38FED5A2" w14:textId="77777777" w:rsidR="000D282E" w:rsidRPr="00300257" w:rsidRDefault="000D282E" w:rsidP="000D282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566ED0" w14:textId="7EFB6359" w:rsidR="000D282E" w:rsidRPr="00300257" w:rsidRDefault="00370EF0" w:rsidP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23</w:t>
            </w:r>
          </w:p>
        </w:tc>
      </w:tr>
      <w:tr w:rsidR="000D282E" w:rsidRPr="00300257" w14:paraId="2D2D5B9C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1D3ED167" w14:textId="77777777" w:rsidR="000D282E" w:rsidRPr="00300257" w:rsidRDefault="000D282E" w:rsidP="000D282E">
            <w:pPr>
              <w:spacing w:line="32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DF418F7" w14:textId="5449A2C4" w:rsidR="000D282E" w:rsidRPr="00300257" w:rsidRDefault="00F300F4" w:rsidP="000D282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625</w:t>
            </w:r>
          </w:p>
        </w:tc>
        <w:tc>
          <w:tcPr>
            <w:tcW w:w="284" w:type="dxa"/>
            <w:vAlign w:val="center"/>
          </w:tcPr>
          <w:p w14:paraId="686E6636" w14:textId="77777777" w:rsidR="000D282E" w:rsidRPr="00300257" w:rsidRDefault="000D282E" w:rsidP="000D282E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E542571" w14:textId="0D1F50FC" w:rsidR="000D282E" w:rsidRPr="00300257" w:rsidRDefault="00370EF0" w:rsidP="00354D62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86</w:t>
            </w:r>
            <w:r w:rsidR="00354D62">
              <w:rPr>
                <w:rFonts w:ascii="Angsana New" w:hAnsi="Angsana New"/>
                <w:b/>
                <w:bCs/>
                <w:sz w:val="30"/>
                <w:szCs w:val="30"/>
              </w:rPr>
              <w:t>2</w:t>
            </w:r>
          </w:p>
        </w:tc>
      </w:tr>
      <w:tr w:rsidR="000D282E" w:rsidRPr="00300257" w14:paraId="6E187059" w14:textId="77777777" w:rsidTr="005834BD">
        <w:trPr>
          <w:cantSplit/>
          <w:trHeight w:hRule="exact" w:val="57"/>
        </w:trPr>
        <w:tc>
          <w:tcPr>
            <w:tcW w:w="6390" w:type="dxa"/>
            <w:vAlign w:val="center"/>
          </w:tcPr>
          <w:p w14:paraId="40203761" w14:textId="77777777" w:rsidR="000D282E" w:rsidRPr="00300257" w:rsidRDefault="000D282E" w:rsidP="000D282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14:paraId="2EF9578F" w14:textId="77777777" w:rsidR="000D282E" w:rsidRPr="00300257" w:rsidRDefault="000D282E" w:rsidP="000D282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EA0E231" w14:textId="77777777" w:rsidR="000D282E" w:rsidRPr="00300257" w:rsidRDefault="000D282E" w:rsidP="000D282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14:paraId="6D123216" w14:textId="77777777" w:rsidR="000D282E" w:rsidRPr="00300257" w:rsidRDefault="000D282E" w:rsidP="000D282E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3A9AF800" w14:textId="77777777" w:rsidR="00854C1A" w:rsidRPr="00300257" w:rsidRDefault="00854C1A" w:rsidP="00AD7057">
      <w:pPr>
        <w:spacing w:line="240" w:lineRule="auto"/>
        <w:contextualSpacing/>
        <w:rPr>
          <w:sz w:val="2"/>
          <w:szCs w:val="2"/>
          <w:cs/>
        </w:rPr>
      </w:pPr>
      <w:r w:rsidRPr="00300257">
        <w:rPr>
          <w:cs/>
        </w:rPr>
        <w:br w:type="page"/>
      </w:r>
    </w:p>
    <w:p w14:paraId="6628E09A" w14:textId="77777777" w:rsidR="00883E0E" w:rsidRPr="00300257" w:rsidRDefault="0091591C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rPr>
          <w:rFonts w:ascii="Angsana New" w:hAnsi="Angsana New"/>
          <w:i/>
          <w:iCs/>
          <w:sz w:val="30"/>
          <w:szCs w:val="30"/>
        </w:rPr>
      </w:pPr>
      <w:r w:rsidRPr="00300619">
        <w:rPr>
          <w:rFonts w:ascii="Angsana New" w:hAnsi="Angsana New"/>
          <w:i/>
          <w:iCs/>
          <w:sz w:val="30"/>
          <w:szCs w:val="30"/>
          <w:cs/>
        </w:rPr>
        <w:lastRenderedPageBreak/>
        <w:t>เงินให้กู้ยืมระยะสั้น</w:t>
      </w:r>
    </w:p>
    <w:p w14:paraId="493D7486" w14:textId="77777777" w:rsidR="00883E0E" w:rsidRPr="009B2973" w:rsidRDefault="00883E0E" w:rsidP="009B2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tbl>
      <w:tblPr>
        <w:tblW w:w="922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76"/>
        <w:gridCol w:w="284"/>
        <w:gridCol w:w="1275"/>
      </w:tblGrid>
      <w:tr w:rsidR="001D26D1" w:rsidRPr="00300257" w14:paraId="7FBC2C64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FD5FC7D" w14:textId="77777777" w:rsidR="001D26D1" w:rsidRPr="00300257" w:rsidRDefault="001D26D1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5F442525" w14:textId="179A3D51" w:rsidR="001D26D1" w:rsidRPr="004E256E" w:rsidRDefault="00186E37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6E4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D2E5E" w:rsidRPr="00756E4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  <w:vAlign w:val="center"/>
          </w:tcPr>
          <w:p w14:paraId="5451DF32" w14:textId="77777777" w:rsidR="001D26D1" w:rsidRPr="00300257" w:rsidRDefault="001D26D1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63EC6A70" w14:textId="16734139" w:rsidR="001D26D1" w:rsidRPr="004E256E" w:rsidRDefault="001D26D1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451EF" w:rsidRPr="00300257" w14:paraId="045E2B39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53CE3565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28E341F4" w14:textId="0A37EC5A" w:rsidR="00A451EF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="001D26D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  <w:vAlign w:val="center"/>
          </w:tcPr>
          <w:p w14:paraId="3165F473" w14:textId="77777777" w:rsidR="00A451EF" w:rsidRPr="00300257" w:rsidRDefault="00A451EF" w:rsidP="00A451EF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2F5FAC35" w14:textId="1E72DDCA" w:rsidR="00A451EF" w:rsidRDefault="004E256E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="001D26D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451EF" w:rsidRPr="00300257" w14:paraId="3AFDC734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485800CE" w14:textId="77777777" w:rsidR="00A451EF" w:rsidRPr="00300257" w:rsidRDefault="00A451EF" w:rsidP="00A451E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7323AF02" w14:textId="77777777" w:rsidR="00A451EF" w:rsidRPr="00300257" w:rsidRDefault="00A451EF" w:rsidP="00A451EF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451EF" w:rsidRPr="00300257" w14:paraId="3F69A496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34CFE9E3" w14:textId="77777777" w:rsidR="00A451EF" w:rsidRPr="00300257" w:rsidRDefault="00A451EF" w:rsidP="00A451EF">
            <w:pPr>
              <w:spacing w:line="32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6" w:type="dxa"/>
            <w:vAlign w:val="center"/>
          </w:tcPr>
          <w:p w14:paraId="274C74B2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3B25923A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2B679270" w14:textId="77777777" w:rsidR="00A451EF" w:rsidRPr="00300257" w:rsidRDefault="00A451EF" w:rsidP="00A451EF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6D1" w:rsidRPr="00300257" w14:paraId="3D4E1DE7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52DBD66C" w14:textId="77777777" w:rsidR="001D26D1" w:rsidRPr="00300257" w:rsidRDefault="001D26D1" w:rsidP="001D26D1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>PT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M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Class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Industry</w:t>
            </w:r>
          </w:p>
        </w:tc>
        <w:tc>
          <w:tcPr>
            <w:tcW w:w="1276" w:type="dxa"/>
            <w:vAlign w:val="center"/>
          </w:tcPr>
          <w:p w14:paraId="56BDD575" w14:textId="6C4FC80A" w:rsidR="001D26D1" w:rsidRPr="00602969" w:rsidRDefault="00C717E0" w:rsidP="001D26D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63</w:t>
            </w:r>
          </w:p>
        </w:tc>
        <w:tc>
          <w:tcPr>
            <w:tcW w:w="284" w:type="dxa"/>
            <w:vAlign w:val="center"/>
          </w:tcPr>
          <w:p w14:paraId="4BB2DCBE" w14:textId="77777777" w:rsidR="001D26D1" w:rsidRPr="00300257" w:rsidRDefault="001D26D1" w:rsidP="001D26D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27CB4CCD" w14:textId="72710C69" w:rsidR="001D26D1" w:rsidRPr="00300257" w:rsidRDefault="001D26D1" w:rsidP="001D26D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67</w:t>
            </w:r>
          </w:p>
        </w:tc>
      </w:tr>
      <w:tr w:rsidR="00C717E0" w:rsidRPr="00300257" w14:paraId="10C40AAD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50445BAB" w14:textId="7A23E153" w:rsidR="00C717E0" w:rsidRPr="00300257" w:rsidRDefault="00C717E0" w:rsidP="001D26D1">
            <w:pPr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C717E0">
              <w:rPr>
                <w:rFonts w:ascii="Angsana New" w:hAnsi="Angsana New"/>
                <w:sz w:val="30"/>
                <w:szCs w:val="30"/>
              </w:rPr>
              <w:t>Da Nang Plastics Joint Stock Company</w:t>
            </w:r>
          </w:p>
        </w:tc>
        <w:tc>
          <w:tcPr>
            <w:tcW w:w="1276" w:type="dxa"/>
            <w:vAlign w:val="center"/>
          </w:tcPr>
          <w:p w14:paraId="697D959F" w14:textId="09134E30" w:rsidR="00C717E0" w:rsidRDefault="00C717E0" w:rsidP="001D26D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40</w:t>
            </w:r>
          </w:p>
        </w:tc>
        <w:tc>
          <w:tcPr>
            <w:tcW w:w="284" w:type="dxa"/>
            <w:vAlign w:val="center"/>
          </w:tcPr>
          <w:p w14:paraId="11E1E130" w14:textId="77777777" w:rsidR="00C717E0" w:rsidRPr="00300257" w:rsidRDefault="00C717E0" w:rsidP="001D26D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21889B8C" w14:textId="0BC21237" w:rsidR="00C717E0" w:rsidRDefault="00C717E0" w:rsidP="001D26D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-</w:t>
            </w:r>
          </w:p>
        </w:tc>
      </w:tr>
      <w:tr w:rsidR="001D26D1" w:rsidRPr="00300257" w14:paraId="40340C35" w14:textId="77777777" w:rsidTr="00300619">
        <w:trPr>
          <w:cantSplit/>
          <w:trHeight w:val="340"/>
        </w:trPr>
        <w:tc>
          <w:tcPr>
            <w:tcW w:w="6390" w:type="dxa"/>
            <w:vAlign w:val="center"/>
          </w:tcPr>
          <w:p w14:paraId="78DE010E" w14:textId="77777777" w:rsidR="001D26D1" w:rsidRPr="00300257" w:rsidRDefault="001D26D1" w:rsidP="001D26D1">
            <w:pPr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>GTC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Technology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International,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LP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7DB63A1" w14:textId="3F8B40AC" w:rsidR="001D26D1" w:rsidRPr="00602969" w:rsidRDefault="00C717E0" w:rsidP="001D26D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-</w:t>
            </w:r>
          </w:p>
        </w:tc>
        <w:tc>
          <w:tcPr>
            <w:tcW w:w="284" w:type="dxa"/>
            <w:vAlign w:val="center"/>
          </w:tcPr>
          <w:p w14:paraId="368A06E8" w14:textId="77777777" w:rsidR="001D26D1" w:rsidRPr="00300257" w:rsidRDefault="001D26D1" w:rsidP="001D26D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837D004" w14:textId="7C0B4BC5" w:rsidR="001D26D1" w:rsidRPr="00300257" w:rsidRDefault="001D26D1" w:rsidP="001D26D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41</w:t>
            </w:r>
          </w:p>
        </w:tc>
      </w:tr>
      <w:tr w:rsidR="00827219" w:rsidRPr="00300257" w14:paraId="7211D366" w14:textId="77777777" w:rsidTr="00300619">
        <w:trPr>
          <w:cantSplit/>
          <w:trHeight w:val="340"/>
        </w:trPr>
        <w:tc>
          <w:tcPr>
            <w:tcW w:w="6390" w:type="dxa"/>
            <w:vAlign w:val="center"/>
          </w:tcPr>
          <w:p w14:paraId="5F480E28" w14:textId="77777777" w:rsidR="00827219" w:rsidRPr="00300257" w:rsidRDefault="00827219" w:rsidP="003F67E0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53FD21" w14:textId="7E8FF528" w:rsidR="00827219" w:rsidRDefault="00C717E0" w:rsidP="003F67E0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103</w:t>
            </w:r>
          </w:p>
        </w:tc>
        <w:tc>
          <w:tcPr>
            <w:tcW w:w="284" w:type="dxa"/>
            <w:vAlign w:val="center"/>
          </w:tcPr>
          <w:p w14:paraId="3322CAB5" w14:textId="77777777" w:rsidR="00827219" w:rsidRPr="00300257" w:rsidRDefault="00827219" w:rsidP="003F67E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C754EC" w14:textId="69855E64" w:rsidR="00827219" w:rsidRDefault="00827219" w:rsidP="00827219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108</w:t>
            </w:r>
          </w:p>
        </w:tc>
      </w:tr>
      <w:tr w:rsidR="00827219" w:rsidRPr="00300257" w14:paraId="6A3DACBF" w14:textId="77777777" w:rsidTr="003F67E0">
        <w:trPr>
          <w:cantSplit/>
          <w:trHeight w:val="340"/>
        </w:trPr>
        <w:tc>
          <w:tcPr>
            <w:tcW w:w="6390" w:type="dxa"/>
            <w:vAlign w:val="center"/>
          </w:tcPr>
          <w:p w14:paraId="528DE5F7" w14:textId="0EA839A1" w:rsidR="00827219" w:rsidRPr="00300257" w:rsidRDefault="00827219" w:rsidP="003F67E0">
            <w:pPr>
              <w:spacing w:line="32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D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76" w:type="dxa"/>
            <w:vAlign w:val="center"/>
          </w:tcPr>
          <w:p w14:paraId="28BC0BB9" w14:textId="77777777" w:rsidR="00827219" w:rsidRPr="00300257" w:rsidRDefault="00827219" w:rsidP="003F67E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511A8DA0" w14:textId="77777777" w:rsidR="00827219" w:rsidRPr="00300257" w:rsidRDefault="00827219" w:rsidP="003F67E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02B80FAA" w14:textId="77777777" w:rsidR="00827219" w:rsidRPr="00300257" w:rsidRDefault="00827219" w:rsidP="003F67E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27219" w:rsidRPr="00300257" w14:paraId="1E26AD9A" w14:textId="77777777" w:rsidTr="003F67E0">
        <w:trPr>
          <w:cantSplit/>
          <w:trHeight w:val="340"/>
        </w:trPr>
        <w:tc>
          <w:tcPr>
            <w:tcW w:w="6390" w:type="dxa"/>
            <w:vAlign w:val="center"/>
          </w:tcPr>
          <w:p w14:paraId="3BC4A46E" w14:textId="0781489C" w:rsidR="00827219" w:rsidRPr="00300257" w:rsidRDefault="00827219" w:rsidP="003F67E0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832034">
              <w:rPr>
                <w:rFonts w:ascii="Angsana New" w:hAnsi="Angsana New"/>
                <w:sz w:val="30"/>
                <w:szCs w:val="30"/>
                <w:cs/>
              </w:rPr>
              <w:t>บริษัทจัมโบ้อินเตอร์เนชั่นแนล จำกัด</w:t>
            </w:r>
          </w:p>
        </w:tc>
        <w:tc>
          <w:tcPr>
            <w:tcW w:w="1276" w:type="dxa"/>
            <w:vAlign w:val="center"/>
          </w:tcPr>
          <w:p w14:paraId="01E4DEB7" w14:textId="44D7CBEF" w:rsidR="00827219" w:rsidRPr="00602969" w:rsidRDefault="00832034" w:rsidP="00827219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10</w:t>
            </w:r>
          </w:p>
        </w:tc>
        <w:tc>
          <w:tcPr>
            <w:tcW w:w="284" w:type="dxa"/>
            <w:vAlign w:val="center"/>
          </w:tcPr>
          <w:p w14:paraId="4440C249" w14:textId="77777777" w:rsidR="00827219" w:rsidRPr="00300257" w:rsidRDefault="00827219" w:rsidP="003F67E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036A4005" w14:textId="2B90EE42" w:rsidR="00827219" w:rsidRPr="00300257" w:rsidRDefault="00827219" w:rsidP="003F67E0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="Times New Roman"/>
                <w:sz w:val="30"/>
                <w:szCs w:val="30"/>
              </w:rPr>
              <w:t>18</w:t>
            </w:r>
          </w:p>
        </w:tc>
      </w:tr>
      <w:tr w:rsidR="001D26D1" w:rsidRPr="00300257" w14:paraId="72E45B8B" w14:textId="77777777" w:rsidTr="005834BD">
        <w:trPr>
          <w:cantSplit/>
          <w:trHeight w:val="340"/>
        </w:trPr>
        <w:tc>
          <w:tcPr>
            <w:tcW w:w="6390" w:type="dxa"/>
            <w:vAlign w:val="center"/>
          </w:tcPr>
          <w:p w14:paraId="64365CB1" w14:textId="77777777" w:rsidR="001D26D1" w:rsidRPr="00300257" w:rsidRDefault="001D26D1" w:rsidP="001D26D1">
            <w:pPr>
              <w:spacing w:line="32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48ECD57" w14:textId="42979081" w:rsidR="001D26D1" w:rsidRPr="00300257" w:rsidRDefault="00832034" w:rsidP="00827219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113</w:t>
            </w:r>
          </w:p>
        </w:tc>
        <w:tc>
          <w:tcPr>
            <w:tcW w:w="284" w:type="dxa"/>
            <w:vAlign w:val="center"/>
          </w:tcPr>
          <w:p w14:paraId="456850AE" w14:textId="77777777" w:rsidR="001D26D1" w:rsidRPr="00300257" w:rsidRDefault="001D26D1" w:rsidP="001D26D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DEC0764" w14:textId="16877949" w:rsidR="001D26D1" w:rsidRPr="00300257" w:rsidRDefault="00827219" w:rsidP="00827219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126</w:t>
            </w:r>
          </w:p>
        </w:tc>
      </w:tr>
      <w:tr w:rsidR="001D26D1" w:rsidRPr="00300257" w14:paraId="35B63409" w14:textId="77777777" w:rsidTr="005834BD">
        <w:trPr>
          <w:cantSplit/>
          <w:trHeight w:hRule="exact" w:val="57"/>
        </w:trPr>
        <w:tc>
          <w:tcPr>
            <w:tcW w:w="6390" w:type="dxa"/>
            <w:vAlign w:val="center"/>
          </w:tcPr>
          <w:p w14:paraId="3D98E9FE" w14:textId="77777777" w:rsidR="001D26D1" w:rsidRPr="00300257" w:rsidRDefault="001D26D1" w:rsidP="001D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center"/>
          </w:tcPr>
          <w:p w14:paraId="2E5590EA" w14:textId="77777777" w:rsidR="001D26D1" w:rsidRPr="00300257" w:rsidRDefault="001D26D1" w:rsidP="001D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84" w:type="dxa"/>
            <w:vAlign w:val="center"/>
          </w:tcPr>
          <w:p w14:paraId="23A51A1B" w14:textId="77777777" w:rsidR="001D26D1" w:rsidRPr="00300257" w:rsidRDefault="001D26D1" w:rsidP="001D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center"/>
          </w:tcPr>
          <w:p w14:paraId="0FE74106" w14:textId="77777777" w:rsidR="001D26D1" w:rsidRPr="00300257" w:rsidRDefault="001D26D1" w:rsidP="001D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16"/>
                <w:szCs w:val="16"/>
                <w:cs/>
              </w:rPr>
            </w:pPr>
          </w:p>
        </w:tc>
      </w:tr>
    </w:tbl>
    <w:p w14:paraId="29F7013B" w14:textId="77777777" w:rsidR="00ED1F47" w:rsidRPr="009B2973" w:rsidRDefault="00ED1F47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p w14:paraId="03F7049C" w14:textId="77777777" w:rsidR="006C6B87" w:rsidRPr="00300257" w:rsidRDefault="006C6B87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39"/>
        <w:rPr>
          <w:rFonts w:ascii="Angsana New" w:hAnsi="Angsana New"/>
          <w:i/>
          <w:iCs/>
          <w:sz w:val="30"/>
          <w:szCs w:val="30"/>
        </w:rPr>
      </w:pPr>
      <w:r w:rsidRPr="00300619">
        <w:rPr>
          <w:rFonts w:ascii="Angsana New" w:hAnsi="Angsana New"/>
          <w:i/>
          <w:iCs/>
          <w:sz w:val="30"/>
          <w:szCs w:val="30"/>
          <w:cs/>
        </w:rPr>
        <w:t>เงินให้กู้ยืมระยะยาว</w:t>
      </w:r>
    </w:p>
    <w:p w14:paraId="367895C9" w14:textId="77777777" w:rsidR="00883E0E" w:rsidRPr="009B2973" w:rsidRDefault="00883E0E" w:rsidP="009B2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  <w:cs/>
        </w:rPr>
      </w:pPr>
    </w:p>
    <w:tbl>
      <w:tblPr>
        <w:tblW w:w="9216" w:type="dxa"/>
        <w:tblInd w:w="459" w:type="dxa"/>
        <w:tblLayout w:type="fixed"/>
        <w:tblLook w:val="0000" w:firstRow="0" w:lastRow="0" w:firstColumn="0" w:lastColumn="0" w:noHBand="0" w:noVBand="0"/>
      </w:tblPr>
      <w:tblGrid>
        <w:gridCol w:w="6381"/>
        <w:gridCol w:w="1276"/>
        <w:gridCol w:w="284"/>
        <w:gridCol w:w="1275"/>
      </w:tblGrid>
      <w:tr w:rsidR="001D26D1" w:rsidRPr="00300257" w14:paraId="354E29D2" w14:textId="77777777" w:rsidTr="005834BD">
        <w:trPr>
          <w:cantSplit/>
          <w:trHeight w:val="340"/>
        </w:trPr>
        <w:tc>
          <w:tcPr>
            <w:tcW w:w="6381" w:type="dxa"/>
            <w:vAlign w:val="center"/>
          </w:tcPr>
          <w:p w14:paraId="0E58C54C" w14:textId="77777777" w:rsidR="001D26D1" w:rsidRPr="00300257" w:rsidRDefault="001D26D1" w:rsidP="001D26D1">
            <w:pPr>
              <w:pStyle w:val="Footer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7E95B618" w14:textId="3444B9D9" w:rsidR="001D26D1" w:rsidRPr="00F669F1" w:rsidRDefault="00186E37" w:rsidP="001D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756E4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BD2E5E" w:rsidRPr="00756E4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  <w:vAlign w:val="center"/>
          </w:tcPr>
          <w:p w14:paraId="5077AD7B" w14:textId="77777777" w:rsidR="001D26D1" w:rsidRPr="00300257" w:rsidRDefault="001D26D1" w:rsidP="001D26D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1A471DC7" w14:textId="555B305B" w:rsidR="001D26D1" w:rsidRPr="004E256E" w:rsidRDefault="001D26D1" w:rsidP="001D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1D26D1" w:rsidRPr="00300257" w14:paraId="6C9B03CD" w14:textId="77777777" w:rsidTr="005834BD">
        <w:trPr>
          <w:cantSplit/>
          <w:trHeight w:val="340"/>
        </w:trPr>
        <w:tc>
          <w:tcPr>
            <w:tcW w:w="6381" w:type="dxa"/>
            <w:vAlign w:val="center"/>
          </w:tcPr>
          <w:p w14:paraId="057D2B82" w14:textId="77777777" w:rsidR="001D26D1" w:rsidRPr="00300257" w:rsidRDefault="001D26D1" w:rsidP="001D26D1">
            <w:pPr>
              <w:pStyle w:val="Footer"/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2DFADAE4" w14:textId="00735233" w:rsidR="001D26D1" w:rsidRDefault="001D26D1" w:rsidP="001D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  <w:vAlign w:val="center"/>
          </w:tcPr>
          <w:p w14:paraId="0BAC2D4E" w14:textId="77777777" w:rsidR="001D26D1" w:rsidRPr="00300257" w:rsidRDefault="001D26D1" w:rsidP="001D26D1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6752BFF5" w14:textId="632519C2" w:rsidR="001D26D1" w:rsidRDefault="001D26D1" w:rsidP="001D26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D26D1" w:rsidRPr="00300257" w14:paraId="23FCB37A" w14:textId="77777777" w:rsidTr="005834BD">
        <w:trPr>
          <w:cantSplit/>
          <w:trHeight w:val="340"/>
        </w:trPr>
        <w:tc>
          <w:tcPr>
            <w:tcW w:w="6381" w:type="dxa"/>
            <w:vAlign w:val="center"/>
          </w:tcPr>
          <w:p w14:paraId="70B5D011" w14:textId="77777777" w:rsidR="001D26D1" w:rsidRPr="00300257" w:rsidRDefault="001D26D1" w:rsidP="001D26D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09FC029B" w14:textId="77777777" w:rsidR="001D26D1" w:rsidRPr="00300257" w:rsidRDefault="001D26D1" w:rsidP="001D26D1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D26D1" w:rsidRPr="00300257" w14:paraId="6B69AB7D" w14:textId="77777777" w:rsidTr="005834BD">
        <w:trPr>
          <w:cantSplit/>
          <w:trHeight w:val="340"/>
        </w:trPr>
        <w:tc>
          <w:tcPr>
            <w:tcW w:w="6381" w:type="dxa"/>
            <w:vAlign w:val="center"/>
          </w:tcPr>
          <w:p w14:paraId="307E0785" w14:textId="77777777" w:rsidR="001D26D1" w:rsidRPr="00300257" w:rsidRDefault="001D26D1" w:rsidP="001D26D1">
            <w:pPr>
              <w:spacing w:line="32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6" w:type="dxa"/>
            <w:vAlign w:val="center"/>
          </w:tcPr>
          <w:p w14:paraId="6DF335A2" w14:textId="77777777" w:rsidR="001D26D1" w:rsidRPr="00300257" w:rsidRDefault="001D26D1" w:rsidP="001D26D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265D6A29" w14:textId="77777777" w:rsidR="001D26D1" w:rsidRPr="00300257" w:rsidRDefault="001D26D1" w:rsidP="001D26D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  <w:cs/>
              </w:rPr>
            </w:pPr>
          </w:p>
        </w:tc>
        <w:tc>
          <w:tcPr>
            <w:tcW w:w="1275" w:type="dxa"/>
            <w:vAlign w:val="center"/>
          </w:tcPr>
          <w:p w14:paraId="68BE665B" w14:textId="77777777" w:rsidR="001D26D1" w:rsidRPr="00300257" w:rsidRDefault="001D26D1" w:rsidP="001D26D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D26D1" w:rsidRPr="00300257" w14:paraId="27767471" w14:textId="77777777" w:rsidTr="005834BD">
        <w:trPr>
          <w:cantSplit/>
          <w:trHeight w:val="340"/>
        </w:trPr>
        <w:tc>
          <w:tcPr>
            <w:tcW w:w="6381" w:type="dxa"/>
            <w:vAlign w:val="center"/>
          </w:tcPr>
          <w:p w14:paraId="4FE4D2F8" w14:textId="77777777" w:rsidR="001D26D1" w:rsidRPr="00300257" w:rsidRDefault="001D26D1" w:rsidP="001D26D1">
            <w:pPr>
              <w:spacing w:line="320" w:lineRule="exact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>Mariwasa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Holdings,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Inc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276" w:type="dxa"/>
            <w:vAlign w:val="center"/>
          </w:tcPr>
          <w:p w14:paraId="187E57FA" w14:textId="1008ACB1" w:rsidR="001D26D1" w:rsidRPr="00602969" w:rsidRDefault="00C717E0" w:rsidP="001D26D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81</w:t>
            </w:r>
          </w:p>
        </w:tc>
        <w:tc>
          <w:tcPr>
            <w:tcW w:w="284" w:type="dxa"/>
            <w:vAlign w:val="center"/>
          </w:tcPr>
          <w:p w14:paraId="4201CA2B" w14:textId="77777777" w:rsidR="001D26D1" w:rsidRPr="00300257" w:rsidRDefault="001D26D1" w:rsidP="001D26D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59B59DE0" w14:textId="19948827" w:rsidR="001D26D1" w:rsidRPr="00300257" w:rsidRDefault="001D26D1" w:rsidP="001D26D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82</w:t>
            </w:r>
          </w:p>
        </w:tc>
      </w:tr>
      <w:tr w:rsidR="001D26D1" w:rsidRPr="00300257" w14:paraId="30F2B8A5" w14:textId="77777777" w:rsidTr="005834BD">
        <w:trPr>
          <w:cantSplit/>
          <w:trHeight w:val="340"/>
        </w:trPr>
        <w:tc>
          <w:tcPr>
            <w:tcW w:w="6381" w:type="dxa"/>
            <w:vAlign w:val="center"/>
          </w:tcPr>
          <w:p w14:paraId="065DD345" w14:textId="329491E1" w:rsidR="001D26D1" w:rsidRPr="00300257" w:rsidRDefault="001D26D1" w:rsidP="001D26D1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>เซกิซุย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>เอสซีจี อินดัสทรี จำกัด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87EA4BA" w14:textId="69906D36" w:rsidR="001D26D1" w:rsidRPr="00602969" w:rsidRDefault="00832034" w:rsidP="001D26D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8</w:t>
            </w:r>
          </w:p>
        </w:tc>
        <w:tc>
          <w:tcPr>
            <w:tcW w:w="284" w:type="dxa"/>
            <w:vAlign w:val="center"/>
          </w:tcPr>
          <w:p w14:paraId="0D826949" w14:textId="77777777" w:rsidR="001D26D1" w:rsidRPr="00300257" w:rsidRDefault="001D26D1" w:rsidP="001D26D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F0DD6B5" w14:textId="70E7BDB8" w:rsidR="001D26D1" w:rsidRPr="00300257" w:rsidRDefault="00CC6398" w:rsidP="001D26D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17</w:t>
            </w:r>
          </w:p>
        </w:tc>
      </w:tr>
      <w:tr w:rsidR="00CC6398" w:rsidRPr="00300257" w14:paraId="283D23FC" w14:textId="77777777" w:rsidTr="005834BD">
        <w:trPr>
          <w:cantSplit/>
          <w:trHeight w:val="340"/>
        </w:trPr>
        <w:tc>
          <w:tcPr>
            <w:tcW w:w="6381" w:type="dxa"/>
            <w:vAlign w:val="center"/>
          </w:tcPr>
          <w:p w14:paraId="14990CDB" w14:textId="77777777" w:rsidR="00CC6398" w:rsidRDefault="00CC6398" w:rsidP="001D26D1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E8EF6EA" w14:textId="2232C33C" w:rsidR="00CC6398" w:rsidDel="00CC6398" w:rsidRDefault="00832034" w:rsidP="00054E8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8</w:t>
            </w:r>
            <w:r w:rsidR="00054E8E">
              <w:rPr>
                <w:rFonts w:ascii="Angsana New" w:hAnsi="Angsana New" w:cstheme="minorBidi"/>
                <w:sz w:val="30"/>
                <w:szCs w:val="30"/>
              </w:rPr>
              <w:t>9</w:t>
            </w:r>
          </w:p>
        </w:tc>
        <w:tc>
          <w:tcPr>
            <w:tcW w:w="284" w:type="dxa"/>
            <w:vAlign w:val="center"/>
          </w:tcPr>
          <w:p w14:paraId="5DA3422D" w14:textId="77777777" w:rsidR="00CC6398" w:rsidRPr="00300257" w:rsidRDefault="00CC6398" w:rsidP="001D26D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5B2EAA03" w14:textId="72676186" w:rsidR="00CC6398" w:rsidDel="00CC6398" w:rsidRDefault="00CC6398" w:rsidP="001D26D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99</w:t>
            </w:r>
          </w:p>
        </w:tc>
      </w:tr>
      <w:tr w:rsidR="00CC6398" w:rsidRPr="00300257" w14:paraId="6D19D554" w14:textId="77777777" w:rsidTr="003F67E0">
        <w:trPr>
          <w:cantSplit/>
          <w:trHeight w:val="340"/>
        </w:trPr>
        <w:tc>
          <w:tcPr>
            <w:tcW w:w="6381" w:type="dxa"/>
            <w:vAlign w:val="center"/>
          </w:tcPr>
          <w:p w14:paraId="3BF70D5A" w14:textId="3F0FF042" w:rsidR="00CC6398" w:rsidRPr="00300257" w:rsidRDefault="00CC6398" w:rsidP="003F67E0">
            <w:pPr>
              <w:spacing w:line="320" w:lineRule="exact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52D7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76" w:type="dxa"/>
            <w:vAlign w:val="center"/>
          </w:tcPr>
          <w:p w14:paraId="0FC81109" w14:textId="77777777" w:rsidR="00CC6398" w:rsidRPr="00300257" w:rsidRDefault="00CC6398" w:rsidP="003F67E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094249DC" w14:textId="77777777" w:rsidR="00CC6398" w:rsidRPr="00300257" w:rsidRDefault="00CC6398" w:rsidP="003F67E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  <w:cs/>
              </w:rPr>
            </w:pPr>
          </w:p>
        </w:tc>
        <w:tc>
          <w:tcPr>
            <w:tcW w:w="1275" w:type="dxa"/>
            <w:vAlign w:val="center"/>
          </w:tcPr>
          <w:p w14:paraId="4F182A41" w14:textId="77777777" w:rsidR="00CC6398" w:rsidRPr="00300257" w:rsidRDefault="00CC6398" w:rsidP="003F67E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C6398" w:rsidRPr="00300257" w14:paraId="226BE450" w14:textId="77777777" w:rsidTr="005834BD">
        <w:trPr>
          <w:cantSplit/>
          <w:trHeight w:val="340"/>
        </w:trPr>
        <w:tc>
          <w:tcPr>
            <w:tcW w:w="6381" w:type="dxa"/>
            <w:vAlign w:val="center"/>
          </w:tcPr>
          <w:p w14:paraId="40DAB46F" w14:textId="4C0508DB" w:rsidR="00CC6398" w:rsidRDefault="00CC6398" w:rsidP="001D26D1">
            <w:pPr>
              <w:spacing w:line="320" w:lineRule="exact"/>
              <w:rPr>
                <w:rFonts w:ascii="Angsana New" w:hAnsi="Angsana New"/>
                <w:sz w:val="30"/>
                <w:szCs w:val="30"/>
                <w:cs/>
              </w:rPr>
            </w:pPr>
            <w:r w:rsidRPr="00054E8E">
              <w:rPr>
                <w:rFonts w:ascii="Angsana New" w:hAnsi="Angsana New"/>
                <w:sz w:val="30"/>
                <w:szCs w:val="30"/>
                <w:cs/>
              </w:rPr>
              <w:t>บริษัทจัมโบ้ เจตตี้ จำกัด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2148DD2B" w14:textId="325CA97F" w:rsidR="00CC6398" w:rsidDel="00CC6398" w:rsidRDefault="00832034" w:rsidP="001D26D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18</w:t>
            </w:r>
          </w:p>
        </w:tc>
        <w:tc>
          <w:tcPr>
            <w:tcW w:w="284" w:type="dxa"/>
            <w:vAlign w:val="center"/>
          </w:tcPr>
          <w:p w14:paraId="0359821B" w14:textId="77777777" w:rsidR="00CC6398" w:rsidRPr="00300257" w:rsidRDefault="00CC6398" w:rsidP="001D26D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BE1043A" w14:textId="1F8A1F84" w:rsidR="00CC6398" w:rsidDel="00CC6398" w:rsidRDefault="00CC6398" w:rsidP="001D26D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sz w:val="30"/>
                <w:szCs w:val="30"/>
              </w:rPr>
            </w:pPr>
            <w:r>
              <w:rPr>
                <w:rFonts w:ascii="Angsana New" w:hAnsi="Angsana New" w:cstheme="minorBidi"/>
                <w:sz w:val="30"/>
                <w:szCs w:val="30"/>
              </w:rPr>
              <w:t>22</w:t>
            </w:r>
          </w:p>
        </w:tc>
      </w:tr>
      <w:tr w:rsidR="001D26D1" w:rsidRPr="00300257" w14:paraId="43D0F528" w14:textId="77777777" w:rsidTr="005834BD">
        <w:trPr>
          <w:cantSplit/>
          <w:trHeight w:val="340"/>
        </w:trPr>
        <w:tc>
          <w:tcPr>
            <w:tcW w:w="6381" w:type="dxa"/>
            <w:vAlign w:val="center"/>
          </w:tcPr>
          <w:p w14:paraId="6AA25214" w14:textId="77777777" w:rsidR="001D26D1" w:rsidRPr="00300257" w:rsidRDefault="001D26D1" w:rsidP="001D26D1">
            <w:pPr>
              <w:spacing w:line="320" w:lineRule="exact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bottom w:val="double" w:sz="4" w:space="0" w:color="auto"/>
            </w:tcBorders>
            <w:vAlign w:val="center"/>
          </w:tcPr>
          <w:p w14:paraId="7033B5AF" w14:textId="6793E33A" w:rsidR="001D26D1" w:rsidRPr="00602969" w:rsidRDefault="00054E8E" w:rsidP="00054E8E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theme="min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107</w:t>
            </w:r>
          </w:p>
        </w:tc>
        <w:tc>
          <w:tcPr>
            <w:tcW w:w="284" w:type="dxa"/>
            <w:vAlign w:val="center"/>
          </w:tcPr>
          <w:p w14:paraId="0ACDF469" w14:textId="77777777" w:rsidR="001D26D1" w:rsidRPr="00300257" w:rsidRDefault="001D26D1" w:rsidP="001D26D1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  <w:vAlign w:val="center"/>
          </w:tcPr>
          <w:p w14:paraId="1A26211C" w14:textId="3D2EB4B6" w:rsidR="001D26D1" w:rsidRPr="00300257" w:rsidRDefault="0071309E" w:rsidP="001D26D1">
            <w:pPr>
              <w:tabs>
                <w:tab w:val="clear" w:pos="907"/>
                <w:tab w:val="left" w:pos="986"/>
                <w:tab w:val="left" w:pos="1205"/>
              </w:tabs>
              <w:spacing w:line="340" w:lineRule="exact"/>
              <w:ind w:left="-70" w:right="72"/>
              <w:jc w:val="right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theme="minorBidi"/>
                <w:b/>
                <w:bCs/>
                <w:sz w:val="30"/>
                <w:szCs w:val="30"/>
              </w:rPr>
              <w:t>121</w:t>
            </w:r>
          </w:p>
        </w:tc>
      </w:tr>
    </w:tbl>
    <w:p w14:paraId="4259CC09" w14:textId="77777777" w:rsidR="00ED1F47" w:rsidRDefault="00ED1F47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p w14:paraId="56E9F5FD" w14:textId="77777777" w:rsidR="00713182" w:rsidRDefault="00713182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p w14:paraId="38EC7AD7" w14:textId="77777777" w:rsidR="00214857" w:rsidRDefault="00214857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p w14:paraId="0CF35622" w14:textId="77777777" w:rsidR="00713182" w:rsidRDefault="00713182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p w14:paraId="5EE987CD" w14:textId="77777777" w:rsidR="00713182" w:rsidRDefault="00713182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p w14:paraId="2D9A4BD9" w14:textId="77777777" w:rsidR="00713182" w:rsidRDefault="00713182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p w14:paraId="108CE984" w14:textId="2172CD0E" w:rsidR="001519EA" w:rsidRPr="00230890" w:rsidRDefault="00E67139" w:rsidP="001519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b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lastRenderedPageBreak/>
        <w:t>รายการเคลื่อนไหวระหว่าง</w:t>
      </w:r>
      <w:r w:rsidR="00995A6E" w:rsidRPr="007C10F5">
        <w:rPr>
          <w:rFonts w:ascii="Angsana New" w:hAnsi="Angsana New" w:hint="cs"/>
          <w:sz w:val="30"/>
          <w:szCs w:val="30"/>
          <w:cs/>
        </w:rPr>
        <w:t>งวด</w:t>
      </w:r>
      <w:r w:rsidR="00BD2E5E" w:rsidRPr="00756E40">
        <w:rPr>
          <w:rFonts w:ascii="Angsana New" w:hAnsi="Angsana New"/>
          <w:b/>
          <w:sz w:val="30"/>
          <w:szCs w:val="30"/>
          <w:cs/>
        </w:rPr>
        <w:t>เก้า</w:t>
      </w:r>
      <w:r w:rsidR="00186E37" w:rsidRPr="007C10F5">
        <w:rPr>
          <w:rFonts w:ascii="Angsana New" w:hAnsi="Angsana New"/>
          <w:b/>
          <w:sz w:val="30"/>
          <w:szCs w:val="30"/>
          <w:cs/>
        </w:rPr>
        <w:t xml:space="preserve">เดือนสิ้นสุดวันที่ </w:t>
      </w:r>
      <w:r w:rsidR="00186E37" w:rsidRPr="00756E40">
        <w:rPr>
          <w:rFonts w:ascii="Angsana New" w:hAnsi="Angsana New"/>
          <w:bCs/>
          <w:sz w:val="30"/>
          <w:szCs w:val="30"/>
        </w:rPr>
        <w:t>30</w:t>
      </w:r>
      <w:r w:rsidR="00186E37" w:rsidRPr="00756E40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BD2E5E" w:rsidRPr="00756E40">
        <w:rPr>
          <w:rFonts w:ascii="Angsana New" w:hAnsi="Angsana New"/>
          <w:sz w:val="30"/>
          <w:szCs w:val="30"/>
          <w:cs/>
        </w:rPr>
        <w:t>กันยายน</w:t>
      </w:r>
      <w:r w:rsidR="00995A6E">
        <w:rPr>
          <w:rFonts w:ascii="Angsana New" w:hAnsi="Angsana New" w:hint="cs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  <w:cs/>
        </w:rPr>
        <w:t>สำหรับเงินให้กู้ยืมแก่กิจการที่เกี่ยวข้องกันมีดังนี้</w:t>
      </w:r>
    </w:p>
    <w:p w14:paraId="08E73005" w14:textId="77777777" w:rsidR="001519EA" w:rsidRPr="00F669F1" w:rsidRDefault="001519EA" w:rsidP="009B2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tbl>
      <w:tblPr>
        <w:tblW w:w="9144" w:type="dxa"/>
        <w:tblInd w:w="486" w:type="dxa"/>
        <w:tblLayout w:type="fixed"/>
        <w:tblLook w:val="0000" w:firstRow="0" w:lastRow="0" w:firstColumn="0" w:lastColumn="0" w:noHBand="0" w:noVBand="0"/>
      </w:tblPr>
      <w:tblGrid>
        <w:gridCol w:w="6354"/>
        <w:gridCol w:w="1260"/>
        <w:gridCol w:w="270"/>
        <w:gridCol w:w="1260"/>
      </w:tblGrid>
      <w:tr w:rsidR="001519EA" w:rsidRPr="008B0C15" w14:paraId="23001F62" w14:textId="77777777" w:rsidTr="005834BD">
        <w:trPr>
          <w:cantSplit/>
          <w:trHeight w:hRule="exact" w:val="340"/>
        </w:trPr>
        <w:tc>
          <w:tcPr>
            <w:tcW w:w="6354" w:type="dxa"/>
            <w:vAlign w:val="center"/>
          </w:tcPr>
          <w:p w14:paraId="2829D2BC" w14:textId="77777777" w:rsidR="001519EA" w:rsidRPr="003773C8" w:rsidRDefault="001519EA" w:rsidP="00A564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6786427F" w14:textId="2C83B955" w:rsidR="001519EA" w:rsidRPr="003773C8" w:rsidRDefault="004E256E" w:rsidP="00A564F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="00995A6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center"/>
          </w:tcPr>
          <w:p w14:paraId="24B1F7ED" w14:textId="77777777" w:rsidR="001519EA" w:rsidRPr="003773C8" w:rsidRDefault="001519EA" w:rsidP="00A564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A810741" w14:textId="5469B2D7" w:rsidR="001519EA" w:rsidRPr="003773C8" w:rsidRDefault="004E256E" w:rsidP="00A564F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="00995A6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1519EA" w:rsidRPr="008B0C15" w14:paraId="6E7BAF8D" w14:textId="77777777" w:rsidTr="005834BD">
        <w:trPr>
          <w:cantSplit/>
          <w:trHeight w:hRule="exact" w:val="340"/>
        </w:trPr>
        <w:tc>
          <w:tcPr>
            <w:tcW w:w="6354" w:type="dxa"/>
            <w:vAlign w:val="center"/>
          </w:tcPr>
          <w:p w14:paraId="56C0B31D" w14:textId="77777777" w:rsidR="001519EA" w:rsidRPr="003773C8" w:rsidRDefault="001519EA" w:rsidP="00A564F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center"/>
          </w:tcPr>
          <w:p w14:paraId="39A4486F" w14:textId="77777777" w:rsidR="001519EA" w:rsidRPr="003773C8" w:rsidRDefault="001519EA" w:rsidP="00A564F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3773C8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519EA" w:rsidRPr="008B0C15" w14:paraId="343E2213" w14:textId="77777777" w:rsidTr="005834BD">
        <w:trPr>
          <w:cantSplit/>
          <w:trHeight w:hRule="exact" w:val="369"/>
        </w:trPr>
        <w:tc>
          <w:tcPr>
            <w:tcW w:w="6354" w:type="dxa"/>
            <w:vAlign w:val="center"/>
          </w:tcPr>
          <w:p w14:paraId="1A0A9D46" w14:textId="77777777" w:rsidR="001519EA" w:rsidRPr="003773C8" w:rsidRDefault="001519EA" w:rsidP="00A564F2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3773C8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ระยะสั้น</w:t>
            </w:r>
          </w:p>
        </w:tc>
        <w:tc>
          <w:tcPr>
            <w:tcW w:w="1260" w:type="dxa"/>
            <w:vAlign w:val="center"/>
          </w:tcPr>
          <w:p w14:paraId="24405362" w14:textId="77777777" w:rsidR="001519EA" w:rsidRPr="003773C8" w:rsidRDefault="001519EA" w:rsidP="00A564F2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52CB9EFB" w14:textId="77777777" w:rsidR="001519EA" w:rsidRPr="003773C8" w:rsidRDefault="001519EA" w:rsidP="00A564F2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689EEEDA" w14:textId="2EAAB48E" w:rsidR="001519EA" w:rsidRPr="003773C8" w:rsidRDefault="001519EA" w:rsidP="00A564F2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1519EA" w:rsidRPr="008B0C15" w14:paraId="00543999" w14:textId="77777777" w:rsidTr="005834BD">
        <w:trPr>
          <w:cantSplit/>
          <w:trHeight w:hRule="exact" w:val="374"/>
        </w:trPr>
        <w:tc>
          <w:tcPr>
            <w:tcW w:w="6354" w:type="dxa"/>
            <w:vAlign w:val="center"/>
          </w:tcPr>
          <w:p w14:paraId="4EADF690" w14:textId="118AF5C0" w:rsidR="001519EA" w:rsidRPr="003773C8" w:rsidRDefault="001519EA" w:rsidP="001519E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773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E256E" w:rsidRPr="004E256E">
              <w:rPr>
                <w:rFonts w:ascii="Angsana New" w:hAnsi="Angsana New"/>
                <w:sz w:val="30"/>
                <w:szCs w:val="30"/>
              </w:rPr>
              <w:t>1</w:t>
            </w:r>
            <w:r w:rsidRPr="003773C8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60" w:type="dxa"/>
            <w:vAlign w:val="center"/>
          </w:tcPr>
          <w:p w14:paraId="02D8CCFB" w14:textId="3ACEED37" w:rsidR="001519EA" w:rsidRPr="003773C8" w:rsidRDefault="007C10F5" w:rsidP="0071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126</w:t>
            </w:r>
          </w:p>
        </w:tc>
        <w:tc>
          <w:tcPr>
            <w:tcW w:w="270" w:type="dxa"/>
            <w:vAlign w:val="center"/>
          </w:tcPr>
          <w:p w14:paraId="523C646B" w14:textId="77777777" w:rsidR="001519EA" w:rsidRPr="003773C8" w:rsidRDefault="001519EA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71E52F4B" w14:textId="1C8E886F" w:rsidR="001519EA" w:rsidRPr="00C16F3E" w:rsidRDefault="007C10F5" w:rsidP="007C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C16F3E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34</w:t>
            </w:r>
          </w:p>
        </w:tc>
      </w:tr>
      <w:tr w:rsidR="00104886" w:rsidRPr="008B0C15" w14:paraId="5A40E3CD" w14:textId="77777777" w:rsidTr="005834BD">
        <w:trPr>
          <w:cantSplit/>
          <w:trHeight w:hRule="exact" w:val="374"/>
        </w:trPr>
        <w:tc>
          <w:tcPr>
            <w:tcW w:w="6354" w:type="dxa"/>
            <w:vAlign w:val="center"/>
          </w:tcPr>
          <w:p w14:paraId="4FEB8C96" w14:textId="7D1AF70F" w:rsidR="00104886" w:rsidRPr="00300619" w:rsidRDefault="00104886" w:rsidP="001519E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061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center"/>
          </w:tcPr>
          <w:p w14:paraId="1A7D23F8" w14:textId="2F6F3B76" w:rsidR="00104886" w:rsidRPr="0040592B" w:rsidRDefault="007C10F5" w:rsidP="007F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  <w:tc>
          <w:tcPr>
            <w:tcW w:w="270" w:type="dxa"/>
            <w:vAlign w:val="center"/>
          </w:tcPr>
          <w:p w14:paraId="4DD9B3E4" w14:textId="77777777" w:rsidR="00104886" w:rsidRPr="003773C8" w:rsidRDefault="00104886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33D700A7" w14:textId="29975AB7" w:rsidR="00104886" w:rsidRPr="00C6674C" w:rsidRDefault="00BD2E5E" w:rsidP="007F2B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C6674C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1519EA" w:rsidRPr="008B0C15" w14:paraId="77E446BF" w14:textId="77777777" w:rsidTr="005834BD">
        <w:trPr>
          <w:cantSplit/>
          <w:trHeight w:hRule="exact" w:val="374"/>
        </w:trPr>
        <w:tc>
          <w:tcPr>
            <w:tcW w:w="6354" w:type="dxa"/>
            <w:vAlign w:val="center"/>
          </w:tcPr>
          <w:p w14:paraId="3A32650B" w14:textId="77777777" w:rsidR="001519EA" w:rsidRPr="003773C8" w:rsidRDefault="001519EA" w:rsidP="001519E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73C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60" w:type="dxa"/>
            <w:vAlign w:val="center"/>
          </w:tcPr>
          <w:p w14:paraId="3A5B3542" w14:textId="5948E798" w:rsidR="001519EA" w:rsidRPr="0040592B" w:rsidRDefault="007C10F5" w:rsidP="0071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(53)</w:t>
            </w:r>
          </w:p>
        </w:tc>
        <w:tc>
          <w:tcPr>
            <w:tcW w:w="270" w:type="dxa"/>
            <w:vAlign w:val="center"/>
          </w:tcPr>
          <w:p w14:paraId="5816FA2B" w14:textId="77777777" w:rsidR="001519EA" w:rsidRPr="003773C8" w:rsidRDefault="001519EA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0488319F" w14:textId="2314BA48" w:rsidR="001519EA" w:rsidRPr="00C6674C" w:rsidRDefault="00BD2E5E" w:rsidP="007C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C6674C">
              <w:rPr>
                <w:rFonts w:ascii="Angsana New" w:hAnsi="Angsana New"/>
                <w:sz w:val="30"/>
                <w:szCs w:val="30"/>
              </w:rPr>
              <w:t>(</w:t>
            </w:r>
            <w:r w:rsidR="007C10F5" w:rsidRPr="00C6674C">
              <w:rPr>
                <w:rFonts w:ascii="Angsana New" w:hAnsi="Angsana New"/>
                <w:sz w:val="30"/>
                <w:szCs w:val="30"/>
              </w:rPr>
              <w:t>5</w:t>
            </w:r>
            <w:r w:rsidRPr="00C6674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93589" w:rsidRPr="008B0C15" w14:paraId="2520C485" w14:textId="77777777" w:rsidTr="003F67E0">
        <w:trPr>
          <w:cantSplit/>
          <w:trHeight w:val="340"/>
        </w:trPr>
        <w:tc>
          <w:tcPr>
            <w:tcW w:w="6354" w:type="dxa"/>
            <w:vAlign w:val="center"/>
          </w:tcPr>
          <w:p w14:paraId="1054590D" w14:textId="1E9DDE95" w:rsidR="00A93589" w:rsidRPr="003773C8" w:rsidRDefault="00A93589" w:rsidP="003F67E0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6E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7C1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756E4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BD2E5E" w:rsidRPr="00756E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EE8FE80" w14:textId="5CE9A83B" w:rsidR="00A93589" w:rsidRPr="003773C8" w:rsidRDefault="007C10F5" w:rsidP="003F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113</w:t>
            </w:r>
          </w:p>
        </w:tc>
        <w:tc>
          <w:tcPr>
            <w:tcW w:w="270" w:type="dxa"/>
            <w:vAlign w:val="center"/>
          </w:tcPr>
          <w:p w14:paraId="1B781F83" w14:textId="77777777" w:rsidR="00A93589" w:rsidRPr="003773C8" w:rsidRDefault="00A93589" w:rsidP="003F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5DA21B" w14:textId="6D3B1938" w:rsidR="00A93589" w:rsidRPr="00C6674C" w:rsidRDefault="007C10F5" w:rsidP="007C10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674C">
              <w:rPr>
                <w:rFonts w:ascii="Angsana New" w:hAnsi="Angsana New"/>
                <w:b/>
                <w:bCs/>
                <w:sz w:val="30"/>
                <w:szCs w:val="30"/>
              </w:rPr>
              <w:t>129</w:t>
            </w:r>
          </w:p>
        </w:tc>
      </w:tr>
      <w:tr w:rsidR="001519EA" w:rsidRPr="00A93589" w14:paraId="66C252B9" w14:textId="77777777" w:rsidTr="009A151C">
        <w:trPr>
          <w:cantSplit/>
          <w:trHeight w:val="44"/>
        </w:trPr>
        <w:tc>
          <w:tcPr>
            <w:tcW w:w="6354" w:type="dxa"/>
            <w:vAlign w:val="center"/>
          </w:tcPr>
          <w:p w14:paraId="0B7B111D" w14:textId="677AB978" w:rsidR="001519EA" w:rsidRPr="00300619" w:rsidRDefault="001519EA" w:rsidP="00D80866">
            <w:pPr>
              <w:spacing w:line="240" w:lineRule="auto"/>
              <w:rPr>
                <w:rFonts w:ascii="Angsana New" w:hAnsi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4C459A" w14:textId="6A2A2D59" w:rsidR="001519EA" w:rsidRPr="00300619" w:rsidRDefault="001519EA" w:rsidP="0071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  <w:tc>
          <w:tcPr>
            <w:tcW w:w="270" w:type="dxa"/>
            <w:vAlign w:val="center"/>
          </w:tcPr>
          <w:p w14:paraId="0816E40A" w14:textId="77777777" w:rsidR="001519EA" w:rsidRPr="00300619" w:rsidRDefault="001519EA" w:rsidP="001519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"/>
                <w:szCs w:val="2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center"/>
          </w:tcPr>
          <w:p w14:paraId="713704DC" w14:textId="6A887213" w:rsidR="001519EA" w:rsidRPr="00C16F3E" w:rsidRDefault="001519EA" w:rsidP="0071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2"/>
                <w:szCs w:val="2"/>
              </w:rPr>
            </w:pPr>
          </w:p>
        </w:tc>
      </w:tr>
      <w:tr w:rsidR="00A919F0" w:rsidRPr="008B0C15" w14:paraId="390526E1" w14:textId="77777777" w:rsidTr="005834BD">
        <w:trPr>
          <w:cantSplit/>
          <w:trHeight w:hRule="exact" w:val="369"/>
        </w:trPr>
        <w:tc>
          <w:tcPr>
            <w:tcW w:w="6354" w:type="dxa"/>
            <w:vAlign w:val="center"/>
          </w:tcPr>
          <w:p w14:paraId="5CCF2302" w14:textId="77777777" w:rsidR="00A919F0" w:rsidRPr="003773C8" w:rsidRDefault="00A919F0" w:rsidP="00A919F0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</w:pPr>
            <w:r w:rsidRPr="003773C8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ระยะยาว</w:t>
            </w:r>
          </w:p>
        </w:tc>
        <w:tc>
          <w:tcPr>
            <w:tcW w:w="1260" w:type="dxa"/>
            <w:vAlign w:val="center"/>
          </w:tcPr>
          <w:p w14:paraId="117EEF1A" w14:textId="77777777" w:rsidR="00A919F0" w:rsidRPr="003773C8" w:rsidRDefault="00A919F0" w:rsidP="00A9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  <w:vAlign w:val="center"/>
          </w:tcPr>
          <w:p w14:paraId="4DA77716" w14:textId="77777777" w:rsidR="00A919F0" w:rsidRPr="003773C8" w:rsidRDefault="00A919F0" w:rsidP="00A9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2C905B23" w14:textId="28C4DD2C" w:rsidR="00A919F0" w:rsidRPr="00C16F3E" w:rsidRDefault="00A919F0" w:rsidP="00A9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C0E22" w:rsidRPr="008B0C15" w14:paraId="5519814F" w14:textId="77777777" w:rsidTr="005834BD">
        <w:trPr>
          <w:cantSplit/>
          <w:trHeight w:hRule="exact" w:val="374"/>
        </w:trPr>
        <w:tc>
          <w:tcPr>
            <w:tcW w:w="6354" w:type="dxa"/>
            <w:vAlign w:val="center"/>
          </w:tcPr>
          <w:p w14:paraId="15B1656D" w14:textId="01831F14" w:rsidR="004C0E22" w:rsidRPr="003773C8" w:rsidRDefault="004C0E22" w:rsidP="004C0E22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773C8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E256E">
              <w:rPr>
                <w:rFonts w:ascii="Angsana New" w:hAnsi="Angsana New"/>
                <w:sz w:val="30"/>
                <w:szCs w:val="30"/>
              </w:rPr>
              <w:t>1</w:t>
            </w:r>
            <w:r w:rsidRPr="003773C8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260" w:type="dxa"/>
            <w:vAlign w:val="center"/>
          </w:tcPr>
          <w:p w14:paraId="518CB859" w14:textId="788EB76C" w:rsidR="004C0E22" w:rsidRPr="003773C8" w:rsidRDefault="007C10F5" w:rsidP="004C0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270" w:type="dxa"/>
            <w:vAlign w:val="center"/>
          </w:tcPr>
          <w:p w14:paraId="1E891F8D" w14:textId="77777777" w:rsidR="004C0E22" w:rsidRPr="003773C8" w:rsidRDefault="004C0E22" w:rsidP="004C0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0D8C294F" w14:textId="775EE9B3" w:rsidR="004C0E22" w:rsidRPr="00C16F3E" w:rsidRDefault="00AB1D06" w:rsidP="00AB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F669F1">
              <w:rPr>
                <w:rFonts w:ascii="Angsana New" w:hAnsi="Angsana New"/>
                <w:sz w:val="30"/>
                <w:szCs w:val="30"/>
              </w:rPr>
              <w:t>1</w:t>
            </w:r>
            <w:r>
              <w:rPr>
                <w:rFonts w:ascii="Angsana New" w:hAnsi="Angsana New"/>
                <w:sz w:val="30"/>
                <w:szCs w:val="30"/>
              </w:rPr>
              <w:t>41</w:t>
            </w:r>
          </w:p>
        </w:tc>
      </w:tr>
      <w:tr w:rsidR="004C0E22" w:rsidRPr="008B0C15" w14:paraId="6E5C5E2E" w14:textId="77777777" w:rsidTr="005834BD">
        <w:trPr>
          <w:cantSplit/>
          <w:trHeight w:hRule="exact" w:val="374"/>
        </w:trPr>
        <w:tc>
          <w:tcPr>
            <w:tcW w:w="6354" w:type="dxa"/>
            <w:vAlign w:val="center"/>
          </w:tcPr>
          <w:p w14:paraId="4D9894F9" w14:textId="0E257DBD" w:rsidR="004C0E22" w:rsidRPr="003773C8" w:rsidRDefault="004C0E22" w:rsidP="004C0E22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0619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260" w:type="dxa"/>
            <w:vAlign w:val="center"/>
          </w:tcPr>
          <w:p w14:paraId="7197F26A" w14:textId="161F9F0D" w:rsidR="004C0E22" w:rsidDel="00BD2E5E" w:rsidRDefault="007C10F5" w:rsidP="004C0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center"/>
          </w:tcPr>
          <w:p w14:paraId="6D3BC42A" w14:textId="77777777" w:rsidR="004C0E22" w:rsidRPr="003773C8" w:rsidRDefault="004C0E22" w:rsidP="004C0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28E1829C" w14:textId="6474700C" w:rsidR="004C0E22" w:rsidRPr="00C6674C" w:rsidRDefault="004C0E22" w:rsidP="004C0E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C6674C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919F0" w:rsidRPr="008B0C15" w14:paraId="41CE3AE3" w14:textId="77777777" w:rsidTr="005834BD">
        <w:trPr>
          <w:cantSplit/>
          <w:trHeight w:hRule="exact" w:val="374"/>
        </w:trPr>
        <w:tc>
          <w:tcPr>
            <w:tcW w:w="6354" w:type="dxa"/>
            <w:vAlign w:val="center"/>
          </w:tcPr>
          <w:p w14:paraId="4E8283B9" w14:textId="77777777" w:rsidR="00A919F0" w:rsidRPr="003773C8" w:rsidRDefault="00A919F0" w:rsidP="00A919F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773C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260" w:type="dxa"/>
            <w:vAlign w:val="center"/>
          </w:tcPr>
          <w:p w14:paraId="000429C0" w14:textId="56257017" w:rsidR="00A919F0" w:rsidRPr="003773C8" w:rsidRDefault="007C10F5" w:rsidP="007131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(14)</w:t>
            </w:r>
          </w:p>
        </w:tc>
        <w:tc>
          <w:tcPr>
            <w:tcW w:w="270" w:type="dxa"/>
            <w:vAlign w:val="center"/>
          </w:tcPr>
          <w:p w14:paraId="3AC2608D" w14:textId="77777777" w:rsidR="00A919F0" w:rsidRPr="003773C8" w:rsidRDefault="00A919F0" w:rsidP="00A9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4DFEC4BC" w14:textId="01A06142" w:rsidR="00A919F0" w:rsidRPr="00C6674C" w:rsidRDefault="00BD2E5E" w:rsidP="00AB1D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C6674C">
              <w:rPr>
                <w:rFonts w:ascii="Angsana New" w:hAnsi="Angsana New"/>
                <w:sz w:val="30"/>
                <w:szCs w:val="30"/>
              </w:rPr>
              <w:t>(</w:t>
            </w:r>
            <w:r w:rsidR="00115B8D">
              <w:rPr>
                <w:rFonts w:ascii="Angsana New" w:hAnsi="Angsana New"/>
                <w:sz w:val="30"/>
                <w:szCs w:val="30"/>
              </w:rPr>
              <w:t>23</w:t>
            </w:r>
            <w:r w:rsidRPr="00C6674C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919F0" w:rsidRPr="008B0C15" w14:paraId="76C2188B" w14:textId="77777777" w:rsidTr="005834BD">
        <w:trPr>
          <w:cantSplit/>
          <w:trHeight w:val="340"/>
        </w:trPr>
        <w:tc>
          <w:tcPr>
            <w:tcW w:w="6354" w:type="dxa"/>
            <w:vAlign w:val="center"/>
          </w:tcPr>
          <w:p w14:paraId="1FB5E119" w14:textId="4B8C8908" w:rsidR="00A919F0" w:rsidRPr="00BD2E5E" w:rsidRDefault="00104886" w:rsidP="00D80866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6E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7C10F5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756E4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BD2E5E" w:rsidRPr="00756E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892C43" w14:textId="754A0F4C" w:rsidR="00A919F0" w:rsidRPr="003773C8" w:rsidRDefault="007C10F5" w:rsidP="00DC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107</w:t>
            </w:r>
          </w:p>
        </w:tc>
        <w:tc>
          <w:tcPr>
            <w:tcW w:w="270" w:type="dxa"/>
            <w:vAlign w:val="center"/>
          </w:tcPr>
          <w:p w14:paraId="6C73D84F" w14:textId="77777777" w:rsidR="00A919F0" w:rsidRPr="003773C8" w:rsidRDefault="00A919F0" w:rsidP="00A919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33E43F7" w14:textId="3D3EF376" w:rsidR="00A919F0" w:rsidRPr="00C6674C" w:rsidRDefault="007C10F5" w:rsidP="00DC62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C6674C">
              <w:rPr>
                <w:rFonts w:ascii="Angsana New" w:hAnsi="Angsana New"/>
                <w:b/>
                <w:bCs/>
                <w:sz w:val="30"/>
                <w:szCs w:val="30"/>
              </w:rPr>
              <w:t>119</w:t>
            </w:r>
          </w:p>
        </w:tc>
      </w:tr>
    </w:tbl>
    <w:p w14:paraId="03B849EC" w14:textId="38C89549" w:rsidR="0004269D" w:rsidRPr="00300257" w:rsidRDefault="00042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"/>
          <w:szCs w:val="2"/>
          <w:cs/>
        </w:rPr>
      </w:pPr>
    </w:p>
    <w:p w14:paraId="0213F6D4" w14:textId="77777777" w:rsidR="00883799" w:rsidRPr="00F669F1" w:rsidRDefault="00883799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p w14:paraId="4FF895C3" w14:textId="3B23B1A7" w:rsidR="00A46A37" w:rsidRDefault="0016182E" w:rsidP="00BF0C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616"/>
        <w:rPr>
          <w:rFonts w:ascii="Angsana New" w:hAnsi="Angsana New"/>
          <w:i/>
          <w:iCs/>
          <w:sz w:val="30"/>
          <w:szCs w:val="30"/>
        </w:rPr>
      </w:pPr>
      <w:r w:rsidRPr="00AE6348">
        <w:rPr>
          <w:rFonts w:ascii="Angsana New" w:hAnsi="Angsana New"/>
          <w:i/>
          <w:iCs/>
          <w:sz w:val="30"/>
          <w:szCs w:val="30"/>
          <w:cs/>
        </w:rPr>
        <w:t>เ</w:t>
      </w:r>
      <w:r w:rsidR="00A46A37" w:rsidRPr="00AE6348">
        <w:rPr>
          <w:rFonts w:ascii="Angsana New" w:hAnsi="Angsana New"/>
          <w:i/>
          <w:iCs/>
          <w:sz w:val="30"/>
          <w:szCs w:val="30"/>
          <w:cs/>
        </w:rPr>
        <w:t>จ้าหนี้การค้า</w:t>
      </w:r>
    </w:p>
    <w:p w14:paraId="63633A3E" w14:textId="77777777" w:rsidR="00E75EAF" w:rsidRPr="00F669F1" w:rsidRDefault="00E75EAF" w:rsidP="00F6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tbl>
      <w:tblPr>
        <w:tblW w:w="9252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6417"/>
        <w:gridCol w:w="1276"/>
        <w:gridCol w:w="284"/>
        <w:gridCol w:w="1275"/>
      </w:tblGrid>
      <w:tr w:rsidR="00995A6E" w:rsidRPr="00300257" w14:paraId="4916838F" w14:textId="77777777" w:rsidTr="005834BD">
        <w:trPr>
          <w:cantSplit/>
          <w:trHeight w:hRule="exact" w:val="340"/>
        </w:trPr>
        <w:tc>
          <w:tcPr>
            <w:tcW w:w="6417" w:type="dxa"/>
            <w:vAlign w:val="center"/>
          </w:tcPr>
          <w:p w14:paraId="4AD81239" w14:textId="77777777" w:rsidR="00995A6E" w:rsidRPr="00300257" w:rsidRDefault="00995A6E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5E3FFA15" w14:textId="56CC904E" w:rsidR="00995A6E" w:rsidRPr="00DE15FA" w:rsidRDefault="00756FAF" w:rsidP="00D80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6E40">
              <w:rPr>
                <w:rFonts w:ascii="Angsana New" w:hAnsi="Angsana New"/>
                <w:sz w:val="30"/>
                <w:szCs w:val="30"/>
              </w:rPr>
              <w:t>30</w:t>
            </w:r>
            <w:r w:rsidRPr="00756E4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D2E5E" w:rsidRPr="00756E4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  <w:vAlign w:val="center"/>
          </w:tcPr>
          <w:p w14:paraId="5769EE9D" w14:textId="77777777" w:rsidR="00995A6E" w:rsidRPr="00300257" w:rsidRDefault="00995A6E" w:rsidP="00A958A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15F3E7F6" w14:textId="56952202" w:rsidR="00995A6E" w:rsidRPr="004E256E" w:rsidRDefault="00995A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958A3" w:rsidRPr="00300257" w14:paraId="3AF944E5" w14:textId="77777777" w:rsidTr="005834BD">
        <w:trPr>
          <w:cantSplit/>
          <w:trHeight w:hRule="exact" w:val="340"/>
        </w:trPr>
        <w:tc>
          <w:tcPr>
            <w:tcW w:w="6417" w:type="dxa"/>
            <w:vAlign w:val="center"/>
          </w:tcPr>
          <w:p w14:paraId="38505D2F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7E13AF55" w14:textId="169039A4" w:rsidR="00A958A3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="00995A6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  <w:vAlign w:val="center"/>
          </w:tcPr>
          <w:p w14:paraId="543A5939" w14:textId="77777777" w:rsidR="00A958A3" w:rsidRPr="00300257" w:rsidRDefault="00A958A3" w:rsidP="00A958A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5D7DB799" w14:textId="3600160E" w:rsidR="00A958A3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="00995A6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958A3" w:rsidRPr="00300257" w14:paraId="1F5AF231" w14:textId="77777777" w:rsidTr="005834BD">
        <w:trPr>
          <w:cantSplit/>
          <w:trHeight w:hRule="exact" w:val="340"/>
        </w:trPr>
        <w:tc>
          <w:tcPr>
            <w:tcW w:w="6417" w:type="dxa"/>
            <w:vAlign w:val="center"/>
          </w:tcPr>
          <w:p w14:paraId="1E511C4D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28B7699A" w14:textId="77777777" w:rsidR="00A958A3" w:rsidRPr="00300257" w:rsidRDefault="00A958A3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958A3" w:rsidRPr="00300257" w14:paraId="6ADF1890" w14:textId="77777777" w:rsidTr="005834BD">
        <w:trPr>
          <w:cantSplit/>
          <w:trHeight w:val="340"/>
        </w:trPr>
        <w:tc>
          <w:tcPr>
            <w:tcW w:w="6417" w:type="dxa"/>
            <w:vAlign w:val="center"/>
          </w:tcPr>
          <w:p w14:paraId="7F0A12F2" w14:textId="77777777" w:rsidR="00A958A3" w:rsidRPr="00300257" w:rsidRDefault="00A958A3" w:rsidP="00D26435">
            <w:pPr>
              <w:pStyle w:val="a0"/>
              <w:tabs>
                <w:tab w:val="clear" w:pos="1080"/>
              </w:tabs>
              <w:ind w:left="85"/>
              <w:rPr>
                <w:rFonts w:ascii="Angsana New" w:hAnsi="Angsana New" w:cs="Angsana New"/>
                <w:cs/>
                <w:lang w:val="en-US"/>
              </w:rPr>
            </w:pPr>
            <w:r w:rsidRPr="00300257">
              <w:rPr>
                <w:rFonts w:ascii="Angsana New" w:hAnsi="Angsana New" w:cs="Angsana New" w:hint="cs"/>
                <w:i/>
                <w:iCs/>
                <w:cs/>
              </w:rPr>
              <w:t>บริษัทร่วม</w:t>
            </w:r>
          </w:p>
        </w:tc>
        <w:tc>
          <w:tcPr>
            <w:tcW w:w="1276" w:type="dxa"/>
            <w:vAlign w:val="center"/>
          </w:tcPr>
          <w:p w14:paraId="4085C341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6A05978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30954E06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C717E0" w:rsidRPr="00300257" w14:paraId="2E1B9430" w14:textId="77777777" w:rsidTr="00832034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1D5FB77C" w14:textId="77777777" w:rsidR="00C717E0" w:rsidRPr="00300257" w:rsidRDefault="00C717E0" w:rsidP="00832034">
            <w:pPr>
              <w:spacing w:line="240" w:lineRule="auto"/>
              <w:ind w:left="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สยามโพลิเอททีลีน จำกัด</w:t>
            </w:r>
          </w:p>
        </w:tc>
        <w:tc>
          <w:tcPr>
            <w:tcW w:w="1276" w:type="dxa"/>
            <w:vAlign w:val="center"/>
          </w:tcPr>
          <w:p w14:paraId="7C0EC624" w14:textId="77777777" w:rsidR="00C717E0" w:rsidRPr="00300257" w:rsidRDefault="00C717E0" w:rsidP="008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419</w:t>
            </w:r>
          </w:p>
        </w:tc>
        <w:tc>
          <w:tcPr>
            <w:tcW w:w="284" w:type="dxa"/>
            <w:vAlign w:val="center"/>
          </w:tcPr>
          <w:p w14:paraId="5DD458D3" w14:textId="77777777" w:rsidR="00C717E0" w:rsidRPr="00300257" w:rsidRDefault="00C717E0" w:rsidP="00832034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36607955" w14:textId="77777777" w:rsidR="00C717E0" w:rsidRPr="00300257" w:rsidRDefault="00C717E0" w:rsidP="008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417</w:t>
            </w:r>
          </w:p>
        </w:tc>
      </w:tr>
      <w:tr w:rsidR="00F95EC3" w:rsidRPr="00300257" w14:paraId="552D420B" w14:textId="77777777" w:rsidTr="00A024A8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038167A9" w14:textId="77777777" w:rsidR="00F95EC3" w:rsidRPr="00300257" w:rsidRDefault="00F95EC3" w:rsidP="00A024A8">
            <w:pPr>
              <w:spacing w:line="240" w:lineRule="auto"/>
              <w:ind w:left="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eastAsia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 w:hint="eastAsia"/>
                <w:sz w:val="30"/>
                <w:szCs w:val="30"/>
                <w:cs/>
              </w:rPr>
              <w:t>สยามคูโบต้าคอร์ปอเรชั่น จำกัด</w:t>
            </w:r>
          </w:p>
        </w:tc>
        <w:tc>
          <w:tcPr>
            <w:tcW w:w="1276" w:type="dxa"/>
            <w:vAlign w:val="center"/>
          </w:tcPr>
          <w:p w14:paraId="167279AA" w14:textId="51D0B003" w:rsidR="00F95EC3" w:rsidRPr="00300257" w:rsidRDefault="00C717E0" w:rsidP="00A0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317</w:t>
            </w:r>
          </w:p>
        </w:tc>
        <w:tc>
          <w:tcPr>
            <w:tcW w:w="284" w:type="dxa"/>
            <w:vAlign w:val="center"/>
          </w:tcPr>
          <w:p w14:paraId="40B23C3C" w14:textId="77777777" w:rsidR="00F95EC3" w:rsidRPr="00300257" w:rsidRDefault="00F95EC3" w:rsidP="00A024A8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10BD9C99" w14:textId="77777777" w:rsidR="00F95EC3" w:rsidRPr="00300257" w:rsidRDefault="00F95EC3" w:rsidP="00A0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422</w:t>
            </w:r>
          </w:p>
        </w:tc>
      </w:tr>
      <w:tr w:rsidR="00C717E0" w:rsidRPr="00300257" w14:paraId="18DAE7A2" w14:textId="77777777" w:rsidTr="00832034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721BB942" w14:textId="77777777" w:rsidR="00C717E0" w:rsidRPr="00300257" w:rsidRDefault="00C717E0" w:rsidP="00832034">
            <w:pPr>
              <w:spacing w:line="240" w:lineRule="auto"/>
              <w:ind w:left="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กรุงเทพ ซินธิติกส์ จำกัด</w:t>
            </w:r>
          </w:p>
        </w:tc>
        <w:tc>
          <w:tcPr>
            <w:tcW w:w="1276" w:type="dxa"/>
            <w:vAlign w:val="center"/>
          </w:tcPr>
          <w:p w14:paraId="2C9F14D6" w14:textId="77777777" w:rsidR="00C717E0" w:rsidRPr="00300257" w:rsidRDefault="00C717E0" w:rsidP="008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195</w:t>
            </w:r>
          </w:p>
        </w:tc>
        <w:tc>
          <w:tcPr>
            <w:tcW w:w="284" w:type="dxa"/>
            <w:vAlign w:val="center"/>
          </w:tcPr>
          <w:p w14:paraId="6DEF12F5" w14:textId="77777777" w:rsidR="00C717E0" w:rsidRPr="00300257" w:rsidRDefault="00C717E0" w:rsidP="00832034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07B72A35" w14:textId="77777777" w:rsidR="00C717E0" w:rsidRPr="00300257" w:rsidRDefault="00C717E0" w:rsidP="008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214</w:t>
            </w:r>
          </w:p>
        </w:tc>
      </w:tr>
      <w:tr w:rsidR="00995A6E" w:rsidRPr="00300257" w14:paraId="0828FB87" w14:textId="77777777" w:rsidTr="00333F20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22E10847" w14:textId="77777777" w:rsidR="00995A6E" w:rsidRPr="00300257" w:rsidRDefault="00995A6E" w:rsidP="00995A6E">
            <w:pPr>
              <w:spacing w:line="240" w:lineRule="auto"/>
              <w:ind w:left="85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>PT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Chandra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Asri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Petrochemical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</w:rPr>
              <w:t>Tbk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.</w:t>
            </w:r>
          </w:p>
        </w:tc>
        <w:tc>
          <w:tcPr>
            <w:tcW w:w="1276" w:type="dxa"/>
            <w:vAlign w:val="center"/>
          </w:tcPr>
          <w:p w14:paraId="2E074976" w14:textId="09320730" w:rsidR="00995A6E" w:rsidRPr="00300257" w:rsidRDefault="00C717E0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178</w:t>
            </w:r>
          </w:p>
        </w:tc>
        <w:tc>
          <w:tcPr>
            <w:tcW w:w="284" w:type="dxa"/>
            <w:vAlign w:val="center"/>
          </w:tcPr>
          <w:p w14:paraId="6899FA26" w14:textId="77777777" w:rsidR="00995A6E" w:rsidRPr="00300257" w:rsidRDefault="00995A6E" w:rsidP="00995A6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761E6C2D" w14:textId="5F047B35" w:rsidR="00995A6E" w:rsidRPr="00300257" w:rsidRDefault="00995A6E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361</w:t>
            </w:r>
          </w:p>
        </w:tc>
      </w:tr>
      <w:tr w:rsidR="00C717E0" w:rsidRPr="00300257" w14:paraId="27A1E2A6" w14:textId="77777777" w:rsidTr="00832034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30C5EF24" w14:textId="77777777" w:rsidR="00C717E0" w:rsidRPr="00300257" w:rsidRDefault="00C717E0" w:rsidP="00832034">
            <w:pPr>
              <w:spacing w:line="240" w:lineRule="auto"/>
              <w:ind w:left="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สยามอุตสาหกรรมยิปซัม (สระบุรี) จำกัด</w:t>
            </w:r>
          </w:p>
        </w:tc>
        <w:tc>
          <w:tcPr>
            <w:tcW w:w="1276" w:type="dxa"/>
            <w:vAlign w:val="center"/>
          </w:tcPr>
          <w:p w14:paraId="34740E06" w14:textId="77777777" w:rsidR="00C717E0" w:rsidRPr="00300257" w:rsidRDefault="00C717E0" w:rsidP="008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175</w:t>
            </w:r>
          </w:p>
        </w:tc>
        <w:tc>
          <w:tcPr>
            <w:tcW w:w="284" w:type="dxa"/>
            <w:vAlign w:val="center"/>
          </w:tcPr>
          <w:p w14:paraId="634ABCC4" w14:textId="77777777" w:rsidR="00C717E0" w:rsidRPr="00300257" w:rsidRDefault="00C717E0" w:rsidP="00832034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45389B12" w14:textId="77777777" w:rsidR="00C717E0" w:rsidRPr="00300257" w:rsidRDefault="00C717E0" w:rsidP="008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174</w:t>
            </w:r>
          </w:p>
        </w:tc>
      </w:tr>
      <w:tr w:rsidR="00C717E0" w:rsidRPr="00300257" w14:paraId="16FCA3BC" w14:textId="77777777" w:rsidTr="00832034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0880BD5F" w14:textId="77777777" w:rsidR="00C717E0" w:rsidRPr="00300257" w:rsidRDefault="00C717E0" w:rsidP="00832034">
            <w:pPr>
              <w:spacing w:line="240" w:lineRule="auto"/>
              <w:ind w:left="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เซกิซุย-เอสซีจี อินดัสทรี จำกัด</w:t>
            </w:r>
          </w:p>
        </w:tc>
        <w:tc>
          <w:tcPr>
            <w:tcW w:w="1276" w:type="dxa"/>
            <w:vAlign w:val="center"/>
          </w:tcPr>
          <w:p w14:paraId="4DED886E" w14:textId="77777777" w:rsidR="00C717E0" w:rsidRPr="00300257" w:rsidRDefault="00C717E0" w:rsidP="008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143</w:t>
            </w:r>
          </w:p>
        </w:tc>
        <w:tc>
          <w:tcPr>
            <w:tcW w:w="284" w:type="dxa"/>
            <w:vAlign w:val="center"/>
          </w:tcPr>
          <w:p w14:paraId="2C97B02A" w14:textId="77777777" w:rsidR="00C717E0" w:rsidRPr="00300257" w:rsidRDefault="00C717E0" w:rsidP="00832034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524E0AAE" w14:textId="77777777" w:rsidR="00C717E0" w:rsidRPr="00300257" w:rsidRDefault="00C717E0" w:rsidP="008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128</w:t>
            </w:r>
          </w:p>
        </w:tc>
      </w:tr>
      <w:tr w:rsidR="00F95EC3" w:rsidRPr="00300257" w14:paraId="6397EFC7" w14:textId="77777777" w:rsidTr="00A024A8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07805360" w14:textId="77777777" w:rsidR="00F95EC3" w:rsidRPr="00300257" w:rsidRDefault="00F95EC3" w:rsidP="00A024A8">
            <w:pPr>
              <w:spacing w:line="240" w:lineRule="auto"/>
              <w:ind w:left="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>ไทย เอ็มเอ็มเอ จำกัด</w:t>
            </w:r>
          </w:p>
        </w:tc>
        <w:tc>
          <w:tcPr>
            <w:tcW w:w="1276" w:type="dxa"/>
            <w:vAlign w:val="center"/>
          </w:tcPr>
          <w:p w14:paraId="610B3DE0" w14:textId="38323447" w:rsidR="00F95EC3" w:rsidRPr="00300257" w:rsidRDefault="00C717E0" w:rsidP="00A0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139</w:t>
            </w:r>
          </w:p>
        </w:tc>
        <w:tc>
          <w:tcPr>
            <w:tcW w:w="284" w:type="dxa"/>
            <w:vAlign w:val="center"/>
          </w:tcPr>
          <w:p w14:paraId="07519677" w14:textId="77777777" w:rsidR="00F95EC3" w:rsidRPr="00300257" w:rsidRDefault="00F95EC3" w:rsidP="00A024A8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60060FC5" w14:textId="77777777" w:rsidR="00F95EC3" w:rsidRPr="00300257" w:rsidRDefault="00F95EC3" w:rsidP="00A024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134</w:t>
            </w:r>
          </w:p>
        </w:tc>
      </w:tr>
      <w:tr w:rsidR="00995A6E" w:rsidRPr="00300257" w14:paraId="302EC84A" w14:textId="77777777" w:rsidTr="00D063FB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65EFA611" w14:textId="77777777" w:rsidR="00995A6E" w:rsidRPr="00300257" w:rsidRDefault="00995A6E" w:rsidP="00995A6E">
            <w:pPr>
              <w:spacing w:line="240" w:lineRule="auto"/>
              <w:ind w:left="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>สยามเลเทกซ์สังเคราะห์ จำกัด</w:t>
            </w:r>
          </w:p>
        </w:tc>
        <w:tc>
          <w:tcPr>
            <w:tcW w:w="1276" w:type="dxa"/>
            <w:vAlign w:val="center"/>
          </w:tcPr>
          <w:p w14:paraId="35C2D4C2" w14:textId="0B35330A" w:rsidR="00995A6E" w:rsidRPr="00300257" w:rsidRDefault="00C717E0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96</w:t>
            </w:r>
          </w:p>
        </w:tc>
        <w:tc>
          <w:tcPr>
            <w:tcW w:w="284" w:type="dxa"/>
            <w:vAlign w:val="center"/>
          </w:tcPr>
          <w:p w14:paraId="0E68F69D" w14:textId="77777777" w:rsidR="00995A6E" w:rsidRPr="00300257" w:rsidRDefault="00995A6E" w:rsidP="00995A6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6BC99A3B" w14:textId="7A7E02EB" w:rsidR="00995A6E" w:rsidRPr="00300257" w:rsidRDefault="00995A6E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99</w:t>
            </w:r>
          </w:p>
        </w:tc>
      </w:tr>
      <w:tr w:rsidR="00995A6E" w:rsidRPr="00300257" w14:paraId="55A6BB6A" w14:textId="77777777" w:rsidTr="00D063FB">
        <w:trPr>
          <w:cantSplit/>
          <w:trHeight w:hRule="exact" w:val="374"/>
        </w:trPr>
        <w:tc>
          <w:tcPr>
            <w:tcW w:w="6417" w:type="dxa"/>
            <w:vAlign w:val="center"/>
          </w:tcPr>
          <w:p w14:paraId="314EF351" w14:textId="19E1952B" w:rsidR="00995A6E" w:rsidRDefault="00995A6E" w:rsidP="00995A6E">
            <w:pPr>
              <w:spacing w:line="240" w:lineRule="auto"/>
              <w:ind w:left="85"/>
              <w:rPr>
                <w:rFonts w:ascii="Angsana New" w:hAnsi="Angsana New"/>
                <w:sz w:val="30"/>
                <w:szCs w:val="30"/>
                <w:cs/>
              </w:rPr>
            </w:pPr>
            <w:r w:rsidRPr="00B00A59">
              <w:rPr>
                <w:rFonts w:ascii="Angsana New" w:hAnsi="Angsana New"/>
                <w:sz w:val="30"/>
                <w:szCs w:val="30"/>
                <w:cs/>
              </w:rPr>
              <w:t>บริษัทไอทีวัน จำกัด</w:t>
            </w:r>
          </w:p>
        </w:tc>
        <w:tc>
          <w:tcPr>
            <w:tcW w:w="1276" w:type="dxa"/>
            <w:vAlign w:val="center"/>
          </w:tcPr>
          <w:p w14:paraId="3CD93667" w14:textId="537AE8C3" w:rsidR="00995A6E" w:rsidRDefault="00C717E0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</w:p>
        </w:tc>
        <w:tc>
          <w:tcPr>
            <w:tcW w:w="284" w:type="dxa"/>
            <w:vAlign w:val="center"/>
          </w:tcPr>
          <w:p w14:paraId="7408EE4C" w14:textId="77777777" w:rsidR="00995A6E" w:rsidRPr="00300257" w:rsidRDefault="00995A6E" w:rsidP="00995A6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15AAD47F" w14:textId="527A5158" w:rsidR="00995A6E" w:rsidRPr="004E256E" w:rsidRDefault="00995A6E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</w:t>
            </w:r>
          </w:p>
        </w:tc>
      </w:tr>
      <w:tr w:rsidR="00995A6E" w:rsidRPr="00300257" w14:paraId="6293A19F" w14:textId="77777777" w:rsidTr="005834BD">
        <w:trPr>
          <w:cantSplit/>
          <w:trHeight w:hRule="exact" w:val="369"/>
        </w:trPr>
        <w:tc>
          <w:tcPr>
            <w:tcW w:w="6417" w:type="dxa"/>
            <w:vAlign w:val="center"/>
          </w:tcPr>
          <w:p w14:paraId="0126DC50" w14:textId="77777777" w:rsidR="00995A6E" w:rsidRPr="00300257" w:rsidRDefault="00995A6E" w:rsidP="00995A6E">
            <w:pPr>
              <w:spacing w:line="240" w:lineRule="auto"/>
              <w:ind w:left="85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บริษัทอื่นๆ 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DE94D2" w14:textId="74E60B49" w:rsidR="00995A6E" w:rsidRPr="00300257" w:rsidRDefault="00C717E0" w:rsidP="0080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  <w:r w:rsidR="00805CD1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  <w:shd w:val="clear" w:color="auto" w:fill="auto"/>
            <w:vAlign w:val="center"/>
          </w:tcPr>
          <w:p w14:paraId="58001920" w14:textId="77777777" w:rsidR="00995A6E" w:rsidRPr="00300257" w:rsidRDefault="00995A6E" w:rsidP="00995A6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D0C7F4" w14:textId="501591A3" w:rsidR="00995A6E" w:rsidRPr="00300257" w:rsidRDefault="00995A6E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</w:tr>
      <w:tr w:rsidR="00995A6E" w:rsidRPr="00300257" w14:paraId="3C22E98A" w14:textId="77777777" w:rsidTr="00300619">
        <w:trPr>
          <w:cantSplit/>
          <w:trHeight w:hRule="exact" w:val="369"/>
        </w:trPr>
        <w:tc>
          <w:tcPr>
            <w:tcW w:w="6417" w:type="dxa"/>
            <w:vAlign w:val="center"/>
          </w:tcPr>
          <w:p w14:paraId="54AC43A0" w14:textId="77777777" w:rsidR="00995A6E" w:rsidRPr="00300257" w:rsidRDefault="00995A6E" w:rsidP="00995A6E">
            <w:pPr>
              <w:pStyle w:val="a0"/>
              <w:tabs>
                <w:tab w:val="clear" w:pos="1080"/>
              </w:tabs>
              <w:ind w:left="85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FAB3C6B" w14:textId="0E36A000" w:rsidR="00995A6E" w:rsidRPr="00300257" w:rsidRDefault="00C717E0" w:rsidP="00805CD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1,81</w:t>
            </w:r>
            <w:r w:rsidR="00805CD1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  <w:vAlign w:val="center"/>
          </w:tcPr>
          <w:p w14:paraId="1739D946" w14:textId="77777777" w:rsidR="00995A6E" w:rsidRPr="00300257" w:rsidRDefault="00995A6E" w:rsidP="00995A6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21510469" w14:textId="641B7F4D" w:rsidR="00995A6E" w:rsidRPr="00300257" w:rsidRDefault="00995A6E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2,085</w:t>
            </w:r>
          </w:p>
        </w:tc>
      </w:tr>
      <w:tr w:rsidR="00E75EAF" w:rsidRPr="00300257" w14:paraId="3D88A327" w14:textId="77777777" w:rsidTr="00F669F1">
        <w:trPr>
          <w:cantSplit/>
          <w:trHeight w:hRule="exact" w:val="369"/>
        </w:trPr>
        <w:tc>
          <w:tcPr>
            <w:tcW w:w="6417" w:type="dxa"/>
            <w:vAlign w:val="center"/>
          </w:tcPr>
          <w:p w14:paraId="0E27B35F" w14:textId="77777777" w:rsidR="00E75EAF" w:rsidRPr="00300257" w:rsidRDefault="00E75EAF" w:rsidP="00995A6E">
            <w:pPr>
              <w:pStyle w:val="a0"/>
              <w:tabs>
                <w:tab w:val="clear" w:pos="1080"/>
              </w:tabs>
              <w:ind w:left="85"/>
              <w:rPr>
                <w:rFonts w:ascii="Angsana New" w:hAnsi="Angsana New" w:cs="Angsana New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418EFCC" w14:textId="77777777" w:rsidR="00E75EAF" w:rsidDel="00BD2E5E" w:rsidRDefault="00E75EAF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6BB425FF" w14:textId="77777777" w:rsidR="00E75EAF" w:rsidRPr="00300257" w:rsidRDefault="00E75EAF" w:rsidP="00995A6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79228D03" w14:textId="77777777" w:rsidR="00E75EAF" w:rsidRDefault="00E75EAF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</w:tbl>
    <w:p w14:paraId="14E44F4A" w14:textId="7DCEE52F" w:rsidR="00621E45" w:rsidRDefault="00621E45" w:rsidP="00621E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p w14:paraId="053B413A" w14:textId="77777777" w:rsidR="00CD6564" w:rsidRDefault="00CD6564" w:rsidP="00621E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tbl>
      <w:tblPr>
        <w:tblW w:w="9252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6417"/>
        <w:gridCol w:w="1276"/>
        <w:gridCol w:w="284"/>
        <w:gridCol w:w="1275"/>
      </w:tblGrid>
      <w:tr w:rsidR="000D294C" w:rsidRPr="00300257" w14:paraId="17207054" w14:textId="77777777" w:rsidTr="00F669F1">
        <w:trPr>
          <w:cantSplit/>
          <w:trHeight w:hRule="exact" w:val="369"/>
        </w:trPr>
        <w:tc>
          <w:tcPr>
            <w:tcW w:w="6417" w:type="dxa"/>
            <w:vAlign w:val="center"/>
          </w:tcPr>
          <w:p w14:paraId="5D3C2FA3" w14:textId="77777777" w:rsidR="000D294C" w:rsidRPr="00300619" w:rsidRDefault="000D294C" w:rsidP="000D294C">
            <w:pPr>
              <w:pStyle w:val="a0"/>
              <w:tabs>
                <w:tab w:val="clear" w:pos="1080"/>
              </w:tabs>
              <w:ind w:left="85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276" w:type="dxa"/>
            <w:vAlign w:val="center"/>
          </w:tcPr>
          <w:p w14:paraId="68FC60DF" w14:textId="2C932A48" w:rsidR="000D294C" w:rsidRPr="00300257" w:rsidRDefault="000D294C" w:rsidP="000D2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56E40">
              <w:rPr>
                <w:rFonts w:ascii="Angsana New" w:hAnsi="Angsana New"/>
                <w:sz w:val="30"/>
                <w:szCs w:val="30"/>
              </w:rPr>
              <w:t>30</w:t>
            </w:r>
            <w:r w:rsidRPr="00756E40">
              <w:rPr>
                <w:rFonts w:ascii="Angsana New" w:hAnsi="Angsana New"/>
                <w:sz w:val="30"/>
                <w:szCs w:val="30"/>
                <w:cs/>
              </w:rPr>
              <w:t xml:space="preserve"> กันยายน</w:t>
            </w:r>
          </w:p>
        </w:tc>
        <w:tc>
          <w:tcPr>
            <w:tcW w:w="284" w:type="dxa"/>
            <w:vAlign w:val="center"/>
          </w:tcPr>
          <w:p w14:paraId="351D30FD" w14:textId="77777777" w:rsidR="000D294C" w:rsidRPr="00300257" w:rsidRDefault="000D294C" w:rsidP="000D294C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3BED3BEB" w14:textId="24C9E2C6" w:rsidR="000D294C" w:rsidRPr="00300257" w:rsidRDefault="000D294C" w:rsidP="000D2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0D294C" w:rsidRPr="00300257" w14:paraId="39BFF369" w14:textId="77777777" w:rsidTr="00F669F1">
        <w:trPr>
          <w:cantSplit/>
          <w:trHeight w:hRule="exact" w:val="369"/>
        </w:trPr>
        <w:tc>
          <w:tcPr>
            <w:tcW w:w="6417" w:type="dxa"/>
            <w:vAlign w:val="center"/>
          </w:tcPr>
          <w:p w14:paraId="02C45088" w14:textId="77777777" w:rsidR="000D294C" w:rsidRPr="00300619" w:rsidRDefault="000D294C" w:rsidP="000D294C">
            <w:pPr>
              <w:pStyle w:val="a0"/>
              <w:tabs>
                <w:tab w:val="clear" w:pos="1080"/>
              </w:tabs>
              <w:ind w:left="85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1276" w:type="dxa"/>
            <w:vAlign w:val="center"/>
          </w:tcPr>
          <w:p w14:paraId="40522781" w14:textId="700D9EDE" w:rsidR="000D294C" w:rsidRPr="00300257" w:rsidRDefault="000D294C" w:rsidP="00F6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  <w:vAlign w:val="center"/>
          </w:tcPr>
          <w:p w14:paraId="2AC25F40" w14:textId="77777777" w:rsidR="000D294C" w:rsidRPr="00300257" w:rsidRDefault="000D294C" w:rsidP="00F669F1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7DCCED7E" w14:textId="55949BCA" w:rsidR="000D294C" w:rsidRPr="00300257" w:rsidRDefault="000D294C" w:rsidP="00F6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0D294C" w:rsidRPr="00300257" w14:paraId="2A001344" w14:textId="77777777" w:rsidTr="00EA67FB">
        <w:trPr>
          <w:cantSplit/>
          <w:trHeight w:hRule="exact" w:val="369"/>
        </w:trPr>
        <w:tc>
          <w:tcPr>
            <w:tcW w:w="6417" w:type="dxa"/>
            <w:vAlign w:val="center"/>
          </w:tcPr>
          <w:p w14:paraId="1706316F" w14:textId="77777777" w:rsidR="000D294C" w:rsidRPr="00300619" w:rsidRDefault="000D294C" w:rsidP="000D294C">
            <w:pPr>
              <w:pStyle w:val="a0"/>
              <w:tabs>
                <w:tab w:val="clear" w:pos="1080"/>
              </w:tabs>
              <w:ind w:left="85"/>
              <w:rPr>
                <w:rFonts w:ascii="Angsana New" w:hAnsi="Angsana New" w:cs="Angsana New"/>
                <w:i/>
                <w:iCs/>
                <w:cs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7B37E2AD" w14:textId="2935C811" w:rsidR="000D294C" w:rsidRPr="00300257" w:rsidRDefault="000D294C" w:rsidP="00F6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D294C" w:rsidRPr="00300257" w14:paraId="335E3149" w14:textId="77777777" w:rsidTr="00EA67FB">
        <w:trPr>
          <w:cantSplit/>
          <w:trHeight w:hRule="exact" w:val="369"/>
        </w:trPr>
        <w:tc>
          <w:tcPr>
            <w:tcW w:w="6417" w:type="dxa"/>
          </w:tcPr>
          <w:p w14:paraId="6BCA35C3" w14:textId="77777777" w:rsidR="000D294C" w:rsidRPr="00A537BA" w:rsidRDefault="000D294C" w:rsidP="000D294C">
            <w:pPr>
              <w:pStyle w:val="a0"/>
              <w:tabs>
                <w:tab w:val="clear" w:pos="1080"/>
              </w:tabs>
              <w:ind w:left="85"/>
              <w:rPr>
                <w:rFonts w:ascii="Angsana New" w:hAnsi="Angsana New" w:cs="Angsana New"/>
                <w:cs/>
              </w:rPr>
            </w:pPr>
            <w:r w:rsidRPr="00300619">
              <w:rPr>
                <w:rFonts w:ascii="Angsana New" w:hAnsi="Angsana New" w:cs="Angsana New"/>
                <w:i/>
                <w:iCs/>
                <w:cs/>
              </w:rPr>
              <w:t>บริษัทอื่น</w:t>
            </w:r>
          </w:p>
        </w:tc>
        <w:tc>
          <w:tcPr>
            <w:tcW w:w="1276" w:type="dxa"/>
            <w:vAlign w:val="center"/>
          </w:tcPr>
          <w:p w14:paraId="477D76F8" w14:textId="77777777" w:rsidR="000D294C" w:rsidRPr="00300257" w:rsidRDefault="000D294C" w:rsidP="000D2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vAlign w:val="center"/>
          </w:tcPr>
          <w:p w14:paraId="3349EF1F" w14:textId="77777777" w:rsidR="000D294C" w:rsidRPr="00300257" w:rsidRDefault="000D294C" w:rsidP="000D294C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366748BC" w14:textId="77777777" w:rsidR="000D294C" w:rsidRPr="00300257" w:rsidRDefault="000D294C" w:rsidP="000D2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D294C" w:rsidRPr="00300257" w14:paraId="34FF597A" w14:textId="77777777" w:rsidTr="00EA67FB">
        <w:trPr>
          <w:cantSplit/>
          <w:trHeight w:hRule="exact" w:val="369"/>
        </w:trPr>
        <w:tc>
          <w:tcPr>
            <w:tcW w:w="6417" w:type="dxa"/>
            <w:vAlign w:val="center"/>
          </w:tcPr>
          <w:p w14:paraId="3F9580F5" w14:textId="77777777" w:rsidR="000D294C" w:rsidRPr="00300257" w:rsidRDefault="000D294C" w:rsidP="000D294C">
            <w:pPr>
              <w:spacing w:line="240" w:lineRule="auto"/>
              <w:ind w:left="85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เหล็กสยามยามาโตะ จำกัด</w:t>
            </w:r>
          </w:p>
        </w:tc>
        <w:tc>
          <w:tcPr>
            <w:tcW w:w="1276" w:type="dxa"/>
            <w:vAlign w:val="center"/>
          </w:tcPr>
          <w:p w14:paraId="6580FCC3" w14:textId="1C09E787" w:rsidR="000D294C" w:rsidRPr="00300257" w:rsidRDefault="006228DC" w:rsidP="000D2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135</w:t>
            </w:r>
          </w:p>
        </w:tc>
        <w:tc>
          <w:tcPr>
            <w:tcW w:w="284" w:type="dxa"/>
            <w:vAlign w:val="center"/>
          </w:tcPr>
          <w:p w14:paraId="206DA2CD" w14:textId="77777777" w:rsidR="000D294C" w:rsidRPr="00300257" w:rsidRDefault="000D294C" w:rsidP="000D294C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290B63C6" w14:textId="77777777" w:rsidR="000D294C" w:rsidRPr="00300257" w:rsidRDefault="000D294C" w:rsidP="000D2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185</w:t>
            </w:r>
          </w:p>
        </w:tc>
      </w:tr>
      <w:tr w:rsidR="000D294C" w14:paraId="2C440A74" w14:textId="77777777" w:rsidTr="00EA67FB">
        <w:trPr>
          <w:cantSplit/>
          <w:trHeight w:hRule="exact" w:val="369"/>
        </w:trPr>
        <w:tc>
          <w:tcPr>
            <w:tcW w:w="6417" w:type="dxa"/>
            <w:vAlign w:val="center"/>
          </w:tcPr>
          <w:p w14:paraId="43188027" w14:textId="77777777" w:rsidR="000D294C" w:rsidRDefault="000D294C" w:rsidP="000D294C">
            <w:pPr>
              <w:spacing w:line="240" w:lineRule="auto"/>
              <w:ind w:left="85"/>
              <w:rPr>
                <w:rFonts w:ascii="Angsana New" w:hAnsi="Angsana New"/>
                <w:sz w:val="30"/>
                <w:szCs w:val="30"/>
                <w:cs/>
              </w:rPr>
            </w:pPr>
            <w:r w:rsidRPr="00C000AC">
              <w:rPr>
                <w:rFonts w:ascii="Angsana New" w:hAnsi="Angsana New"/>
                <w:sz w:val="30"/>
                <w:szCs w:val="30"/>
              </w:rPr>
              <w:t>Rengo Co., Ltd.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1DF9220D" w14:textId="3C2280A0" w:rsidR="000D294C" w:rsidRDefault="00C000AC" w:rsidP="000D2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</w:t>
            </w:r>
          </w:p>
        </w:tc>
        <w:tc>
          <w:tcPr>
            <w:tcW w:w="284" w:type="dxa"/>
            <w:vAlign w:val="center"/>
          </w:tcPr>
          <w:p w14:paraId="799C03F1" w14:textId="77777777" w:rsidR="000D294C" w:rsidRPr="00300257" w:rsidRDefault="000D294C" w:rsidP="000D294C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1502FBB" w14:textId="77777777" w:rsidR="000D294C" w:rsidRDefault="000D294C" w:rsidP="000D2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</w:tr>
      <w:tr w:rsidR="000D294C" w14:paraId="6BFC8C1C" w14:textId="77777777" w:rsidTr="00EA67FB">
        <w:trPr>
          <w:cantSplit/>
          <w:trHeight w:hRule="exact" w:val="369"/>
        </w:trPr>
        <w:tc>
          <w:tcPr>
            <w:tcW w:w="6417" w:type="dxa"/>
            <w:vAlign w:val="center"/>
          </w:tcPr>
          <w:p w14:paraId="4951BECF" w14:textId="77777777" w:rsidR="000D294C" w:rsidRDefault="000D294C" w:rsidP="000D294C">
            <w:pPr>
              <w:spacing w:line="240" w:lineRule="auto"/>
              <w:ind w:left="8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1EDA7" w14:textId="7804984F" w:rsidR="000D294C" w:rsidRDefault="00C000AC" w:rsidP="000D2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150</w:t>
            </w:r>
          </w:p>
        </w:tc>
        <w:tc>
          <w:tcPr>
            <w:tcW w:w="284" w:type="dxa"/>
            <w:vAlign w:val="center"/>
          </w:tcPr>
          <w:p w14:paraId="2AD7136F" w14:textId="77777777" w:rsidR="000D294C" w:rsidRPr="00300257" w:rsidRDefault="000D294C" w:rsidP="000D294C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18115528" w14:textId="77777777" w:rsidR="000D294C" w:rsidRDefault="000D294C" w:rsidP="000D2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260</w:t>
            </w:r>
          </w:p>
        </w:tc>
      </w:tr>
      <w:tr w:rsidR="000D294C" w:rsidRPr="00300257" w14:paraId="415A1ADF" w14:textId="77777777" w:rsidTr="00EA67FB">
        <w:trPr>
          <w:cantSplit/>
          <w:trHeight w:hRule="exact" w:val="369"/>
        </w:trPr>
        <w:tc>
          <w:tcPr>
            <w:tcW w:w="6417" w:type="dxa"/>
            <w:vAlign w:val="center"/>
          </w:tcPr>
          <w:p w14:paraId="5298114C" w14:textId="77777777" w:rsidR="000D294C" w:rsidRPr="00300257" w:rsidRDefault="000D294C" w:rsidP="000D294C">
            <w:pPr>
              <w:spacing w:line="240" w:lineRule="auto"/>
              <w:ind w:left="8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2EDC65A8" w14:textId="2158735E" w:rsidR="000D294C" w:rsidRPr="00300257" w:rsidRDefault="00C000AC" w:rsidP="000D2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1,962</w:t>
            </w:r>
          </w:p>
        </w:tc>
        <w:tc>
          <w:tcPr>
            <w:tcW w:w="284" w:type="dxa"/>
            <w:vAlign w:val="center"/>
          </w:tcPr>
          <w:p w14:paraId="583497BA" w14:textId="77777777" w:rsidR="000D294C" w:rsidRPr="00300257" w:rsidRDefault="000D294C" w:rsidP="000D294C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u w:val="double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4AD8F29" w14:textId="77777777" w:rsidR="000D294C" w:rsidRPr="00300257" w:rsidRDefault="000D294C" w:rsidP="000D29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2,345</w:t>
            </w:r>
          </w:p>
        </w:tc>
      </w:tr>
    </w:tbl>
    <w:p w14:paraId="3705924C" w14:textId="77777777" w:rsidR="000D294C" w:rsidRPr="00F669F1" w:rsidRDefault="000D294C" w:rsidP="00F6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p w14:paraId="34933DAF" w14:textId="06E4DC4E" w:rsidR="006C6B87" w:rsidRPr="00AE6348" w:rsidRDefault="006C6B87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2"/>
        <w:rPr>
          <w:rFonts w:ascii="Angsana New" w:hAnsi="Angsana New"/>
          <w:i/>
          <w:iCs/>
          <w:sz w:val="30"/>
          <w:szCs w:val="30"/>
        </w:rPr>
      </w:pPr>
      <w:r w:rsidRPr="00300619">
        <w:rPr>
          <w:rFonts w:ascii="Angsana New" w:hAnsi="Angsana New"/>
          <w:i/>
          <w:iCs/>
          <w:sz w:val="30"/>
          <w:szCs w:val="30"/>
          <w:cs/>
        </w:rPr>
        <w:t>เจ้าหนี้</w:t>
      </w:r>
      <w:r w:rsidR="00247CC0" w:rsidRPr="00300619">
        <w:rPr>
          <w:rFonts w:ascii="Angsana New" w:hAnsi="Angsana New"/>
          <w:i/>
          <w:iCs/>
          <w:sz w:val="30"/>
          <w:szCs w:val="30"/>
          <w:cs/>
        </w:rPr>
        <w:t>หมุนเวียน</w:t>
      </w:r>
      <w:r w:rsidR="00DF1EFE" w:rsidRPr="00300619">
        <w:rPr>
          <w:rFonts w:ascii="Angsana New" w:hAnsi="Angsana New"/>
          <w:i/>
          <w:iCs/>
          <w:sz w:val="30"/>
          <w:szCs w:val="30"/>
          <w:cs/>
        </w:rPr>
        <w:t>อื่น</w:t>
      </w:r>
    </w:p>
    <w:p w14:paraId="0FB22D52" w14:textId="77777777" w:rsidR="00883E0E" w:rsidRPr="009B2973" w:rsidRDefault="00883E0E" w:rsidP="009B2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tbl>
      <w:tblPr>
        <w:tblW w:w="9253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6418"/>
        <w:gridCol w:w="1276"/>
        <w:gridCol w:w="284"/>
        <w:gridCol w:w="1275"/>
      </w:tblGrid>
      <w:tr w:rsidR="00995A6E" w:rsidRPr="00300257" w14:paraId="1CD28069" w14:textId="77777777" w:rsidTr="00094423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0A587D3D" w14:textId="77777777" w:rsidR="00995A6E" w:rsidRPr="00300257" w:rsidRDefault="00995A6E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7FC94A26" w14:textId="0FE95F85" w:rsidR="00995A6E" w:rsidRPr="004E256E" w:rsidRDefault="00756FAF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6E40">
              <w:rPr>
                <w:rFonts w:ascii="Angsana New" w:hAnsi="Angsana New"/>
                <w:sz w:val="30"/>
                <w:szCs w:val="30"/>
              </w:rPr>
              <w:t>30</w:t>
            </w:r>
            <w:r w:rsidRPr="00756E4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D2E5E" w:rsidRPr="00756E4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  <w:vAlign w:val="center"/>
          </w:tcPr>
          <w:p w14:paraId="682E8E76" w14:textId="77777777" w:rsidR="00995A6E" w:rsidRPr="00300257" w:rsidRDefault="00995A6E" w:rsidP="00A958A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5D1C2C0B" w14:textId="515394AC" w:rsidR="00995A6E" w:rsidRPr="00700CE2" w:rsidRDefault="00995A6E" w:rsidP="00D80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958A3" w:rsidRPr="00300257" w14:paraId="49817E8C" w14:textId="77777777" w:rsidTr="00094423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29390607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0BA8FB96" w14:textId="67346D50" w:rsidR="00A958A3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="00995A6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  <w:vAlign w:val="center"/>
          </w:tcPr>
          <w:p w14:paraId="6CC85014" w14:textId="77777777" w:rsidR="00A958A3" w:rsidRPr="00300257" w:rsidRDefault="00A958A3" w:rsidP="00A958A3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5BB4FE02" w14:textId="615272D2" w:rsidR="00A958A3" w:rsidRDefault="004E256E" w:rsidP="00A958A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="00995A6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958A3" w:rsidRPr="00300257" w14:paraId="35A43160" w14:textId="77777777" w:rsidTr="00094423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3DE7A760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  <w:vAlign w:val="center"/>
          </w:tcPr>
          <w:p w14:paraId="7B0CD068" w14:textId="77777777" w:rsidR="00A958A3" w:rsidRPr="00300257" w:rsidRDefault="00A958A3" w:rsidP="00A958A3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958A3" w:rsidRPr="00300257" w14:paraId="3F65943B" w14:textId="77777777" w:rsidTr="00094423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7706F2A2" w14:textId="77777777" w:rsidR="00A958A3" w:rsidRPr="00300257" w:rsidRDefault="00A958A3" w:rsidP="00A958A3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6" w:type="dxa"/>
            <w:vAlign w:val="center"/>
          </w:tcPr>
          <w:p w14:paraId="60972AFC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84" w:type="dxa"/>
            <w:vAlign w:val="center"/>
          </w:tcPr>
          <w:p w14:paraId="2258E263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46F1A577" w14:textId="77777777" w:rsidR="00A958A3" w:rsidRPr="00300257" w:rsidRDefault="00A958A3" w:rsidP="00A958A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B36033" w:rsidRPr="00300257" w14:paraId="34641019" w14:textId="77777777" w:rsidTr="00CD494A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0EE1DBE7" w14:textId="77777777" w:rsidR="00B36033" w:rsidRPr="00300257" w:rsidRDefault="00B36033" w:rsidP="00CD494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ไทย เอ็มเอ็มเอ จำกัด</w:t>
            </w:r>
          </w:p>
        </w:tc>
        <w:tc>
          <w:tcPr>
            <w:tcW w:w="1276" w:type="dxa"/>
            <w:vAlign w:val="center"/>
          </w:tcPr>
          <w:p w14:paraId="09BDDE60" w14:textId="1E87658A" w:rsidR="00B36033" w:rsidRPr="00300257" w:rsidRDefault="006228DC" w:rsidP="00C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284" w:type="dxa"/>
            <w:vAlign w:val="center"/>
          </w:tcPr>
          <w:p w14:paraId="5408B7DB" w14:textId="77777777" w:rsidR="00B36033" w:rsidRPr="00300257" w:rsidRDefault="00B36033" w:rsidP="00CD494A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D822220" w14:textId="77777777" w:rsidR="00B36033" w:rsidRPr="00300257" w:rsidRDefault="00B36033" w:rsidP="00CD49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1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</w:t>
            </w:r>
          </w:p>
        </w:tc>
      </w:tr>
      <w:tr w:rsidR="008C3CD7" w:rsidRPr="00300257" w14:paraId="7BE5C34E" w14:textId="77777777" w:rsidTr="00376433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57153CC9" w14:textId="77777777" w:rsidR="008C3CD7" w:rsidRPr="00300257" w:rsidRDefault="008C3CD7" w:rsidP="008C3CD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บริษัท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ไอทีวัน จำกัด</w:t>
            </w:r>
          </w:p>
        </w:tc>
        <w:tc>
          <w:tcPr>
            <w:tcW w:w="1276" w:type="dxa"/>
            <w:vAlign w:val="center"/>
          </w:tcPr>
          <w:p w14:paraId="64C9CA8D" w14:textId="4393AD89" w:rsidR="008C3CD7" w:rsidRPr="00300257" w:rsidRDefault="006228DC" w:rsidP="008C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</w:p>
        </w:tc>
        <w:tc>
          <w:tcPr>
            <w:tcW w:w="284" w:type="dxa"/>
            <w:vAlign w:val="center"/>
          </w:tcPr>
          <w:p w14:paraId="2C6C73C4" w14:textId="77777777" w:rsidR="008C3CD7" w:rsidRPr="00300257" w:rsidRDefault="008C3CD7" w:rsidP="008C3CD7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57A1F94C" w14:textId="693F15FB" w:rsidR="008C3CD7" w:rsidRPr="00300257" w:rsidRDefault="008C3CD7" w:rsidP="008C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</w:t>
            </w:r>
          </w:p>
        </w:tc>
      </w:tr>
      <w:tr w:rsidR="008712D5" w:rsidRPr="00300257" w14:paraId="1E3DA5E3" w14:textId="77777777" w:rsidTr="00376433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12E2027A" w14:textId="327C76F2" w:rsidR="008712D5" w:rsidRDefault="008712D5" w:rsidP="008C3CD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712D5">
              <w:rPr>
                <w:rFonts w:ascii="Angsana New" w:hAnsi="Angsana New"/>
                <w:sz w:val="30"/>
                <w:szCs w:val="30"/>
                <w:cs/>
              </w:rPr>
              <w:t>บริษัทสยามทบพันแพคเกจจิ้ง จำกัด</w:t>
            </w:r>
          </w:p>
        </w:tc>
        <w:tc>
          <w:tcPr>
            <w:tcW w:w="1276" w:type="dxa"/>
            <w:vAlign w:val="center"/>
          </w:tcPr>
          <w:p w14:paraId="0385C7DC" w14:textId="6F9FBE6D" w:rsidR="008712D5" w:rsidRDefault="008712D5" w:rsidP="008C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284" w:type="dxa"/>
            <w:vAlign w:val="center"/>
          </w:tcPr>
          <w:p w14:paraId="3E50FC9E" w14:textId="77777777" w:rsidR="008712D5" w:rsidRPr="00300257" w:rsidRDefault="008712D5" w:rsidP="008C3CD7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43F80DFE" w14:textId="6109FDAC" w:rsidR="008712D5" w:rsidRDefault="008712D5" w:rsidP="008C3C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</w:tr>
      <w:tr w:rsidR="008712D5" w:rsidRPr="00300257" w14:paraId="2623E6E9" w14:textId="77777777" w:rsidTr="00832034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157CF38C" w14:textId="77777777" w:rsidR="008712D5" w:rsidRDefault="008712D5" w:rsidP="0083203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8712D5">
              <w:rPr>
                <w:rFonts w:ascii="Angsana New" w:hAnsi="Angsana New"/>
                <w:sz w:val="30"/>
                <w:szCs w:val="30"/>
                <w:cs/>
              </w:rPr>
              <w:t>บริษัทสยามโพลิเอททีลีน จำกัด</w:t>
            </w:r>
          </w:p>
        </w:tc>
        <w:tc>
          <w:tcPr>
            <w:tcW w:w="1276" w:type="dxa"/>
            <w:vAlign w:val="center"/>
          </w:tcPr>
          <w:p w14:paraId="7597FB7A" w14:textId="77777777" w:rsidR="008712D5" w:rsidRDefault="008712D5" w:rsidP="008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  <w:vAlign w:val="center"/>
          </w:tcPr>
          <w:p w14:paraId="62976B4F" w14:textId="77777777" w:rsidR="008712D5" w:rsidRPr="00300257" w:rsidRDefault="008712D5" w:rsidP="00832034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5FC966E" w14:textId="77777777" w:rsidR="008712D5" w:rsidRDefault="008712D5" w:rsidP="008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1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712D5" w:rsidRPr="00300257" w14:paraId="1C443AEF" w14:textId="77777777" w:rsidTr="00832034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4A5E302B" w14:textId="77777777" w:rsidR="008712D5" w:rsidRDefault="008712D5" w:rsidP="00832034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EB7E3B">
              <w:rPr>
                <w:rFonts w:ascii="Angsana New" w:hAnsi="Angsana New"/>
                <w:sz w:val="30"/>
                <w:szCs w:val="30"/>
                <w:cs/>
              </w:rPr>
              <w:t>บริษัทกรุงเทพ ซินธิติกส์ จำกัด</w:t>
            </w:r>
          </w:p>
        </w:tc>
        <w:tc>
          <w:tcPr>
            <w:tcW w:w="1276" w:type="dxa"/>
            <w:vAlign w:val="center"/>
          </w:tcPr>
          <w:p w14:paraId="1A6AABF4" w14:textId="77777777" w:rsidR="008712D5" w:rsidRDefault="008712D5" w:rsidP="008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84" w:type="dxa"/>
            <w:vAlign w:val="center"/>
          </w:tcPr>
          <w:p w14:paraId="09536A50" w14:textId="77777777" w:rsidR="008712D5" w:rsidRPr="00300257" w:rsidRDefault="008712D5" w:rsidP="00832034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60223B27" w14:textId="77777777" w:rsidR="008712D5" w:rsidRDefault="008712D5" w:rsidP="00832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1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8C3CD7" w:rsidRPr="00300257" w14:paraId="5F3E1D9A" w14:textId="77777777" w:rsidTr="00094423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0A1FE872" w14:textId="77777777" w:rsidR="008C3CD7" w:rsidRPr="00300257" w:rsidRDefault="008C3CD7" w:rsidP="008C3CD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0619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05251BC2" w14:textId="172C8644" w:rsidR="008C3CD7" w:rsidRPr="00300257" w:rsidRDefault="008712D5" w:rsidP="00C000AC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  <w:r w:rsidR="00C000AC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284" w:type="dxa"/>
            <w:vAlign w:val="center"/>
          </w:tcPr>
          <w:p w14:paraId="7BA699BF" w14:textId="77777777" w:rsidR="008C3CD7" w:rsidRPr="00300257" w:rsidRDefault="008C3CD7" w:rsidP="008C3CD7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41651E09" w14:textId="330EC2F8" w:rsidR="008C3CD7" w:rsidRPr="00300257" w:rsidRDefault="008712D5" w:rsidP="008712D5">
            <w:pPr>
              <w:spacing w:line="240" w:lineRule="auto"/>
              <w:ind w:right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</w:tr>
      <w:tr w:rsidR="00EB7E3B" w:rsidRPr="00300257" w14:paraId="04A88400" w14:textId="77777777" w:rsidTr="00094423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6F4C3CDE" w14:textId="77777777" w:rsidR="00EB7E3B" w:rsidRPr="00E96E57" w:rsidRDefault="00EB7E3B" w:rsidP="008C3CD7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AC7F713" w14:textId="6F0D49D9" w:rsidR="00EB7E3B" w:rsidRDefault="008712D5" w:rsidP="00C000AC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</w:t>
            </w:r>
            <w:r w:rsidR="00C000AC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84" w:type="dxa"/>
            <w:vAlign w:val="center"/>
          </w:tcPr>
          <w:p w14:paraId="445E796E" w14:textId="77777777" w:rsidR="00EB7E3B" w:rsidRPr="00300257" w:rsidRDefault="00EB7E3B" w:rsidP="008C3CD7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7654F84" w14:textId="5A2782F4" w:rsidR="00EB7E3B" w:rsidRDefault="00EB7E3B" w:rsidP="008C3CD7">
            <w:pPr>
              <w:spacing w:line="240" w:lineRule="auto"/>
              <w:ind w:right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46</w:t>
            </w:r>
          </w:p>
        </w:tc>
      </w:tr>
      <w:tr w:rsidR="00EB7E3B" w:rsidRPr="00300257" w14:paraId="5A75E43C" w14:textId="77777777" w:rsidTr="003F67E0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2A52CEF8" w14:textId="628503A4" w:rsidR="00EB7E3B" w:rsidRPr="00300257" w:rsidRDefault="00EB7E3B" w:rsidP="003F67E0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B7E3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76" w:type="dxa"/>
            <w:vAlign w:val="center"/>
          </w:tcPr>
          <w:p w14:paraId="45DABBF6" w14:textId="77777777" w:rsidR="00EB7E3B" w:rsidRPr="00300257" w:rsidRDefault="00EB7E3B" w:rsidP="003F67E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284" w:type="dxa"/>
            <w:vAlign w:val="center"/>
          </w:tcPr>
          <w:p w14:paraId="7369AB39" w14:textId="77777777" w:rsidR="00EB7E3B" w:rsidRPr="00300257" w:rsidRDefault="00EB7E3B" w:rsidP="003F67E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37DAA843" w14:textId="77777777" w:rsidR="00EB7E3B" w:rsidRPr="00300257" w:rsidRDefault="00EB7E3B" w:rsidP="003F67E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</w:tr>
      <w:tr w:rsidR="00EB7E3B" w:rsidRPr="00300257" w14:paraId="789F3841" w14:textId="77777777" w:rsidTr="003F67E0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51B546E1" w14:textId="6C71A480" w:rsidR="00EB7E3B" w:rsidRPr="00C000AC" w:rsidRDefault="00EB7E3B" w:rsidP="003F67E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000AC">
              <w:rPr>
                <w:rFonts w:ascii="Angsana New" w:hAnsi="Angsana New"/>
                <w:sz w:val="30"/>
                <w:szCs w:val="30"/>
              </w:rPr>
              <w:t>Nippon Paper Industries Co., Ltd.</w:t>
            </w:r>
          </w:p>
        </w:tc>
        <w:tc>
          <w:tcPr>
            <w:tcW w:w="1276" w:type="dxa"/>
            <w:vAlign w:val="center"/>
          </w:tcPr>
          <w:p w14:paraId="326CF936" w14:textId="76311CD5" w:rsidR="00EB7E3B" w:rsidRPr="00300257" w:rsidRDefault="00C000AC" w:rsidP="003F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23</w:t>
            </w:r>
          </w:p>
        </w:tc>
        <w:tc>
          <w:tcPr>
            <w:tcW w:w="284" w:type="dxa"/>
            <w:vAlign w:val="center"/>
          </w:tcPr>
          <w:p w14:paraId="19A14D6F" w14:textId="77777777" w:rsidR="00EB7E3B" w:rsidRPr="00300257" w:rsidRDefault="00EB7E3B" w:rsidP="003F67E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vAlign w:val="center"/>
          </w:tcPr>
          <w:p w14:paraId="5C24535F" w14:textId="77777777" w:rsidR="00EB7E3B" w:rsidRPr="00300257" w:rsidRDefault="00EB7E3B" w:rsidP="003F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1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40</w:t>
            </w:r>
          </w:p>
        </w:tc>
      </w:tr>
      <w:tr w:rsidR="00EB7E3B" w:rsidRPr="00300257" w14:paraId="5270B418" w14:textId="77777777" w:rsidTr="003F67E0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0F3E002A" w14:textId="77777777" w:rsidR="00EB7E3B" w:rsidRPr="00C000AC" w:rsidRDefault="00EB7E3B" w:rsidP="003F67E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000AC">
              <w:rPr>
                <w:rFonts w:ascii="Angsana New" w:hAnsi="Angsana New"/>
                <w:sz w:val="30"/>
                <w:szCs w:val="30"/>
                <w:cs/>
              </w:rPr>
              <w:t>บริษัทอื่นๆ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8990A1F" w14:textId="33DA0B04" w:rsidR="00EB7E3B" w:rsidRPr="00300257" w:rsidRDefault="00C000AC" w:rsidP="003F67E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84" w:type="dxa"/>
            <w:vAlign w:val="center"/>
          </w:tcPr>
          <w:p w14:paraId="02263051" w14:textId="77777777" w:rsidR="00EB7E3B" w:rsidRPr="00300257" w:rsidRDefault="00EB7E3B" w:rsidP="003F67E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0E1839DE" w14:textId="5C45C7F1" w:rsidR="00EB7E3B" w:rsidRPr="00300257" w:rsidRDefault="00272917" w:rsidP="003F67E0">
            <w:pPr>
              <w:spacing w:line="240" w:lineRule="auto"/>
              <w:ind w:right="7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B7E3B" w:rsidRPr="00300257" w14:paraId="7A985035" w14:textId="77777777" w:rsidTr="003F67E0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48B9E146" w14:textId="77777777" w:rsidR="00EB7E3B" w:rsidRPr="00300257" w:rsidRDefault="00EB7E3B" w:rsidP="003F67E0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040B21" w14:textId="5B8020D9" w:rsidR="00EB7E3B" w:rsidRPr="00300619" w:rsidRDefault="00C000AC" w:rsidP="003F67E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24</w:t>
            </w:r>
          </w:p>
        </w:tc>
        <w:tc>
          <w:tcPr>
            <w:tcW w:w="284" w:type="dxa"/>
            <w:vAlign w:val="center"/>
          </w:tcPr>
          <w:p w14:paraId="1C2BBC85" w14:textId="77777777" w:rsidR="00EB7E3B" w:rsidRPr="00082B83" w:rsidRDefault="00EB7E3B" w:rsidP="003F67E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EBF163" w14:textId="5E2F810D" w:rsidR="00EB7E3B" w:rsidRPr="00300619" w:rsidRDefault="00EB7E3B" w:rsidP="00272917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0619">
              <w:rPr>
                <w:rFonts w:ascii="Angsana New" w:hAnsi="Angsana New"/>
                <w:sz w:val="30"/>
                <w:szCs w:val="30"/>
              </w:rPr>
              <w:t>4</w:t>
            </w:r>
            <w:r w:rsidR="00272917" w:rsidRPr="0030061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C3CD7" w:rsidRPr="00300257" w14:paraId="378FDC34" w14:textId="77777777" w:rsidTr="00094423">
        <w:trPr>
          <w:cantSplit/>
          <w:trHeight w:hRule="exact" w:val="369"/>
        </w:trPr>
        <w:tc>
          <w:tcPr>
            <w:tcW w:w="6418" w:type="dxa"/>
            <w:vAlign w:val="center"/>
          </w:tcPr>
          <w:p w14:paraId="6D029115" w14:textId="77777777" w:rsidR="008C3CD7" w:rsidRPr="00300257" w:rsidRDefault="008C3CD7" w:rsidP="008C3CD7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684C14D" w14:textId="4D728389" w:rsidR="008C3CD7" w:rsidRPr="00300257" w:rsidRDefault="00C000AC" w:rsidP="00B36033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109</w:t>
            </w:r>
          </w:p>
        </w:tc>
        <w:tc>
          <w:tcPr>
            <w:tcW w:w="284" w:type="dxa"/>
            <w:vAlign w:val="center"/>
          </w:tcPr>
          <w:p w14:paraId="7DF86562" w14:textId="77777777" w:rsidR="008C3CD7" w:rsidRPr="00300257" w:rsidRDefault="008C3CD7" w:rsidP="008C3CD7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D566C91" w14:textId="15A66A4E" w:rsidR="008C3CD7" w:rsidRPr="00300257" w:rsidRDefault="00272917" w:rsidP="008C3CD7">
            <w:pPr>
              <w:spacing w:line="240" w:lineRule="auto"/>
              <w:ind w:right="7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87</w:t>
            </w:r>
          </w:p>
        </w:tc>
      </w:tr>
    </w:tbl>
    <w:p w14:paraId="00E2275F" w14:textId="77777777" w:rsidR="00E26802" w:rsidRDefault="00E26802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p w14:paraId="29CB3FC3" w14:textId="77777777" w:rsidR="008712D5" w:rsidRDefault="008712D5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p w14:paraId="6C51BCF8" w14:textId="77777777" w:rsidR="008712D5" w:rsidRDefault="008712D5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p w14:paraId="0D1D1EB9" w14:textId="77777777" w:rsidR="008712D5" w:rsidRDefault="008712D5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p w14:paraId="4B36EE7F" w14:textId="77777777" w:rsidR="008712D5" w:rsidRDefault="008712D5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p w14:paraId="0994DBB8" w14:textId="77777777" w:rsidR="008712D5" w:rsidRDefault="008712D5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p w14:paraId="3A889406" w14:textId="77777777" w:rsidR="008712D5" w:rsidRDefault="008712D5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p w14:paraId="62470691" w14:textId="77777777" w:rsidR="008712D5" w:rsidRDefault="008712D5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p w14:paraId="46A9B49D" w14:textId="77777777" w:rsidR="00DF1EFE" w:rsidRPr="00300257" w:rsidRDefault="001932EE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lastRenderedPageBreak/>
        <w:t>เงินกู้ยืมระยะสั้น</w:t>
      </w:r>
    </w:p>
    <w:p w14:paraId="7782BD3A" w14:textId="4B8A5CEC" w:rsidR="00883E0E" w:rsidRPr="009B2973" w:rsidRDefault="00883E0E" w:rsidP="00883E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X="468" w:tblpY="1"/>
        <w:tblOverlap w:val="never"/>
        <w:tblW w:w="9213" w:type="dxa"/>
        <w:tblLayout w:type="fixed"/>
        <w:tblLook w:val="0000" w:firstRow="0" w:lastRow="0" w:firstColumn="0" w:lastColumn="0" w:noHBand="0" w:noVBand="0"/>
      </w:tblPr>
      <w:tblGrid>
        <w:gridCol w:w="6426"/>
        <w:gridCol w:w="1276"/>
        <w:gridCol w:w="236"/>
        <w:gridCol w:w="1275"/>
      </w:tblGrid>
      <w:tr w:rsidR="00995A6E" w:rsidRPr="00300257" w14:paraId="736D7633" w14:textId="77777777" w:rsidTr="005834BD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14928C65" w14:textId="77777777" w:rsidR="00995A6E" w:rsidRPr="00300257" w:rsidRDefault="00995A6E" w:rsidP="00995A6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5520C6C5" w14:textId="65D9A4DD" w:rsidR="00995A6E" w:rsidRPr="00F669F1" w:rsidRDefault="00756FAF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highlight w:val="cyan"/>
              </w:rPr>
            </w:pPr>
            <w:r w:rsidRPr="00756E40">
              <w:rPr>
                <w:rFonts w:ascii="Angsana New" w:hAnsi="Angsana New"/>
                <w:sz w:val="30"/>
                <w:szCs w:val="30"/>
              </w:rPr>
              <w:t>30</w:t>
            </w:r>
            <w:r w:rsidRPr="00756E4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D2E5E" w:rsidRPr="00756E4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center"/>
          </w:tcPr>
          <w:p w14:paraId="657669BA" w14:textId="77777777" w:rsidR="00995A6E" w:rsidRPr="00300257" w:rsidRDefault="00995A6E" w:rsidP="00995A6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0AC2EF92" w14:textId="24BD35BE" w:rsidR="00995A6E" w:rsidRPr="004E256E" w:rsidRDefault="00995A6E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995A6E" w:rsidRPr="00300257" w14:paraId="5FD48D74" w14:textId="77777777" w:rsidTr="005834BD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6C1676E0" w14:textId="77777777" w:rsidR="00995A6E" w:rsidRPr="00300257" w:rsidRDefault="00995A6E" w:rsidP="00995A6E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34DB537B" w14:textId="47794702" w:rsidR="00995A6E" w:rsidRDefault="00995A6E" w:rsidP="00D80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center"/>
          </w:tcPr>
          <w:p w14:paraId="5D1E62EF" w14:textId="77777777" w:rsidR="00995A6E" w:rsidRPr="00300257" w:rsidRDefault="00995A6E" w:rsidP="00995A6E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71C64F13" w14:textId="12A604D3" w:rsidR="00995A6E" w:rsidRDefault="00995A6E" w:rsidP="00D80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995A6E" w:rsidRPr="00300257" w14:paraId="12A848D5" w14:textId="77777777" w:rsidTr="005834BD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58F60291" w14:textId="77777777" w:rsidR="00995A6E" w:rsidRPr="00300257" w:rsidRDefault="00995A6E" w:rsidP="00995A6E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7" w:type="dxa"/>
            <w:gridSpan w:val="3"/>
            <w:vAlign w:val="center"/>
          </w:tcPr>
          <w:p w14:paraId="70CD64FE" w14:textId="77777777" w:rsidR="00995A6E" w:rsidRPr="00300257" w:rsidRDefault="00995A6E" w:rsidP="00995A6E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995A6E" w:rsidRPr="00300257" w14:paraId="0549B9B6" w14:textId="77777777" w:rsidTr="00521B1E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7E04A562" w14:textId="77777777" w:rsidR="00995A6E" w:rsidRPr="00300257" w:rsidRDefault="00995A6E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5A178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76" w:type="dxa"/>
            <w:vAlign w:val="center"/>
          </w:tcPr>
          <w:p w14:paraId="134992CC" w14:textId="77777777" w:rsidR="00995A6E" w:rsidRPr="00300257" w:rsidRDefault="00995A6E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36" w:type="dxa"/>
            <w:vAlign w:val="center"/>
          </w:tcPr>
          <w:p w14:paraId="089148B2" w14:textId="77777777" w:rsidR="00995A6E" w:rsidRPr="00300257" w:rsidRDefault="00995A6E" w:rsidP="00995A6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489E8B10" w14:textId="77777777" w:rsidR="00995A6E" w:rsidRPr="00300257" w:rsidRDefault="00995A6E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</w:tr>
      <w:tr w:rsidR="00995A6E" w:rsidRPr="00300257" w14:paraId="2B0F5AAE" w14:textId="77777777" w:rsidTr="00521B1E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786626DF" w14:textId="778F1CBD" w:rsidR="00995A6E" w:rsidRPr="005A1784" w:rsidRDefault="00995A6E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636208">
              <w:rPr>
                <w:rFonts w:ascii="Angsana New" w:hAnsi="Angsana New"/>
                <w:sz w:val="30"/>
                <w:szCs w:val="30"/>
              </w:rPr>
              <w:t>Binh Minh Viet Trading Investment Real Estate Joint Stock Company</w:t>
            </w:r>
          </w:p>
        </w:tc>
        <w:tc>
          <w:tcPr>
            <w:tcW w:w="1276" w:type="dxa"/>
            <w:vAlign w:val="center"/>
          </w:tcPr>
          <w:p w14:paraId="01EE3C37" w14:textId="3D9D24B5" w:rsidR="00995A6E" w:rsidRPr="005A1784" w:rsidRDefault="008712D5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72</w:t>
            </w:r>
          </w:p>
        </w:tc>
        <w:tc>
          <w:tcPr>
            <w:tcW w:w="236" w:type="dxa"/>
            <w:vAlign w:val="center"/>
          </w:tcPr>
          <w:p w14:paraId="2B88BF8E" w14:textId="77777777" w:rsidR="00995A6E" w:rsidRPr="00300257" w:rsidRDefault="00995A6E" w:rsidP="00995A6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38297F8F" w14:textId="4256929F" w:rsidR="00995A6E" w:rsidRPr="005A1784" w:rsidRDefault="00995A6E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76</w:t>
            </w:r>
          </w:p>
        </w:tc>
      </w:tr>
      <w:tr w:rsidR="00995A6E" w:rsidRPr="00300257" w14:paraId="66A58EF7" w14:textId="77777777" w:rsidTr="00521B1E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1E77F921" w14:textId="77777777" w:rsidR="00995A6E" w:rsidRPr="00B3632E" w:rsidRDefault="00995A6E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vAlign w:val="center"/>
          </w:tcPr>
          <w:p w14:paraId="7B9D34C3" w14:textId="77777777" w:rsidR="00995A6E" w:rsidRPr="005A1784" w:rsidRDefault="00995A6E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6" w:type="dxa"/>
            <w:vAlign w:val="center"/>
          </w:tcPr>
          <w:p w14:paraId="58FE0B82" w14:textId="77777777" w:rsidR="00995A6E" w:rsidRPr="00300257" w:rsidRDefault="00995A6E" w:rsidP="00995A6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250C5F02" w14:textId="77777777" w:rsidR="00995A6E" w:rsidRPr="005A1784" w:rsidRDefault="00995A6E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995A6E" w:rsidRPr="00300257" w14:paraId="43D1D036" w14:textId="77777777" w:rsidTr="00E96E57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5CFEBDDD" w14:textId="77777777" w:rsidR="00995A6E" w:rsidRPr="00300257" w:rsidRDefault="00995A6E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76" w:type="dxa"/>
            <w:vAlign w:val="center"/>
          </w:tcPr>
          <w:p w14:paraId="33C6A0C0" w14:textId="77777777" w:rsidR="00995A6E" w:rsidRPr="00300257" w:rsidRDefault="00995A6E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36" w:type="dxa"/>
            <w:vAlign w:val="center"/>
          </w:tcPr>
          <w:p w14:paraId="6611BAF1" w14:textId="77777777" w:rsidR="00995A6E" w:rsidRPr="00300257" w:rsidRDefault="00995A6E" w:rsidP="00995A6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513D9D8B" w14:textId="77777777" w:rsidR="00995A6E" w:rsidRPr="00300257" w:rsidRDefault="00995A6E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</w:tr>
      <w:tr w:rsidR="009D0073" w:rsidRPr="00300257" w14:paraId="336168EE" w14:textId="77777777" w:rsidTr="009D0073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266E9B86" w14:textId="2EBDC8A9" w:rsidR="009D0073" w:rsidRPr="00C000AC" w:rsidRDefault="009657F4" w:rsidP="00E96E57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000AC">
              <w:rPr>
                <w:rFonts w:ascii="Angsana New" w:hAnsi="Angsana New"/>
                <w:sz w:val="30"/>
                <w:szCs w:val="30"/>
                <w:cs/>
              </w:rPr>
              <w:t>บริษัทเซกิซุย เซ้าท์อีสท์ เอเชีย จำกัด</w:t>
            </w:r>
          </w:p>
        </w:tc>
        <w:tc>
          <w:tcPr>
            <w:tcW w:w="1276" w:type="dxa"/>
            <w:vAlign w:val="center"/>
          </w:tcPr>
          <w:p w14:paraId="7C512098" w14:textId="0E3EA935" w:rsidR="009D0073" w:rsidRPr="00300619" w:rsidRDefault="00C000AC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203</w:t>
            </w:r>
          </w:p>
        </w:tc>
        <w:tc>
          <w:tcPr>
            <w:tcW w:w="236" w:type="dxa"/>
            <w:vAlign w:val="center"/>
          </w:tcPr>
          <w:p w14:paraId="4F5C5AE8" w14:textId="77777777" w:rsidR="009D0073" w:rsidRPr="00300257" w:rsidRDefault="009D0073" w:rsidP="00995A6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25186181" w14:textId="3942756E" w:rsidR="009D0073" w:rsidRPr="00300619" w:rsidRDefault="009D0073" w:rsidP="00F6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10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300619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D0073" w:rsidRPr="00300257" w14:paraId="23726E7B" w14:textId="77777777" w:rsidTr="00E96E57">
        <w:trPr>
          <w:cantSplit/>
          <w:trHeight w:hRule="exact" w:val="399"/>
        </w:trPr>
        <w:tc>
          <w:tcPr>
            <w:tcW w:w="6426" w:type="dxa"/>
            <w:vAlign w:val="center"/>
          </w:tcPr>
          <w:p w14:paraId="2BACC1F4" w14:textId="06D58982" w:rsidR="009D0073" w:rsidRPr="00756E40" w:rsidRDefault="00082B83" w:rsidP="009D0073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C000AC">
              <w:rPr>
                <w:rFonts w:ascii="Angsana New" w:hAnsi="Angsana New"/>
                <w:sz w:val="30"/>
                <w:szCs w:val="30"/>
              </w:rPr>
              <w:t>Yamato Holding Co., Ltd.</w:t>
            </w:r>
          </w:p>
        </w:tc>
        <w:tc>
          <w:tcPr>
            <w:tcW w:w="1276" w:type="dxa"/>
            <w:vAlign w:val="center"/>
          </w:tcPr>
          <w:p w14:paraId="1D998981" w14:textId="69AB3B20" w:rsidR="009D0073" w:rsidRPr="00521B1E" w:rsidRDefault="00C000AC" w:rsidP="009D007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236" w:type="dxa"/>
            <w:vAlign w:val="center"/>
          </w:tcPr>
          <w:p w14:paraId="263CE7DE" w14:textId="77777777" w:rsidR="009D0073" w:rsidRPr="00521B1E" w:rsidRDefault="009D0073" w:rsidP="009D007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5" w:type="dxa"/>
            <w:vAlign w:val="center"/>
          </w:tcPr>
          <w:p w14:paraId="0997E680" w14:textId="77777777" w:rsidR="009D0073" w:rsidRDefault="009D0073" w:rsidP="009D007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9D0073" w:rsidRPr="00300257" w14:paraId="6F6EFF54" w14:textId="77777777" w:rsidTr="00E96E57">
        <w:trPr>
          <w:cantSplit/>
          <w:trHeight w:hRule="exact" w:val="399"/>
        </w:trPr>
        <w:tc>
          <w:tcPr>
            <w:tcW w:w="6426" w:type="dxa"/>
            <w:vAlign w:val="center"/>
          </w:tcPr>
          <w:p w14:paraId="55D0CEAA" w14:textId="77777777" w:rsidR="009D0073" w:rsidRPr="00C000AC" w:rsidRDefault="009D0073" w:rsidP="009D0073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000AC">
              <w:rPr>
                <w:rFonts w:ascii="Angsana New" w:hAnsi="Angsana New"/>
                <w:sz w:val="30"/>
                <w:szCs w:val="30"/>
              </w:rPr>
              <w:t>PT</w:t>
            </w:r>
            <w:r w:rsidRPr="00C000A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000AC">
              <w:rPr>
                <w:rFonts w:ascii="Angsana New" w:hAnsi="Angsana New"/>
                <w:sz w:val="30"/>
                <w:szCs w:val="30"/>
              </w:rPr>
              <w:t>Trans</w:t>
            </w:r>
            <w:r w:rsidRPr="00C000AC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C000AC">
              <w:rPr>
                <w:rFonts w:ascii="Angsana New" w:hAnsi="Angsana New"/>
                <w:sz w:val="30"/>
                <w:szCs w:val="30"/>
              </w:rPr>
              <w:t>Pacific</w:t>
            </w:r>
            <w:r w:rsidRPr="00C000A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000AC">
              <w:rPr>
                <w:rFonts w:ascii="Angsana New" w:hAnsi="Angsana New"/>
                <w:sz w:val="30"/>
                <w:szCs w:val="30"/>
              </w:rPr>
              <w:t>Polyethylene</w:t>
            </w:r>
            <w:r w:rsidRPr="00C000AC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C000AC">
              <w:rPr>
                <w:rFonts w:ascii="Angsana New" w:hAnsi="Angsana New"/>
                <w:sz w:val="30"/>
                <w:szCs w:val="30"/>
              </w:rPr>
              <w:t>Indonesia</w:t>
            </w:r>
          </w:p>
        </w:tc>
        <w:tc>
          <w:tcPr>
            <w:tcW w:w="1276" w:type="dxa"/>
            <w:vAlign w:val="center"/>
          </w:tcPr>
          <w:p w14:paraId="46952806" w14:textId="2C8E7C15" w:rsidR="009D0073" w:rsidRPr="00521B1E" w:rsidRDefault="00C000AC" w:rsidP="009D0073">
            <w:pPr>
              <w:tabs>
                <w:tab w:val="clear" w:pos="2580"/>
                <w:tab w:val="left" w:pos="97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75</w:t>
            </w:r>
          </w:p>
        </w:tc>
        <w:tc>
          <w:tcPr>
            <w:tcW w:w="236" w:type="dxa"/>
            <w:vAlign w:val="center"/>
          </w:tcPr>
          <w:p w14:paraId="632D46F8" w14:textId="77777777" w:rsidR="009D0073" w:rsidRPr="00521B1E" w:rsidRDefault="009D0073" w:rsidP="009D007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single"/>
              </w:rPr>
            </w:pPr>
          </w:p>
        </w:tc>
        <w:tc>
          <w:tcPr>
            <w:tcW w:w="1275" w:type="dxa"/>
            <w:vAlign w:val="center"/>
          </w:tcPr>
          <w:p w14:paraId="5B087B4C" w14:textId="77777777" w:rsidR="009D0073" w:rsidRPr="00521B1E" w:rsidRDefault="009D0073" w:rsidP="00761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77</w:t>
            </w:r>
          </w:p>
        </w:tc>
      </w:tr>
      <w:tr w:rsidR="00CD494A" w:rsidRPr="00300257" w14:paraId="65155FC4" w14:textId="77777777" w:rsidTr="00300619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5EBB252C" w14:textId="32A9A527" w:rsidR="00CD494A" w:rsidRPr="00C000AC" w:rsidRDefault="00CD494A" w:rsidP="0040592B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bookmarkStart w:id="1" w:name="OLE_LINK1"/>
            <w:r w:rsidRPr="00C000AC">
              <w:rPr>
                <w:rFonts w:ascii="Angsana New" w:hAnsi="Angsana New"/>
                <w:sz w:val="30"/>
                <w:szCs w:val="30"/>
              </w:rPr>
              <w:t>Sekisui Chemical Co</w:t>
            </w:r>
            <w:r w:rsidRPr="00C000AC">
              <w:rPr>
                <w:rFonts w:ascii="Angsana New" w:hAnsi="Angsana New"/>
                <w:sz w:val="30"/>
                <w:szCs w:val="30"/>
                <w:cs/>
              </w:rPr>
              <w:t>.</w:t>
            </w:r>
            <w:r w:rsidRPr="00C000AC">
              <w:rPr>
                <w:rFonts w:ascii="Angsana New" w:hAnsi="Angsana New"/>
                <w:sz w:val="30"/>
                <w:szCs w:val="30"/>
              </w:rPr>
              <w:t>, Ltd</w:t>
            </w:r>
            <w:r w:rsidRPr="00C000AC">
              <w:rPr>
                <w:rFonts w:ascii="Angsana New" w:hAnsi="Angsana New"/>
                <w:sz w:val="30"/>
                <w:szCs w:val="30"/>
                <w:cs/>
              </w:rPr>
              <w:t>.</w:t>
            </w:r>
            <w:bookmarkEnd w:id="1"/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C8DE213" w14:textId="1B446422" w:rsidR="00CD494A" w:rsidRPr="00E961B3" w:rsidRDefault="00C000AC" w:rsidP="00E961B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36" w:type="dxa"/>
            <w:vAlign w:val="center"/>
          </w:tcPr>
          <w:p w14:paraId="7A26CB9D" w14:textId="77777777" w:rsidR="00CD494A" w:rsidRPr="00300257" w:rsidRDefault="00CD494A" w:rsidP="00995A6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D5E48A3" w14:textId="365168B5" w:rsidR="00CD494A" w:rsidRPr="00E961B3" w:rsidRDefault="00CD494A" w:rsidP="00E9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961B3">
              <w:rPr>
                <w:rFonts w:ascii="Angsana New" w:hAnsi="Angsana New"/>
                <w:sz w:val="30"/>
                <w:szCs w:val="30"/>
              </w:rPr>
              <w:t>120</w:t>
            </w:r>
          </w:p>
        </w:tc>
      </w:tr>
      <w:tr w:rsidR="00082B83" w:rsidRPr="00300257" w14:paraId="58B3BA69" w14:textId="77777777" w:rsidTr="00300619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12F25294" w14:textId="77777777" w:rsidR="00082B83" w:rsidRDefault="00082B83" w:rsidP="0040592B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56B98D" w14:textId="4C0CB397" w:rsidR="00082B83" w:rsidRDefault="00C000AC" w:rsidP="00E961B3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400</w:t>
            </w:r>
          </w:p>
        </w:tc>
        <w:tc>
          <w:tcPr>
            <w:tcW w:w="236" w:type="dxa"/>
            <w:vAlign w:val="center"/>
          </w:tcPr>
          <w:p w14:paraId="1B19427F" w14:textId="77777777" w:rsidR="00082B83" w:rsidRPr="00300257" w:rsidRDefault="00082B83" w:rsidP="00995A6E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18C7BF" w14:textId="4E1640BC" w:rsidR="00082B83" w:rsidRPr="00E961B3" w:rsidRDefault="00082B83" w:rsidP="00E961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197</w:t>
            </w:r>
          </w:p>
        </w:tc>
      </w:tr>
      <w:tr w:rsidR="00995A6E" w:rsidRPr="00300257" w14:paraId="4A33F224" w14:textId="77777777" w:rsidTr="00300619">
        <w:trPr>
          <w:cantSplit/>
          <w:trHeight w:hRule="exact" w:val="399"/>
        </w:trPr>
        <w:tc>
          <w:tcPr>
            <w:tcW w:w="6426" w:type="dxa"/>
            <w:vAlign w:val="center"/>
          </w:tcPr>
          <w:p w14:paraId="1BE22ACD" w14:textId="4ED54301" w:rsidR="00995A6E" w:rsidRPr="00300257" w:rsidRDefault="00995A6E" w:rsidP="00995A6E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E90C8D9" w14:textId="4150C65F" w:rsidR="00995A6E" w:rsidRPr="00300257" w:rsidRDefault="00C000AC" w:rsidP="00995A6E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472</w:t>
            </w:r>
          </w:p>
        </w:tc>
        <w:tc>
          <w:tcPr>
            <w:tcW w:w="236" w:type="dxa"/>
            <w:vAlign w:val="center"/>
          </w:tcPr>
          <w:p w14:paraId="23760686" w14:textId="77777777" w:rsidR="00995A6E" w:rsidRPr="00300257" w:rsidRDefault="00995A6E" w:rsidP="00995A6E">
            <w:pPr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1E5066B" w14:textId="7F56BA94" w:rsidR="00995A6E" w:rsidRPr="00E9276E" w:rsidRDefault="0071646F" w:rsidP="00995A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273</w:t>
            </w:r>
          </w:p>
        </w:tc>
      </w:tr>
    </w:tbl>
    <w:p w14:paraId="4D13E90F" w14:textId="77777777" w:rsidR="00AE5C53" w:rsidRDefault="00AE5C53" w:rsidP="00AE5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p w14:paraId="0FE0C08A" w14:textId="1CC69CC9" w:rsidR="00AE5C53" w:rsidRPr="00300257" w:rsidRDefault="00AE5C53" w:rsidP="00AE5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z w:val="30"/>
          <w:szCs w:val="30"/>
          <w:cs/>
        </w:rPr>
      </w:pPr>
      <w:r w:rsidRPr="00300257">
        <w:rPr>
          <w:rFonts w:ascii="Angsana New" w:hAnsi="Angsana New"/>
          <w:i/>
          <w:iCs/>
          <w:sz w:val="30"/>
          <w:szCs w:val="30"/>
          <w:cs/>
        </w:rPr>
        <w:t>เงินกู้ยืมระยะ</w:t>
      </w:r>
      <w:r>
        <w:rPr>
          <w:rFonts w:ascii="Angsana New" w:hAnsi="Angsana New" w:hint="cs"/>
          <w:i/>
          <w:iCs/>
          <w:sz w:val="30"/>
          <w:szCs w:val="30"/>
          <w:cs/>
        </w:rPr>
        <w:t>ยาว</w:t>
      </w:r>
    </w:p>
    <w:p w14:paraId="3C472AAD" w14:textId="77777777" w:rsidR="00AE5C53" w:rsidRPr="009B2973" w:rsidRDefault="00AE5C53" w:rsidP="00AE5C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</w:p>
    <w:tbl>
      <w:tblPr>
        <w:tblpPr w:leftFromText="180" w:rightFromText="180" w:vertAnchor="text" w:tblpX="468" w:tblpY="1"/>
        <w:tblOverlap w:val="never"/>
        <w:tblW w:w="9213" w:type="dxa"/>
        <w:tblLayout w:type="fixed"/>
        <w:tblLook w:val="0000" w:firstRow="0" w:lastRow="0" w:firstColumn="0" w:lastColumn="0" w:noHBand="0" w:noVBand="0"/>
      </w:tblPr>
      <w:tblGrid>
        <w:gridCol w:w="6426"/>
        <w:gridCol w:w="1276"/>
        <w:gridCol w:w="236"/>
        <w:gridCol w:w="1275"/>
      </w:tblGrid>
      <w:tr w:rsidR="00AE5C53" w:rsidRPr="00300257" w14:paraId="144521FB" w14:textId="77777777" w:rsidTr="003F67E0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113CFFB3" w14:textId="77777777" w:rsidR="00AE5C53" w:rsidRPr="00300257" w:rsidRDefault="00AE5C53" w:rsidP="003F67E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6C2A2920" w14:textId="3124991C" w:rsidR="00AE5C53" w:rsidRPr="004E256E" w:rsidRDefault="00AE5C53" w:rsidP="003F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6E40">
              <w:rPr>
                <w:rFonts w:ascii="Angsana New" w:hAnsi="Angsana New"/>
                <w:sz w:val="30"/>
                <w:szCs w:val="30"/>
              </w:rPr>
              <w:t>30</w:t>
            </w:r>
            <w:r w:rsidRPr="00756E4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D2E5E" w:rsidRPr="00756E4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vAlign w:val="center"/>
          </w:tcPr>
          <w:p w14:paraId="2878AC2F" w14:textId="77777777" w:rsidR="00AE5C53" w:rsidRPr="00300257" w:rsidRDefault="00AE5C53" w:rsidP="003F67E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38724EC8" w14:textId="77777777" w:rsidR="00AE5C53" w:rsidRPr="004E256E" w:rsidRDefault="00AE5C53" w:rsidP="003F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AE5C53" w:rsidRPr="00300257" w14:paraId="15B0F9B9" w14:textId="77777777" w:rsidTr="003F67E0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3B354D0F" w14:textId="77777777" w:rsidR="00AE5C53" w:rsidRPr="00300257" w:rsidRDefault="00AE5C53" w:rsidP="003F67E0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06DA1F1B" w14:textId="77777777" w:rsidR="00AE5C53" w:rsidRDefault="00AE5C53" w:rsidP="003F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36" w:type="dxa"/>
            <w:vAlign w:val="center"/>
          </w:tcPr>
          <w:p w14:paraId="78E7FC70" w14:textId="77777777" w:rsidR="00AE5C53" w:rsidRPr="00300257" w:rsidRDefault="00AE5C53" w:rsidP="003F67E0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76CC4647" w14:textId="77777777" w:rsidR="00AE5C53" w:rsidRDefault="00AE5C53" w:rsidP="003F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E5C53" w:rsidRPr="00300257" w14:paraId="238FB5C7" w14:textId="77777777" w:rsidTr="003F67E0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4168DF49" w14:textId="77777777" w:rsidR="00AE5C53" w:rsidRPr="00300257" w:rsidRDefault="00AE5C53" w:rsidP="003F67E0">
            <w:pPr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87" w:type="dxa"/>
            <w:gridSpan w:val="3"/>
            <w:vAlign w:val="center"/>
          </w:tcPr>
          <w:p w14:paraId="6F4ACC62" w14:textId="77777777" w:rsidR="00AE5C53" w:rsidRPr="00300257" w:rsidRDefault="00AE5C53" w:rsidP="003F67E0">
            <w:pPr>
              <w:spacing w:line="240" w:lineRule="auto"/>
              <w:ind w:right="72"/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E5C53" w:rsidRPr="00300257" w14:paraId="185AEB98" w14:textId="77777777" w:rsidTr="003F67E0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5B3D559A" w14:textId="5C60AA3E" w:rsidR="00AE5C53" w:rsidRPr="00300257" w:rsidRDefault="00AE5C53" w:rsidP="003F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บริษัทอื่น</w:t>
            </w:r>
          </w:p>
        </w:tc>
        <w:tc>
          <w:tcPr>
            <w:tcW w:w="1276" w:type="dxa"/>
            <w:vAlign w:val="center"/>
          </w:tcPr>
          <w:p w14:paraId="5B09EBA1" w14:textId="77777777" w:rsidR="00AE5C53" w:rsidRPr="00300257" w:rsidRDefault="00AE5C53" w:rsidP="003F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  <w:tc>
          <w:tcPr>
            <w:tcW w:w="236" w:type="dxa"/>
            <w:vAlign w:val="center"/>
          </w:tcPr>
          <w:p w14:paraId="26A174E7" w14:textId="77777777" w:rsidR="00AE5C53" w:rsidRPr="00300257" w:rsidRDefault="00AE5C53" w:rsidP="003F67E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1B0E8D99" w14:textId="77777777" w:rsidR="00AE5C53" w:rsidRPr="00300257" w:rsidRDefault="00AE5C53" w:rsidP="003F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u w:val="double"/>
              </w:rPr>
            </w:pPr>
          </w:p>
        </w:tc>
      </w:tr>
      <w:tr w:rsidR="008712D5" w:rsidRPr="00300257" w14:paraId="772C30B9" w14:textId="77777777" w:rsidTr="003F67E0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6E028C16" w14:textId="1D05B4F9" w:rsidR="008712D5" w:rsidRPr="00756E40" w:rsidRDefault="00C000AC" w:rsidP="00756E40">
            <w:pPr>
              <w:spacing w:line="240" w:lineRule="auto"/>
              <w:rPr>
                <w:rFonts w:ascii="Angsana New" w:hAnsi="Angsana New"/>
                <w:sz w:val="30"/>
                <w:szCs w:val="30"/>
                <w:highlight w:val="yellow"/>
                <w:cs/>
              </w:rPr>
            </w:pPr>
            <w:r w:rsidRPr="00C000AC">
              <w:rPr>
                <w:rFonts w:ascii="Angsana New" w:hAnsi="Angsana New"/>
                <w:sz w:val="30"/>
                <w:szCs w:val="30"/>
              </w:rPr>
              <w:t>Visy Singapore Investments Pte. Ltd.</w:t>
            </w:r>
          </w:p>
        </w:tc>
        <w:tc>
          <w:tcPr>
            <w:tcW w:w="1276" w:type="dxa"/>
            <w:vAlign w:val="center"/>
          </w:tcPr>
          <w:p w14:paraId="72C5256B" w14:textId="2C1CAB12" w:rsidR="008712D5" w:rsidRPr="00756E40" w:rsidRDefault="00C000AC" w:rsidP="003F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236" w:type="dxa"/>
            <w:vAlign w:val="center"/>
          </w:tcPr>
          <w:p w14:paraId="10397CC6" w14:textId="77777777" w:rsidR="008712D5" w:rsidRPr="00300257" w:rsidRDefault="008712D5" w:rsidP="003F67E0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087477FF" w14:textId="7A795CDA" w:rsidR="008712D5" w:rsidRPr="00756E40" w:rsidRDefault="00C000AC" w:rsidP="00756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AE5C53" w:rsidRPr="00300257" w14:paraId="26FD91A0" w14:textId="77777777" w:rsidTr="00756E40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44569ECB" w14:textId="265AA5DA" w:rsidR="00AE5C53" w:rsidRPr="00300619" w:rsidRDefault="00AE5C53" w:rsidP="00300619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C000AC">
              <w:rPr>
                <w:rFonts w:ascii="Angsana New" w:hAnsi="Angsana New"/>
                <w:sz w:val="30"/>
                <w:szCs w:val="30"/>
                <w:cs/>
              </w:rPr>
              <w:t>บริษัทโกลบอล นิว เอ็นเนอร์ยี่ จำกัด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4A169867" w14:textId="2BE50278" w:rsidR="00AE5C53" w:rsidRPr="00300619" w:rsidRDefault="00C000AC" w:rsidP="004C4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36" w:type="dxa"/>
            <w:vAlign w:val="center"/>
          </w:tcPr>
          <w:p w14:paraId="5FE18C45" w14:textId="77777777" w:rsidR="00AE5C53" w:rsidRPr="00300257" w:rsidRDefault="00AE5C53" w:rsidP="00300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6ACF1FA3" w14:textId="4158063F" w:rsidR="00AE5C53" w:rsidRPr="00300619" w:rsidRDefault="00AE5C53" w:rsidP="00300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8712D5" w:rsidRPr="00300257" w14:paraId="6CD48306" w14:textId="77777777" w:rsidTr="00756E40">
        <w:trPr>
          <w:cantSplit/>
          <w:trHeight w:hRule="exact" w:val="369"/>
        </w:trPr>
        <w:tc>
          <w:tcPr>
            <w:tcW w:w="6426" w:type="dxa"/>
            <w:vAlign w:val="center"/>
          </w:tcPr>
          <w:p w14:paraId="78D050E5" w14:textId="586FD824" w:rsidR="008712D5" w:rsidRPr="00756E40" w:rsidRDefault="008712D5" w:rsidP="00300619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ABC5AF3" w14:textId="46D61D50" w:rsidR="008712D5" w:rsidRPr="00756E40" w:rsidRDefault="00C000AC" w:rsidP="004C40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36" w:type="dxa"/>
            <w:vAlign w:val="center"/>
          </w:tcPr>
          <w:p w14:paraId="56F9FC8F" w14:textId="77777777" w:rsidR="008712D5" w:rsidRPr="00756E40" w:rsidRDefault="008712D5" w:rsidP="00300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F5AE373" w14:textId="222D86BD" w:rsidR="008712D5" w:rsidRPr="00756E40" w:rsidRDefault="00C000AC" w:rsidP="003006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6E4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16DDE2CC" w14:textId="0EC6CB42" w:rsidR="00AE4D44" w:rsidRDefault="00AE4D44" w:rsidP="002E4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1B74A630" w14:textId="77777777" w:rsidR="008712D5" w:rsidRDefault="008712D5" w:rsidP="002E4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5183D2D" w14:textId="77777777" w:rsidR="008712D5" w:rsidRDefault="008712D5" w:rsidP="002E4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2B11D3CF" w14:textId="77777777" w:rsidR="008712D5" w:rsidRDefault="008712D5" w:rsidP="002E4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B097FA8" w14:textId="77777777" w:rsidR="008712D5" w:rsidRDefault="008712D5" w:rsidP="002E4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71B67804" w14:textId="77777777" w:rsidR="008712D5" w:rsidRDefault="008712D5" w:rsidP="002E4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F8DF8BF" w14:textId="77777777" w:rsidR="008712D5" w:rsidRDefault="008712D5" w:rsidP="002E4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3EA71957" w14:textId="77777777" w:rsidR="008712D5" w:rsidRDefault="008712D5" w:rsidP="002E4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51567C63" w14:textId="77777777" w:rsidR="008712D5" w:rsidRDefault="008712D5" w:rsidP="002E47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DF7B950" w14:textId="367B5A55" w:rsidR="00A958A3" w:rsidRPr="00300619" w:rsidRDefault="002D4BE8" w:rsidP="00A95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300619">
        <w:rPr>
          <w:rFonts w:ascii="Angsana New" w:hAnsi="Angsana New"/>
          <w:sz w:val="30"/>
          <w:szCs w:val="30"/>
          <w:cs/>
        </w:rPr>
        <w:lastRenderedPageBreak/>
        <w:t>รายการเคลื่อนไหวระหว่าง</w:t>
      </w:r>
      <w:r w:rsidR="00995A6E" w:rsidRPr="00300619">
        <w:rPr>
          <w:rFonts w:ascii="Angsana New" w:hAnsi="Angsana New"/>
          <w:sz w:val="30"/>
          <w:szCs w:val="30"/>
          <w:cs/>
        </w:rPr>
        <w:t>งวด</w:t>
      </w:r>
      <w:r w:rsidR="00BD2E5E" w:rsidRPr="00756E40">
        <w:rPr>
          <w:rFonts w:ascii="Angsana New" w:hAnsi="Angsana New"/>
          <w:sz w:val="30"/>
          <w:szCs w:val="30"/>
          <w:cs/>
        </w:rPr>
        <w:t>เก้า</w:t>
      </w:r>
      <w:r w:rsidR="00917416" w:rsidRPr="005921AA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917416" w:rsidRPr="00756E40">
        <w:rPr>
          <w:rFonts w:ascii="Angsana New" w:hAnsi="Angsana New"/>
          <w:sz w:val="30"/>
          <w:szCs w:val="30"/>
        </w:rPr>
        <w:t xml:space="preserve">30 </w:t>
      </w:r>
      <w:r w:rsidR="00BD2E5E" w:rsidRPr="00756E40">
        <w:rPr>
          <w:rFonts w:ascii="Angsana New" w:hAnsi="Angsana New"/>
          <w:sz w:val="30"/>
          <w:szCs w:val="30"/>
          <w:cs/>
        </w:rPr>
        <w:t>กันยายน</w:t>
      </w:r>
      <w:r w:rsidR="00995A6E" w:rsidRPr="00300619">
        <w:rPr>
          <w:rFonts w:ascii="Angsana New" w:hAnsi="Angsana New"/>
          <w:sz w:val="30"/>
          <w:szCs w:val="30"/>
          <w:cs/>
        </w:rPr>
        <w:t xml:space="preserve"> </w:t>
      </w:r>
      <w:r w:rsidRPr="00300619">
        <w:rPr>
          <w:rFonts w:ascii="Angsana New" w:hAnsi="Angsana New"/>
          <w:sz w:val="30"/>
          <w:szCs w:val="30"/>
          <w:cs/>
        </w:rPr>
        <w:t>สำหรับเงินกู้ยืมจากกิจการที่เกี่ยวข้องกันมีดังนี้</w:t>
      </w:r>
    </w:p>
    <w:p w14:paraId="338D0862" w14:textId="77777777" w:rsidR="00A958A3" w:rsidRPr="006058DC" w:rsidRDefault="00A958A3" w:rsidP="00A958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61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6520"/>
        <w:gridCol w:w="1134"/>
        <w:gridCol w:w="284"/>
        <w:gridCol w:w="1275"/>
        <w:gridCol w:w="48"/>
      </w:tblGrid>
      <w:tr w:rsidR="00A958A3" w:rsidRPr="008B0C15" w14:paraId="1EE95542" w14:textId="77777777" w:rsidTr="00300619">
        <w:trPr>
          <w:gridAfter w:val="1"/>
          <w:wAfter w:w="48" w:type="dxa"/>
          <w:cantSplit/>
        </w:trPr>
        <w:tc>
          <w:tcPr>
            <w:tcW w:w="6520" w:type="dxa"/>
          </w:tcPr>
          <w:p w14:paraId="448754AB" w14:textId="77777777" w:rsidR="00A958A3" w:rsidRPr="008B0C15" w:rsidRDefault="00A958A3" w:rsidP="000C50DD">
            <w:pPr>
              <w:spacing w:line="240" w:lineRule="auto"/>
              <w:ind w:left="33" w:firstLine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14:paraId="16C7FF63" w14:textId="2BE5BABC" w:rsidR="00A958A3" w:rsidRPr="008B0C15" w:rsidRDefault="00995A6E" w:rsidP="00D8086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  <w:vAlign w:val="center"/>
          </w:tcPr>
          <w:p w14:paraId="119D3596" w14:textId="77777777" w:rsidR="00A958A3" w:rsidRPr="008B0C15" w:rsidRDefault="00A958A3" w:rsidP="00A564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571D6CF2" w14:textId="2739869B" w:rsidR="00A958A3" w:rsidRPr="008B0C15" w:rsidRDefault="004E256E" w:rsidP="00A564F2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="00995A6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958A3" w:rsidRPr="008B0C15" w14:paraId="7F0AF846" w14:textId="77777777" w:rsidTr="00300619">
        <w:trPr>
          <w:cantSplit/>
        </w:trPr>
        <w:tc>
          <w:tcPr>
            <w:tcW w:w="6520" w:type="dxa"/>
          </w:tcPr>
          <w:p w14:paraId="78789A8B" w14:textId="77777777" w:rsidR="00A958A3" w:rsidRPr="008B0C15" w:rsidRDefault="00A958A3" w:rsidP="000C50DD">
            <w:pPr>
              <w:spacing w:line="240" w:lineRule="auto"/>
              <w:ind w:left="33" w:firstLine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41" w:type="dxa"/>
            <w:gridSpan w:val="4"/>
          </w:tcPr>
          <w:p w14:paraId="45CDB0F8" w14:textId="77777777" w:rsidR="00A958A3" w:rsidRPr="008B0C15" w:rsidRDefault="00A958A3" w:rsidP="00A564F2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8B0C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A1CE9" w:rsidRPr="008B0C15" w14:paraId="390852E5" w14:textId="77777777" w:rsidTr="00300619">
        <w:trPr>
          <w:gridAfter w:val="1"/>
          <w:wAfter w:w="48" w:type="dxa"/>
          <w:cantSplit/>
        </w:trPr>
        <w:tc>
          <w:tcPr>
            <w:tcW w:w="6520" w:type="dxa"/>
          </w:tcPr>
          <w:p w14:paraId="67AD008B" w14:textId="6B64837A" w:rsidR="00EA1CE9" w:rsidRPr="00300619" w:rsidRDefault="00EA1CE9" w:rsidP="00300619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cs/>
              </w:rPr>
            </w:pPr>
            <w:r w:rsidRPr="003773C8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ระยะสั้น</w:t>
            </w:r>
          </w:p>
        </w:tc>
        <w:tc>
          <w:tcPr>
            <w:tcW w:w="1134" w:type="dxa"/>
          </w:tcPr>
          <w:p w14:paraId="72FAC7BC" w14:textId="30285C7C" w:rsidR="00EA1CE9" w:rsidRPr="008B0C15" w:rsidRDefault="00EA1CE9" w:rsidP="003F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19CD6D76" w14:textId="77777777" w:rsidR="00EA1CE9" w:rsidRPr="008B0C15" w:rsidRDefault="00EA1CE9" w:rsidP="003F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78ED0C93" w14:textId="209C885F" w:rsidR="00EA1CE9" w:rsidRPr="0040592B" w:rsidRDefault="00EA1CE9" w:rsidP="003F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</w:tr>
      <w:tr w:rsidR="005A7598" w:rsidRPr="008B0C15" w14:paraId="684075D6" w14:textId="77777777" w:rsidTr="00300619">
        <w:trPr>
          <w:gridAfter w:val="1"/>
          <w:wAfter w:w="48" w:type="dxa"/>
          <w:cantSplit/>
        </w:trPr>
        <w:tc>
          <w:tcPr>
            <w:tcW w:w="6520" w:type="dxa"/>
          </w:tcPr>
          <w:p w14:paraId="62E3A1FE" w14:textId="0ABF8364" w:rsidR="005A7598" w:rsidRPr="008B0C15" w:rsidRDefault="005A7598" w:rsidP="000C50DD">
            <w:pPr>
              <w:spacing w:line="240" w:lineRule="auto"/>
              <w:ind w:left="33" w:firstLine="33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E256E">
              <w:rPr>
                <w:rFonts w:ascii="Angsana New" w:hAnsi="Angsana New"/>
                <w:sz w:val="30"/>
                <w:szCs w:val="30"/>
              </w:rPr>
              <w:t>1</w:t>
            </w:r>
            <w:r w:rsidRPr="008B0C15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34" w:type="dxa"/>
          </w:tcPr>
          <w:p w14:paraId="51CA842F" w14:textId="3078BF42" w:rsidR="005A7598" w:rsidRPr="008B0C15" w:rsidRDefault="005921AA" w:rsidP="00761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273</w:t>
            </w:r>
          </w:p>
        </w:tc>
        <w:tc>
          <w:tcPr>
            <w:tcW w:w="284" w:type="dxa"/>
          </w:tcPr>
          <w:p w14:paraId="613DE307" w14:textId="77777777" w:rsidR="005A7598" w:rsidRPr="008B0C15" w:rsidRDefault="005A7598" w:rsidP="005A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E3B6939" w14:textId="585A7A69" w:rsidR="005A7598" w:rsidRPr="00F669F1" w:rsidRDefault="005921AA" w:rsidP="00761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</w:t>
            </w:r>
            <w:r w:rsidRPr="00F669F1"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5A7598" w:rsidRPr="008B0C15" w14:paraId="16F3ED43" w14:textId="77777777" w:rsidTr="00300619">
        <w:trPr>
          <w:gridAfter w:val="1"/>
          <w:wAfter w:w="48" w:type="dxa"/>
          <w:cantSplit/>
        </w:trPr>
        <w:tc>
          <w:tcPr>
            <w:tcW w:w="6520" w:type="dxa"/>
          </w:tcPr>
          <w:p w14:paraId="46FD89F1" w14:textId="5DF4BD00" w:rsidR="005A7598" w:rsidRPr="008B0C15" w:rsidRDefault="005A7598" w:rsidP="000C50DD">
            <w:pPr>
              <w:spacing w:line="240" w:lineRule="auto"/>
              <w:ind w:left="33" w:firstLine="33"/>
              <w:rPr>
                <w:rFonts w:ascii="Angsana New" w:hAnsi="Angsana New"/>
                <w:sz w:val="30"/>
                <w:szCs w:val="30"/>
                <w:cs/>
              </w:rPr>
            </w:pPr>
            <w:r w:rsidRPr="00562BAE">
              <w:rPr>
                <w:rFonts w:ascii="Angsana New" w:hAnsi="Angsana New"/>
                <w:sz w:val="30"/>
                <w:szCs w:val="30"/>
                <w:cs/>
              </w:rPr>
              <w:t>เพิ่มจากการซื้อธุรกิจ</w:t>
            </w:r>
          </w:p>
        </w:tc>
        <w:tc>
          <w:tcPr>
            <w:tcW w:w="1134" w:type="dxa"/>
          </w:tcPr>
          <w:p w14:paraId="07A1CF80" w14:textId="234E0BD6" w:rsidR="005A7598" w:rsidRDefault="005921AA" w:rsidP="005A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4" w:type="dxa"/>
          </w:tcPr>
          <w:p w14:paraId="65A21905" w14:textId="77777777" w:rsidR="005A7598" w:rsidRPr="008B0C15" w:rsidRDefault="005A7598" w:rsidP="005A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6A6C583" w14:textId="3BF84EDB" w:rsidR="005A7598" w:rsidRPr="00E07253" w:rsidRDefault="005A7598" w:rsidP="005A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07253">
              <w:rPr>
                <w:rFonts w:ascii="Angsana New" w:hAnsi="Angsana New"/>
                <w:sz w:val="30"/>
                <w:szCs w:val="30"/>
              </w:rPr>
              <w:t>79</w:t>
            </w:r>
          </w:p>
        </w:tc>
      </w:tr>
      <w:tr w:rsidR="005A7598" w:rsidRPr="008B0C15" w14:paraId="6DA54BAC" w14:textId="77777777" w:rsidTr="00300619">
        <w:trPr>
          <w:gridAfter w:val="1"/>
          <w:wAfter w:w="48" w:type="dxa"/>
          <w:cantSplit/>
        </w:trPr>
        <w:tc>
          <w:tcPr>
            <w:tcW w:w="6520" w:type="dxa"/>
          </w:tcPr>
          <w:p w14:paraId="7A906936" w14:textId="18F1B475" w:rsidR="005A7598" w:rsidRPr="00BD4618" w:rsidRDefault="005A7598" w:rsidP="000C50DD">
            <w:pPr>
              <w:spacing w:line="240" w:lineRule="auto"/>
              <w:ind w:left="33" w:firstLine="33"/>
              <w:rPr>
                <w:rFonts w:ascii="Angsana New" w:hAnsi="Angsana New"/>
                <w:sz w:val="30"/>
                <w:szCs w:val="30"/>
              </w:rPr>
            </w:pPr>
            <w:r w:rsidRPr="00BD4618">
              <w:rPr>
                <w:rFonts w:ascii="Angsana New" w:hAnsi="Angsana New"/>
                <w:sz w:val="30"/>
                <w:szCs w:val="30"/>
                <w:cs/>
              </w:rPr>
              <w:t>เพิ่มขึ้น</w:t>
            </w:r>
          </w:p>
        </w:tc>
        <w:tc>
          <w:tcPr>
            <w:tcW w:w="1134" w:type="dxa"/>
          </w:tcPr>
          <w:p w14:paraId="11213F12" w14:textId="7DA6E49B" w:rsidR="005A7598" w:rsidRPr="00BD4618" w:rsidRDefault="009950CD" w:rsidP="005A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442</w:t>
            </w:r>
          </w:p>
        </w:tc>
        <w:tc>
          <w:tcPr>
            <w:tcW w:w="284" w:type="dxa"/>
          </w:tcPr>
          <w:p w14:paraId="437D5228" w14:textId="77777777" w:rsidR="005A7598" w:rsidRPr="008B0C15" w:rsidRDefault="005A7598" w:rsidP="005A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39C5A059" w14:textId="34D5F17E" w:rsidR="005A7598" w:rsidRPr="00E07253" w:rsidRDefault="00B718EE" w:rsidP="005A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F669F1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A7598" w:rsidRPr="008B0C15" w14:paraId="6E375F38" w14:textId="77777777" w:rsidTr="00300619">
        <w:trPr>
          <w:gridAfter w:val="1"/>
          <w:wAfter w:w="48" w:type="dxa"/>
          <w:cantSplit/>
        </w:trPr>
        <w:tc>
          <w:tcPr>
            <w:tcW w:w="6520" w:type="dxa"/>
          </w:tcPr>
          <w:p w14:paraId="0BF5938C" w14:textId="77777777" w:rsidR="005A7598" w:rsidRPr="00BD4618" w:rsidRDefault="005A7598" w:rsidP="000C50DD">
            <w:pPr>
              <w:spacing w:line="240" w:lineRule="auto"/>
              <w:ind w:left="33" w:firstLine="33"/>
              <w:rPr>
                <w:rFonts w:ascii="Angsana New" w:hAnsi="Angsana New"/>
                <w:sz w:val="30"/>
                <w:szCs w:val="30"/>
                <w:cs/>
              </w:rPr>
            </w:pPr>
            <w:r w:rsidRPr="00BD461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72A1E8D" w14:textId="069D0693" w:rsidR="005A7598" w:rsidRPr="00BD4618" w:rsidRDefault="005921AA" w:rsidP="005A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</w:t>
            </w:r>
            <w:r w:rsidR="009950CD">
              <w:rPr>
                <w:rFonts w:ascii="Angsana New" w:hAnsi="Angsana New"/>
                <w:sz w:val="30"/>
                <w:szCs w:val="30"/>
              </w:rPr>
              <w:t>243</w:t>
            </w:r>
            <w:r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4" w:type="dxa"/>
          </w:tcPr>
          <w:p w14:paraId="55E2E602" w14:textId="77777777" w:rsidR="005A7598" w:rsidRPr="008B0C15" w:rsidRDefault="005A7598" w:rsidP="005A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C9EABF2" w14:textId="511A938D" w:rsidR="005A7598" w:rsidRPr="00E07253" w:rsidRDefault="005A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E07253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B718EE" w:rsidRPr="00F669F1">
              <w:rPr>
                <w:rFonts w:ascii="Angsana New" w:hAnsi="Angsana New"/>
                <w:sz w:val="30"/>
                <w:szCs w:val="30"/>
              </w:rPr>
              <w:t>7</w:t>
            </w:r>
            <w:r w:rsidRPr="00E07253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5A7598" w:rsidRPr="008B0C15" w14:paraId="64F85037" w14:textId="77777777" w:rsidTr="00300619">
        <w:trPr>
          <w:gridAfter w:val="1"/>
          <w:wAfter w:w="48" w:type="dxa"/>
          <w:cantSplit/>
        </w:trPr>
        <w:tc>
          <w:tcPr>
            <w:tcW w:w="6520" w:type="dxa"/>
          </w:tcPr>
          <w:p w14:paraId="5D4CCE5E" w14:textId="039B68E2" w:rsidR="005A7598" w:rsidRPr="008B0C15" w:rsidRDefault="00776E9A" w:rsidP="000C50DD">
            <w:pPr>
              <w:spacing w:line="240" w:lineRule="auto"/>
              <w:ind w:left="33" w:firstLine="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6E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5921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756E4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BD2E5E" w:rsidRPr="00756E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695E30F" w14:textId="1FEB687A" w:rsidR="005A7598" w:rsidRPr="008B0C15" w:rsidRDefault="005921AA" w:rsidP="005A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472</w:t>
            </w:r>
          </w:p>
        </w:tc>
        <w:tc>
          <w:tcPr>
            <w:tcW w:w="284" w:type="dxa"/>
          </w:tcPr>
          <w:p w14:paraId="1F349A68" w14:textId="77777777" w:rsidR="005A7598" w:rsidRPr="008B0C15" w:rsidRDefault="005A7598" w:rsidP="005A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40144719" w14:textId="2216F194" w:rsidR="005A7598" w:rsidRPr="00E07253" w:rsidRDefault="005921AA" w:rsidP="005A75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27</w:t>
            </w:r>
            <w:r w:rsidRPr="00F669F1">
              <w:rPr>
                <w:rFonts w:ascii="Angsana New" w:hAnsi="Angsana New"/>
                <w:b/>
                <w:bCs/>
                <w:sz w:val="30"/>
                <w:szCs w:val="30"/>
              </w:rPr>
              <w:t>0</w:t>
            </w:r>
          </w:p>
        </w:tc>
      </w:tr>
      <w:tr w:rsidR="00EA1CE9" w:rsidRPr="008B0C15" w14:paraId="21A6374F" w14:textId="77777777" w:rsidTr="00300619">
        <w:trPr>
          <w:gridAfter w:val="1"/>
          <w:wAfter w:w="48" w:type="dxa"/>
          <w:cantSplit/>
        </w:trPr>
        <w:tc>
          <w:tcPr>
            <w:tcW w:w="6520" w:type="dxa"/>
          </w:tcPr>
          <w:p w14:paraId="468EBB80" w14:textId="3E264253" w:rsidR="00EA1CE9" w:rsidRPr="00C52D75" w:rsidRDefault="00EA1CE9" w:rsidP="00EA1CE9">
            <w:pPr>
              <w:pStyle w:val="a0"/>
              <w:tabs>
                <w:tab w:val="clear" w:pos="1080"/>
              </w:tabs>
              <w:rPr>
                <w:rFonts w:ascii="Angsana New" w:hAnsi="Angsana New" w:cs="Angsana New"/>
                <w:b/>
                <w:bCs/>
                <w:i/>
                <w:iCs/>
                <w:lang w:val="en-US"/>
              </w:rPr>
            </w:pPr>
            <w:r w:rsidRPr="003773C8">
              <w:rPr>
                <w:rFonts w:ascii="Angsana New" w:hAnsi="Angsana New" w:cs="Angsana New"/>
                <w:b/>
                <w:bCs/>
                <w:i/>
                <w:iCs/>
                <w:cs/>
                <w:lang w:val="en-US"/>
              </w:rPr>
              <w:t>ระย</w:t>
            </w:r>
            <w:r>
              <w:rPr>
                <w:rFonts w:ascii="Angsana New" w:hAnsi="Angsana New" w:cs="Angsana New" w:hint="cs"/>
                <w:b/>
                <w:bCs/>
                <w:i/>
                <w:iCs/>
                <w:cs/>
                <w:lang w:val="en-US"/>
              </w:rPr>
              <w:t>ะยาว</w:t>
            </w: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6CBBE534" w14:textId="77777777" w:rsidR="00EA1CE9" w:rsidRPr="008B0C15" w:rsidRDefault="00EA1CE9" w:rsidP="003F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7F54F592" w14:textId="77777777" w:rsidR="00EA1CE9" w:rsidRPr="008B0C15" w:rsidRDefault="00EA1CE9" w:rsidP="003F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795DE1A4" w14:textId="77777777" w:rsidR="00EA1CE9" w:rsidRPr="00F669F1" w:rsidRDefault="00EA1CE9" w:rsidP="003F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highlight w:val="cyan"/>
              </w:rPr>
            </w:pPr>
          </w:p>
        </w:tc>
      </w:tr>
      <w:tr w:rsidR="00EA1CE9" w:rsidRPr="008B0C15" w14:paraId="11E71D8F" w14:textId="77777777" w:rsidTr="00300619">
        <w:trPr>
          <w:gridAfter w:val="1"/>
          <w:wAfter w:w="48" w:type="dxa"/>
          <w:cantSplit/>
        </w:trPr>
        <w:tc>
          <w:tcPr>
            <w:tcW w:w="6520" w:type="dxa"/>
          </w:tcPr>
          <w:p w14:paraId="6046679A" w14:textId="77777777" w:rsidR="00EA1CE9" w:rsidRPr="008B0C15" w:rsidRDefault="00EA1CE9" w:rsidP="003F67E0">
            <w:pPr>
              <w:spacing w:line="240" w:lineRule="auto"/>
              <w:ind w:left="33" w:firstLine="33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Pr="004E256E">
              <w:rPr>
                <w:rFonts w:ascii="Angsana New" w:hAnsi="Angsana New"/>
                <w:sz w:val="30"/>
                <w:szCs w:val="30"/>
              </w:rPr>
              <w:t>1</w:t>
            </w:r>
            <w:r w:rsidRPr="008B0C15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</w:p>
        </w:tc>
        <w:tc>
          <w:tcPr>
            <w:tcW w:w="1134" w:type="dxa"/>
          </w:tcPr>
          <w:p w14:paraId="080169CC" w14:textId="021A0BFA" w:rsidR="00EA1CE9" w:rsidRPr="008B0C15" w:rsidRDefault="005921AA" w:rsidP="003F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  <w:tc>
          <w:tcPr>
            <w:tcW w:w="284" w:type="dxa"/>
          </w:tcPr>
          <w:p w14:paraId="39446B56" w14:textId="77777777" w:rsidR="00EA1CE9" w:rsidRPr="008B0C15" w:rsidRDefault="00EA1CE9" w:rsidP="003F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0D68CE0" w14:textId="3C4A3536" w:rsidR="00EA1CE9" w:rsidRPr="00756E40" w:rsidRDefault="005921AA" w:rsidP="003F67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56E40">
              <w:rPr>
                <w:rFonts w:ascii="Angsana New" w:hAnsi="Angsana New"/>
                <w:sz w:val="30"/>
                <w:szCs w:val="30"/>
              </w:rPr>
              <w:t>9</w:t>
            </w:r>
          </w:p>
        </w:tc>
      </w:tr>
      <w:tr w:rsidR="005921AA" w:rsidRPr="008B0C15" w14:paraId="09B467D0" w14:textId="77777777" w:rsidTr="00300619">
        <w:trPr>
          <w:gridAfter w:val="1"/>
          <w:wAfter w:w="48" w:type="dxa"/>
          <w:cantSplit/>
        </w:trPr>
        <w:tc>
          <w:tcPr>
            <w:tcW w:w="6520" w:type="dxa"/>
          </w:tcPr>
          <w:p w14:paraId="6E07BCBC" w14:textId="08F97E7A" w:rsidR="005921AA" w:rsidRPr="008B0C15" w:rsidRDefault="005921AA" w:rsidP="005921AA">
            <w:pPr>
              <w:spacing w:line="240" w:lineRule="auto"/>
              <w:ind w:left="33" w:firstLine="33"/>
              <w:rPr>
                <w:rFonts w:ascii="Angsana New" w:hAnsi="Angsana New"/>
                <w:sz w:val="30"/>
                <w:szCs w:val="30"/>
                <w:cs/>
              </w:rPr>
            </w:pPr>
            <w:r w:rsidRPr="00562BAE">
              <w:rPr>
                <w:rFonts w:ascii="Angsana New" w:hAnsi="Angsana New"/>
                <w:sz w:val="30"/>
                <w:szCs w:val="30"/>
                <w:cs/>
              </w:rPr>
              <w:t>เพิ่มจากการซื้อธุรกิจ</w:t>
            </w:r>
          </w:p>
        </w:tc>
        <w:tc>
          <w:tcPr>
            <w:tcW w:w="1134" w:type="dxa"/>
          </w:tcPr>
          <w:p w14:paraId="39E06F82" w14:textId="6675CC10" w:rsidR="005921AA" w:rsidRDefault="005921AA" w:rsidP="0059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</w:t>
            </w:r>
          </w:p>
        </w:tc>
        <w:tc>
          <w:tcPr>
            <w:tcW w:w="284" w:type="dxa"/>
          </w:tcPr>
          <w:p w14:paraId="7222A7C3" w14:textId="77777777" w:rsidR="005921AA" w:rsidRPr="008B0C15" w:rsidRDefault="005921AA" w:rsidP="0059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368AE65E" w14:textId="50225D71" w:rsidR="005921AA" w:rsidRPr="00756E40" w:rsidRDefault="005921AA" w:rsidP="0059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56E40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5921AA" w:rsidRPr="008B0C15" w14:paraId="4DCE05DA" w14:textId="77777777" w:rsidTr="00300619">
        <w:trPr>
          <w:gridAfter w:val="1"/>
          <w:wAfter w:w="48" w:type="dxa"/>
          <w:cantSplit/>
        </w:trPr>
        <w:tc>
          <w:tcPr>
            <w:tcW w:w="6520" w:type="dxa"/>
          </w:tcPr>
          <w:p w14:paraId="722E21E8" w14:textId="77777777" w:rsidR="005921AA" w:rsidRPr="00BD4618" w:rsidRDefault="005921AA" w:rsidP="005921AA">
            <w:pPr>
              <w:spacing w:line="240" w:lineRule="auto"/>
              <w:ind w:left="33" w:firstLine="33"/>
              <w:rPr>
                <w:rFonts w:ascii="Angsana New" w:hAnsi="Angsana New"/>
                <w:sz w:val="30"/>
                <w:szCs w:val="30"/>
                <w:cs/>
              </w:rPr>
            </w:pPr>
            <w:r w:rsidRPr="00BD4618">
              <w:rPr>
                <w:rFonts w:ascii="Angsana New" w:hAnsi="Angsana New"/>
                <w:sz w:val="30"/>
                <w:szCs w:val="30"/>
                <w:cs/>
              </w:rPr>
              <w:t>ลดลง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ED7B318" w14:textId="0BE1DA30" w:rsidR="005921AA" w:rsidRPr="00BD4618" w:rsidRDefault="005921AA" w:rsidP="0059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(1)</w:t>
            </w:r>
          </w:p>
        </w:tc>
        <w:tc>
          <w:tcPr>
            <w:tcW w:w="284" w:type="dxa"/>
          </w:tcPr>
          <w:p w14:paraId="63FE9C9F" w14:textId="77777777" w:rsidR="005921AA" w:rsidRPr="008B0C15" w:rsidRDefault="005921AA" w:rsidP="0059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39CB782C" w14:textId="51678839" w:rsidR="005921AA" w:rsidRPr="00756E40" w:rsidRDefault="005921AA" w:rsidP="0059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sz w:val="30"/>
                <w:szCs w:val="30"/>
              </w:rPr>
            </w:pPr>
            <w:r w:rsidRPr="00756E40">
              <w:rPr>
                <w:rFonts w:ascii="Angsana New" w:hAnsi="Angsana New"/>
                <w:sz w:val="30"/>
                <w:szCs w:val="30"/>
              </w:rPr>
              <w:t>(2)</w:t>
            </w:r>
          </w:p>
        </w:tc>
      </w:tr>
      <w:tr w:rsidR="005921AA" w:rsidRPr="008B0C15" w14:paraId="025B7F5F" w14:textId="77777777" w:rsidTr="00300619">
        <w:trPr>
          <w:gridAfter w:val="1"/>
          <w:wAfter w:w="48" w:type="dxa"/>
          <w:cantSplit/>
        </w:trPr>
        <w:tc>
          <w:tcPr>
            <w:tcW w:w="6520" w:type="dxa"/>
          </w:tcPr>
          <w:p w14:paraId="7948534F" w14:textId="68FBB767" w:rsidR="005921AA" w:rsidRPr="00E96E57" w:rsidRDefault="005921AA" w:rsidP="005921AA">
            <w:pPr>
              <w:spacing w:line="240" w:lineRule="auto"/>
              <w:ind w:left="33" w:firstLine="33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96E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</w:t>
            </w:r>
            <w:r w:rsidRPr="005921A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วันที่ </w:t>
            </w:r>
            <w:r w:rsidRPr="00756E4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Pr="00756E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66B0E609" w14:textId="727C10FE" w:rsidR="005921AA" w:rsidRDefault="005921AA" w:rsidP="0059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80</w:t>
            </w:r>
          </w:p>
        </w:tc>
        <w:tc>
          <w:tcPr>
            <w:tcW w:w="284" w:type="dxa"/>
          </w:tcPr>
          <w:p w14:paraId="2B75D1E5" w14:textId="77777777" w:rsidR="005921AA" w:rsidRPr="008B0C15" w:rsidRDefault="005921AA" w:rsidP="0059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620203DF" w14:textId="1CA4CAE6" w:rsidR="005921AA" w:rsidRPr="00756E40" w:rsidRDefault="005921AA" w:rsidP="005921A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56E40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</w:tr>
    </w:tbl>
    <w:p w14:paraId="57CC5ACD" w14:textId="653E6FAA" w:rsidR="00764879" w:rsidRDefault="007648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A36E80B" w14:textId="3B0C8ED7" w:rsidR="00E62F47" w:rsidRPr="00AE6348" w:rsidRDefault="00E62F47" w:rsidP="00DD7C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Cs/>
          <w:i/>
          <w:iCs/>
          <w:spacing w:val="6"/>
          <w:sz w:val="30"/>
          <w:szCs w:val="30"/>
        </w:rPr>
      </w:pPr>
      <w:r w:rsidRPr="00AE6348">
        <w:rPr>
          <w:rFonts w:ascii="Angsana New" w:hAnsi="Angsana New"/>
          <w:bCs/>
          <w:i/>
          <w:iCs/>
          <w:spacing w:val="6"/>
          <w:sz w:val="30"/>
          <w:szCs w:val="30"/>
          <w:cs/>
        </w:rPr>
        <w:t>ค่าตอบแทน</w:t>
      </w:r>
      <w:r w:rsidR="00B14D35">
        <w:rPr>
          <w:rFonts w:ascii="Angsana New" w:hAnsi="Angsana New" w:hint="cs"/>
          <w:bCs/>
          <w:i/>
          <w:iCs/>
          <w:spacing w:val="6"/>
          <w:sz w:val="30"/>
          <w:szCs w:val="30"/>
          <w:cs/>
        </w:rPr>
        <w:t>คณะกรรมการบริษัทและ</w:t>
      </w:r>
      <w:r w:rsidRPr="00AE6348">
        <w:rPr>
          <w:rFonts w:ascii="Angsana New" w:hAnsi="Angsana New"/>
          <w:bCs/>
          <w:i/>
          <w:iCs/>
          <w:spacing w:val="6"/>
          <w:sz w:val="30"/>
          <w:szCs w:val="30"/>
          <w:cs/>
        </w:rPr>
        <w:t>ผู้บริหารสำคัญ</w:t>
      </w:r>
    </w:p>
    <w:p w14:paraId="50E59433" w14:textId="77777777" w:rsidR="00A958A3" w:rsidRPr="002A318F" w:rsidRDefault="00A958A3" w:rsidP="002A3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3"/>
        <w:gridCol w:w="1080"/>
        <w:gridCol w:w="274"/>
        <w:gridCol w:w="1080"/>
        <w:gridCol w:w="274"/>
        <w:gridCol w:w="1080"/>
        <w:gridCol w:w="274"/>
        <w:gridCol w:w="989"/>
      </w:tblGrid>
      <w:tr w:rsidR="00591F94" w:rsidRPr="008E639C" w14:paraId="372684A6" w14:textId="77777777" w:rsidTr="00432C6E">
        <w:trPr>
          <w:cantSplit/>
        </w:trPr>
        <w:tc>
          <w:tcPr>
            <w:tcW w:w="4133" w:type="dxa"/>
          </w:tcPr>
          <w:p w14:paraId="7ABB7A04" w14:textId="77777777" w:rsidR="00591F94" w:rsidRPr="008E639C" w:rsidRDefault="00591F94" w:rsidP="00CA22EC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4" w:type="dxa"/>
            <w:gridSpan w:val="3"/>
          </w:tcPr>
          <w:p w14:paraId="460ABFDC" w14:textId="2EF0D5C0" w:rsidR="00591F94" w:rsidRPr="004E256E" w:rsidRDefault="00591F94" w:rsidP="00D8086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19BE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74" w:type="dxa"/>
          </w:tcPr>
          <w:p w14:paraId="256F2208" w14:textId="77777777" w:rsidR="00591F94" w:rsidRPr="004E256E" w:rsidRDefault="00591F94" w:rsidP="00D8086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343" w:type="dxa"/>
            <w:gridSpan w:val="3"/>
            <w:vAlign w:val="center"/>
          </w:tcPr>
          <w:p w14:paraId="5AC448B7" w14:textId="65DF34B5" w:rsidR="00591F94" w:rsidRPr="004E256E" w:rsidRDefault="00591F94" w:rsidP="00CA22E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6E40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="00BD2E5E" w:rsidRPr="00756E40">
              <w:rPr>
                <w:rFonts w:ascii="Angsana New" w:hAnsi="Angsana New"/>
                <w:sz w:val="30"/>
                <w:szCs w:val="30"/>
                <w:cs/>
              </w:rPr>
              <w:t>เก้า</w:t>
            </w:r>
            <w:r w:rsidRPr="00756E4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</w:tr>
      <w:tr w:rsidR="00591F94" w:rsidRPr="008E639C" w14:paraId="01D3153D" w14:textId="77777777" w:rsidTr="00DD7C1C">
        <w:trPr>
          <w:cantSplit/>
        </w:trPr>
        <w:tc>
          <w:tcPr>
            <w:tcW w:w="4133" w:type="dxa"/>
          </w:tcPr>
          <w:p w14:paraId="3432B505" w14:textId="77777777" w:rsidR="00591F94" w:rsidRPr="008E639C" w:rsidRDefault="00591F94" w:rsidP="00591F94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5F44E305" w14:textId="62045049" w:rsidR="00591F94" w:rsidRPr="004E256E" w:rsidRDefault="00591F94" w:rsidP="00591F94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4" w:type="dxa"/>
          </w:tcPr>
          <w:p w14:paraId="0F6ED9D7" w14:textId="2923D8E7" w:rsidR="00591F94" w:rsidRPr="004E256E" w:rsidRDefault="00591F94" w:rsidP="00591F94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4BA207FC" w14:textId="5A88EE70" w:rsidR="00591F94" w:rsidRPr="004E256E" w:rsidRDefault="00591F94" w:rsidP="00591F94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4" w:type="dxa"/>
          </w:tcPr>
          <w:p w14:paraId="44F4F1C5" w14:textId="77777777" w:rsidR="00591F94" w:rsidRPr="004E256E" w:rsidRDefault="00591F94" w:rsidP="00591F94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18575C75" w14:textId="0D9269E3" w:rsidR="00591F94" w:rsidRPr="003019BE" w:rsidRDefault="00591F94" w:rsidP="00591F94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4" w:type="dxa"/>
          </w:tcPr>
          <w:p w14:paraId="5D92821B" w14:textId="77777777" w:rsidR="00591F94" w:rsidRPr="003019BE" w:rsidRDefault="00591F94" w:rsidP="00591F94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9" w:type="dxa"/>
            <w:vAlign w:val="center"/>
          </w:tcPr>
          <w:p w14:paraId="324AB028" w14:textId="5FE70167" w:rsidR="00591F94" w:rsidRPr="003019BE" w:rsidRDefault="00591F94" w:rsidP="00591F94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591F94" w:rsidRPr="008E639C" w14:paraId="247BA3CD" w14:textId="589623C5" w:rsidTr="00432C6E">
        <w:trPr>
          <w:cantSplit/>
        </w:trPr>
        <w:tc>
          <w:tcPr>
            <w:tcW w:w="4133" w:type="dxa"/>
          </w:tcPr>
          <w:p w14:paraId="19E2636F" w14:textId="77777777" w:rsidR="00591F94" w:rsidRPr="008E639C" w:rsidRDefault="00591F94" w:rsidP="00591F94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434" w:type="dxa"/>
            <w:gridSpan w:val="3"/>
          </w:tcPr>
          <w:p w14:paraId="388E6264" w14:textId="00F58259" w:rsidR="00591F94" w:rsidRPr="003019BE" w:rsidRDefault="00591F94" w:rsidP="00591F9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19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274" w:type="dxa"/>
          </w:tcPr>
          <w:p w14:paraId="0E79F0B4" w14:textId="77777777" w:rsidR="00591F94" w:rsidRPr="003019BE" w:rsidRDefault="00591F94" w:rsidP="00591F9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43" w:type="dxa"/>
            <w:gridSpan w:val="3"/>
          </w:tcPr>
          <w:p w14:paraId="12E724DF" w14:textId="0058909C" w:rsidR="00591F94" w:rsidRPr="003019BE" w:rsidRDefault="00591F94" w:rsidP="00591F94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19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591F94" w:rsidRPr="008E639C" w14:paraId="270A25C2" w14:textId="77777777" w:rsidTr="00DD7C1C">
        <w:trPr>
          <w:cantSplit/>
        </w:trPr>
        <w:tc>
          <w:tcPr>
            <w:tcW w:w="4133" w:type="dxa"/>
          </w:tcPr>
          <w:p w14:paraId="3647BDB3" w14:textId="3EF5EED4" w:rsidR="00591F94" w:rsidRPr="008E639C" w:rsidRDefault="00591F94" w:rsidP="00591F94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E96E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Pr="00756E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756E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D2E5E" w:rsidRPr="00756E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80" w:type="dxa"/>
          </w:tcPr>
          <w:p w14:paraId="4686F54C" w14:textId="77777777" w:rsidR="00591F94" w:rsidRPr="003019BE" w:rsidDel="00123F30" w:rsidRDefault="00591F94" w:rsidP="0059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1573D7FE" w14:textId="120E37FF" w:rsidR="00591F94" w:rsidRPr="003019BE" w:rsidDel="00123F30" w:rsidRDefault="00591F94" w:rsidP="0059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797F022" w14:textId="6000B02F" w:rsidR="00591F94" w:rsidRPr="003019BE" w:rsidDel="00123F30" w:rsidRDefault="00591F94" w:rsidP="0059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526B8708" w14:textId="77777777" w:rsidR="00591F94" w:rsidRPr="003019BE" w:rsidDel="00123F30" w:rsidRDefault="00591F94" w:rsidP="0059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94547C7" w14:textId="7713ECAC" w:rsidR="00591F94" w:rsidRPr="003019BE" w:rsidDel="00123F30" w:rsidRDefault="00591F94" w:rsidP="0059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2B7DC16E" w14:textId="77777777" w:rsidR="00591F94" w:rsidRPr="003019BE" w:rsidRDefault="00591F94" w:rsidP="00591F94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9" w:type="dxa"/>
          </w:tcPr>
          <w:p w14:paraId="28961AE3" w14:textId="77777777" w:rsidR="00591F94" w:rsidRPr="003019BE" w:rsidRDefault="00591F94" w:rsidP="0059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591F94" w:rsidRPr="006139D9" w14:paraId="2B9F90DC" w14:textId="77777777" w:rsidTr="00DD7C1C">
        <w:trPr>
          <w:cantSplit/>
        </w:trPr>
        <w:tc>
          <w:tcPr>
            <w:tcW w:w="4133" w:type="dxa"/>
          </w:tcPr>
          <w:p w14:paraId="4B57526A" w14:textId="77777777" w:rsidR="00591F94" w:rsidRPr="008E639C" w:rsidRDefault="00591F94" w:rsidP="00591F94">
            <w:pPr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80" w:type="dxa"/>
          </w:tcPr>
          <w:p w14:paraId="59F13206" w14:textId="79089F4F" w:rsidR="00591F94" w:rsidRDefault="005921AA" w:rsidP="0059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74" w:type="dxa"/>
          </w:tcPr>
          <w:p w14:paraId="4B46E86A" w14:textId="427D3F46" w:rsidR="00591F94" w:rsidRDefault="00591F94" w:rsidP="0059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CAD2738" w14:textId="2923E412" w:rsidR="00591F94" w:rsidRPr="006139D9" w:rsidRDefault="00BD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39D9">
              <w:rPr>
                <w:rFonts w:ascii="Angsana New" w:hAnsi="Angsana New"/>
                <w:sz w:val="30"/>
                <w:szCs w:val="30"/>
              </w:rPr>
              <w:t>124</w:t>
            </w:r>
          </w:p>
        </w:tc>
        <w:tc>
          <w:tcPr>
            <w:tcW w:w="274" w:type="dxa"/>
          </w:tcPr>
          <w:p w14:paraId="5900F697" w14:textId="77777777" w:rsidR="00591F94" w:rsidRPr="006139D9" w:rsidRDefault="00591F94" w:rsidP="0059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00180E9" w14:textId="23E06DFA" w:rsidR="00591F94" w:rsidRPr="006139D9" w:rsidRDefault="005921AA" w:rsidP="0059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281</w:t>
            </w:r>
          </w:p>
        </w:tc>
        <w:tc>
          <w:tcPr>
            <w:tcW w:w="274" w:type="dxa"/>
          </w:tcPr>
          <w:p w14:paraId="4943CFD2" w14:textId="77777777" w:rsidR="00591F94" w:rsidRPr="006139D9" w:rsidRDefault="00591F94" w:rsidP="00591F94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9" w:type="dxa"/>
          </w:tcPr>
          <w:p w14:paraId="25AE309E" w14:textId="26BABE88" w:rsidR="00591F94" w:rsidRPr="006139D9" w:rsidRDefault="0019406A" w:rsidP="0059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8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39D9">
              <w:rPr>
                <w:rFonts w:ascii="Angsana New" w:hAnsi="Angsana New"/>
                <w:sz w:val="30"/>
                <w:szCs w:val="30"/>
              </w:rPr>
              <w:t>346</w:t>
            </w:r>
          </w:p>
        </w:tc>
      </w:tr>
      <w:tr w:rsidR="00591F94" w:rsidRPr="006139D9" w14:paraId="49A5B236" w14:textId="77777777" w:rsidTr="00300619">
        <w:trPr>
          <w:cantSplit/>
        </w:trPr>
        <w:tc>
          <w:tcPr>
            <w:tcW w:w="4133" w:type="dxa"/>
          </w:tcPr>
          <w:p w14:paraId="23851C85" w14:textId="77777777" w:rsidR="00591F94" w:rsidRPr="008E639C" w:rsidRDefault="00591F94" w:rsidP="00591F94">
            <w:pPr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C79BE13" w14:textId="5AD49E05" w:rsidR="00591F94" w:rsidRDefault="005921AA" w:rsidP="0059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</w:t>
            </w:r>
          </w:p>
        </w:tc>
        <w:tc>
          <w:tcPr>
            <w:tcW w:w="274" w:type="dxa"/>
          </w:tcPr>
          <w:p w14:paraId="4515F41D" w14:textId="151908F8" w:rsidR="00591F94" w:rsidRDefault="00591F94" w:rsidP="0059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21618AD" w14:textId="6DCA1FD1" w:rsidR="00591F94" w:rsidRPr="006139D9" w:rsidRDefault="00BD2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6139D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274" w:type="dxa"/>
          </w:tcPr>
          <w:p w14:paraId="5D6C02FE" w14:textId="77777777" w:rsidR="00591F94" w:rsidRPr="006139D9" w:rsidRDefault="00591F94" w:rsidP="0059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4A3D091" w14:textId="73E7C40B" w:rsidR="00591F94" w:rsidRPr="006139D9" w:rsidRDefault="005921AA" w:rsidP="0059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274" w:type="dxa"/>
          </w:tcPr>
          <w:p w14:paraId="15459637" w14:textId="77777777" w:rsidR="00591F94" w:rsidRPr="006139D9" w:rsidRDefault="00591F94" w:rsidP="00591F94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89" w:type="dxa"/>
          </w:tcPr>
          <w:p w14:paraId="1B024E38" w14:textId="17581981" w:rsidR="00591F94" w:rsidRPr="006139D9" w:rsidRDefault="0019406A" w:rsidP="0059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6139D9">
              <w:rPr>
                <w:rFonts w:ascii="Angsana New" w:hAnsi="Angsana New"/>
                <w:sz w:val="30"/>
                <w:szCs w:val="30"/>
              </w:rPr>
              <w:t>19</w:t>
            </w:r>
          </w:p>
        </w:tc>
      </w:tr>
      <w:tr w:rsidR="00591F94" w:rsidRPr="006139D9" w14:paraId="6E309E91" w14:textId="77777777" w:rsidTr="00DD7C1C">
        <w:trPr>
          <w:cantSplit/>
        </w:trPr>
        <w:tc>
          <w:tcPr>
            <w:tcW w:w="4133" w:type="dxa"/>
          </w:tcPr>
          <w:p w14:paraId="74B2AFAF" w14:textId="77777777" w:rsidR="00591F94" w:rsidRPr="008E639C" w:rsidRDefault="00591F94" w:rsidP="00591F94">
            <w:pPr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6BA1998" w14:textId="29BF1DA1" w:rsidR="00591F94" w:rsidRPr="00591F94" w:rsidRDefault="005921AA" w:rsidP="0059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94</w:t>
            </w:r>
          </w:p>
        </w:tc>
        <w:tc>
          <w:tcPr>
            <w:tcW w:w="274" w:type="dxa"/>
          </w:tcPr>
          <w:p w14:paraId="7FAAD593" w14:textId="657DD0A4" w:rsidR="00591F94" w:rsidRPr="00591F94" w:rsidRDefault="00591F94" w:rsidP="0059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64043C" w14:textId="3C8D6447" w:rsidR="00591F94" w:rsidRPr="006139D9" w:rsidRDefault="0019406A" w:rsidP="0059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39D9">
              <w:rPr>
                <w:rFonts w:ascii="Angsana New" w:hAnsi="Angsana New"/>
                <w:b/>
                <w:bCs/>
                <w:sz w:val="30"/>
                <w:szCs w:val="30"/>
              </w:rPr>
              <w:t>130</w:t>
            </w:r>
          </w:p>
        </w:tc>
        <w:tc>
          <w:tcPr>
            <w:tcW w:w="274" w:type="dxa"/>
          </w:tcPr>
          <w:p w14:paraId="217C93BC" w14:textId="77777777" w:rsidR="00591F94" w:rsidRPr="006139D9" w:rsidRDefault="00591F94" w:rsidP="0059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060AC643" w14:textId="52E68E1D" w:rsidR="00591F94" w:rsidRPr="006139D9" w:rsidRDefault="005921AA" w:rsidP="007606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338</w:t>
            </w:r>
          </w:p>
        </w:tc>
        <w:tc>
          <w:tcPr>
            <w:tcW w:w="274" w:type="dxa"/>
          </w:tcPr>
          <w:p w14:paraId="0C78DAD1" w14:textId="77777777" w:rsidR="00591F94" w:rsidRPr="006139D9" w:rsidRDefault="00591F94" w:rsidP="00591F94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89" w:type="dxa"/>
            <w:tcBorders>
              <w:top w:val="single" w:sz="4" w:space="0" w:color="auto"/>
              <w:bottom w:val="double" w:sz="4" w:space="0" w:color="auto"/>
            </w:tcBorders>
          </w:tcPr>
          <w:p w14:paraId="3F0943A2" w14:textId="7901C64C" w:rsidR="00591F94" w:rsidRPr="006139D9" w:rsidRDefault="0019406A" w:rsidP="00591F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139D9">
              <w:rPr>
                <w:rFonts w:ascii="Angsana New" w:hAnsi="Angsana New"/>
                <w:b/>
                <w:bCs/>
                <w:sz w:val="30"/>
                <w:szCs w:val="30"/>
              </w:rPr>
              <w:t>365</w:t>
            </w:r>
          </w:p>
        </w:tc>
      </w:tr>
    </w:tbl>
    <w:p w14:paraId="280D86A0" w14:textId="46C05D34" w:rsidR="00E45DF8" w:rsidRDefault="00E45DF8" w:rsidP="00DD7C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038CDDE6" w14:textId="6183D1F6" w:rsidR="008712D5" w:rsidRDefault="008712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533B3929" w14:textId="6E900F7F" w:rsidR="00883E0E" w:rsidRDefault="00E96605" w:rsidP="0022322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 w:hanging="567"/>
        <w:jc w:val="thaiDistribute"/>
        <w:rPr>
          <w:rFonts w:ascii="Angsana New" w:hAnsi="Angsana New"/>
          <w:bCs/>
          <w:sz w:val="30"/>
          <w:szCs w:val="30"/>
        </w:rPr>
      </w:pPr>
      <w:r w:rsidRPr="000B2CF5">
        <w:rPr>
          <w:rFonts w:ascii="Angsana New" w:hAnsi="Angsana New"/>
          <w:b/>
          <w:sz w:val="30"/>
          <w:szCs w:val="30"/>
        </w:rPr>
        <w:lastRenderedPageBreak/>
        <w:t>5</w:t>
      </w:r>
      <w:r w:rsidR="003C50B0" w:rsidRPr="000B2CF5">
        <w:rPr>
          <w:rFonts w:ascii="Angsana New" w:hAnsi="Angsana New"/>
          <w:bCs/>
          <w:sz w:val="30"/>
          <w:szCs w:val="30"/>
          <w:cs/>
        </w:rPr>
        <w:tab/>
      </w:r>
      <w:r w:rsidR="003057D6" w:rsidRPr="000B2CF5">
        <w:rPr>
          <w:rFonts w:ascii="Angsana New" w:hAnsi="Angsana New"/>
          <w:bCs/>
          <w:sz w:val="30"/>
          <w:szCs w:val="30"/>
          <w:cs/>
        </w:rPr>
        <w:t>ลูกหนี้การค้า</w:t>
      </w:r>
      <w:r w:rsidR="00597C4E" w:rsidRPr="000B2CF5">
        <w:rPr>
          <w:rFonts w:ascii="Angsana New" w:hAnsi="Angsana New"/>
          <w:bCs/>
          <w:sz w:val="30"/>
          <w:szCs w:val="30"/>
          <w:cs/>
        </w:rPr>
        <w:t>และลูกหนี้</w:t>
      </w:r>
      <w:r w:rsidR="00247CC0" w:rsidRPr="000B2CF5">
        <w:rPr>
          <w:rFonts w:ascii="Angsana New" w:hAnsi="Angsana New"/>
          <w:bCs/>
          <w:sz w:val="30"/>
          <w:szCs w:val="30"/>
          <w:cs/>
        </w:rPr>
        <w:t>หมุนเวียน</w:t>
      </w:r>
      <w:r w:rsidR="00597C4E" w:rsidRPr="000B2CF5">
        <w:rPr>
          <w:rFonts w:ascii="Angsana New" w:hAnsi="Angsana New"/>
          <w:bCs/>
          <w:sz w:val="30"/>
          <w:szCs w:val="30"/>
          <w:cs/>
        </w:rPr>
        <w:t>อื่น</w:t>
      </w:r>
      <w:r w:rsidR="003350F1" w:rsidRPr="00043B31">
        <w:rPr>
          <w:rFonts w:ascii="Angsana New" w:hAnsi="Angsana New"/>
          <w:bCs/>
          <w:sz w:val="30"/>
          <w:szCs w:val="30"/>
          <w:cs/>
        </w:rPr>
        <w:t xml:space="preserve"> </w:t>
      </w:r>
    </w:p>
    <w:p w14:paraId="220CC63E" w14:textId="77777777" w:rsidR="00846593" w:rsidRPr="002A318F" w:rsidRDefault="00846593" w:rsidP="002A31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220"/>
        <w:gridCol w:w="1134"/>
        <w:gridCol w:w="1276"/>
        <w:gridCol w:w="284"/>
        <w:gridCol w:w="1275"/>
      </w:tblGrid>
      <w:tr w:rsidR="008C0738" w:rsidRPr="00043B31" w14:paraId="7F0A4C90" w14:textId="77777777" w:rsidTr="008C6709">
        <w:trPr>
          <w:cantSplit/>
        </w:trPr>
        <w:tc>
          <w:tcPr>
            <w:tcW w:w="5220" w:type="dxa"/>
          </w:tcPr>
          <w:p w14:paraId="54652566" w14:textId="77777777" w:rsidR="008C0738" w:rsidRPr="00043B31" w:rsidRDefault="008C0738" w:rsidP="008C0738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47589CCF" w14:textId="796D2A74" w:rsidR="008C0738" w:rsidRPr="00C000AC" w:rsidRDefault="008C0738" w:rsidP="008C073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C000AC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276" w:type="dxa"/>
            <w:vAlign w:val="center"/>
          </w:tcPr>
          <w:p w14:paraId="2D849A7A" w14:textId="542143B9" w:rsidR="008C0738" w:rsidRPr="00C000AC" w:rsidRDefault="002C2A1B" w:rsidP="008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6E40">
              <w:rPr>
                <w:rFonts w:ascii="Angsana New" w:hAnsi="Angsana New"/>
                <w:sz w:val="30"/>
                <w:szCs w:val="30"/>
              </w:rPr>
              <w:t>30</w:t>
            </w:r>
            <w:r w:rsidRPr="00756E40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19406A" w:rsidRPr="00756E4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  <w:vAlign w:val="center"/>
          </w:tcPr>
          <w:p w14:paraId="5326F5AA" w14:textId="77777777" w:rsidR="008C0738" w:rsidRPr="00806AF2" w:rsidRDefault="008C0738" w:rsidP="008C073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18AB4F34" w14:textId="0073268B" w:rsidR="008C0738" w:rsidRPr="004E256E" w:rsidRDefault="008C0738" w:rsidP="008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8C0738" w:rsidRPr="00043B31" w14:paraId="2EEE1691" w14:textId="77777777" w:rsidTr="008C6709">
        <w:trPr>
          <w:cantSplit/>
        </w:trPr>
        <w:tc>
          <w:tcPr>
            <w:tcW w:w="5220" w:type="dxa"/>
          </w:tcPr>
          <w:p w14:paraId="6B4ECA95" w14:textId="77777777" w:rsidR="008C0738" w:rsidRPr="00043B31" w:rsidRDefault="008C0738" w:rsidP="008C0738">
            <w:pPr>
              <w:pStyle w:val="a1"/>
              <w:tabs>
                <w:tab w:val="clear" w:pos="360"/>
                <w:tab w:val="clear" w:pos="720"/>
                <w:tab w:val="clear" w:pos="1080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</w:p>
        </w:tc>
        <w:tc>
          <w:tcPr>
            <w:tcW w:w="1134" w:type="dxa"/>
          </w:tcPr>
          <w:p w14:paraId="48BEADA4" w14:textId="27AF6D41" w:rsidR="008C0738" w:rsidRPr="00043B31" w:rsidRDefault="008C0738" w:rsidP="008C073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vAlign w:val="center"/>
          </w:tcPr>
          <w:p w14:paraId="56183BA0" w14:textId="0FFF22AB" w:rsidR="008C0738" w:rsidRPr="00043B31" w:rsidRDefault="008C0738" w:rsidP="008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  <w:vAlign w:val="center"/>
          </w:tcPr>
          <w:p w14:paraId="7AB45B2A" w14:textId="77777777" w:rsidR="008C0738" w:rsidRPr="00043B31" w:rsidRDefault="008C0738" w:rsidP="008C0738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741A45A1" w14:textId="49E1BB9C" w:rsidR="008C0738" w:rsidRPr="00043B31" w:rsidRDefault="008C0738" w:rsidP="008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8C0738" w:rsidRPr="00043B31" w14:paraId="50A51734" w14:textId="77777777" w:rsidTr="008C6709">
        <w:trPr>
          <w:cantSplit/>
        </w:trPr>
        <w:tc>
          <w:tcPr>
            <w:tcW w:w="5220" w:type="dxa"/>
          </w:tcPr>
          <w:p w14:paraId="7691C7D5" w14:textId="57FE9B8C" w:rsidR="008C0738" w:rsidRPr="00043B31" w:rsidRDefault="008C0738" w:rsidP="008C0738">
            <w:pPr>
              <w:pStyle w:val="a1"/>
              <w:tabs>
                <w:tab w:val="clear" w:pos="360"/>
                <w:tab w:val="clear" w:pos="720"/>
                <w:tab w:val="clear" w:pos="1080"/>
                <w:tab w:val="left" w:pos="17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51AC25B9" w14:textId="77777777" w:rsidR="008C0738" w:rsidRPr="00043B31" w:rsidRDefault="008C0738" w:rsidP="008C0738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3"/>
          </w:tcPr>
          <w:p w14:paraId="5430010C" w14:textId="77777777" w:rsidR="008C0738" w:rsidRPr="00043B31" w:rsidRDefault="008C0738" w:rsidP="008C0738">
            <w:pPr>
              <w:spacing w:line="240" w:lineRule="auto"/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043B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C0738" w:rsidRPr="00043B31" w14:paraId="4AAD3177" w14:textId="77777777" w:rsidTr="008C6709">
        <w:trPr>
          <w:cantSplit/>
        </w:trPr>
        <w:tc>
          <w:tcPr>
            <w:tcW w:w="5220" w:type="dxa"/>
          </w:tcPr>
          <w:p w14:paraId="68780AAB" w14:textId="77777777" w:rsidR="008C0738" w:rsidRPr="00043B31" w:rsidRDefault="008C0738" w:rsidP="008C073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134" w:type="dxa"/>
          </w:tcPr>
          <w:p w14:paraId="603E27B9" w14:textId="77777777" w:rsidR="008C0738" w:rsidRPr="00043B31" w:rsidRDefault="008C0738" w:rsidP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4B86C9BC" w14:textId="77777777" w:rsidR="008C0738" w:rsidRPr="00043B31" w:rsidRDefault="008C0738" w:rsidP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0CF60FDC" w14:textId="77777777" w:rsidR="008C0738" w:rsidRPr="00043B31" w:rsidRDefault="008C0738" w:rsidP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56CB273D" w14:textId="77777777" w:rsidR="008C0738" w:rsidRPr="00043B31" w:rsidRDefault="008C0738" w:rsidP="008C0738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ind w:right="10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C0738" w:rsidRPr="00043B31" w14:paraId="4FCD7B1B" w14:textId="77777777" w:rsidTr="00DD7C1C">
        <w:trPr>
          <w:cantSplit/>
          <w:trHeight w:val="403"/>
        </w:trPr>
        <w:tc>
          <w:tcPr>
            <w:tcW w:w="5220" w:type="dxa"/>
          </w:tcPr>
          <w:p w14:paraId="714F880E" w14:textId="77777777" w:rsidR="008C0738" w:rsidRPr="00043B31" w:rsidRDefault="008C0738" w:rsidP="008C073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14:paraId="13237B86" w14:textId="73E72011" w:rsidR="008C0738" w:rsidRPr="00043B31" w:rsidRDefault="008C0738" w:rsidP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76" w:type="dxa"/>
          </w:tcPr>
          <w:p w14:paraId="53466FA9" w14:textId="00BFCD30" w:rsidR="008C0738" w:rsidRPr="0046786A" w:rsidRDefault="00DB480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</w:t>
            </w:r>
            <w:r w:rsidR="00BD5A6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144</w:t>
            </w:r>
          </w:p>
        </w:tc>
        <w:tc>
          <w:tcPr>
            <w:tcW w:w="284" w:type="dxa"/>
          </w:tcPr>
          <w:p w14:paraId="50369823" w14:textId="77777777" w:rsidR="008C0738" w:rsidRPr="00043B31" w:rsidRDefault="008C0738" w:rsidP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59774636" w14:textId="69760B05" w:rsidR="008C0738" w:rsidRPr="00043B31" w:rsidRDefault="008C0738" w:rsidP="001E174A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</w:t>
            </w:r>
            <w:r w:rsidR="001E174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510</w:t>
            </w:r>
          </w:p>
        </w:tc>
      </w:tr>
      <w:tr w:rsidR="008C0738" w:rsidRPr="00043B31" w14:paraId="112263AB" w14:textId="77777777" w:rsidTr="00DD7C1C">
        <w:trPr>
          <w:cantSplit/>
          <w:trHeight w:val="403"/>
        </w:trPr>
        <w:tc>
          <w:tcPr>
            <w:tcW w:w="5220" w:type="dxa"/>
          </w:tcPr>
          <w:p w14:paraId="18F88D75" w14:textId="77777777" w:rsidR="008C0738" w:rsidRPr="00043B31" w:rsidRDefault="008C0738" w:rsidP="008C073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43B31">
              <w:rPr>
                <w:rFonts w:ascii="Angsana New" w:hAnsi="Angsana New"/>
                <w:sz w:val="30"/>
                <w:szCs w:val="30"/>
                <w:cs/>
              </w:rPr>
              <w:t>บริษัททั่วไป</w:t>
            </w:r>
          </w:p>
        </w:tc>
        <w:tc>
          <w:tcPr>
            <w:tcW w:w="1134" w:type="dxa"/>
          </w:tcPr>
          <w:p w14:paraId="12578265" w14:textId="77777777" w:rsidR="008C0738" w:rsidRPr="00043B31" w:rsidRDefault="008C0738" w:rsidP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42321BB5" w14:textId="592F645B" w:rsidR="008C0738" w:rsidRPr="0046786A" w:rsidRDefault="00DB480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44,</w:t>
            </w:r>
            <w:r w:rsidR="00BD5A60">
              <w:rPr>
                <w:rFonts w:ascii="Angsana New" w:hAnsi="Angsana New"/>
                <w:sz w:val="30"/>
                <w:szCs w:val="30"/>
                <w:lang w:val="en-US" w:bidi="th-TH"/>
              </w:rPr>
              <w:t>237</w:t>
            </w:r>
          </w:p>
        </w:tc>
        <w:tc>
          <w:tcPr>
            <w:tcW w:w="284" w:type="dxa"/>
          </w:tcPr>
          <w:p w14:paraId="175DBF61" w14:textId="77777777" w:rsidR="008C0738" w:rsidRPr="00043B31" w:rsidRDefault="008C0738" w:rsidP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283B0CD" w14:textId="13CFAE35" w:rsidR="008C0738" w:rsidRPr="00043B31" w:rsidRDefault="001E174A" w:rsidP="001E174A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4</w:t>
            </w:r>
            <w:r w:rsidR="00223137" w:rsidRPr="00223137">
              <w:rPr>
                <w:rFonts w:ascii="Angsana New" w:hAnsi="Angsana New" w:hint="cs"/>
                <w:sz w:val="30"/>
                <w:szCs w:val="30"/>
                <w:lang w:val="en-US" w:bidi="th-TH"/>
              </w:rPr>
              <w:t>5</w:t>
            </w:r>
            <w:r w:rsidR="008C0738">
              <w:rPr>
                <w:rFonts w:ascii="Angsana New" w:hAnsi="Angsana New"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112</w:t>
            </w:r>
          </w:p>
        </w:tc>
      </w:tr>
      <w:tr w:rsidR="008C0738" w:rsidRPr="00043B31" w14:paraId="27AA595F" w14:textId="77777777" w:rsidTr="00DD7C1C">
        <w:trPr>
          <w:cantSplit/>
          <w:trHeight w:val="403"/>
        </w:trPr>
        <w:tc>
          <w:tcPr>
            <w:tcW w:w="5220" w:type="dxa"/>
          </w:tcPr>
          <w:p w14:paraId="6F565DA1" w14:textId="06E1B746" w:rsidR="008C0738" w:rsidRPr="00043B31" w:rsidRDefault="008C0738" w:rsidP="008C073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43B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043B31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134" w:type="dxa"/>
          </w:tcPr>
          <w:p w14:paraId="5F52D768" w14:textId="77777777" w:rsidR="008C0738" w:rsidRPr="00043B31" w:rsidRDefault="008C0738" w:rsidP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bidi="th-TH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81E9C9B" w14:textId="72FEF870" w:rsidR="008C0738" w:rsidRPr="0046786A" w:rsidRDefault="00DB4808" w:rsidP="008C073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(1,200)</w:t>
            </w:r>
          </w:p>
        </w:tc>
        <w:tc>
          <w:tcPr>
            <w:tcW w:w="284" w:type="dxa"/>
          </w:tcPr>
          <w:p w14:paraId="196AA866" w14:textId="77777777" w:rsidR="008C0738" w:rsidRPr="00043B31" w:rsidRDefault="008C0738" w:rsidP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BCB0C79" w14:textId="55A07A42" w:rsidR="008C0738" w:rsidRPr="00043B31" w:rsidRDefault="008C0738" w:rsidP="008C0738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1,165</w:t>
            </w:r>
            <w:r>
              <w:rPr>
                <w:rFonts w:ascii="Angsana New" w:hAnsi="Angsana New"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8C0738" w:rsidRPr="00043B31" w14:paraId="387B1E69" w14:textId="77777777" w:rsidTr="00DD7C1C">
        <w:trPr>
          <w:cantSplit/>
          <w:trHeight w:val="403"/>
        </w:trPr>
        <w:tc>
          <w:tcPr>
            <w:tcW w:w="5220" w:type="dxa"/>
          </w:tcPr>
          <w:p w14:paraId="4D335C11" w14:textId="77777777" w:rsidR="008C0738" w:rsidRPr="00043B31" w:rsidRDefault="008C0738" w:rsidP="008C073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sz w:val="30"/>
                <w:szCs w:val="30"/>
                <w:cs/>
              </w:rPr>
              <w:t>สุทธิ</w:t>
            </w:r>
          </w:p>
        </w:tc>
        <w:tc>
          <w:tcPr>
            <w:tcW w:w="1134" w:type="dxa"/>
          </w:tcPr>
          <w:p w14:paraId="465FC7C0" w14:textId="77777777" w:rsidR="008C0738" w:rsidRPr="00043B31" w:rsidRDefault="008C0738" w:rsidP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37EE6D7" w14:textId="0A29EC0F" w:rsidR="008C0738" w:rsidRPr="00043B31" w:rsidRDefault="00DB480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43,</w:t>
            </w:r>
            <w:r w:rsidR="00BD5A6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037</w:t>
            </w:r>
          </w:p>
        </w:tc>
        <w:tc>
          <w:tcPr>
            <w:tcW w:w="284" w:type="dxa"/>
          </w:tcPr>
          <w:p w14:paraId="166ABAFF" w14:textId="77777777" w:rsidR="008C0738" w:rsidRPr="00043B31" w:rsidRDefault="008C0738" w:rsidP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179489E7" w14:textId="1AD43723" w:rsidR="008C0738" w:rsidRPr="00043B31" w:rsidRDefault="001E174A" w:rsidP="001E174A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</w:t>
            </w:r>
            <w:r w:rsidR="008C0738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947</w:t>
            </w:r>
          </w:p>
        </w:tc>
      </w:tr>
      <w:tr w:rsidR="008C0738" w:rsidRPr="00043B31" w14:paraId="7736FCE0" w14:textId="77777777" w:rsidTr="00DD7C1C">
        <w:trPr>
          <w:cantSplit/>
          <w:trHeight w:val="403"/>
        </w:trPr>
        <w:tc>
          <w:tcPr>
            <w:tcW w:w="5220" w:type="dxa"/>
          </w:tcPr>
          <w:p w14:paraId="37025556" w14:textId="77777777" w:rsidR="008C0738" w:rsidRPr="00043B31" w:rsidRDefault="008C0738" w:rsidP="008C073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6F908833" w14:textId="77777777" w:rsidR="008C0738" w:rsidRPr="00043B31" w:rsidRDefault="008C0738" w:rsidP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6C60311" w14:textId="0D56CBD2" w:rsidR="008C0738" w:rsidRPr="00043B31" w:rsidRDefault="00DB4808" w:rsidP="008C073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47,181</w:t>
            </w:r>
          </w:p>
        </w:tc>
        <w:tc>
          <w:tcPr>
            <w:tcW w:w="284" w:type="dxa"/>
          </w:tcPr>
          <w:p w14:paraId="45706470" w14:textId="77777777" w:rsidR="008C0738" w:rsidRPr="00043B31" w:rsidRDefault="008C0738" w:rsidP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03C9FE8C" w14:textId="299C575F" w:rsidR="008C0738" w:rsidRPr="00043B31" w:rsidRDefault="008C0738" w:rsidP="008C0738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48,457</w:t>
            </w:r>
          </w:p>
        </w:tc>
      </w:tr>
      <w:tr w:rsidR="008C0738" w:rsidRPr="00043B31" w14:paraId="3EA53620" w14:textId="77777777" w:rsidTr="00DD7C1C">
        <w:trPr>
          <w:cantSplit/>
          <w:trHeight w:val="403"/>
        </w:trPr>
        <w:tc>
          <w:tcPr>
            <w:tcW w:w="5220" w:type="dxa"/>
          </w:tcPr>
          <w:p w14:paraId="13900A2D" w14:textId="77777777" w:rsidR="008C0738" w:rsidRPr="00043B31" w:rsidRDefault="008C0738" w:rsidP="008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7E309F0" w14:textId="77777777" w:rsidR="008C0738" w:rsidRPr="00043B31" w:rsidRDefault="008C0738" w:rsidP="008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C00E864" w14:textId="77777777" w:rsidR="008C0738" w:rsidRPr="000F2E70" w:rsidRDefault="008C0738" w:rsidP="008C0738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49E04AF9" w14:textId="77777777" w:rsidR="008C0738" w:rsidRPr="00043B31" w:rsidRDefault="008C0738" w:rsidP="008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14:paraId="3CA91C08" w14:textId="77777777" w:rsidR="008C0738" w:rsidRPr="00043B31" w:rsidRDefault="008C0738" w:rsidP="008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  <w:tr w:rsidR="008C0738" w:rsidRPr="00043B31" w14:paraId="51BBE762" w14:textId="77777777" w:rsidTr="00DD7C1C">
        <w:trPr>
          <w:cantSplit/>
          <w:trHeight w:val="403"/>
        </w:trPr>
        <w:tc>
          <w:tcPr>
            <w:tcW w:w="5220" w:type="dxa"/>
          </w:tcPr>
          <w:p w14:paraId="631A2D95" w14:textId="77777777" w:rsidR="008C0738" w:rsidRPr="00043B31" w:rsidRDefault="008C0738" w:rsidP="008C0738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ลูกหนี้</w:t>
            </w:r>
            <w:r w:rsidRPr="00043B31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หมุนเวียน</w:t>
            </w:r>
            <w:r w:rsidRPr="00043B3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อื่น</w:t>
            </w:r>
          </w:p>
        </w:tc>
        <w:tc>
          <w:tcPr>
            <w:tcW w:w="1134" w:type="dxa"/>
          </w:tcPr>
          <w:p w14:paraId="7E53A3A9" w14:textId="77777777" w:rsidR="008C0738" w:rsidRPr="00043B31" w:rsidRDefault="008C0738" w:rsidP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69BA983B" w14:textId="77777777" w:rsidR="008C0738" w:rsidRPr="00043B31" w:rsidRDefault="008C0738" w:rsidP="008C0738">
            <w:pPr>
              <w:pStyle w:val="acctfourfigures"/>
              <w:tabs>
                <w:tab w:val="clear" w:pos="765"/>
                <w:tab w:val="decimal" w:pos="87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366F09CB" w14:textId="77777777" w:rsidR="008C0738" w:rsidRPr="00043B31" w:rsidRDefault="008C0738" w:rsidP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</w:tcPr>
          <w:p w14:paraId="5CD77BF9" w14:textId="77777777" w:rsidR="008C0738" w:rsidRPr="00043B31" w:rsidRDefault="008C0738" w:rsidP="008C0738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8C0738" w:rsidRPr="00043B31" w14:paraId="1F721DB5" w14:textId="77777777" w:rsidTr="00DD7C1C">
        <w:trPr>
          <w:cantSplit/>
          <w:trHeight w:val="403"/>
        </w:trPr>
        <w:tc>
          <w:tcPr>
            <w:tcW w:w="5220" w:type="dxa"/>
          </w:tcPr>
          <w:p w14:paraId="30A871F8" w14:textId="77777777" w:rsidR="008C0738" w:rsidRPr="00043B31" w:rsidRDefault="008C0738" w:rsidP="008C0738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34" w:type="dxa"/>
          </w:tcPr>
          <w:p w14:paraId="492908FD" w14:textId="6DD0A62F" w:rsidR="008C0738" w:rsidRPr="00D34CA1" w:rsidRDefault="008C0738" w:rsidP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 w:bidi="th-TH"/>
              </w:rPr>
            </w:pPr>
            <w:r>
              <w:rPr>
                <w:rFonts w:ascii="Angsana New" w:hAnsi="Angsana New"/>
                <w:i/>
                <w:iCs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276" w:type="dxa"/>
          </w:tcPr>
          <w:p w14:paraId="464AC034" w14:textId="077FAC40" w:rsidR="008C0738" w:rsidRPr="0046786A" w:rsidRDefault="00DB4808" w:rsidP="008C073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625</w:t>
            </w:r>
          </w:p>
        </w:tc>
        <w:tc>
          <w:tcPr>
            <w:tcW w:w="284" w:type="dxa"/>
          </w:tcPr>
          <w:p w14:paraId="3CBC731E" w14:textId="77777777" w:rsidR="008C0738" w:rsidRPr="00043B31" w:rsidRDefault="008C0738" w:rsidP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249912C7" w14:textId="50762A2B" w:rsidR="008C0738" w:rsidRPr="00043B31" w:rsidRDefault="0015688E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8</w:t>
            </w:r>
            <w:r w:rsidR="00223137" w:rsidRPr="00223137">
              <w:rPr>
                <w:rFonts w:ascii="Angsana New" w:hAnsi="Angsana New" w:hint="cs"/>
                <w:sz w:val="30"/>
                <w:szCs w:val="30"/>
                <w:lang w:val="en-US" w:bidi="th-TH"/>
              </w:rPr>
              <w:t>62</w:t>
            </w:r>
          </w:p>
        </w:tc>
      </w:tr>
      <w:tr w:rsidR="008C0738" w:rsidRPr="00043B31" w14:paraId="76C5F94E" w14:textId="77777777" w:rsidTr="00DD7C1C">
        <w:trPr>
          <w:cantSplit/>
          <w:trHeight w:val="403"/>
        </w:trPr>
        <w:tc>
          <w:tcPr>
            <w:tcW w:w="5220" w:type="dxa"/>
          </w:tcPr>
          <w:p w14:paraId="77EA722E" w14:textId="77777777" w:rsidR="008C0738" w:rsidRPr="00043B31" w:rsidRDefault="008C0738" w:rsidP="008C0738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043B31">
              <w:rPr>
                <w:rFonts w:ascii="Angsana New" w:hAnsi="Angsana New"/>
                <w:sz w:val="30"/>
                <w:szCs w:val="30"/>
                <w:cs/>
              </w:rPr>
              <w:t>บริษัททั่วไป</w:t>
            </w:r>
          </w:p>
        </w:tc>
        <w:tc>
          <w:tcPr>
            <w:tcW w:w="1134" w:type="dxa"/>
          </w:tcPr>
          <w:p w14:paraId="782B4F36" w14:textId="77777777" w:rsidR="008C0738" w:rsidRPr="00043B31" w:rsidRDefault="008C0738" w:rsidP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</w:tcPr>
          <w:p w14:paraId="308AB83D" w14:textId="6993A911" w:rsidR="008C0738" w:rsidRPr="0046786A" w:rsidRDefault="00DB4808" w:rsidP="008C073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14,638</w:t>
            </w:r>
          </w:p>
        </w:tc>
        <w:tc>
          <w:tcPr>
            <w:tcW w:w="284" w:type="dxa"/>
          </w:tcPr>
          <w:p w14:paraId="54CACC1C" w14:textId="77777777" w:rsidR="008C0738" w:rsidRPr="00043B31" w:rsidRDefault="008C0738" w:rsidP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5" w:type="dxa"/>
          </w:tcPr>
          <w:p w14:paraId="030520BF" w14:textId="3BE2783C" w:rsidR="008C0738" w:rsidRPr="00043B31" w:rsidRDefault="008C0738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14,</w:t>
            </w:r>
            <w:r w:rsidR="00223137" w:rsidRPr="00223137">
              <w:rPr>
                <w:rFonts w:ascii="Angsana New" w:hAnsi="Angsana New" w:hint="cs"/>
                <w:sz w:val="30"/>
                <w:szCs w:val="30"/>
                <w:lang w:val="en-US" w:bidi="th-TH"/>
              </w:rPr>
              <w:t>596</w:t>
            </w:r>
          </w:p>
        </w:tc>
      </w:tr>
      <w:tr w:rsidR="008C0738" w:rsidRPr="00043B31" w14:paraId="419EA20E" w14:textId="77777777" w:rsidTr="00DD7C1C">
        <w:trPr>
          <w:cantSplit/>
          <w:trHeight w:val="403"/>
        </w:trPr>
        <w:tc>
          <w:tcPr>
            <w:tcW w:w="5220" w:type="dxa"/>
          </w:tcPr>
          <w:p w14:paraId="42324CFF" w14:textId="77777777" w:rsidR="008C0738" w:rsidRPr="00043B31" w:rsidRDefault="008C0738" w:rsidP="008C073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EC0ABCE" w14:textId="77777777" w:rsidR="008C0738" w:rsidRPr="00043B31" w:rsidRDefault="008C0738" w:rsidP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08BB728" w14:textId="43E50E3A" w:rsidR="008C0738" w:rsidRPr="00043B31" w:rsidRDefault="00DB4808" w:rsidP="008C073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15,263</w:t>
            </w:r>
          </w:p>
        </w:tc>
        <w:tc>
          <w:tcPr>
            <w:tcW w:w="284" w:type="dxa"/>
          </w:tcPr>
          <w:p w14:paraId="6AFE51A5" w14:textId="77777777" w:rsidR="008C0738" w:rsidRPr="00043B31" w:rsidRDefault="008C0738" w:rsidP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14:paraId="398F1829" w14:textId="3C2C9BB4" w:rsidR="008C0738" w:rsidRPr="00043B31" w:rsidRDefault="008C0738" w:rsidP="008C0738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15,458</w:t>
            </w:r>
          </w:p>
        </w:tc>
      </w:tr>
      <w:tr w:rsidR="008C0738" w:rsidRPr="00300257" w14:paraId="378D7BA1" w14:textId="77777777" w:rsidTr="00DD7C1C">
        <w:trPr>
          <w:cantSplit/>
          <w:trHeight w:val="403"/>
        </w:trPr>
        <w:tc>
          <w:tcPr>
            <w:tcW w:w="5220" w:type="dxa"/>
          </w:tcPr>
          <w:p w14:paraId="4A139792" w14:textId="77777777" w:rsidR="008C0738" w:rsidRPr="00043B31" w:rsidRDefault="008C0738" w:rsidP="008C0738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34" w:type="dxa"/>
          </w:tcPr>
          <w:p w14:paraId="6CAA931A" w14:textId="77777777" w:rsidR="008C0738" w:rsidRPr="00043B31" w:rsidRDefault="008C0738" w:rsidP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14:paraId="66DA4F31" w14:textId="32938009" w:rsidR="008C0738" w:rsidRPr="00043B31" w:rsidRDefault="00DB4808" w:rsidP="008C0738">
            <w:pPr>
              <w:pStyle w:val="acctfourfigures"/>
              <w:tabs>
                <w:tab w:val="clear" w:pos="765"/>
                <w:tab w:val="decimal" w:pos="1008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62,444</w:t>
            </w:r>
          </w:p>
        </w:tc>
        <w:tc>
          <w:tcPr>
            <w:tcW w:w="284" w:type="dxa"/>
          </w:tcPr>
          <w:p w14:paraId="601D09A7" w14:textId="77777777" w:rsidR="008C0738" w:rsidRPr="00043B31" w:rsidRDefault="008C0738" w:rsidP="008C0738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5508395D" w14:textId="13F1E337" w:rsidR="008C0738" w:rsidRPr="00043B31" w:rsidRDefault="008C0738" w:rsidP="008C0738">
            <w:pPr>
              <w:pStyle w:val="acctfourfigures"/>
              <w:tabs>
                <w:tab w:val="clear" w:pos="765"/>
                <w:tab w:val="decimal" w:pos="1023"/>
              </w:tabs>
              <w:spacing w:line="240" w:lineRule="auto"/>
              <w:ind w:right="-81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63,915</w:t>
            </w:r>
          </w:p>
        </w:tc>
      </w:tr>
      <w:tr w:rsidR="008C0738" w:rsidRPr="00300257" w14:paraId="1D685FB2" w14:textId="77777777" w:rsidTr="008C6709">
        <w:trPr>
          <w:cantSplit/>
          <w:trHeight w:hRule="exact" w:val="113"/>
        </w:trPr>
        <w:tc>
          <w:tcPr>
            <w:tcW w:w="5220" w:type="dxa"/>
          </w:tcPr>
          <w:p w14:paraId="49CC96F8" w14:textId="77777777" w:rsidR="008C0738" w:rsidRPr="00300257" w:rsidRDefault="008C0738" w:rsidP="008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8C88CDF" w14:textId="77777777" w:rsidR="008C0738" w:rsidRPr="00300257" w:rsidRDefault="008C0738" w:rsidP="008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14:paraId="50D12C9D" w14:textId="77777777" w:rsidR="008C0738" w:rsidRPr="00300257" w:rsidRDefault="008C0738" w:rsidP="008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284" w:type="dxa"/>
          </w:tcPr>
          <w:p w14:paraId="03A96891" w14:textId="77777777" w:rsidR="008C0738" w:rsidRPr="00300257" w:rsidRDefault="008C0738" w:rsidP="008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14:paraId="151D3AE0" w14:textId="77777777" w:rsidR="008C0738" w:rsidRPr="00300257" w:rsidRDefault="008C0738" w:rsidP="008C0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</w:tr>
    </w:tbl>
    <w:p w14:paraId="326AD3DC" w14:textId="77777777" w:rsidR="00F269FE" w:rsidRDefault="00F26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3"/>
        <w:gridCol w:w="994"/>
        <w:gridCol w:w="274"/>
        <w:gridCol w:w="1080"/>
        <w:gridCol w:w="274"/>
        <w:gridCol w:w="1080"/>
        <w:gridCol w:w="274"/>
        <w:gridCol w:w="1071"/>
        <w:gridCol w:w="9"/>
      </w:tblGrid>
      <w:tr w:rsidR="00294A5C" w:rsidRPr="008E639C" w14:paraId="650DCC84" w14:textId="77777777" w:rsidTr="00432C6E">
        <w:trPr>
          <w:cantSplit/>
        </w:trPr>
        <w:tc>
          <w:tcPr>
            <w:tcW w:w="4133" w:type="dxa"/>
          </w:tcPr>
          <w:p w14:paraId="067EC35F" w14:textId="77777777" w:rsidR="00294A5C" w:rsidRPr="008E639C" w:rsidRDefault="00294A5C" w:rsidP="00CA22E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348" w:type="dxa"/>
            <w:gridSpan w:val="3"/>
          </w:tcPr>
          <w:p w14:paraId="032ABD92" w14:textId="79BE1F08" w:rsidR="00294A5C" w:rsidRPr="004E256E" w:rsidRDefault="00294A5C" w:rsidP="00CA22E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19BE">
              <w:rPr>
                <w:rFonts w:ascii="Angsana New" w:hAnsi="Angsana New"/>
                <w:sz w:val="30"/>
                <w:szCs w:val="30"/>
                <w:cs/>
              </w:rPr>
              <w:t>งวดสามเดือน</w:t>
            </w:r>
          </w:p>
        </w:tc>
        <w:tc>
          <w:tcPr>
            <w:tcW w:w="274" w:type="dxa"/>
          </w:tcPr>
          <w:p w14:paraId="19B73C05" w14:textId="77777777" w:rsidR="00294A5C" w:rsidRPr="004E256E" w:rsidRDefault="00294A5C" w:rsidP="00CA22E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34" w:type="dxa"/>
            <w:gridSpan w:val="4"/>
            <w:vAlign w:val="center"/>
          </w:tcPr>
          <w:p w14:paraId="2418C36C" w14:textId="52E9FE89" w:rsidR="00294A5C" w:rsidRPr="004E256E" w:rsidRDefault="00294A5C" w:rsidP="00CA22E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6E40">
              <w:rPr>
                <w:rFonts w:ascii="Angsana New" w:hAnsi="Angsana New"/>
                <w:sz w:val="30"/>
                <w:szCs w:val="30"/>
                <w:cs/>
              </w:rPr>
              <w:t>งวด</w:t>
            </w:r>
            <w:r w:rsidR="0019406A" w:rsidRPr="00756E40">
              <w:rPr>
                <w:rFonts w:ascii="Angsana New" w:hAnsi="Angsana New"/>
                <w:sz w:val="30"/>
                <w:szCs w:val="30"/>
                <w:cs/>
              </w:rPr>
              <w:t>เก้า</w:t>
            </w:r>
            <w:r w:rsidRPr="00756E40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</w:tr>
      <w:tr w:rsidR="00294A5C" w:rsidRPr="008E639C" w14:paraId="3737E77D" w14:textId="77777777" w:rsidTr="00DD7C1C">
        <w:trPr>
          <w:cantSplit/>
        </w:trPr>
        <w:tc>
          <w:tcPr>
            <w:tcW w:w="4133" w:type="dxa"/>
          </w:tcPr>
          <w:p w14:paraId="6C2A67DC" w14:textId="77777777" w:rsidR="00294A5C" w:rsidRPr="008E639C" w:rsidRDefault="00294A5C" w:rsidP="00294A5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94" w:type="dxa"/>
            <w:vAlign w:val="center"/>
          </w:tcPr>
          <w:p w14:paraId="2AAA791D" w14:textId="496B4B9E" w:rsidR="00294A5C" w:rsidRPr="004E256E" w:rsidRDefault="00294A5C" w:rsidP="00294A5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4" w:type="dxa"/>
          </w:tcPr>
          <w:p w14:paraId="440C565C" w14:textId="0F9D9003" w:rsidR="00294A5C" w:rsidRPr="004E256E" w:rsidRDefault="00294A5C" w:rsidP="00294A5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630A1295" w14:textId="3440D4B3" w:rsidR="00294A5C" w:rsidRPr="004E256E" w:rsidRDefault="00294A5C" w:rsidP="00294A5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274" w:type="dxa"/>
          </w:tcPr>
          <w:p w14:paraId="41DF3C14" w14:textId="20B88D1B" w:rsidR="00294A5C" w:rsidRPr="004E256E" w:rsidRDefault="00294A5C" w:rsidP="00294A5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</w:tcPr>
          <w:p w14:paraId="31DF6227" w14:textId="581BE9A5" w:rsidR="00294A5C" w:rsidRPr="003019BE" w:rsidRDefault="00294A5C" w:rsidP="00294A5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4" w:type="dxa"/>
          </w:tcPr>
          <w:p w14:paraId="7F0198A4" w14:textId="77777777" w:rsidR="00294A5C" w:rsidRPr="003019BE" w:rsidRDefault="00294A5C" w:rsidP="00294A5C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vAlign w:val="center"/>
          </w:tcPr>
          <w:p w14:paraId="65BA6029" w14:textId="2B88B992" w:rsidR="00294A5C" w:rsidRPr="003019BE" w:rsidRDefault="00294A5C" w:rsidP="00294A5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</w:t>
            </w:r>
            <w:r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D61648" w:rsidRPr="008E639C" w14:paraId="680F0750" w14:textId="7B49C509" w:rsidTr="00973A96">
        <w:trPr>
          <w:gridAfter w:val="1"/>
          <w:wAfter w:w="9" w:type="dxa"/>
          <w:cantSplit/>
        </w:trPr>
        <w:tc>
          <w:tcPr>
            <w:tcW w:w="4133" w:type="dxa"/>
          </w:tcPr>
          <w:p w14:paraId="76B889C3" w14:textId="77777777" w:rsidR="00D61648" w:rsidRPr="008E639C" w:rsidRDefault="00D61648" w:rsidP="00294A5C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5047" w:type="dxa"/>
            <w:gridSpan w:val="7"/>
          </w:tcPr>
          <w:p w14:paraId="5818D50B" w14:textId="2C90709B" w:rsidR="00D61648" w:rsidRPr="003019BE" w:rsidRDefault="00D61648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19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294A5C" w:rsidRPr="008E639C" w14:paraId="22336A43" w14:textId="77777777" w:rsidTr="000C50DD">
        <w:trPr>
          <w:cantSplit/>
        </w:trPr>
        <w:tc>
          <w:tcPr>
            <w:tcW w:w="4133" w:type="dxa"/>
            <w:shd w:val="clear" w:color="auto" w:fill="auto"/>
          </w:tcPr>
          <w:p w14:paraId="23986679" w14:textId="75D6B1DF" w:rsidR="00294A5C" w:rsidRPr="008E639C" w:rsidRDefault="00294A5C" w:rsidP="00294A5C">
            <w:pPr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0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สำหรับงวดสิ้นสุดวันที่ </w:t>
            </w:r>
            <w:r w:rsidRPr="00756E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756E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D44D8" w:rsidRPr="00756E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994" w:type="dxa"/>
            <w:shd w:val="clear" w:color="auto" w:fill="auto"/>
          </w:tcPr>
          <w:p w14:paraId="1F300CA0" w14:textId="77777777" w:rsidR="00294A5C" w:rsidRPr="003019BE" w:rsidDel="00123F30" w:rsidRDefault="00294A5C" w:rsidP="0029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42925BEB" w14:textId="4DC87B53" w:rsidR="00294A5C" w:rsidRPr="003019BE" w:rsidDel="00123F30" w:rsidRDefault="00294A5C" w:rsidP="0029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1A84ABD1" w14:textId="06B75707" w:rsidR="00294A5C" w:rsidRPr="003019BE" w:rsidDel="00123F30" w:rsidRDefault="00294A5C" w:rsidP="0029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180F2638" w14:textId="25251433" w:rsidR="00294A5C" w:rsidRPr="003019BE" w:rsidDel="00123F30" w:rsidRDefault="00294A5C" w:rsidP="0029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shd w:val="clear" w:color="auto" w:fill="auto"/>
          </w:tcPr>
          <w:p w14:paraId="28A004B4" w14:textId="41DB606E" w:rsidR="00294A5C" w:rsidRPr="003019BE" w:rsidDel="00123F30" w:rsidRDefault="00294A5C" w:rsidP="0029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  <w:shd w:val="clear" w:color="auto" w:fill="auto"/>
          </w:tcPr>
          <w:p w14:paraId="011F8E06" w14:textId="77777777" w:rsidR="00294A5C" w:rsidRPr="003019BE" w:rsidRDefault="00294A5C" w:rsidP="00294A5C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80" w:type="dxa"/>
            <w:gridSpan w:val="2"/>
            <w:shd w:val="clear" w:color="auto" w:fill="auto"/>
          </w:tcPr>
          <w:p w14:paraId="6337B97B" w14:textId="77777777" w:rsidR="00294A5C" w:rsidRPr="003019BE" w:rsidRDefault="00294A5C" w:rsidP="00294A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DA547D" w:rsidRPr="0090758F" w14:paraId="7AFEF6CE" w14:textId="77777777" w:rsidTr="00DD7C1C">
        <w:trPr>
          <w:cantSplit/>
        </w:trPr>
        <w:tc>
          <w:tcPr>
            <w:tcW w:w="4133" w:type="dxa"/>
          </w:tcPr>
          <w:p w14:paraId="298053AC" w14:textId="77777777" w:rsidR="00DA547D" w:rsidRPr="00071F35" w:rsidRDefault="00DA547D" w:rsidP="00DA547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71F35">
              <w:rPr>
                <w:rFonts w:ascii="Angsana New" w:hAnsi="Angsana New"/>
                <w:sz w:val="30"/>
                <w:szCs w:val="30"/>
                <w:cs/>
              </w:rPr>
              <w:t>หนี้สงสัยจะสูญ</w:t>
            </w:r>
          </w:p>
        </w:tc>
        <w:tc>
          <w:tcPr>
            <w:tcW w:w="994" w:type="dxa"/>
          </w:tcPr>
          <w:p w14:paraId="54E4F1A8" w14:textId="215D0F4C" w:rsidR="00DA547D" w:rsidRPr="00E96E57" w:rsidRDefault="00DB4808" w:rsidP="00E96E5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(72)</w:t>
            </w:r>
          </w:p>
        </w:tc>
        <w:tc>
          <w:tcPr>
            <w:tcW w:w="274" w:type="dxa"/>
          </w:tcPr>
          <w:p w14:paraId="54F8AB7D" w14:textId="25AAD1FD" w:rsidR="00DA547D" w:rsidRPr="00E96E57" w:rsidRDefault="00DA547D" w:rsidP="00DA547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080" w:type="dxa"/>
          </w:tcPr>
          <w:p w14:paraId="5CE80D96" w14:textId="623F8E8D" w:rsidR="00DA547D" w:rsidRPr="001747A9" w:rsidRDefault="00DA547D" w:rsidP="00DD7C1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1747A9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19406A" w:rsidRPr="001747A9">
              <w:rPr>
                <w:rFonts w:ascii="Angsana New" w:hAnsi="Angsana New"/>
                <w:sz w:val="30"/>
                <w:szCs w:val="30"/>
              </w:rPr>
              <w:t>31</w:t>
            </w:r>
            <w:r w:rsidRPr="001747A9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  <w:tc>
          <w:tcPr>
            <w:tcW w:w="274" w:type="dxa"/>
          </w:tcPr>
          <w:p w14:paraId="003B1A94" w14:textId="6EC028BF" w:rsidR="00DA547D" w:rsidRPr="001747A9" w:rsidRDefault="00DA547D" w:rsidP="00DA547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B16C454" w14:textId="21499F98" w:rsidR="00DA547D" w:rsidRPr="001747A9" w:rsidRDefault="00DB4808" w:rsidP="00DD7C1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(182)</w:t>
            </w:r>
          </w:p>
        </w:tc>
        <w:tc>
          <w:tcPr>
            <w:tcW w:w="274" w:type="dxa"/>
          </w:tcPr>
          <w:p w14:paraId="123E1F28" w14:textId="77777777" w:rsidR="00DA547D" w:rsidRPr="001747A9" w:rsidRDefault="00DA547D" w:rsidP="00DA547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26CBC86B" w14:textId="5CA36BB7" w:rsidR="00DA547D" w:rsidRPr="001747A9" w:rsidRDefault="00DA547D" w:rsidP="00DD7C1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1747A9"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 w:rsidR="0019406A" w:rsidRPr="001747A9">
              <w:rPr>
                <w:rFonts w:ascii="Angsana New" w:hAnsi="Angsana New"/>
                <w:sz w:val="30"/>
                <w:szCs w:val="30"/>
              </w:rPr>
              <w:t>62</w:t>
            </w:r>
            <w:r w:rsidRPr="001747A9"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DA547D" w:rsidRPr="0090758F" w14:paraId="5F51501E" w14:textId="77777777" w:rsidTr="00DD7C1C">
        <w:trPr>
          <w:cantSplit/>
        </w:trPr>
        <w:tc>
          <w:tcPr>
            <w:tcW w:w="4133" w:type="dxa"/>
          </w:tcPr>
          <w:p w14:paraId="224F426F" w14:textId="77777777" w:rsidR="00DA547D" w:rsidRPr="00071F35" w:rsidRDefault="00DA547D" w:rsidP="00DA547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071F35">
              <w:rPr>
                <w:rFonts w:ascii="Angsana New" w:hAnsi="Angsana New" w:hint="cs"/>
                <w:sz w:val="30"/>
                <w:szCs w:val="30"/>
                <w:cs/>
              </w:rPr>
              <w:t>หนี้สูญได้รับคืน</w:t>
            </w:r>
          </w:p>
        </w:tc>
        <w:tc>
          <w:tcPr>
            <w:tcW w:w="994" w:type="dxa"/>
          </w:tcPr>
          <w:p w14:paraId="1B0932BF" w14:textId="53A1EF5C" w:rsidR="00DA547D" w:rsidRDefault="00DB4808" w:rsidP="00E96E57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23</w:t>
            </w:r>
          </w:p>
        </w:tc>
        <w:tc>
          <w:tcPr>
            <w:tcW w:w="274" w:type="dxa"/>
          </w:tcPr>
          <w:p w14:paraId="0719B936" w14:textId="6E179DAF" w:rsidR="00DA547D" w:rsidRDefault="00DA547D" w:rsidP="00DA547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08D9560" w14:textId="2A7DCBB0" w:rsidR="00DA547D" w:rsidRPr="001747A9" w:rsidRDefault="0019406A" w:rsidP="00DD7C1C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 w:rsidRPr="001747A9"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274" w:type="dxa"/>
          </w:tcPr>
          <w:p w14:paraId="58D5B94F" w14:textId="4D5E2A67" w:rsidR="00DA547D" w:rsidRPr="001747A9" w:rsidRDefault="00DA547D" w:rsidP="00DA547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B47111" w14:textId="1FEB59F6" w:rsidR="00DA547D" w:rsidRPr="001747A9" w:rsidRDefault="00DB4808" w:rsidP="00DD7C1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61</w:t>
            </w:r>
          </w:p>
        </w:tc>
        <w:tc>
          <w:tcPr>
            <w:tcW w:w="274" w:type="dxa"/>
          </w:tcPr>
          <w:p w14:paraId="0A9210F2" w14:textId="77777777" w:rsidR="00DA547D" w:rsidRPr="001747A9" w:rsidRDefault="00DA547D" w:rsidP="00DA547D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rtl/>
                <w:cs/>
              </w:rPr>
            </w:pPr>
          </w:p>
        </w:tc>
        <w:tc>
          <w:tcPr>
            <w:tcW w:w="1080" w:type="dxa"/>
            <w:gridSpan w:val="2"/>
          </w:tcPr>
          <w:p w14:paraId="0C64354A" w14:textId="77BDE76A" w:rsidR="00DA547D" w:rsidRPr="001747A9" w:rsidRDefault="0019406A" w:rsidP="00DD7C1C">
            <w:pPr>
              <w:pStyle w:val="acctfourfigures"/>
              <w:tabs>
                <w:tab w:val="clear" w:pos="765"/>
                <w:tab w:val="decimal" w:pos="78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rtl/>
                <w:cs/>
                <w:lang w:val="en-US" w:bidi="th-TH"/>
              </w:rPr>
            </w:pPr>
            <w:r w:rsidRPr="001747A9">
              <w:rPr>
                <w:rFonts w:ascii="Angsana New" w:hAnsi="Angsana New"/>
                <w:sz w:val="30"/>
                <w:szCs w:val="30"/>
              </w:rPr>
              <w:t>36</w:t>
            </w:r>
          </w:p>
        </w:tc>
      </w:tr>
    </w:tbl>
    <w:p w14:paraId="7C09365C" w14:textId="474E6DBF" w:rsidR="00A564F2" w:rsidRPr="007E5942" w:rsidRDefault="00A564F2" w:rsidP="00F269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0"/>
        <w:gridCol w:w="1260"/>
        <w:gridCol w:w="16"/>
        <w:gridCol w:w="254"/>
        <w:gridCol w:w="30"/>
        <w:gridCol w:w="1320"/>
      </w:tblGrid>
      <w:tr w:rsidR="00381736" w:rsidRPr="008E639C" w14:paraId="3821D77C" w14:textId="77777777" w:rsidTr="008A0EBB">
        <w:trPr>
          <w:cantSplit/>
        </w:trPr>
        <w:tc>
          <w:tcPr>
            <w:tcW w:w="6300" w:type="dxa"/>
          </w:tcPr>
          <w:p w14:paraId="2267356C" w14:textId="77777777" w:rsidR="00381736" w:rsidRPr="008E639C" w:rsidRDefault="00381736" w:rsidP="008A0EB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6C7938FD" w14:textId="4B63D0DB" w:rsidR="00381736" w:rsidRPr="00C000AC" w:rsidRDefault="003F175B" w:rsidP="00D8086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6E4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19406A" w:rsidRPr="00756E4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0" w:type="dxa"/>
            <w:gridSpan w:val="2"/>
            <w:vAlign w:val="center"/>
          </w:tcPr>
          <w:p w14:paraId="018C2A11" w14:textId="77777777" w:rsidR="00381736" w:rsidRPr="0030247F" w:rsidRDefault="00381736" w:rsidP="00700CE2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79366DDE" w14:textId="0FF2BB50" w:rsidR="00381736" w:rsidRPr="00700CE2" w:rsidRDefault="00381736" w:rsidP="00D80866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 xml:space="preserve">31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ธันวาคม</w:t>
            </w:r>
          </w:p>
        </w:tc>
      </w:tr>
      <w:tr w:rsidR="00B5380D" w:rsidRPr="008E639C" w14:paraId="10C1E7BF" w14:textId="77777777" w:rsidTr="008A0EBB">
        <w:trPr>
          <w:cantSplit/>
        </w:trPr>
        <w:tc>
          <w:tcPr>
            <w:tcW w:w="6300" w:type="dxa"/>
          </w:tcPr>
          <w:p w14:paraId="0FB47BAF" w14:textId="77777777" w:rsidR="00B5380D" w:rsidRPr="008E639C" w:rsidRDefault="00B5380D" w:rsidP="008A0EB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center"/>
          </w:tcPr>
          <w:p w14:paraId="19F9990E" w14:textId="7C7E5DC0" w:rsidR="00B5380D" w:rsidRPr="003019BE" w:rsidRDefault="00B5380D" w:rsidP="008A0EBB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256</w:t>
            </w:r>
            <w:r w:rsidR="00381736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gridSpan w:val="2"/>
            <w:vAlign w:val="center"/>
          </w:tcPr>
          <w:p w14:paraId="17717592" w14:textId="77777777" w:rsidR="00B5380D" w:rsidRPr="003019BE" w:rsidRDefault="00B5380D" w:rsidP="008A0EBB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gridSpan w:val="2"/>
            <w:vAlign w:val="center"/>
          </w:tcPr>
          <w:p w14:paraId="76B82074" w14:textId="16DF88E3" w:rsidR="00B5380D" w:rsidRPr="003019BE" w:rsidRDefault="00B5380D" w:rsidP="008A0EBB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E256E">
              <w:rPr>
                <w:rFonts w:ascii="Angsana New" w:hAnsi="Angsana New"/>
                <w:sz w:val="30"/>
                <w:szCs w:val="30"/>
              </w:rPr>
              <w:t>25</w:t>
            </w:r>
            <w:r w:rsidRPr="004E256E">
              <w:rPr>
                <w:rFonts w:ascii="Angsana New" w:hAnsi="Angsana New" w:hint="cs"/>
                <w:sz w:val="30"/>
                <w:szCs w:val="30"/>
              </w:rPr>
              <w:t>6</w:t>
            </w:r>
            <w:r w:rsidR="00381736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5380D" w:rsidRPr="008E639C" w14:paraId="3780CF7D" w14:textId="77777777" w:rsidTr="008A0EBB">
        <w:trPr>
          <w:cantSplit/>
        </w:trPr>
        <w:tc>
          <w:tcPr>
            <w:tcW w:w="6300" w:type="dxa"/>
          </w:tcPr>
          <w:p w14:paraId="79E4498C" w14:textId="77777777" w:rsidR="00B5380D" w:rsidRPr="008E639C" w:rsidRDefault="00B5380D" w:rsidP="008A0EBB">
            <w:pPr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80" w:type="dxa"/>
            <w:gridSpan w:val="5"/>
          </w:tcPr>
          <w:p w14:paraId="45E684C8" w14:textId="77777777" w:rsidR="00B5380D" w:rsidRPr="003019BE" w:rsidRDefault="00B5380D" w:rsidP="008A0EBB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3019B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564F2" w:rsidRPr="00300257" w14:paraId="003F7E90" w14:textId="77777777" w:rsidTr="000872D6">
        <w:trPr>
          <w:cantSplit/>
          <w:trHeight w:val="340"/>
        </w:trPr>
        <w:tc>
          <w:tcPr>
            <w:tcW w:w="6300" w:type="dxa"/>
          </w:tcPr>
          <w:p w14:paraId="35ADB6F9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ลูก</w:t>
            </w:r>
            <w:r w:rsidRPr="0030025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หนี้การค้า</w:t>
            </w:r>
          </w:p>
        </w:tc>
        <w:tc>
          <w:tcPr>
            <w:tcW w:w="1276" w:type="dxa"/>
            <w:gridSpan w:val="2"/>
          </w:tcPr>
          <w:p w14:paraId="64513A0F" w14:textId="77777777" w:rsidR="00A564F2" w:rsidRPr="00300257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1B2D35DB" w14:textId="77777777" w:rsidR="00A564F2" w:rsidRPr="00300257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3077D552" w14:textId="77777777" w:rsidR="00A564F2" w:rsidRPr="00300257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564F2" w:rsidRPr="00300257" w14:paraId="107239A5" w14:textId="77777777" w:rsidTr="000872D6">
        <w:trPr>
          <w:cantSplit/>
          <w:trHeight w:val="340"/>
        </w:trPr>
        <w:tc>
          <w:tcPr>
            <w:tcW w:w="6300" w:type="dxa"/>
          </w:tcPr>
          <w:p w14:paraId="1EE710A3" w14:textId="77777777" w:rsidR="00A564F2" w:rsidRPr="00300257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276" w:type="dxa"/>
            <w:gridSpan w:val="2"/>
          </w:tcPr>
          <w:p w14:paraId="21760B25" w14:textId="77777777" w:rsidR="00A564F2" w:rsidRPr="00300257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489648B5" w14:textId="77777777" w:rsidR="00A564F2" w:rsidRPr="00300257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8701F6B" w14:textId="77777777" w:rsidR="00A564F2" w:rsidRPr="00300257" w:rsidRDefault="00A564F2" w:rsidP="00A564F2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1736" w:rsidRPr="00300257" w14:paraId="7CB00B9B" w14:textId="77777777" w:rsidTr="000872D6">
        <w:trPr>
          <w:cantSplit/>
          <w:trHeight w:val="340"/>
        </w:trPr>
        <w:tc>
          <w:tcPr>
            <w:tcW w:w="6300" w:type="dxa"/>
          </w:tcPr>
          <w:p w14:paraId="091A2664" w14:textId="77777777" w:rsidR="00381736" w:rsidRPr="00300257" w:rsidRDefault="00381736" w:rsidP="003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1276" w:type="dxa"/>
            <w:gridSpan w:val="2"/>
          </w:tcPr>
          <w:p w14:paraId="4B3F8DB0" w14:textId="0551C362" w:rsidR="00381736" w:rsidRPr="00E96E57" w:rsidRDefault="00DB480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3,</w:t>
            </w:r>
            <w:r w:rsidR="00BD5A60">
              <w:rPr>
                <w:rFonts w:ascii="Angsana New" w:hAnsi="Angsana New"/>
                <w:sz w:val="30"/>
                <w:szCs w:val="30"/>
                <w:lang w:val="en-US" w:bidi="th-TH"/>
              </w:rPr>
              <w:t>965</w:t>
            </w:r>
          </w:p>
        </w:tc>
        <w:tc>
          <w:tcPr>
            <w:tcW w:w="284" w:type="dxa"/>
            <w:gridSpan w:val="2"/>
          </w:tcPr>
          <w:p w14:paraId="602B7E17" w14:textId="77777777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7F911A6F" w14:textId="7F26A659" w:rsidR="00381736" w:rsidRPr="00300257" w:rsidRDefault="00381736" w:rsidP="001E17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1E174A">
              <w:rPr>
                <w:rFonts w:ascii="Angsana New" w:hAnsi="Angsana New"/>
                <w:sz w:val="30"/>
                <w:szCs w:val="30"/>
              </w:rPr>
              <w:t>379</w:t>
            </w:r>
          </w:p>
        </w:tc>
      </w:tr>
      <w:tr w:rsidR="00381736" w:rsidRPr="00300257" w14:paraId="31FD1010" w14:textId="77777777" w:rsidTr="000872D6">
        <w:trPr>
          <w:cantSplit/>
          <w:trHeight w:val="340"/>
        </w:trPr>
        <w:tc>
          <w:tcPr>
            <w:tcW w:w="6300" w:type="dxa"/>
          </w:tcPr>
          <w:p w14:paraId="08BA401C" w14:textId="77777777" w:rsidR="00381736" w:rsidRPr="00300257" w:rsidRDefault="00381736" w:rsidP="003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1276" w:type="dxa"/>
            <w:gridSpan w:val="2"/>
          </w:tcPr>
          <w:p w14:paraId="6C3A1CF4" w14:textId="77777777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0C75B1FB" w14:textId="77777777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1A39AF0C" w14:textId="77777777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1736" w:rsidRPr="00300257" w14:paraId="2B27E196" w14:textId="77777777" w:rsidTr="000872D6">
        <w:trPr>
          <w:cantSplit/>
          <w:trHeight w:val="340"/>
        </w:trPr>
        <w:tc>
          <w:tcPr>
            <w:tcW w:w="6300" w:type="dxa"/>
          </w:tcPr>
          <w:p w14:paraId="545E1233" w14:textId="7965694E" w:rsidR="00381736" w:rsidRPr="00300257" w:rsidRDefault="00381736" w:rsidP="003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Times New Roman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ab/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4E256E">
              <w:rPr>
                <w:rFonts w:ascii="Angsana New" w:hAnsi="Angsana New"/>
                <w:sz w:val="30"/>
                <w:szCs w:val="30"/>
              </w:rPr>
              <w:t>3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  <w:gridSpan w:val="2"/>
          </w:tcPr>
          <w:p w14:paraId="37ED06F2" w14:textId="14A3AD9A" w:rsidR="00381736" w:rsidRPr="00300257" w:rsidRDefault="00DB4808" w:rsidP="001E17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177</w:t>
            </w:r>
          </w:p>
        </w:tc>
        <w:tc>
          <w:tcPr>
            <w:tcW w:w="284" w:type="dxa"/>
            <w:gridSpan w:val="2"/>
          </w:tcPr>
          <w:p w14:paraId="1B303248" w14:textId="77777777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2305A8C2" w14:textId="1196ED63" w:rsidR="00381736" w:rsidRPr="00300257" w:rsidRDefault="001E174A" w:rsidP="001E17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124</w:t>
            </w:r>
          </w:p>
        </w:tc>
      </w:tr>
      <w:tr w:rsidR="00381736" w:rsidRPr="00300257" w14:paraId="14F54963" w14:textId="77777777" w:rsidTr="000872D6">
        <w:trPr>
          <w:cantSplit/>
          <w:trHeight w:val="340"/>
        </w:trPr>
        <w:tc>
          <w:tcPr>
            <w:tcW w:w="6300" w:type="dxa"/>
          </w:tcPr>
          <w:p w14:paraId="3405F96E" w14:textId="33E48AD8" w:rsidR="00381736" w:rsidRPr="00300257" w:rsidRDefault="00381736" w:rsidP="003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E256E">
              <w:rPr>
                <w:rFonts w:ascii="Angsana New" w:hAnsi="Angsana New"/>
                <w:sz w:val="30"/>
                <w:szCs w:val="30"/>
              </w:rPr>
              <w:t>3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E256E">
              <w:rPr>
                <w:rFonts w:ascii="Angsana New" w:hAnsi="Angsana New"/>
                <w:sz w:val="30"/>
                <w:szCs w:val="30"/>
              </w:rPr>
              <w:t>6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276" w:type="dxa"/>
            <w:gridSpan w:val="2"/>
          </w:tcPr>
          <w:p w14:paraId="643EC4CE" w14:textId="017EE88D" w:rsidR="00381736" w:rsidRPr="00E96E57" w:rsidRDefault="00DB4808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84" w:type="dxa"/>
            <w:gridSpan w:val="2"/>
          </w:tcPr>
          <w:p w14:paraId="5710F67D" w14:textId="77777777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0CD0994" w14:textId="10D5EFD8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</w:t>
            </w:r>
          </w:p>
        </w:tc>
      </w:tr>
      <w:tr w:rsidR="00381736" w:rsidRPr="00300257" w14:paraId="005EE427" w14:textId="77777777" w:rsidTr="000872D6">
        <w:trPr>
          <w:cantSplit/>
          <w:trHeight w:hRule="exact" w:val="113"/>
        </w:trPr>
        <w:tc>
          <w:tcPr>
            <w:tcW w:w="6300" w:type="dxa"/>
          </w:tcPr>
          <w:p w14:paraId="2A102CBE" w14:textId="77777777" w:rsidR="00381736" w:rsidRPr="00300257" w:rsidRDefault="00381736" w:rsidP="003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2"/>
            <w:tcBorders>
              <w:top w:val="single" w:sz="4" w:space="0" w:color="auto"/>
            </w:tcBorders>
          </w:tcPr>
          <w:p w14:paraId="49913F6D" w14:textId="77777777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643B2099" w14:textId="77777777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4B5E6BEB" w14:textId="77777777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381736" w:rsidRPr="00300257" w14:paraId="14DB5638" w14:textId="77777777" w:rsidTr="000872D6">
        <w:trPr>
          <w:cantSplit/>
          <w:trHeight w:val="340"/>
        </w:trPr>
        <w:tc>
          <w:tcPr>
            <w:tcW w:w="6300" w:type="dxa"/>
          </w:tcPr>
          <w:p w14:paraId="53634E1C" w14:textId="77777777" w:rsidR="00381736" w:rsidRPr="00300257" w:rsidRDefault="00381736" w:rsidP="003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14:paraId="23B86CE1" w14:textId="2CC14877" w:rsidR="00381736" w:rsidRPr="00300257" w:rsidRDefault="00DB480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</w:t>
            </w:r>
            <w:r w:rsidR="00BD5A6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144</w:t>
            </w:r>
          </w:p>
        </w:tc>
        <w:tc>
          <w:tcPr>
            <w:tcW w:w="284" w:type="dxa"/>
            <w:gridSpan w:val="2"/>
          </w:tcPr>
          <w:p w14:paraId="7535BA65" w14:textId="77777777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293C998C" w14:textId="1CED1832" w:rsidR="00381736" w:rsidRPr="00300257" w:rsidRDefault="00381736" w:rsidP="001E17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4,</w:t>
            </w:r>
            <w:r w:rsidR="001E174A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510</w:t>
            </w:r>
          </w:p>
        </w:tc>
      </w:tr>
    </w:tbl>
    <w:p w14:paraId="3D876B53" w14:textId="6789C654" w:rsidR="0004269D" w:rsidRPr="007E5942" w:rsidRDefault="0004269D" w:rsidP="00AF06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8"/>
          <w:szCs w:val="28"/>
        </w:rPr>
      </w:pPr>
    </w:p>
    <w:tbl>
      <w:tblPr>
        <w:tblW w:w="920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6327"/>
        <w:gridCol w:w="1276"/>
        <w:gridCol w:w="284"/>
        <w:gridCol w:w="1320"/>
      </w:tblGrid>
      <w:tr w:rsidR="00883E0E" w:rsidRPr="00300257" w14:paraId="080DA292" w14:textId="77777777" w:rsidTr="000872D6">
        <w:trPr>
          <w:cantSplit/>
          <w:trHeight w:val="340"/>
        </w:trPr>
        <w:tc>
          <w:tcPr>
            <w:tcW w:w="6327" w:type="dxa"/>
          </w:tcPr>
          <w:p w14:paraId="0F2D25D9" w14:textId="77777777" w:rsidR="00883E0E" w:rsidRPr="00300257" w:rsidRDefault="00883E0E" w:rsidP="002E41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บริษัททั่วไป</w:t>
            </w:r>
          </w:p>
        </w:tc>
        <w:tc>
          <w:tcPr>
            <w:tcW w:w="1276" w:type="dxa"/>
          </w:tcPr>
          <w:p w14:paraId="5211AF60" w14:textId="77777777" w:rsidR="00883E0E" w:rsidRPr="00300257" w:rsidRDefault="00883E0E" w:rsidP="002E413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0B81E2E6" w14:textId="77777777" w:rsidR="00883E0E" w:rsidRPr="00300257" w:rsidRDefault="00883E0E" w:rsidP="002E413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10EA500C" w14:textId="77777777" w:rsidR="00883E0E" w:rsidRPr="00300257" w:rsidRDefault="00883E0E" w:rsidP="002E4130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1736" w:rsidRPr="00300257" w14:paraId="14DC9CBC" w14:textId="77777777" w:rsidTr="000872D6">
        <w:trPr>
          <w:cantSplit/>
          <w:trHeight w:val="340"/>
        </w:trPr>
        <w:tc>
          <w:tcPr>
            <w:tcW w:w="6327" w:type="dxa"/>
          </w:tcPr>
          <w:p w14:paraId="0E227616" w14:textId="77777777" w:rsidR="00381736" w:rsidRPr="00300257" w:rsidRDefault="00381736" w:rsidP="003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ภายในวันที่ครบกำหนดชำระ</w:t>
            </w:r>
          </w:p>
        </w:tc>
        <w:tc>
          <w:tcPr>
            <w:tcW w:w="1276" w:type="dxa"/>
          </w:tcPr>
          <w:p w14:paraId="5B18E290" w14:textId="0E05CA1C" w:rsidR="00381736" w:rsidRPr="00E96E57" w:rsidRDefault="00DB480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37,</w:t>
            </w:r>
            <w:r w:rsidR="00BD5A60">
              <w:rPr>
                <w:rFonts w:ascii="Angsana New" w:hAnsi="Angsana New"/>
                <w:sz w:val="30"/>
                <w:szCs w:val="30"/>
                <w:lang w:val="en-US" w:bidi="th-TH"/>
              </w:rPr>
              <w:t>491</w:t>
            </w:r>
          </w:p>
        </w:tc>
        <w:tc>
          <w:tcPr>
            <w:tcW w:w="284" w:type="dxa"/>
          </w:tcPr>
          <w:p w14:paraId="64B88D78" w14:textId="77777777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171828A9" w14:textId="1B6455F3" w:rsidR="00381736" w:rsidRPr="00300257" w:rsidRDefault="00381736" w:rsidP="001E17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38,</w:t>
            </w:r>
            <w:r w:rsidR="001E174A">
              <w:rPr>
                <w:rFonts w:ascii="Angsana New" w:hAnsi="Angsana New"/>
                <w:sz w:val="30"/>
                <w:szCs w:val="30"/>
              </w:rPr>
              <w:t>261</w:t>
            </w:r>
          </w:p>
        </w:tc>
      </w:tr>
      <w:tr w:rsidR="00381736" w:rsidRPr="00300257" w14:paraId="0F7D2AEE" w14:textId="77777777" w:rsidTr="000872D6">
        <w:trPr>
          <w:cantSplit/>
          <w:trHeight w:val="340"/>
        </w:trPr>
        <w:tc>
          <w:tcPr>
            <w:tcW w:w="6327" w:type="dxa"/>
          </w:tcPr>
          <w:p w14:paraId="6E759AC1" w14:textId="77777777" w:rsidR="00381736" w:rsidRPr="00300257" w:rsidRDefault="00381736" w:rsidP="003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เกินวันครบกำหนดชำระ</w:t>
            </w:r>
          </w:p>
        </w:tc>
        <w:tc>
          <w:tcPr>
            <w:tcW w:w="1276" w:type="dxa"/>
          </w:tcPr>
          <w:p w14:paraId="30BEE2BD" w14:textId="77777777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</w:tcPr>
          <w:p w14:paraId="260D339F" w14:textId="77777777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63820EC3" w14:textId="77777777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381736" w:rsidRPr="00300257" w14:paraId="6E5A3D5B" w14:textId="77777777" w:rsidTr="000872D6">
        <w:trPr>
          <w:cantSplit/>
          <w:trHeight w:val="340"/>
        </w:trPr>
        <w:tc>
          <w:tcPr>
            <w:tcW w:w="6327" w:type="dxa"/>
          </w:tcPr>
          <w:p w14:paraId="4FE4A901" w14:textId="6D64ECD9" w:rsidR="00381736" w:rsidRPr="00300257" w:rsidRDefault="00381736" w:rsidP="003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Times New Roman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</w:rPr>
              <w:tab/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น้อยกว่า </w:t>
            </w:r>
            <w:r w:rsidRPr="004E256E">
              <w:rPr>
                <w:rFonts w:ascii="Angsana New" w:hAnsi="Angsana New"/>
                <w:sz w:val="30"/>
                <w:szCs w:val="30"/>
              </w:rPr>
              <w:t>3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12345C37" w14:textId="155AA83E" w:rsidR="00381736" w:rsidRPr="00300257" w:rsidRDefault="00DB4808" w:rsidP="001E17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4,150</w:t>
            </w:r>
          </w:p>
        </w:tc>
        <w:tc>
          <w:tcPr>
            <w:tcW w:w="284" w:type="dxa"/>
          </w:tcPr>
          <w:p w14:paraId="7DC25D14" w14:textId="77777777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2479C3D3" w14:textId="468C1BA3" w:rsidR="00381736" w:rsidRPr="00300257" w:rsidRDefault="00381736" w:rsidP="001E17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4,</w:t>
            </w:r>
            <w:r w:rsidR="001E174A">
              <w:rPr>
                <w:rFonts w:ascii="Angsana New" w:hAnsi="Angsana New"/>
                <w:sz w:val="30"/>
                <w:szCs w:val="30"/>
              </w:rPr>
              <w:t>063</w:t>
            </w:r>
          </w:p>
        </w:tc>
      </w:tr>
      <w:tr w:rsidR="00381736" w:rsidRPr="00300257" w14:paraId="6E50D54B" w14:textId="77777777" w:rsidTr="000872D6">
        <w:trPr>
          <w:cantSplit/>
          <w:trHeight w:val="340"/>
        </w:trPr>
        <w:tc>
          <w:tcPr>
            <w:tcW w:w="6327" w:type="dxa"/>
          </w:tcPr>
          <w:p w14:paraId="16F0C5BF" w14:textId="2177D4E7" w:rsidR="00381736" w:rsidRPr="00300257" w:rsidRDefault="00381736" w:rsidP="003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 w:cs="Times New Roman"/>
                <w:b/>
                <w:bCs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4E256E">
              <w:rPr>
                <w:rFonts w:ascii="Angsana New" w:hAnsi="Angsana New"/>
                <w:sz w:val="30"/>
                <w:szCs w:val="30"/>
              </w:rPr>
              <w:t>3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E256E">
              <w:rPr>
                <w:rFonts w:ascii="Angsana New" w:hAnsi="Angsana New"/>
                <w:sz w:val="30"/>
                <w:szCs w:val="30"/>
              </w:rPr>
              <w:t>6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เดือน </w:t>
            </w:r>
          </w:p>
        </w:tc>
        <w:tc>
          <w:tcPr>
            <w:tcW w:w="1276" w:type="dxa"/>
          </w:tcPr>
          <w:p w14:paraId="2DDEE344" w14:textId="26E6CBD4" w:rsidR="00381736" w:rsidRPr="00E96E57" w:rsidRDefault="00DB4808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445</w:t>
            </w:r>
          </w:p>
        </w:tc>
        <w:tc>
          <w:tcPr>
            <w:tcW w:w="284" w:type="dxa"/>
          </w:tcPr>
          <w:p w14:paraId="5AC167FE" w14:textId="77777777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8BF4F45" w14:textId="12B0AFFA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631</w:t>
            </w:r>
          </w:p>
        </w:tc>
      </w:tr>
      <w:tr w:rsidR="00381736" w:rsidRPr="00300257" w14:paraId="12B4AC3C" w14:textId="77777777" w:rsidTr="000872D6">
        <w:trPr>
          <w:cantSplit/>
          <w:trHeight w:val="340"/>
        </w:trPr>
        <w:tc>
          <w:tcPr>
            <w:tcW w:w="6327" w:type="dxa"/>
          </w:tcPr>
          <w:p w14:paraId="2E13862C" w14:textId="6D2DC6E0" w:rsidR="00381736" w:rsidRPr="00300257" w:rsidRDefault="00381736" w:rsidP="003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ab/>
            </w: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 xml:space="preserve">มากกว่า </w:t>
            </w:r>
            <w:r w:rsidRPr="004E256E">
              <w:rPr>
                <w:rFonts w:ascii="Angsana New" w:hAnsi="Angsana New"/>
                <w:sz w:val="30"/>
                <w:szCs w:val="30"/>
              </w:rPr>
              <w:t>6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- </w:t>
            </w:r>
            <w:r w:rsidRPr="004E256E">
              <w:rPr>
                <w:rFonts w:ascii="Angsana New" w:hAnsi="Angsana New"/>
                <w:sz w:val="30"/>
                <w:szCs w:val="30"/>
              </w:rPr>
              <w:t>12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</w:tcPr>
          <w:p w14:paraId="3E0F1D6D" w14:textId="6D6DEE1F" w:rsidR="00381736" w:rsidRPr="00300257" w:rsidRDefault="00DB4808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440</w:t>
            </w:r>
          </w:p>
        </w:tc>
        <w:tc>
          <w:tcPr>
            <w:tcW w:w="284" w:type="dxa"/>
          </w:tcPr>
          <w:p w14:paraId="64E8B776" w14:textId="77777777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</w:tcPr>
          <w:p w14:paraId="4ED3140A" w14:textId="1F9C05B6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608</w:t>
            </w:r>
          </w:p>
        </w:tc>
      </w:tr>
      <w:tr w:rsidR="00381736" w:rsidRPr="00300257" w14:paraId="4A261698" w14:textId="77777777" w:rsidTr="000872D6">
        <w:trPr>
          <w:cantSplit/>
          <w:trHeight w:val="340"/>
        </w:trPr>
        <w:tc>
          <w:tcPr>
            <w:tcW w:w="6327" w:type="dxa"/>
          </w:tcPr>
          <w:p w14:paraId="38404327" w14:textId="0C445473" w:rsidR="00381736" w:rsidRPr="00300257" w:rsidRDefault="00381736" w:rsidP="003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ab/>
              <w:t xml:space="preserve">มากกว่า </w:t>
            </w:r>
            <w:r w:rsidRPr="004E256E">
              <w:rPr>
                <w:rFonts w:ascii="Angsana New" w:hAnsi="Angsana New"/>
                <w:sz w:val="30"/>
                <w:szCs w:val="30"/>
              </w:rPr>
              <w:t>12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45D0257" w14:textId="108B5E5E" w:rsidR="00381736" w:rsidRPr="00300257" w:rsidRDefault="00DB4808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1,711</w:t>
            </w:r>
          </w:p>
        </w:tc>
        <w:tc>
          <w:tcPr>
            <w:tcW w:w="284" w:type="dxa"/>
          </w:tcPr>
          <w:p w14:paraId="4F2F8EE8" w14:textId="77777777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6E8A492C" w14:textId="2722D49D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1,549</w:t>
            </w:r>
          </w:p>
        </w:tc>
      </w:tr>
      <w:tr w:rsidR="00381736" w:rsidRPr="00300257" w14:paraId="2A30F1EB" w14:textId="77777777" w:rsidTr="000872D6">
        <w:trPr>
          <w:cantSplit/>
          <w:trHeight w:val="340"/>
        </w:trPr>
        <w:tc>
          <w:tcPr>
            <w:tcW w:w="6327" w:type="dxa"/>
          </w:tcPr>
          <w:p w14:paraId="323D9791" w14:textId="77777777" w:rsidR="00381736" w:rsidRPr="00300257" w:rsidRDefault="00381736" w:rsidP="003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FEC610D" w14:textId="0F275596" w:rsidR="00381736" w:rsidRPr="00300257" w:rsidRDefault="00DB480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44,</w:t>
            </w:r>
            <w:r w:rsidR="00BD5A60">
              <w:rPr>
                <w:rFonts w:ascii="Angsana New" w:hAnsi="Angsana New"/>
                <w:sz w:val="30"/>
                <w:szCs w:val="30"/>
                <w:lang w:bidi="th-TH"/>
              </w:rPr>
              <w:t>237</w:t>
            </w:r>
          </w:p>
        </w:tc>
        <w:tc>
          <w:tcPr>
            <w:tcW w:w="284" w:type="dxa"/>
          </w:tcPr>
          <w:p w14:paraId="2A542596" w14:textId="77777777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7932BAB0" w14:textId="7A5B9A03" w:rsidR="00381736" w:rsidRPr="00300257" w:rsidRDefault="00381736" w:rsidP="001E17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45,</w:t>
            </w:r>
            <w:r w:rsidR="001E174A">
              <w:rPr>
                <w:rFonts w:ascii="Angsana New" w:hAnsi="Angsana New"/>
                <w:sz w:val="30"/>
                <w:szCs w:val="30"/>
                <w:lang w:bidi="th-TH"/>
              </w:rPr>
              <w:t>112</w:t>
            </w:r>
          </w:p>
        </w:tc>
      </w:tr>
      <w:tr w:rsidR="00381736" w:rsidRPr="00300257" w14:paraId="3DC3C79D" w14:textId="77777777" w:rsidTr="000872D6">
        <w:trPr>
          <w:cantSplit/>
          <w:trHeight w:val="340"/>
        </w:trPr>
        <w:tc>
          <w:tcPr>
            <w:tcW w:w="6327" w:type="dxa"/>
          </w:tcPr>
          <w:p w14:paraId="32BD8124" w14:textId="77777777" w:rsidR="00381736" w:rsidRPr="00300257" w:rsidRDefault="00381736" w:rsidP="003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หัก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ค่าเผื่อหนี้สงสัยจะสูญ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B100178" w14:textId="541F5563" w:rsidR="00381736" w:rsidRPr="00C63B4A" w:rsidRDefault="00DB4808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lang w:bidi="th-TH"/>
              </w:rPr>
              <w:t>(1,200)</w:t>
            </w:r>
          </w:p>
        </w:tc>
        <w:tc>
          <w:tcPr>
            <w:tcW w:w="284" w:type="dxa"/>
          </w:tcPr>
          <w:p w14:paraId="201525B2" w14:textId="77777777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</w:tcPr>
          <w:p w14:paraId="6653F3FB" w14:textId="74DFC4FB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(</w:t>
            </w:r>
            <w:r>
              <w:rPr>
                <w:rFonts w:ascii="Angsana New" w:hAnsi="Angsana New"/>
                <w:sz w:val="30"/>
                <w:szCs w:val="30"/>
                <w:lang w:bidi="th-TH"/>
              </w:rPr>
              <w:t>1,165</w:t>
            </w:r>
            <w:r>
              <w:rPr>
                <w:rFonts w:ascii="Angsana New" w:hAnsi="Angsana New"/>
                <w:sz w:val="30"/>
                <w:szCs w:val="30"/>
                <w:cs/>
                <w:lang w:bidi="th-TH"/>
              </w:rPr>
              <w:t>)</w:t>
            </w:r>
          </w:p>
        </w:tc>
      </w:tr>
      <w:tr w:rsidR="00381736" w:rsidRPr="00300257" w14:paraId="2C54BC96" w14:textId="77777777" w:rsidTr="000872D6">
        <w:trPr>
          <w:cantSplit/>
          <w:trHeight w:val="340"/>
        </w:trPr>
        <w:tc>
          <w:tcPr>
            <w:tcW w:w="6327" w:type="dxa"/>
          </w:tcPr>
          <w:p w14:paraId="1ACDAD4D" w14:textId="77777777" w:rsidR="00381736" w:rsidRPr="00300257" w:rsidRDefault="00381736" w:rsidP="003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5F7E1F97" w14:textId="730B24EB" w:rsidR="00381736" w:rsidRPr="00300257" w:rsidRDefault="00DB4808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43,</w:t>
            </w:r>
            <w:r w:rsidR="00BD5A60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037</w:t>
            </w:r>
          </w:p>
        </w:tc>
        <w:tc>
          <w:tcPr>
            <w:tcW w:w="284" w:type="dxa"/>
          </w:tcPr>
          <w:p w14:paraId="048EBBAD" w14:textId="77777777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</w:tcPr>
          <w:p w14:paraId="72C28AD3" w14:textId="0345BA11" w:rsidR="00381736" w:rsidRPr="00300257" w:rsidRDefault="001E174A" w:rsidP="001E174A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43</w:t>
            </w:r>
            <w:r w:rsidR="00381736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,</w:t>
            </w: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947</w:t>
            </w:r>
          </w:p>
        </w:tc>
      </w:tr>
      <w:tr w:rsidR="00381736" w:rsidRPr="00300257" w14:paraId="43CA1CD2" w14:textId="77777777" w:rsidTr="000872D6">
        <w:trPr>
          <w:cantSplit/>
          <w:trHeight w:hRule="exact" w:val="113"/>
        </w:trPr>
        <w:tc>
          <w:tcPr>
            <w:tcW w:w="6327" w:type="dxa"/>
          </w:tcPr>
          <w:p w14:paraId="49D38AC0" w14:textId="77777777" w:rsidR="00381736" w:rsidRPr="00300257" w:rsidRDefault="00381736" w:rsidP="003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37ED3CC" w14:textId="77777777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284" w:type="dxa"/>
          </w:tcPr>
          <w:p w14:paraId="4390101A" w14:textId="77777777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</w:tcPr>
          <w:p w14:paraId="08C68ADE" w14:textId="77777777" w:rsidR="00381736" w:rsidRPr="00300257" w:rsidRDefault="00381736" w:rsidP="00381736">
            <w:pPr>
              <w:pStyle w:val="acctfourfigures"/>
              <w:tabs>
                <w:tab w:val="clear" w:pos="765"/>
                <w:tab w:val="decimal" w:pos="893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</w:tr>
      <w:tr w:rsidR="00381736" w:rsidRPr="00300257" w14:paraId="1AC70D44" w14:textId="77777777" w:rsidTr="000872D6">
        <w:trPr>
          <w:cantSplit/>
          <w:trHeight w:val="340"/>
        </w:trPr>
        <w:tc>
          <w:tcPr>
            <w:tcW w:w="6327" w:type="dxa"/>
          </w:tcPr>
          <w:p w14:paraId="3BC08AA4" w14:textId="77777777" w:rsidR="00381736" w:rsidRPr="00300257" w:rsidRDefault="00381736" w:rsidP="0038173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300257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14:paraId="64939410" w14:textId="4E479ACD" w:rsidR="00381736" w:rsidRPr="00300257" w:rsidRDefault="00DB4808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47,181</w:t>
            </w:r>
          </w:p>
        </w:tc>
        <w:tc>
          <w:tcPr>
            <w:tcW w:w="284" w:type="dxa"/>
          </w:tcPr>
          <w:p w14:paraId="0CA40587" w14:textId="77777777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20" w:type="dxa"/>
            <w:tcBorders>
              <w:bottom w:val="double" w:sz="4" w:space="0" w:color="auto"/>
            </w:tcBorders>
          </w:tcPr>
          <w:p w14:paraId="0B74CC1C" w14:textId="2AC02C26" w:rsidR="00381736" w:rsidRPr="00300257" w:rsidRDefault="00381736" w:rsidP="00381736">
            <w:pPr>
              <w:pStyle w:val="acctfourfigures"/>
              <w:tabs>
                <w:tab w:val="clear" w:pos="765"/>
                <w:tab w:val="decimal" w:pos="990"/>
              </w:tabs>
              <w:spacing w:line="240" w:lineRule="auto"/>
              <w:ind w:right="-110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48,457</w:t>
            </w:r>
          </w:p>
        </w:tc>
      </w:tr>
    </w:tbl>
    <w:p w14:paraId="61549AEE" w14:textId="77777777" w:rsidR="009C0C35" w:rsidRPr="007E5942" w:rsidRDefault="009C0C35" w:rsidP="00F27D0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14:paraId="2C8AB204" w14:textId="77777777" w:rsidR="00D02B66" w:rsidRDefault="003A569C" w:rsidP="00AF06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44B0E">
        <w:rPr>
          <w:rFonts w:ascii="Angsana New" w:hAnsi="Angsana New"/>
          <w:sz w:val="30"/>
          <w:szCs w:val="30"/>
          <w:cs/>
        </w:rPr>
        <w:t>โดยปกติระยะเวลาการให้สินเชื่อแก่ลูกค้าของกลุ่มบริษัท</w:t>
      </w:r>
      <w:r w:rsidR="003350F1" w:rsidRPr="00744B0E">
        <w:rPr>
          <w:rFonts w:ascii="Angsana New" w:hAnsi="Angsana New"/>
          <w:sz w:val="30"/>
          <w:szCs w:val="30"/>
          <w:cs/>
        </w:rPr>
        <w:t xml:space="preserve"> </w:t>
      </w:r>
      <w:r w:rsidRPr="00744B0E">
        <w:rPr>
          <w:rFonts w:ascii="Angsana New" w:hAnsi="Angsana New"/>
          <w:sz w:val="30"/>
          <w:szCs w:val="30"/>
          <w:cs/>
        </w:rPr>
        <w:t>คือ</w:t>
      </w:r>
      <w:r w:rsidR="003350F1" w:rsidRPr="00744B0E">
        <w:rPr>
          <w:rFonts w:ascii="Angsana New" w:hAnsi="Angsana New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15</w:t>
      </w:r>
      <w:r w:rsidR="003350F1" w:rsidRPr="00744B0E">
        <w:rPr>
          <w:rFonts w:ascii="Angsana New" w:hAnsi="Angsana New"/>
          <w:sz w:val="30"/>
          <w:szCs w:val="30"/>
          <w:cs/>
        </w:rPr>
        <w:t xml:space="preserve"> </w:t>
      </w:r>
      <w:r w:rsidR="009D3546" w:rsidRPr="00744B0E">
        <w:rPr>
          <w:rFonts w:ascii="Angsana New" w:hAnsi="Angsana New"/>
          <w:sz w:val="30"/>
          <w:szCs w:val="30"/>
          <w:cs/>
        </w:rPr>
        <w:t>-</w:t>
      </w:r>
      <w:r w:rsidR="003350F1" w:rsidRPr="00744B0E">
        <w:rPr>
          <w:rFonts w:ascii="Angsana New" w:hAnsi="Angsana New"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sz w:val="30"/>
          <w:szCs w:val="30"/>
        </w:rPr>
        <w:t>90</w:t>
      </w:r>
      <w:r w:rsidR="003350F1" w:rsidRPr="00744B0E">
        <w:rPr>
          <w:rFonts w:ascii="Angsana New" w:hAnsi="Angsana New"/>
          <w:sz w:val="30"/>
          <w:szCs w:val="30"/>
          <w:cs/>
        </w:rPr>
        <w:t xml:space="preserve"> </w:t>
      </w:r>
      <w:r w:rsidRPr="00744B0E">
        <w:rPr>
          <w:rFonts w:ascii="Angsana New" w:hAnsi="Angsana New"/>
          <w:sz w:val="30"/>
          <w:szCs w:val="30"/>
          <w:cs/>
        </w:rPr>
        <w:t>วัน</w:t>
      </w:r>
      <w:r w:rsidR="003350F1" w:rsidRPr="00744B0E">
        <w:rPr>
          <w:rFonts w:ascii="Angsana New" w:hAnsi="Angsana New"/>
          <w:sz w:val="30"/>
          <w:szCs w:val="30"/>
          <w:cs/>
        </w:rPr>
        <w:t xml:space="preserve"> </w:t>
      </w:r>
    </w:p>
    <w:p w14:paraId="5D33F746" w14:textId="0ECAD1AC" w:rsidR="00364AED" w:rsidRPr="00AF06DD" w:rsidRDefault="00364AED" w:rsidP="00AF06D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</w:p>
    <w:p w14:paraId="45288585" w14:textId="1529FB2B" w:rsidR="00C450F4" w:rsidRPr="00F455BF" w:rsidRDefault="00E96605" w:rsidP="00C450F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6</w:t>
      </w:r>
      <w:r w:rsidR="00C450F4" w:rsidRPr="00043B31">
        <w:rPr>
          <w:rFonts w:ascii="Angsana New" w:hAnsi="Angsana New"/>
          <w:b/>
          <w:bCs/>
          <w:sz w:val="30"/>
          <w:szCs w:val="30"/>
        </w:rPr>
        <w:tab/>
      </w:r>
      <w:r w:rsidR="00AE5B0D" w:rsidRPr="00DA280B">
        <w:rPr>
          <w:rFonts w:ascii="Angsana New" w:hAnsi="Angsana New"/>
          <w:b/>
          <w:bCs/>
          <w:sz w:val="30"/>
          <w:szCs w:val="30"/>
          <w:cs/>
        </w:rPr>
        <w:t>เงินลงทุน</w:t>
      </w:r>
      <w:r>
        <w:rPr>
          <w:rFonts w:ascii="Angsana New" w:hAnsi="Angsana New" w:hint="cs"/>
          <w:b/>
          <w:bCs/>
          <w:sz w:val="30"/>
          <w:szCs w:val="30"/>
          <w:cs/>
        </w:rPr>
        <w:t>ชั่วคราวและเงินลงทุน</w:t>
      </w:r>
      <w:r w:rsidRPr="00F455BF">
        <w:rPr>
          <w:rFonts w:ascii="Angsana New" w:hAnsi="Angsana New"/>
          <w:b/>
          <w:bCs/>
          <w:sz w:val="30"/>
          <w:szCs w:val="30"/>
          <w:cs/>
        </w:rPr>
        <w:t>เผื่อขาย</w:t>
      </w:r>
    </w:p>
    <w:p w14:paraId="3E970EF7" w14:textId="1964A2FA" w:rsidR="00684994" w:rsidRPr="00C6674C" w:rsidRDefault="00684994" w:rsidP="009B2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24"/>
          <w:szCs w:val="24"/>
          <w:cs/>
        </w:rPr>
      </w:pPr>
    </w:p>
    <w:tbl>
      <w:tblPr>
        <w:tblW w:w="9180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5042"/>
        <w:gridCol w:w="1303"/>
        <w:gridCol w:w="10"/>
        <w:gridCol w:w="1244"/>
        <w:gridCol w:w="22"/>
        <w:gridCol w:w="223"/>
        <w:gridCol w:w="61"/>
        <w:gridCol w:w="1275"/>
      </w:tblGrid>
      <w:tr w:rsidR="00E96605" w:rsidRPr="00F455BF" w14:paraId="6BE9E930" w14:textId="77777777" w:rsidTr="00915263">
        <w:trPr>
          <w:cantSplit/>
        </w:trPr>
        <w:tc>
          <w:tcPr>
            <w:tcW w:w="5042" w:type="dxa"/>
          </w:tcPr>
          <w:p w14:paraId="05E2ED66" w14:textId="77777777" w:rsidR="00E96605" w:rsidRPr="00F455BF" w:rsidRDefault="00E96605" w:rsidP="00D25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3" w:type="dxa"/>
          </w:tcPr>
          <w:p w14:paraId="6DBA28EF" w14:textId="77777777" w:rsidR="00E96605" w:rsidRPr="00F455BF" w:rsidRDefault="00E96605" w:rsidP="00A564F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19C15296" w14:textId="53739DC3" w:rsidR="00E96605" w:rsidRPr="00F455BF" w:rsidDel="00E96605" w:rsidRDefault="003F175B" w:rsidP="00E9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6E4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223948" w:rsidRPr="00756E4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4" w:type="dxa"/>
            <w:gridSpan w:val="2"/>
            <w:vAlign w:val="center"/>
          </w:tcPr>
          <w:p w14:paraId="2889FE6A" w14:textId="77777777" w:rsidR="00E96605" w:rsidRPr="00F455BF" w:rsidRDefault="00E96605" w:rsidP="00A564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50F1EBA5" w14:textId="4FB7D8BE" w:rsidR="00E96605" w:rsidRPr="00F455BF" w:rsidDel="00E96605" w:rsidRDefault="00E96605" w:rsidP="00E9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455BF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F455BF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A564F2" w:rsidRPr="00043B31" w14:paraId="500B7007" w14:textId="77777777" w:rsidTr="00915263">
        <w:trPr>
          <w:cantSplit/>
        </w:trPr>
        <w:tc>
          <w:tcPr>
            <w:tcW w:w="5042" w:type="dxa"/>
          </w:tcPr>
          <w:p w14:paraId="4CB146B3" w14:textId="77777777" w:rsidR="00A564F2" w:rsidRPr="00F455BF" w:rsidRDefault="00A564F2" w:rsidP="00D25B6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3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3" w:type="dxa"/>
          </w:tcPr>
          <w:p w14:paraId="47F22641" w14:textId="77777777" w:rsidR="00A564F2" w:rsidRPr="00F455BF" w:rsidRDefault="00A564F2" w:rsidP="00A564F2">
            <w:pPr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76" w:type="dxa"/>
            <w:gridSpan w:val="3"/>
            <w:vAlign w:val="center"/>
          </w:tcPr>
          <w:p w14:paraId="2FB274AA" w14:textId="2B1585C1" w:rsidR="00A564F2" w:rsidRPr="00F455BF" w:rsidRDefault="00E96605" w:rsidP="00D80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5BF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84" w:type="dxa"/>
            <w:gridSpan w:val="2"/>
            <w:vAlign w:val="center"/>
          </w:tcPr>
          <w:p w14:paraId="6C326A8F" w14:textId="77777777" w:rsidR="00A564F2" w:rsidRPr="00F455BF" w:rsidRDefault="00A564F2" w:rsidP="00A564F2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vAlign w:val="center"/>
          </w:tcPr>
          <w:p w14:paraId="652ED0C1" w14:textId="1BFABF9D" w:rsidR="00A564F2" w:rsidRPr="00043B31" w:rsidRDefault="00E96605" w:rsidP="00D808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455BF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A564F2" w:rsidRPr="00043B31" w14:paraId="78FD65AE" w14:textId="77777777" w:rsidTr="00915263">
        <w:trPr>
          <w:cantSplit/>
        </w:trPr>
        <w:tc>
          <w:tcPr>
            <w:tcW w:w="5042" w:type="dxa"/>
          </w:tcPr>
          <w:p w14:paraId="270E01E9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03" w:type="dxa"/>
          </w:tcPr>
          <w:p w14:paraId="5F6BFC2B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6"/>
          </w:tcPr>
          <w:p w14:paraId="4CB5E41F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043B31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A564F2" w:rsidRPr="00043B31" w14:paraId="37D2E1B2" w14:textId="77777777" w:rsidTr="00915263">
        <w:trPr>
          <w:cantSplit/>
        </w:trPr>
        <w:tc>
          <w:tcPr>
            <w:tcW w:w="5042" w:type="dxa"/>
          </w:tcPr>
          <w:p w14:paraId="2830B153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1303" w:type="dxa"/>
          </w:tcPr>
          <w:p w14:paraId="6F0F82D5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spacing w:line="240" w:lineRule="auto"/>
              <w:ind w:left="-6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  <w:gridSpan w:val="3"/>
          </w:tcPr>
          <w:p w14:paraId="411B22BC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1053"/>
              </w:tabs>
              <w:spacing w:line="240" w:lineRule="auto"/>
              <w:ind w:left="-63" w:right="-8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4" w:type="dxa"/>
            <w:gridSpan w:val="2"/>
          </w:tcPr>
          <w:p w14:paraId="49105BCA" w14:textId="77777777" w:rsidR="00A564F2" w:rsidRPr="00043B31" w:rsidRDefault="00A564F2" w:rsidP="00A564F2">
            <w:pPr>
              <w:pStyle w:val="30"/>
              <w:tabs>
                <w:tab w:val="clear" w:pos="360"/>
                <w:tab w:val="clear" w:pos="720"/>
                <w:tab w:val="decimal" w:pos="1053"/>
              </w:tabs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39E37E4" w14:textId="77777777" w:rsidR="00A564F2" w:rsidRPr="00043B31" w:rsidRDefault="00A564F2" w:rsidP="00A564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1053"/>
              </w:tabs>
              <w:spacing w:line="240" w:lineRule="auto"/>
              <w:ind w:left="-63" w:right="-8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6605" w:rsidRPr="00043B31" w14:paraId="5693B229" w14:textId="77777777" w:rsidTr="00915263">
        <w:trPr>
          <w:cantSplit/>
        </w:trPr>
        <w:tc>
          <w:tcPr>
            <w:tcW w:w="5042" w:type="dxa"/>
          </w:tcPr>
          <w:p w14:paraId="30294886" w14:textId="77777777" w:rsidR="00E96605" w:rsidRPr="00043B31" w:rsidRDefault="00E96605" w:rsidP="00E9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sz w:val="30"/>
                <w:szCs w:val="30"/>
                <w:cs/>
              </w:rPr>
              <w:t>เงินฝากประจำกับสถาบันการเงิน</w:t>
            </w:r>
          </w:p>
        </w:tc>
        <w:tc>
          <w:tcPr>
            <w:tcW w:w="1303" w:type="dxa"/>
          </w:tcPr>
          <w:p w14:paraId="3AD014DF" w14:textId="77777777" w:rsidR="00E96605" w:rsidRPr="00043B31" w:rsidRDefault="00E96605" w:rsidP="00E9660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276" w:type="dxa"/>
            <w:gridSpan w:val="3"/>
          </w:tcPr>
          <w:p w14:paraId="5BBD80D5" w14:textId="280AC4F4" w:rsidR="00E96605" w:rsidRPr="00043B31" w:rsidRDefault="00F75EDA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6,493</w:t>
            </w:r>
          </w:p>
        </w:tc>
        <w:tc>
          <w:tcPr>
            <w:tcW w:w="284" w:type="dxa"/>
            <w:gridSpan w:val="2"/>
          </w:tcPr>
          <w:p w14:paraId="100452B5" w14:textId="77777777" w:rsidR="00E96605" w:rsidRPr="00043B31" w:rsidRDefault="00E96605" w:rsidP="00E96605">
            <w:pPr>
              <w:pStyle w:val="30"/>
              <w:tabs>
                <w:tab w:val="clear" w:pos="360"/>
                <w:tab w:val="clear" w:pos="720"/>
                <w:tab w:val="decimal" w:pos="1053"/>
              </w:tabs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</w:tcPr>
          <w:p w14:paraId="10E5AFBD" w14:textId="09C3E55B" w:rsidR="00E96605" w:rsidRPr="00043B31" w:rsidRDefault="00E96605" w:rsidP="00DD7C1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6,322</w:t>
            </w:r>
          </w:p>
        </w:tc>
      </w:tr>
      <w:tr w:rsidR="00E96605" w:rsidRPr="00043B31" w14:paraId="18377ED8" w14:textId="77777777" w:rsidTr="00915263">
        <w:trPr>
          <w:cantSplit/>
        </w:trPr>
        <w:tc>
          <w:tcPr>
            <w:tcW w:w="5042" w:type="dxa"/>
          </w:tcPr>
          <w:p w14:paraId="7B26BA30" w14:textId="0793888B" w:rsidR="00E96605" w:rsidRPr="00043B31" w:rsidRDefault="00E96605" w:rsidP="00942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sz w:val="30"/>
                <w:szCs w:val="30"/>
                <w:cs/>
              </w:rPr>
              <w:t xml:space="preserve">ตราสารหนี้ที่เป็นหลักทรัพย์เผื่อขาย </w:t>
            </w:r>
          </w:p>
        </w:tc>
        <w:tc>
          <w:tcPr>
            <w:tcW w:w="1303" w:type="dxa"/>
          </w:tcPr>
          <w:p w14:paraId="17C1C7D7" w14:textId="77777777" w:rsidR="00E96605" w:rsidRPr="00043B31" w:rsidRDefault="00E96605" w:rsidP="00E9660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gridSpan w:val="3"/>
            <w:tcBorders>
              <w:bottom w:val="single" w:sz="4" w:space="0" w:color="auto"/>
            </w:tcBorders>
          </w:tcPr>
          <w:p w14:paraId="001C3516" w14:textId="0B4D1AD3" w:rsidR="00E96605" w:rsidRPr="00043B31" w:rsidRDefault="00F75EDA" w:rsidP="00E96605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3,549</w:t>
            </w:r>
          </w:p>
        </w:tc>
        <w:tc>
          <w:tcPr>
            <w:tcW w:w="284" w:type="dxa"/>
            <w:gridSpan w:val="2"/>
          </w:tcPr>
          <w:p w14:paraId="552D4663" w14:textId="77777777" w:rsidR="00E96605" w:rsidRPr="00043B31" w:rsidRDefault="00E96605" w:rsidP="00E96605">
            <w:pPr>
              <w:pStyle w:val="30"/>
              <w:tabs>
                <w:tab w:val="clear" w:pos="360"/>
                <w:tab w:val="clear" w:pos="720"/>
                <w:tab w:val="decimal" w:pos="1053"/>
              </w:tabs>
              <w:ind w:right="-8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44F2230D" w14:textId="4E417BF3" w:rsidR="00E96605" w:rsidRPr="00043B31" w:rsidRDefault="00E96605" w:rsidP="00DD7C1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15,271</w:t>
            </w:r>
          </w:p>
        </w:tc>
      </w:tr>
      <w:tr w:rsidR="00E96605" w:rsidRPr="00043B31" w14:paraId="73D89793" w14:textId="77777777" w:rsidTr="00915263">
        <w:trPr>
          <w:cantSplit/>
        </w:trPr>
        <w:tc>
          <w:tcPr>
            <w:tcW w:w="5042" w:type="dxa"/>
          </w:tcPr>
          <w:p w14:paraId="2409E522" w14:textId="77777777" w:rsidR="00E96605" w:rsidRPr="00043B31" w:rsidRDefault="00E96605" w:rsidP="00E9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043B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03" w:type="dxa"/>
          </w:tcPr>
          <w:p w14:paraId="2AA819D4" w14:textId="77777777" w:rsidR="00E96605" w:rsidRPr="00043B31" w:rsidRDefault="00E96605" w:rsidP="00E96605">
            <w:pPr>
              <w:pStyle w:val="acctfourfigures"/>
              <w:tabs>
                <w:tab w:val="clear" w:pos="765"/>
              </w:tabs>
              <w:spacing w:line="240" w:lineRule="auto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bottom w:val="double" w:sz="4" w:space="0" w:color="auto"/>
            </w:tcBorders>
          </w:tcPr>
          <w:p w14:paraId="0DF390A4" w14:textId="06500C51" w:rsidR="00E96605" w:rsidRPr="00043B31" w:rsidRDefault="001F370D">
            <w:pPr>
              <w:pStyle w:val="acctfourfigures"/>
              <w:tabs>
                <w:tab w:val="clear" w:pos="765"/>
                <w:tab w:val="decimal" w:pos="1053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10,042</w:t>
            </w:r>
          </w:p>
        </w:tc>
        <w:tc>
          <w:tcPr>
            <w:tcW w:w="284" w:type="dxa"/>
            <w:gridSpan w:val="2"/>
          </w:tcPr>
          <w:p w14:paraId="5400A703" w14:textId="77777777" w:rsidR="00E96605" w:rsidRPr="00043B31" w:rsidRDefault="00E96605" w:rsidP="00E9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decimal" w:pos="1053"/>
              </w:tabs>
              <w:spacing w:line="240" w:lineRule="auto"/>
              <w:ind w:left="-63" w:right="-83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14:paraId="38140A36" w14:textId="1A7D64B3" w:rsidR="00E96605" w:rsidRPr="00043B31" w:rsidRDefault="00E96605" w:rsidP="00DD7C1C">
            <w:pPr>
              <w:pStyle w:val="acctfourfigures"/>
              <w:tabs>
                <w:tab w:val="clear" w:pos="765"/>
                <w:tab w:val="decimal" w:pos="975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21,593</w:t>
            </w:r>
          </w:p>
        </w:tc>
      </w:tr>
      <w:tr w:rsidR="00E96605" w:rsidRPr="00043B31" w14:paraId="43A79E89" w14:textId="77777777" w:rsidTr="00915263">
        <w:trPr>
          <w:cantSplit/>
          <w:trHeight w:hRule="exact" w:val="284"/>
        </w:trPr>
        <w:tc>
          <w:tcPr>
            <w:tcW w:w="5042" w:type="dxa"/>
          </w:tcPr>
          <w:p w14:paraId="573BDA10" w14:textId="77777777" w:rsidR="00E96605" w:rsidRPr="00043B31" w:rsidRDefault="00E96605" w:rsidP="00E9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313" w:type="dxa"/>
            <w:gridSpan w:val="2"/>
          </w:tcPr>
          <w:p w14:paraId="2E2974CD" w14:textId="77777777" w:rsidR="00E96605" w:rsidRPr="00043B31" w:rsidRDefault="00E96605" w:rsidP="00E9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07729FE9" w14:textId="77777777" w:rsidR="00E96605" w:rsidRPr="00043B31" w:rsidRDefault="00E96605" w:rsidP="00E9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536D7367" w14:textId="77777777" w:rsidR="00E96605" w:rsidRPr="00043B31" w:rsidRDefault="00E96605" w:rsidP="00E966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6" w:type="dxa"/>
            <w:gridSpan w:val="2"/>
          </w:tcPr>
          <w:p w14:paraId="28F11461" w14:textId="77777777" w:rsidR="00E96605" w:rsidRPr="00043B31" w:rsidRDefault="00E96605" w:rsidP="00DD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75"/>
              </w:tabs>
              <w:ind w:left="-63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6605" w:rsidRPr="00043B31" w14:paraId="6D190797" w14:textId="77777777" w:rsidTr="00915263">
        <w:trPr>
          <w:cantSplit/>
        </w:trPr>
        <w:tc>
          <w:tcPr>
            <w:tcW w:w="5042" w:type="dxa"/>
          </w:tcPr>
          <w:p w14:paraId="1079CAAF" w14:textId="77777777" w:rsidR="00E96605" w:rsidRPr="00043B31" w:rsidRDefault="00E96605" w:rsidP="00E9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1313" w:type="dxa"/>
            <w:gridSpan w:val="2"/>
          </w:tcPr>
          <w:p w14:paraId="2B61580B" w14:textId="77777777" w:rsidR="00E96605" w:rsidRPr="00043B31" w:rsidRDefault="00E96605" w:rsidP="00E9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4" w:type="dxa"/>
          </w:tcPr>
          <w:p w14:paraId="507B67E0" w14:textId="77777777" w:rsidR="00E96605" w:rsidRPr="00043B31" w:rsidRDefault="00E96605" w:rsidP="00E9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</w:tabs>
              <w:ind w:left="-63"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45" w:type="dxa"/>
            <w:gridSpan w:val="2"/>
          </w:tcPr>
          <w:p w14:paraId="294CD9F6" w14:textId="77777777" w:rsidR="00E96605" w:rsidRPr="00043B31" w:rsidRDefault="00E96605" w:rsidP="00E96605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6" w:type="dxa"/>
            <w:gridSpan w:val="2"/>
          </w:tcPr>
          <w:p w14:paraId="04528731" w14:textId="77777777" w:rsidR="00E96605" w:rsidRPr="00043B31" w:rsidRDefault="00E96605" w:rsidP="00DD7C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7"/>
                <w:tab w:val="decimal" w:pos="975"/>
              </w:tabs>
              <w:ind w:left="-63" w:right="-8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E96605" w:rsidRPr="00441102" w14:paraId="30EDC5D9" w14:textId="77777777" w:rsidTr="00915263">
        <w:trPr>
          <w:cantSplit/>
        </w:trPr>
        <w:tc>
          <w:tcPr>
            <w:tcW w:w="5042" w:type="dxa"/>
          </w:tcPr>
          <w:p w14:paraId="74450CCF" w14:textId="41E9FCB6" w:rsidR="00E96605" w:rsidRPr="00043B31" w:rsidRDefault="00E9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3B31">
              <w:rPr>
                <w:rFonts w:ascii="Angsana New" w:hAnsi="Angsana New"/>
                <w:sz w:val="30"/>
                <w:szCs w:val="30"/>
                <w:cs/>
              </w:rPr>
              <w:t>ตราสารหนี้ที่เป็นหลักทรัพย์เผื่อขาย</w:t>
            </w:r>
          </w:p>
        </w:tc>
        <w:tc>
          <w:tcPr>
            <w:tcW w:w="1313" w:type="dxa"/>
            <w:gridSpan w:val="2"/>
          </w:tcPr>
          <w:p w14:paraId="18096334" w14:textId="77777777" w:rsidR="00E96605" w:rsidRPr="00043B31" w:rsidRDefault="00E96605" w:rsidP="00E966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244" w:type="dxa"/>
          </w:tcPr>
          <w:p w14:paraId="3B2F7B10" w14:textId="389CF397" w:rsidR="00E96605" w:rsidRPr="00D64AD4" w:rsidRDefault="001F370D" w:rsidP="00E96605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45" w:type="dxa"/>
            <w:gridSpan w:val="2"/>
          </w:tcPr>
          <w:p w14:paraId="2790DEFE" w14:textId="77777777" w:rsidR="00E96605" w:rsidRPr="00043B31" w:rsidRDefault="00E96605" w:rsidP="00E96605">
            <w:pPr>
              <w:pStyle w:val="30"/>
              <w:tabs>
                <w:tab w:val="clear" w:pos="360"/>
                <w:tab w:val="clear" w:pos="720"/>
                <w:tab w:val="decimal" w:pos="1043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6" w:type="dxa"/>
            <w:gridSpan w:val="2"/>
          </w:tcPr>
          <w:p w14:paraId="7BC7895E" w14:textId="7E5240C2" w:rsidR="00E96605" w:rsidRPr="00043B31" w:rsidRDefault="00E96605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D64AD4">
              <w:rPr>
                <w:rFonts w:ascii="Angsana New" w:hAnsi="Angsana New"/>
                <w:sz w:val="30"/>
                <w:szCs w:val="30"/>
                <w:lang w:val="en-US" w:bidi="th-TH"/>
              </w:rPr>
              <w:t>7,49</w:t>
            </w: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0</w:t>
            </w:r>
          </w:p>
        </w:tc>
      </w:tr>
      <w:tr w:rsidR="00E96605" w:rsidRPr="00441102" w14:paraId="66C527B4" w14:textId="77777777" w:rsidTr="00915263">
        <w:trPr>
          <w:cantSplit/>
        </w:trPr>
        <w:tc>
          <w:tcPr>
            <w:tcW w:w="5042" w:type="dxa"/>
          </w:tcPr>
          <w:p w14:paraId="2CCBE27C" w14:textId="77777777" w:rsidR="00E96605" w:rsidRPr="00043B31" w:rsidRDefault="00E96605" w:rsidP="00E9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043B31">
              <w:rPr>
                <w:rFonts w:ascii="Angsana New" w:hAnsi="Angsana New" w:hint="cs"/>
                <w:sz w:val="30"/>
                <w:szCs w:val="30"/>
                <w:cs/>
              </w:rPr>
              <w:t>ตราสารทุนที่เป็นหลักทรัพย์ในความต้องการของตลาด</w:t>
            </w:r>
          </w:p>
        </w:tc>
        <w:tc>
          <w:tcPr>
            <w:tcW w:w="1313" w:type="dxa"/>
            <w:gridSpan w:val="2"/>
            <w:vAlign w:val="center"/>
          </w:tcPr>
          <w:p w14:paraId="24BC81EB" w14:textId="77777777" w:rsidR="00E96605" w:rsidRPr="00043B31" w:rsidRDefault="00E96605" w:rsidP="00E96605">
            <w:pPr>
              <w:spacing w:line="240" w:lineRule="exac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44" w:type="dxa"/>
            <w:tcBorders>
              <w:bottom w:val="single" w:sz="4" w:space="0" w:color="auto"/>
            </w:tcBorders>
          </w:tcPr>
          <w:p w14:paraId="6ED0EA29" w14:textId="1FA28389" w:rsidR="00E96605" w:rsidRPr="00D64AD4" w:rsidRDefault="001F370D" w:rsidP="00E96605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</w:p>
        </w:tc>
        <w:tc>
          <w:tcPr>
            <w:tcW w:w="245" w:type="dxa"/>
            <w:gridSpan w:val="2"/>
          </w:tcPr>
          <w:p w14:paraId="5FB42645" w14:textId="77777777" w:rsidR="00E96605" w:rsidRPr="00043B31" w:rsidRDefault="00E96605" w:rsidP="00E96605">
            <w:pPr>
              <w:pStyle w:val="30"/>
              <w:tabs>
                <w:tab w:val="clear" w:pos="360"/>
                <w:tab w:val="clear" w:pos="720"/>
                <w:tab w:val="decimal" w:pos="1043"/>
              </w:tabs>
              <w:spacing w:line="240" w:lineRule="atLeast"/>
              <w:ind w:right="-105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36" w:type="dxa"/>
            <w:gridSpan w:val="2"/>
            <w:tcBorders>
              <w:bottom w:val="single" w:sz="4" w:space="0" w:color="auto"/>
            </w:tcBorders>
          </w:tcPr>
          <w:p w14:paraId="1D2D1D2E" w14:textId="5ED03BE4" w:rsidR="00E96605" w:rsidRPr="00043B31" w:rsidRDefault="00E96605" w:rsidP="00DD7C1C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83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sz w:val="30"/>
                <w:szCs w:val="30"/>
                <w:lang w:val="en-US" w:bidi="th-TH"/>
              </w:rPr>
              <w:t>2</w:t>
            </w:r>
          </w:p>
        </w:tc>
      </w:tr>
      <w:tr w:rsidR="00E96605" w:rsidRPr="00F455BF" w14:paraId="3207935F" w14:textId="77777777" w:rsidTr="00915263">
        <w:trPr>
          <w:cantSplit/>
        </w:trPr>
        <w:tc>
          <w:tcPr>
            <w:tcW w:w="5042" w:type="dxa"/>
          </w:tcPr>
          <w:p w14:paraId="349114DC" w14:textId="77777777" w:rsidR="00E96605" w:rsidRPr="00F455BF" w:rsidRDefault="00E96605" w:rsidP="00E9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455B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13" w:type="dxa"/>
            <w:gridSpan w:val="2"/>
          </w:tcPr>
          <w:p w14:paraId="3CDA080D" w14:textId="77777777" w:rsidR="00E96605" w:rsidRPr="00F455BF" w:rsidRDefault="00E96605" w:rsidP="00E96605">
            <w:pPr>
              <w:pStyle w:val="acctfourfigures"/>
              <w:tabs>
                <w:tab w:val="clear" w:pos="765"/>
              </w:tabs>
              <w:spacing w:line="240" w:lineRule="atLeast"/>
              <w:ind w:right="101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373A32E" w14:textId="7839B301" w:rsidR="00E96605" w:rsidRPr="00F455BF" w:rsidRDefault="001F370D" w:rsidP="00E96605">
            <w:pPr>
              <w:pStyle w:val="acctfourfigures"/>
              <w:tabs>
                <w:tab w:val="clear" w:pos="765"/>
                <w:tab w:val="decimal" w:pos="1043"/>
              </w:tabs>
              <w:spacing w:line="240" w:lineRule="atLeast"/>
              <w:ind w:right="-10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F455B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</w:t>
            </w:r>
          </w:p>
        </w:tc>
        <w:tc>
          <w:tcPr>
            <w:tcW w:w="245" w:type="dxa"/>
            <w:gridSpan w:val="2"/>
            <w:vAlign w:val="center"/>
          </w:tcPr>
          <w:p w14:paraId="5647E7FD" w14:textId="77777777" w:rsidR="00E96605" w:rsidRPr="00F455BF" w:rsidRDefault="00E96605" w:rsidP="00E966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4"/>
                <w:tab w:val="decimal" w:pos="1043"/>
              </w:tabs>
              <w:ind w:left="-63" w:right="-10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336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1F9BAB4E" w14:textId="7204DCAF" w:rsidR="00E96605" w:rsidRPr="00F455BF" w:rsidRDefault="00E96605" w:rsidP="00DD7C1C">
            <w:pPr>
              <w:pStyle w:val="acctfourfigures"/>
              <w:tabs>
                <w:tab w:val="clear" w:pos="765"/>
                <w:tab w:val="decimal" w:pos="1065"/>
              </w:tabs>
              <w:spacing w:line="240" w:lineRule="auto"/>
              <w:ind w:right="-83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F455BF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7,492</w:t>
            </w:r>
          </w:p>
        </w:tc>
      </w:tr>
    </w:tbl>
    <w:p w14:paraId="67AD7AA7" w14:textId="77777777" w:rsidR="00D03880" w:rsidRPr="00C6674C" w:rsidRDefault="00D03880" w:rsidP="009B297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24"/>
          <w:szCs w:val="24"/>
        </w:rPr>
      </w:pPr>
    </w:p>
    <w:p w14:paraId="5A4EF8B1" w14:textId="027DD478" w:rsidR="00C077CF" w:rsidRPr="003F513A" w:rsidRDefault="00397FCA" w:rsidP="003A1C27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0042F9">
        <w:rPr>
          <w:rFonts w:ascii="Angsana New" w:hAnsi="Angsana New"/>
          <w:sz w:val="30"/>
          <w:szCs w:val="30"/>
          <w:cs/>
          <w:lang w:bidi="th-TH"/>
        </w:rPr>
        <w:t xml:space="preserve">ณ วันที่ </w:t>
      </w:r>
      <w:r w:rsidR="00EA53B1" w:rsidRPr="000042F9">
        <w:rPr>
          <w:rFonts w:ascii="Angsana New" w:hAnsi="Angsana New"/>
          <w:sz w:val="30"/>
          <w:szCs w:val="30"/>
          <w:lang w:val="en-US" w:bidi="th-TH"/>
        </w:rPr>
        <w:t>30</w:t>
      </w:r>
      <w:r w:rsidR="00EA53B1" w:rsidRPr="000042F9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223948" w:rsidRPr="000042F9">
        <w:rPr>
          <w:rFonts w:ascii="Angsana New" w:hAnsi="Angsana New"/>
          <w:sz w:val="30"/>
          <w:szCs w:val="30"/>
          <w:cs/>
          <w:lang w:bidi="th-TH"/>
        </w:rPr>
        <w:t>กันยายน</w:t>
      </w:r>
      <w:r w:rsidR="00EA53B1" w:rsidRPr="000042F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EA53B1" w:rsidRPr="000042F9">
        <w:rPr>
          <w:rFonts w:ascii="Angsana New" w:hAnsi="Angsana New"/>
          <w:sz w:val="30"/>
          <w:szCs w:val="30"/>
          <w:lang w:val="en-US" w:bidi="th-TH"/>
        </w:rPr>
        <w:t>256</w:t>
      </w:r>
      <w:r w:rsidR="00E824F5" w:rsidRPr="000042F9">
        <w:rPr>
          <w:rFonts w:ascii="Angsana New" w:hAnsi="Angsana New"/>
          <w:sz w:val="30"/>
          <w:szCs w:val="30"/>
          <w:lang w:val="en-US" w:bidi="th-TH"/>
        </w:rPr>
        <w:t>2</w:t>
      </w:r>
      <w:r w:rsidR="00E824F5" w:rsidRPr="000042F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942DEB" w:rsidRPr="000042F9">
        <w:rPr>
          <w:rFonts w:ascii="Angsana New" w:hAnsi="Angsana New"/>
          <w:sz w:val="30"/>
          <w:szCs w:val="30"/>
          <w:cs/>
          <w:lang w:bidi="th-TH"/>
        </w:rPr>
        <w:t>ตราสารหนี้ที่เป็นหลักทรัพย์เผื่อขาย ส่วนใหญ่ลงทุนใน</w:t>
      </w:r>
      <w:r w:rsidR="003F513A" w:rsidRPr="000042F9">
        <w:rPr>
          <w:rFonts w:ascii="Angsana New" w:hAnsi="Angsana New"/>
          <w:sz w:val="30"/>
          <w:szCs w:val="30"/>
          <w:cs/>
          <w:lang w:bidi="th-TH"/>
        </w:rPr>
        <w:t>กองทุนรวมตราสารหนี้ระยะสั้น</w:t>
      </w:r>
      <w:r w:rsidRPr="000042F9">
        <w:rPr>
          <w:rFonts w:ascii="Angsana New" w:hAnsi="Angsana New"/>
          <w:sz w:val="30"/>
          <w:szCs w:val="30"/>
          <w:cs/>
          <w:lang w:bidi="th-TH"/>
        </w:rPr>
        <w:t>โดยมีอัตราผลตอบแทนร้อยล</w:t>
      </w:r>
      <w:r w:rsidR="00D64AD4" w:rsidRPr="000042F9">
        <w:rPr>
          <w:rFonts w:ascii="Angsana New" w:hAnsi="Angsana New"/>
          <w:sz w:val="30"/>
          <w:szCs w:val="30"/>
          <w:cs/>
          <w:lang w:val="en-US" w:bidi="th-TH"/>
        </w:rPr>
        <w:t xml:space="preserve">ะ </w:t>
      </w:r>
      <w:r w:rsidR="000B68D3" w:rsidRPr="000042F9">
        <w:rPr>
          <w:rFonts w:ascii="Angsana New" w:hAnsi="Angsana New"/>
          <w:sz w:val="30"/>
          <w:szCs w:val="30"/>
          <w:lang w:val="en-US" w:bidi="th-TH"/>
        </w:rPr>
        <w:t>1</w:t>
      </w:r>
      <w:r w:rsidR="000B68D3" w:rsidRPr="000042F9">
        <w:rPr>
          <w:rFonts w:ascii="Angsana New" w:hAnsi="Angsana New"/>
          <w:sz w:val="30"/>
          <w:szCs w:val="30"/>
          <w:cs/>
          <w:lang w:val="en-US" w:bidi="th-TH"/>
        </w:rPr>
        <w:t>.</w:t>
      </w:r>
      <w:r w:rsidR="00161B90" w:rsidRPr="000042F9">
        <w:rPr>
          <w:rFonts w:ascii="Angsana New" w:hAnsi="Angsana New"/>
          <w:sz w:val="30"/>
          <w:szCs w:val="30"/>
          <w:lang w:val="en-US" w:bidi="th-TH"/>
        </w:rPr>
        <w:t>44</w:t>
      </w:r>
      <w:r w:rsidRPr="000042F9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Pr="000042F9">
        <w:rPr>
          <w:rFonts w:ascii="Angsana New" w:hAnsi="Angsana New"/>
          <w:sz w:val="30"/>
          <w:szCs w:val="30"/>
          <w:cs/>
          <w:lang w:bidi="th-TH"/>
        </w:rPr>
        <w:t>ถึ</w:t>
      </w:r>
      <w:r w:rsidR="00D64AD4" w:rsidRPr="000042F9">
        <w:rPr>
          <w:rFonts w:ascii="Angsana New" w:hAnsi="Angsana New"/>
          <w:sz w:val="30"/>
          <w:szCs w:val="30"/>
          <w:cs/>
          <w:lang w:bidi="th-TH"/>
        </w:rPr>
        <w:t xml:space="preserve">ง </w:t>
      </w:r>
      <w:r w:rsidR="00EA5E76" w:rsidRPr="000042F9">
        <w:rPr>
          <w:rFonts w:ascii="Angsana New" w:hAnsi="Angsana New"/>
          <w:sz w:val="30"/>
          <w:szCs w:val="30"/>
          <w:lang w:val="en-US" w:bidi="th-TH"/>
        </w:rPr>
        <w:t>1</w:t>
      </w:r>
      <w:r w:rsidR="00F57E43" w:rsidRPr="000042F9">
        <w:rPr>
          <w:rFonts w:ascii="Angsana New" w:hAnsi="Angsana New"/>
          <w:sz w:val="30"/>
          <w:szCs w:val="30"/>
          <w:cs/>
          <w:lang w:val="en-US" w:bidi="th-TH"/>
        </w:rPr>
        <w:t>.</w:t>
      </w:r>
      <w:r w:rsidR="001E0E1D" w:rsidRPr="000042F9">
        <w:rPr>
          <w:rFonts w:ascii="Angsana New" w:hAnsi="Angsana New"/>
          <w:sz w:val="30"/>
          <w:szCs w:val="30"/>
          <w:lang w:val="en-US" w:bidi="th-TH"/>
        </w:rPr>
        <w:t>96</w:t>
      </w:r>
      <w:r w:rsidRPr="000042F9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Pr="000042F9">
        <w:rPr>
          <w:rFonts w:ascii="Angsana New" w:hAnsi="Angsana New"/>
          <w:sz w:val="30"/>
          <w:szCs w:val="30"/>
          <w:cs/>
          <w:lang w:val="en-US" w:bidi="th-TH"/>
        </w:rPr>
        <w:t>ต่</w:t>
      </w:r>
      <w:r w:rsidRPr="000042F9">
        <w:rPr>
          <w:rFonts w:ascii="Angsana New" w:hAnsi="Angsana New"/>
          <w:sz w:val="30"/>
          <w:szCs w:val="30"/>
          <w:cs/>
          <w:lang w:bidi="th-TH"/>
        </w:rPr>
        <w:t xml:space="preserve">อปี </w:t>
      </w:r>
      <w:r w:rsidR="006D0B22" w:rsidRPr="000042F9">
        <w:rPr>
          <w:rFonts w:ascii="Angsana New" w:hAnsi="Angsana New"/>
          <w:i/>
          <w:iCs/>
          <w:sz w:val="30"/>
          <w:szCs w:val="30"/>
          <w:cs/>
          <w:lang w:bidi="th-TH"/>
        </w:rPr>
        <w:t>(</w:t>
      </w:r>
      <w:r w:rsidR="00B81A13" w:rsidRPr="000042F9">
        <w:rPr>
          <w:rFonts w:ascii="Angsana New" w:hAnsi="Angsana New"/>
          <w:i/>
          <w:iCs/>
          <w:sz w:val="30"/>
          <w:szCs w:val="30"/>
          <w:lang w:bidi="th-TH"/>
        </w:rPr>
        <w:t xml:space="preserve">31 </w:t>
      </w:r>
      <w:r w:rsidR="00B81A13" w:rsidRPr="000042F9">
        <w:rPr>
          <w:rFonts w:ascii="Angsana New" w:hAnsi="Angsana New"/>
          <w:i/>
          <w:iCs/>
          <w:sz w:val="30"/>
          <w:szCs w:val="30"/>
          <w:cs/>
          <w:lang w:bidi="th-TH"/>
        </w:rPr>
        <w:t xml:space="preserve">ธันวาคม </w:t>
      </w:r>
      <w:r w:rsidR="006D0B22" w:rsidRPr="000042F9">
        <w:rPr>
          <w:rFonts w:ascii="Angsana New" w:hAnsi="Angsana New"/>
          <w:i/>
          <w:iCs/>
          <w:sz w:val="30"/>
          <w:szCs w:val="30"/>
          <w:lang w:val="en-US" w:bidi="th-TH"/>
        </w:rPr>
        <w:t>256</w:t>
      </w:r>
      <w:r w:rsidR="00381736" w:rsidRPr="000042F9">
        <w:rPr>
          <w:rFonts w:ascii="Angsana New" w:hAnsi="Angsana New"/>
          <w:i/>
          <w:iCs/>
          <w:sz w:val="30"/>
          <w:szCs w:val="30"/>
          <w:lang w:val="en-US" w:bidi="th-TH"/>
        </w:rPr>
        <w:t>1</w:t>
      </w:r>
      <w:r w:rsidR="006D0B22" w:rsidRPr="000042F9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: ร้อยละ </w:t>
      </w:r>
      <w:r w:rsidR="00381736" w:rsidRPr="000042F9">
        <w:rPr>
          <w:rFonts w:ascii="Angsana New" w:hAnsi="Angsana New"/>
          <w:i/>
          <w:iCs/>
          <w:sz w:val="30"/>
          <w:szCs w:val="30"/>
          <w:lang w:val="en-US" w:bidi="th-TH"/>
        </w:rPr>
        <w:t>1</w:t>
      </w:r>
      <w:r w:rsidR="00381736" w:rsidRPr="000042F9">
        <w:rPr>
          <w:rFonts w:ascii="Angsana New" w:hAnsi="Angsana New"/>
          <w:i/>
          <w:iCs/>
          <w:sz w:val="30"/>
          <w:szCs w:val="30"/>
          <w:cs/>
          <w:lang w:val="en-US" w:bidi="th-TH"/>
        </w:rPr>
        <w:t>.</w:t>
      </w:r>
      <w:r w:rsidR="00381736" w:rsidRPr="000042F9">
        <w:rPr>
          <w:rFonts w:ascii="Angsana New" w:hAnsi="Angsana New"/>
          <w:i/>
          <w:iCs/>
          <w:sz w:val="30"/>
          <w:szCs w:val="30"/>
          <w:lang w:val="en-US" w:bidi="th-TH"/>
        </w:rPr>
        <w:t xml:space="preserve">25 </w:t>
      </w:r>
      <w:r w:rsidR="006D0B22" w:rsidRPr="000042F9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ถึง </w:t>
      </w:r>
      <w:r w:rsidR="006D0B22" w:rsidRPr="000042F9">
        <w:rPr>
          <w:rFonts w:ascii="Angsana New" w:hAnsi="Angsana New"/>
          <w:i/>
          <w:iCs/>
          <w:sz w:val="30"/>
          <w:szCs w:val="30"/>
          <w:lang w:val="en-US" w:bidi="th-TH"/>
        </w:rPr>
        <w:t>3</w:t>
      </w:r>
      <w:r w:rsidR="006D0B22" w:rsidRPr="000042F9">
        <w:rPr>
          <w:rFonts w:ascii="Angsana New" w:hAnsi="Angsana New"/>
          <w:i/>
          <w:iCs/>
          <w:sz w:val="30"/>
          <w:szCs w:val="30"/>
          <w:cs/>
          <w:lang w:val="en-US" w:bidi="th-TH"/>
        </w:rPr>
        <w:t>.</w:t>
      </w:r>
      <w:r w:rsidR="00381736" w:rsidRPr="000042F9">
        <w:rPr>
          <w:rFonts w:ascii="Angsana New" w:hAnsi="Angsana New"/>
          <w:i/>
          <w:iCs/>
          <w:sz w:val="30"/>
          <w:szCs w:val="30"/>
          <w:lang w:val="en-US" w:bidi="th-TH"/>
        </w:rPr>
        <w:t>23</w:t>
      </w:r>
      <w:r w:rsidR="00381736" w:rsidRPr="000042F9">
        <w:rPr>
          <w:rFonts w:ascii="Angsana New" w:hAnsi="Angsana New"/>
          <w:i/>
          <w:iCs/>
          <w:sz w:val="30"/>
          <w:szCs w:val="30"/>
          <w:cs/>
          <w:lang w:val="en-US" w:bidi="th-TH"/>
        </w:rPr>
        <w:t xml:space="preserve"> </w:t>
      </w:r>
      <w:r w:rsidR="006D0B22" w:rsidRPr="000042F9">
        <w:rPr>
          <w:rFonts w:ascii="Angsana New" w:hAnsi="Angsana New"/>
          <w:i/>
          <w:iCs/>
          <w:sz w:val="30"/>
          <w:szCs w:val="30"/>
          <w:cs/>
          <w:lang w:val="en-US" w:bidi="th-TH"/>
        </w:rPr>
        <w:t>ต่อปี)</w:t>
      </w:r>
    </w:p>
    <w:p w14:paraId="06C86D4A" w14:textId="77777777" w:rsidR="00597BD0" w:rsidRPr="00C6674C" w:rsidRDefault="00597BD0" w:rsidP="008346A1">
      <w:pPr>
        <w:pStyle w:val="block"/>
        <w:tabs>
          <w:tab w:val="left" w:pos="567"/>
        </w:tabs>
        <w:spacing w:after="0" w:line="240" w:lineRule="auto"/>
        <w:ind w:left="0" w:firstLine="567"/>
        <w:jc w:val="both"/>
        <w:rPr>
          <w:rFonts w:ascii="Angsana New" w:hAnsi="Angsana New"/>
          <w:spacing w:val="-4"/>
          <w:sz w:val="24"/>
          <w:szCs w:val="24"/>
          <w:highlight w:val="cyan"/>
        </w:rPr>
      </w:pPr>
    </w:p>
    <w:p w14:paraId="78F1B70E" w14:textId="40482EAF" w:rsidR="008346A1" w:rsidRPr="007E5942" w:rsidRDefault="008346A1" w:rsidP="008346A1">
      <w:pPr>
        <w:pStyle w:val="block"/>
        <w:tabs>
          <w:tab w:val="left" w:pos="567"/>
        </w:tabs>
        <w:spacing w:after="0" w:line="240" w:lineRule="auto"/>
        <w:ind w:left="0" w:firstLine="567"/>
        <w:jc w:val="both"/>
        <w:rPr>
          <w:rFonts w:ascii="Angsana New" w:hAnsi="Angsana New"/>
          <w:b/>
          <w:bCs/>
          <w:i/>
          <w:iCs/>
          <w:sz w:val="30"/>
          <w:szCs w:val="30"/>
          <w:lang w:val="en-US" w:bidi="th-TH"/>
        </w:rPr>
      </w:pPr>
      <w:r w:rsidRPr="00300257">
        <w:rPr>
          <w:rFonts w:ascii="Angsana New" w:hAnsi="Angsana New"/>
          <w:b/>
          <w:bCs/>
          <w:i/>
          <w:iCs/>
          <w:sz w:val="30"/>
          <w:szCs w:val="30"/>
          <w:cs/>
          <w:lang w:bidi="th-TH"/>
        </w:rPr>
        <w:t>มูลค่ายุติธรรม</w:t>
      </w:r>
    </w:p>
    <w:p w14:paraId="6C0891E3" w14:textId="77777777" w:rsidR="008346A1" w:rsidRPr="00C6674C" w:rsidRDefault="008346A1" w:rsidP="008346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1FD1B0C5" w14:textId="72F1CCAD" w:rsidR="008346A1" w:rsidRDefault="008346A1" w:rsidP="008346A1">
      <w:pPr>
        <w:pStyle w:val="block"/>
        <w:tabs>
          <w:tab w:val="left" w:pos="567"/>
        </w:tabs>
        <w:spacing w:after="0" w:line="240" w:lineRule="auto"/>
        <w:ind w:hanging="567"/>
        <w:jc w:val="thaiDistribute"/>
        <w:rPr>
          <w:rFonts w:ascii="Angsana New" w:hAnsi="Angsana New"/>
          <w:sz w:val="30"/>
          <w:szCs w:val="30"/>
          <w:lang w:bidi="th-TH"/>
        </w:rPr>
      </w:pPr>
      <w:r w:rsidRPr="00300257">
        <w:rPr>
          <w:rFonts w:ascii="Angsana New" w:hAnsi="Angsana New"/>
          <w:b/>
          <w:bCs/>
          <w:sz w:val="30"/>
          <w:szCs w:val="30"/>
          <w:cs/>
          <w:lang w:bidi="th-TH"/>
        </w:rPr>
        <w:tab/>
      </w:r>
      <w:r w:rsidRPr="002648BE">
        <w:rPr>
          <w:rFonts w:ascii="Angsana New" w:hAnsi="Angsana New"/>
          <w:spacing w:val="8"/>
          <w:sz w:val="30"/>
          <w:szCs w:val="30"/>
          <w:cs/>
          <w:lang w:bidi="th-TH"/>
        </w:rPr>
        <w:t>มูลค่ายุติธรรมของ</w:t>
      </w:r>
      <w:r w:rsidR="004039DC" w:rsidRPr="002648BE">
        <w:rPr>
          <w:rFonts w:ascii="Angsana New" w:hAnsi="Angsana New"/>
          <w:spacing w:val="8"/>
          <w:sz w:val="30"/>
          <w:szCs w:val="30"/>
          <w:cs/>
          <w:lang w:bidi="th-TH"/>
        </w:rPr>
        <w:t>หลักทรัพย์</w:t>
      </w:r>
      <w:r w:rsidR="0054634D" w:rsidRPr="002648BE">
        <w:rPr>
          <w:rFonts w:ascii="Angsana New" w:hAnsi="Angsana New"/>
          <w:spacing w:val="8"/>
          <w:sz w:val="30"/>
          <w:szCs w:val="30"/>
          <w:cs/>
          <w:lang w:bidi="th-TH"/>
        </w:rPr>
        <w:t xml:space="preserve">เผื่อขาย </w:t>
      </w:r>
      <w:r w:rsidRPr="002648BE">
        <w:rPr>
          <w:rFonts w:ascii="Angsana New" w:hAnsi="Angsana New"/>
          <w:spacing w:val="8"/>
          <w:sz w:val="30"/>
          <w:szCs w:val="30"/>
          <w:cs/>
          <w:lang w:bidi="th-TH"/>
        </w:rPr>
        <w:t>รวมทั้งมูลค่าตามบัญชีถูกแสดงในงบแสดงฐานะการเงินรวม ณ วันที่</w:t>
      </w:r>
      <w:r w:rsidRPr="002648BE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 </w:t>
      </w:r>
      <w:r w:rsidR="00EA53B1" w:rsidRPr="00756E40">
        <w:rPr>
          <w:rFonts w:ascii="Angsana New" w:hAnsi="Angsana New"/>
          <w:spacing w:val="4"/>
          <w:sz w:val="30"/>
          <w:szCs w:val="30"/>
          <w:lang w:val="en-US" w:bidi="th-TH"/>
        </w:rPr>
        <w:t xml:space="preserve">30 </w:t>
      </w:r>
      <w:r w:rsidR="00957A1E" w:rsidRPr="00756E40">
        <w:rPr>
          <w:rFonts w:ascii="Angsana New" w:hAnsi="Angsana New"/>
          <w:sz w:val="30"/>
          <w:szCs w:val="30"/>
          <w:cs/>
          <w:lang w:bidi="th-TH"/>
        </w:rPr>
        <w:t>กันยายน</w:t>
      </w:r>
      <w:r w:rsidR="00EA53B1" w:rsidRPr="00756E40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EA53B1" w:rsidRPr="00756E40">
        <w:rPr>
          <w:rFonts w:ascii="Angsana New" w:hAnsi="Angsana New"/>
          <w:sz w:val="30"/>
          <w:szCs w:val="30"/>
          <w:lang w:val="en-US" w:bidi="th-TH"/>
        </w:rPr>
        <w:t>256</w:t>
      </w:r>
      <w:r w:rsidR="00381736" w:rsidRPr="00756E40">
        <w:rPr>
          <w:rFonts w:ascii="Angsana New" w:hAnsi="Angsana New"/>
          <w:sz w:val="30"/>
          <w:szCs w:val="30"/>
          <w:lang w:val="en-US" w:bidi="th-TH"/>
        </w:rPr>
        <w:t>2</w:t>
      </w:r>
      <w:r w:rsidRPr="002648BE">
        <w:rPr>
          <w:rFonts w:ascii="Angsana New" w:hAnsi="Angsana New"/>
          <w:sz w:val="30"/>
          <w:szCs w:val="30"/>
          <w:cs/>
          <w:lang w:bidi="th-TH"/>
        </w:rPr>
        <w:t xml:space="preserve"> มีดังนี้</w:t>
      </w:r>
    </w:p>
    <w:p w14:paraId="4A77406B" w14:textId="77777777" w:rsidR="008346A1" w:rsidRPr="00C6674C" w:rsidRDefault="008346A1" w:rsidP="008346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9171" w:type="dxa"/>
        <w:tblInd w:w="450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10"/>
        <w:gridCol w:w="908"/>
        <w:gridCol w:w="385"/>
        <w:gridCol w:w="908"/>
        <w:gridCol w:w="272"/>
        <w:gridCol w:w="908"/>
        <w:gridCol w:w="272"/>
        <w:gridCol w:w="908"/>
      </w:tblGrid>
      <w:tr w:rsidR="00C943C0" w:rsidRPr="00300257" w14:paraId="3CECAA00" w14:textId="77777777" w:rsidTr="003917E7">
        <w:trPr>
          <w:trHeight w:val="284"/>
        </w:trPr>
        <w:tc>
          <w:tcPr>
            <w:tcW w:w="4610" w:type="dxa"/>
            <w:vAlign w:val="center"/>
          </w:tcPr>
          <w:p w14:paraId="5BEF3451" w14:textId="77777777" w:rsidR="00C943C0" w:rsidRPr="00300257" w:rsidRDefault="00C943C0" w:rsidP="00412B7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</w:tcPr>
          <w:p w14:paraId="02B6F367" w14:textId="77777777" w:rsidR="00C943C0" w:rsidRPr="00300257" w:rsidRDefault="00C943C0" w:rsidP="00412B7B">
            <w:pPr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มูลค่า</w:t>
            </w:r>
          </w:p>
        </w:tc>
        <w:tc>
          <w:tcPr>
            <w:tcW w:w="385" w:type="dxa"/>
          </w:tcPr>
          <w:p w14:paraId="3FA46014" w14:textId="77777777" w:rsidR="00C943C0" w:rsidRPr="00300257" w:rsidRDefault="00C943C0" w:rsidP="00412B7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3268" w:type="dxa"/>
            <w:gridSpan w:val="5"/>
          </w:tcPr>
          <w:p w14:paraId="2006B8CF" w14:textId="77777777" w:rsidR="00C943C0" w:rsidRPr="00300257" w:rsidRDefault="00C943C0" w:rsidP="00412B7B">
            <w:pPr>
              <w:ind w:left="-378" w:right="-18" w:firstLine="27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มูลค่ายุติธรรม</w:t>
            </w:r>
          </w:p>
        </w:tc>
      </w:tr>
      <w:tr w:rsidR="008346A1" w:rsidRPr="00300257" w14:paraId="79EAA9D6" w14:textId="77777777" w:rsidTr="003917E7">
        <w:trPr>
          <w:trHeight w:val="284"/>
        </w:trPr>
        <w:tc>
          <w:tcPr>
            <w:tcW w:w="4610" w:type="dxa"/>
            <w:vAlign w:val="center"/>
          </w:tcPr>
          <w:p w14:paraId="5E42A2CE" w14:textId="77777777" w:rsidR="008346A1" w:rsidRPr="00300257" w:rsidRDefault="008346A1" w:rsidP="00412B7B">
            <w:pPr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</w:tcPr>
          <w:p w14:paraId="3D6CACC0" w14:textId="77777777" w:rsidR="008346A1" w:rsidRPr="00300257" w:rsidRDefault="008346A1" w:rsidP="00412B7B">
            <w:pPr>
              <w:ind w:left="-108" w:right="-108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385" w:type="dxa"/>
          </w:tcPr>
          <w:p w14:paraId="0D2C1B84" w14:textId="77777777" w:rsidR="008346A1" w:rsidRPr="00300257" w:rsidRDefault="008346A1" w:rsidP="00412B7B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</w:tcPr>
          <w:p w14:paraId="702861A7" w14:textId="7A136E9D" w:rsidR="008346A1" w:rsidRPr="00300257" w:rsidRDefault="008346A1" w:rsidP="00412B7B">
            <w:pPr>
              <w:ind w:left="-108" w:right="-15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00257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ระดับ </w:t>
            </w:r>
            <w:r w:rsidR="004E256E" w:rsidRPr="004E256E">
              <w:rPr>
                <w:rFonts w:ascii="Angsana New" w:hAnsi="Angsana New"/>
                <w:bCs/>
                <w:sz w:val="30"/>
                <w:szCs w:val="30"/>
              </w:rPr>
              <w:t>1</w:t>
            </w:r>
          </w:p>
        </w:tc>
        <w:tc>
          <w:tcPr>
            <w:tcW w:w="272" w:type="dxa"/>
          </w:tcPr>
          <w:p w14:paraId="5837478A" w14:textId="77777777" w:rsidR="008346A1" w:rsidRPr="00300257" w:rsidRDefault="008346A1" w:rsidP="00412B7B">
            <w:pPr>
              <w:ind w:left="-108" w:right="-15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</w:p>
        </w:tc>
        <w:tc>
          <w:tcPr>
            <w:tcW w:w="908" w:type="dxa"/>
          </w:tcPr>
          <w:p w14:paraId="5BC06D58" w14:textId="327D8E84" w:rsidR="008346A1" w:rsidRPr="00300257" w:rsidRDefault="008346A1" w:rsidP="00412B7B">
            <w:pPr>
              <w:ind w:left="-108" w:right="-159"/>
              <w:jc w:val="center"/>
              <w:rPr>
                <w:rFonts w:ascii="Angsana New" w:hAnsi="Angsana New"/>
                <w:b/>
                <w:sz w:val="30"/>
                <w:szCs w:val="30"/>
              </w:rPr>
            </w:pPr>
            <w:r w:rsidRPr="00300257">
              <w:rPr>
                <w:rFonts w:ascii="Angsana New" w:hAnsi="Angsana New"/>
                <w:b/>
                <w:sz w:val="30"/>
                <w:szCs w:val="30"/>
                <w:cs/>
              </w:rPr>
              <w:t xml:space="preserve">ระดับ </w:t>
            </w:r>
            <w:r w:rsidR="004E256E" w:rsidRPr="004E256E">
              <w:rPr>
                <w:rFonts w:ascii="Angsana New" w:hAnsi="Angsana New"/>
                <w:bCs/>
                <w:sz w:val="30"/>
                <w:szCs w:val="30"/>
              </w:rPr>
              <w:t>2</w:t>
            </w:r>
          </w:p>
        </w:tc>
        <w:tc>
          <w:tcPr>
            <w:tcW w:w="272" w:type="dxa"/>
          </w:tcPr>
          <w:p w14:paraId="002FBE9C" w14:textId="77777777" w:rsidR="008346A1" w:rsidRPr="00300257" w:rsidRDefault="008346A1" w:rsidP="00412B7B">
            <w:pPr>
              <w:ind w:left="-108" w:right="-159"/>
              <w:jc w:val="center"/>
              <w:rPr>
                <w:rFonts w:ascii="Angsana New" w:hAnsi="Angsana New"/>
                <w:bCs/>
                <w:sz w:val="30"/>
                <w:szCs w:val="30"/>
              </w:rPr>
            </w:pPr>
          </w:p>
        </w:tc>
        <w:tc>
          <w:tcPr>
            <w:tcW w:w="908" w:type="dxa"/>
          </w:tcPr>
          <w:p w14:paraId="42B020E4" w14:textId="77777777" w:rsidR="008346A1" w:rsidRPr="00300257" w:rsidRDefault="008346A1" w:rsidP="00412B7B">
            <w:pPr>
              <w:ind w:left="-378" w:right="-18" w:firstLine="27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346A1" w:rsidRPr="00300257" w14:paraId="5DBCF3CF" w14:textId="77777777" w:rsidTr="003917E7">
        <w:trPr>
          <w:trHeight w:val="181"/>
        </w:trPr>
        <w:tc>
          <w:tcPr>
            <w:tcW w:w="4610" w:type="dxa"/>
            <w:vAlign w:val="center"/>
          </w:tcPr>
          <w:p w14:paraId="3A826B42" w14:textId="77777777" w:rsidR="008346A1" w:rsidRPr="00300257" w:rsidRDefault="008346A1" w:rsidP="00412B7B">
            <w:pPr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4561" w:type="dxa"/>
            <w:gridSpan w:val="7"/>
            <w:vAlign w:val="center"/>
          </w:tcPr>
          <w:p w14:paraId="385987D6" w14:textId="77777777" w:rsidR="008346A1" w:rsidRPr="00300257" w:rsidRDefault="008346A1" w:rsidP="00412B7B">
            <w:pPr>
              <w:ind w:left="-378" w:firstLine="270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300257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346A1" w:rsidRPr="00300257" w14:paraId="7E64F577" w14:textId="77777777" w:rsidTr="003917E7">
        <w:trPr>
          <w:trHeight w:val="284"/>
        </w:trPr>
        <w:tc>
          <w:tcPr>
            <w:tcW w:w="4610" w:type="dxa"/>
            <w:vAlign w:val="center"/>
          </w:tcPr>
          <w:p w14:paraId="6E3FFFB8" w14:textId="77777777" w:rsidR="008346A1" w:rsidRPr="00300257" w:rsidRDefault="008346A1" w:rsidP="00412B7B">
            <w:pPr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3002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เงินลงทุนชั่วคราว</w:t>
            </w:r>
          </w:p>
        </w:tc>
        <w:tc>
          <w:tcPr>
            <w:tcW w:w="908" w:type="dxa"/>
            <w:vAlign w:val="center"/>
          </w:tcPr>
          <w:p w14:paraId="28423526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85" w:type="dxa"/>
            <w:vAlign w:val="center"/>
          </w:tcPr>
          <w:p w14:paraId="0EFDBDA9" w14:textId="77777777" w:rsidR="008346A1" w:rsidRPr="00300257" w:rsidRDefault="008346A1" w:rsidP="00412B7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8" w:type="dxa"/>
            <w:vAlign w:val="center"/>
          </w:tcPr>
          <w:p w14:paraId="3761C17B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3C48514B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</w:tcPr>
          <w:p w14:paraId="3D637A45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2" w:type="dxa"/>
          </w:tcPr>
          <w:p w14:paraId="2C56829B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08" w:type="dxa"/>
          </w:tcPr>
          <w:p w14:paraId="0DDD5079" w14:textId="77777777" w:rsidR="008346A1" w:rsidRPr="00300257" w:rsidRDefault="008346A1" w:rsidP="00412B7B">
            <w:pPr>
              <w:tabs>
                <w:tab w:val="decimal" w:pos="972"/>
              </w:tabs>
              <w:ind w:left="-378" w:firstLine="270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346A1" w:rsidRPr="00300257" w14:paraId="6B849918" w14:textId="77777777" w:rsidTr="003917E7">
        <w:trPr>
          <w:trHeight w:val="284"/>
        </w:trPr>
        <w:tc>
          <w:tcPr>
            <w:tcW w:w="4610" w:type="dxa"/>
            <w:vAlign w:val="center"/>
          </w:tcPr>
          <w:p w14:paraId="181D28A1" w14:textId="6F361DCA" w:rsidR="008346A1" w:rsidRPr="00300257" w:rsidRDefault="008346A1" w:rsidP="00587F70">
            <w:pPr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300257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ตราสารหนี้ที่เป็นหลักทรัพย์เผื่อขาย </w:t>
            </w:r>
          </w:p>
        </w:tc>
        <w:tc>
          <w:tcPr>
            <w:tcW w:w="908" w:type="dxa"/>
            <w:vAlign w:val="bottom"/>
          </w:tcPr>
          <w:p w14:paraId="31AC7A2A" w14:textId="3F5ED8DD" w:rsidR="008346A1" w:rsidRPr="00FD38FC" w:rsidRDefault="0047790A" w:rsidP="00A12BA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3,549</w:t>
            </w:r>
          </w:p>
        </w:tc>
        <w:tc>
          <w:tcPr>
            <w:tcW w:w="385" w:type="dxa"/>
            <w:vAlign w:val="bottom"/>
          </w:tcPr>
          <w:p w14:paraId="40D7674A" w14:textId="77777777" w:rsidR="008346A1" w:rsidRPr="00FD38FC" w:rsidRDefault="008346A1" w:rsidP="00412B7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8" w:type="dxa"/>
            <w:vAlign w:val="bottom"/>
          </w:tcPr>
          <w:p w14:paraId="22A2470B" w14:textId="34B26D21" w:rsidR="008346A1" w:rsidRPr="00FD38FC" w:rsidRDefault="0047790A" w:rsidP="000C5687">
            <w:pPr>
              <w:pStyle w:val="acctfourfigures"/>
              <w:tabs>
                <w:tab w:val="clear" w:pos="765"/>
              </w:tabs>
              <w:spacing w:line="240" w:lineRule="auto"/>
              <w:ind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val="en-US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-</w:t>
            </w:r>
          </w:p>
        </w:tc>
        <w:tc>
          <w:tcPr>
            <w:tcW w:w="272" w:type="dxa"/>
            <w:vAlign w:val="bottom"/>
          </w:tcPr>
          <w:p w14:paraId="468C3D93" w14:textId="77777777" w:rsidR="008346A1" w:rsidRPr="00FD38FC" w:rsidRDefault="008346A1" w:rsidP="00412B7B">
            <w:pPr>
              <w:tabs>
                <w:tab w:val="clear" w:pos="907"/>
                <w:tab w:val="decimal" w:pos="884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08" w:type="dxa"/>
            <w:vAlign w:val="bottom"/>
          </w:tcPr>
          <w:p w14:paraId="0D22FC4F" w14:textId="3C115278" w:rsidR="008346A1" w:rsidRPr="00FD38FC" w:rsidRDefault="0047790A" w:rsidP="000C56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3,549</w:t>
            </w:r>
          </w:p>
        </w:tc>
        <w:tc>
          <w:tcPr>
            <w:tcW w:w="272" w:type="dxa"/>
            <w:vAlign w:val="bottom"/>
          </w:tcPr>
          <w:p w14:paraId="12361641" w14:textId="77777777" w:rsidR="008346A1" w:rsidRPr="00FD38FC" w:rsidRDefault="008346A1" w:rsidP="00412B7B">
            <w:pPr>
              <w:tabs>
                <w:tab w:val="clear" w:pos="907"/>
                <w:tab w:val="decimal" w:pos="884"/>
              </w:tabs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08" w:type="dxa"/>
            <w:vAlign w:val="bottom"/>
          </w:tcPr>
          <w:p w14:paraId="40006DE4" w14:textId="7F95AA5E" w:rsidR="008346A1" w:rsidRPr="00FD38FC" w:rsidRDefault="0047790A" w:rsidP="000C5687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lang w:bidi="th-TH"/>
              </w:rPr>
              <w:t>3,549</w:t>
            </w:r>
          </w:p>
        </w:tc>
      </w:tr>
      <w:tr w:rsidR="008346A1" w:rsidRPr="00300257" w14:paraId="44C5CD18" w14:textId="77777777" w:rsidTr="003917E7">
        <w:trPr>
          <w:trHeight w:val="284"/>
        </w:trPr>
        <w:tc>
          <w:tcPr>
            <w:tcW w:w="4610" w:type="dxa"/>
          </w:tcPr>
          <w:p w14:paraId="58F222AE" w14:textId="77777777" w:rsidR="008346A1" w:rsidRPr="00300257" w:rsidRDefault="008346A1" w:rsidP="00412B7B">
            <w:pPr>
              <w:spacing w:line="240" w:lineRule="auto"/>
              <w:ind w:right="2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</w:p>
        </w:tc>
        <w:tc>
          <w:tcPr>
            <w:tcW w:w="908" w:type="dxa"/>
            <w:tcBorders>
              <w:top w:val="double" w:sz="4" w:space="0" w:color="auto"/>
              <w:bottom w:val="nil"/>
            </w:tcBorders>
            <w:vAlign w:val="center"/>
          </w:tcPr>
          <w:p w14:paraId="5C295BE1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5" w:type="dxa"/>
            <w:tcBorders>
              <w:bottom w:val="nil"/>
            </w:tcBorders>
            <w:vAlign w:val="center"/>
          </w:tcPr>
          <w:p w14:paraId="39B6AB71" w14:textId="77777777" w:rsidR="008346A1" w:rsidRPr="00300257" w:rsidRDefault="008346A1" w:rsidP="00412B7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8" w:type="dxa"/>
            <w:tcBorders>
              <w:top w:val="double" w:sz="4" w:space="0" w:color="auto"/>
              <w:bottom w:val="nil"/>
            </w:tcBorders>
            <w:vAlign w:val="center"/>
          </w:tcPr>
          <w:p w14:paraId="2FDBECB0" w14:textId="77777777" w:rsidR="008346A1" w:rsidRPr="00300257" w:rsidRDefault="008346A1" w:rsidP="000C5687">
            <w:pPr>
              <w:tabs>
                <w:tab w:val="decimal" w:pos="972"/>
              </w:tabs>
              <w:ind w:right="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14:paraId="2313DF3A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double" w:sz="4" w:space="0" w:color="auto"/>
              <w:bottom w:val="nil"/>
            </w:tcBorders>
          </w:tcPr>
          <w:p w14:paraId="4C676BE4" w14:textId="77777777" w:rsidR="008346A1" w:rsidRPr="00300257" w:rsidRDefault="008346A1" w:rsidP="000C5687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tcBorders>
              <w:bottom w:val="nil"/>
            </w:tcBorders>
          </w:tcPr>
          <w:p w14:paraId="36A2F008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double" w:sz="4" w:space="0" w:color="auto"/>
              <w:bottom w:val="nil"/>
            </w:tcBorders>
          </w:tcPr>
          <w:p w14:paraId="23DF3375" w14:textId="77777777" w:rsidR="008346A1" w:rsidRPr="00300257" w:rsidRDefault="008346A1" w:rsidP="000C5687">
            <w:pPr>
              <w:tabs>
                <w:tab w:val="decimal" w:pos="972"/>
              </w:tabs>
              <w:ind w:left="-378" w:right="24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346A1" w:rsidRPr="00300257" w14:paraId="1765656B" w14:textId="77777777" w:rsidTr="003917E7">
        <w:trPr>
          <w:trHeight w:val="284"/>
        </w:trPr>
        <w:tc>
          <w:tcPr>
            <w:tcW w:w="4610" w:type="dxa"/>
            <w:tcBorders>
              <w:right w:val="nil"/>
            </w:tcBorders>
          </w:tcPr>
          <w:p w14:paraId="7359F765" w14:textId="77777777" w:rsidR="008346A1" w:rsidRPr="00300257" w:rsidRDefault="008346A1" w:rsidP="00412B7B">
            <w:pPr>
              <w:spacing w:line="240" w:lineRule="auto"/>
              <w:ind w:right="29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เงินลงทุนเผื่อขาย</w:t>
            </w: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74CA30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7D6DE0" w14:textId="77777777" w:rsidR="008346A1" w:rsidRPr="00300257" w:rsidRDefault="008346A1" w:rsidP="00412B7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ED0D6E" w14:textId="77777777" w:rsidR="008346A1" w:rsidRPr="00300257" w:rsidRDefault="008346A1" w:rsidP="000C5687">
            <w:pPr>
              <w:tabs>
                <w:tab w:val="decimal" w:pos="972"/>
              </w:tabs>
              <w:ind w:right="62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332913BF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49E7579C" w14:textId="77777777" w:rsidR="008346A1" w:rsidRPr="00300257" w:rsidRDefault="008346A1" w:rsidP="000C5687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72" w:type="dxa"/>
            <w:tcBorders>
              <w:top w:val="nil"/>
              <w:left w:val="nil"/>
              <w:bottom w:val="nil"/>
              <w:right w:val="nil"/>
            </w:tcBorders>
          </w:tcPr>
          <w:p w14:paraId="4B18D19D" w14:textId="77777777" w:rsidR="008346A1" w:rsidRPr="00300257" w:rsidRDefault="008346A1" w:rsidP="00412B7B">
            <w:pPr>
              <w:tabs>
                <w:tab w:val="decimal" w:pos="97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08" w:type="dxa"/>
            <w:tcBorders>
              <w:top w:val="nil"/>
              <w:left w:val="nil"/>
              <w:bottom w:val="nil"/>
              <w:right w:val="nil"/>
            </w:tcBorders>
          </w:tcPr>
          <w:p w14:paraId="122E5AFD" w14:textId="77777777" w:rsidR="008346A1" w:rsidRPr="00300257" w:rsidRDefault="008346A1" w:rsidP="000C5687">
            <w:pPr>
              <w:tabs>
                <w:tab w:val="decimal" w:pos="972"/>
              </w:tabs>
              <w:ind w:left="-378" w:right="24" w:firstLine="270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8346A1" w:rsidRPr="00300257" w14:paraId="11773129" w14:textId="77777777" w:rsidTr="000042F9">
        <w:trPr>
          <w:trHeight w:val="284"/>
        </w:trPr>
        <w:tc>
          <w:tcPr>
            <w:tcW w:w="4610" w:type="dxa"/>
            <w:tcBorders>
              <w:bottom w:val="nil"/>
            </w:tcBorders>
          </w:tcPr>
          <w:p w14:paraId="5C585902" w14:textId="77777777" w:rsidR="008346A1" w:rsidRPr="00300257" w:rsidRDefault="008346A1" w:rsidP="00412B7B">
            <w:pPr>
              <w:spacing w:line="240" w:lineRule="auto"/>
              <w:ind w:right="29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ตราสารทุนที่เป็นหลักทรัพย์ในความต้องการของตลาด</w:t>
            </w:r>
          </w:p>
        </w:tc>
        <w:tc>
          <w:tcPr>
            <w:tcW w:w="908" w:type="dxa"/>
            <w:tcBorders>
              <w:bottom w:val="double" w:sz="4" w:space="0" w:color="auto"/>
            </w:tcBorders>
            <w:vAlign w:val="center"/>
          </w:tcPr>
          <w:p w14:paraId="445B9BDC" w14:textId="589534AF" w:rsidR="008346A1" w:rsidRPr="000042F9" w:rsidRDefault="001F370D" w:rsidP="000C56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042F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385" w:type="dxa"/>
            <w:tcBorders>
              <w:bottom w:val="nil"/>
            </w:tcBorders>
            <w:vAlign w:val="center"/>
          </w:tcPr>
          <w:p w14:paraId="0977239D" w14:textId="77777777" w:rsidR="008346A1" w:rsidRPr="000042F9" w:rsidRDefault="008346A1" w:rsidP="00412B7B">
            <w:pPr>
              <w:pStyle w:val="30"/>
              <w:tabs>
                <w:tab w:val="clear" w:pos="360"/>
                <w:tab w:val="clear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  <w:vAlign w:val="center"/>
          </w:tcPr>
          <w:p w14:paraId="3A9DE599" w14:textId="144CBFB4" w:rsidR="008346A1" w:rsidRPr="000042F9" w:rsidRDefault="001E0E1D" w:rsidP="000C5687">
            <w:pPr>
              <w:pStyle w:val="acctfourfigures"/>
              <w:tabs>
                <w:tab w:val="clear" w:pos="765"/>
              </w:tabs>
              <w:spacing w:line="240" w:lineRule="auto"/>
              <w:ind w:right="62"/>
              <w:jc w:val="right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  <w:r w:rsidRPr="000042F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  <w:tc>
          <w:tcPr>
            <w:tcW w:w="272" w:type="dxa"/>
            <w:tcBorders>
              <w:bottom w:val="nil"/>
            </w:tcBorders>
          </w:tcPr>
          <w:p w14:paraId="567DF4D3" w14:textId="77777777" w:rsidR="008346A1" w:rsidRPr="000042F9" w:rsidRDefault="008346A1" w:rsidP="00412B7B">
            <w:pPr>
              <w:tabs>
                <w:tab w:val="clear" w:pos="907"/>
                <w:tab w:val="decimal" w:pos="884"/>
              </w:tabs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39261F1D" w14:textId="1FB89749" w:rsidR="008346A1" w:rsidRPr="000042F9" w:rsidRDefault="00AA51BB" w:rsidP="000C5687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</w:pPr>
            <w:r w:rsidRPr="000042F9">
              <w:rPr>
                <w:rFonts w:ascii="Angsana New" w:hAnsi="Angsana New"/>
                <w:b/>
                <w:bCs/>
                <w:sz w:val="30"/>
                <w:szCs w:val="30"/>
                <w:cs/>
                <w:lang w:val="en-US" w:bidi="th-TH"/>
              </w:rPr>
              <w:t>-</w:t>
            </w:r>
          </w:p>
        </w:tc>
        <w:tc>
          <w:tcPr>
            <w:tcW w:w="272" w:type="dxa"/>
            <w:tcBorders>
              <w:bottom w:val="nil"/>
            </w:tcBorders>
          </w:tcPr>
          <w:p w14:paraId="06847AEC" w14:textId="77777777" w:rsidR="008346A1" w:rsidRPr="000042F9" w:rsidRDefault="008346A1" w:rsidP="00412B7B">
            <w:pPr>
              <w:tabs>
                <w:tab w:val="clear" w:pos="907"/>
                <w:tab w:val="decimal" w:pos="884"/>
              </w:tabs>
              <w:rPr>
                <w:rFonts w:ascii="Angsana New" w:hAnsi="Angsana New"/>
                <w:b/>
                <w:bCs/>
                <w:sz w:val="30"/>
                <w:szCs w:val="30"/>
                <w:rtl/>
                <w:cs/>
              </w:rPr>
            </w:pPr>
          </w:p>
        </w:tc>
        <w:tc>
          <w:tcPr>
            <w:tcW w:w="908" w:type="dxa"/>
            <w:tcBorders>
              <w:bottom w:val="double" w:sz="4" w:space="0" w:color="auto"/>
            </w:tcBorders>
          </w:tcPr>
          <w:p w14:paraId="236C6BFB" w14:textId="78E58C7A" w:rsidR="008346A1" w:rsidRPr="000042F9" w:rsidRDefault="001E0E1D" w:rsidP="000C5687">
            <w:pPr>
              <w:pStyle w:val="acctfourfigures"/>
              <w:tabs>
                <w:tab w:val="clear" w:pos="765"/>
              </w:tabs>
              <w:spacing w:line="240" w:lineRule="auto"/>
              <w:ind w:right="24"/>
              <w:jc w:val="right"/>
              <w:rPr>
                <w:rFonts w:ascii="Angsana New" w:hAnsi="Angsana New"/>
                <w:b/>
                <w:bCs/>
                <w:sz w:val="30"/>
                <w:szCs w:val="30"/>
                <w:rtl/>
                <w:cs/>
                <w:lang w:bidi="th-TH"/>
              </w:rPr>
            </w:pPr>
            <w:r w:rsidRPr="000042F9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2</w:t>
            </w:r>
          </w:p>
        </w:tc>
      </w:tr>
    </w:tbl>
    <w:p w14:paraId="36E191F0" w14:textId="77777777" w:rsidR="008346A1" w:rsidRPr="004271E9" w:rsidRDefault="008346A1" w:rsidP="008346A1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  <w:r w:rsidRPr="004271E9">
        <w:rPr>
          <w:rFonts w:ascii="Angsana New" w:hAnsi="Angsana New"/>
          <w:sz w:val="30"/>
          <w:szCs w:val="30"/>
          <w:cs/>
          <w:lang w:bidi="th-TH"/>
        </w:rPr>
        <w:lastRenderedPageBreak/>
        <w:t>ตารางข้างต้นวิเคราะห์การวัดมูลค่ายุติธรรมที่เกิดขึ้นประจำสำหรับ</w:t>
      </w:r>
      <w:r w:rsidR="004039DC" w:rsidRPr="004271E9">
        <w:rPr>
          <w:rFonts w:ascii="Angsana New" w:hAnsi="Angsana New" w:hint="cs"/>
          <w:spacing w:val="8"/>
          <w:sz w:val="30"/>
          <w:szCs w:val="30"/>
          <w:cs/>
          <w:lang w:bidi="th-TH"/>
        </w:rPr>
        <w:t>หลักทรัพย์</w:t>
      </w:r>
      <w:r w:rsidR="0054634D" w:rsidRPr="004271E9">
        <w:rPr>
          <w:rFonts w:ascii="Angsana New" w:hAnsi="Angsana New" w:hint="cs"/>
          <w:spacing w:val="8"/>
          <w:sz w:val="30"/>
          <w:szCs w:val="30"/>
          <w:cs/>
          <w:lang w:bidi="th-TH"/>
        </w:rPr>
        <w:t>เผื่อขาย</w:t>
      </w:r>
      <w:r w:rsidR="0054634D" w:rsidRPr="004271E9">
        <w:rPr>
          <w:rFonts w:ascii="Angsana New" w:hAnsi="Angsana New"/>
          <w:spacing w:val="8"/>
          <w:sz w:val="30"/>
          <w:szCs w:val="30"/>
          <w:cs/>
          <w:lang w:bidi="th-TH"/>
        </w:rPr>
        <w:t xml:space="preserve"> </w:t>
      </w:r>
      <w:r w:rsidRPr="004271E9">
        <w:rPr>
          <w:rFonts w:ascii="Angsana New" w:hAnsi="Angsana New"/>
          <w:sz w:val="30"/>
          <w:szCs w:val="30"/>
          <w:cs/>
          <w:lang w:bidi="th-TH"/>
        </w:rPr>
        <w:t>การวัดมูลค่ายุติธรรมเหล่านี้</w:t>
      </w:r>
      <w:r w:rsidRPr="004271E9">
        <w:rPr>
          <w:rFonts w:ascii="Angsana New" w:hAnsi="Angsana New"/>
          <w:spacing w:val="-8"/>
          <w:sz w:val="30"/>
          <w:szCs w:val="30"/>
          <w:cs/>
          <w:lang w:bidi="th-TH"/>
        </w:rPr>
        <w:t>ถูกจัดประเภทอยู่ในระดับที่ต่างกันของลำดับชั้นมูลค่ายุติธรรมตามข้อมูลที่ใช้ในการประเมินมูลค่า นิยามของระดับต่างๆ</w:t>
      </w:r>
      <w:r w:rsidRPr="004271E9">
        <w:rPr>
          <w:rFonts w:ascii="Angsana New" w:hAnsi="Angsana New"/>
          <w:sz w:val="30"/>
          <w:szCs w:val="30"/>
          <w:cs/>
          <w:lang w:bidi="th-TH"/>
        </w:rPr>
        <w:t xml:space="preserve"> ที่เกี่ยวข้องกับเงินลงทุนของกลุ่มบริษัท มีดังนี้</w:t>
      </w:r>
    </w:p>
    <w:p w14:paraId="06A8629B" w14:textId="77777777" w:rsidR="008346A1" w:rsidRPr="00C6674C" w:rsidRDefault="008346A1" w:rsidP="008346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04DB938D" w14:textId="25D6CA9A" w:rsidR="008346A1" w:rsidRPr="004271E9" w:rsidRDefault="008346A1" w:rsidP="001A194D">
      <w:pPr>
        <w:pStyle w:val="block"/>
        <w:numPr>
          <w:ilvl w:val="0"/>
          <w:numId w:val="17"/>
        </w:numPr>
        <w:tabs>
          <w:tab w:val="left" w:pos="900"/>
        </w:tabs>
        <w:spacing w:after="0" w:line="240" w:lineRule="atLeast"/>
        <w:ind w:left="1710" w:hanging="1143"/>
        <w:jc w:val="thaiDistribute"/>
        <w:rPr>
          <w:rFonts w:ascii="Angsana New" w:hAnsi="Angsana New"/>
          <w:sz w:val="30"/>
          <w:szCs w:val="30"/>
          <w:lang w:bidi="th-TH"/>
        </w:rPr>
      </w:pPr>
      <w:r w:rsidRPr="004271E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ระดับ </w:t>
      </w:r>
      <w:r w:rsidR="004E256E" w:rsidRPr="004E256E">
        <w:rPr>
          <w:rFonts w:ascii="Angsana New" w:hAnsi="Angsana New"/>
          <w:spacing w:val="-4"/>
          <w:sz w:val="30"/>
          <w:szCs w:val="30"/>
          <w:lang w:val="en-US" w:bidi="th-TH"/>
        </w:rPr>
        <w:t>1</w:t>
      </w:r>
      <w:r w:rsidRPr="004271E9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 </w:t>
      </w:r>
      <w:r w:rsidRPr="004271E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: </w:t>
      </w:r>
      <w:r w:rsidR="001A194D" w:rsidRPr="004271E9">
        <w:rPr>
          <w:rFonts w:ascii="Angsana New" w:hAnsi="Angsana New"/>
          <w:spacing w:val="-4"/>
          <w:sz w:val="30"/>
          <w:szCs w:val="30"/>
          <w:lang w:bidi="th-TH"/>
        </w:rPr>
        <w:tab/>
      </w:r>
      <w:r w:rsidRPr="004271E9">
        <w:rPr>
          <w:rFonts w:ascii="Angsana New" w:hAnsi="Angsana New"/>
          <w:spacing w:val="-4"/>
          <w:sz w:val="30"/>
          <w:szCs w:val="30"/>
          <w:cs/>
          <w:lang w:bidi="th-TH"/>
        </w:rPr>
        <w:t>เป็นราคาเสนอซื้อขาย (ไม่ต้องปรับปรุง) ในตลาดที่มีสภาพคล่อง (ตลาดหลักทรัพย์</w:t>
      </w:r>
      <w:r w:rsidRPr="004271E9">
        <w:rPr>
          <w:rFonts w:ascii="Angsana New" w:hAnsi="Angsana New"/>
          <w:spacing w:val="-4"/>
          <w:sz w:val="30"/>
          <w:szCs w:val="30"/>
          <w:cs/>
          <w:lang w:val="en-US" w:bidi="th-TH"/>
        </w:rPr>
        <w:t xml:space="preserve">) </w:t>
      </w:r>
      <w:r w:rsidRPr="004271E9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สำหรับสินทรัพย์หรือหนี้สินอย่างเดียวกัน </w:t>
      </w:r>
      <w:r w:rsidRPr="004271E9">
        <w:rPr>
          <w:rFonts w:ascii="Angsana New" w:hAnsi="Angsana New"/>
          <w:sz w:val="30"/>
          <w:szCs w:val="30"/>
          <w:cs/>
          <w:lang w:bidi="th-TH"/>
        </w:rPr>
        <w:t>และกลุ่มบริษัทสามารถเข้าถึงตลาดนั้น ณ วันที่วัดมูลค่า</w:t>
      </w:r>
    </w:p>
    <w:p w14:paraId="76B84762" w14:textId="155C23AC" w:rsidR="008346A1" w:rsidRPr="004271E9" w:rsidRDefault="008346A1" w:rsidP="001A194D">
      <w:pPr>
        <w:pStyle w:val="block"/>
        <w:numPr>
          <w:ilvl w:val="0"/>
          <w:numId w:val="17"/>
        </w:numPr>
        <w:tabs>
          <w:tab w:val="left" w:pos="900"/>
        </w:tabs>
        <w:spacing w:before="120" w:after="0" w:line="240" w:lineRule="atLeast"/>
        <w:ind w:left="1710" w:hanging="1143"/>
        <w:jc w:val="thaiDistribute"/>
        <w:rPr>
          <w:rFonts w:ascii="Angsana New" w:hAnsi="Angsana New"/>
          <w:sz w:val="30"/>
          <w:szCs w:val="30"/>
          <w:lang w:bidi="th-TH"/>
        </w:rPr>
      </w:pPr>
      <w:r w:rsidRPr="004271E9">
        <w:rPr>
          <w:rFonts w:ascii="Angsana New" w:hAnsi="Angsana New"/>
          <w:sz w:val="30"/>
          <w:szCs w:val="30"/>
          <w:cs/>
          <w:lang w:bidi="th-TH"/>
        </w:rPr>
        <w:t xml:space="preserve">ระดับ </w:t>
      </w:r>
      <w:r w:rsidR="004E256E" w:rsidRPr="004E256E">
        <w:rPr>
          <w:rFonts w:ascii="Angsana New" w:hAnsi="Angsana New"/>
          <w:sz w:val="30"/>
          <w:szCs w:val="30"/>
          <w:lang w:val="en-US" w:bidi="th-TH"/>
        </w:rPr>
        <w:t>2</w:t>
      </w:r>
      <w:r w:rsidRPr="004271E9">
        <w:rPr>
          <w:rFonts w:ascii="Angsana New" w:hAnsi="Angsana New"/>
          <w:sz w:val="30"/>
          <w:szCs w:val="30"/>
          <w:cs/>
          <w:lang w:bidi="th-TH"/>
        </w:rPr>
        <w:t xml:space="preserve"> : </w:t>
      </w:r>
      <w:r w:rsidR="001A194D" w:rsidRPr="004271E9">
        <w:rPr>
          <w:rFonts w:ascii="Angsana New" w:hAnsi="Angsana New"/>
          <w:sz w:val="30"/>
          <w:szCs w:val="30"/>
          <w:lang w:bidi="th-TH"/>
        </w:rPr>
        <w:tab/>
      </w:r>
      <w:r w:rsidRPr="004271E9">
        <w:rPr>
          <w:rFonts w:ascii="Angsana New" w:hAnsi="Angsana New"/>
          <w:sz w:val="30"/>
          <w:szCs w:val="30"/>
          <w:cs/>
          <w:lang w:bidi="th-TH"/>
        </w:rPr>
        <w:t xml:space="preserve">เป็นข้อมูลอื่นที่สังเกตได้ไม่ว่าโดยทางตรงหรือโดยทางอ้อมสำหรับสินทรัพย์หรือหนี้สินนั้นนอกเหนือจากราคาเสนอซื้อขายซึ่งรวมอยู่ในข้อมูลระดับ </w:t>
      </w:r>
      <w:r w:rsidR="004E256E" w:rsidRPr="004E256E">
        <w:rPr>
          <w:rFonts w:ascii="Angsana New" w:hAnsi="Angsana New"/>
          <w:sz w:val="30"/>
          <w:szCs w:val="30"/>
          <w:lang w:val="en-US" w:bidi="th-TH"/>
        </w:rPr>
        <w:t>1</w:t>
      </w:r>
    </w:p>
    <w:p w14:paraId="16977F87" w14:textId="77777777" w:rsidR="008346A1" w:rsidRPr="00C6674C" w:rsidRDefault="008346A1" w:rsidP="008346A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4D041A82" w14:textId="183BA8ED" w:rsidR="00DD5B0A" w:rsidRDefault="008346A1" w:rsidP="008346A1">
      <w:pPr>
        <w:pStyle w:val="block"/>
        <w:spacing w:after="0" w:line="240" w:lineRule="atLeast"/>
        <w:jc w:val="thaiDistribute"/>
        <w:rPr>
          <w:rFonts w:ascii="Angsana New" w:hAnsi="Angsana New"/>
          <w:sz w:val="30"/>
          <w:szCs w:val="30"/>
          <w:lang w:bidi="th-TH"/>
        </w:rPr>
      </w:pPr>
      <w:r w:rsidRPr="0009442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กลุ่มบริษัทพิจารณามูลค่ายุติธรรมระดับ </w:t>
      </w:r>
      <w:r w:rsidR="004E256E" w:rsidRPr="00094423">
        <w:rPr>
          <w:rFonts w:ascii="Angsana New" w:hAnsi="Angsana New"/>
          <w:spacing w:val="-4"/>
          <w:sz w:val="30"/>
          <w:szCs w:val="30"/>
          <w:lang w:val="en-US" w:bidi="th-TH"/>
        </w:rPr>
        <w:t>2</w:t>
      </w:r>
      <w:r w:rsidRPr="00094423">
        <w:rPr>
          <w:rFonts w:ascii="Angsana New" w:hAnsi="Angsana New"/>
          <w:spacing w:val="-4"/>
          <w:sz w:val="30"/>
          <w:szCs w:val="30"/>
          <w:cs/>
          <w:lang w:bidi="th-TH"/>
        </w:rPr>
        <w:t xml:space="preserve"> สำหรับหลักทรัพย์ที่ซื้อขายนอกตลาดหลักทรัพย์ อ้างอิงราคาจากนายหน้า</w:t>
      </w:r>
      <w:r w:rsidRPr="00300257">
        <w:rPr>
          <w:rFonts w:ascii="Angsana New" w:hAnsi="Angsana New"/>
          <w:sz w:val="30"/>
          <w:szCs w:val="30"/>
          <w:cs/>
          <w:lang w:bidi="th-TH"/>
        </w:rPr>
        <w:t xml:space="preserve">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</w:t>
      </w:r>
      <w:r w:rsidRPr="00300257">
        <w:rPr>
          <w:rFonts w:ascii="Angsana New" w:hAnsi="Angsana New"/>
          <w:spacing w:val="-6"/>
          <w:sz w:val="30"/>
          <w:szCs w:val="30"/>
          <w:cs/>
          <w:lang w:bidi="th-TH"/>
        </w:rPr>
        <w:t>อัตราดอกเบี้ยในตลาดสำหรับเครื่องมือทางการเงินที่เหมือนกัน ณ วันที่วัด</w:t>
      </w:r>
      <w:r w:rsidR="004504B4" w:rsidRPr="00300257">
        <w:rPr>
          <w:rFonts w:ascii="Angsana New" w:hAnsi="Angsana New" w:hint="cs"/>
          <w:spacing w:val="-6"/>
          <w:sz w:val="30"/>
          <w:szCs w:val="30"/>
          <w:cs/>
          <w:lang w:bidi="th-TH"/>
        </w:rPr>
        <w:t>มูล</w:t>
      </w:r>
      <w:r w:rsidRPr="00300257">
        <w:rPr>
          <w:rFonts w:ascii="Angsana New" w:hAnsi="Angsana New"/>
          <w:spacing w:val="-6"/>
          <w:sz w:val="30"/>
          <w:szCs w:val="30"/>
          <w:cs/>
          <w:lang w:bidi="th-TH"/>
        </w:rPr>
        <w:t>ค่า มูลค่ายุติธรรมของเครื่องมือทางการเงิน</w:t>
      </w:r>
      <w:r w:rsidRPr="00300257">
        <w:rPr>
          <w:rFonts w:ascii="Angsana New" w:hAnsi="Angsana New"/>
          <w:sz w:val="30"/>
          <w:szCs w:val="30"/>
          <w:cs/>
          <w:lang w:bidi="th-TH"/>
        </w:rPr>
        <w:t>สะท้อนผลกระทบของความเสี่ยงด้านเครดิตและได้รวมการปรับปรุงความเสี่ยงด้านเครดิตของกลุ่มบริษัทและคู่สัญญาตามความเหมาะสม</w:t>
      </w:r>
    </w:p>
    <w:p w14:paraId="7886776C" w14:textId="77777777" w:rsidR="00597BD0" w:rsidRPr="00C6674C" w:rsidRDefault="00597BD0" w:rsidP="008346A1">
      <w:pPr>
        <w:pStyle w:val="block"/>
        <w:spacing w:after="0" w:line="240" w:lineRule="atLeast"/>
        <w:jc w:val="thaiDistribute"/>
        <w:rPr>
          <w:rFonts w:ascii="Angsana New" w:hAnsi="Angsana New"/>
          <w:sz w:val="24"/>
          <w:szCs w:val="24"/>
          <w:lang w:bidi="th-TH"/>
        </w:rPr>
      </w:pPr>
    </w:p>
    <w:p w14:paraId="2B32222E" w14:textId="07148706" w:rsidR="0032630A" w:rsidRPr="00C1746C" w:rsidRDefault="00E824F5" w:rsidP="00B756BA">
      <w:pPr>
        <w:pStyle w:val="block"/>
        <w:spacing w:after="0" w:line="240" w:lineRule="auto"/>
        <w:ind w:left="0"/>
        <w:jc w:val="thaiDistribute"/>
        <w:rPr>
          <w:rFonts w:ascii="Angsana New" w:hAnsi="Angsana New"/>
          <w:sz w:val="2"/>
          <w:szCs w:val="2"/>
          <w:lang w:bidi="th-TH"/>
        </w:rPr>
      </w:pPr>
      <w:r>
        <w:rPr>
          <w:rFonts w:ascii="Angsana New" w:hAnsi="Angsana New"/>
          <w:b/>
          <w:bCs/>
          <w:sz w:val="30"/>
          <w:szCs w:val="30"/>
          <w:lang w:bidi="th-TH"/>
        </w:rPr>
        <w:t>7</w:t>
      </w:r>
      <w:r w:rsidR="0032630A" w:rsidRPr="00540639">
        <w:rPr>
          <w:rFonts w:ascii="Angsana New" w:hAnsi="Angsana New"/>
          <w:b/>
          <w:bCs/>
          <w:sz w:val="30"/>
          <w:szCs w:val="30"/>
        </w:rPr>
        <w:tab/>
      </w:r>
      <w:r w:rsidR="0032630A" w:rsidRPr="00540639">
        <w:rPr>
          <w:rFonts w:ascii="Angsana New" w:hAnsi="Angsana New"/>
          <w:b/>
          <w:bCs/>
          <w:sz w:val="30"/>
          <w:szCs w:val="30"/>
          <w:cs/>
          <w:lang w:bidi="th-TH"/>
        </w:rPr>
        <w:t>เงินลงทุน</w:t>
      </w:r>
      <w:r w:rsidR="000C14D8" w:rsidRPr="00540639">
        <w:rPr>
          <w:rFonts w:ascii="Angsana New" w:hAnsi="Angsana New" w:hint="cs"/>
          <w:b/>
          <w:bCs/>
          <w:sz w:val="30"/>
          <w:szCs w:val="30"/>
          <w:cs/>
          <w:lang w:bidi="th-TH"/>
        </w:rPr>
        <w:t>ในบริษัทร่วม</w:t>
      </w:r>
      <w:r w:rsidR="00D36526" w:rsidRPr="00540639">
        <w:rPr>
          <w:rFonts w:ascii="Angsana New" w:hAnsi="Angsana New" w:hint="cs"/>
          <w:b/>
          <w:bCs/>
          <w:sz w:val="30"/>
          <w:szCs w:val="30"/>
          <w:cs/>
          <w:lang w:bidi="th-TH"/>
        </w:rPr>
        <w:t>และการร่วมค้า</w:t>
      </w:r>
    </w:p>
    <w:p w14:paraId="3D561388" w14:textId="77777777" w:rsidR="00846593" w:rsidRPr="00C6674C" w:rsidRDefault="00846593" w:rsidP="00E7021D">
      <w:pPr>
        <w:pStyle w:val="BodyText3"/>
        <w:tabs>
          <w:tab w:val="clear" w:pos="540"/>
        </w:tabs>
        <w:ind w:left="567" w:right="0"/>
        <w:jc w:val="thaiDistribute"/>
        <w:rPr>
          <w:rFonts w:ascii="Angsana New" w:hAnsi="Angsana New" w:cs="Angsana New"/>
          <w:spacing w:val="6"/>
          <w:sz w:val="24"/>
          <w:szCs w:val="24"/>
          <w:cs/>
        </w:rPr>
      </w:pPr>
    </w:p>
    <w:p w14:paraId="2A381390" w14:textId="790E0228" w:rsidR="00412411" w:rsidRPr="00A7421E" w:rsidRDefault="00412411" w:rsidP="0070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7421E">
        <w:rPr>
          <w:rFonts w:ascii="Angsana New" w:hAnsi="Angsana New"/>
          <w:spacing w:val="-6"/>
          <w:sz w:val="30"/>
          <w:szCs w:val="30"/>
          <w:cs/>
        </w:rPr>
        <w:t>รายการเคลื่อนไหว</w:t>
      </w:r>
      <w:r w:rsidR="000C37A9" w:rsidRPr="00A7421E">
        <w:rPr>
          <w:rFonts w:ascii="Angsana New" w:hAnsi="Angsana New"/>
          <w:spacing w:val="-6"/>
          <w:sz w:val="30"/>
          <w:szCs w:val="30"/>
          <w:cs/>
        </w:rPr>
        <w:t>ระหว่างงวด</w:t>
      </w:r>
      <w:r w:rsidR="00957A1E" w:rsidRPr="00756E40">
        <w:rPr>
          <w:rFonts w:ascii="Angsana New" w:hAnsi="Angsana New"/>
          <w:sz w:val="30"/>
          <w:szCs w:val="30"/>
          <w:cs/>
        </w:rPr>
        <w:t>เก้า</w:t>
      </w:r>
      <w:r w:rsidR="00F860D6" w:rsidRPr="00A7421E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F860D6" w:rsidRPr="00756E40">
        <w:rPr>
          <w:rFonts w:ascii="Angsana New" w:hAnsi="Angsana New"/>
          <w:sz w:val="30"/>
          <w:szCs w:val="30"/>
        </w:rPr>
        <w:t xml:space="preserve">30 </w:t>
      </w:r>
      <w:r w:rsidR="00957A1E" w:rsidRPr="00756E40">
        <w:rPr>
          <w:rFonts w:ascii="Angsana New" w:hAnsi="Angsana New"/>
          <w:sz w:val="30"/>
          <w:szCs w:val="30"/>
          <w:cs/>
        </w:rPr>
        <w:t>กันยายน</w:t>
      </w:r>
      <w:r w:rsidR="00F860D6" w:rsidRPr="00A7421E">
        <w:rPr>
          <w:rFonts w:ascii="Angsana New" w:hAnsi="Angsana New"/>
          <w:sz w:val="30"/>
          <w:szCs w:val="30"/>
          <w:cs/>
        </w:rPr>
        <w:t xml:space="preserve"> </w:t>
      </w:r>
      <w:r w:rsidRPr="00A7421E">
        <w:rPr>
          <w:rFonts w:ascii="Angsana New" w:hAnsi="Angsana New"/>
          <w:spacing w:val="-6"/>
          <w:sz w:val="30"/>
          <w:szCs w:val="30"/>
          <w:cs/>
        </w:rPr>
        <w:t>สำหรับเงินลงทุนในบริษัทร่วมและการร่วมค้า</w:t>
      </w:r>
      <w:r w:rsidR="00162FCD" w:rsidRPr="00A7421E">
        <w:rPr>
          <w:rFonts w:ascii="Angsana New" w:hAnsi="Angsana New"/>
          <w:spacing w:val="-6"/>
          <w:sz w:val="30"/>
          <w:szCs w:val="30"/>
        </w:rPr>
        <w:br/>
      </w:r>
      <w:r w:rsidRPr="00A7421E">
        <w:rPr>
          <w:rFonts w:ascii="Angsana New" w:hAnsi="Angsana New"/>
          <w:spacing w:val="-6"/>
          <w:sz w:val="30"/>
          <w:szCs w:val="30"/>
          <w:cs/>
        </w:rPr>
        <w:t>ซึ่งบันทึก</w:t>
      </w:r>
      <w:r w:rsidRPr="00A7421E">
        <w:rPr>
          <w:rFonts w:ascii="Angsana New" w:hAnsi="Angsana New"/>
          <w:sz w:val="30"/>
          <w:szCs w:val="30"/>
          <w:cs/>
        </w:rPr>
        <w:t>โดยวิธีส่วนได้เสีย</w:t>
      </w:r>
      <w:r w:rsidR="00DA4F0A" w:rsidRPr="00A7421E">
        <w:rPr>
          <w:rFonts w:ascii="Angsana New" w:hAnsi="Angsana New"/>
          <w:sz w:val="30"/>
          <w:szCs w:val="30"/>
          <w:cs/>
        </w:rPr>
        <w:t xml:space="preserve"> </w:t>
      </w:r>
      <w:r w:rsidRPr="00A7421E">
        <w:rPr>
          <w:rFonts w:ascii="Angsana New" w:hAnsi="Angsana New"/>
          <w:sz w:val="30"/>
          <w:szCs w:val="30"/>
          <w:cs/>
        </w:rPr>
        <w:t>มีดังนี้</w:t>
      </w:r>
    </w:p>
    <w:p w14:paraId="166FA12B" w14:textId="77777777" w:rsidR="00AE6348" w:rsidRPr="00C6674C" w:rsidRDefault="00AE6348" w:rsidP="00E7021D">
      <w:pPr>
        <w:pStyle w:val="BodyText3"/>
        <w:tabs>
          <w:tab w:val="clear" w:pos="540"/>
        </w:tabs>
        <w:ind w:left="567" w:right="0"/>
        <w:jc w:val="thaiDistribute"/>
        <w:rPr>
          <w:rFonts w:ascii="Angsana New" w:hAnsi="Angsana New" w:cs="Angsana New"/>
          <w:spacing w:val="6"/>
          <w:sz w:val="24"/>
          <w:szCs w:val="24"/>
        </w:rPr>
      </w:pPr>
    </w:p>
    <w:tbl>
      <w:tblPr>
        <w:tblW w:w="917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134"/>
        <w:gridCol w:w="1134"/>
        <w:gridCol w:w="283"/>
        <w:gridCol w:w="1134"/>
      </w:tblGrid>
      <w:tr w:rsidR="00A31184" w:rsidRPr="00A7421E" w14:paraId="3E802881" w14:textId="77777777" w:rsidTr="00DD7C1C">
        <w:trPr>
          <w:cantSplit/>
          <w:trHeight w:val="403"/>
        </w:trPr>
        <w:tc>
          <w:tcPr>
            <w:tcW w:w="5490" w:type="dxa"/>
          </w:tcPr>
          <w:p w14:paraId="4F9B609D" w14:textId="158F640A" w:rsidR="009A6F46" w:rsidRPr="00A7421E" w:rsidRDefault="009A6F46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16D63EA1" w14:textId="121B1181" w:rsidR="00A31184" w:rsidRPr="00A7421E" w:rsidRDefault="00CC6CC2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A7421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1134" w:type="dxa"/>
          </w:tcPr>
          <w:p w14:paraId="342D66ED" w14:textId="48977AB2" w:rsidR="00A31184" w:rsidRPr="00A7421E" w:rsidRDefault="004E256E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421E">
              <w:rPr>
                <w:rFonts w:ascii="Angsana New" w:hAnsi="Angsana New"/>
                <w:sz w:val="30"/>
                <w:szCs w:val="30"/>
              </w:rPr>
              <w:t>256</w:t>
            </w:r>
            <w:r w:rsidR="006723C7" w:rsidRPr="00A7421E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3" w:type="dxa"/>
            <w:vAlign w:val="center"/>
          </w:tcPr>
          <w:p w14:paraId="4CD27407" w14:textId="77777777" w:rsidR="00A31184" w:rsidRPr="00A7421E" w:rsidRDefault="00A31184" w:rsidP="00A31184">
            <w:pPr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0BA19E4" w14:textId="764AD44E" w:rsidR="00A31184" w:rsidRPr="00A7421E" w:rsidRDefault="004E256E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7" w:right="-9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7421E">
              <w:rPr>
                <w:rFonts w:ascii="Angsana New" w:hAnsi="Angsana New"/>
                <w:sz w:val="30"/>
                <w:szCs w:val="30"/>
              </w:rPr>
              <w:t>256</w:t>
            </w:r>
            <w:r w:rsidR="006723C7" w:rsidRPr="00A7421E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A31184" w:rsidRPr="00A7421E" w14:paraId="5142FE79" w14:textId="77777777" w:rsidTr="00DD7C1C">
        <w:trPr>
          <w:cantSplit/>
          <w:trHeight w:val="403"/>
        </w:trPr>
        <w:tc>
          <w:tcPr>
            <w:tcW w:w="5490" w:type="dxa"/>
          </w:tcPr>
          <w:p w14:paraId="619C08A5" w14:textId="77777777" w:rsidR="00A31184" w:rsidRPr="00A7421E" w:rsidRDefault="00A31184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3A0485AC" w14:textId="77777777" w:rsidR="00A31184" w:rsidRPr="00A7421E" w:rsidRDefault="00A31184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51" w:type="dxa"/>
            <w:gridSpan w:val="3"/>
          </w:tcPr>
          <w:p w14:paraId="5A88E841" w14:textId="77777777" w:rsidR="00A31184" w:rsidRPr="00A7421E" w:rsidRDefault="00A31184" w:rsidP="00A31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421E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162FCD" w:rsidRPr="00A7421E" w14:paraId="03BBDA86" w14:textId="77777777" w:rsidTr="00DD7C1C">
        <w:trPr>
          <w:cantSplit/>
          <w:trHeight w:val="403"/>
        </w:trPr>
        <w:tc>
          <w:tcPr>
            <w:tcW w:w="5490" w:type="dxa"/>
          </w:tcPr>
          <w:p w14:paraId="12294146" w14:textId="77A3AE46" w:rsidR="00162FCD" w:rsidRPr="00A7421E" w:rsidRDefault="00162FCD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42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421E">
              <w:rPr>
                <w:rFonts w:ascii="Angsana New" w:hAnsi="Angsana New"/>
                <w:b/>
                <w:bCs/>
                <w:sz w:val="30"/>
                <w:szCs w:val="30"/>
              </w:rPr>
              <w:t>1</w:t>
            </w:r>
            <w:r w:rsidRPr="00A742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34" w:type="dxa"/>
          </w:tcPr>
          <w:p w14:paraId="53B9E1B0" w14:textId="77777777" w:rsidR="00162FCD" w:rsidRPr="00A7421E" w:rsidRDefault="00162FCD" w:rsidP="00162FC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7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134" w:type="dxa"/>
          </w:tcPr>
          <w:p w14:paraId="1D13ECD0" w14:textId="5A50DCAC" w:rsidR="00162FCD" w:rsidRPr="00A7421E" w:rsidRDefault="00AD746D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7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742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99,376</w:t>
            </w:r>
          </w:p>
        </w:tc>
        <w:tc>
          <w:tcPr>
            <w:tcW w:w="283" w:type="dxa"/>
          </w:tcPr>
          <w:p w14:paraId="2070B32B" w14:textId="77777777" w:rsidR="00162FCD" w:rsidRPr="00A7421E" w:rsidRDefault="00162FCD" w:rsidP="00162FCD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64"/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34" w:type="dxa"/>
          </w:tcPr>
          <w:p w14:paraId="1E9636AA" w14:textId="1A82D6B3" w:rsidR="00162FCD" w:rsidRPr="00A7421E" w:rsidRDefault="00162FCD" w:rsidP="00591226">
            <w:pPr>
              <w:pStyle w:val="acctfourfigures"/>
              <w:tabs>
                <w:tab w:val="clear" w:pos="765"/>
                <w:tab w:val="decimal" w:pos="885"/>
              </w:tabs>
              <w:spacing w:line="240" w:lineRule="atLeast"/>
              <w:ind w:right="-74"/>
              <w:jc w:val="both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742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98,3</w:t>
            </w:r>
            <w:r w:rsidRPr="00A7421E">
              <w:rPr>
                <w:rFonts w:ascii="Angsana New" w:hAnsi="Angsana New"/>
                <w:b/>
                <w:bCs/>
                <w:sz w:val="30"/>
                <w:szCs w:val="30"/>
                <w:lang w:val="en-US" w:bidi="th-TH"/>
              </w:rPr>
              <w:t>3</w:t>
            </w:r>
            <w:r w:rsidRPr="00A7421E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</w:t>
            </w:r>
          </w:p>
        </w:tc>
      </w:tr>
      <w:tr w:rsidR="00162FCD" w:rsidRPr="00A7421E" w14:paraId="18FFC09E" w14:textId="77777777" w:rsidTr="00DD7C1C">
        <w:trPr>
          <w:cantSplit/>
          <w:trHeight w:val="403"/>
        </w:trPr>
        <w:tc>
          <w:tcPr>
            <w:tcW w:w="5490" w:type="dxa"/>
          </w:tcPr>
          <w:p w14:paraId="58BAF416" w14:textId="77777777" w:rsidR="00162FCD" w:rsidRPr="00A7421E" w:rsidRDefault="00162FCD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7421E">
              <w:rPr>
                <w:rFonts w:ascii="Angsana New" w:hAnsi="Angsana New"/>
                <w:sz w:val="30"/>
                <w:szCs w:val="30"/>
                <w:cs/>
              </w:rPr>
              <w:t>ส่วนแบ่งกำไรสุทธิจากเงินลงทุน - วิธีส่วนได้เสีย</w:t>
            </w:r>
          </w:p>
        </w:tc>
        <w:tc>
          <w:tcPr>
            <w:tcW w:w="1134" w:type="dxa"/>
          </w:tcPr>
          <w:p w14:paraId="1732CCAE" w14:textId="77777777" w:rsidR="00162FCD" w:rsidRPr="00A7421E" w:rsidRDefault="00162FCD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12E2FD24" w14:textId="738520ED" w:rsidR="00162FCD" w:rsidRPr="00A7421E" w:rsidRDefault="00AD74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A7421E">
              <w:rPr>
                <w:rFonts w:ascii="Angsana New" w:hAnsi="Angsana New"/>
                <w:sz w:val="30"/>
                <w:szCs w:val="30"/>
              </w:rPr>
              <w:t>8,796</w:t>
            </w:r>
          </w:p>
        </w:tc>
        <w:tc>
          <w:tcPr>
            <w:tcW w:w="283" w:type="dxa"/>
          </w:tcPr>
          <w:p w14:paraId="2915FDF6" w14:textId="77777777" w:rsidR="00162FCD" w:rsidRPr="00A7421E" w:rsidRDefault="00162FCD" w:rsidP="00162FCD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4BBC7C77" w14:textId="00733CB5" w:rsidR="00162FCD" w:rsidRPr="00A7421E" w:rsidRDefault="00223948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A7421E">
              <w:rPr>
                <w:rFonts w:ascii="Angsana New" w:hAnsi="Angsana New"/>
                <w:sz w:val="30"/>
                <w:szCs w:val="30"/>
              </w:rPr>
              <w:t>11,890</w:t>
            </w:r>
          </w:p>
        </w:tc>
      </w:tr>
      <w:tr w:rsidR="00162FCD" w:rsidRPr="00A7421E" w14:paraId="4D7EED1F" w14:textId="77777777" w:rsidTr="00DD7C1C">
        <w:trPr>
          <w:cantSplit/>
          <w:trHeight w:val="403"/>
        </w:trPr>
        <w:tc>
          <w:tcPr>
            <w:tcW w:w="5490" w:type="dxa"/>
          </w:tcPr>
          <w:p w14:paraId="53A05E8D" w14:textId="551FED90" w:rsidR="00162FCD" w:rsidRPr="00A7421E" w:rsidRDefault="00162FCD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7421E">
              <w:rPr>
                <w:rFonts w:ascii="Angsana New" w:hAnsi="Angsana New"/>
                <w:sz w:val="30"/>
                <w:szCs w:val="30"/>
                <w:cs/>
              </w:rPr>
              <w:t>ลงทุนเพิ่มสุทธิ</w:t>
            </w:r>
          </w:p>
        </w:tc>
        <w:tc>
          <w:tcPr>
            <w:tcW w:w="1134" w:type="dxa"/>
          </w:tcPr>
          <w:p w14:paraId="4A58196B" w14:textId="77777777" w:rsidR="00162FCD" w:rsidRPr="00A7421E" w:rsidRDefault="00162FCD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</w:tcPr>
          <w:p w14:paraId="30D401AD" w14:textId="66514B75" w:rsidR="00162FCD" w:rsidRPr="00A7421E" w:rsidRDefault="00F23F62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A7421E">
              <w:rPr>
                <w:rFonts w:ascii="Angsana New" w:hAnsi="Angsana New"/>
                <w:sz w:val="30"/>
                <w:szCs w:val="30"/>
              </w:rPr>
              <w:t>73</w:t>
            </w:r>
          </w:p>
        </w:tc>
        <w:tc>
          <w:tcPr>
            <w:tcW w:w="283" w:type="dxa"/>
          </w:tcPr>
          <w:p w14:paraId="50512197" w14:textId="77777777" w:rsidR="00162FCD" w:rsidRPr="00A7421E" w:rsidRDefault="00162FCD" w:rsidP="00162FCD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53826C3B" w14:textId="12AE373B" w:rsidR="00162FCD" w:rsidRPr="00A7421E" w:rsidRDefault="00223948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A7421E">
              <w:rPr>
                <w:rFonts w:ascii="Angsana New" w:hAnsi="Angsana New"/>
                <w:sz w:val="30"/>
                <w:szCs w:val="30"/>
              </w:rPr>
              <w:t>2,740</w:t>
            </w:r>
          </w:p>
        </w:tc>
      </w:tr>
      <w:tr w:rsidR="00162FCD" w:rsidRPr="00A7421E" w14:paraId="0A951FFB" w14:textId="77777777" w:rsidTr="00DD7C1C">
        <w:trPr>
          <w:cantSplit/>
          <w:trHeight w:val="403"/>
        </w:trPr>
        <w:tc>
          <w:tcPr>
            <w:tcW w:w="5490" w:type="dxa"/>
          </w:tcPr>
          <w:p w14:paraId="6F2D1044" w14:textId="77777777" w:rsidR="00162FCD" w:rsidRPr="00A7421E" w:rsidRDefault="00162FCD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7421E">
              <w:rPr>
                <w:rFonts w:ascii="Angsana New" w:hAnsi="Angsana New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134" w:type="dxa"/>
          </w:tcPr>
          <w:p w14:paraId="2ED5E7A8" w14:textId="77777777" w:rsidR="00162FCD" w:rsidRPr="00A7421E" w:rsidRDefault="00162FCD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F24ED13" w14:textId="57C8B0ED" w:rsidR="00162FCD" w:rsidRPr="00A7421E" w:rsidRDefault="00F23F62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A7421E">
              <w:rPr>
                <w:rFonts w:ascii="Angsana New" w:hAnsi="Angsana New"/>
                <w:sz w:val="30"/>
                <w:szCs w:val="30"/>
              </w:rPr>
              <w:t>(6,770)</w:t>
            </w:r>
          </w:p>
        </w:tc>
        <w:tc>
          <w:tcPr>
            <w:tcW w:w="283" w:type="dxa"/>
          </w:tcPr>
          <w:p w14:paraId="26A7D1F6" w14:textId="77777777" w:rsidR="00162FCD" w:rsidRPr="00A7421E" w:rsidRDefault="00162FCD" w:rsidP="00162FCD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14:paraId="0F2E9EF7" w14:textId="4BB627D8" w:rsidR="00162FCD" w:rsidRPr="00A7421E" w:rsidRDefault="00162FCD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A7421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7421E">
              <w:rPr>
                <w:rFonts w:ascii="Angsana New" w:hAnsi="Angsana New"/>
                <w:sz w:val="30"/>
                <w:szCs w:val="30"/>
              </w:rPr>
              <w:t>7,</w:t>
            </w:r>
            <w:r w:rsidR="00223948" w:rsidRPr="00A7421E">
              <w:rPr>
                <w:rFonts w:ascii="Angsana New" w:hAnsi="Angsana New"/>
                <w:sz w:val="30"/>
                <w:szCs w:val="30"/>
              </w:rPr>
              <w:t>354</w:t>
            </w:r>
            <w:r w:rsidRPr="00A7421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070CA0" w:rsidRPr="00A7421E" w14:paraId="47419F0F" w14:textId="77777777" w:rsidTr="00DD7C1C">
        <w:trPr>
          <w:cantSplit/>
          <w:trHeight w:val="403"/>
        </w:trPr>
        <w:tc>
          <w:tcPr>
            <w:tcW w:w="5490" w:type="dxa"/>
          </w:tcPr>
          <w:p w14:paraId="1EADC298" w14:textId="3B7FE654" w:rsidR="00070CA0" w:rsidRPr="00A7421E" w:rsidRDefault="00070CA0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7421E">
              <w:rPr>
                <w:rFonts w:ascii="Angsana New" w:hAnsi="Angsana New"/>
                <w:sz w:val="30"/>
                <w:szCs w:val="30"/>
                <w:cs/>
              </w:rPr>
              <w:t>จำหน่าย</w:t>
            </w:r>
          </w:p>
        </w:tc>
        <w:tc>
          <w:tcPr>
            <w:tcW w:w="1134" w:type="dxa"/>
          </w:tcPr>
          <w:p w14:paraId="0B0F0EB3" w14:textId="77777777" w:rsidR="00070CA0" w:rsidRPr="00A7421E" w:rsidRDefault="00070CA0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5BB39575" w14:textId="13573C3B" w:rsidR="00070CA0" w:rsidRPr="00A7421E" w:rsidRDefault="00F23F62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A7421E">
              <w:rPr>
                <w:rFonts w:ascii="Angsana New" w:hAnsi="Angsana New"/>
                <w:sz w:val="30"/>
                <w:szCs w:val="30"/>
              </w:rPr>
              <w:t>(351)</w:t>
            </w:r>
          </w:p>
        </w:tc>
        <w:tc>
          <w:tcPr>
            <w:tcW w:w="283" w:type="dxa"/>
          </w:tcPr>
          <w:p w14:paraId="13799EB2" w14:textId="77777777" w:rsidR="00070CA0" w:rsidRPr="00A7421E" w:rsidRDefault="00070CA0" w:rsidP="00162FCD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14:paraId="3BC9C970" w14:textId="47C57392" w:rsidR="00070CA0" w:rsidRPr="00A7421E" w:rsidRDefault="00223948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A7421E">
              <w:rPr>
                <w:rFonts w:ascii="Angsana New" w:hAnsi="Angsana New"/>
                <w:sz w:val="30"/>
                <w:szCs w:val="30"/>
              </w:rPr>
              <w:t>(1,655)</w:t>
            </w:r>
          </w:p>
        </w:tc>
      </w:tr>
      <w:tr w:rsidR="00162FCD" w:rsidRPr="00A7421E" w14:paraId="25A619BD" w14:textId="77777777" w:rsidTr="00DD7C1C">
        <w:trPr>
          <w:cantSplit/>
          <w:trHeight w:val="403"/>
        </w:trPr>
        <w:tc>
          <w:tcPr>
            <w:tcW w:w="5490" w:type="dxa"/>
          </w:tcPr>
          <w:p w14:paraId="2D162C26" w14:textId="77777777" w:rsidR="00162FCD" w:rsidRPr="00A7421E" w:rsidRDefault="00162FCD" w:rsidP="00162FC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7421E">
              <w:rPr>
                <w:rFonts w:ascii="Angsana New" w:hAnsi="Angsana New"/>
                <w:sz w:val="30"/>
                <w:szCs w:val="30"/>
                <w:cs/>
              </w:rPr>
              <w:t>การเปลี่ยนแปลงสถานะเป็นบริษัทย่อย</w:t>
            </w:r>
          </w:p>
        </w:tc>
        <w:tc>
          <w:tcPr>
            <w:tcW w:w="1134" w:type="dxa"/>
          </w:tcPr>
          <w:p w14:paraId="46A87FC7" w14:textId="7248DFD9" w:rsidR="00162FCD" w:rsidRPr="00A7421E" w:rsidRDefault="00162FCD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74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7421E">
              <w:rPr>
                <w:rFonts w:ascii="Angsana New" w:hAnsi="Angsana New"/>
                <w:i/>
                <w:iCs/>
                <w:sz w:val="30"/>
                <w:szCs w:val="30"/>
              </w:rPr>
              <w:t>3</w:t>
            </w:r>
          </w:p>
        </w:tc>
        <w:tc>
          <w:tcPr>
            <w:tcW w:w="1134" w:type="dxa"/>
            <w:vAlign w:val="center"/>
          </w:tcPr>
          <w:p w14:paraId="493AC431" w14:textId="14AE4C7F" w:rsidR="00162FCD" w:rsidRPr="00A7421E" w:rsidRDefault="00F23F62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A7421E">
              <w:rPr>
                <w:rFonts w:ascii="Angsana New" w:hAnsi="Angsana New"/>
                <w:sz w:val="30"/>
                <w:szCs w:val="30"/>
              </w:rPr>
              <w:t>(54)</w:t>
            </w:r>
          </w:p>
        </w:tc>
        <w:tc>
          <w:tcPr>
            <w:tcW w:w="283" w:type="dxa"/>
          </w:tcPr>
          <w:p w14:paraId="6E856FE7" w14:textId="77777777" w:rsidR="00162FCD" w:rsidRPr="00A7421E" w:rsidRDefault="00162FCD" w:rsidP="00162FCD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14:paraId="1022E489" w14:textId="4EB9E265" w:rsidR="00162FCD" w:rsidRPr="00A7421E" w:rsidRDefault="00162FCD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A7421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Pr="00A7421E">
              <w:rPr>
                <w:rFonts w:ascii="Angsana New" w:hAnsi="Angsana New"/>
                <w:sz w:val="30"/>
                <w:szCs w:val="30"/>
              </w:rPr>
              <w:t>1,158</w:t>
            </w:r>
            <w:r w:rsidRPr="00A7421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62FCD" w:rsidRPr="00A7421E" w14:paraId="5569C244" w14:textId="77777777" w:rsidTr="00DD7C1C">
        <w:trPr>
          <w:cantSplit/>
          <w:trHeight w:val="403"/>
        </w:trPr>
        <w:tc>
          <w:tcPr>
            <w:tcW w:w="5490" w:type="dxa"/>
          </w:tcPr>
          <w:p w14:paraId="6790ACB7" w14:textId="0600F4CE" w:rsidR="00162FCD" w:rsidRPr="00A7421E" w:rsidRDefault="00162FCD" w:rsidP="00162FCD">
            <w:pPr>
              <w:rPr>
                <w:rFonts w:ascii="Angsana New" w:hAnsi="Angsana New"/>
                <w:sz w:val="30"/>
                <w:szCs w:val="30"/>
                <w:cs/>
              </w:rPr>
            </w:pPr>
            <w:r w:rsidRPr="00A7421E">
              <w:rPr>
                <w:rFonts w:ascii="Angsana New" w:hAnsi="Angsana New"/>
                <w:sz w:val="30"/>
                <w:szCs w:val="30"/>
                <w:cs/>
              </w:rPr>
              <w:t>โอนไปสินทรัพย์ไม่หมุนเวียนที่ถือไว้เพื่อขาย</w:t>
            </w:r>
          </w:p>
        </w:tc>
        <w:tc>
          <w:tcPr>
            <w:tcW w:w="1134" w:type="dxa"/>
          </w:tcPr>
          <w:p w14:paraId="343EDCD8" w14:textId="77777777" w:rsidR="00162FCD" w:rsidRPr="00A7421E" w:rsidRDefault="00162FCD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ind w:right="-74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134" w:type="dxa"/>
            <w:vAlign w:val="center"/>
          </w:tcPr>
          <w:p w14:paraId="6AAB27AD" w14:textId="7DB96C4A" w:rsidR="00162FCD" w:rsidRPr="00A7421E" w:rsidRDefault="00F23F62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A7421E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283" w:type="dxa"/>
          </w:tcPr>
          <w:p w14:paraId="431E168D" w14:textId="77777777" w:rsidR="00162FCD" w:rsidRPr="00A7421E" w:rsidRDefault="00162FCD" w:rsidP="00162FCD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vAlign w:val="center"/>
          </w:tcPr>
          <w:p w14:paraId="7453FEFA" w14:textId="0C136DAA" w:rsidR="00162FCD" w:rsidRPr="00A7421E" w:rsidRDefault="00162FCD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A7421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223948" w:rsidRPr="00A7421E">
              <w:rPr>
                <w:rFonts w:ascii="Angsana New" w:hAnsi="Angsana New"/>
                <w:sz w:val="30"/>
                <w:szCs w:val="30"/>
              </w:rPr>
              <w:t>2,465</w:t>
            </w:r>
            <w:r w:rsidRPr="00A7421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62FCD" w:rsidRPr="00A7421E" w14:paraId="37CE1B3A" w14:textId="77777777" w:rsidTr="00DD7C1C">
        <w:trPr>
          <w:cantSplit/>
          <w:trHeight w:val="403"/>
        </w:trPr>
        <w:tc>
          <w:tcPr>
            <w:tcW w:w="5490" w:type="dxa"/>
          </w:tcPr>
          <w:p w14:paraId="70362373" w14:textId="77777777" w:rsidR="00162FCD" w:rsidRPr="00A7421E" w:rsidRDefault="00162FCD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7421E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34" w:type="dxa"/>
          </w:tcPr>
          <w:p w14:paraId="67FAF108" w14:textId="77777777" w:rsidR="00162FCD" w:rsidRPr="00A7421E" w:rsidRDefault="00162FCD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20FD9C4C" w14:textId="1B573D54" w:rsidR="00162FCD" w:rsidRPr="00A7421E" w:rsidRDefault="00F2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A7421E">
              <w:rPr>
                <w:rFonts w:ascii="Angsana New" w:hAnsi="Angsana New"/>
                <w:sz w:val="30"/>
                <w:szCs w:val="30"/>
              </w:rPr>
              <w:t>(1,34</w:t>
            </w:r>
            <w:r w:rsidR="0049177D">
              <w:rPr>
                <w:rFonts w:ascii="Angsana New" w:hAnsi="Angsana New"/>
                <w:sz w:val="30"/>
                <w:szCs w:val="30"/>
              </w:rPr>
              <w:t>3</w:t>
            </w:r>
            <w:r w:rsidRPr="00A7421E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283" w:type="dxa"/>
          </w:tcPr>
          <w:p w14:paraId="3C61C1A9" w14:textId="77777777" w:rsidR="00162FCD" w:rsidRPr="00A7421E" w:rsidRDefault="00162FCD" w:rsidP="00162FCD">
            <w:pPr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0D4F5720" w14:textId="2AACDB3C" w:rsidR="00162FCD" w:rsidRPr="00A7421E" w:rsidRDefault="00162FCD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sz w:val="30"/>
                <w:szCs w:val="30"/>
              </w:rPr>
            </w:pPr>
            <w:r w:rsidRPr="00A7421E">
              <w:rPr>
                <w:rFonts w:ascii="Angsana New" w:hAnsi="Angsana New"/>
                <w:sz w:val="30"/>
                <w:szCs w:val="30"/>
                <w:cs/>
              </w:rPr>
              <w:t>(</w:t>
            </w:r>
            <w:r w:rsidR="00223948" w:rsidRPr="00A7421E">
              <w:rPr>
                <w:rFonts w:ascii="Angsana New" w:hAnsi="Angsana New"/>
                <w:sz w:val="30"/>
                <w:szCs w:val="30"/>
              </w:rPr>
              <w:t>162</w:t>
            </w:r>
            <w:r w:rsidRPr="00A7421E">
              <w:rPr>
                <w:rFonts w:ascii="Angsana New" w:hAnsi="Angsana New"/>
                <w:sz w:val="30"/>
                <w:szCs w:val="30"/>
                <w:cs/>
              </w:rPr>
              <w:t>)</w:t>
            </w:r>
          </w:p>
        </w:tc>
      </w:tr>
      <w:tr w:rsidR="00162FCD" w:rsidRPr="00A7421E" w14:paraId="11E1F71B" w14:textId="77777777" w:rsidTr="00DD7C1C">
        <w:trPr>
          <w:cantSplit/>
          <w:trHeight w:val="403"/>
        </w:trPr>
        <w:tc>
          <w:tcPr>
            <w:tcW w:w="5490" w:type="dxa"/>
          </w:tcPr>
          <w:p w14:paraId="78F7472D" w14:textId="44635AF2" w:rsidR="00162FCD" w:rsidRPr="00A7421E" w:rsidRDefault="00162FCD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42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6E4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223948" w:rsidRPr="00756E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34" w:type="dxa"/>
          </w:tcPr>
          <w:p w14:paraId="417271A6" w14:textId="77777777" w:rsidR="00162FCD" w:rsidRPr="00A7421E" w:rsidRDefault="00162FCD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5E7EC126" w14:textId="7CD8839F" w:rsidR="00162FCD" w:rsidRPr="00A7421E" w:rsidRDefault="00F23F6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421E">
              <w:rPr>
                <w:rFonts w:ascii="Angsana New" w:hAnsi="Angsana New"/>
                <w:b/>
                <w:bCs/>
                <w:sz w:val="30"/>
                <w:szCs w:val="30"/>
              </w:rPr>
              <w:t>99,72</w:t>
            </w:r>
            <w:r w:rsidR="0049177D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83" w:type="dxa"/>
          </w:tcPr>
          <w:p w14:paraId="3FC4B276" w14:textId="77777777" w:rsidR="00162FCD" w:rsidRPr="00A7421E" w:rsidRDefault="00162FCD" w:rsidP="00162FCD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double" w:sz="4" w:space="0" w:color="auto"/>
            </w:tcBorders>
          </w:tcPr>
          <w:p w14:paraId="77FF22AB" w14:textId="7A5AF2E8" w:rsidR="00162FCD" w:rsidRPr="00A7421E" w:rsidRDefault="00223948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421E">
              <w:rPr>
                <w:rFonts w:ascii="Angsana New" w:hAnsi="Angsana New"/>
                <w:b/>
                <w:bCs/>
                <w:sz w:val="30"/>
                <w:szCs w:val="30"/>
              </w:rPr>
              <w:t>100,167</w:t>
            </w:r>
          </w:p>
        </w:tc>
      </w:tr>
      <w:tr w:rsidR="00162FCD" w:rsidRPr="00A7421E" w14:paraId="5BECEF2F" w14:textId="77777777" w:rsidTr="00DD7C1C">
        <w:trPr>
          <w:cantSplit/>
          <w:trHeight w:val="403"/>
        </w:trPr>
        <w:tc>
          <w:tcPr>
            <w:tcW w:w="5490" w:type="dxa"/>
          </w:tcPr>
          <w:p w14:paraId="212DB66B" w14:textId="77777777" w:rsidR="00162FCD" w:rsidRPr="00A7421E" w:rsidRDefault="00162FCD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</w:tcPr>
          <w:p w14:paraId="71BBE5E2" w14:textId="77777777" w:rsidR="00162FCD" w:rsidRPr="00A7421E" w:rsidRDefault="00162FCD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506F0616" w14:textId="77777777" w:rsidR="00162FCD" w:rsidRPr="00A7421E" w:rsidDel="006723C7" w:rsidRDefault="00162FCD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4E4964EA" w14:textId="77777777" w:rsidR="00162FCD" w:rsidRPr="00A7421E" w:rsidRDefault="00162FCD" w:rsidP="00162FCD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top w:val="double" w:sz="4" w:space="0" w:color="auto"/>
            </w:tcBorders>
          </w:tcPr>
          <w:p w14:paraId="70B14690" w14:textId="77777777" w:rsidR="00162FCD" w:rsidRPr="00A7421E" w:rsidDel="006723C7" w:rsidRDefault="00162FCD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</w:tr>
      <w:tr w:rsidR="00162FCD" w:rsidRPr="00300257" w14:paraId="7ABEF1C7" w14:textId="77777777" w:rsidTr="00DD7C1C">
        <w:trPr>
          <w:cantSplit/>
          <w:trHeight w:val="403"/>
        </w:trPr>
        <w:tc>
          <w:tcPr>
            <w:tcW w:w="5490" w:type="dxa"/>
          </w:tcPr>
          <w:p w14:paraId="74142231" w14:textId="025CAF75" w:rsidR="00162FCD" w:rsidRPr="00A7421E" w:rsidRDefault="00162FCD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742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A7421E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31 </w:t>
            </w:r>
            <w:r w:rsidRPr="00A7421E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134" w:type="dxa"/>
          </w:tcPr>
          <w:p w14:paraId="4370983A" w14:textId="77777777" w:rsidR="00162FCD" w:rsidRPr="00A7421E" w:rsidRDefault="00162FCD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34" w:type="dxa"/>
          </w:tcPr>
          <w:p w14:paraId="518CCE99" w14:textId="77777777" w:rsidR="00162FCD" w:rsidRPr="00A7421E" w:rsidDel="006723C7" w:rsidRDefault="00162FCD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283" w:type="dxa"/>
          </w:tcPr>
          <w:p w14:paraId="21DEA225" w14:textId="77777777" w:rsidR="00162FCD" w:rsidRPr="00A7421E" w:rsidRDefault="00162FCD" w:rsidP="00162FCD">
            <w:pPr>
              <w:ind w:right="7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</w:tcPr>
          <w:p w14:paraId="74FF21C1" w14:textId="0E25B528" w:rsidR="00162FCD" w:rsidDel="006723C7" w:rsidRDefault="00445DA2" w:rsidP="00162F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ind w:right="-74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7421E">
              <w:rPr>
                <w:rFonts w:ascii="Angsana New" w:hAnsi="Angsana New"/>
                <w:b/>
                <w:bCs/>
                <w:sz w:val="30"/>
                <w:szCs w:val="30"/>
              </w:rPr>
              <w:t>99,376</w:t>
            </w:r>
          </w:p>
        </w:tc>
      </w:tr>
    </w:tbl>
    <w:p w14:paraId="10920F9D" w14:textId="52F66611" w:rsidR="00453454" w:rsidRDefault="0032630A" w:rsidP="00E96E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6"/>
        <w:jc w:val="thaiDistribute"/>
        <w:rPr>
          <w:rFonts w:ascii="Angsana New" w:hAnsi="Angsana New"/>
          <w:sz w:val="30"/>
          <w:szCs w:val="30"/>
        </w:rPr>
      </w:pPr>
      <w:r w:rsidRPr="00700CE2">
        <w:rPr>
          <w:rFonts w:ascii="Angsana New" w:hAnsi="Angsana New"/>
          <w:spacing w:val="-6"/>
          <w:sz w:val="30"/>
          <w:szCs w:val="30"/>
          <w:cs/>
        </w:rPr>
        <w:lastRenderedPageBreak/>
        <w:t>เงินลงทุน</w:t>
      </w:r>
      <w:r w:rsidR="000C14D8" w:rsidRPr="00700CE2">
        <w:rPr>
          <w:rFonts w:ascii="Angsana New" w:hAnsi="Angsana New"/>
          <w:spacing w:val="-6"/>
          <w:sz w:val="30"/>
          <w:szCs w:val="30"/>
          <w:cs/>
        </w:rPr>
        <w:t>ใน</w:t>
      </w:r>
      <w:r w:rsidR="000C14D8" w:rsidRPr="00D67EE4">
        <w:rPr>
          <w:rFonts w:ascii="Angsana New" w:hAnsi="Angsana New"/>
          <w:spacing w:val="-6"/>
          <w:sz w:val="30"/>
          <w:szCs w:val="30"/>
          <w:cs/>
        </w:rPr>
        <w:t>บริษัทร่วม</w:t>
      </w:r>
      <w:r w:rsidR="00FF176D" w:rsidRPr="00D67EE4">
        <w:rPr>
          <w:rFonts w:ascii="Angsana New" w:hAnsi="Angsana New"/>
          <w:spacing w:val="-6"/>
          <w:sz w:val="30"/>
          <w:szCs w:val="30"/>
          <w:cs/>
        </w:rPr>
        <w:t>และ</w:t>
      </w:r>
      <w:r w:rsidR="009434EA" w:rsidRPr="00D67EE4">
        <w:rPr>
          <w:rFonts w:ascii="Angsana New" w:hAnsi="Angsana New"/>
          <w:spacing w:val="-6"/>
          <w:sz w:val="30"/>
          <w:szCs w:val="30"/>
          <w:cs/>
        </w:rPr>
        <w:t>กา</w:t>
      </w:r>
      <w:r w:rsidR="00D116FE" w:rsidRPr="00D67EE4">
        <w:rPr>
          <w:rFonts w:ascii="Angsana New" w:hAnsi="Angsana New"/>
          <w:spacing w:val="-6"/>
          <w:sz w:val="30"/>
          <w:szCs w:val="30"/>
          <w:cs/>
        </w:rPr>
        <w:t>ร</w:t>
      </w:r>
      <w:r w:rsidR="009434EA" w:rsidRPr="00D67EE4">
        <w:rPr>
          <w:rFonts w:ascii="Angsana New" w:hAnsi="Angsana New"/>
          <w:spacing w:val="-6"/>
          <w:sz w:val="30"/>
          <w:szCs w:val="30"/>
          <w:cs/>
        </w:rPr>
        <w:t>ร่วมค้า</w:t>
      </w:r>
      <w:r w:rsidR="003350F1" w:rsidRPr="00D67EE4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19442A" w:rsidRPr="00D67EE4">
        <w:rPr>
          <w:rFonts w:ascii="Angsana New" w:hAnsi="Angsana New"/>
          <w:spacing w:val="-6"/>
          <w:sz w:val="30"/>
          <w:szCs w:val="30"/>
          <w:cs/>
        </w:rPr>
        <w:t xml:space="preserve">ณ วันที่ </w:t>
      </w:r>
      <w:r w:rsidR="0019442A" w:rsidRPr="00756E40">
        <w:rPr>
          <w:rFonts w:ascii="Angsana New" w:hAnsi="Angsana New"/>
          <w:spacing w:val="-6"/>
          <w:sz w:val="30"/>
          <w:szCs w:val="30"/>
        </w:rPr>
        <w:t xml:space="preserve">30 </w:t>
      </w:r>
      <w:r w:rsidR="00223948" w:rsidRPr="00756E40">
        <w:rPr>
          <w:rFonts w:ascii="Angsana New" w:hAnsi="Angsana New"/>
          <w:sz w:val="30"/>
          <w:szCs w:val="30"/>
          <w:cs/>
        </w:rPr>
        <w:t>กันยายน</w:t>
      </w:r>
      <w:r w:rsidR="00223948" w:rsidRPr="00756E40">
        <w:rPr>
          <w:rFonts w:ascii="Angsana New" w:hAnsi="Angsana New"/>
          <w:sz w:val="30"/>
          <w:szCs w:val="30"/>
        </w:rPr>
        <w:t xml:space="preserve"> </w:t>
      </w:r>
      <w:r w:rsidR="0019442A" w:rsidRPr="00756E40">
        <w:rPr>
          <w:rFonts w:ascii="Angsana New" w:hAnsi="Angsana New"/>
          <w:spacing w:val="-6"/>
          <w:sz w:val="30"/>
          <w:szCs w:val="30"/>
        </w:rPr>
        <w:t>256</w:t>
      </w:r>
      <w:r w:rsidR="001F300F" w:rsidRPr="00756E40">
        <w:rPr>
          <w:rFonts w:ascii="Angsana New" w:hAnsi="Angsana New"/>
          <w:spacing w:val="-6"/>
          <w:sz w:val="30"/>
          <w:szCs w:val="30"/>
        </w:rPr>
        <w:t xml:space="preserve">2 </w:t>
      </w:r>
      <w:r w:rsidR="001F300F" w:rsidRPr="00D67EE4">
        <w:rPr>
          <w:rFonts w:ascii="Angsana New" w:hAnsi="Angsana New"/>
          <w:spacing w:val="-6"/>
          <w:sz w:val="30"/>
          <w:szCs w:val="30"/>
          <w:cs/>
        </w:rPr>
        <w:t xml:space="preserve">และ </w:t>
      </w:r>
      <w:r w:rsidR="001F300F" w:rsidRPr="00D67EE4">
        <w:rPr>
          <w:rFonts w:ascii="Angsana New" w:hAnsi="Angsana New"/>
          <w:spacing w:val="-6"/>
          <w:sz w:val="30"/>
          <w:szCs w:val="30"/>
        </w:rPr>
        <w:t xml:space="preserve">31 </w:t>
      </w:r>
      <w:r w:rsidR="001F300F" w:rsidRPr="00D67EE4">
        <w:rPr>
          <w:rFonts w:ascii="Angsana New" w:hAnsi="Angsana New"/>
          <w:spacing w:val="-6"/>
          <w:sz w:val="30"/>
          <w:szCs w:val="30"/>
          <w:cs/>
        </w:rPr>
        <w:t xml:space="preserve">ธันวาคม </w:t>
      </w:r>
      <w:r w:rsidR="001F300F" w:rsidRPr="00D67EE4">
        <w:rPr>
          <w:rFonts w:ascii="Angsana New" w:hAnsi="Angsana New"/>
          <w:spacing w:val="-6"/>
          <w:sz w:val="30"/>
          <w:szCs w:val="30"/>
        </w:rPr>
        <w:t>2561</w:t>
      </w:r>
      <w:r w:rsidR="001F300F" w:rsidRPr="00D67EE4">
        <w:rPr>
          <w:rFonts w:ascii="Angsana New" w:hAnsi="Angsana New"/>
          <w:spacing w:val="-6"/>
          <w:sz w:val="30"/>
          <w:szCs w:val="30"/>
          <w:cs/>
        </w:rPr>
        <w:t xml:space="preserve"> </w:t>
      </w:r>
      <w:r w:rsidR="00846B50" w:rsidRPr="00D67EE4">
        <w:rPr>
          <w:rFonts w:ascii="Angsana New" w:hAnsi="Angsana New"/>
          <w:spacing w:val="-6"/>
          <w:sz w:val="30"/>
          <w:szCs w:val="30"/>
          <w:cs/>
        </w:rPr>
        <w:t>และ</w:t>
      </w:r>
      <w:r w:rsidRPr="00D67EE4">
        <w:rPr>
          <w:rFonts w:ascii="Angsana New" w:hAnsi="Angsana New"/>
          <w:spacing w:val="-6"/>
          <w:sz w:val="30"/>
          <w:szCs w:val="30"/>
          <w:cs/>
        </w:rPr>
        <w:t>เงินปันผล</w:t>
      </w:r>
      <w:r w:rsidR="00846B50" w:rsidRPr="00D67EE4">
        <w:rPr>
          <w:rFonts w:ascii="Angsana New" w:hAnsi="Angsana New"/>
          <w:spacing w:val="-6"/>
          <w:sz w:val="30"/>
          <w:szCs w:val="30"/>
          <w:cs/>
        </w:rPr>
        <w:t>รับ</w:t>
      </w:r>
      <w:r w:rsidRPr="00D67EE4">
        <w:rPr>
          <w:rFonts w:ascii="Angsana New" w:hAnsi="Angsana New"/>
          <w:spacing w:val="-6"/>
          <w:sz w:val="30"/>
          <w:szCs w:val="30"/>
          <w:cs/>
        </w:rPr>
        <w:t>จากเงินลงทุน</w:t>
      </w:r>
      <w:r w:rsidR="0019442A" w:rsidRPr="00D67EE4">
        <w:rPr>
          <w:rFonts w:ascii="Angsana New" w:hAnsi="Angsana New"/>
          <w:sz w:val="30"/>
          <w:szCs w:val="30"/>
          <w:cs/>
        </w:rPr>
        <w:t>สำหรับงวด</w:t>
      </w:r>
      <w:r w:rsidR="00223948" w:rsidRPr="00756E40">
        <w:rPr>
          <w:rFonts w:ascii="Angsana New" w:hAnsi="Angsana New"/>
          <w:sz w:val="30"/>
          <w:szCs w:val="30"/>
          <w:cs/>
        </w:rPr>
        <w:t>เก้า</w:t>
      </w:r>
      <w:r w:rsidR="0019442A" w:rsidRPr="00D67EE4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="0019442A" w:rsidRPr="00756E40">
        <w:rPr>
          <w:rFonts w:ascii="Angsana New" w:hAnsi="Angsana New"/>
          <w:sz w:val="30"/>
          <w:szCs w:val="30"/>
        </w:rPr>
        <w:t xml:space="preserve">30 </w:t>
      </w:r>
      <w:r w:rsidR="00223948" w:rsidRPr="00756E40">
        <w:rPr>
          <w:rFonts w:ascii="Angsana New" w:hAnsi="Angsana New"/>
          <w:sz w:val="30"/>
          <w:szCs w:val="30"/>
          <w:cs/>
        </w:rPr>
        <w:t>กันยายน</w:t>
      </w:r>
      <w:r w:rsidR="0019442A" w:rsidRPr="00D67EE4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C06D522" w14:textId="77777777" w:rsidR="002A3CDE" w:rsidRDefault="002A3CDE" w:rsidP="00E96E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6"/>
        <w:jc w:val="thaiDistribute"/>
        <w:rPr>
          <w:rFonts w:ascii="Angsana New" w:hAnsi="Angsana New"/>
          <w:sz w:val="30"/>
          <w:szCs w:val="30"/>
        </w:rPr>
      </w:pPr>
    </w:p>
    <w:p w14:paraId="299BA1A1" w14:textId="264F015D" w:rsidR="001F300F" w:rsidRPr="00700CE2" w:rsidRDefault="00F420F1" w:rsidP="00521B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 w:hanging="6"/>
        <w:jc w:val="thaiDistribute"/>
        <w:rPr>
          <w:rFonts w:ascii="Angsana New" w:hAnsi="Angsana New"/>
          <w:sz w:val="30"/>
          <w:szCs w:val="30"/>
        </w:rPr>
      </w:pPr>
      <w:r w:rsidRPr="00F420F1">
        <w:rPr>
          <w:noProof/>
        </w:rPr>
        <w:drawing>
          <wp:inline distT="0" distB="0" distL="0" distR="0" wp14:anchorId="0C4F9EDD" wp14:editId="2B14F48E">
            <wp:extent cx="5904000" cy="7419600"/>
            <wp:effectExtent l="0" t="0" r="1905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000" cy="741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51AAEC" w14:textId="21E46B36" w:rsidR="004E40CE" w:rsidRPr="00756E40" w:rsidRDefault="00F420F1" w:rsidP="00DD7C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240"/>
        <w:ind w:left="567" w:hanging="6"/>
        <w:jc w:val="thaiDistribute"/>
        <w:rPr>
          <w:rFonts w:ascii="Angsana New" w:hAnsi="Angsana New"/>
          <w:spacing w:val="-4"/>
          <w:sz w:val="20"/>
          <w:szCs w:val="20"/>
          <w:cs/>
        </w:rPr>
      </w:pPr>
      <w:r w:rsidRPr="00F420F1">
        <w:rPr>
          <w:noProof/>
        </w:rPr>
        <w:lastRenderedPageBreak/>
        <w:drawing>
          <wp:inline distT="0" distB="0" distL="0" distR="0" wp14:anchorId="602ABC30" wp14:editId="3C15CAE1">
            <wp:extent cx="5904000" cy="6674400"/>
            <wp:effectExtent l="0" t="0" r="1905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4000" cy="667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2492C" w14:textId="77777777" w:rsidR="00B20E27" w:rsidRDefault="00B20E27" w:rsidP="005B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</w:p>
    <w:p w14:paraId="1B4DD7BB" w14:textId="788823C8" w:rsidR="0070135A" w:rsidRDefault="0070135A" w:rsidP="005B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4"/>
          <w:sz w:val="30"/>
          <w:szCs w:val="30"/>
          <w:cs/>
          <w:lang w:val="en-GB"/>
        </w:rPr>
      </w:pPr>
      <w:r>
        <w:rPr>
          <w:rFonts w:ascii="Angsana New" w:hAnsi="Angsana New"/>
          <w:spacing w:val="-4"/>
          <w:sz w:val="30"/>
          <w:szCs w:val="30"/>
          <w:cs/>
          <w:lang w:val="en-GB"/>
        </w:rPr>
        <w:br w:type="page"/>
      </w:r>
    </w:p>
    <w:p w14:paraId="1DEAF690" w14:textId="5A01C76E" w:rsidR="00B33C28" w:rsidRPr="000C50DD" w:rsidRDefault="00B33C28" w:rsidP="000C5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pacing w:val="-4"/>
          <w:sz w:val="30"/>
          <w:szCs w:val="30"/>
        </w:rPr>
      </w:pPr>
      <w:r w:rsidRPr="000C50DD">
        <w:rPr>
          <w:rFonts w:ascii="Angsana New" w:hAnsi="Angsana New"/>
          <w:i/>
          <w:iCs/>
          <w:spacing w:val="-4"/>
          <w:sz w:val="30"/>
          <w:szCs w:val="30"/>
          <w:cs/>
        </w:rPr>
        <w:lastRenderedPageBreak/>
        <w:t>การซื้อเงินลงทุน</w:t>
      </w:r>
    </w:p>
    <w:p w14:paraId="114CADFE" w14:textId="77777777" w:rsidR="00B33C28" w:rsidRDefault="00B33C28" w:rsidP="005B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4"/>
          <w:sz w:val="30"/>
          <w:szCs w:val="30"/>
          <w:lang w:val="en-GB"/>
        </w:rPr>
      </w:pPr>
    </w:p>
    <w:p w14:paraId="0D58E08A" w14:textId="20A71126" w:rsidR="00444DD6" w:rsidRPr="00E96E57" w:rsidRDefault="00DA4F0A" w:rsidP="005B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  <w:r w:rsidRPr="00F669F1">
        <w:rPr>
          <w:rFonts w:ascii="Angsana New" w:hAnsi="Angsana New"/>
          <w:sz w:val="30"/>
          <w:szCs w:val="30"/>
          <w:cs/>
          <w:lang w:val="en-GB"/>
        </w:rPr>
        <w:t>ใน</w:t>
      </w:r>
      <w:r w:rsidR="00D712EC" w:rsidRPr="00F669F1">
        <w:rPr>
          <w:rFonts w:ascii="Angsana New" w:hAnsi="Angsana New"/>
          <w:sz w:val="30"/>
          <w:szCs w:val="30"/>
          <w:cs/>
          <w:lang w:val="en-GB"/>
        </w:rPr>
        <w:t>ระหว่าง</w:t>
      </w:r>
      <w:r w:rsidR="00C07838" w:rsidRPr="00F669F1">
        <w:rPr>
          <w:rFonts w:ascii="Angsana New" w:hAnsi="Angsana New"/>
          <w:sz w:val="30"/>
          <w:szCs w:val="30"/>
          <w:cs/>
          <w:lang w:val="en-GB"/>
        </w:rPr>
        <w:t>ไตรมาส</w:t>
      </w:r>
      <w:r w:rsidR="00C07838" w:rsidRPr="00F669F1">
        <w:rPr>
          <w:rFonts w:ascii="Angsana New" w:hAnsi="Angsana New"/>
          <w:sz w:val="30"/>
          <w:szCs w:val="30"/>
          <w:cs/>
        </w:rPr>
        <w:t xml:space="preserve"> </w:t>
      </w:r>
      <w:r w:rsidR="00C07838" w:rsidRPr="00F669F1">
        <w:rPr>
          <w:rFonts w:ascii="Angsana New" w:hAnsi="Angsana New"/>
          <w:sz w:val="30"/>
          <w:szCs w:val="30"/>
        </w:rPr>
        <w:t xml:space="preserve">1 </w:t>
      </w:r>
      <w:r w:rsidR="00C07838" w:rsidRPr="00F669F1">
        <w:rPr>
          <w:rFonts w:ascii="Angsana New" w:hAnsi="Angsana New"/>
          <w:sz w:val="30"/>
          <w:szCs w:val="30"/>
          <w:cs/>
        </w:rPr>
        <w:t xml:space="preserve">ปี </w:t>
      </w:r>
      <w:r w:rsidR="00C07838" w:rsidRPr="00F669F1">
        <w:rPr>
          <w:rFonts w:ascii="Angsana New" w:hAnsi="Angsana New"/>
          <w:sz w:val="30"/>
          <w:szCs w:val="30"/>
        </w:rPr>
        <w:t>2562</w:t>
      </w:r>
      <w:r w:rsidRPr="00F669F1">
        <w:rPr>
          <w:rFonts w:ascii="Angsana New" w:hAnsi="Angsana New"/>
          <w:sz w:val="30"/>
          <w:szCs w:val="30"/>
          <w:cs/>
          <w:lang w:val="en-GB"/>
        </w:rPr>
        <w:t xml:space="preserve"> กลุ่มบริษัทได้ซื้อหุ้นเพิ่มร้อยละ </w:t>
      </w:r>
      <w:r w:rsidR="00C07838" w:rsidRPr="00F669F1">
        <w:rPr>
          <w:rFonts w:ascii="Angsana New" w:hAnsi="Angsana New"/>
          <w:sz w:val="30"/>
          <w:szCs w:val="30"/>
        </w:rPr>
        <w:t>50</w:t>
      </w:r>
      <w:r w:rsidRPr="00F669F1">
        <w:rPr>
          <w:rFonts w:ascii="Angsana New" w:hAnsi="Angsana New"/>
          <w:sz w:val="30"/>
          <w:szCs w:val="30"/>
          <w:cs/>
          <w:lang w:val="en-GB"/>
        </w:rPr>
        <w:t xml:space="preserve"> ใน</w:t>
      </w:r>
      <w:r w:rsidR="00687A6A" w:rsidRPr="00F669F1">
        <w:rPr>
          <w:rFonts w:ascii="Angsana New" w:hAnsi="Angsana New"/>
          <w:sz w:val="30"/>
          <w:szCs w:val="30"/>
          <w:cs/>
          <w:lang w:val="en-GB"/>
        </w:rPr>
        <w:t>บริษัทไทยพรอสเพอริตีเทอมินอล จำกัด</w:t>
      </w:r>
      <w:r w:rsidR="00687A6A" w:rsidRPr="00E96E57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 และบริษัทบางกอก อินเตอร์ เฟรท ฟอร์เวิร์ดดิ้ง จำกัด</w:t>
      </w:r>
      <w:r w:rsidRPr="00E96E57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 ทำให้บริษัทดังกล่าวเปลี่ยนสถานะจาก</w:t>
      </w:r>
      <w:r w:rsidR="005B1EE3" w:rsidRPr="00E96E57">
        <w:rPr>
          <w:rFonts w:ascii="Angsana New" w:hAnsi="Angsana New"/>
          <w:spacing w:val="-4"/>
          <w:sz w:val="30"/>
          <w:szCs w:val="30"/>
          <w:cs/>
          <w:lang w:val="en-GB"/>
        </w:rPr>
        <w:t>บริษัทร่วม</w:t>
      </w:r>
      <w:r w:rsidRPr="00E96E57">
        <w:rPr>
          <w:rFonts w:ascii="Angsana New" w:hAnsi="Angsana New"/>
          <w:spacing w:val="-4"/>
          <w:sz w:val="30"/>
          <w:szCs w:val="30"/>
          <w:cs/>
          <w:lang w:val="en-GB"/>
        </w:rPr>
        <w:t xml:space="preserve">เป็นบริษัทย่อย </w:t>
      </w:r>
      <w:r w:rsidRPr="00E96E57">
        <w:rPr>
          <w:rFonts w:ascii="Angsana New" w:hAnsi="Angsana New"/>
          <w:sz w:val="30"/>
          <w:szCs w:val="30"/>
          <w:cs/>
          <w:lang w:val="en-GB"/>
        </w:rPr>
        <w:t>ตามที่กล่าวไว้ในหมายเหตุประกอบ</w:t>
      </w:r>
      <w:r w:rsidR="00B749F7" w:rsidRPr="00E96E57">
        <w:rPr>
          <w:rFonts w:ascii="Angsana New" w:hAnsi="Angsana New"/>
          <w:sz w:val="30"/>
          <w:szCs w:val="30"/>
          <w:cs/>
          <w:lang w:val="en-GB"/>
        </w:rPr>
        <w:t>งบการเงินระหว่างกาล</w:t>
      </w:r>
      <w:r w:rsidRPr="00E96E57">
        <w:rPr>
          <w:rFonts w:ascii="Angsana New" w:hAnsi="Angsana New"/>
          <w:sz w:val="30"/>
          <w:szCs w:val="30"/>
          <w:cs/>
          <w:lang w:val="en-GB"/>
        </w:rPr>
        <w:t xml:space="preserve">ข้อ </w:t>
      </w:r>
      <w:r w:rsidR="00E9087B" w:rsidRPr="00E96E57">
        <w:rPr>
          <w:rFonts w:ascii="Angsana New" w:hAnsi="Angsana New"/>
          <w:sz w:val="30"/>
          <w:szCs w:val="30"/>
        </w:rPr>
        <w:t>3</w:t>
      </w:r>
    </w:p>
    <w:p w14:paraId="48CB1678" w14:textId="5603AA82" w:rsidR="00261DA0" w:rsidRDefault="00261DA0" w:rsidP="005B3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5BB9362" w14:textId="73BAAB4A" w:rsidR="00B33C28" w:rsidRPr="000C50DD" w:rsidRDefault="00B33C28" w:rsidP="000C50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pacing w:val="-4"/>
          <w:sz w:val="30"/>
          <w:szCs w:val="30"/>
        </w:rPr>
      </w:pPr>
      <w:r w:rsidRPr="000C50DD">
        <w:rPr>
          <w:rFonts w:ascii="Angsana New" w:hAnsi="Angsana New"/>
          <w:i/>
          <w:iCs/>
          <w:spacing w:val="-4"/>
          <w:sz w:val="30"/>
          <w:szCs w:val="30"/>
          <w:cs/>
        </w:rPr>
        <w:t>การจำหน่ายเงินลงทุน</w:t>
      </w:r>
    </w:p>
    <w:p w14:paraId="721F49FA" w14:textId="77777777" w:rsidR="00B33C28" w:rsidRDefault="00B33C28" w:rsidP="00DD7C1C">
      <w:pPr>
        <w:pStyle w:val="block"/>
        <w:spacing w:after="0"/>
        <w:jc w:val="thaiDistribute"/>
        <w:rPr>
          <w:rFonts w:ascii="Angsana New" w:hAnsi="Angsana New"/>
          <w:spacing w:val="-4"/>
          <w:sz w:val="30"/>
          <w:szCs w:val="30"/>
          <w:cs/>
          <w:lang w:val="en-US" w:bidi="th-TH"/>
        </w:rPr>
      </w:pPr>
    </w:p>
    <w:p w14:paraId="07737417" w14:textId="4DC1EDD6" w:rsidR="00261DA0" w:rsidRPr="00E96E57" w:rsidRDefault="00A876A0" w:rsidP="00DD7C1C">
      <w:pPr>
        <w:pStyle w:val="block"/>
        <w:spacing w:after="0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E96E57">
        <w:rPr>
          <w:rFonts w:ascii="Angsana New" w:hAnsi="Angsana New"/>
          <w:sz w:val="30"/>
          <w:szCs w:val="30"/>
          <w:cs/>
          <w:lang w:val="en-US" w:bidi="th-TH"/>
        </w:rPr>
        <w:t xml:space="preserve">ในไตรมาสที่ </w:t>
      </w:r>
      <w:r w:rsidRPr="00E96E57">
        <w:rPr>
          <w:rFonts w:ascii="Angsana New" w:hAnsi="Angsana New"/>
          <w:sz w:val="30"/>
          <w:szCs w:val="30"/>
          <w:lang w:val="en-US" w:bidi="th-TH"/>
        </w:rPr>
        <w:t xml:space="preserve">2 </w:t>
      </w:r>
      <w:r w:rsidRPr="00E96E57">
        <w:rPr>
          <w:rFonts w:ascii="Angsana New" w:hAnsi="Angsana New"/>
          <w:sz w:val="30"/>
          <w:szCs w:val="30"/>
          <w:cs/>
          <w:lang w:val="en-US" w:bidi="th-TH"/>
        </w:rPr>
        <w:t>ของปี</w:t>
      </w:r>
      <w:r w:rsidR="00261DA0" w:rsidRPr="00E96E5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261DA0" w:rsidRPr="00E96E57">
        <w:rPr>
          <w:rFonts w:ascii="Angsana New" w:hAnsi="Angsana New"/>
          <w:sz w:val="30"/>
          <w:szCs w:val="30"/>
          <w:lang w:val="en-US" w:bidi="th-TH"/>
        </w:rPr>
        <w:t xml:space="preserve">2562 </w:t>
      </w:r>
      <w:r w:rsidRPr="00E96E57">
        <w:rPr>
          <w:rFonts w:ascii="Angsana New" w:hAnsi="Angsana New"/>
          <w:sz w:val="30"/>
          <w:szCs w:val="30"/>
          <w:cs/>
          <w:lang w:val="en-US" w:bidi="th-TH"/>
        </w:rPr>
        <w:t>กลุ่มบริษัทได้ขาย</w:t>
      </w:r>
      <w:r w:rsidR="00D478A4">
        <w:rPr>
          <w:rFonts w:ascii="Angsana New" w:hAnsi="Angsana New" w:hint="cs"/>
          <w:sz w:val="30"/>
          <w:szCs w:val="30"/>
          <w:cs/>
          <w:lang w:val="en-US" w:bidi="th-TH"/>
        </w:rPr>
        <w:t>เงินลงทุน</w:t>
      </w:r>
      <w:r w:rsidRPr="00E96E57">
        <w:rPr>
          <w:rFonts w:ascii="Angsana New" w:hAnsi="Angsana New"/>
          <w:sz w:val="30"/>
          <w:szCs w:val="30"/>
          <w:cs/>
          <w:lang w:val="en-US" w:bidi="th-TH"/>
        </w:rPr>
        <w:t>ทั้งหมดร้อยละ</w:t>
      </w:r>
      <w:r w:rsidR="00261DA0" w:rsidRPr="00E96E5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261DA0" w:rsidRPr="00E96E57">
        <w:rPr>
          <w:rFonts w:ascii="Angsana New" w:hAnsi="Angsana New"/>
          <w:sz w:val="30"/>
          <w:szCs w:val="30"/>
          <w:lang w:val="en-US" w:bidi="th-TH"/>
        </w:rPr>
        <w:t xml:space="preserve">25 </w:t>
      </w:r>
      <w:r w:rsidR="00261DA0" w:rsidRPr="00E96E57">
        <w:rPr>
          <w:rFonts w:ascii="Angsana New" w:hAnsi="Angsana New"/>
          <w:sz w:val="30"/>
          <w:szCs w:val="30"/>
          <w:cs/>
          <w:lang w:val="en-US" w:bidi="th-TH"/>
        </w:rPr>
        <w:t xml:space="preserve">ใน </w:t>
      </w:r>
      <w:r w:rsidR="000673C0" w:rsidRPr="00E96E57">
        <w:rPr>
          <w:rFonts w:ascii="Angsana New" w:hAnsi="Angsana New"/>
          <w:sz w:val="30"/>
          <w:szCs w:val="30"/>
          <w:lang w:val="en-US" w:bidi="th-TH"/>
        </w:rPr>
        <w:t xml:space="preserve">GTC Technology International, LP </w:t>
      </w:r>
      <w:r w:rsidR="00261DA0" w:rsidRPr="00E96E57">
        <w:rPr>
          <w:rFonts w:ascii="Angsana New" w:hAnsi="Angsana New"/>
          <w:sz w:val="30"/>
          <w:szCs w:val="30"/>
          <w:cs/>
          <w:lang w:val="en-US" w:bidi="th-TH"/>
        </w:rPr>
        <w:t xml:space="preserve">และ </w:t>
      </w:r>
      <w:r w:rsidR="000673C0" w:rsidRPr="00E96E57">
        <w:rPr>
          <w:rFonts w:ascii="Angsana New" w:hAnsi="Angsana New"/>
          <w:sz w:val="30"/>
          <w:szCs w:val="30"/>
          <w:lang w:val="en-US" w:bidi="th-TH"/>
        </w:rPr>
        <w:t xml:space="preserve">GTC Technology US, LLC </w:t>
      </w:r>
      <w:r w:rsidRPr="00E96E57">
        <w:rPr>
          <w:rFonts w:ascii="Angsana New" w:hAnsi="Angsana New"/>
          <w:sz w:val="30"/>
          <w:szCs w:val="30"/>
          <w:cs/>
          <w:lang w:val="en-US" w:bidi="th-TH"/>
        </w:rPr>
        <w:t>เป็นจำนวนเงิน</w:t>
      </w:r>
      <w:r w:rsidR="00261DA0" w:rsidRPr="00E96E57">
        <w:rPr>
          <w:rFonts w:ascii="Angsana New" w:hAnsi="Angsana New"/>
          <w:sz w:val="30"/>
          <w:szCs w:val="30"/>
          <w:cs/>
          <w:lang w:val="en-US" w:bidi="th-TH"/>
        </w:rPr>
        <w:t xml:space="preserve"> </w:t>
      </w:r>
      <w:r w:rsidR="00261DA0" w:rsidRPr="00E96E57">
        <w:rPr>
          <w:rFonts w:ascii="Angsana New" w:hAnsi="Angsana New"/>
          <w:sz w:val="30"/>
          <w:szCs w:val="30"/>
          <w:lang w:val="en-US" w:bidi="th-TH"/>
        </w:rPr>
        <w:t>32</w:t>
      </w:r>
      <w:r w:rsidR="00D949B5" w:rsidRPr="00E96E57">
        <w:rPr>
          <w:rFonts w:ascii="Angsana New" w:hAnsi="Angsana New"/>
          <w:sz w:val="30"/>
          <w:szCs w:val="30"/>
          <w:lang w:val="en-US" w:bidi="th-TH"/>
        </w:rPr>
        <w:t>2</w:t>
      </w:r>
      <w:r w:rsidR="00261DA0" w:rsidRPr="00E96E57">
        <w:rPr>
          <w:rFonts w:ascii="Angsana New" w:hAnsi="Angsana New"/>
          <w:sz w:val="30"/>
          <w:szCs w:val="30"/>
          <w:cs/>
          <w:lang w:val="en-US" w:bidi="th-TH"/>
        </w:rPr>
        <w:t xml:space="preserve"> ล้านบาท</w:t>
      </w:r>
      <w:r w:rsidRPr="000673C0">
        <w:rPr>
          <w:rFonts w:ascii="Angsana New" w:hAnsi="Angsana New"/>
          <w:sz w:val="30"/>
          <w:szCs w:val="30"/>
          <w:cs/>
          <w:lang w:bidi="th-TH"/>
        </w:rPr>
        <w:t xml:space="preserve"> </w:t>
      </w:r>
    </w:p>
    <w:p w14:paraId="04EECA64" w14:textId="39C33ECA" w:rsidR="00444DD6" w:rsidRDefault="00444D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</w:rPr>
      </w:pPr>
    </w:p>
    <w:p w14:paraId="66907415" w14:textId="77777777" w:rsidR="00B846E7" w:rsidRPr="00E96E57" w:rsidRDefault="00B846E7" w:rsidP="00B84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i/>
          <w:iCs/>
          <w:spacing w:val="-4"/>
          <w:sz w:val="30"/>
          <w:szCs w:val="30"/>
        </w:rPr>
      </w:pPr>
      <w:r w:rsidRPr="00E96E57">
        <w:rPr>
          <w:rFonts w:ascii="Angsana New" w:hAnsi="Angsana New"/>
          <w:i/>
          <w:iCs/>
          <w:spacing w:val="-4"/>
          <w:sz w:val="30"/>
          <w:szCs w:val="30"/>
          <w:cs/>
        </w:rPr>
        <w:t>การจ่ายเงินปันผลเป็นหุ้นสามัญ</w:t>
      </w:r>
    </w:p>
    <w:p w14:paraId="4EC226C4" w14:textId="77777777" w:rsidR="00B846E7" w:rsidRPr="00B846E7" w:rsidRDefault="00B846E7" w:rsidP="00B84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4"/>
          <w:sz w:val="30"/>
          <w:szCs w:val="30"/>
        </w:rPr>
      </w:pPr>
    </w:p>
    <w:p w14:paraId="5BE9F16F" w14:textId="31AC5C54" w:rsidR="00B846E7" w:rsidRPr="00E96E57" w:rsidRDefault="00B846E7" w:rsidP="00E96E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E96E57">
        <w:rPr>
          <w:rFonts w:ascii="Angsana New" w:hAnsi="Angsana New"/>
          <w:sz w:val="30"/>
          <w:szCs w:val="30"/>
          <w:cs/>
        </w:rPr>
        <w:t xml:space="preserve">ในไตรมาสที่ </w:t>
      </w:r>
      <w:r w:rsidR="00C129F0" w:rsidRPr="00E96E57">
        <w:rPr>
          <w:rFonts w:ascii="Angsana New" w:hAnsi="Angsana New"/>
          <w:sz w:val="30"/>
          <w:szCs w:val="30"/>
        </w:rPr>
        <w:t>2</w:t>
      </w:r>
      <w:r w:rsidRPr="00E96E57">
        <w:rPr>
          <w:rFonts w:ascii="Angsana New" w:hAnsi="Angsana New"/>
          <w:sz w:val="30"/>
          <w:szCs w:val="30"/>
          <w:cs/>
        </w:rPr>
        <w:t xml:space="preserve"> ของปี </w:t>
      </w:r>
      <w:r w:rsidR="00C129F0" w:rsidRPr="00E96E57">
        <w:rPr>
          <w:rFonts w:ascii="Angsana New" w:hAnsi="Angsana New"/>
          <w:sz w:val="30"/>
          <w:szCs w:val="30"/>
        </w:rPr>
        <w:t>2562</w:t>
      </w:r>
      <w:r w:rsidRPr="00E96E57">
        <w:rPr>
          <w:rFonts w:ascii="Angsana New" w:hAnsi="Angsana New"/>
          <w:sz w:val="30"/>
          <w:szCs w:val="30"/>
          <w:cs/>
        </w:rPr>
        <w:t xml:space="preserve"> ที่ประชุมสามัญผู้ถือหุ้นของบริษัทสยามโกลบอลเฮ้าส์ จำกัด (มหาชน) มีมติอนุมัติจ่ายเงินปันผลประจำปี </w:t>
      </w:r>
      <w:r w:rsidR="00C129F0" w:rsidRPr="00E96E57">
        <w:rPr>
          <w:rFonts w:ascii="Angsana New" w:hAnsi="Angsana New"/>
          <w:sz w:val="30"/>
          <w:szCs w:val="30"/>
        </w:rPr>
        <w:t>2561</w:t>
      </w:r>
      <w:r w:rsidRPr="00E96E57">
        <w:rPr>
          <w:rFonts w:ascii="Angsana New" w:hAnsi="Angsana New"/>
          <w:sz w:val="30"/>
          <w:szCs w:val="30"/>
          <w:cs/>
        </w:rPr>
        <w:t xml:space="preserve"> เป็นเงินสดและหุ้นสามัญ โดยมีกำหนดจ่ายในวันที่ </w:t>
      </w:r>
      <w:r w:rsidRPr="00E96E57">
        <w:rPr>
          <w:rFonts w:ascii="Angsana New" w:hAnsi="Angsana New"/>
          <w:sz w:val="30"/>
          <w:szCs w:val="30"/>
        </w:rPr>
        <w:t>23</w:t>
      </w:r>
      <w:r w:rsidRPr="00E96E57">
        <w:rPr>
          <w:rFonts w:ascii="Angsana New" w:hAnsi="Angsana New"/>
          <w:sz w:val="30"/>
          <w:szCs w:val="30"/>
          <w:cs/>
        </w:rPr>
        <w:t xml:space="preserve"> พฤษภาคม </w:t>
      </w:r>
      <w:r w:rsidR="00C129F0" w:rsidRPr="00E96E57">
        <w:rPr>
          <w:rFonts w:ascii="Angsana New" w:hAnsi="Angsana New"/>
          <w:sz w:val="30"/>
          <w:szCs w:val="30"/>
        </w:rPr>
        <w:t>2562</w:t>
      </w:r>
      <w:r w:rsidRPr="00E96E57">
        <w:rPr>
          <w:rFonts w:ascii="Angsana New" w:hAnsi="Angsana New"/>
          <w:sz w:val="30"/>
          <w:szCs w:val="30"/>
          <w:cs/>
        </w:rPr>
        <w:t xml:space="preserve"> ซึ่งกลุ่มบริษัทมีสิทธิรับเงินปันผลเป็นหุ้นสามัญ จำนวน </w:t>
      </w:r>
      <w:r w:rsidRPr="00E96E57">
        <w:rPr>
          <w:rFonts w:ascii="Angsana New" w:hAnsi="Angsana New"/>
          <w:sz w:val="30"/>
          <w:szCs w:val="30"/>
        </w:rPr>
        <w:t>60</w:t>
      </w:r>
      <w:r w:rsidRPr="00E96E57">
        <w:rPr>
          <w:rFonts w:ascii="Angsana New" w:hAnsi="Angsana New"/>
          <w:sz w:val="30"/>
          <w:szCs w:val="30"/>
          <w:cs/>
        </w:rPr>
        <w:t xml:space="preserve"> ล้านหุ้น มูลค่าที่ตราไว้หุ้นละ </w:t>
      </w:r>
      <w:r w:rsidRPr="00E96E57">
        <w:rPr>
          <w:rFonts w:ascii="Angsana New" w:hAnsi="Angsana New"/>
          <w:sz w:val="30"/>
          <w:szCs w:val="30"/>
        </w:rPr>
        <w:t>1</w:t>
      </w:r>
      <w:r w:rsidRPr="00E96E57">
        <w:rPr>
          <w:rFonts w:ascii="Angsana New" w:hAnsi="Angsana New"/>
          <w:sz w:val="30"/>
          <w:szCs w:val="30"/>
          <w:cs/>
        </w:rPr>
        <w:t xml:space="preserve"> บาท คิดเป็นจำนวนเงิน </w:t>
      </w:r>
      <w:r w:rsidRPr="00E96E57">
        <w:rPr>
          <w:rFonts w:ascii="Angsana New" w:hAnsi="Angsana New"/>
          <w:sz w:val="30"/>
          <w:szCs w:val="30"/>
        </w:rPr>
        <w:t>60</w:t>
      </w:r>
      <w:r w:rsidRPr="00E96E57">
        <w:rPr>
          <w:rFonts w:ascii="Angsana New" w:hAnsi="Angsana New"/>
          <w:sz w:val="30"/>
          <w:szCs w:val="30"/>
          <w:cs/>
        </w:rPr>
        <w:t xml:space="preserve"> ล้านบาท  </w:t>
      </w:r>
    </w:p>
    <w:p w14:paraId="760E2647" w14:textId="77777777" w:rsidR="006C0EB6" w:rsidRDefault="006C0EB6" w:rsidP="006C0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1A36ED88" w14:textId="6E6A8A8F" w:rsidR="006C0EB6" w:rsidRPr="004D5CE6" w:rsidRDefault="006C0EB6" w:rsidP="00C6674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DD2C26">
        <w:rPr>
          <w:rFonts w:ascii="Angsana New" w:hAnsi="Angsana New"/>
          <w:b/>
          <w:bCs/>
          <w:sz w:val="30"/>
          <w:szCs w:val="30"/>
        </w:rPr>
        <w:t>8</w:t>
      </w:r>
      <w:r w:rsidRPr="00DD2C26">
        <w:rPr>
          <w:rFonts w:ascii="Angsana New" w:hAnsi="Angsana New"/>
          <w:b/>
          <w:bCs/>
          <w:sz w:val="30"/>
          <w:szCs w:val="30"/>
        </w:rPr>
        <w:tab/>
      </w:r>
      <w:r w:rsidRPr="00DD2C26">
        <w:rPr>
          <w:rFonts w:ascii="Angsana New" w:hAnsi="Angsana New"/>
          <w:b/>
          <w:bCs/>
          <w:sz w:val="30"/>
          <w:szCs w:val="30"/>
          <w:cs/>
        </w:rPr>
        <w:t>สินทรัพย์ภาษีเงินได้รอการตัดบัญชี</w:t>
      </w:r>
    </w:p>
    <w:p w14:paraId="48433F0A" w14:textId="77777777" w:rsidR="006C0EB6" w:rsidRPr="004D5CE6" w:rsidRDefault="006C0EB6" w:rsidP="006C0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30"/>
          <w:szCs w:val="30"/>
        </w:rPr>
      </w:pPr>
    </w:p>
    <w:p w14:paraId="56D64B28" w14:textId="19EAB588" w:rsidR="006C0EB6" w:rsidRPr="0049508D" w:rsidRDefault="0007101C" w:rsidP="006C0EB6">
      <w:pPr>
        <w:pStyle w:val="a1"/>
        <w:tabs>
          <w:tab w:val="clear" w:pos="360"/>
          <w:tab w:val="clear" w:pos="720"/>
          <w:tab w:val="clear" w:pos="1080"/>
          <w:tab w:val="left" w:pos="567"/>
        </w:tabs>
        <w:ind w:left="567"/>
        <w:jc w:val="thaiDistribute"/>
        <w:rPr>
          <w:rFonts w:ascii="Angsana New" w:hAnsi="Angsana New"/>
          <w:sz w:val="30"/>
          <w:szCs w:val="30"/>
          <w:cs/>
          <w:lang w:val="en-US"/>
        </w:rPr>
      </w:pPr>
      <w:r w:rsidRPr="00DD2C26">
        <w:rPr>
          <w:rFonts w:ascii="Angsana New" w:hAnsi="Angsana New"/>
          <w:spacing w:val="-2"/>
          <w:sz w:val="30"/>
          <w:szCs w:val="30"/>
          <w:cs/>
        </w:rPr>
        <w:t xml:space="preserve">ในไตรมาสที่ </w:t>
      </w:r>
      <w:r w:rsidR="00D502F3" w:rsidRPr="00D502F3">
        <w:rPr>
          <w:rFonts w:ascii="Angsana New" w:hAnsi="Angsana New"/>
          <w:spacing w:val="-2"/>
          <w:sz w:val="30"/>
          <w:szCs w:val="30"/>
          <w:lang w:val="en-US"/>
        </w:rPr>
        <w:t>3</w:t>
      </w:r>
      <w:r w:rsidRPr="00DD2C26">
        <w:rPr>
          <w:rFonts w:ascii="Angsana New" w:hAnsi="Angsana New"/>
          <w:spacing w:val="-2"/>
          <w:sz w:val="30"/>
          <w:szCs w:val="30"/>
          <w:cs/>
        </w:rPr>
        <w:t xml:space="preserve"> ของปี </w:t>
      </w:r>
      <w:r w:rsidR="00D502F3" w:rsidRPr="00D502F3">
        <w:rPr>
          <w:rFonts w:ascii="Angsana New" w:hAnsi="Angsana New"/>
          <w:spacing w:val="-2"/>
          <w:sz w:val="30"/>
          <w:szCs w:val="30"/>
          <w:lang w:val="en-US"/>
        </w:rPr>
        <w:t>25</w:t>
      </w:r>
      <w:r w:rsidR="00D502F3" w:rsidRPr="00D502F3">
        <w:rPr>
          <w:rFonts w:ascii="Angsana New" w:hAnsi="Angsana New" w:hint="cs"/>
          <w:spacing w:val="-2"/>
          <w:sz w:val="30"/>
          <w:szCs w:val="30"/>
          <w:lang w:val="en-US"/>
        </w:rPr>
        <w:t>62</w:t>
      </w:r>
      <w:r w:rsidR="00B162F7" w:rsidRPr="00DD2C2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6C0EB6" w:rsidRPr="00DD2C26">
        <w:rPr>
          <w:rFonts w:ascii="Angsana New" w:hAnsi="Angsana New"/>
          <w:spacing w:val="-2"/>
          <w:sz w:val="30"/>
          <w:szCs w:val="30"/>
          <w:cs/>
        </w:rPr>
        <w:t>บริษัทย่อยแห่งหนึ่งได้กลับรายการสินทรัพย์ภาษีเงินได้รอการตัดบัญชีสำหรับผลขาดทุน</w:t>
      </w:r>
      <w:r w:rsidR="006C0EB6" w:rsidRPr="00DD2C26">
        <w:rPr>
          <w:rFonts w:ascii="Angsana New" w:hAnsi="Angsana New"/>
          <w:sz w:val="30"/>
          <w:szCs w:val="30"/>
          <w:cs/>
        </w:rPr>
        <w:t>ทางภาษีที่ยังไม่ได้ใช้ เนื่องจากไม่มีความเป็นไปได้ค่อนข้างแน่ว่าจะมีกำไรเพื่อเสีย</w:t>
      </w:r>
      <w:r w:rsidR="006C0EB6" w:rsidRPr="00DD2C26">
        <w:rPr>
          <w:rFonts w:ascii="Angsana New" w:hAnsi="Angsana New"/>
          <w:spacing w:val="-4"/>
          <w:sz w:val="30"/>
          <w:szCs w:val="30"/>
          <w:cs/>
        </w:rPr>
        <w:t>ภาษีในอนาคตเพียงพอที่จะใช้ประโยชน์</w:t>
      </w:r>
      <w:r w:rsidR="00B162F7" w:rsidRPr="00DD2C26">
        <w:rPr>
          <w:rFonts w:ascii="Angsana New" w:hAnsi="Angsana New"/>
          <w:spacing w:val="-4"/>
          <w:sz w:val="30"/>
          <w:szCs w:val="30"/>
          <w:cs/>
        </w:rPr>
        <w:t>ภายในระยะเวลาที่กำหนด</w:t>
      </w:r>
      <w:r w:rsidR="006C0EB6" w:rsidRPr="00DD2C26">
        <w:rPr>
          <w:rFonts w:ascii="Angsana New" w:hAnsi="Angsana New"/>
          <w:spacing w:val="-4"/>
          <w:sz w:val="30"/>
          <w:szCs w:val="30"/>
          <w:cs/>
        </w:rPr>
        <w:t xml:space="preserve"> โดยรับรู้เป็นค่าใช้จ่ายภาษีเงินได้จำนวน </w:t>
      </w:r>
      <w:r w:rsidR="009F55E8" w:rsidRPr="00DD2C26">
        <w:rPr>
          <w:rFonts w:ascii="Angsana New" w:hAnsi="Angsana New"/>
          <w:spacing w:val="-4"/>
          <w:sz w:val="30"/>
          <w:szCs w:val="30"/>
          <w:lang w:val="en-US"/>
        </w:rPr>
        <w:t>1,</w:t>
      </w:r>
      <w:r w:rsidR="00A43C38">
        <w:rPr>
          <w:rFonts w:ascii="Angsana New" w:hAnsi="Angsana New"/>
          <w:spacing w:val="-4"/>
          <w:sz w:val="30"/>
          <w:szCs w:val="30"/>
          <w:lang w:val="en-US"/>
        </w:rPr>
        <w:t>581</w:t>
      </w:r>
      <w:r w:rsidR="006C0EB6" w:rsidRPr="00DD2C26">
        <w:rPr>
          <w:rFonts w:ascii="Angsana New" w:hAnsi="Angsana New"/>
          <w:spacing w:val="-4"/>
          <w:sz w:val="30"/>
          <w:szCs w:val="30"/>
          <w:cs/>
        </w:rPr>
        <w:t xml:space="preserve"> ล้านบาท ในงบกำไรขาดทุนรวม</w:t>
      </w:r>
      <w:r w:rsidR="00A43C3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A43C38" w:rsidRPr="00A950AB">
        <w:rPr>
          <w:rFonts w:ascii="Angsana New" w:hAnsi="Angsana New"/>
          <w:sz w:val="30"/>
          <w:szCs w:val="30"/>
          <w:cs/>
        </w:rPr>
        <w:t xml:space="preserve">และทำให้กำไรสุทธิลดลง </w:t>
      </w:r>
      <w:r w:rsidR="00CC735F">
        <w:rPr>
          <w:rFonts w:ascii="Angsana New" w:hAnsi="Angsana New"/>
          <w:sz w:val="30"/>
          <w:szCs w:val="30"/>
          <w:lang w:val="en-US"/>
        </w:rPr>
        <w:t>1,063</w:t>
      </w:r>
      <w:r w:rsidR="00A43C38" w:rsidRPr="00A950AB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6A124CB3" w14:textId="77777777" w:rsidR="00B846E7" w:rsidRDefault="00B846E7" w:rsidP="00B846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pacing w:val="-4"/>
          <w:sz w:val="30"/>
          <w:szCs w:val="30"/>
        </w:rPr>
      </w:pPr>
    </w:p>
    <w:p w14:paraId="6FE70FAE" w14:textId="77777777" w:rsidR="006C0EB6" w:rsidRDefault="006C0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br w:type="page"/>
      </w:r>
    </w:p>
    <w:p w14:paraId="3E39CD0E" w14:textId="339ADA7E" w:rsidR="009F3CF1" w:rsidRDefault="006C0EB6" w:rsidP="00DA733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lastRenderedPageBreak/>
        <w:t>9</w:t>
      </w:r>
      <w:r w:rsidR="0087793F" w:rsidRPr="005C0907">
        <w:rPr>
          <w:rFonts w:ascii="Angsana New" w:hAnsi="Angsana New"/>
          <w:b/>
          <w:bCs/>
          <w:sz w:val="30"/>
          <w:szCs w:val="30"/>
        </w:rPr>
        <w:tab/>
      </w:r>
      <w:r w:rsidR="0087793F" w:rsidRPr="005C0907">
        <w:rPr>
          <w:rFonts w:ascii="Angsana New" w:hAnsi="Angsana New"/>
          <w:b/>
          <w:bCs/>
          <w:sz w:val="30"/>
          <w:szCs w:val="30"/>
          <w:cs/>
        </w:rPr>
        <w:t>การเปลี่ยนแปลงของหนี้สินที่เกิดจากกิจกรรมจัดหาเงิน</w:t>
      </w:r>
    </w:p>
    <w:p w14:paraId="6D524201" w14:textId="77777777" w:rsidR="00B04DD3" w:rsidRPr="001E5D7E" w:rsidRDefault="00B04DD3" w:rsidP="00E7309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</w:p>
    <w:tbl>
      <w:tblPr>
        <w:tblW w:w="9090" w:type="dxa"/>
        <w:tblInd w:w="54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70"/>
        <w:gridCol w:w="810"/>
        <w:gridCol w:w="180"/>
        <w:gridCol w:w="1530"/>
        <w:gridCol w:w="180"/>
        <w:gridCol w:w="1080"/>
        <w:gridCol w:w="180"/>
        <w:gridCol w:w="990"/>
        <w:gridCol w:w="180"/>
        <w:gridCol w:w="990"/>
      </w:tblGrid>
      <w:tr w:rsidR="0087793F" w:rsidRPr="00677ACF" w14:paraId="30DEE496" w14:textId="77777777" w:rsidTr="0081455F">
        <w:trPr>
          <w:cantSplit/>
          <w:tblHeader/>
        </w:trPr>
        <w:tc>
          <w:tcPr>
            <w:tcW w:w="2970" w:type="dxa"/>
          </w:tcPr>
          <w:p w14:paraId="22B802C5" w14:textId="77777777" w:rsidR="0087793F" w:rsidRPr="00521B1E" w:rsidRDefault="0087793F" w:rsidP="005B1EE3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4EF24C" w14:textId="77777777" w:rsidR="0087793F" w:rsidRPr="00677ACF" w:rsidRDefault="0087793F" w:rsidP="005B1EE3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  <w:r w:rsidRPr="00677ACF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หมายเหตุ</w:t>
            </w:r>
          </w:p>
        </w:tc>
        <w:tc>
          <w:tcPr>
            <w:tcW w:w="180" w:type="dxa"/>
            <w:vAlign w:val="bottom"/>
          </w:tcPr>
          <w:p w14:paraId="57B20B76" w14:textId="77777777" w:rsidR="0087793F" w:rsidRPr="00677ACF" w:rsidRDefault="0087793F" w:rsidP="005B1EE3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57CD760B" w14:textId="77777777" w:rsidR="004F7C63" w:rsidRPr="00677ACF" w:rsidRDefault="0087793F" w:rsidP="004F7C6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677ACF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เงินเบิกเกินบัญชี</w:t>
            </w:r>
            <w:r w:rsidR="004F7C63" w:rsidRPr="00677ACF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และ</w:t>
            </w:r>
          </w:p>
          <w:p w14:paraId="646E98C0" w14:textId="5257CC8C" w:rsidR="0087793F" w:rsidRPr="00677ACF" w:rsidRDefault="004F7C63" w:rsidP="004F7C63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  <w:cs/>
                <w:lang w:val="en-US" w:bidi="th-TH"/>
              </w:rPr>
            </w:pPr>
            <w:r w:rsidRPr="00677ACF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180" w:type="dxa"/>
            <w:vAlign w:val="bottom"/>
          </w:tcPr>
          <w:p w14:paraId="01E6EF0C" w14:textId="77777777" w:rsidR="0087793F" w:rsidRPr="00677ACF" w:rsidRDefault="0087793F" w:rsidP="005B1EE3">
            <w:pPr>
              <w:pStyle w:val="acctmergecolhdg"/>
              <w:spacing w:line="240" w:lineRule="atLeast"/>
              <w:ind w:left="-79" w:right="-79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1E64485A" w14:textId="77777777" w:rsidR="004F7C63" w:rsidRPr="00677ACF" w:rsidRDefault="004F7C63" w:rsidP="005B1EE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677ACF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เงินกู้ยืม</w:t>
            </w:r>
          </w:p>
          <w:p w14:paraId="136D450D" w14:textId="0D4F083B" w:rsidR="0087793F" w:rsidRPr="00677ACF" w:rsidRDefault="004F7C63" w:rsidP="005B1EE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677ACF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ระยะยาว</w:t>
            </w:r>
          </w:p>
        </w:tc>
        <w:tc>
          <w:tcPr>
            <w:tcW w:w="180" w:type="dxa"/>
            <w:vAlign w:val="bottom"/>
          </w:tcPr>
          <w:p w14:paraId="61FEC536" w14:textId="77777777" w:rsidR="0087793F" w:rsidRPr="00677ACF" w:rsidRDefault="0087793F" w:rsidP="005B1EE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05E09006" w14:textId="2BFB6C18" w:rsidR="0087793F" w:rsidRPr="00677ACF" w:rsidRDefault="004F7C63" w:rsidP="005B1EE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677ACF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หุ้นกู้</w:t>
            </w:r>
          </w:p>
        </w:tc>
        <w:tc>
          <w:tcPr>
            <w:tcW w:w="180" w:type="dxa"/>
            <w:vAlign w:val="bottom"/>
          </w:tcPr>
          <w:p w14:paraId="1301DCC5" w14:textId="77777777" w:rsidR="0087793F" w:rsidRPr="00677ACF" w:rsidRDefault="0087793F" w:rsidP="005B1EE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97F39F2" w14:textId="77777777" w:rsidR="0087793F" w:rsidRPr="00677ACF" w:rsidRDefault="0087793F" w:rsidP="005B1EE3">
            <w:pPr>
              <w:pStyle w:val="acctmergecolhdg"/>
              <w:spacing w:line="240" w:lineRule="atLeast"/>
              <w:ind w:left="-79" w:right="-79"/>
              <w:rPr>
                <w:rFonts w:ascii="Angsana New" w:eastAsiaTheme="minorHAnsi" w:hAnsi="Angsana New"/>
                <w:b w:val="0"/>
                <w:sz w:val="30"/>
                <w:szCs w:val="30"/>
                <w:lang w:val="en-US" w:bidi="th-TH"/>
              </w:rPr>
            </w:pPr>
            <w:r w:rsidRPr="00677ACF">
              <w:rPr>
                <w:rFonts w:ascii="Angsana New" w:eastAsiaTheme="minorHAnsi" w:hAnsi="Angsana New"/>
                <w:b w:val="0"/>
                <w:sz w:val="30"/>
                <w:szCs w:val="30"/>
                <w:cs/>
                <w:lang w:val="en-US" w:bidi="th-TH"/>
              </w:rPr>
              <w:t>รวม</w:t>
            </w:r>
          </w:p>
        </w:tc>
      </w:tr>
      <w:tr w:rsidR="0087793F" w:rsidRPr="00677ACF" w14:paraId="3BF16B4E" w14:textId="77777777" w:rsidTr="0081455F">
        <w:trPr>
          <w:cantSplit/>
          <w:tblHeader/>
        </w:trPr>
        <w:tc>
          <w:tcPr>
            <w:tcW w:w="2970" w:type="dxa"/>
          </w:tcPr>
          <w:p w14:paraId="71F42901" w14:textId="77777777" w:rsidR="0087793F" w:rsidRPr="00677ACF" w:rsidRDefault="0087793F" w:rsidP="005B1EE3">
            <w:pPr>
              <w:pStyle w:val="acctfourfigures"/>
              <w:shd w:val="clear" w:color="auto" w:fill="FFFFFF"/>
              <w:spacing w:line="240" w:lineRule="atLeast"/>
              <w:ind w:right="-79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D5F563" w14:textId="77777777" w:rsidR="0087793F" w:rsidRPr="00677ACF" w:rsidRDefault="0087793F" w:rsidP="005B1EE3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133B1B4" w14:textId="77777777" w:rsidR="0087793F" w:rsidRPr="00677ACF" w:rsidRDefault="0087793F" w:rsidP="005B1EE3">
            <w:pPr>
              <w:pStyle w:val="acctmergecolhdg"/>
              <w:spacing w:line="240" w:lineRule="atLeast"/>
              <w:rPr>
                <w:rFonts w:ascii="Angsana New" w:hAnsi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5130" w:type="dxa"/>
            <w:gridSpan w:val="7"/>
            <w:vAlign w:val="bottom"/>
          </w:tcPr>
          <w:p w14:paraId="27351EF5" w14:textId="77777777" w:rsidR="0087793F" w:rsidRPr="00677ACF" w:rsidRDefault="0087793F" w:rsidP="005B1EE3">
            <w:pPr>
              <w:pStyle w:val="acctmergecolhdg"/>
              <w:spacing w:line="240" w:lineRule="atLeast"/>
              <w:ind w:left="-68" w:right="-79"/>
              <w:rPr>
                <w:rFonts w:ascii="Angsana New" w:hAnsi="Angsana New"/>
                <w:b w:val="0"/>
                <w:bCs/>
                <w:sz w:val="30"/>
                <w:szCs w:val="30"/>
                <w:lang w:bidi="th-TH"/>
              </w:rPr>
            </w:pPr>
            <w:r w:rsidRPr="00677ACF">
              <w:rPr>
                <w:rFonts w:ascii="Angsana New" w:hAnsi="Angsana New"/>
                <w:i/>
                <w:iCs/>
                <w:spacing w:val="-8"/>
                <w:sz w:val="30"/>
                <w:szCs w:val="30"/>
                <w:cs/>
                <w:lang w:bidi="th-TH"/>
              </w:rPr>
              <w:t>(ล้านบาท)</w:t>
            </w:r>
          </w:p>
        </w:tc>
      </w:tr>
      <w:tr w:rsidR="0087793F" w:rsidRPr="00677ACF" w14:paraId="52AC1DB6" w14:textId="77777777" w:rsidTr="0081455F">
        <w:trPr>
          <w:cantSplit/>
        </w:trPr>
        <w:tc>
          <w:tcPr>
            <w:tcW w:w="2970" w:type="dxa"/>
          </w:tcPr>
          <w:p w14:paraId="37AE620F" w14:textId="00C935AD" w:rsidR="0087793F" w:rsidRPr="00677ACF" w:rsidRDefault="0087793F" w:rsidP="000042F9">
            <w:pPr>
              <w:shd w:val="clear" w:color="auto" w:fill="FFFFFF"/>
              <w:ind w:left="180" w:right="-79" w:hanging="2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7ACF">
              <w:rPr>
                <w:rFonts w:ascii="Angsana New" w:hAnsi="Angsana New"/>
                <w:sz w:val="30"/>
                <w:szCs w:val="30"/>
                <w:cs/>
              </w:rPr>
              <w:t xml:space="preserve">ณ วันที่ </w:t>
            </w:r>
            <w:r w:rsidR="004E256E" w:rsidRPr="00677ACF">
              <w:rPr>
                <w:rFonts w:ascii="Angsana New" w:hAnsi="Angsana New"/>
                <w:sz w:val="30"/>
                <w:szCs w:val="30"/>
              </w:rPr>
              <w:t>1</w:t>
            </w:r>
            <w:r w:rsidRPr="00677ACF">
              <w:rPr>
                <w:rFonts w:ascii="Angsana New" w:hAnsi="Angsana New"/>
                <w:sz w:val="30"/>
                <w:szCs w:val="30"/>
                <w:cs/>
              </w:rPr>
              <w:t xml:space="preserve"> มกราคม</w:t>
            </w:r>
            <w:r w:rsidR="0001268D" w:rsidRPr="00677ACF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4E256E" w:rsidRPr="00677ACF">
              <w:rPr>
                <w:rFonts w:ascii="Angsana New" w:hAnsi="Angsana New"/>
                <w:sz w:val="30"/>
                <w:szCs w:val="30"/>
              </w:rPr>
              <w:t>256</w:t>
            </w:r>
            <w:r w:rsidR="00E824F5" w:rsidRPr="00677ACF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10" w:type="dxa"/>
            <w:vAlign w:val="bottom"/>
          </w:tcPr>
          <w:p w14:paraId="37F4A14E" w14:textId="77777777" w:rsidR="0087793F" w:rsidRPr="00677ACF" w:rsidRDefault="0087793F" w:rsidP="005B1EE3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3EDD0E98" w14:textId="77777777" w:rsidR="0087793F" w:rsidRPr="00677ACF" w:rsidRDefault="0087793F" w:rsidP="005B1EE3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  <w:vAlign w:val="bottom"/>
          </w:tcPr>
          <w:p w14:paraId="4185AE37" w14:textId="535E9AD6" w:rsidR="0087793F" w:rsidRPr="00677ACF" w:rsidRDefault="00F960B1" w:rsidP="00D26CE4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77ACF">
              <w:rPr>
                <w:rFonts w:ascii="Angsana New" w:hAnsi="Angsana New"/>
                <w:sz w:val="30"/>
                <w:szCs w:val="30"/>
                <w:lang w:val="en-US" w:bidi="th-TH"/>
              </w:rPr>
              <w:t>22,024</w:t>
            </w:r>
          </w:p>
        </w:tc>
        <w:tc>
          <w:tcPr>
            <w:tcW w:w="180" w:type="dxa"/>
            <w:vAlign w:val="bottom"/>
          </w:tcPr>
          <w:p w14:paraId="40795B62" w14:textId="77777777" w:rsidR="0087793F" w:rsidRPr="00677ACF" w:rsidRDefault="0087793F" w:rsidP="005B1EE3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AB38B8E" w14:textId="6F66F69B" w:rsidR="0087793F" w:rsidRPr="00677ACF" w:rsidRDefault="00F960B1" w:rsidP="00B94A77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677ACF">
              <w:rPr>
                <w:rFonts w:ascii="Angsana New" w:hAnsi="Angsana New"/>
                <w:sz w:val="30"/>
                <w:szCs w:val="30"/>
              </w:rPr>
              <w:t>2,265</w:t>
            </w:r>
          </w:p>
        </w:tc>
        <w:tc>
          <w:tcPr>
            <w:tcW w:w="180" w:type="dxa"/>
            <w:vAlign w:val="bottom"/>
          </w:tcPr>
          <w:p w14:paraId="24FD8EF8" w14:textId="77777777" w:rsidR="0087793F" w:rsidRPr="00677ACF" w:rsidRDefault="0087793F" w:rsidP="005B1EE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2E628567" w14:textId="5C0F839B" w:rsidR="0087793F" w:rsidRPr="00677ACF" w:rsidRDefault="00F960B1" w:rsidP="00B94A77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677ACF">
              <w:rPr>
                <w:rFonts w:ascii="Angsana New" w:hAnsi="Angsana New"/>
                <w:sz w:val="30"/>
                <w:szCs w:val="30"/>
              </w:rPr>
              <w:t>181,159</w:t>
            </w:r>
          </w:p>
        </w:tc>
        <w:tc>
          <w:tcPr>
            <w:tcW w:w="180" w:type="dxa"/>
            <w:vAlign w:val="bottom"/>
          </w:tcPr>
          <w:p w14:paraId="14A49AEF" w14:textId="77777777" w:rsidR="0087793F" w:rsidRPr="00677ACF" w:rsidRDefault="0087793F" w:rsidP="005B1EE3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9D8867D" w14:textId="4BAB9B3C" w:rsidR="0087793F" w:rsidRPr="00677ACF" w:rsidRDefault="00F960B1" w:rsidP="0081455F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  <w:r w:rsidRPr="00677ACF">
              <w:rPr>
                <w:rFonts w:ascii="Angsana New" w:hAnsi="Angsana New"/>
                <w:sz w:val="30"/>
                <w:szCs w:val="30"/>
              </w:rPr>
              <w:t>205,448</w:t>
            </w:r>
          </w:p>
        </w:tc>
      </w:tr>
      <w:tr w:rsidR="00AD658E" w:rsidRPr="00677ACF" w14:paraId="51F76A26" w14:textId="77777777" w:rsidTr="00E96E57">
        <w:trPr>
          <w:cantSplit/>
        </w:trPr>
        <w:tc>
          <w:tcPr>
            <w:tcW w:w="2970" w:type="dxa"/>
          </w:tcPr>
          <w:p w14:paraId="2FFCA0B7" w14:textId="77777777" w:rsidR="00AD658E" w:rsidRPr="00677ACF" w:rsidRDefault="00AD658E" w:rsidP="000042F9">
            <w:pPr>
              <w:shd w:val="clear" w:color="auto" w:fill="FFFFFF"/>
              <w:ind w:left="180" w:right="-79" w:hanging="232"/>
              <w:rPr>
                <w:rFonts w:ascii="Angsana New" w:hAnsi="Angsana New"/>
                <w:sz w:val="30"/>
                <w:szCs w:val="30"/>
              </w:rPr>
            </w:pPr>
            <w:r w:rsidRPr="00677ACF">
              <w:rPr>
                <w:rFonts w:ascii="Angsana New" w:hAnsi="Angsana New"/>
                <w:sz w:val="30"/>
                <w:szCs w:val="30"/>
                <w:cs/>
              </w:rPr>
              <w:t>การเปลี่ยนแปลงจากกระแสเงินสดจากการจัดหาเงิน</w:t>
            </w:r>
          </w:p>
        </w:tc>
        <w:tc>
          <w:tcPr>
            <w:tcW w:w="810" w:type="dxa"/>
            <w:vAlign w:val="bottom"/>
          </w:tcPr>
          <w:p w14:paraId="09AE5EE8" w14:textId="77777777" w:rsidR="00AD658E" w:rsidRPr="00677ACF" w:rsidRDefault="00AD658E" w:rsidP="00AD658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017B9645" w14:textId="77777777" w:rsidR="00AD658E" w:rsidRPr="00677ACF" w:rsidRDefault="00AD658E" w:rsidP="00AD658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69359564" w14:textId="77777777" w:rsidR="00AD658E" w:rsidRPr="00677ACF" w:rsidRDefault="00AD658E" w:rsidP="00AD658E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D407A14" w14:textId="7001CEB2" w:rsidR="00F960B1" w:rsidRPr="00677ACF" w:rsidRDefault="00F960B1" w:rsidP="00AD658E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77ACF">
              <w:rPr>
                <w:rFonts w:ascii="Angsana New" w:hAnsi="Angsana New"/>
                <w:sz w:val="30"/>
                <w:szCs w:val="30"/>
                <w:lang w:val="en-US" w:bidi="th-TH"/>
              </w:rPr>
              <w:t>(5,050)</w:t>
            </w:r>
          </w:p>
        </w:tc>
        <w:tc>
          <w:tcPr>
            <w:tcW w:w="180" w:type="dxa"/>
          </w:tcPr>
          <w:p w14:paraId="2D984721" w14:textId="77777777" w:rsidR="00AD658E" w:rsidRPr="00677ACF" w:rsidRDefault="00AD658E" w:rsidP="00AD658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7B10F12" w14:textId="77777777" w:rsidR="00AD658E" w:rsidRPr="00677ACF" w:rsidRDefault="00AD658E" w:rsidP="00AD658E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5ED97BA" w14:textId="2CB36E0C" w:rsidR="00F960B1" w:rsidRPr="00677ACF" w:rsidRDefault="00F960B1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77ACF">
              <w:rPr>
                <w:rFonts w:ascii="Angsana New" w:hAnsi="Angsana New"/>
                <w:sz w:val="30"/>
                <w:szCs w:val="30"/>
                <w:lang w:val="en-US" w:bidi="th-TH"/>
              </w:rPr>
              <w:t>5,</w:t>
            </w:r>
            <w:r w:rsidR="00A614B5" w:rsidRPr="00677ACF">
              <w:rPr>
                <w:rFonts w:ascii="Angsana New" w:hAnsi="Angsana New"/>
                <w:sz w:val="30"/>
                <w:szCs w:val="30"/>
                <w:lang w:val="en-US" w:bidi="th-TH"/>
              </w:rPr>
              <w:t>890</w:t>
            </w:r>
          </w:p>
        </w:tc>
        <w:tc>
          <w:tcPr>
            <w:tcW w:w="180" w:type="dxa"/>
          </w:tcPr>
          <w:p w14:paraId="46E29323" w14:textId="77777777" w:rsidR="00AD658E" w:rsidRPr="00677ACF" w:rsidRDefault="00AD658E" w:rsidP="00AD658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6E9BF509" w14:textId="77777777" w:rsidR="00AD658E" w:rsidRPr="00677ACF" w:rsidRDefault="00AD658E" w:rsidP="00AD658E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7D337403" w14:textId="25B5877B" w:rsidR="00F960B1" w:rsidRPr="00677ACF" w:rsidRDefault="00F960B1" w:rsidP="00AD658E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77ACF">
              <w:rPr>
                <w:rFonts w:ascii="Angsana New" w:hAnsi="Angsana New"/>
                <w:sz w:val="30"/>
                <w:szCs w:val="30"/>
                <w:lang w:val="en-US" w:bidi="th-TH"/>
              </w:rPr>
              <w:t>54</w:t>
            </w:r>
          </w:p>
        </w:tc>
        <w:tc>
          <w:tcPr>
            <w:tcW w:w="180" w:type="dxa"/>
          </w:tcPr>
          <w:p w14:paraId="39F6902D" w14:textId="77777777" w:rsidR="00AD658E" w:rsidRPr="00677ACF" w:rsidRDefault="00AD658E" w:rsidP="00AD658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70144FC1" w14:textId="77777777" w:rsidR="00AD658E" w:rsidRPr="00677ACF" w:rsidRDefault="00AD658E" w:rsidP="00AD658E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  <w:p w14:paraId="4305D634" w14:textId="4E36951B" w:rsidR="00F960B1" w:rsidRPr="00677ACF" w:rsidRDefault="006A0238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77ACF">
              <w:rPr>
                <w:rFonts w:ascii="Angsana New" w:hAnsi="Angsana New"/>
                <w:sz w:val="30"/>
                <w:szCs w:val="30"/>
                <w:lang w:val="en-US" w:bidi="th-TH"/>
              </w:rPr>
              <w:t>894</w:t>
            </w:r>
          </w:p>
        </w:tc>
      </w:tr>
      <w:tr w:rsidR="00941461" w:rsidRPr="00677ACF" w14:paraId="53385DF7" w14:textId="77777777" w:rsidTr="0081455F">
        <w:trPr>
          <w:cantSplit/>
        </w:trPr>
        <w:tc>
          <w:tcPr>
            <w:tcW w:w="2970" w:type="dxa"/>
          </w:tcPr>
          <w:p w14:paraId="1BB004CE" w14:textId="24F42086" w:rsidR="00941461" w:rsidRPr="00677ACF" w:rsidRDefault="00941461" w:rsidP="000042F9">
            <w:pPr>
              <w:shd w:val="clear" w:color="auto" w:fill="FFFFFF"/>
              <w:ind w:left="180" w:right="-79" w:hanging="232"/>
              <w:rPr>
                <w:rFonts w:ascii="Angsana New" w:hAnsi="Angsana New"/>
                <w:sz w:val="30"/>
                <w:szCs w:val="30"/>
              </w:rPr>
            </w:pPr>
            <w:r w:rsidRPr="00677ACF">
              <w:rPr>
                <w:rFonts w:ascii="Angsana New" w:hAnsi="Angsana New"/>
                <w:sz w:val="30"/>
                <w:szCs w:val="30"/>
                <w:cs/>
              </w:rPr>
              <w:t>การเปลี่ยนแปลงที่เกิดจากการได้มาในบริษัทย่อย</w:t>
            </w:r>
          </w:p>
        </w:tc>
        <w:tc>
          <w:tcPr>
            <w:tcW w:w="810" w:type="dxa"/>
            <w:vAlign w:val="bottom"/>
          </w:tcPr>
          <w:p w14:paraId="4AB513E0" w14:textId="52387152" w:rsidR="00941461" w:rsidRPr="00677ACF" w:rsidRDefault="00E824F5" w:rsidP="0094146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77ACF">
              <w:rPr>
                <w:rFonts w:ascii="Angsana New" w:hAnsi="Angsana New"/>
                <w:i/>
                <w:iCs/>
                <w:sz w:val="30"/>
                <w:szCs w:val="30"/>
                <w:lang w:val="en-US"/>
              </w:rPr>
              <w:t>3</w:t>
            </w:r>
          </w:p>
        </w:tc>
        <w:tc>
          <w:tcPr>
            <w:tcW w:w="180" w:type="dxa"/>
            <w:vAlign w:val="bottom"/>
          </w:tcPr>
          <w:p w14:paraId="1FC84554" w14:textId="77777777" w:rsidR="00941461" w:rsidRPr="00677ACF" w:rsidRDefault="00941461" w:rsidP="0094146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61186FE5" w14:textId="6DEB0C34" w:rsidR="00941461" w:rsidRPr="00677ACF" w:rsidRDefault="00F960B1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77ACF">
              <w:rPr>
                <w:rFonts w:ascii="Angsana New" w:hAnsi="Angsana New"/>
                <w:sz w:val="30"/>
                <w:szCs w:val="30"/>
                <w:lang w:val="en-US" w:bidi="th-TH"/>
              </w:rPr>
              <w:t>2,935</w:t>
            </w:r>
          </w:p>
        </w:tc>
        <w:tc>
          <w:tcPr>
            <w:tcW w:w="180" w:type="dxa"/>
            <w:vAlign w:val="bottom"/>
          </w:tcPr>
          <w:p w14:paraId="01898FDE" w14:textId="77777777" w:rsidR="00941461" w:rsidRPr="00677ACF" w:rsidRDefault="00941461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1560EBCD" w14:textId="5C42EB03" w:rsidR="00941461" w:rsidRPr="00677ACF" w:rsidRDefault="00F960B1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77ACF">
              <w:rPr>
                <w:rFonts w:ascii="Angsana New" w:hAnsi="Angsana New"/>
                <w:sz w:val="30"/>
                <w:szCs w:val="30"/>
                <w:lang w:val="en-US" w:bidi="th-TH"/>
              </w:rPr>
              <w:t>6,</w:t>
            </w:r>
            <w:r w:rsidR="00E70DA5" w:rsidRPr="00677ACF">
              <w:rPr>
                <w:rFonts w:ascii="Angsana New" w:hAnsi="Angsana New"/>
                <w:sz w:val="30"/>
                <w:szCs w:val="30"/>
                <w:lang w:val="en-US" w:bidi="th-TH"/>
              </w:rPr>
              <w:t>73</w:t>
            </w:r>
            <w:r w:rsidR="00DC7959">
              <w:rPr>
                <w:rFonts w:ascii="Angsana New" w:hAnsi="Angsana New"/>
                <w:sz w:val="30"/>
                <w:szCs w:val="30"/>
                <w:lang w:val="en-US" w:bidi="th-TH"/>
              </w:rPr>
              <w:t>1</w:t>
            </w:r>
          </w:p>
        </w:tc>
        <w:tc>
          <w:tcPr>
            <w:tcW w:w="180" w:type="dxa"/>
            <w:vAlign w:val="bottom"/>
          </w:tcPr>
          <w:p w14:paraId="4242DB22" w14:textId="77777777" w:rsidR="00941461" w:rsidRPr="00677ACF" w:rsidRDefault="00941461" w:rsidP="0094146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19DD8D85" w14:textId="4C884ABF" w:rsidR="00941461" w:rsidRPr="00677ACF" w:rsidRDefault="00F960B1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77ACF">
              <w:rPr>
                <w:rFonts w:ascii="Angsana New" w:hAnsi="Angsana New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38AE129" w14:textId="77777777" w:rsidR="00941461" w:rsidRPr="00677ACF" w:rsidRDefault="00941461" w:rsidP="0094146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61ECC46C" w14:textId="0E3EAC4F" w:rsidR="00941461" w:rsidRPr="00677ACF" w:rsidRDefault="00F960B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  <w:lang w:val="en-US" w:bidi="th-TH"/>
              </w:rPr>
            </w:pPr>
            <w:r w:rsidRPr="00677ACF">
              <w:rPr>
                <w:rFonts w:ascii="Angsana New" w:hAnsi="Angsana New"/>
                <w:sz w:val="30"/>
                <w:szCs w:val="30"/>
                <w:lang w:val="en-US" w:bidi="th-TH"/>
              </w:rPr>
              <w:t>9,</w:t>
            </w:r>
            <w:r w:rsidR="00E70DA5" w:rsidRPr="00677ACF">
              <w:rPr>
                <w:rFonts w:ascii="Angsana New" w:hAnsi="Angsana New"/>
                <w:sz w:val="30"/>
                <w:szCs w:val="30"/>
                <w:lang w:val="en-US" w:bidi="th-TH"/>
              </w:rPr>
              <w:t>66</w:t>
            </w:r>
            <w:r w:rsidR="00DC7959">
              <w:rPr>
                <w:rFonts w:ascii="Angsana New" w:hAnsi="Angsana New"/>
                <w:sz w:val="30"/>
                <w:szCs w:val="30"/>
                <w:lang w:val="en-US" w:bidi="th-TH"/>
              </w:rPr>
              <w:t>6</w:t>
            </w:r>
          </w:p>
        </w:tc>
      </w:tr>
      <w:tr w:rsidR="00941461" w:rsidRPr="00677ACF" w14:paraId="7BC96294" w14:textId="77777777" w:rsidTr="0081455F">
        <w:trPr>
          <w:cantSplit/>
        </w:trPr>
        <w:tc>
          <w:tcPr>
            <w:tcW w:w="2970" w:type="dxa"/>
          </w:tcPr>
          <w:p w14:paraId="3479BACD" w14:textId="77777777" w:rsidR="00941461" w:rsidRPr="00677ACF" w:rsidRDefault="00941461" w:rsidP="000042F9">
            <w:pPr>
              <w:shd w:val="clear" w:color="auto" w:fill="FFFFFF"/>
              <w:ind w:left="180" w:right="-79" w:hanging="232"/>
              <w:rPr>
                <w:rFonts w:ascii="Angsana New" w:hAnsi="Angsana New"/>
                <w:sz w:val="30"/>
                <w:szCs w:val="30"/>
              </w:rPr>
            </w:pPr>
            <w:r w:rsidRPr="00677ACF">
              <w:rPr>
                <w:rFonts w:ascii="Angsana New" w:hAnsi="Angsana New"/>
                <w:sz w:val="30"/>
                <w:szCs w:val="30"/>
                <w:cs/>
              </w:rPr>
              <w:t>ผลกระทบของการเปลี่ยนแปลงของอัตราแลกเปลี่ยนเงินตราต่างประเทศ</w:t>
            </w:r>
          </w:p>
        </w:tc>
        <w:tc>
          <w:tcPr>
            <w:tcW w:w="810" w:type="dxa"/>
            <w:vAlign w:val="bottom"/>
          </w:tcPr>
          <w:p w14:paraId="3D001DCB" w14:textId="77777777" w:rsidR="00941461" w:rsidRPr="00677ACF" w:rsidRDefault="00941461" w:rsidP="00941461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4883CDFC" w14:textId="77777777" w:rsidR="00941461" w:rsidRPr="00677ACF" w:rsidRDefault="00941461" w:rsidP="00941461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14:paraId="03822334" w14:textId="3A96B8F4" w:rsidR="00941461" w:rsidRPr="00677ACF" w:rsidRDefault="00E70DA5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77ACF">
              <w:rPr>
                <w:rFonts w:asciiTheme="majorBidi" w:hAnsiTheme="majorBidi" w:cstheme="majorBidi"/>
                <w:sz w:val="30"/>
                <w:szCs w:val="30"/>
              </w:rPr>
              <w:t>(171</w:t>
            </w:r>
            <w:r w:rsidR="00F960B1" w:rsidRPr="00677AC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328D2F86" w14:textId="77777777" w:rsidR="00941461" w:rsidRPr="00677ACF" w:rsidRDefault="00941461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6D64F2E8" w14:textId="1564FA7D" w:rsidR="00941461" w:rsidRPr="00677ACF" w:rsidRDefault="00F960B1">
            <w:pPr>
              <w:pStyle w:val="acctfourfigures"/>
              <w:shd w:val="clear" w:color="auto" w:fill="FFFFFF"/>
              <w:tabs>
                <w:tab w:val="clear" w:pos="765"/>
                <w:tab w:val="decimal" w:pos="89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677A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(12</w:t>
            </w:r>
            <w:r w:rsidR="00DC7959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  <w:r w:rsidRPr="00677ACF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180" w:type="dxa"/>
            <w:vAlign w:val="bottom"/>
          </w:tcPr>
          <w:p w14:paraId="54C79635" w14:textId="77777777" w:rsidR="00941461" w:rsidRPr="00677ACF" w:rsidRDefault="00941461" w:rsidP="0094146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07DA46B3" w14:textId="545A32E4" w:rsidR="00941461" w:rsidRPr="00677ACF" w:rsidRDefault="00F960B1" w:rsidP="00941461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677AC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BD6F387" w14:textId="77777777" w:rsidR="00941461" w:rsidRPr="00677ACF" w:rsidRDefault="00941461" w:rsidP="00941461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0" w:type="dxa"/>
            <w:vAlign w:val="bottom"/>
          </w:tcPr>
          <w:p w14:paraId="60496C37" w14:textId="5DEA5231" w:rsidR="00941461" w:rsidRPr="00677ACF" w:rsidRDefault="00F960B1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677ACF">
              <w:rPr>
                <w:rFonts w:asciiTheme="majorBidi" w:hAnsiTheme="majorBidi" w:cstheme="majorBidi"/>
                <w:sz w:val="30"/>
                <w:szCs w:val="30"/>
              </w:rPr>
              <w:t>(29</w:t>
            </w:r>
            <w:r w:rsidR="00DC7959">
              <w:rPr>
                <w:rFonts w:asciiTheme="majorBidi" w:hAnsiTheme="majorBidi" w:cstheme="majorBidi"/>
                <w:sz w:val="30"/>
                <w:szCs w:val="30"/>
              </w:rPr>
              <w:t>8</w:t>
            </w:r>
            <w:r w:rsidRPr="00677ACF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AD658E" w:rsidRPr="0087793F" w14:paraId="6DE69DBA" w14:textId="77777777" w:rsidTr="00E96E57">
        <w:trPr>
          <w:cantSplit/>
        </w:trPr>
        <w:tc>
          <w:tcPr>
            <w:tcW w:w="2970" w:type="dxa"/>
          </w:tcPr>
          <w:p w14:paraId="1B1DE399" w14:textId="5D8FA479" w:rsidR="00AD658E" w:rsidRPr="00677ACF" w:rsidRDefault="00AD658E" w:rsidP="000042F9">
            <w:pPr>
              <w:shd w:val="clear" w:color="auto" w:fill="FFFFFF"/>
              <w:ind w:left="180" w:right="-79" w:hanging="232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7ACF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756E40">
              <w:rPr>
                <w:rFonts w:ascii="Angsana New" w:hAnsi="Angsana New"/>
                <w:b/>
                <w:bCs/>
                <w:sz w:val="30"/>
                <w:szCs w:val="30"/>
              </w:rPr>
              <w:t>30</w:t>
            </w:r>
            <w:r w:rsidRPr="00756E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  <w:r w:rsidR="00223948" w:rsidRPr="00756E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  <w:r w:rsidRPr="00756E4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2562</w:t>
            </w:r>
          </w:p>
        </w:tc>
        <w:tc>
          <w:tcPr>
            <w:tcW w:w="810" w:type="dxa"/>
            <w:vAlign w:val="bottom"/>
          </w:tcPr>
          <w:p w14:paraId="64B11343" w14:textId="77777777" w:rsidR="00AD658E" w:rsidRPr="00677ACF" w:rsidRDefault="00AD658E" w:rsidP="00AD658E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  <w:vAlign w:val="bottom"/>
          </w:tcPr>
          <w:p w14:paraId="783CD165" w14:textId="77777777" w:rsidR="00AD658E" w:rsidRPr="00677ACF" w:rsidRDefault="00AD658E" w:rsidP="00AD658E">
            <w:pPr>
              <w:pStyle w:val="acctfourfigures"/>
              <w:shd w:val="clear" w:color="auto" w:fill="FFFFFF"/>
              <w:spacing w:line="240" w:lineRule="atLeast"/>
              <w:ind w:left="-79"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14:paraId="503A0AA6" w14:textId="6C1A5299" w:rsidR="00AD658E" w:rsidRPr="00677ACF" w:rsidRDefault="00E70DA5" w:rsidP="00AD658E">
            <w:pPr>
              <w:pStyle w:val="acctfourfigures"/>
              <w:shd w:val="clear" w:color="auto" w:fill="FFFFFF"/>
              <w:tabs>
                <w:tab w:val="clear" w:pos="765"/>
                <w:tab w:val="decimal" w:pos="127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7ACF">
              <w:rPr>
                <w:rFonts w:ascii="Angsana New" w:hAnsi="Angsana New"/>
                <w:b/>
                <w:bCs/>
                <w:sz w:val="30"/>
                <w:szCs w:val="30"/>
              </w:rPr>
              <w:t>19,738</w:t>
            </w:r>
          </w:p>
        </w:tc>
        <w:tc>
          <w:tcPr>
            <w:tcW w:w="180" w:type="dxa"/>
          </w:tcPr>
          <w:p w14:paraId="5DB75EFD" w14:textId="77777777" w:rsidR="00AD658E" w:rsidRPr="00677ACF" w:rsidRDefault="00AD658E" w:rsidP="00AD658E">
            <w:pPr>
              <w:pStyle w:val="acctfourfigures"/>
              <w:shd w:val="clear" w:color="auto" w:fill="FFFFFF"/>
              <w:tabs>
                <w:tab w:val="clear" w:pos="765"/>
                <w:tab w:val="decimal" w:pos="64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EC40433" w14:textId="447BA6BD" w:rsidR="00AD658E" w:rsidRPr="00677ACF" w:rsidRDefault="00E70DA5" w:rsidP="00AD658E">
            <w:pPr>
              <w:pStyle w:val="acctfourfigures"/>
              <w:shd w:val="clear" w:color="auto" w:fill="FFFFFF"/>
              <w:tabs>
                <w:tab w:val="clear" w:pos="765"/>
                <w:tab w:val="decimal" w:pos="903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677ACF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14,759</w:t>
            </w:r>
          </w:p>
        </w:tc>
        <w:tc>
          <w:tcPr>
            <w:tcW w:w="180" w:type="dxa"/>
          </w:tcPr>
          <w:p w14:paraId="20E1EEC6" w14:textId="77777777" w:rsidR="00AD658E" w:rsidRPr="00677ACF" w:rsidRDefault="00AD658E" w:rsidP="00AD658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1691D808" w14:textId="56B8806B" w:rsidR="00AD658E" w:rsidRPr="00677ACF" w:rsidRDefault="00E70DA5" w:rsidP="00AD658E">
            <w:pPr>
              <w:pStyle w:val="acctfourfigures"/>
              <w:shd w:val="clear" w:color="auto" w:fill="FFFFFF"/>
              <w:tabs>
                <w:tab w:val="clear" w:pos="765"/>
                <w:tab w:val="decimal" w:pos="82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7ACF">
              <w:rPr>
                <w:rFonts w:ascii="Angsana New" w:hAnsi="Angsana New"/>
                <w:b/>
                <w:bCs/>
                <w:sz w:val="30"/>
                <w:szCs w:val="30"/>
              </w:rPr>
              <w:t>181,213</w:t>
            </w:r>
          </w:p>
        </w:tc>
        <w:tc>
          <w:tcPr>
            <w:tcW w:w="180" w:type="dxa"/>
          </w:tcPr>
          <w:p w14:paraId="741963ED" w14:textId="77777777" w:rsidR="00AD658E" w:rsidRPr="00677ACF" w:rsidRDefault="00AD658E" w:rsidP="00AD658E">
            <w:pPr>
              <w:pStyle w:val="acctfourfigures"/>
              <w:shd w:val="clear" w:color="auto" w:fill="FFFFFF"/>
              <w:tabs>
                <w:tab w:val="decimal" w:pos="802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14:paraId="0D1B5DB5" w14:textId="721C7229" w:rsidR="00AD658E" w:rsidRPr="00E96E57" w:rsidRDefault="00E70DA5">
            <w:pPr>
              <w:pStyle w:val="acctfourfigures"/>
              <w:shd w:val="clear" w:color="auto" w:fill="FFFFFF"/>
              <w:tabs>
                <w:tab w:val="clear" w:pos="765"/>
                <w:tab w:val="decimal" w:pos="731"/>
              </w:tabs>
              <w:spacing w:line="240" w:lineRule="atLeast"/>
              <w:ind w:left="-79" w:right="-79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77ACF">
              <w:rPr>
                <w:rFonts w:ascii="Angsana New" w:hAnsi="Angsana New"/>
                <w:b/>
                <w:bCs/>
                <w:sz w:val="30"/>
                <w:szCs w:val="30"/>
              </w:rPr>
              <w:t>215,</w:t>
            </w:r>
            <w:r w:rsidR="00677ACF" w:rsidRPr="00677ACF">
              <w:rPr>
                <w:rFonts w:ascii="Angsana New" w:hAnsi="Angsana New"/>
                <w:b/>
                <w:bCs/>
                <w:sz w:val="30"/>
                <w:szCs w:val="30"/>
              </w:rPr>
              <w:t>710</w:t>
            </w:r>
          </w:p>
        </w:tc>
      </w:tr>
    </w:tbl>
    <w:p w14:paraId="310FE7C6" w14:textId="77777777" w:rsidR="006C0EB6" w:rsidRDefault="006C0E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</w:p>
    <w:p w14:paraId="6D6EFFCC" w14:textId="56BCF208" w:rsidR="00653C25" w:rsidRDefault="00212E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10</w:t>
      </w:r>
      <w:r w:rsidR="007627AC" w:rsidRPr="00300619">
        <w:rPr>
          <w:rFonts w:ascii="Angsana New" w:hAnsi="Angsana New"/>
          <w:b/>
          <w:bCs/>
          <w:sz w:val="30"/>
          <w:szCs w:val="30"/>
        </w:rPr>
        <w:tab/>
      </w:r>
      <w:r w:rsidR="00212608" w:rsidRPr="00E25584">
        <w:rPr>
          <w:rFonts w:ascii="Angsana New" w:hAnsi="Angsana New"/>
          <w:b/>
          <w:bCs/>
          <w:sz w:val="30"/>
          <w:szCs w:val="30"/>
          <w:cs/>
        </w:rPr>
        <w:t>เงินกู้ยืม</w:t>
      </w:r>
      <w:r w:rsidR="00653C25" w:rsidRPr="00E25584">
        <w:rPr>
          <w:rFonts w:ascii="Angsana New" w:hAnsi="Angsana New"/>
          <w:b/>
          <w:bCs/>
          <w:sz w:val="30"/>
          <w:szCs w:val="30"/>
          <w:cs/>
        </w:rPr>
        <w:t>ที่มีภาระดอกเบี้ย</w:t>
      </w:r>
    </w:p>
    <w:p w14:paraId="6F26133B" w14:textId="77777777" w:rsidR="00212608" w:rsidRPr="00C6674C" w:rsidRDefault="0021260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4"/>
          <w:szCs w:val="24"/>
        </w:rPr>
      </w:pPr>
    </w:p>
    <w:p w14:paraId="76837EA6" w14:textId="28783883" w:rsidR="00D63347" w:rsidRPr="004C1C4A" w:rsidRDefault="00D63347" w:rsidP="00300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C1C4A">
        <w:rPr>
          <w:rFonts w:ascii="Angsana New" w:hAnsi="Angsana New"/>
          <w:spacing w:val="2"/>
          <w:sz w:val="30"/>
          <w:szCs w:val="30"/>
          <w:cs/>
        </w:rPr>
        <w:t xml:space="preserve">ณ วันที่ </w:t>
      </w:r>
      <w:r w:rsidR="00223137" w:rsidRPr="004C1C4A">
        <w:rPr>
          <w:rFonts w:ascii="Angsana New" w:hAnsi="Angsana New"/>
          <w:spacing w:val="2"/>
          <w:sz w:val="30"/>
          <w:szCs w:val="30"/>
        </w:rPr>
        <w:t>30</w:t>
      </w:r>
      <w:r w:rsidRPr="004C1C4A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223948" w:rsidRPr="004C1C4A">
        <w:rPr>
          <w:rFonts w:ascii="Angsana New" w:hAnsi="Angsana New"/>
          <w:spacing w:val="2"/>
          <w:sz w:val="30"/>
          <w:szCs w:val="30"/>
          <w:cs/>
        </w:rPr>
        <w:t>กันยายน</w:t>
      </w:r>
      <w:r w:rsidRPr="004C1C4A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223137" w:rsidRPr="004C1C4A">
        <w:rPr>
          <w:rFonts w:ascii="Angsana New" w:hAnsi="Angsana New"/>
          <w:spacing w:val="2"/>
          <w:sz w:val="30"/>
          <w:szCs w:val="30"/>
        </w:rPr>
        <w:t>2562</w:t>
      </w:r>
      <w:r w:rsidRPr="004C1C4A">
        <w:rPr>
          <w:rFonts w:ascii="Angsana New" w:hAnsi="Angsana New"/>
          <w:spacing w:val="2"/>
          <w:sz w:val="30"/>
          <w:szCs w:val="30"/>
          <w:cs/>
        </w:rPr>
        <w:t xml:space="preserve"> บริษัทย่อยแห่งหนึ่งมีสัญญาเงินกู้ยืมกับสถาบันการเงินในประเทศหลายแห่ง เป็นจำนวนเงิน</w:t>
      </w:r>
      <w:r w:rsidRPr="004C1C4A">
        <w:rPr>
          <w:rFonts w:ascii="Angsana New" w:hAnsi="Angsana New"/>
          <w:sz w:val="30"/>
          <w:szCs w:val="30"/>
          <w:cs/>
        </w:rPr>
        <w:t xml:space="preserve"> </w:t>
      </w:r>
      <w:r w:rsidR="00223137" w:rsidRPr="004C1C4A">
        <w:rPr>
          <w:rFonts w:ascii="Angsana New" w:hAnsi="Angsana New"/>
          <w:sz w:val="30"/>
          <w:szCs w:val="30"/>
        </w:rPr>
        <w:t>15</w:t>
      </w:r>
      <w:r w:rsidRPr="004C1C4A">
        <w:rPr>
          <w:rFonts w:ascii="Angsana New" w:hAnsi="Angsana New"/>
          <w:sz w:val="30"/>
          <w:szCs w:val="30"/>
        </w:rPr>
        <w:t>,</w:t>
      </w:r>
      <w:r w:rsidR="00223137" w:rsidRPr="004C1C4A">
        <w:rPr>
          <w:rFonts w:ascii="Angsana New" w:hAnsi="Angsana New"/>
          <w:sz w:val="30"/>
          <w:szCs w:val="30"/>
        </w:rPr>
        <w:t>460</w:t>
      </w:r>
      <w:r w:rsidRPr="004C1C4A">
        <w:rPr>
          <w:rFonts w:ascii="Angsana New" w:hAnsi="Angsana New"/>
          <w:sz w:val="30"/>
          <w:szCs w:val="30"/>
          <w:cs/>
        </w:rPr>
        <w:t xml:space="preserve"> ล้านบาท และในระหว่างปี </w:t>
      </w:r>
      <w:r w:rsidR="00223137" w:rsidRPr="004C1C4A">
        <w:rPr>
          <w:rFonts w:ascii="Angsana New" w:hAnsi="Angsana New"/>
          <w:sz w:val="30"/>
          <w:szCs w:val="30"/>
        </w:rPr>
        <w:t>2562</w:t>
      </w:r>
      <w:r w:rsidRPr="004C1C4A">
        <w:rPr>
          <w:rFonts w:ascii="Angsana New" w:hAnsi="Angsana New"/>
          <w:sz w:val="30"/>
          <w:szCs w:val="30"/>
          <w:cs/>
        </w:rPr>
        <w:t xml:space="preserve"> ได้เบิกถอนเงินกู้ยืมดังกล่าว เป็นจำนวนเงิน </w:t>
      </w:r>
      <w:r w:rsidR="00A43DCC" w:rsidRPr="004C1C4A">
        <w:rPr>
          <w:rFonts w:ascii="Angsana New" w:hAnsi="Angsana New"/>
          <w:sz w:val="30"/>
          <w:szCs w:val="30"/>
        </w:rPr>
        <w:t>5,9</w:t>
      </w:r>
      <w:r w:rsidR="00223137" w:rsidRPr="004C1C4A">
        <w:rPr>
          <w:rFonts w:ascii="Angsana New" w:hAnsi="Angsana New"/>
          <w:sz w:val="30"/>
          <w:szCs w:val="30"/>
        </w:rPr>
        <w:t>00</w:t>
      </w:r>
      <w:r w:rsidRPr="004C1C4A">
        <w:rPr>
          <w:rFonts w:ascii="Angsana New" w:hAnsi="Angsana New"/>
          <w:sz w:val="30"/>
          <w:szCs w:val="30"/>
          <w:cs/>
        </w:rPr>
        <w:t xml:space="preserve"> ล้านบาท </w:t>
      </w:r>
      <w:r w:rsidRPr="00DD2C26">
        <w:rPr>
          <w:rFonts w:ascii="Angsana New" w:hAnsi="Angsana New"/>
          <w:spacing w:val="2"/>
          <w:sz w:val="30"/>
          <w:szCs w:val="30"/>
          <w:cs/>
        </w:rPr>
        <w:t>โดยมีอัตราดอกเบี้ยตามสัญญาเป็นอัตราดอกเบี้ยลอยตัว</w:t>
      </w:r>
    </w:p>
    <w:p w14:paraId="64532B00" w14:textId="77777777" w:rsidR="00212608" w:rsidRPr="004C1C4A" w:rsidRDefault="00212608" w:rsidP="00300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24"/>
          <w:szCs w:val="24"/>
        </w:rPr>
      </w:pPr>
    </w:p>
    <w:p w14:paraId="65A59E4D" w14:textId="666081DA" w:rsidR="00212608" w:rsidRPr="004C1C4A" w:rsidRDefault="009F49DD" w:rsidP="003006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jc w:val="thaiDistribute"/>
        <w:rPr>
          <w:rFonts w:ascii="Angsana New" w:hAnsi="Angsana New"/>
          <w:sz w:val="30"/>
          <w:szCs w:val="30"/>
        </w:rPr>
      </w:pPr>
      <w:r w:rsidRPr="004C1C4A">
        <w:rPr>
          <w:rFonts w:ascii="Angsana New" w:hAnsi="Angsana New"/>
          <w:sz w:val="30"/>
          <w:szCs w:val="30"/>
          <w:cs/>
        </w:rPr>
        <w:t xml:space="preserve">ในไตรมาสที่ </w:t>
      </w:r>
      <w:r w:rsidR="00D502F3" w:rsidRPr="004C1C4A">
        <w:rPr>
          <w:rFonts w:ascii="Angsana New" w:hAnsi="Angsana New"/>
          <w:sz w:val="30"/>
          <w:szCs w:val="30"/>
        </w:rPr>
        <w:t>2</w:t>
      </w:r>
      <w:r w:rsidRPr="004C1C4A">
        <w:rPr>
          <w:rFonts w:ascii="Angsana New" w:hAnsi="Angsana New"/>
          <w:sz w:val="30"/>
          <w:szCs w:val="30"/>
          <w:cs/>
        </w:rPr>
        <w:t xml:space="preserve"> กลุ่มบริษัทได้ซื้อกิจการในประเทศอินโดนีเซีย ตามหมายเหตุประกอบงบการเงินข้อ </w:t>
      </w:r>
      <w:r w:rsidR="00D502F3" w:rsidRPr="004C1C4A">
        <w:rPr>
          <w:rFonts w:ascii="Angsana New" w:hAnsi="Angsana New"/>
          <w:sz w:val="30"/>
          <w:szCs w:val="30"/>
        </w:rPr>
        <w:t>3</w:t>
      </w:r>
      <w:r w:rsidRPr="004C1C4A">
        <w:rPr>
          <w:rFonts w:ascii="Angsana New" w:hAnsi="Angsana New"/>
          <w:sz w:val="30"/>
          <w:szCs w:val="30"/>
          <w:cs/>
        </w:rPr>
        <w:t xml:space="preserve"> ซึ่งได้รวมเงินกู้ยืมที่มีภาระดอกเบี้ยของบริษัทย่อยดังกล่าวในงบการเงินรวมของกลุ่มบริษัท ณ วันที่ </w:t>
      </w:r>
      <w:r w:rsidR="00D502F3" w:rsidRPr="004C1C4A">
        <w:rPr>
          <w:rFonts w:ascii="Angsana New" w:hAnsi="Angsana New"/>
          <w:sz w:val="30"/>
          <w:szCs w:val="30"/>
        </w:rPr>
        <w:t>30</w:t>
      </w:r>
      <w:r w:rsidRPr="004C1C4A">
        <w:rPr>
          <w:rFonts w:ascii="Angsana New" w:hAnsi="Angsana New"/>
          <w:sz w:val="30"/>
          <w:szCs w:val="30"/>
          <w:cs/>
        </w:rPr>
        <w:t xml:space="preserve"> กันยายน </w:t>
      </w:r>
      <w:r w:rsidR="00D502F3" w:rsidRPr="004C1C4A">
        <w:rPr>
          <w:rFonts w:ascii="Angsana New" w:hAnsi="Angsana New"/>
          <w:sz w:val="30"/>
          <w:szCs w:val="30"/>
        </w:rPr>
        <w:t>2562</w:t>
      </w:r>
      <w:r w:rsidRPr="004C1C4A">
        <w:rPr>
          <w:rFonts w:ascii="Angsana New" w:hAnsi="Angsana New"/>
          <w:sz w:val="30"/>
          <w:szCs w:val="30"/>
          <w:cs/>
        </w:rPr>
        <w:t xml:space="preserve"> ประกอบด้วยเงินกู้ยืมระยะสั้นจากสถาบันการเงิน เป็นจำนวนเงิน </w:t>
      </w:r>
      <w:r w:rsidR="00D502F3" w:rsidRPr="004C1C4A">
        <w:rPr>
          <w:rFonts w:ascii="Angsana New" w:hAnsi="Angsana New"/>
          <w:sz w:val="30"/>
          <w:szCs w:val="30"/>
        </w:rPr>
        <w:t>36</w:t>
      </w:r>
      <w:r w:rsidRPr="004C1C4A">
        <w:rPr>
          <w:rFonts w:ascii="Angsana New" w:hAnsi="Angsana New"/>
          <w:sz w:val="30"/>
          <w:szCs w:val="30"/>
          <w:cs/>
        </w:rPr>
        <w:t xml:space="preserve"> ล้านดอลลาร์สหรัฐ อัตราดอกเบี้ยเฉลี่ยร้อยละ </w:t>
      </w:r>
      <w:r w:rsidR="00C06315">
        <w:rPr>
          <w:rFonts w:ascii="Angsana New" w:hAnsi="Angsana New"/>
          <w:sz w:val="30"/>
          <w:szCs w:val="30"/>
        </w:rPr>
        <w:t>4.79</w:t>
      </w:r>
      <w:r w:rsidRPr="004C1C4A">
        <w:rPr>
          <w:rFonts w:ascii="Angsana New" w:hAnsi="Angsana New"/>
          <w:sz w:val="30"/>
          <w:szCs w:val="30"/>
          <w:cs/>
        </w:rPr>
        <w:t xml:space="preserve"> ถึง </w:t>
      </w:r>
      <w:r w:rsidR="00D502F3" w:rsidRPr="004C1C4A">
        <w:rPr>
          <w:rFonts w:ascii="Angsana New" w:hAnsi="Angsana New"/>
          <w:sz w:val="30"/>
          <w:szCs w:val="30"/>
        </w:rPr>
        <w:t>5</w:t>
      </w:r>
      <w:r w:rsidRPr="004C1C4A">
        <w:rPr>
          <w:rFonts w:ascii="Angsana New" w:hAnsi="Angsana New"/>
          <w:sz w:val="30"/>
          <w:szCs w:val="30"/>
          <w:cs/>
        </w:rPr>
        <w:t>.</w:t>
      </w:r>
      <w:r w:rsidR="00D502F3" w:rsidRPr="004C1C4A">
        <w:rPr>
          <w:rFonts w:ascii="Angsana New" w:hAnsi="Angsana New"/>
          <w:sz w:val="30"/>
          <w:szCs w:val="30"/>
        </w:rPr>
        <w:t>74</w:t>
      </w:r>
      <w:r w:rsidRPr="004C1C4A">
        <w:rPr>
          <w:rFonts w:ascii="Angsana New" w:hAnsi="Angsana New"/>
          <w:sz w:val="30"/>
          <w:szCs w:val="30"/>
          <w:cs/>
        </w:rPr>
        <w:t xml:space="preserve"> ต่อปี และจำนวนเงิน </w:t>
      </w:r>
      <w:r w:rsidR="00D502F3" w:rsidRPr="004C1C4A">
        <w:rPr>
          <w:rFonts w:ascii="Angsana New" w:hAnsi="Angsana New"/>
          <w:sz w:val="30"/>
          <w:szCs w:val="30"/>
        </w:rPr>
        <w:t>886</w:t>
      </w:r>
      <w:r w:rsidRPr="004C1C4A">
        <w:rPr>
          <w:rFonts w:ascii="Angsana New" w:hAnsi="Angsana New"/>
          <w:sz w:val="30"/>
          <w:szCs w:val="30"/>
        </w:rPr>
        <w:t>,</w:t>
      </w:r>
      <w:r w:rsidR="00D502F3" w:rsidRPr="004C1C4A">
        <w:rPr>
          <w:rFonts w:ascii="Angsana New" w:hAnsi="Angsana New"/>
          <w:sz w:val="30"/>
          <w:szCs w:val="30"/>
        </w:rPr>
        <w:t>947</w:t>
      </w:r>
      <w:r w:rsidRPr="004C1C4A">
        <w:rPr>
          <w:rFonts w:ascii="Angsana New" w:hAnsi="Angsana New"/>
          <w:sz w:val="30"/>
          <w:szCs w:val="30"/>
          <w:cs/>
        </w:rPr>
        <w:t xml:space="preserve"> ล้านรูเปียห์ อัตราดอกเบี้ยเฉลี่ยร้อยละ </w:t>
      </w:r>
      <w:r w:rsidR="00C06315">
        <w:rPr>
          <w:rFonts w:ascii="Angsana New" w:hAnsi="Angsana New"/>
          <w:sz w:val="30"/>
          <w:szCs w:val="30"/>
        </w:rPr>
        <w:t>8.90</w:t>
      </w:r>
      <w:r w:rsidRPr="004C1C4A">
        <w:rPr>
          <w:rFonts w:ascii="Angsana New" w:hAnsi="Angsana New"/>
          <w:sz w:val="30"/>
          <w:szCs w:val="30"/>
          <w:cs/>
        </w:rPr>
        <w:t xml:space="preserve"> ถึง </w:t>
      </w:r>
      <w:r w:rsidR="00D502F3" w:rsidRPr="004C1C4A">
        <w:rPr>
          <w:rFonts w:ascii="Angsana New" w:hAnsi="Angsana New"/>
          <w:sz w:val="30"/>
          <w:szCs w:val="30"/>
        </w:rPr>
        <w:t>9</w:t>
      </w:r>
      <w:r w:rsidRPr="004C1C4A">
        <w:rPr>
          <w:rFonts w:ascii="Angsana New" w:hAnsi="Angsana New"/>
          <w:sz w:val="30"/>
          <w:szCs w:val="30"/>
          <w:cs/>
        </w:rPr>
        <w:t>.</w:t>
      </w:r>
      <w:r w:rsidR="00D502F3" w:rsidRPr="004C1C4A">
        <w:rPr>
          <w:rFonts w:ascii="Angsana New" w:hAnsi="Angsana New"/>
          <w:sz w:val="30"/>
          <w:szCs w:val="30"/>
        </w:rPr>
        <w:t>75</w:t>
      </w:r>
      <w:r w:rsidRPr="004C1C4A">
        <w:rPr>
          <w:rFonts w:ascii="Angsana New" w:hAnsi="Angsana New"/>
          <w:sz w:val="30"/>
          <w:szCs w:val="30"/>
          <w:cs/>
        </w:rPr>
        <w:t xml:space="preserve"> ต่อปี รวมเทียบเท่า</w:t>
      </w:r>
      <w:r w:rsidRPr="008A672E">
        <w:rPr>
          <w:rFonts w:ascii="Angsana New" w:hAnsi="Angsana New"/>
          <w:spacing w:val="2"/>
          <w:sz w:val="30"/>
          <w:szCs w:val="30"/>
          <w:cs/>
        </w:rPr>
        <w:t xml:space="preserve">เงินบาทประมาณ </w:t>
      </w:r>
      <w:r w:rsidR="00D502F3" w:rsidRPr="008A672E">
        <w:rPr>
          <w:rFonts w:ascii="Angsana New" w:hAnsi="Angsana New"/>
          <w:spacing w:val="2"/>
          <w:sz w:val="30"/>
          <w:szCs w:val="30"/>
        </w:rPr>
        <w:t>3</w:t>
      </w:r>
      <w:r w:rsidRPr="008A672E">
        <w:rPr>
          <w:rFonts w:ascii="Angsana New" w:hAnsi="Angsana New"/>
          <w:spacing w:val="2"/>
          <w:sz w:val="30"/>
          <w:szCs w:val="30"/>
        </w:rPr>
        <w:t>,</w:t>
      </w:r>
      <w:r w:rsidR="00D502F3" w:rsidRPr="008A672E">
        <w:rPr>
          <w:rFonts w:ascii="Angsana New" w:hAnsi="Angsana New"/>
          <w:spacing w:val="2"/>
          <w:sz w:val="30"/>
          <w:szCs w:val="30"/>
        </w:rPr>
        <w:t>034</w:t>
      </w:r>
      <w:r w:rsidRPr="008A672E">
        <w:rPr>
          <w:rFonts w:ascii="Angsana New" w:hAnsi="Angsana New"/>
          <w:spacing w:val="2"/>
          <w:sz w:val="30"/>
          <w:szCs w:val="30"/>
          <w:cs/>
        </w:rPr>
        <w:t xml:space="preserve"> ล้านบาท หนี้สินตามสัญญาเช่าการเงิน เป็นจำนวนเงิน </w:t>
      </w:r>
      <w:r w:rsidR="00D502F3" w:rsidRPr="008A672E">
        <w:rPr>
          <w:rFonts w:ascii="Angsana New" w:hAnsi="Angsana New"/>
          <w:spacing w:val="2"/>
          <w:sz w:val="30"/>
          <w:szCs w:val="30"/>
        </w:rPr>
        <w:t>61</w:t>
      </w:r>
      <w:r w:rsidRPr="008A672E">
        <w:rPr>
          <w:rFonts w:ascii="Angsana New" w:hAnsi="Angsana New"/>
          <w:spacing w:val="2"/>
          <w:sz w:val="30"/>
          <w:szCs w:val="30"/>
        </w:rPr>
        <w:t>,</w:t>
      </w:r>
      <w:r w:rsidR="00D502F3" w:rsidRPr="008A672E">
        <w:rPr>
          <w:rFonts w:ascii="Angsana New" w:hAnsi="Angsana New"/>
          <w:spacing w:val="2"/>
          <w:sz w:val="30"/>
          <w:szCs w:val="30"/>
        </w:rPr>
        <w:t>951</w:t>
      </w:r>
      <w:r w:rsidRPr="008A672E">
        <w:rPr>
          <w:rFonts w:ascii="Angsana New" w:hAnsi="Angsana New"/>
          <w:spacing w:val="2"/>
          <w:sz w:val="30"/>
          <w:szCs w:val="30"/>
          <w:cs/>
        </w:rPr>
        <w:t xml:space="preserve"> ล้านรูเปียห์ หรือเทียบเท่า</w:t>
      </w:r>
      <w:r w:rsidRPr="000042F9">
        <w:rPr>
          <w:rFonts w:ascii="Angsana New" w:hAnsi="Angsana New"/>
          <w:spacing w:val="-6"/>
          <w:sz w:val="30"/>
          <w:szCs w:val="30"/>
          <w:cs/>
        </w:rPr>
        <w:t xml:space="preserve">เงินบาทประมาณ </w:t>
      </w:r>
      <w:r w:rsidR="00D502F3" w:rsidRPr="000042F9">
        <w:rPr>
          <w:rFonts w:ascii="Angsana New" w:hAnsi="Angsana New"/>
          <w:spacing w:val="-6"/>
          <w:sz w:val="30"/>
          <w:szCs w:val="30"/>
        </w:rPr>
        <w:t>134</w:t>
      </w:r>
      <w:r w:rsidRPr="000042F9">
        <w:rPr>
          <w:rFonts w:ascii="Angsana New" w:hAnsi="Angsana New"/>
          <w:spacing w:val="-6"/>
          <w:sz w:val="30"/>
          <w:szCs w:val="30"/>
          <w:cs/>
        </w:rPr>
        <w:t xml:space="preserve"> ล้านบาท อัตราดอกเบี้ยเฉลี่ยร้อยละ </w:t>
      </w:r>
      <w:r w:rsidR="00D502F3" w:rsidRPr="000042F9">
        <w:rPr>
          <w:rFonts w:ascii="Angsana New" w:hAnsi="Angsana New"/>
          <w:spacing w:val="-6"/>
          <w:sz w:val="30"/>
          <w:szCs w:val="30"/>
        </w:rPr>
        <w:t>10</w:t>
      </w:r>
      <w:r w:rsidRPr="000042F9">
        <w:rPr>
          <w:rFonts w:ascii="Angsana New" w:hAnsi="Angsana New"/>
          <w:spacing w:val="-6"/>
          <w:sz w:val="30"/>
          <w:szCs w:val="30"/>
          <w:cs/>
        </w:rPr>
        <w:t>.</w:t>
      </w:r>
      <w:r w:rsidR="00D502F3" w:rsidRPr="000042F9">
        <w:rPr>
          <w:rFonts w:ascii="Angsana New" w:hAnsi="Angsana New"/>
          <w:spacing w:val="-6"/>
          <w:sz w:val="30"/>
          <w:szCs w:val="30"/>
        </w:rPr>
        <w:t>25</w:t>
      </w:r>
      <w:r w:rsidRPr="000042F9">
        <w:rPr>
          <w:rFonts w:ascii="Angsana New" w:hAnsi="Angsana New"/>
          <w:spacing w:val="-6"/>
          <w:sz w:val="30"/>
          <w:szCs w:val="30"/>
          <w:cs/>
        </w:rPr>
        <w:t xml:space="preserve"> ถึง </w:t>
      </w:r>
      <w:r w:rsidR="00D502F3" w:rsidRPr="000042F9">
        <w:rPr>
          <w:rFonts w:ascii="Angsana New" w:hAnsi="Angsana New"/>
          <w:spacing w:val="-6"/>
          <w:sz w:val="30"/>
          <w:szCs w:val="30"/>
        </w:rPr>
        <w:t>15</w:t>
      </w:r>
      <w:r w:rsidRPr="000042F9">
        <w:rPr>
          <w:rFonts w:ascii="Angsana New" w:hAnsi="Angsana New"/>
          <w:spacing w:val="-6"/>
          <w:sz w:val="30"/>
          <w:szCs w:val="30"/>
          <w:cs/>
        </w:rPr>
        <w:t>.</w:t>
      </w:r>
      <w:r w:rsidR="00D502F3" w:rsidRPr="000042F9">
        <w:rPr>
          <w:rFonts w:ascii="Angsana New" w:hAnsi="Angsana New"/>
          <w:spacing w:val="-6"/>
          <w:sz w:val="30"/>
          <w:szCs w:val="30"/>
        </w:rPr>
        <w:t>00</w:t>
      </w:r>
      <w:r w:rsidRPr="000042F9">
        <w:rPr>
          <w:rFonts w:ascii="Angsana New" w:hAnsi="Angsana New"/>
          <w:spacing w:val="-6"/>
          <w:sz w:val="30"/>
          <w:szCs w:val="30"/>
          <w:cs/>
        </w:rPr>
        <w:t xml:space="preserve"> ต่อปี และเงินกู้ยืมระยะยาวจากสถาบันการเงิน</w:t>
      </w:r>
      <w:r w:rsidRPr="004C1C4A">
        <w:rPr>
          <w:rFonts w:ascii="Angsana New" w:hAnsi="Angsana New"/>
          <w:sz w:val="30"/>
          <w:szCs w:val="30"/>
          <w:cs/>
        </w:rPr>
        <w:t xml:space="preserve"> </w:t>
      </w:r>
      <w:r w:rsidRPr="000042F9">
        <w:rPr>
          <w:rFonts w:ascii="Angsana New" w:hAnsi="Angsana New"/>
          <w:spacing w:val="-4"/>
          <w:sz w:val="30"/>
          <w:szCs w:val="30"/>
          <w:cs/>
        </w:rPr>
        <w:t xml:space="preserve">เป็นจำนวนเงิน </w:t>
      </w:r>
      <w:r w:rsidR="00D502F3" w:rsidRPr="00616E3A">
        <w:rPr>
          <w:rFonts w:ascii="Angsana New" w:hAnsi="Angsana New"/>
          <w:sz w:val="30"/>
          <w:szCs w:val="30"/>
        </w:rPr>
        <w:t>211</w:t>
      </w:r>
      <w:r w:rsidRPr="00616E3A">
        <w:rPr>
          <w:rFonts w:ascii="Angsana New" w:hAnsi="Angsana New"/>
          <w:sz w:val="30"/>
          <w:szCs w:val="30"/>
          <w:cs/>
        </w:rPr>
        <w:t xml:space="preserve"> ล้านดอลลาร์สหรัฐ หรือเทียบเท่าเงินบาทประมาณ </w:t>
      </w:r>
      <w:r w:rsidR="00D502F3" w:rsidRPr="00616E3A">
        <w:rPr>
          <w:rFonts w:ascii="Angsana New" w:hAnsi="Angsana New"/>
          <w:sz w:val="30"/>
          <w:szCs w:val="30"/>
        </w:rPr>
        <w:t>6</w:t>
      </w:r>
      <w:r w:rsidRPr="00616E3A">
        <w:rPr>
          <w:rFonts w:ascii="Angsana New" w:hAnsi="Angsana New"/>
          <w:sz w:val="30"/>
          <w:szCs w:val="30"/>
        </w:rPr>
        <w:t>,</w:t>
      </w:r>
      <w:r w:rsidR="00D502F3" w:rsidRPr="00616E3A">
        <w:rPr>
          <w:rFonts w:ascii="Angsana New" w:hAnsi="Angsana New"/>
          <w:sz w:val="30"/>
          <w:szCs w:val="30"/>
        </w:rPr>
        <w:t>391</w:t>
      </w:r>
      <w:r w:rsidRPr="00616E3A">
        <w:rPr>
          <w:rFonts w:ascii="Angsana New" w:hAnsi="Angsana New"/>
          <w:sz w:val="30"/>
          <w:szCs w:val="30"/>
          <w:cs/>
        </w:rPr>
        <w:t xml:space="preserve"> ล้านบาท อัตราดอกเบี้ยเฉลี่ยร้อยละ </w:t>
      </w:r>
      <w:r w:rsidR="00D502F3" w:rsidRPr="00616E3A">
        <w:rPr>
          <w:rFonts w:ascii="Angsana New" w:hAnsi="Angsana New"/>
          <w:spacing w:val="2"/>
          <w:sz w:val="30"/>
          <w:szCs w:val="30"/>
        </w:rPr>
        <w:t>3</w:t>
      </w:r>
      <w:r w:rsidRPr="00616E3A">
        <w:rPr>
          <w:rFonts w:ascii="Angsana New" w:hAnsi="Angsana New"/>
          <w:spacing w:val="2"/>
          <w:sz w:val="30"/>
          <w:szCs w:val="30"/>
          <w:cs/>
        </w:rPr>
        <w:t>.</w:t>
      </w:r>
      <w:r w:rsidR="001523B8" w:rsidRPr="00616E3A">
        <w:rPr>
          <w:rFonts w:ascii="Angsana New" w:hAnsi="Angsana New"/>
          <w:spacing w:val="2"/>
          <w:sz w:val="30"/>
          <w:szCs w:val="30"/>
        </w:rPr>
        <w:t>27</w:t>
      </w:r>
      <w:r w:rsidRPr="00616E3A">
        <w:rPr>
          <w:rFonts w:ascii="Angsana New" w:hAnsi="Angsana New"/>
          <w:spacing w:val="2"/>
          <w:sz w:val="30"/>
          <w:szCs w:val="30"/>
          <w:cs/>
        </w:rPr>
        <w:t xml:space="preserve"> ถึง </w:t>
      </w:r>
      <w:r w:rsidR="00D502F3" w:rsidRPr="00616E3A">
        <w:rPr>
          <w:rFonts w:ascii="Angsana New" w:hAnsi="Angsana New"/>
          <w:spacing w:val="2"/>
          <w:sz w:val="30"/>
          <w:szCs w:val="30"/>
        </w:rPr>
        <w:t>6</w:t>
      </w:r>
      <w:r w:rsidRPr="00616E3A">
        <w:rPr>
          <w:rFonts w:ascii="Angsana New" w:hAnsi="Angsana New"/>
          <w:spacing w:val="2"/>
          <w:sz w:val="30"/>
          <w:szCs w:val="30"/>
          <w:cs/>
        </w:rPr>
        <w:t>.</w:t>
      </w:r>
      <w:r w:rsidR="00D502F3" w:rsidRPr="00616E3A">
        <w:rPr>
          <w:rFonts w:ascii="Angsana New" w:hAnsi="Angsana New"/>
          <w:spacing w:val="2"/>
          <w:sz w:val="30"/>
          <w:szCs w:val="30"/>
        </w:rPr>
        <w:t>32</w:t>
      </w:r>
      <w:r w:rsidRPr="00616E3A">
        <w:rPr>
          <w:rFonts w:ascii="Angsana New" w:hAnsi="Angsana New"/>
          <w:spacing w:val="2"/>
          <w:sz w:val="30"/>
          <w:szCs w:val="30"/>
          <w:cs/>
        </w:rPr>
        <w:t xml:space="preserve"> ต่อปี</w:t>
      </w:r>
      <w:r w:rsidR="001523B8" w:rsidRPr="00616E3A">
        <w:rPr>
          <w:rFonts w:ascii="Angsana New" w:hAnsi="Angsana New"/>
          <w:spacing w:val="2"/>
          <w:sz w:val="30"/>
          <w:szCs w:val="30"/>
        </w:rPr>
        <w:t xml:space="preserve"> </w:t>
      </w:r>
      <w:r w:rsidR="00224C1D" w:rsidRPr="00616E3A">
        <w:rPr>
          <w:rFonts w:ascii="Angsana New" w:hAnsi="Angsana New"/>
          <w:spacing w:val="2"/>
          <w:sz w:val="30"/>
          <w:szCs w:val="30"/>
          <w:cs/>
        </w:rPr>
        <w:t>รวมถึงการปฏิบัติตาม</w:t>
      </w:r>
      <w:r w:rsidR="001523B8" w:rsidRPr="00616E3A">
        <w:rPr>
          <w:rFonts w:ascii="Angsana New" w:hAnsi="Angsana New"/>
          <w:spacing w:val="2"/>
          <w:sz w:val="30"/>
          <w:szCs w:val="30"/>
          <w:cs/>
        </w:rPr>
        <w:t>เงื่อนไข</w:t>
      </w:r>
      <w:r w:rsidR="00E760DB" w:rsidRPr="00616E3A">
        <w:rPr>
          <w:rFonts w:ascii="Angsana New" w:hAnsi="Angsana New"/>
          <w:spacing w:val="2"/>
          <w:sz w:val="30"/>
          <w:szCs w:val="30"/>
          <w:cs/>
        </w:rPr>
        <w:t>ภายใต้</w:t>
      </w:r>
      <w:r w:rsidR="001523B8" w:rsidRPr="00616E3A">
        <w:rPr>
          <w:rFonts w:ascii="Angsana New" w:hAnsi="Angsana New"/>
          <w:spacing w:val="2"/>
          <w:sz w:val="30"/>
          <w:szCs w:val="30"/>
          <w:cs/>
        </w:rPr>
        <w:t>สัญญา</w:t>
      </w:r>
      <w:r w:rsidRPr="00616E3A">
        <w:rPr>
          <w:rFonts w:ascii="Angsana New" w:hAnsi="Angsana New"/>
          <w:spacing w:val="2"/>
          <w:sz w:val="30"/>
          <w:szCs w:val="30"/>
          <w:cs/>
        </w:rPr>
        <w:t xml:space="preserve"> โดยได้มีการป้องกันความเสี่ยงจากความผันผวนของอัตราแลกเปลี่ยน และได้มีการนำที่ดิน อาคาร เครื่องจักรและอุปกรณ์ไปเป็นหลักประกันในสัญญาเงินกู้ยืม</w:t>
      </w:r>
      <w:r w:rsidRPr="00224C1D">
        <w:rPr>
          <w:rFonts w:ascii="Angsana New" w:hAnsi="Angsana New"/>
          <w:sz w:val="30"/>
          <w:szCs w:val="30"/>
          <w:cs/>
        </w:rPr>
        <w:t>ระยะยาวดังกล่าว ปัจจุบันกลุ่มบริษัทอยู่ระหว่างดำเนินการจัดหาเงินกู้ยืมระยะยาวปลอดหลักประกันจากสถาบัน</w:t>
      </w:r>
      <w:r w:rsidRPr="007623B1">
        <w:rPr>
          <w:rFonts w:ascii="Angsana New" w:hAnsi="Angsana New"/>
          <w:sz w:val="30"/>
          <w:szCs w:val="30"/>
          <w:cs/>
        </w:rPr>
        <w:t>การเงิน</w:t>
      </w:r>
      <w:r w:rsidR="003A1831" w:rsidRPr="007623B1">
        <w:rPr>
          <w:rFonts w:ascii="Angsana New" w:hAnsi="Angsana New"/>
          <w:sz w:val="30"/>
          <w:szCs w:val="30"/>
        </w:rPr>
        <w:t xml:space="preserve"> </w:t>
      </w:r>
      <w:r w:rsidRPr="007623B1">
        <w:rPr>
          <w:rFonts w:ascii="Angsana New" w:hAnsi="Angsana New"/>
          <w:sz w:val="30"/>
          <w:szCs w:val="30"/>
          <w:cs/>
        </w:rPr>
        <w:t>เพื่อทดแทนเงินกู้ยืมระยะยาวเดิมทั้งหมด</w:t>
      </w:r>
    </w:p>
    <w:p w14:paraId="2D60922B" w14:textId="2EF56DB2" w:rsidR="00AD658E" w:rsidRDefault="00223137" w:rsidP="00E96E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  <w:r w:rsidRPr="00223137">
        <w:rPr>
          <w:rFonts w:ascii="Angsana New" w:hAnsi="Angsana New" w:hint="cs"/>
          <w:b/>
          <w:bCs/>
          <w:sz w:val="30"/>
          <w:szCs w:val="30"/>
        </w:rPr>
        <w:t>1</w:t>
      </w:r>
      <w:r w:rsidR="00212E3D">
        <w:rPr>
          <w:rFonts w:ascii="Angsana New" w:hAnsi="Angsana New"/>
          <w:b/>
          <w:bCs/>
          <w:sz w:val="30"/>
          <w:szCs w:val="30"/>
        </w:rPr>
        <w:t>1</w:t>
      </w:r>
      <w:r w:rsidR="00653C25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653C25">
        <w:rPr>
          <w:rFonts w:ascii="Angsana New" w:hAnsi="Angsana New"/>
          <w:b/>
          <w:bCs/>
          <w:sz w:val="30"/>
          <w:szCs w:val="30"/>
          <w:cs/>
        </w:rPr>
        <w:tab/>
      </w:r>
      <w:r w:rsidR="00AC4489" w:rsidRPr="00300257">
        <w:rPr>
          <w:rFonts w:ascii="Angsana New" w:hAnsi="Angsana New"/>
          <w:b/>
          <w:bCs/>
          <w:sz w:val="30"/>
          <w:szCs w:val="30"/>
          <w:cs/>
        </w:rPr>
        <w:t>หุ้นกู้</w:t>
      </w:r>
    </w:p>
    <w:p w14:paraId="6CD438E9" w14:textId="77777777" w:rsidR="00AF1BDB" w:rsidRPr="00AE6348" w:rsidRDefault="00AF1BDB" w:rsidP="00AF1BDB">
      <w:pPr>
        <w:pStyle w:val="BodyText3"/>
        <w:tabs>
          <w:tab w:val="clear" w:pos="540"/>
        </w:tabs>
        <w:ind w:left="567" w:right="0"/>
        <w:jc w:val="thaiDistribute"/>
        <w:rPr>
          <w:rFonts w:ascii="Angsana New" w:hAnsi="Angsana New" w:cs="Angsana New"/>
          <w:spacing w:val="6"/>
        </w:rPr>
      </w:pPr>
    </w:p>
    <w:p w14:paraId="249832D0" w14:textId="289C6B54" w:rsidR="003117BB" w:rsidRDefault="003117BB" w:rsidP="00E8274E">
      <w:pPr>
        <w:pStyle w:val="BodyText3"/>
        <w:tabs>
          <w:tab w:val="clear" w:pos="540"/>
        </w:tabs>
        <w:spacing w:after="120"/>
        <w:ind w:left="567" w:right="0"/>
        <w:jc w:val="thaiDistribute"/>
        <w:rPr>
          <w:rFonts w:ascii="Angsana New" w:hAnsi="Angsana New" w:cs="Angsana New"/>
        </w:rPr>
      </w:pPr>
      <w:r w:rsidRPr="00AE6348">
        <w:rPr>
          <w:rFonts w:ascii="Angsana New" w:hAnsi="Angsana New" w:cs="Angsana New"/>
          <w:spacing w:val="-2"/>
          <w:cs/>
        </w:rPr>
        <w:t>ณ</w:t>
      </w:r>
      <w:r w:rsidR="003350F1" w:rsidRPr="00AE6348">
        <w:rPr>
          <w:rFonts w:ascii="Angsana New" w:hAnsi="Angsana New" w:cs="Angsana New"/>
          <w:spacing w:val="-2"/>
          <w:cs/>
        </w:rPr>
        <w:t xml:space="preserve"> </w:t>
      </w:r>
      <w:r w:rsidRPr="00AE6348">
        <w:rPr>
          <w:rFonts w:ascii="Angsana New" w:hAnsi="Angsana New" w:cs="Angsana New"/>
          <w:spacing w:val="-2"/>
          <w:cs/>
        </w:rPr>
        <w:t>วันที่</w:t>
      </w:r>
      <w:r w:rsidR="003350F1" w:rsidRPr="00AE6348">
        <w:rPr>
          <w:rFonts w:ascii="Angsana New" w:hAnsi="Angsana New" w:cs="Angsana New"/>
          <w:spacing w:val="-2"/>
          <w:cs/>
        </w:rPr>
        <w:t xml:space="preserve"> </w:t>
      </w:r>
      <w:r w:rsidR="00D9554F" w:rsidRPr="00756E40">
        <w:rPr>
          <w:rFonts w:ascii="Angsana New" w:hAnsi="Angsana New" w:cs="Angsana New"/>
          <w:spacing w:val="-2"/>
        </w:rPr>
        <w:t xml:space="preserve">30 </w:t>
      </w:r>
      <w:r w:rsidR="00223948" w:rsidRPr="000042F9">
        <w:rPr>
          <w:rFonts w:ascii="Angsana New" w:hAnsi="Angsana New" w:cs="Angsana New"/>
          <w:spacing w:val="-2"/>
          <w:cs/>
        </w:rPr>
        <w:t>กันยายน</w:t>
      </w:r>
      <w:r w:rsidR="00D9554F" w:rsidRPr="00756E40">
        <w:rPr>
          <w:rFonts w:ascii="Angsana New" w:hAnsi="Angsana New" w:cs="Angsana New"/>
          <w:spacing w:val="-2"/>
          <w:cs/>
        </w:rPr>
        <w:t xml:space="preserve"> </w:t>
      </w:r>
      <w:r w:rsidR="00D9554F" w:rsidRPr="00756E40">
        <w:rPr>
          <w:rFonts w:ascii="Angsana New" w:hAnsi="Angsana New" w:cs="Angsana New"/>
          <w:spacing w:val="-2"/>
        </w:rPr>
        <w:t>256</w:t>
      </w:r>
      <w:r w:rsidR="001F300F" w:rsidRPr="00756E40">
        <w:rPr>
          <w:rFonts w:ascii="Angsana New" w:hAnsi="Angsana New" w:cs="Angsana New"/>
          <w:spacing w:val="-2"/>
        </w:rPr>
        <w:t>2</w:t>
      </w:r>
      <w:r w:rsidR="001F300F" w:rsidRPr="00AE6348">
        <w:rPr>
          <w:rFonts w:ascii="Angsana New" w:hAnsi="Angsana New" w:cs="Angsana New"/>
          <w:spacing w:val="-2"/>
          <w:cs/>
        </w:rPr>
        <w:t xml:space="preserve"> </w:t>
      </w:r>
      <w:r w:rsidRPr="00AE6348">
        <w:rPr>
          <w:rFonts w:ascii="Angsana New" w:hAnsi="Angsana New" w:cs="Angsana New"/>
          <w:spacing w:val="-2"/>
          <w:cs/>
        </w:rPr>
        <w:t>บริษัทได้ออกหุ้นกู้ประเภทไม่ด้อยสิทธิและไม่มีหลักประกัน</w:t>
      </w:r>
      <w:r w:rsidR="003350F1" w:rsidRPr="00AE6348">
        <w:rPr>
          <w:rFonts w:ascii="Angsana New" w:hAnsi="Angsana New" w:cs="Angsana New"/>
          <w:spacing w:val="-2"/>
          <w:cs/>
        </w:rPr>
        <w:t xml:space="preserve"> </w:t>
      </w:r>
      <w:r w:rsidRPr="00AE6348">
        <w:rPr>
          <w:rFonts w:ascii="Angsana New" w:hAnsi="Angsana New" w:cs="Angsana New"/>
          <w:spacing w:val="-2"/>
          <w:cs/>
        </w:rPr>
        <w:t>มูลค่ารว</w:t>
      </w:r>
      <w:r w:rsidR="00E47118">
        <w:rPr>
          <w:rFonts w:ascii="Angsana New" w:hAnsi="Angsana New" w:cs="Angsana New" w:hint="cs"/>
          <w:cs/>
        </w:rPr>
        <w:t>ม</w:t>
      </w:r>
      <w:r w:rsidR="00E47118">
        <w:rPr>
          <w:rFonts w:ascii="Angsana New" w:hAnsi="Angsana New" w:cs="Angsana New"/>
        </w:rPr>
        <w:t xml:space="preserve"> 181,500</w:t>
      </w:r>
      <w:r w:rsidR="004C15FF" w:rsidRPr="004C15FF">
        <w:rPr>
          <w:rFonts w:ascii="Angsana New" w:hAnsi="Angsana New" w:cs="Angsana New"/>
          <w:cs/>
        </w:rPr>
        <w:t xml:space="preserve"> </w:t>
      </w:r>
      <w:r w:rsidR="0015108F" w:rsidRPr="00AE6348">
        <w:rPr>
          <w:rFonts w:ascii="Angsana New" w:hAnsi="Angsana New" w:cs="Angsana New" w:hint="cs"/>
          <w:spacing w:val="-2"/>
          <w:cs/>
        </w:rPr>
        <w:t>ล้านบาท</w:t>
      </w:r>
      <w:r w:rsidR="003350F1" w:rsidRPr="00AE6348">
        <w:rPr>
          <w:rFonts w:ascii="Angsana New" w:hAnsi="Angsana New" w:cs="Angsana New" w:hint="cs"/>
          <w:cs/>
        </w:rPr>
        <w:t xml:space="preserve"> </w:t>
      </w:r>
      <w:r w:rsidR="007F577B" w:rsidRPr="00AE6348">
        <w:rPr>
          <w:rFonts w:ascii="Angsana New" w:hAnsi="Angsana New" w:cs="Angsana New"/>
          <w:cs/>
        </w:rPr>
        <w:br/>
      </w:r>
      <w:r w:rsidR="006304F6" w:rsidRPr="00AE6348">
        <w:rPr>
          <w:rFonts w:ascii="Angsana New" w:hAnsi="Angsana New" w:cs="Angsana New"/>
          <w:i/>
          <w:iCs/>
          <w:cs/>
        </w:rPr>
        <w:t>(</w:t>
      </w:r>
      <w:r w:rsidR="006A7CA0">
        <w:rPr>
          <w:rFonts w:ascii="Angsana New" w:hAnsi="Angsana New" w:cs="Angsana New"/>
          <w:i/>
          <w:iCs/>
        </w:rPr>
        <w:t xml:space="preserve">31 </w:t>
      </w:r>
      <w:r w:rsidR="006A7CA0">
        <w:rPr>
          <w:rFonts w:ascii="Angsana New" w:hAnsi="Angsana New" w:cs="Angsana New" w:hint="cs"/>
          <w:i/>
          <w:iCs/>
          <w:cs/>
        </w:rPr>
        <w:t xml:space="preserve">ธันวาคม </w:t>
      </w:r>
      <w:r w:rsidR="004E256E" w:rsidRPr="004E256E">
        <w:rPr>
          <w:rFonts w:ascii="Angsana New" w:hAnsi="Angsana New" w:cs="Angsana New"/>
          <w:i/>
          <w:iCs/>
          <w:spacing w:val="-2"/>
        </w:rPr>
        <w:t>256</w:t>
      </w:r>
      <w:r w:rsidR="001F300F">
        <w:rPr>
          <w:rFonts w:ascii="Angsana New" w:hAnsi="Angsana New" w:cs="Angsana New"/>
          <w:i/>
          <w:iCs/>
          <w:spacing w:val="-2"/>
        </w:rPr>
        <w:t>1</w:t>
      </w:r>
      <w:r w:rsidRPr="006627E4">
        <w:rPr>
          <w:rFonts w:ascii="Angsana New" w:hAnsi="Angsana New" w:cs="Angsana New"/>
          <w:i/>
          <w:iCs/>
          <w:cs/>
        </w:rPr>
        <w:t>:</w:t>
      </w:r>
      <w:r w:rsidR="003350F1" w:rsidRPr="00300257">
        <w:rPr>
          <w:rFonts w:ascii="Angsana New" w:hAnsi="Angsana New" w:cs="Angsana New" w:hint="cs"/>
          <w:i/>
          <w:iCs/>
          <w:cs/>
        </w:rPr>
        <w:t xml:space="preserve"> </w:t>
      </w:r>
      <w:r w:rsidR="004E256E" w:rsidRPr="004E256E">
        <w:rPr>
          <w:rFonts w:ascii="Angsana New" w:hAnsi="Angsana New" w:cs="Angsana New"/>
          <w:i/>
          <w:iCs/>
        </w:rPr>
        <w:t>1</w:t>
      </w:r>
      <w:r w:rsidR="004E256E" w:rsidRPr="004E256E">
        <w:rPr>
          <w:rFonts w:ascii="Angsana New" w:hAnsi="Angsana New" w:cs="Angsana New" w:hint="cs"/>
          <w:i/>
          <w:iCs/>
        </w:rPr>
        <w:t>81</w:t>
      </w:r>
      <w:r w:rsidR="003621A6" w:rsidRPr="00300257">
        <w:rPr>
          <w:rFonts w:ascii="Angsana New" w:hAnsi="Angsana New" w:cs="Angsana New"/>
          <w:i/>
          <w:iCs/>
        </w:rPr>
        <w:t>,</w:t>
      </w:r>
      <w:r w:rsidR="004E256E" w:rsidRPr="004E256E">
        <w:rPr>
          <w:rFonts w:ascii="Angsana New" w:hAnsi="Angsana New" w:cs="Angsana New"/>
          <w:i/>
          <w:iCs/>
        </w:rPr>
        <w:t>500</w:t>
      </w:r>
      <w:r w:rsidR="003350F1" w:rsidRPr="00300257">
        <w:rPr>
          <w:rFonts w:ascii="Angsana New" w:hAnsi="Angsana New" w:cs="Angsana New"/>
          <w:i/>
          <w:iCs/>
          <w:cs/>
        </w:rPr>
        <w:t xml:space="preserve"> </w:t>
      </w:r>
      <w:r w:rsidRPr="00300257">
        <w:rPr>
          <w:rFonts w:ascii="Angsana New" w:hAnsi="Angsana New" w:cs="Angsana New" w:hint="cs"/>
          <w:i/>
          <w:iCs/>
          <w:cs/>
        </w:rPr>
        <w:t>ล้านบาท)</w:t>
      </w:r>
      <w:r w:rsidR="003350F1" w:rsidRPr="00300257">
        <w:rPr>
          <w:rFonts w:ascii="Angsana New" w:hAnsi="Angsana New" w:cs="Angsana New" w:hint="cs"/>
          <w:cs/>
        </w:rPr>
        <w:t xml:space="preserve"> </w:t>
      </w:r>
      <w:r w:rsidRPr="00300257">
        <w:rPr>
          <w:rFonts w:ascii="Angsana New" w:hAnsi="Angsana New" w:cs="Angsana New"/>
          <w:cs/>
        </w:rPr>
        <w:t>ดังนี้</w:t>
      </w:r>
    </w:p>
    <w:p w14:paraId="7B0C8935" w14:textId="76023488" w:rsidR="007E1374" w:rsidRDefault="007E1374" w:rsidP="00E8274E">
      <w:pPr>
        <w:pStyle w:val="BodyText3"/>
        <w:tabs>
          <w:tab w:val="clear" w:pos="540"/>
        </w:tabs>
        <w:spacing w:after="120"/>
        <w:ind w:left="567" w:right="0"/>
        <w:jc w:val="thaiDistribute"/>
        <w:rPr>
          <w:rFonts w:ascii="Angsana New" w:hAnsi="Angsana New" w:cs="Angsana New"/>
        </w:rPr>
      </w:pPr>
      <w:r w:rsidRPr="00756E40">
        <w:rPr>
          <w:rFonts w:ascii="Angsana New" w:hAnsi="Angsana New" w:cs="Angsana New"/>
          <w:noProof/>
        </w:rPr>
        <w:drawing>
          <wp:inline distT="0" distB="0" distL="0" distR="0" wp14:anchorId="695785A4" wp14:editId="317903A3">
            <wp:extent cx="5774400" cy="55224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4400" cy="552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C89985" w14:textId="13CE48B0" w:rsidR="003117BB" w:rsidRDefault="003117BB" w:rsidP="00B2198E">
      <w:pPr>
        <w:pStyle w:val="BodyText3"/>
        <w:tabs>
          <w:tab w:val="clear" w:pos="540"/>
        </w:tabs>
        <w:ind w:right="0" w:firstLine="567"/>
        <w:jc w:val="thaiDistribute"/>
        <w:rPr>
          <w:rFonts w:asciiTheme="majorBidi" w:hAnsiTheme="majorBidi" w:cstheme="majorBidi"/>
          <w:sz w:val="25"/>
          <w:szCs w:val="25"/>
        </w:rPr>
      </w:pPr>
      <w:r w:rsidRPr="0040592B">
        <w:rPr>
          <w:rFonts w:asciiTheme="majorBidi" w:hAnsiTheme="majorBidi" w:cs="Angsana New"/>
          <w:sz w:val="25"/>
          <w:szCs w:val="25"/>
          <w:cs/>
        </w:rPr>
        <w:t>*</w:t>
      </w:r>
      <w:r w:rsidR="0016144F" w:rsidRPr="0040592B">
        <w:rPr>
          <w:rFonts w:asciiTheme="majorBidi" w:hAnsiTheme="majorBidi" w:cs="Angsana New"/>
          <w:sz w:val="25"/>
          <w:szCs w:val="25"/>
          <w:cs/>
        </w:rPr>
        <w:t xml:space="preserve"> </w:t>
      </w:r>
      <w:r w:rsidRPr="0040592B">
        <w:rPr>
          <w:rFonts w:asciiTheme="majorBidi" w:hAnsiTheme="majorBidi" w:cstheme="majorBidi"/>
          <w:sz w:val="25"/>
          <w:szCs w:val="25"/>
          <w:cs/>
        </w:rPr>
        <w:t>ราคาซื้อขายสุดท้าย</w:t>
      </w:r>
      <w:r w:rsidR="003350F1" w:rsidRPr="0040592B">
        <w:rPr>
          <w:rFonts w:asciiTheme="majorBidi" w:hAnsiTheme="majorBidi" w:cstheme="majorBidi"/>
          <w:sz w:val="25"/>
          <w:szCs w:val="25"/>
          <w:cs/>
        </w:rPr>
        <w:t xml:space="preserve"> </w:t>
      </w:r>
      <w:r w:rsidRPr="0040592B">
        <w:rPr>
          <w:rFonts w:asciiTheme="majorBidi" w:hAnsiTheme="majorBidi" w:cs="Angsana New"/>
          <w:sz w:val="25"/>
          <w:szCs w:val="25"/>
          <w:cs/>
        </w:rPr>
        <w:t>(</w:t>
      </w:r>
      <w:r w:rsidRPr="0040592B">
        <w:rPr>
          <w:rFonts w:asciiTheme="majorBidi" w:hAnsiTheme="majorBidi" w:cstheme="majorBidi"/>
          <w:sz w:val="25"/>
          <w:szCs w:val="25"/>
          <w:cs/>
        </w:rPr>
        <w:t>บาทต่อหน่วย:</w:t>
      </w:r>
      <w:r w:rsidR="003350F1" w:rsidRPr="0040592B">
        <w:rPr>
          <w:rFonts w:asciiTheme="majorBidi" w:hAnsiTheme="majorBidi" w:cstheme="majorBidi"/>
          <w:sz w:val="25"/>
          <w:szCs w:val="25"/>
          <w:cs/>
        </w:rPr>
        <w:t xml:space="preserve"> </w:t>
      </w:r>
      <w:r w:rsidRPr="0040592B">
        <w:rPr>
          <w:rFonts w:asciiTheme="majorBidi" w:hAnsiTheme="majorBidi" w:cstheme="majorBidi"/>
          <w:sz w:val="25"/>
          <w:szCs w:val="25"/>
          <w:cs/>
        </w:rPr>
        <w:t>มูลค่าต่อหน่วยเท่ากับ</w:t>
      </w:r>
      <w:r w:rsidR="003350F1" w:rsidRPr="0040592B">
        <w:rPr>
          <w:rFonts w:asciiTheme="majorBidi" w:hAnsiTheme="majorBidi" w:cstheme="majorBidi"/>
          <w:sz w:val="25"/>
          <w:szCs w:val="25"/>
          <w:cs/>
        </w:rPr>
        <w:t xml:space="preserve"> </w:t>
      </w:r>
      <w:r w:rsidR="004E256E" w:rsidRPr="0040592B">
        <w:rPr>
          <w:rFonts w:asciiTheme="majorBidi" w:hAnsiTheme="majorBidi" w:cstheme="majorBidi"/>
          <w:sz w:val="25"/>
          <w:szCs w:val="25"/>
        </w:rPr>
        <w:t>1</w:t>
      </w:r>
      <w:r w:rsidRPr="0040592B">
        <w:rPr>
          <w:rFonts w:asciiTheme="majorBidi" w:hAnsiTheme="majorBidi" w:cstheme="majorBidi"/>
          <w:sz w:val="25"/>
          <w:szCs w:val="25"/>
        </w:rPr>
        <w:t>,</w:t>
      </w:r>
      <w:r w:rsidR="004E256E" w:rsidRPr="0040592B">
        <w:rPr>
          <w:rFonts w:asciiTheme="majorBidi" w:hAnsiTheme="majorBidi" w:cstheme="majorBidi"/>
          <w:sz w:val="25"/>
          <w:szCs w:val="25"/>
        </w:rPr>
        <w:t>000</w:t>
      </w:r>
      <w:r w:rsidR="003350F1" w:rsidRPr="0040592B">
        <w:rPr>
          <w:rFonts w:asciiTheme="majorBidi" w:hAnsiTheme="majorBidi" w:cstheme="majorBidi"/>
          <w:sz w:val="25"/>
          <w:szCs w:val="25"/>
          <w:cs/>
        </w:rPr>
        <w:t xml:space="preserve"> </w:t>
      </w:r>
      <w:r w:rsidRPr="0040592B">
        <w:rPr>
          <w:rFonts w:asciiTheme="majorBidi" w:hAnsiTheme="majorBidi" w:cstheme="majorBidi"/>
          <w:sz w:val="25"/>
          <w:szCs w:val="25"/>
          <w:cs/>
        </w:rPr>
        <w:t>บาท</w:t>
      </w:r>
      <w:r w:rsidRPr="0040592B">
        <w:rPr>
          <w:rFonts w:asciiTheme="majorBidi" w:hAnsiTheme="majorBidi" w:cs="Angsana New"/>
          <w:sz w:val="25"/>
          <w:szCs w:val="25"/>
          <w:cs/>
        </w:rPr>
        <w:t>)</w:t>
      </w:r>
      <w:r w:rsidR="003350F1" w:rsidRPr="0040592B">
        <w:rPr>
          <w:rFonts w:asciiTheme="majorBidi" w:hAnsiTheme="majorBidi" w:cstheme="majorBidi"/>
          <w:sz w:val="25"/>
          <w:szCs w:val="25"/>
          <w:cs/>
        </w:rPr>
        <w:t xml:space="preserve"> </w:t>
      </w:r>
      <w:r w:rsidRPr="0040592B">
        <w:rPr>
          <w:rFonts w:asciiTheme="majorBidi" w:hAnsiTheme="majorBidi" w:cstheme="majorBidi"/>
          <w:sz w:val="25"/>
          <w:szCs w:val="25"/>
          <w:cs/>
        </w:rPr>
        <w:t>ณ</w:t>
      </w:r>
      <w:r w:rsidR="003350F1" w:rsidRPr="0040592B">
        <w:rPr>
          <w:rFonts w:asciiTheme="majorBidi" w:hAnsiTheme="majorBidi" w:cstheme="majorBidi"/>
          <w:sz w:val="25"/>
          <w:szCs w:val="25"/>
          <w:cs/>
        </w:rPr>
        <w:t xml:space="preserve"> </w:t>
      </w:r>
      <w:r w:rsidRPr="0040592B">
        <w:rPr>
          <w:rFonts w:asciiTheme="majorBidi" w:hAnsiTheme="majorBidi" w:cstheme="majorBidi"/>
          <w:sz w:val="25"/>
          <w:szCs w:val="25"/>
          <w:cs/>
        </w:rPr>
        <w:t>วันที่</w:t>
      </w:r>
      <w:r w:rsidR="003350F1" w:rsidRPr="0040592B">
        <w:rPr>
          <w:rFonts w:asciiTheme="majorBidi" w:hAnsiTheme="majorBidi" w:cstheme="majorBidi"/>
          <w:sz w:val="25"/>
          <w:szCs w:val="25"/>
          <w:cs/>
        </w:rPr>
        <w:t xml:space="preserve"> </w:t>
      </w:r>
      <w:r w:rsidR="00D07A7E" w:rsidRPr="00756E40">
        <w:rPr>
          <w:rFonts w:asciiTheme="majorBidi" w:hAnsiTheme="majorBidi" w:cstheme="majorBidi"/>
          <w:sz w:val="25"/>
          <w:szCs w:val="25"/>
        </w:rPr>
        <w:t xml:space="preserve">30 </w:t>
      </w:r>
      <w:r w:rsidR="0066045D" w:rsidRPr="00756E40">
        <w:rPr>
          <w:rFonts w:asciiTheme="majorBidi" w:hAnsiTheme="majorBidi" w:cs="Angsana New"/>
          <w:sz w:val="25"/>
          <w:szCs w:val="25"/>
          <w:cs/>
        </w:rPr>
        <w:t>กันยายน</w:t>
      </w:r>
      <w:r w:rsidR="00D07A7E" w:rsidRPr="00756E40">
        <w:rPr>
          <w:rFonts w:asciiTheme="majorBidi" w:hAnsiTheme="majorBidi" w:cstheme="majorBidi"/>
          <w:sz w:val="25"/>
          <w:szCs w:val="25"/>
          <w:cs/>
        </w:rPr>
        <w:t xml:space="preserve"> </w:t>
      </w:r>
      <w:r w:rsidR="00D07A7E" w:rsidRPr="00756E40">
        <w:rPr>
          <w:rFonts w:asciiTheme="majorBidi" w:hAnsiTheme="majorBidi" w:cstheme="majorBidi"/>
          <w:sz w:val="25"/>
          <w:szCs w:val="25"/>
        </w:rPr>
        <w:t>256</w:t>
      </w:r>
      <w:r w:rsidR="00694682" w:rsidRPr="00756E40">
        <w:rPr>
          <w:rFonts w:asciiTheme="majorBidi" w:hAnsiTheme="majorBidi" w:cstheme="majorBidi"/>
          <w:sz w:val="25"/>
          <w:szCs w:val="25"/>
        </w:rPr>
        <w:t>2</w:t>
      </w:r>
      <w:r w:rsidR="00694682" w:rsidRPr="0040592B">
        <w:rPr>
          <w:rFonts w:asciiTheme="majorBidi" w:hAnsiTheme="majorBidi" w:cs="Angsana New"/>
          <w:sz w:val="25"/>
          <w:szCs w:val="25"/>
          <w:cs/>
        </w:rPr>
        <w:t xml:space="preserve"> </w:t>
      </w:r>
      <w:r w:rsidR="00694682" w:rsidRPr="0040592B">
        <w:rPr>
          <w:rFonts w:asciiTheme="majorBidi" w:hAnsiTheme="majorBidi" w:cstheme="majorBidi"/>
          <w:sz w:val="25"/>
          <w:szCs w:val="25"/>
          <w:cs/>
        </w:rPr>
        <w:t xml:space="preserve">และ </w:t>
      </w:r>
      <w:r w:rsidR="00C07159" w:rsidRPr="0040592B">
        <w:rPr>
          <w:rFonts w:asciiTheme="majorBidi" w:hAnsiTheme="majorBidi" w:cstheme="majorBidi"/>
          <w:sz w:val="25"/>
          <w:szCs w:val="25"/>
        </w:rPr>
        <w:t>31</w:t>
      </w:r>
      <w:r w:rsidR="00C07159" w:rsidRPr="0040592B">
        <w:rPr>
          <w:rFonts w:asciiTheme="majorBidi" w:hAnsiTheme="majorBidi" w:cstheme="majorBidi"/>
          <w:sz w:val="25"/>
          <w:szCs w:val="25"/>
          <w:cs/>
        </w:rPr>
        <w:t xml:space="preserve"> ธันวาคม </w:t>
      </w:r>
      <w:r w:rsidR="004E256E" w:rsidRPr="0040592B">
        <w:rPr>
          <w:rFonts w:asciiTheme="majorBidi" w:hAnsiTheme="majorBidi" w:cstheme="majorBidi"/>
          <w:sz w:val="25"/>
          <w:szCs w:val="25"/>
        </w:rPr>
        <w:t>2561</w:t>
      </w:r>
      <w:r w:rsidR="00E71DCF" w:rsidRPr="0040592B">
        <w:rPr>
          <w:rFonts w:asciiTheme="majorBidi" w:hAnsiTheme="majorBidi" w:cstheme="majorBidi"/>
          <w:sz w:val="25"/>
          <w:szCs w:val="25"/>
          <w:cs/>
        </w:rPr>
        <w:t xml:space="preserve"> </w:t>
      </w:r>
    </w:p>
    <w:p w14:paraId="0A8D5ECF" w14:textId="77777777" w:rsidR="00CC6B39" w:rsidRPr="00356EBA" w:rsidRDefault="00CC6B39" w:rsidP="00B2198E">
      <w:pPr>
        <w:pStyle w:val="BodyText3"/>
        <w:tabs>
          <w:tab w:val="clear" w:pos="540"/>
        </w:tabs>
        <w:ind w:right="0" w:firstLine="567"/>
        <w:jc w:val="thaiDistribute"/>
        <w:rPr>
          <w:rFonts w:asciiTheme="majorBidi" w:hAnsiTheme="majorBidi" w:cstheme="majorBidi"/>
        </w:rPr>
      </w:pPr>
    </w:p>
    <w:p w14:paraId="1D15A69A" w14:textId="522E6A12" w:rsidR="0013564D" w:rsidRDefault="00A313FA" w:rsidP="00E96E57">
      <w:pPr>
        <w:pStyle w:val="block"/>
        <w:spacing w:after="0" w:line="240" w:lineRule="atLeast"/>
        <w:jc w:val="thaiDistribute"/>
      </w:pPr>
      <w:r w:rsidRPr="00E96E57">
        <w:rPr>
          <w:rFonts w:ascii="Angsana New" w:hAnsi="Angsana New"/>
          <w:sz w:val="30"/>
          <w:szCs w:val="30"/>
          <w:cs/>
          <w:lang w:bidi="th-TH"/>
        </w:rPr>
        <w:t xml:space="preserve">มูลค่ายุติธรรมของหุ้นกู้ </w:t>
      </w:r>
      <w:r w:rsidR="00C46AEE" w:rsidRPr="00E96E57">
        <w:rPr>
          <w:rFonts w:ascii="Angsana New" w:hAnsi="Angsana New"/>
          <w:sz w:val="30"/>
          <w:szCs w:val="30"/>
          <w:cs/>
          <w:lang w:bidi="th-TH"/>
        </w:rPr>
        <w:t>บริษัท</w:t>
      </w:r>
      <w:r w:rsidRPr="00E96E57">
        <w:rPr>
          <w:rFonts w:ascii="Angsana New" w:hAnsi="Angsana New"/>
          <w:sz w:val="30"/>
          <w:szCs w:val="30"/>
          <w:cs/>
          <w:lang w:bidi="th-TH"/>
        </w:rPr>
        <w:t>ได้</w:t>
      </w:r>
      <w:r w:rsidR="00C46AEE" w:rsidRPr="00E96E57">
        <w:rPr>
          <w:rFonts w:ascii="Angsana New" w:hAnsi="Angsana New"/>
          <w:sz w:val="30"/>
          <w:szCs w:val="30"/>
          <w:cs/>
          <w:lang w:bidi="th-TH"/>
        </w:rPr>
        <w:t xml:space="preserve">พิจารณามูลค่ายุติธรรมระดับ </w:t>
      </w:r>
      <w:r w:rsidR="004E256E" w:rsidRPr="00E96E57">
        <w:rPr>
          <w:rFonts w:ascii="Angsana New" w:hAnsi="Angsana New"/>
          <w:sz w:val="30"/>
          <w:szCs w:val="30"/>
        </w:rPr>
        <w:t>2</w:t>
      </w:r>
      <w:r w:rsidR="00C46AEE" w:rsidRPr="00E96E57">
        <w:rPr>
          <w:rFonts w:ascii="Angsana New" w:hAnsi="Angsana New"/>
          <w:sz w:val="30"/>
          <w:szCs w:val="30"/>
          <w:cs/>
          <w:lang w:bidi="th-TH"/>
        </w:rPr>
        <w:t xml:space="preserve"> สำหรับหลักทรัพย์ที่ซื้อขายนอกตลาดหลักทรัพย์ </w:t>
      </w:r>
      <w:r w:rsidR="00C46AEE" w:rsidRPr="00F669F1">
        <w:rPr>
          <w:rFonts w:ascii="Angsana New" w:hAnsi="Angsana New"/>
          <w:spacing w:val="4"/>
          <w:sz w:val="30"/>
          <w:szCs w:val="30"/>
          <w:cs/>
          <w:lang w:bidi="th-TH"/>
        </w:rPr>
        <w:t>อ้างอิงราคาจากนายหน้า ซึ่งได้มีการทดสอบความสมเหตุสมผลของราคาเหล่านั้น โดยการคิดลดกระแสเงินสด</w:t>
      </w:r>
      <w:r w:rsidR="00C46AEE" w:rsidRPr="00F669F1">
        <w:rPr>
          <w:rFonts w:ascii="Angsana New" w:hAnsi="Angsana New"/>
          <w:spacing w:val="2"/>
          <w:sz w:val="30"/>
          <w:szCs w:val="30"/>
          <w:cs/>
          <w:lang w:bidi="th-TH"/>
        </w:rPr>
        <w:t>ในอนาคตที่คาดการณ์ไว้ด้วยอัตราดอกเบี้ยในตลาดสำหรับเครื่องมือทางการเงินที่เหมือนกัน ณ วันที่วัด</w:t>
      </w:r>
      <w:r w:rsidR="004504B4" w:rsidRPr="00F669F1">
        <w:rPr>
          <w:rFonts w:ascii="Angsana New" w:hAnsi="Angsana New"/>
          <w:spacing w:val="2"/>
          <w:sz w:val="30"/>
          <w:szCs w:val="30"/>
          <w:cs/>
          <w:lang w:bidi="th-TH"/>
        </w:rPr>
        <w:t>มูล</w:t>
      </w:r>
      <w:r w:rsidR="00C46AEE" w:rsidRPr="00F669F1">
        <w:rPr>
          <w:rFonts w:ascii="Angsana New" w:hAnsi="Angsana New"/>
          <w:spacing w:val="2"/>
          <w:sz w:val="30"/>
          <w:szCs w:val="30"/>
          <w:cs/>
          <w:lang w:bidi="th-TH"/>
        </w:rPr>
        <w:t>ค่า</w:t>
      </w:r>
      <w:r w:rsidR="00C46AEE" w:rsidRPr="00E96E57">
        <w:rPr>
          <w:rFonts w:ascii="Angsana New" w:hAnsi="Angsana New"/>
          <w:sz w:val="30"/>
          <w:szCs w:val="30"/>
          <w:cs/>
          <w:lang w:bidi="th-TH"/>
        </w:rPr>
        <w:t xml:space="preserve"> </w:t>
      </w:r>
      <w:r w:rsidR="00C46AEE" w:rsidRPr="00F669F1">
        <w:rPr>
          <w:rFonts w:ascii="Angsana New" w:hAnsi="Angsana New"/>
          <w:spacing w:val="4"/>
          <w:sz w:val="30"/>
          <w:szCs w:val="30"/>
          <w:cs/>
          <w:lang w:bidi="th-TH"/>
        </w:rPr>
        <w:t>มูลค่ายุติธรรมของเครื่องมือทางการเงินสะท้อนผลกระทบของความเสี่ยงด้านเครดิตและได้รวมการปรับปรุง</w:t>
      </w:r>
      <w:r w:rsidR="00C46AEE" w:rsidRPr="00E96E57">
        <w:rPr>
          <w:rFonts w:ascii="Angsana New" w:hAnsi="Angsana New"/>
          <w:sz w:val="30"/>
          <w:szCs w:val="30"/>
          <w:cs/>
          <w:lang w:bidi="th-TH"/>
        </w:rPr>
        <w:t>ความเสี่ยงด้านเครดิตของบริษัทและคู่สัญญาตามความเหมาะสม</w:t>
      </w:r>
    </w:p>
    <w:p w14:paraId="62A51B7D" w14:textId="187E03A2" w:rsidR="003B76EA" w:rsidRPr="00AE6348" w:rsidRDefault="003744C2" w:rsidP="00E96E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spacing w:after="0"/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212E3D">
        <w:rPr>
          <w:rFonts w:ascii="Angsana New" w:hAnsi="Angsana New"/>
          <w:b/>
          <w:bCs/>
          <w:sz w:val="30"/>
          <w:szCs w:val="30"/>
        </w:rPr>
        <w:t xml:space="preserve">12 </w:t>
      </w:r>
      <w:r w:rsidR="00B20E27">
        <w:rPr>
          <w:rFonts w:ascii="Angsana New" w:hAnsi="Angsana New"/>
          <w:b/>
          <w:bCs/>
          <w:sz w:val="30"/>
          <w:szCs w:val="30"/>
        </w:rPr>
        <w:tab/>
      </w:r>
      <w:r w:rsidR="005E66BB" w:rsidRPr="00AE6348">
        <w:rPr>
          <w:rFonts w:ascii="Angsana New" w:hAnsi="Angsana New" w:hint="cs"/>
          <w:b/>
          <w:bCs/>
          <w:sz w:val="30"/>
          <w:szCs w:val="30"/>
          <w:cs/>
        </w:rPr>
        <w:t>ประมาณการหนี้สินไม่หมุนเวียนสำหรับ</w:t>
      </w:r>
      <w:r w:rsidR="003B76EA" w:rsidRPr="00E96E57">
        <w:rPr>
          <w:rFonts w:ascii="Angsana New" w:hAnsi="Angsana New"/>
          <w:b/>
          <w:bCs/>
          <w:sz w:val="30"/>
          <w:szCs w:val="30"/>
          <w:cs/>
        </w:rPr>
        <w:t>ผลประโยชน์พนักงาน</w:t>
      </w:r>
    </w:p>
    <w:p w14:paraId="731C82EE" w14:textId="77777777" w:rsidR="003B76EA" w:rsidRPr="00C66403" w:rsidRDefault="003B76EA" w:rsidP="00513D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27D7D801" w14:textId="3E2B12CE" w:rsidR="003B76EA" w:rsidRPr="00A950AB" w:rsidRDefault="003B76EA" w:rsidP="003B7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A950AB">
        <w:rPr>
          <w:rFonts w:ascii="Angsana New" w:hAnsi="Angsana New"/>
          <w:spacing w:val="2"/>
          <w:sz w:val="30"/>
          <w:szCs w:val="30"/>
          <w:cs/>
        </w:rPr>
        <w:t>กลุ่มบริษัทจ่ายค่าชดเชยผลประโยชน์</w:t>
      </w:r>
      <w:r w:rsidR="005E66BB" w:rsidRPr="00A950AB">
        <w:rPr>
          <w:rFonts w:ascii="Angsana New" w:hAnsi="Angsana New"/>
          <w:spacing w:val="2"/>
          <w:sz w:val="30"/>
          <w:szCs w:val="30"/>
          <w:cs/>
        </w:rPr>
        <w:t>ที่กำหนดไว้</w:t>
      </w:r>
      <w:r w:rsidRPr="00A950AB">
        <w:rPr>
          <w:rFonts w:ascii="Angsana New" w:hAnsi="Angsana New"/>
          <w:spacing w:val="2"/>
          <w:sz w:val="30"/>
          <w:szCs w:val="30"/>
          <w:cs/>
        </w:rPr>
        <w:t>ตามข้อกำหนดของพระราชบัญญัติคุ้มครองแรงงาน</w:t>
      </w:r>
      <w:r w:rsidR="003350F1" w:rsidRPr="00A950AB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Pr="00A950AB">
        <w:rPr>
          <w:rFonts w:ascii="Angsana New" w:hAnsi="Angsana New"/>
          <w:spacing w:val="2"/>
          <w:sz w:val="30"/>
          <w:szCs w:val="30"/>
          <w:cs/>
        </w:rPr>
        <w:t>พ</w:t>
      </w:r>
      <w:r w:rsidR="00403759" w:rsidRPr="00A950AB">
        <w:rPr>
          <w:rFonts w:ascii="Angsana New" w:hAnsi="Angsana New"/>
          <w:spacing w:val="2"/>
          <w:sz w:val="30"/>
          <w:szCs w:val="30"/>
          <w:cs/>
        </w:rPr>
        <w:t>.</w:t>
      </w:r>
      <w:r w:rsidRPr="00A950AB">
        <w:rPr>
          <w:rFonts w:ascii="Angsana New" w:hAnsi="Angsana New"/>
          <w:spacing w:val="2"/>
          <w:sz w:val="30"/>
          <w:szCs w:val="30"/>
          <w:cs/>
        </w:rPr>
        <w:t>ศ</w:t>
      </w:r>
      <w:r w:rsidR="00403759" w:rsidRPr="00A950AB">
        <w:rPr>
          <w:rFonts w:ascii="Angsana New" w:hAnsi="Angsana New"/>
          <w:spacing w:val="2"/>
          <w:sz w:val="30"/>
          <w:szCs w:val="30"/>
          <w:cs/>
        </w:rPr>
        <w:t>.</w:t>
      </w:r>
      <w:r w:rsidR="003350F1" w:rsidRPr="00A950AB">
        <w:rPr>
          <w:rFonts w:ascii="Angsana New" w:hAnsi="Angsana New"/>
          <w:spacing w:val="2"/>
          <w:sz w:val="30"/>
          <w:szCs w:val="30"/>
          <w:cs/>
        </w:rPr>
        <w:t xml:space="preserve"> </w:t>
      </w:r>
      <w:r w:rsidR="004E256E" w:rsidRPr="00A950AB">
        <w:rPr>
          <w:rFonts w:ascii="Angsana New" w:hAnsi="Angsana New"/>
          <w:spacing w:val="2"/>
          <w:sz w:val="30"/>
          <w:szCs w:val="30"/>
        </w:rPr>
        <w:t>2541</w:t>
      </w:r>
      <w:r w:rsidR="003350F1" w:rsidRPr="00A950AB">
        <w:rPr>
          <w:rFonts w:ascii="Angsana New" w:hAnsi="Angsana New"/>
          <w:sz w:val="30"/>
          <w:szCs w:val="30"/>
          <w:cs/>
        </w:rPr>
        <w:t xml:space="preserve"> </w:t>
      </w:r>
      <w:r w:rsidRPr="00A950AB">
        <w:rPr>
          <w:rFonts w:ascii="Angsana New" w:hAnsi="Angsana New"/>
          <w:sz w:val="30"/>
          <w:szCs w:val="30"/>
          <w:cs/>
        </w:rPr>
        <w:t>ในการให้ผลประโยชน์เมื่อเกษียณ</w:t>
      </w:r>
      <w:r w:rsidR="0016144F" w:rsidRPr="00A950AB">
        <w:rPr>
          <w:rFonts w:ascii="Angsana New" w:hAnsi="Angsana New"/>
          <w:sz w:val="30"/>
          <w:szCs w:val="30"/>
          <w:cs/>
        </w:rPr>
        <w:t xml:space="preserve"> </w:t>
      </w:r>
      <w:r w:rsidRPr="00A950AB">
        <w:rPr>
          <w:rFonts w:ascii="Angsana New" w:hAnsi="Angsana New"/>
          <w:sz w:val="30"/>
          <w:szCs w:val="30"/>
          <w:cs/>
        </w:rPr>
        <w:t>และผลประโยชน์ระยะยาวอื่นแก่พนักงานตามสิทธิและอายุงาน</w:t>
      </w:r>
    </w:p>
    <w:p w14:paraId="07235229" w14:textId="77777777" w:rsidR="00C66403" w:rsidRPr="00A950AB" w:rsidRDefault="00C66403" w:rsidP="00175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p w14:paraId="22887092" w14:textId="77777777" w:rsidR="0017580A" w:rsidRPr="00A950AB" w:rsidRDefault="0017580A" w:rsidP="001758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color w:val="0000FF"/>
          <w:sz w:val="30"/>
          <w:szCs w:val="30"/>
          <w:shd w:val="clear" w:color="auto" w:fill="D9D9D9"/>
        </w:rPr>
      </w:pPr>
      <w:r w:rsidRPr="00A950AB">
        <w:rPr>
          <w:rFonts w:ascii="Angsana New" w:hAnsi="Angsana New"/>
          <w:spacing w:val="-2"/>
          <w:sz w:val="30"/>
          <w:szCs w:val="30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</w:t>
      </w:r>
      <w:r w:rsidRPr="00A950AB">
        <w:rPr>
          <w:rFonts w:ascii="Angsana New" w:hAnsi="Angsana New"/>
          <w:sz w:val="30"/>
          <w:szCs w:val="30"/>
          <w:cs/>
        </w:rPr>
        <w:t xml:space="preserve">ของช่วงชีวิต ความเสี่ยงจากอัตราแลกเปลี่ยน ความเสี่ยงจากอัตราดอกเบี้ย และความเสี่ยงจากตลาด (เงินลงทุน) </w:t>
      </w:r>
    </w:p>
    <w:p w14:paraId="6753646F" w14:textId="77777777" w:rsidR="003B76EA" w:rsidRPr="00A950AB" w:rsidRDefault="003B76EA" w:rsidP="003B7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0540D689" w14:textId="4A7753E9" w:rsidR="003B76EA" w:rsidRPr="00A950AB" w:rsidRDefault="00047302" w:rsidP="003B7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A950AB">
        <w:rPr>
          <w:rFonts w:ascii="Angsana New" w:hAnsi="Angsana New"/>
          <w:i/>
          <w:iCs/>
          <w:sz w:val="30"/>
          <w:szCs w:val="30"/>
          <w:cs/>
        </w:rPr>
        <w:t>ประมาณการหนี้สินไม่หมุนเวียนสำหรับผลประโยชน์พนักงานในงบแสดงฐานะการเงินรวม</w:t>
      </w:r>
    </w:p>
    <w:p w14:paraId="237301F0" w14:textId="77777777" w:rsidR="003621A6" w:rsidRPr="00A950AB" w:rsidRDefault="003621A6" w:rsidP="003B7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202" w:type="dxa"/>
        <w:tblInd w:w="450" w:type="dxa"/>
        <w:tblLook w:val="01E0" w:firstRow="1" w:lastRow="1" w:firstColumn="1" w:lastColumn="1" w:noHBand="0" w:noVBand="0"/>
      </w:tblPr>
      <w:tblGrid>
        <w:gridCol w:w="6571"/>
        <w:gridCol w:w="1174"/>
        <w:gridCol w:w="282"/>
        <w:gridCol w:w="1175"/>
      </w:tblGrid>
      <w:tr w:rsidR="00694682" w:rsidRPr="00A950AB" w14:paraId="4463CDF3" w14:textId="77777777" w:rsidTr="00D63920">
        <w:trPr>
          <w:trHeight w:val="340"/>
        </w:trPr>
        <w:tc>
          <w:tcPr>
            <w:tcW w:w="6571" w:type="dxa"/>
          </w:tcPr>
          <w:p w14:paraId="3073025F" w14:textId="77777777" w:rsidR="00694682" w:rsidRPr="00A950AB" w:rsidRDefault="00694682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4" w:type="dxa"/>
            <w:vAlign w:val="center"/>
          </w:tcPr>
          <w:p w14:paraId="472ECAA8" w14:textId="6BC7533D" w:rsidR="00694682" w:rsidRPr="00A950AB" w:rsidRDefault="005E7239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6E40">
              <w:rPr>
                <w:rFonts w:ascii="Angsana New" w:hAnsi="Angsana New"/>
                <w:bCs/>
                <w:sz w:val="30"/>
                <w:szCs w:val="30"/>
              </w:rPr>
              <w:t xml:space="preserve">30 </w:t>
            </w:r>
            <w:r w:rsidR="00957A1E" w:rsidRPr="00756E4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82" w:type="dxa"/>
            <w:vAlign w:val="center"/>
          </w:tcPr>
          <w:p w14:paraId="69216832" w14:textId="77777777" w:rsidR="00694682" w:rsidRPr="00A950AB" w:rsidRDefault="00694682" w:rsidP="007F577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center"/>
          </w:tcPr>
          <w:p w14:paraId="41A725D9" w14:textId="716BB4A1" w:rsidR="00694682" w:rsidRPr="00A950AB" w:rsidRDefault="00694682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A950AB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A950AB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7F577B" w:rsidRPr="00A950AB" w14:paraId="5345ACCD" w14:textId="77777777" w:rsidTr="00D63920">
        <w:trPr>
          <w:trHeight w:val="340"/>
        </w:trPr>
        <w:tc>
          <w:tcPr>
            <w:tcW w:w="6571" w:type="dxa"/>
          </w:tcPr>
          <w:p w14:paraId="61528515" w14:textId="77777777" w:rsidR="007F577B" w:rsidRPr="00A950AB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4" w:type="dxa"/>
            <w:vAlign w:val="center"/>
          </w:tcPr>
          <w:p w14:paraId="35C867B2" w14:textId="5EDAE8B6" w:rsidR="007F577B" w:rsidRPr="00A950AB" w:rsidRDefault="004E256E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50AB">
              <w:rPr>
                <w:rFonts w:ascii="Angsana New" w:hAnsi="Angsana New"/>
                <w:sz w:val="30"/>
                <w:szCs w:val="30"/>
              </w:rPr>
              <w:t>256</w:t>
            </w:r>
            <w:r w:rsidR="00694682" w:rsidRPr="00A950A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2" w:type="dxa"/>
            <w:vAlign w:val="center"/>
          </w:tcPr>
          <w:p w14:paraId="643EF52C" w14:textId="77777777" w:rsidR="007F577B" w:rsidRPr="00A950AB" w:rsidRDefault="007F577B" w:rsidP="007F577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5" w:type="dxa"/>
            <w:vAlign w:val="center"/>
          </w:tcPr>
          <w:p w14:paraId="5E508D32" w14:textId="0F1E6A82" w:rsidR="007F577B" w:rsidRPr="00A950AB" w:rsidRDefault="004E256E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50AB">
              <w:rPr>
                <w:rFonts w:ascii="Angsana New" w:hAnsi="Angsana New"/>
                <w:sz w:val="30"/>
                <w:szCs w:val="30"/>
              </w:rPr>
              <w:t>256</w:t>
            </w:r>
            <w:r w:rsidR="00694682" w:rsidRPr="00A950A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24771" w:rsidRPr="00A950AB" w14:paraId="0DA5CD99" w14:textId="77777777" w:rsidTr="00E96E57">
        <w:trPr>
          <w:trHeight w:val="265"/>
        </w:trPr>
        <w:tc>
          <w:tcPr>
            <w:tcW w:w="6571" w:type="dxa"/>
            <w:vAlign w:val="bottom"/>
          </w:tcPr>
          <w:p w14:paraId="03B2A152" w14:textId="77777777" w:rsidR="00E24771" w:rsidRPr="00A950AB" w:rsidRDefault="00E24771" w:rsidP="00E96E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31" w:type="dxa"/>
            <w:gridSpan w:val="3"/>
            <w:vAlign w:val="bottom"/>
          </w:tcPr>
          <w:p w14:paraId="76E36BA7" w14:textId="77777777" w:rsidR="00E24771" w:rsidRPr="00A950AB" w:rsidRDefault="00E2477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A950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E24771" w:rsidRPr="00A950AB" w14:paraId="1687B224" w14:textId="77777777" w:rsidTr="00D63920">
        <w:trPr>
          <w:trHeight w:val="340"/>
        </w:trPr>
        <w:tc>
          <w:tcPr>
            <w:tcW w:w="6571" w:type="dxa"/>
            <w:vAlign w:val="bottom"/>
          </w:tcPr>
          <w:p w14:paraId="2CCD17A9" w14:textId="77777777" w:rsidR="00E24771" w:rsidRPr="00A950AB" w:rsidRDefault="00E24771" w:rsidP="0096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A950AB">
              <w:rPr>
                <w:rFonts w:ascii="Angsana New" w:hAnsi="Angsana New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174" w:type="dxa"/>
          </w:tcPr>
          <w:p w14:paraId="53118742" w14:textId="77777777" w:rsidR="00E24771" w:rsidRPr="00A950AB" w:rsidRDefault="00E24771" w:rsidP="0096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2" w:type="dxa"/>
          </w:tcPr>
          <w:p w14:paraId="627ED926" w14:textId="77777777" w:rsidR="00E24771" w:rsidRPr="00A950AB" w:rsidRDefault="00E24771" w:rsidP="0096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375D6F68" w14:textId="77777777" w:rsidR="00E24771" w:rsidRPr="00A950AB" w:rsidRDefault="00E24771" w:rsidP="00964F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40592B" w:rsidRPr="00A950AB" w14:paraId="496ED0AD" w14:textId="77777777" w:rsidTr="00E96E57">
        <w:trPr>
          <w:trHeight w:val="340"/>
        </w:trPr>
        <w:tc>
          <w:tcPr>
            <w:tcW w:w="6571" w:type="dxa"/>
            <w:vAlign w:val="bottom"/>
          </w:tcPr>
          <w:p w14:paraId="6EC9BBE2" w14:textId="23DF69D4" w:rsidR="0040592B" w:rsidRPr="00A950AB" w:rsidRDefault="0040592B" w:rsidP="00F669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firstLine="255"/>
              <w:rPr>
                <w:rFonts w:ascii="Angsana New" w:hAnsi="Angsana New"/>
                <w:sz w:val="30"/>
                <w:szCs w:val="30"/>
              </w:rPr>
            </w:pPr>
            <w:r w:rsidRPr="00A950AB">
              <w:rPr>
                <w:rFonts w:ascii="Angsana New" w:hAnsi="Angsana New"/>
                <w:sz w:val="30"/>
                <w:szCs w:val="30"/>
                <w:cs/>
              </w:rPr>
              <w:t>เงินชดเชยตามกฎหมายแรงงาน</w:t>
            </w:r>
          </w:p>
        </w:tc>
        <w:tc>
          <w:tcPr>
            <w:tcW w:w="1174" w:type="dxa"/>
            <w:vAlign w:val="bottom"/>
          </w:tcPr>
          <w:p w14:paraId="4C39BEC4" w14:textId="55D2D4F5" w:rsidR="0040592B" w:rsidRPr="00A950AB" w:rsidRDefault="000B7AF8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0AB">
              <w:rPr>
                <w:rFonts w:ascii="Angsana New" w:hAnsi="Angsana New"/>
                <w:sz w:val="30"/>
                <w:szCs w:val="30"/>
                <w:lang w:val="en-US"/>
              </w:rPr>
              <w:t>12,211</w:t>
            </w:r>
          </w:p>
        </w:tc>
        <w:tc>
          <w:tcPr>
            <w:tcW w:w="282" w:type="dxa"/>
            <w:vAlign w:val="bottom"/>
          </w:tcPr>
          <w:p w14:paraId="5E58542C" w14:textId="77777777" w:rsidR="0040592B" w:rsidRPr="00A950AB" w:rsidRDefault="0040592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vAlign w:val="bottom"/>
          </w:tcPr>
          <w:p w14:paraId="7DA1F632" w14:textId="06775B44" w:rsidR="0040592B" w:rsidRPr="00A950AB" w:rsidRDefault="0040592B" w:rsidP="00174009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0AB">
              <w:rPr>
                <w:rFonts w:ascii="Angsana New" w:hAnsi="Angsana New"/>
                <w:sz w:val="30"/>
                <w:szCs w:val="30"/>
                <w:lang w:val="en-US"/>
              </w:rPr>
              <w:t>8,574</w:t>
            </w:r>
          </w:p>
        </w:tc>
      </w:tr>
      <w:tr w:rsidR="0040592B" w:rsidRPr="00A950AB" w14:paraId="510711FE" w14:textId="77777777" w:rsidTr="00700CE2">
        <w:trPr>
          <w:trHeight w:val="340"/>
        </w:trPr>
        <w:tc>
          <w:tcPr>
            <w:tcW w:w="6571" w:type="dxa"/>
          </w:tcPr>
          <w:p w14:paraId="3B486812" w14:textId="77777777" w:rsidR="0040592B" w:rsidRPr="00A950AB" w:rsidRDefault="0040592B" w:rsidP="0040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51"/>
              <w:rPr>
                <w:rFonts w:ascii="Angsana New" w:hAnsi="Angsana New"/>
                <w:sz w:val="30"/>
                <w:szCs w:val="30"/>
                <w:cs/>
              </w:rPr>
            </w:pPr>
            <w:r w:rsidRPr="00A950AB">
              <w:rPr>
                <w:rFonts w:ascii="Angsana New" w:hAnsi="Angsana New"/>
                <w:sz w:val="30"/>
                <w:szCs w:val="30"/>
                <w:cs/>
              </w:rPr>
              <w:t xml:space="preserve">  เงินบำเหน็จ</w:t>
            </w:r>
          </w:p>
        </w:tc>
        <w:tc>
          <w:tcPr>
            <w:tcW w:w="1174" w:type="dxa"/>
          </w:tcPr>
          <w:p w14:paraId="63CD519B" w14:textId="14409525" w:rsidR="0040592B" w:rsidRPr="00A950AB" w:rsidRDefault="000B7AF8" w:rsidP="002A3CDE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0AB">
              <w:rPr>
                <w:rFonts w:ascii="Angsana New" w:hAnsi="Angsana New"/>
                <w:sz w:val="30"/>
                <w:szCs w:val="30"/>
                <w:lang w:val="en-US"/>
              </w:rPr>
              <w:t>86</w:t>
            </w:r>
          </w:p>
        </w:tc>
        <w:tc>
          <w:tcPr>
            <w:tcW w:w="282" w:type="dxa"/>
            <w:vAlign w:val="center"/>
          </w:tcPr>
          <w:p w14:paraId="56C083B2" w14:textId="77777777" w:rsidR="0040592B" w:rsidRPr="00A950AB" w:rsidRDefault="0040592B" w:rsidP="0040592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</w:tcPr>
          <w:p w14:paraId="32891C15" w14:textId="714FA44A" w:rsidR="0040592B" w:rsidRPr="00A950AB" w:rsidRDefault="0040592B" w:rsidP="002A3CDE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0AB">
              <w:rPr>
                <w:rFonts w:ascii="Angsana New" w:hAnsi="Angsana New"/>
                <w:sz w:val="30"/>
                <w:szCs w:val="30"/>
                <w:lang w:val="en-US"/>
              </w:rPr>
              <w:t>82</w:t>
            </w:r>
          </w:p>
        </w:tc>
      </w:tr>
      <w:tr w:rsidR="0040592B" w:rsidRPr="00A950AB" w14:paraId="0D219EFE" w14:textId="77777777" w:rsidTr="00700CE2">
        <w:trPr>
          <w:trHeight w:val="340"/>
        </w:trPr>
        <w:tc>
          <w:tcPr>
            <w:tcW w:w="6571" w:type="dxa"/>
          </w:tcPr>
          <w:p w14:paraId="26A09273" w14:textId="77777777" w:rsidR="0040592B" w:rsidRPr="00A950AB" w:rsidRDefault="0040592B" w:rsidP="0040592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sz w:val="30"/>
                <w:szCs w:val="30"/>
                <w:cs/>
                <w:lang w:bidi="th-TH"/>
              </w:rPr>
            </w:pPr>
            <w:r w:rsidRPr="00A950AB">
              <w:rPr>
                <w:rFonts w:ascii="Angsana New" w:hAnsi="Angsana New"/>
                <w:sz w:val="30"/>
                <w:szCs w:val="30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791F1C64" w14:textId="0CA673A0" w:rsidR="0040592B" w:rsidRPr="00A950AB" w:rsidRDefault="000B7AF8" w:rsidP="0040592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0AB">
              <w:rPr>
                <w:rFonts w:ascii="Angsana New" w:hAnsi="Angsana New"/>
                <w:sz w:val="30"/>
                <w:szCs w:val="30"/>
                <w:lang w:val="en-US"/>
              </w:rPr>
              <w:t>599</w:t>
            </w:r>
          </w:p>
        </w:tc>
        <w:tc>
          <w:tcPr>
            <w:tcW w:w="282" w:type="dxa"/>
            <w:vAlign w:val="center"/>
          </w:tcPr>
          <w:p w14:paraId="39913322" w14:textId="77777777" w:rsidR="0040592B" w:rsidRPr="00A950AB" w:rsidRDefault="0040592B" w:rsidP="0040592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126378E5" w14:textId="26B0B2E9" w:rsidR="0040592B" w:rsidRPr="00A950AB" w:rsidRDefault="0040592B" w:rsidP="0040592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0AB">
              <w:rPr>
                <w:rFonts w:ascii="Angsana New" w:hAnsi="Angsana New"/>
                <w:sz w:val="30"/>
                <w:szCs w:val="30"/>
                <w:lang w:val="en-US"/>
              </w:rPr>
              <w:t>596</w:t>
            </w:r>
          </w:p>
        </w:tc>
      </w:tr>
      <w:tr w:rsidR="0040592B" w:rsidRPr="00A950AB" w14:paraId="6717B2C5" w14:textId="77777777" w:rsidTr="00700CE2">
        <w:trPr>
          <w:trHeight w:val="340"/>
        </w:trPr>
        <w:tc>
          <w:tcPr>
            <w:tcW w:w="6571" w:type="dxa"/>
          </w:tcPr>
          <w:p w14:paraId="2E4D1E7C" w14:textId="1EB6DA70" w:rsidR="0040592B" w:rsidRPr="00A950AB" w:rsidRDefault="0040592B" w:rsidP="0040592B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</w:pPr>
            <w:r w:rsidRPr="00A950AB">
              <w:rPr>
                <w:rFonts w:ascii="Angsana New" w:hAnsi="Angsana New"/>
                <w:b/>
                <w:bCs/>
                <w:sz w:val="30"/>
                <w:szCs w:val="30"/>
                <w:cs/>
                <w:lang w:bidi="th-TH"/>
              </w:rPr>
              <w:t>ประมาณการหนี้สินไม่หมุนเวียนของโครงการผลประโยชน์</w:t>
            </w:r>
          </w:p>
        </w:tc>
        <w:tc>
          <w:tcPr>
            <w:tcW w:w="1174" w:type="dxa"/>
            <w:tcBorders>
              <w:top w:val="single" w:sz="4" w:space="0" w:color="auto"/>
            </w:tcBorders>
          </w:tcPr>
          <w:p w14:paraId="5F974CDF" w14:textId="06741885" w:rsidR="0040592B" w:rsidRPr="00A950AB" w:rsidRDefault="000B7AF8" w:rsidP="0040592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950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12,896</w:t>
            </w:r>
          </w:p>
        </w:tc>
        <w:tc>
          <w:tcPr>
            <w:tcW w:w="282" w:type="dxa"/>
            <w:vAlign w:val="center"/>
          </w:tcPr>
          <w:p w14:paraId="4A6CDEFA" w14:textId="77777777" w:rsidR="0040592B" w:rsidRPr="00A950AB" w:rsidRDefault="0040592B" w:rsidP="0040592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4DB3001A" w14:textId="34BFFC55" w:rsidR="0040592B" w:rsidRPr="00A950AB" w:rsidRDefault="0040592B" w:rsidP="0040592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950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9,252</w:t>
            </w:r>
          </w:p>
        </w:tc>
      </w:tr>
      <w:tr w:rsidR="0040592B" w:rsidRPr="00A950AB" w14:paraId="6023AD69" w14:textId="77777777" w:rsidTr="00700CE2">
        <w:trPr>
          <w:trHeight w:val="340"/>
        </w:trPr>
        <w:tc>
          <w:tcPr>
            <w:tcW w:w="6571" w:type="dxa"/>
          </w:tcPr>
          <w:p w14:paraId="5DDD39C8" w14:textId="77777777" w:rsidR="0040592B" w:rsidRPr="00A950AB" w:rsidRDefault="0040592B" w:rsidP="0040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50AB">
              <w:rPr>
                <w:rFonts w:ascii="Angsana New" w:hAnsi="Angsana New"/>
                <w:sz w:val="30"/>
                <w:szCs w:val="30"/>
                <w:cs/>
              </w:rPr>
              <w:t>ผลประโยชน์อื่นๆ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0AFEA0C0" w14:textId="2EDD6C9A" w:rsidR="0040592B" w:rsidRPr="00A950AB" w:rsidRDefault="000B7AF8" w:rsidP="00174009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0AB">
              <w:rPr>
                <w:rFonts w:ascii="Angsana New" w:hAnsi="Angsana New"/>
                <w:sz w:val="30"/>
                <w:szCs w:val="30"/>
                <w:lang w:val="en-US"/>
              </w:rPr>
              <w:t>219</w:t>
            </w:r>
          </w:p>
        </w:tc>
        <w:tc>
          <w:tcPr>
            <w:tcW w:w="282" w:type="dxa"/>
            <w:vAlign w:val="center"/>
          </w:tcPr>
          <w:p w14:paraId="65699939" w14:textId="77777777" w:rsidR="0040592B" w:rsidRPr="00A950AB" w:rsidRDefault="0040592B" w:rsidP="0040592B">
            <w:pPr>
              <w:pStyle w:val="acctfourfigures"/>
              <w:tabs>
                <w:tab w:val="clear" w:pos="765"/>
                <w:tab w:val="decimal" w:pos="890"/>
              </w:tabs>
              <w:spacing w:line="240" w:lineRule="atLeas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</w:tcPr>
          <w:p w14:paraId="1F2817BF" w14:textId="699534A1" w:rsidR="0040592B" w:rsidRPr="00A950AB" w:rsidRDefault="0040592B" w:rsidP="0040592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0AB">
              <w:rPr>
                <w:rFonts w:ascii="Angsana New" w:hAnsi="Angsana New"/>
                <w:sz w:val="30"/>
                <w:szCs w:val="30"/>
                <w:lang w:val="en-US"/>
              </w:rPr>
              <w:t>198</w:t>
            </w:r>
          </w:p>
        </w:tc>
      </w:tr>
      <w:tr w:rsidR="0040592B" w:rsidRPr="00A950AB" w14:paraId="19E711E7" w14:textId="77777777" w:rsidTr="00D63920">
        <w:trPr>
          <w:trHeight w:hRule="exact" w:val="370"/>
        </w:trPr>
        <w:tc>
          <w:tcPr>
            <w:tcW w:w="6571" w:type="dxa"/>
          </w:tcPr>
          <w:p w14:paraId="53C089BB" w14:textId="77777777" w:rsidR="0040592B" w:rsidRPr="00A950AB" w:rsidRDefault="0040592B" w:rsidP="0040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A950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รวม</w:t>
            </w:r>
          </w:p>
          <w:p w14:paraId="1C70BD0D" w14:textId="77777777" w:rsidR="0040592B" w:rsidRPr="00A950AB" w:rsidRDefault="0040592B" w:rsidP="0040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4" w:type="dxa"/>
          </w:tcPr>
          <w:p w14:paraId="2C1167B4" w14:textId="7F9C11F4" w:rsidR="0040592B" w:rsidRPr="00A950AB" w:rsidRDefault="000B7AF8" w:rsidP="0040592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950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13,115</w:t>
            </w:r>
          </w:p>
        </w:tc>
        <w:tc>
          <w:tcPr>
            <w:tcW w:w="282" w:type="dxa"/>
            <w:vAlign w:val="bottom"/>
          </w:tcPr>
          <w:p w14:paraId="32C41EE9" w14:textId="77777777" w:rsidR="0040592B" w:rsidRPr="00A950AB" w:rsidRDefault="0040592B" w:rsidP="0040592B">
            <w:pPr>
              <w:pStyle w:val="acctfourfigures"/>
              <w:tabs>
                <w:tab w:val="clear" w:pos="765"/>
                <w:tab w:val="decimal" w:pos="890"/>
              </w:tabs>
              <w:spacing w:line="380" w:lineRule="exac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28E2A52A" w14:textId="1AFC8859" w:rsidR="0040592B" w:rsidRPr="00A950AB" w:rsidRDefault="0040592B" w:rsidP="0040592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950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9,450</w:t>
            </w:r>
          </w:p>
        </w:tc>
      </w:tr>
      <w:tr w:rsidR="0040592B" w:rsidRPr="00A950AB" w14:paraId="14252364" w14:textId="77777777" w:rsidTr="00E47118">
        <w:trPr>
          <w:trHeight w:hRule="exact" w:val="370"/>
        </w:trPr>
        <w:tc>
          <w:tcPr>
            <w:tcW w:w="6571" w:type="dxa"/>
          </w:tcPr>
          <w:p w14:paraId="50A695FF" w14:textId="77777777" w:rsidR="0040592B" w:rsidRPr="00A950AB" w:rsidRDefault="0040592B" w:rsidP="0040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A950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หัก </w:t>
            </w:r>
            <w:r w:rsidRPr="00A950AB">
              <w:rPr>
                <w:rFonts w:ascii="Angsana New" w:hAnsi="Angsana New"/>
                <w:sz w:val="30"/>
                <w:szCs w:val="30"/>
                <w:cs/>
              </w:rPr>
              <w:t xml:space="preserve"> สินทรัพย์โครงการของบริษัทย่อยในต่างประเทศ</w:t>
            </w:r>
          </w:p>
        </w:tc>
        <w:tc>
          <w:tcPr>
            <w:tcW w:w="1174" w:type="dxa"/>
            <w:tcBorders>
              <w:bottom w:val="single" w:sz="4" w:space="0" w:color="auto"/>
            </w:tcBorders>
          </w:tcPr>
          <w:p w14:paraId="21D531A1" w14:textId="2169BED2" w:rsidR="0040592B" w:rsidRPr="00A950AB" w:rsidRDefault="000B7AF8" w:rsidP="0040592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0AB">
              <w:rPr>
                <w:rFonts w:ascii="Angsana New" w:hAnsi="Angsana New"/>
                <w:sz w:val="30"/>
                <w:szCs w:val="30"/>
                <w:lang w:val="en-US"/>
              </w:rPr>
              <w:t>(98)</w:t>
            </w:r>
          </w:p>
        </w:tc>
        <w:tc>
          <w:tcPr>
            <w:tcW w:w="282" w:type="dxa"/>
            <w:vAlign w:val="bottom"/>
          </w:tcPr>
          <w:p w14:paraId="0ADDA6BD" w14:textId="77777777" w:rsidR="0040592B" w:rsidRPr="00A950AB" w:rsidRDefault="0040592B" w:rsidP="0040592B">
            <w:pPr>
              <w:pStyle w:val="acctfourfigures"/>
              <w:tabs>
                <w:tab w:val="clear" w:pos="765"/>
                <w:tab w:val="decimal" w:pos="890"/>
              </w:tabs>
              <w:spacing w:line="380" w:lineRule="exact"/>
              <w:ind w:right="-8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5" w:type="dxa"/>
            <w:tcBorders>
              <w:bottom w:val="single" w:sz="4" w:space="0" w:color="auto"/>
            </w:tcBorders>
            <w:vAlign w:val="bottom"/>
          </w:tcPr>
          <w:p w14:paraId="74524B71" w14:textId="2222F33A" w:rsidR="0040592B" w:rsidRPr="00A950AB" w:rsidRDefault="0040592B" w:rsidP="0040592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950AB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A950AB">
              <w:rPr>
                <w:rFonts w:ascii="Angsana New" w:hAnsi="Angsana New"/>
                <w:sz w:val="30"/>
                <w:szCs w:val="30"/>
                <w:lang w:val="en-US"/>
              </w:rPr>
              <w:t>102</w:t>
            </w:r>
            <w:r w:rsidRPr="00A950AB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  <w:r w:rsidRPr="00A950AB" w:rsidDel="00694682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</w:p>
        </w:tc>
      </w:tr>
      <w:tr w:rsidR="0040592B" w:rsidRPr="00A950AB" w14:paraId="2AD30037" w14:textId="77777777" w:rsidTr="00F669F1">
        <w:trPr>
          <w:trHeight w:hRule="exact" w:val="444"/>
        </w:trPr>
        <w:tc>
          <w:tcPr>
            <w:tcW w:w="6571" w:type="dxa"/>
          </w:tcPr>
          <w:p w14:paraId="6FCB782F" w14:textId="501601C9" w:rsidR="0040592B" w:rsidRPr="00A950AB" w:rsidRDefault="0040592B" w:rsidP="004059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50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ประมาณการหนี้สินไม่หมุนเวียนสำหรับผลประโยชน์พนักงาน - สุทธิ</w:t>
            </w:r>
          </w:p>
        </w:tc>
        <w:tc>
          <w:tcPr>
            <w:tcW w:w="1174" w:type="dxa"/>
            <w:tcBorders>
              <w:bottom w:val="double" w:sz="4" w:space="0" w:color="auto"/>
            </w:tcBorders>
          </w:tcPr>
          <w:p w14:paraId="6BCEA080" w14:textId="70CA3775" w:rsidR="0040592B" w:rsidRPr="00A950AB" w:rsidRDefault="000B7AF8" w:rsidP="0040592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950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13,017</w:t>
            </w:r>
          </w:p>
        </w:tc>
        <w:tc>
          <w:tcPr>
            <w:tcW w:w="282" w:type="dxa"/>
            <w:vAlign w:val="bottom"/>
          </w:tcPr>
          <w:p w14:paraId="70F05166" w14:textId="77777777" w:rsidR="0040592B" w:rsidRPr="00A950AB" w:rsidRDefault="0040592B" w:rsidP="0040592B">
            <w:pPr>
              <w:pStyle w:val="acctfourfigures"/>
              <w:tabs>
                <w:tab w:val="clear" w:pos="765"/>
                <w:tab w:val="decimal" w:pos="890"/>
              </w:tabs>
              <w:spacing w:line="380" w:lineRule="exact"/>
              <w:ind w:right="-85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double" w:sz="4" w:space="0" w:color="auto"/>
            </w:tcBorders>
          </w:tcPr>
          <w:p w14:paraId="4E6F9C7B" w14:textId="3150D28D" w:rsidR="0040592B" w:rsidRPr="00A950AB" w:rsidRDefault="0040592B" w:rsidP="0040592B">
            <w:pPr>
              <w:pStyle w:val="30"/>
              <w:tabs>
                <w:tab w:val="clear" w:pos="360"/>
                <w:tab w:val="clear" w:pos="720"/>
                <w:tab w:val="decimal" w:pos="890"/>
              </w:tabs>
              <w:ind w:right="-85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A950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9,348</w:t>
            </w:r>
          </w:p>
        </w:tc>
      </w:tr>
    </w:tbl>
    <w:p w14:paraId="1DE6372D" w14:textId="77777777" w:rsidR="00C66403" w:rsidRPr="00A950AB" w:rsidRDefault="00C66403" w:rsidP="00A801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-4"/>
          <w:sz w:val="30"/>
          <w:szCs w:val="30"/>
        </w:rPr>
      </w:pPr>
    </w:p>
    <w:p w14:paraId="4CAF603B" w14:textId="77777777" w:rsidR="003D1AB5" w:rsidRDefault="003D1AB5" w:rsidP="003B7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F0B9ED5" w14:textId="77777777" w:rsidR="003D1AB5" w:rsidRDefault="003D1AB5" w:rsidP="003B7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BD944B1" w14:textId="77777777" w:rsidR="003D1AB5" w:rsidRDefault="003D1AB5" w:rsidP="003B7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92D291E" w14:textId="77777777" w:rsidR="003D1AB5" w:rsidRDefault="003D1AB5" w:rsidP="003B7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348F569D" w14:textId="77777777" w:rsidR="003D1AB5" w:rsidRDefault="003D1AB5" w:rsidP="003B7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9FAA265" w14:textId="77777777" w:rsidR="003D1AB5" w:rsidRDefault="003D1AB5" w:rsidP="003B7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F34E2F9" w14:textId="77777777" w:rsidR="003D1AB5" w:rsidRDefault="003D1AB5" w:rsidP="003B7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4AF41BAF" w14:textId="77777777" w:rsidR="003D1AB5" w:rsidRDefault="003D1AB5" w:rsidP="003B7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11D6EF61" w14:textId="77777777" w:rsidR="003D1AB5" w:rsidRDefault="003D1AB5" w:rsidP="003B7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7DAA17CE" w14:textId="77777777" w:rsidR="003D1AB5" w:rsidRDefault="003D1AB5" w:rsidP="003B7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04791EC" w14:textId="77777777" w:rsidR="003B76EA" w:rsidRPr="00A950AB" w:rsidRDefault="003B76EA" w:rsidP="003B7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i/>
          <w:iCs/>
          <w:sz w:val="30"/>
          <w:szCs w:val="30"/>
        </w:rPr>
      </w:pPr>
      <w:r w:rsidRPr="00A950AB">
        <w:rPr>
          <w:rFonts w:ascii="Angsana New" w:hAnsi="Angsana New"/>
          <w:i/>
          <w:iCs/>
          <w:sz w:val="30"/>
          <w:szCs w:val="30"/>
          <w:cs/>
        </w:rPr>
        <w:t>การเปลี่ยนแปลงในมูลค่าปัจจุบันของ</w:t>
      </w:r>
      <w:r w:rsidR="00F1201B" w:rsidRPr="00A950AB">
        <w:rPr>
          <w:rFonts w:ascii="Angsana New" w:hAnsi="Angsana New"/>
          <w:i/>
          <w:iCs/>
          <w:sz w:val="30"/>
          <w:szCs w:val="30"/>
          <w:cs/>
        </w:rPr>
        <w:t>ประมาณการหนี้สินไม่หมุนเวียน</w:t>
      </w:r>
      <w:r w:rsidRPr="00A950AB">
        <w:rPr>
          <w:rFonts w:ascii="Angsana New" w:hAnsi="Angsana New"/>
          <w:i/>
          <w:iCs/>
          <w:sz w:val="30"/>
          <w:szCs w:val="30"/>
          <w:cs/>
        </w:rPr>
        <w:t>ของโครงการผลประโยชน์</w:t>
      </w:r>
    </w:p>
    <w:p w14:paraId="64B5F79A" w14:textId="77777777" w:rsidR="00832C9A" w:rsidRPr="004E4413" w:rsidRDefault="00832C9A" w:rsidP="003B76E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tbl>
      <w:tblPr>
        <w:tblW w:w="919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6660"/>
        <w:gridCol w:w="1170"/>
        <w:gridCol w:w="270"/>
        <w:gridCol w:w="1098"/>
      </w:tblGrid>
      <w:tr w:rsidR="007F577B" w:rsidRPr="00A950AB" w14:paraId="48551798" w14:textId="77777777" w:rsidTr="00DD7C1C">
        <w:trPr>
          <w:trHeight w:hRule="exact" w:val="397"/>
        </w:trPr>
        <w:tc>
          <w:tcPr>
            <w:tcW w:w="6660" w:type="dxa"/>
          </w:tcPr>
          <w:p w14:paraId="190087C4" w14:textId="77777777" w:rsidR="007F577B" w:rsidRPr="00A950AB" w:rsidRDefault="007F577B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380" w:lineRule="exact"/>
              <w:ind w:right="-109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center"/>
          </w:tcPr>
          <w:p w14:paraId="4465265F" w14:textId="04AA4B5C" w:rsidR="007F577B" w:rsidRPr="00A950AB" w:rsidRDefault="004E256E" w:rsidP="00C66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02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50AB">
              <w:rPr>
                <w:rFonts w:ascii="Angsana New" w:hAnsi="Angsana New"/>
                <w:sz w:val="30"/>
                <w:szCs w:val="30"/>
              </w:rPr>
              <w:t>256</w:t>
            </w:r>
            <w:r w:rsidR="00694682" w:rsidRPr="00A950AB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  <w:vAlign w:val="center"/>
          </w:tcPr>
          <w:p w14:paraId="777DDEE1" w14:textId="77777777" w:rsidR="007F577B" w:rsidRPr="00A950AB" w:rsidRDefault="007F577B" w:rsidP="007F577B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098" w:type="dxa"/>
            <w:vAlign w:val="center"/>
          </w:tcPr>
          <w:p w14:paraId="32DC4BCF" w14:textId="1419BDA0" w:rsidR="007F577B" w:rsidRPr="00A950AB" w:rsidRDefault="004E256E" w:rsidP="007F5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30"/>
                <w:szCs w:val="30"/>
              </w:rPr>
            </w:pPr>
            <w:r w:rsidRPr="00A950AB">
              <w:rPr>
                <w:rFonts w:ascii="Angsana New" w:hAnsi="Angsana New"/>
                <w:sz w:val="30"/>
                <w:szCs w:val="30"/>
              </w:rPr>
              <w:t>256</w:t>
            </w:r>
            <w:r w:rsidR="00694682" w:rsidRPr="00A950AB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B81C4D" w:rsidRPr="00A950AB" w14:paraId="30DEDDBA" w14:textId="77777777" w:rsidTr="00DD7C1C">
        <w:trPr>
          <w:trHeight w:hRule="exact" w:val="397"/>
        </w:trPr>
        <w:tc>
          <w:tcPr>
            <w:tcW w:w="6660" w:type="dxa"/>
          </w:tcPr>
          <w:p w14:paraId="4E4651B4" w14:textId="77777777" w:rsidR="00B81C4D" w:rsidRPr="00A950AB" w:rsidRDefault="00B81C4D" w:rsidP="00B81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80" w:lineRule="exact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38" w:type="dxa"/>
            <w:gridSpan w:val="3"/>
          </w:tcPr>
          <w:p w14:paraId="7AB946D2" w14:textId="77777777" w:rsidR="00B81C4D" w:rsidRPr="00A950AB" w:rsidRDefault="00B81C4D" w:rsidP="00B81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u w:val="single"/>
                <w:cs/>
              </w:rPr>
            </w:pPr>
            <w:r w:rsidRPr="00A950AB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94682" w:rsidRPr="00A950AB" w14:paraId="15759BE6" w14:textId="77777777" w:rsidTr="00DD7C1C">
        <w:trPr>
          <w:trHeight w:hRule="exact" w:val="397"/>
        </w:trPr>
        <w:tc>
          <w:tcPr>
            <w:tcW w:w="6660" w:type="dxa"/>
            <w:vAlign w:val="bottom"/>
          </w:tcPr>
          <w:p w14:paraId="690E6FE4" w14:textId="577939E7" w:rsidR="00694682" w:rsidRPr="00A950AB" w:rsidRDefault="00DE7E5F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3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950A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957A1E" w:rsidRPr="00756E40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950AB">
              <w:rPr>
                <w:rFonts w:ascii="Angsana New" w:hAnsi="Angsana New"/>
                <w:bCs/>
                <w:i/>
                <w:iCs/>
                <w:sz w:val="30"/>
                <w:szCs w:val="30"/>
                <w:cs/>
              </w:rPr>
              <w:t>เดือนสิ้นสุด</w:t>
            </w:r>
            <w:r w:rsidRPr="00A950AB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756E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957A1E" w:rsidRPr="00756E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</w:tcPr>
          <w:p w14:paraId="69E76A19" w14:textId="77777777" w:rsidR="00694682" w:rsidRPr="00A950AB" w:rsidRDefault="00694682" w:rsidP="00E71DCF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DDE2CFA" w14:textId="77777777" w:rsidR="00694682" w:rsidRPr="00A950AB" w:rsidRDefault="00694682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7F70623C" w14:textId="77777777" w:rsidR="00694682" w:rsidRPr="00A950AB" w:rsidRDefault="00694682" w:rsidP="009D556D">
            <w:pPr>
              <w:pStyle w:val="30"/>
              <w:tabs>
                <w:tab w:val="clear" w:pos="360"/>
                <w:tab w:val="clear" w:pos="720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E71DCF" w:rsidRPr="00A950AB" w14:paraId="639A72F6" w14:textId="77777777" w:rsidTr="00DD7C1C">
        <w:trPr>
          <w:trHeight w:hRule="exact" w:val="397"/>
        </w:trPr>
        <w:tc>
          <w:tcPr>
            <w:tcW w:w="6660" w:type="dxa"/>
            <w:vAlign w:val="bottom"/>
          </w:tcPr>
          <w:p w14:paraId="414818B7" w14:textId="13439762" w:rsidR="00E71DCF" w:rsidRPr="00A950AB" w:rsidRDefault="00E71DCF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A950AB">
              <w:rPr>
                <w:rFonts w:ascii="Angsana New" w:hAnsi="Angsana New"/>
                <w:sz w:val="30"/>
                <w:szCs w:val="30"/>
                <w:cs/>
              </w:rPr>
              <w:t xml:space="preserve">ประมาณการหนี้สินไม่หมุนเวียนของโครงการผลประโยชน์ ณ วันที่ </w:t>
            </w:r>
            <w:r w:rsidR="004E256E" w:rsidRPr="00A950AB">
              <w:rPr>
                <w:rFonts w:ascii="Angsana New" w:hAnsi="Angsana New"/>
                <w:sz w:val="30"/>
                <w:szCs w:val="30"/>
              </w:rPr>
              <w:t>1</w:t>
            </w:r>
            <w:r w:rsidRPr="00A950AB">
              <w:rPr>
                <w:rFonts w:ascii="Angsana New" w:hAnsi="Angsana New"/>
                <w:sz w:val="30"/>
                <w:szCs w:val="30"/>
                <w:cs/>
              </w:rPr>
              <w:t xml:space="preserve"> มกราคม </w:t>
            </w:r>
          </w:p>
        </w:tc>
        <w:tc>
          <w:tcPr>
            <w:tcW w:w="1170" w:type="dxa"/>
          </w:tcPr>
          <w:p w14:paraId="05E8F269" w14:textId="5D76C39A" w:rsidR="00E71DCF" w:rsidRPr="00A950AB" w:rsidRDefault="000B7AF8" w:rsidP="00E96E57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0AB">
              <w:rPr>
                <w:rFonts w:ascii="Angsana New" w:hAnsi="Angsana New"/>
                <w:sz w:val="30"/>
                <w:szCs w:val="30"/>
                <w:lang w:val="en-US"/>
              </w:rPr>
              <w:t>9,252</w:t>
            </w:r>
          </w:p>
        </w:tc>
        <w:tc>
          <w:tcPr>
            <w:tcW w:w="270" w:type="dxa"/>
          </w:tcPr>
          <w:p w14:paraId="54A85606" w14:textId="77777777" w:rsidR="00E71DCF" w:rsidRPr="00A950AB" w:rsidRDefault="00E71DCF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58F900A4" w14:textId="7C2398F4" w:rsidR="00E71DCF" w:rsidRPr="00A950AB" w:rsidRDefault="00694682" w:rsidP="00E96E57">
            <w:pPr>
              <w:pStyle w:val="30"/>
              <w:tabs>
                <w:tab w:val="clear" w:pos="360"/>
                <w:tab w:val="clear" w:pos="720"/>
                <w:tab w:val="decimal" w:pos="805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0AB">
              <w:rPr>
                <w:rFonts w:ascii="Angsana New" w:hAnsi="Angsana New"/>
                <w:sz w:val="30"/>
                <w:szCs w:val="30"/>
                <w:lang w:val="en-US"/>
              </w:rPr>
              <w:t>7,478</w:t>
            </w:r>
          </w:p>
        </w:tc>
      </w:tr>
      <w:tr w:rsidR="00E71DCF" w:rsidRPr="00A950AB" w14:paraId="797E8038" w14:textId="77777777" w:rsidTr="00DD7C1C">
        <w:trPr>
          <w:trHeight w:hRule="exact" w:val="397"/>
        </w:trPr>
        <w:tc>
          <w:tcPr>
            <w:tcW w:w="6660" w:type="dxa"/>
            <w:vAlign w:val="bottom"/>
          </w:tcPr>
          <w:p w14:paraId="31DEB10D" w14:textId="77777777" w:rsidR="00E71DCF" w:rsidRPr="00A950AB" w:rsidRDefault="00E71DCF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3"/>
              <w:rPr>
                <w:rFonts w:ascii="Angsana New" w:hAnsi="Angsana New"/>
                <w:sz w:val="30"/>
                <w:szCs w:val="30"/>
                <w:cs/>
              </w:rPr>
            </w:pPr>
            <w:r w:rsidRPr="00A950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</w:t>
            </w:r>
          </w:p>
        </w:tc>
        <w:tc>
          <w:tcPr>
            <w:tcW w:w="1170" w:type="dxa"/>
          </w:tcPr>
          <w:p w14:paraId="473B099A" w14:textId="77777777" w:rsidR="00E71DCF" w:rsidRPr="00A950AB" w:rsidRDefault="00E71DCF" w:rsidP="00E96E57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</w:tcPr>
          <w:p w14:paraId="3EEC3688" w14:textId="77777777" w:rsidR="00E71DCF" w:rsidRPr="00A950AB" w:rsidRDefault="00E71DCF" w:rsidP="00E71D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</w:tcPr>
          <w:p w14:paraId="06F4D43B" w14:textId="77777777" w:rsidR="00E71DCF" w:rsidRPr="00A950AB" w:rsidRDefault="00E71DCF" w:rsidP="00E96E57">
            <w:pPr>
              <w:pStyle w:val="30"/>
              <w:tabs>
                <w:tab w:val="clear" w:pos="360"/>
                <w:tab w:val="clear" w:pos="720"/>
                <w:tab w:val="decimal" w:pos="805"/>
                <w:tab w:val="decimal" w:pos="891"/>
              </w:tabs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DE7E5F" w:rsidRPr="00A950AB" w14:paraId="2C24C575" w14:textId="77777777" w:rsidTr="00DD7C1C">
        <w:trPr>
          <w:trHeight w:hRule="exact" w:val="397"/>
        </w:trPr>
        <w:tc>
          <w:tcPr>
            <w:tcW w:w="6660" w:type="dxa"/>
          </w:tcPr>
          <w:p w14:paraId="0509EBAB" w14:textId="77777777" w:rsidR="00DE7E5F" w:rsidRPr="00A950AB" w:rsidRDefault="00DE7E5F" w:rsidP="00DE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50AB">
              <w:rPr>
                <w:rFonts w:ascii="Angsana New" w:hAnsi="Angsana New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1170" w:type="dxa"/>
          </w:tcPr>
          <w:p w14:paraId="68A2B465" w14:textId="738C3D6D" w:rsidR="00DE7E5F" w:rsidRPr="00A950AB" w:rsidRDefault="001C3E05" w:rsidP="00E96E57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0AB">
              <w:rPr>
                <w:rFonts w:ascii="Angsana New" w:hAnsi="Angsana New"/>
                <w:sz w:val="30"/>
                <w:szCs w:val="30"/>
                <w:lang w:val="en-US"/>
              </w:rPr>
              <w:t>606</w:t>
            </w:r>
          </w:p>
        </w:tc>
        <w:tc>
          <w:tcPr>
            <w:tcW w:w="270" w:type="dxa"/>
            <w:vAlign w:val="center"/>
          </w:tcPr>
          <w:p w14:paraId="44EF6626" w14:textId="77777777" w:rsidR="00DE7E5F" w:rsidRPr="00A950AB" w:rsidRDefault="00DE7E5F" w:rsidP="00DE7E5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2F2EA961" w14:textId="068BCE09" w:rsidR="00DE7E5F" w:rsidRPr="00A950AB" w:rsidRDefault="00957A1E" w:rsidP="00E96E57">
            <w:pPr>
              <w:pStyle w:val="30"/>
              <w:tabs>
                <w:tab w:val="clear" w:pos="360"/>
                <w:tab w:val="clear" w:pos="720"/>
                <w:tab w:val="decimal" w:pos="805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0AB">
              <w:rPr>
                <w:rFonts w:ascii="Angsana New" w:hAnsi="Angsana New"/>
                <w:sz w:val="30"/>
                <w:szCs w:val="30"/>
                <w:lang w:val="en-US"/>
              </w:rPr>
              <w:t>403</w:t>
            </w:r>
          </w:p>
        </w:tc>
      </w:tr>
      <w:tr w:rsidR="00DE7E5F" w:rsidRPr="00A950AB" w14:paraId="69F4B9CB" w14:textId="77777777" w:rsidTr="00DD7C1C">
        <w:trPr>
          <w:trHeight w:hRule="exact" w:val="397"/>
        </w:trPr>
        <w:tc>
          <w:tcPr>
            <w:tcW w:w="6660" w:type="dxa"/>
          </w:tcPr>
          <w:p w14:paraId="19B7DD77" w14:textId="77777777" w:rsidR="00DE7E5F" w:rsidRPr="00A950AB" w:rsidRDefault="00DE7E5F" w:rsidP="00DE7E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950AB">
              <w:rPr>
                <w:rFonts w:ascii="Angsana New" w:hAnsi="Angsana New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1170" w:type="dxa"/>
          </w:tcPr>
          <w:p w14:paraId="3DB7EE67" w14:textId="661D7D39" w:rsidR="00DE7E5F" w:rsidRPr="00A950AB" w:rsidRDefault="001C3E05" w:rsidP="00E96E57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950AB">
              <w:rPr>
                <w:rFonts w:ascii="Angsana New" w:hAnsi="Angsana New"/>
                <w:sz w:val="30"/>
                <w:szCs w:val="30"/>
                <w:lang w:val="en-US"/>
              </w:rPr>
              <w:t>292</w:t>
            </w:r>
          </w:p>
        </w:tc>
        <w:tc>
          <w:tcPr>
            <w:tcW w:w="270" w:type="dxa"/>
            <w:vAlign w:val="center"/>
          </w:tcPr>
          <w:p w14:paraId="5441CCE5" w14:textId="77777777" w:rsidR="00DE7E5F" w:rsidRPr="00A950AB" w:rsidRDefault="00DE7E5F" w:rsidP="00DE7E5F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7B5E411C" w14:textId="14A9AB3F" w:rsidR="00DE7E5F" w:rsidRPr="00A950AB" w:rsidRDefault="00957A1E" w:rsidP="00E96E57">
            <w:pPr>
              <w:pStyle w:val="30"/>
              <w:tabs>
                <w:tab w:val="clear" w:pos="360"/>
                <w:tab w:val="clear" w:pos="720"/>
                <w:tab w:val="decimal" w:pos="805"/>
              </w:tabs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A950AB">
              <w:rPr>
                <w:rFonts w:ascii="Angsana New" w:hAnsi="Angsana New"/>
                <w:sz w:val="30"/>
                <w:szCs w:val="30"/>
                <w:lang w:val="en-US"/>
              </w:rPr>
              <w:t>188</w:t>
            </w:r>
          </w:p>
        </w:tc>
      </w:tr>
      <w:tr w:rsidR="00C66403" w:rsidRPr="00A950AB" w14:paraId="7904BDFD" w14:textId="77777777" w:rsidTr="00DD7C1C">
        <w:trPr>
          <w:trHeight w:hRule="exact" w:val="397"/>
        </w:trPr>
        <w:tc>
          <w:tcPr>
            <w:tcW w:w="6660" w:type="dxa"/>
          </w:tcPr>
          <w:p w14:paraId="3832FEB2" w14:textId="4C1B58F1" w:rsidR="00C66403" w:rsidRPr="00A950AB" w:rsidRDefault="00C66403" w:rsidP="00C66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950AB">
              <w:rPr>
                <w:rFonts w:ascii="Angsana New" w:hAnsi="Angsana New"/>
                <w:sz w:val="30"/>
                <w:szCs w:val="30"/>
                <w:cs/>
              </w:rPr>
              <w:t>ผล</w:t>
            </w:r>
            <w:r w:rsidR="00C574FC" w:rsidRPr="00A950AB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C574FC" w:rsidRPr="00756E40">
              <w:rPr>
                <w:rFonts w:ascii="Angsana New" w:hAnsi="Angsana New"/>
                <w:sz w:val="30"/>
                <w:szCs w:val="30"/>
                <w:cs/>
              </w:rPr>
              <w:t xml:space="preserve">(กำไร) </w:t>
            </w:r>
            <w:r w:rsidR="00957A1E" w:rsidRPr="00756E40">
              <w:rPr>
                <w:rFonts w:ascii="Angsana New" w:hAnsi="Angsana New"/>
                <w:sz w:val="30"/>
                <w:szCs w:val="30"/>
                <w:cs/>
              </w:rPr>
              <w:t>ขาดทุน</w:t>
            </w:r>
            <w:r w:rsidRPr="00A950AB">
              <w:rPr>
                <w:rFonts w:ascii="Angsana New" w:hAnsi="Angsana New"/>
                <w:sz w:val="30"/>
                <w:szCs w:val="30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70" w:type="dxa"/>
          </w:tcPr>
          <w:p w14:paraId="1761B354" w14:textId="1459F303" w:rsidR="00C66403" w:rsidRPr="00A950AB" w:rsidRDefault="001C3E05" w:rsidP="00E96E57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0AB">
              <w:rPr>
                <w:rFonts w:ascii="Angsana New" w:hAnsi="Angsana New"/>
                <w:sz w:val="30"/>
                <w:szCs w:val="30"/>
                <w:lang w:val="en-US"/>
              </w:rPr>
              <w:t>(1)</w:t>
            </w:r>
          </w:p>
        </w:tc>
        <w:tc>
          <w:tcPr>
            <w:tcW w:w="270" w:type="dxa"/>
            <w:vAlign w:val="center"/>
          </w:tcPr>
          <w:p w14:paraId="1A296DFE" w14:textId="77777777" w:rsidR="00C66403" w:rsidRPr="00A950AB" w:rsidRDefault="00C66403" w:rsidP="00C66403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426D5FE5" w14:textId="01C302E6" w:rsidR="00C66403" w:rsidRPr="00A950AB" w:rsidRDefault="00957A1E" w:rsidP="00E96E57">
            <w:pPr>
              <w:pStyle w:val="30"/>
              <w:tabs>
                <w:tab w:val="clear" w:pos="360"/>
                <w:tab w:val="clear" w:pos="720"/>
                <w:tab w:val="decimal" w:pos="7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0AB">
              <w:rPr>
                <w:rFonts w:ascii="Angsana New" w:hAnsi="Angsana New"/>
                <w:sz w:val="30"/>
                <w:szCs w:val="30"/>
                <w:lang w:val="en-US"/>
              </w:rPr>
              <w:t>14</w:t>
            </w:r>
          </w:p>
        </w:tc>
      </w:tr>
      <w:tr w:rsidR="00C66403" w:rsidRPr="00A950AB" w14:paraId="15ACB471" w14:textId="77777777" w:rsidTr="00DD7C1C">
        <w:trPr>
          <w:trHeight w:hRule="exact" w:val="397"/>
        </w:trPr>
        <w:tc>
          <w:tcPr>
            <w:tcW w:w="6660" w:type="dxa"/>
          </w:tcPr>
          <w:p w14:paraId="7B060994" w14:textId="0D9297A6" w:rsidR="00C66403" w:rsidRPr="00A950AB" w:rsidRDefault="007E32FF" w:rsidP="00C66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bookmarkStart w:id="2" w:name="_Hlk12978270"/>
            <w:r w:rsidRPr="00A950AB">
              <w:rPr>
                <w:rFonts w:ascii="Angsana New" w:hAnsi="Angsana New"/>
                <w:sz w:val="30"/>
                <w:szCs w:val="30"/>
                <w:cs/>
              </w:rPr>
              <w:t>ต้นทุนบริการในอดีตจากการปรับปรุงเงินชดเชยตามกฎหมายแรงงาน</w:t>
            </w:r>
          </w:p>
        </w:tc>
        <w:tc>
          <w:tcPr>
            <w:tcW w:w="1170" w:type="dxa"/>
          </w:tcPr>
          <w:p w14:paraId="31AA6F4C" w14:textId="16121D21" w:rsidR="00C66403" w:rsidRPr="00A950AB" w:rsidDel="00DE7E5F" w:rsidRDefault="001C3E05" w:rsidP="00E96E57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0AB">
              <w:rPr>
                <w:rFonts w:ascii="Angsana New" w:hAnsi="Angsana New"/>
                <w:sz w:val="30"/>
                <w:szCs w:val="30"/>
                <w:lang w:val="en-US"/>
              </w:rPr>
              <w:t>2,538</w:t>
            </w:r>
          </w:p>
        </w:tc>
        <w:tc>
          <w:tcPr>
            <w:tcW w:w="270" w:type="dxa"/>
            <w:vAlign w:val="center"/>
          </w:tcPr>
          <w:p w14:paraId="727C8C40" w14:textId="77777777" w:rsidR="00C66403" w:rsidRPr="00A950AB" w:rsidRDefault="00C66403" w:rsidP="00C66403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2F1D64B1" w14:textId="3C7899E4" w:rsidR="00C66403" w:rsidRPr="00A950AB" w:rsidRDefault="00C66403" w:rsidP="00E96E57">
            <w:pPr>
              <w:pStyle w:val="30"/>
              <w:tabs>
                <w:tab w:val="clear" w:pos="360"/>
                <w:tab w:val="clear" w:pos="720"/>
                <w:tab w:val="decimal" w:pos="7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0AB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bookmarkEnd w:id="2"/>
      <w:tr w:rsidR="00C66403" w:rsidRPr="00A950AB" w14:paraId="2FE2F39F" w14:textId="77777777" w:rsidTr="00DD7C1C">
        <w:trPr>
          <w:trHeight w:hRule="exact" w:val="397"/>
        </w:trPr>
        <w:tc>
          <w:tcPr>
            <w:tcW w:w="6660" w:type="dxa"/>
          </w:tcPr>
          <w:p w14:paraId="01BFFF74" w14:textId="77777777" w:rsidR="00C66403" w:rsidRPr="00A950AB" w:rsidRDefault="00C66403" w:rsidP="00C66403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DB7B552" w14:textId="68FD167E" w:rsidR="00C66403" w:rsidRPr="00A950AB" w:rsidRDefault="001C3E05" w:rsidP="00E96E57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950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3,435</w:t>
            </w:r>
          </w:p>
        </w:tc>
        <w:tc>
          <w:tcPr>
            <w:tcW w:w="270" w:type="dxa"/>
            <w:vAlign w:val="center"/>
          </w:tcPr>
          <w:p w14:paraId="4BB3E842" w14:textId="77777777" w:rsidR="00C66403" w:rsidRPr="00A950AB" w:rsidRDefault="00C66403" w:rsidP="00C66403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4FE218EC" w14:textId="071907E5" w:rsidR="00C66403" w:rsidRPr="00A950AB" w:rsidRDefault="00957A1E" w:rsidP="00E96E57">
            <w:pPr>
              <w:pStyle w:val="30"/>
              <w:tabs>
                <w:tab w:val="clear" w:pos="360"/>
                <w:tab w:val="clear" w:pos="720"/>
                <w:tab w:val="decimal" w:pos="79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950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605</w:t>
            </w:r>
          </w:p>
        </w:tc>
      </w:tr>
      <w:tr w:rsidR="00C66403" w:rsidRPr="00A950AB" w14:paraId="48DFD10B" w14:textId="77777777" w:rsidTr="00DD7C1C">
        <w:trPr>
          <w:trHeight w:hRule="exact" w:val="397"/>
        </w:trPr>
        <w:tc>
          <w:tcPr>
            <w:tcW w:w="6660" w:type="dxa"/>
          </w:tcPr>
          <w:p w14:paraId="30A8E518" w14:textId="77777777" w:rsidR="00C66403" w:rsidRPr="00A950AB" w:rsidRDefault="00C66403" w:rsidP="00C66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50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170" w:type="dxa"/>
            <w:vAlign w:val="center"/>
          </w:tcPr>
          <w:p w14:paraId="5A698463" w14:textId="77777777" w:rsidR="00C66403" w:rsidRPr="00A950AB" w:rsidRDefault="00C66403" w:rsidP="00E96E57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center"/>
          </w:tcPr>
          <w:p w14:paraId="1D08AC6C" w14:textId="77777777" w:rsidR="00C66403" w:rsidRPr="00A950AB" w:rsidRDefault="00C66403" w:rsidP="00C66403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70CB78A2" w14:textId="77777777" w:rsidR="00C66403" w:rsidRPr="00A950AB" w:rsidRDefault="00C66403" w:rsidP="00E96E57">
            <w:pPr>
              <w:pStyle w:val="30"/>
              <w:tabs>
                <w:tab w:val="clear" w:pos="360"/>
                <w:tab w:val="clear" w:pos="720"/>
                <w:tab w:val="decimal" w:pos="791"/>
              </w:tabs>
              <w:ind w:right="-8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C66403" w:rsidRPr="00A950AB" w14:paraId="033FBD56" w14:textId="77777777" w:rsidTr="00DD7C1C">
        <w:trPr>
          <w:trHeight w:hRule="exact" w:val="397"/>
        </w:trPr>
        <w:tc>
          <w:tcPr>
            <w:tcW w:w="6660" w:type="dxa"/>
          </w:tcPr>
          <w:p w14:paraId="4D6365F1" w14:textId="727E720E" w:rsidR="00C66403" w:rsidRPr="00A950AB" w:rsidRDefault="00C66403" w:rsidP="00C66403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="Angsana New" w:hAnsi="Angsana New"/>
                <w:cs/>
              </w:rPr>
            </w:pPr>
            <w:r w:rsidRPr="00A950AB">
              <w:rPr>
                <w:rFonts w:ascii="Angsana New" w:hAnsi="Angsana New"/>
                <w:sz w:val="30"/>
                <w:szCs w:val="30"/>
                <w:cs/>
              </w:rPr>
              <w:t>ผลกำไรจากการประมาณการตามหลักคณิตศาสตร์ประกันภัย</w:t>
            </w:r>
          </w:p>
        </w:tc>
        <w:tc>
          <w:tcPr>
            <w:tcW w:w="1170" w:type="dxa"/>
            <w:vAlign w:val="center"/>
          </w:tcPr>
          <w:p w14:paraId="794AAB4F" w14:textId="5054BCD5" w:rsidR="00C66403" w:rsidRPr="00A950AB" w:rsidRDefault="001C3E05" w:rsidP="00E96E57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0AB">
              <w:rPr>
                <w:rFonts w:ascii="Angsana New" w:hAnsi="Angsana New"/>
                <w:sz w:val="30"/>
                <w:szCs w:val="30"/>
                <w:lang w:val="en-US"/>
              </w:rPr>
              <w:t>(11)</w:t>
            </w:r>
          </w:p>
        </w:tc>
        <w:tc>
          <w:tcPr>
            <w:tcW w:w="270" w:type="dxa"/>
            <w:vAlign w:val="center"/>
          </w:tcPr>
          <w:p w14:paraId="409AF0F5" w14:textId="77777777" w:rsidR="00C66403" w:rsidRPr="00A950AB" w:rsidRDefault="00C66403" w:rsidP="00C66403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131AB934" w14:textId="22056873" w:rsidR="00C66403" w:rsidRPr="00756E40" w:rsidRDefault="00C66403" w:rsidP="00E96E57">
            <w:pPr>
              <w:pStyle w:val="30"/>
              <w:tabs>
                <w:tab w:val="clear" w:pos="360"/>
                <w:tab w:val="clear" w:pos="720"/>
                <w:tab w:val="decimal" w:pos="7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6E4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756E40">
              <w:rPr>
                <w:rFonts w:ascii="Angsana New" w:hAnsi="Angsana New"/>
                <w:sz w:val="30"/>
                <w:szCs w:val="30"/>
                <w:lang w:val="en-US"/>
              </w:rPr>
              <w:t>3</w:t>
            </w:r>
            <w:r w:rsidR="00957A1E" w:rsidRPr="00756E40">
              <w:rPr>
                <w:rFonts w:ascii="Angsana New" w:hAnsi="Angsana New"/>
                <w:sz w:val="30"/>
                <w:szCs w:val="30"/>
                <w:lang w:val="en-US"/>
              </w:rPr>
              <w:t>2</w:t>
            </w:r>
            <w:r w:rsidRPr="00756E4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66403" w:rsidRPr="00A950AB" w14:paraId="4A83CA05" w14:textId="77777777" w:rsidTr="00DD7C1C">
        <w:trPr>
          <w:trHeight w:hRule="exact" w:val="397"/>
        </w:trPr>
        <w:tc>
          <w:tcPr>
            <w:tcW w:w="6660" w:type="dxa"/>
          </w:tcPr>
          <w:p w14:paraId="3F4F3D9F" w14:textId="743521F7" w:rsidR="00C66403" w:rsidRPr="00A950AB" w:rsidRDefault="00C66403" w:rsidP="00C66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203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A950AB">
              <w:rPr>
                <w:rFonts w:ascii="Angsana New" w:hAnsi="Angsana New"/>
                <w:sz w:val="30"/>
                <w:szCs w:val="30"/>
                <w:cs/>
              </w:rPr>
              <w:t>ผลต่างของอัตราแลกเปลี่ยนจากการแปลงค่างบการเงิน</w:t>
            </w:r>
          </w:p>
        </w:tc>
        <w:tc>
          <w:tcPr>
            <w:tcW w:w="1170" w:type="dxa"/>
            <w:vAlign w:val="center"/>
          </w:tcPr>
          <w:p w14:paraId="5DFBCB23" w14:textId="5DDD2825" w:rsidR="00C66403" w:rsidRPr="00A950AB" w:rsidRDefault="001C3E05" w:rsidP="00E96E57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0AB">
              <w:rPr>
                <w:rFonts w:ascii="Angsana New" w:hAnsi="Angsana New"/>
                <w:sz w:val="30"/>
                <w:szCs w:val="30"/>
                <w:lang w:val="en-US"/>
              </w:rPr>
              <w:t>(48)</w:t>
            </w:r>
          </w:p>
        </w:tc>
        <w:tc>
          <w:tcPr>
            <w:tcW w:w="270" w:type="dxa"/>
            <w:vAlign w:val="center"/>
          </w:tcPr>
          <w:p w14:paraId="1FACEE69" w14:textId="77777777" w:rsidR="00C66403" w:rsidRPr="00A950AB" w:rsidRDefault="00C66403" w:rsidP="00C66403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4842ECD0" w14:textId="627A0619" w:rsidR="00C66403" w:rsidRPr="00756E40" w:rsidRDefault="00C66403" w:rsidP="00E96E57">
            <w:pPr>
              <w:pStyle w:val="30"/>
              <w:tabs>
                <w:tab w:val="clear" w:pos="360"/>
                <w:tab w:val="clear" w:pos="720"/>
                <w:tab w:val="decimal" w:pos="7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6E4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957A1E" w:rsidRPr="00756E40">
              <w:rPr>
                <w:rFonts w:ascii="Angsana New" w:hAnsi="Angsana New"/>
                <w:sz w:val="30"/>
                <w:szCs w:val="30"/>
                <w:lang w:val="en-US"/>
              </w:rPr>
              <w:t>9</w:t>
            </w:r>
            <w:r w:rsidRPr="00756E40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  <w:r w:rsidRPr="00756E4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66403" w:rsidRPr="00A950AB" w14:paraId="3C52938C" w14:textId="77777777" w:rsidTr="00DD7C1C">
        <w:trPr>
          <w:trHeight w:hRule="exact" w:val="397"/>
        </w:trPr>
        <w:tc>
          <w:tcPr>
            <w:tcW w:w="6660" w:type="dxa"/>
          </w:tcPr>
          <w:p w14:paraId="3CE9EF38" w14:textId="77777777" w:rsidR="00C66403" w:rsidRPr="00A950AB" w:rsidRDefault="00C66403" w:rsidP="00C66403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758B032B" w14:textId="7F0FFC62" w:rsidR="00C66403" w:rsidRPr="00A950AB" w:rsidRDefault="001C3E05" w:rsidP="00E96E57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950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(59)</w:t>
            </w:r>
          </w:p>
        </w:tc>
        <w:tc>
          <w:tcPr>
            <w:tcW w:w="270" w:type="dxa"/>
            <w:vAlign w:val="center"/>
          </w:tcPr>
          <w:p w14:paraId="710581ED" w14:textId="77777777" w:rsidR="00C66403" w:rsidRPr="00A950AB" w:rsidRDefault="00C66403" w:rsidP="00C66403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vAlign w:val="center"/>
          </w:tcPr>
          <w:p w14:paraId="7B56644B" w14:textId="50DC06F2" w:rsidR="00C66403" w:rsidRPr="00756E40" w:rsidRDefault="00C66403" w:rsidP="00E96E57">
            <w:pPr>
              <w:pStyle w:val="30"/>
              <w:tabs>
                <w:tab w:val="clear" w:pos="360"/>
                <w:tab w:val="clear" w:pos="720"/>
                <w:tab w:val="decimal" w:pos="79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6E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0957A1E" w:rsidRPr="00756E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129</w:t>
            </w:r>
            <w:r w:rsidRPr="00756E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C66403" w:rsidRPr="00A950AB" w14:paraId="599A1917" w14:textId="77777777" w:rsidTr="00DD7C1C">
        <w:trPr>
          <w:trHeight w:hRule="exact" w:val="397"/>
        </w:trPr>
        <w:tc>
          <w:tcPr>
            <w:tcW w:w="6660" w:type="dxa"/>
          </w:tcPr>
          <w:p w14:paraId="46F336E7" w14:textId="77777777" w:rsidR="00C66403" w:rsidRPr="00A950AB" w:rsidRDefault="00C66403" w:rsidP="00C66403">
            <w:pPr>
              <w:pStyle w:val="30"/>
              <w:tabs>
                <w:tab w:val="clear" w:pos="360"/>
                <w:tab w:val="clear" w:pos="720"/>
                <w:tab w:val="left" w:pos="573"/>
              </w:tabs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50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vAlign w:val="center"/>
          </w:tcPr>
          <w:p w14:paraId="7B8E1BF9" w14:textId="77777777" w:rsidR="00C66403" w:rsidRPr="00A950AB" w:rsidRDefault="00C66403" w:rsidP="00E96E57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15D41A6B" w14:textId="77777777" w:rsidR="00C66403" w:rsidRPr="00A950AB" w:rsidRDefault="00C66403" w:rsidP="00C66403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05063133" w14:textId="77777777" w:rsidR="00C66403" w:rsidRPr="00A950AB" w:rsidRDefault="00C66403" w:rsidP="00E96E57">
            <w:pPr>
              <w:pStyle w:val="30"/>
              <w:tabs>
                <w:tab w:val="clear" w:pos="360"/>
                <w:tab w:val="clear" w:pos="720"/>
                <w:tab w:val="decimal" w:pos="791"/>
              </w:tabs>
              <w:ind w:right="-88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</w:p>
        </w:tc>
      </w:tr>
      <w:tr w:rsidR="00C66403" w:rsidRPr="00A950AB" w14:paraId="746764CE" w14:textId="77777777" w:rsidTr="00DD7C1C">
        <w:trPr>
          <w:trHeight w:hRule="exact" w:val="397"/>
        </w:trPr>
        <w:tc>
          <w:tcPr>
            <w:tcW w:w="6660" w:type="dxa"/>
          </w:tcPr>
          <w:p w14:paraId="07C15D9A" w14:textId="333C4F8D" w:rsidR="00C66403" w:rsidRPr="00A950AB" w:rsidRDefault="00C66403" w:rsidP="00C66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950AB">
              <w:rPr>
                <w:rFonts w:ascii="Angsana New" w:hAnsi="Angsana New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1170" w:type="dxa"/>
            <w:vAlign w:val="center"/>
          </w:tcPr>
          <w:p w14:paraId="2030930C" w14:textId="23522FBE" w:rsidR="00C66403" w:rsidRPr="00A950AB" w:rsidRDefault="001C3E05" w:rsidP="00E96E57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0AB">
              <w:rPr>
                <w:rFonts w:ascii="Angsana New" w:hAnsi="Angsana New"/>
                <w:sz w:val="30"/>
                <w:szCs w:val="30"/>
                <w:lang w:val="en-US"/>
              </w:rPr>
              <w:t>(326)</w:t>
            </w:r>
          </w:p>
        </w:tc>
        <w:tc>
          <w:tcPr>
            <w:tcW w:w="270" w:type="dxa"/>
            <w:vAlign w:val="center"/>
          </w:tcPr>
          <w:p w14:paraId="0285EC62" w14:textId="77777777" w:rsidR="00C66403" w:rsidRPr="00A950AB" w:rsidRDefault="00C66403" w:rsidP="00C66403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66CA27D8" w14:textId="0C2304E6" w:rsidR="00C66403" w:rsidRPr="00756E40" w:rsidRDefault="00C66403" w:rsidP="00E96E57">
            <w:pPr>
              <w:pStyle w:val="30"/>
              <w:tabs>
                <w:tab w:val="clear" w:pos="360"/>
                <w:tab w:val="clear" w:pos="720"/>
                <w:tab w:val="decimal" w:pos="7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6E4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="00957A1E" w:rsidRPr="00756E40">
              <w:rPr>
                <w:rFonts w:ascii="Angsana New" w:hAnsi="Angsana New"/>
                <w:sz w:val="30"/>
                <w:szCs w:val="30"/>
                <w:lang w:val="en-US"/>
              </w:rPr>
              <w:t>123</w:t>
            </w:r>
            <w:r w:rsidRPr="00756E4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66403" w:rsidRPr="00A950AB" w14:paraId="0432DEA5" w14:textId="77777777" w:rsidTr="00DD7C1C">
        <w:trPr>
          <w:trHeight w:hRule="exact" w:val="397"/>
        </w:trPr>
        <w:tc>
          <w:tcPr>
            <w:tcW w:w="6660" w:type="dxa"/>
          </w:tcPr>
          <w:p w14:paraId="057F6703" w14:textId="2D7E095A" w:rsidR="00C66403" w:rsidRPr="00A950AB" w:rsidRDefault="00C66403" w:rsidP="00C66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950AB">
              <w:rPr>
                <w:rFonts w:ascii="Angsana New" w:hAnsi="Angsana New"/>
                <w:sz w:val="30"/>
                <w:szCs w:val="30"/>
                <w:cs/>
              </w:rPr>
              <w:t>เพิ่มขึ้นจากการซื้อธุรกิจ</w:t>
            </w:r>
          </w:p>
        </w:tc>
        <w:tc>
          <w:tcPr>
            <w:tcW w:w="1170" w:type="dxa"/>
            <w:vAlign w:val="center"/>
          </w:tcPr>
          <w:p w14:paraId="039F86EE" w14:textId="22FE547B" w:rsidR="00C66403" w:rsidRPr="00A950AB" w:rsidRDefault="001C3E05" w:rsidP="00E96E57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0AB">
              <w:rPr>
                <w:rFonts w:ascii="Angsana New" w:hAnsi="Angsana New"/>
                <w:sz w:val="30"/>
                <w:szCs w:val="30"/>
                <w:lang w:val="en-US"/>
              </w:rPr>
              <w:t>594</w:t>
            </w:r>
          </w:p>
        </w:tc>
        <w:tc>
          <w:tcPr>
            <w:tcW w:w="270" w:type="dxa"/>
            <w:vAlign w:val="center"/>
          </w:tcPr>
          <w:p w14:paraId="1A080BB7" w14:textId="77777777" w:rsidR="00C66403" w:rsidRPr="00A950AB" w:rsidRDefault="00C66403" w:rsidP="00C66403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vAlign w:val="center"/>
          </w:tcPr>
          <w:p w14:paraId="41B6283F" w14:textId="1521F98F" w:rsidR="00C66403" w:rsidRPr="00756E40" w:rsidRDefault="00C66403" w:rsidP="00E96E57">
            <w:pPr>
              <w:pStyle w:val="30"/>
              <w:tabs>
                <w:tab w:val="clear" w:pos="360"/>
                <w:tab w:val="clear" w:pos="720"/>
                <w:tab w:val="decimal" w:pos="7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6E40">
              <w:rPr>
                <w:rFonts w:ascii="Angsana New" w:hAnsi="Angsana New"/>
                <w:sz w:val="30"/>
                <w:szCs w:val="30"/>
                <w:cs/>
                <w:lang w:val="en-US"/>
              </w:rPr>
              <w:t>-</w:t>
            </w:r>
          </w:p>
        </w:tc>
      </w:tr>
      <w:tr w:rsidR="00C66403" w:rsidRPr="00A950AB" w14:paraId="1DECFFEF" w14:textId="77777777" w:rsidTr="00DD7C1C">
        <w:trPr>
          <w:trHeight w:hRule="exact" w:val="397"/>
        </w:trPr>
        <w:tc>
          <w:tcPr>
            <w:tcW w:w="6660" w:type="dxa"/>
          </w:tcPr>
          <w:p w14:paraId="0A1503E5" w14:textId="5884BBC1" w:rsidR="00C66403" w:rsidRPr="00A950AB" w:rsidRDefault="00C66403" w:rsidP="00C66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  <w:r w:rsidRPr="00A950AB">
              <w:rPr>
                <w:rFonts w:ascii="Angsana New" w:hAnsi="Angsana New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63431093" w14:textId="11FBBEF7" w:rsidR="00C66403" w:rsidRPr="00A950AB" w:rsidDel="00DE7E5F" w:rsidRDefault="001C3E05" w:rsidP="00E96E57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A950AB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1EDFD3EF" w14:textId="77777777" w:rsidR="00C66403" w:rsidRPr="00A950AB" w:rsidRDefault="00C66403" w:rsidP="00C66403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vAlign w:val="center"/>
          </w:tcPr>
          <w:p w14:paraId="0BD24D52" w14:textId="1BA584B8" w:rsidR="00C66403" w:rsidRPr="00756E40" w:rsidRDefault="00C66403" w:rsidP="00E96E57">
            <w:pPr>
              <w:pStyle w:val="30"/>
              <w:tabs>
                <w:tab w:val="clear" w:pos="360"/>
                <w:tab w:val="clear" w:pos="720"/>
                <w:tab w:val="decimal" w:pos="791"/>
              </w:tabs>
              <w:ind w:right="-88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756E40">
              <w:rPr>
                <w:rFonts w:ascii="Angsana New" w:hAnsi="Angsana New"/>
                <w:sz w:val="30"/>
                <w:szCs w:val="30"/>
                <w:cs/>
                <w:lang w:val="en-US"/>
              </w:rPr>
              <w:t>(</w:t>
            </w:r>
            <w:r w:rsidRPr="00756E40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  <w:r w:rsidRPr="00756E40">
              <w:rPr>
                <w:rFonts w:ascii="Angsana New" w:hAnsi="Angsana New"/>
                <w:sz w:val="30"/>
                <w:szCs w:val="30"/>
                <w:cs/>
                <w:lang w:val="en-US"/>
              </w:rPr>
              <w:t>)</w:t>
            </w:r>
          </w:p>
        </w:tc>
      </w:tr>
      <w:tr w:rsidR="00C66403" w:rsidRPr="00A950AB" w14:paraId="0BBE2908" w14:textId="77777777" w:rsidTr="00DD7C1C">
        <w:trPr>
          <w:trHeight w:hRule="exact" w:val="397"/>
        </w:trPr>
        <w:tc>
          <w:tcPr>
            <w:tcW w:w="6660" w:type="dxa"/>
          </w:tcPr>
          <w:p w14:paraId="42C3F1E7" w14:textId="77777777" w:rsidR="00C66403" w:rsidRPr="00A950AB" w:rsidRDefault="00C66403" w:rsidP="00C66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23FB03" w14:textId="01D9B9C3" w:rsidR="00C66403" w:rsidRPr="00A950AB" w:rsidRDefault="001C3E05" w:rsidP="00E96E57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950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268</w:t>
            </w:r>
          </w:p>
        </w:tc>
        <w:tc>
          <w:tcPr>
            <w:tcW w:w="270" w:type="dxa"/>
            <w:vAlign w:val="center"/>
          </w:tcPr>
          <w:p w14:paraId="6961A8F5" w14:textId="77777777" w:rsidR="00C66403" w:rsidRPr="00A950AB" w:rsidRDefault="00C66403" w:rsidP="00C66403">
            <w:pPr>
              <w:pStyle w:val="acctfourfigures"/>
              <w:tabs>
                <w:tab w:val="clear" w:pos="765"/>
                <w:tab w:val="decimal" w:pos="891"/>
              </w:tabs>
              <w:spacing w:line="240" w:lineRule="atLeas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9BBD68" w14:textId="51B84AA0" w:rsidR="00C66403" w:rsidRPr="00756E40" w:rsidRDefault="00C66403" w:rsidP="00E96E57">
            <w:pPr>
              <w:pStyle w:val="30"/>
              <w:tabs>
                <w:tab w:val="clear" w:pos="360"/>
                <w:tab w:val="clear" w:pos="720"/>
                <w:tab w:val="decimal" w:pos="79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56E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(</w:t>
            </w:r>
            <w:r w:rsidR="00957A1E" w:rsidRPr="00756E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131</w:t>
            </w:r>
            <w:r w:rsidRPr="00756E40"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  <w:t>)</w:t>
            </w:r>
          </w:p>
        </w:tc>
      </w:tr>
      <w:tr w:rsidR="00C66403" w:rsidRPr="00A950AB" w14:paraId="4FF3B73E" w14:textId="77777777" w:rsidTr="00DD7C1C">
        <w:trPr>
          <w:trHeight w:hRule="exact" w:val="435"/>
        </w:trPr>
        <w:tc>
          <w:tcPr>
            <w:tcW w:w="6660" w:type="dxa"/>
          </w:tcPr>
          <w:p w14:paraId="01D2B0CA" w14:textId="2613CE64" w:rsidR="00C66403" w:rsidRPr="00A950AB" w:rsidRDefault="00C66403" w:rsidP="00C6640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A950AB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ประมาณการหนี้สินไม่หมุนเวียนของโครงการผลประโยชน์ ณ วันที่ </w:t>
            </w:r>
            <w:r w:rsidRPr="00756E40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30 </w:t>
            </w:r>
            <w:r w:rsidR="00957A1E" w:rsidRPr="00756E4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AD4E411" w14:textId="6D5E3584" w:rsidR="00C66403" w:rsidRPr="00A950AB" w:rsidRDefault="001C3E05" w:rsidP="00E96E57">
            <w:pPr>
              <w:pStyle w:val="30"/>
              <w:tabs>
                <w:tab w:val="clear" w:pos="360"/>
                <w:tab w:val="clear" w:pos="720"/>
                <w:tab w:val="decimal" w:pos="803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A950AB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12,896</w:t>
            </w:r>
          </w:p>
        </w:tc>
        <w:tc>
          <w:tcPr>
            <w:tcW w:w="270" w:type="dxa"/>
            <w:vAlign w:val="bottom"/>
          </w:tcPr>
          <w:p w14:paraId="243E19E0" w14:textId="77777777" w:rsidR="00C66403" w:rsidRPr="00A950AB" w:rsidRDefault="00C66403" w:rsidP="00C66403">
            <w:pPr>
              <w:pStyle w:val="acctfourfigures"/>
              <w:tabs>
                <w:tab w:val="clear" w:pos="765"/>
                <w:tab w:val="decimal" w:pos="891"/>
              </w:tabs>
              <w:spacing w:line="380" w:lineRule="exact"/>
              <w:ind w:right="-88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7D736B99" w14:textId="4C999F2A" w:rsidR="00C66403" w:rsidRPr="00756E40" w:rsidRDefault="00C66403" w:rsidP="00E96E57">
            <w:pPr>
              <w:pStyle w:val="30"/>
              <w:tabs>
                <w:tab w:val="clear" w:pos="360"/>
                <w:tab w:val="clear" w:pos="720"/>
                <w:tab w:val="decimal" w:pos="791"/>
              </w:tabs>
              <w:ind w:right="-88"/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</w:pPr>
            <w:r w:rsidRPr="00756E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7,</w:t>
            </w:r>
            <w:r w:rsidR="00957A1E" w:rsidRPr="00756E40">
              <w:rPr>
                <w:rFonts w:ascii="Angsana New" w:hAnsi="Angsana New"/>
                <w:b/>
                <w:bCs/>
                <w:sz w:val="30"/>
                <w:szCs w:val="30"/>
                <w:lang w:val="en-US"/>
              </w:rPr>
              <w:t>823</w:t>
            </w:r>
          </w:p>
        </w:tc>
      </w:tr>
    </w:tbl>
    <w:p w14:paraId="1B761B59" w14:textId="77777777" w:rsidR="00330753" w:rsidRPr="004E4413" w:rsidRDefault="00330753" w:rsidP="009F6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1A8CC7B9" w14:textId="75FBC401" w:rsidR="006F19CB" w:rsidRPr="00A950AB" w:rsidRDefault="00900327" w:rsidP="006F19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  <w:r w:rsidRPr="00A950A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A950AB">
        <w:rPr>
          <w:rFonts w:ascii="Angsana New" w:hAnsi="Angsana New"/>
          <w:sz w:val="30"/>
          <w:szCs w:val="30"/>
        </w:rPr>
        <w:t>5</w:t>
      </w:r>
      <w:r w:rsidRPr="00A950AB">
        <w:rPr>
          <w:rFonts w:ascii="Angsana New" w:hAnsi="Angsana New"/>
          <w:sz w:val="30"/>
          <w:szCs w:val="30"/>
          <w:cs/>
        </w:rPr>
        <w:t xml:space="preserve"> เมษายน </w:t>
      </w:r>
      <w:r w:rsidRPr="00A950AB">
        <w:rPr>
          <w:rFonts w:ascii="Angsana New" w:hAnsi="Angsana New"/>
          <w:sz w:val="30"/>
          <w:szCs w:val="30"/>
        </w:rPr>
        <w:t>2562</w:t>
      </w:r>
      <w:r w:rsidRPr="00A950AB">
        <w:rPr>
          <w:rFonts w:ascii="Angsana New" w:hAnsi="Angsana New"/>
          <w:sz w:val="30"/>
          <w:szCs w:val="30"/>
          <w:cs/>
        </w:rPr>
        <w:t xml:space="preserve"> มีการประกาศในราชกิจจานุเบกษาเกี่ยวกับการปรับปรุงพระราชบัญญัติคุ้มครองแรงงาน โดยมีผลใช้บังคับเมื่อวันที่ </w:t>
      </w:r>
      <w:r w:rsidRPr="00A950AB">
        <w:rPr>
          <w:rFonts w:ascii="Angsana New" w:hAnsi="Angsana New"/>
          <w:sz w:val="30"/>
          <w:szCs w:val="30"/>
        </w:rPr>
        <w:t>5</w:t>
      </w:r>
      <w:r w:rsidRPr="00A950AB">
        <w:rPr>
          <w:rFonts w:ascii="Angsana New" w:hAnsi="Angsana New"/>
          <w:sz w:val="30"/>
          <w:szCs w:val="30"/>
          <w:cs/>
        </w:rPr>
        <w:t xml:space="preserve"> พฤษภาคม </w:t>
      </w:r>
      <w:r w:rsidRPr="00A950AB">
        <w:rPr>
          <w:rFonts w:ascii="Angsana New" w:hAnsi="Angsana New"/>
          <w:sz w:val="30"/>
          <w:szCs w:val="30"/>
        </w:rPr>
        <w:t>2562</w:t>
      </w:r>
      <w:r w:rsidRPr="00A950AB">
        <w:rPr>
          <w:rFonts w:ascii="Angsana New" w:hAnsi="Angsana New"/>
          <w:sz w:val="30"/>
          <w:szCs w:val="30"/>
          <w:cs/>
        </w:rPr>
        <w:t xml:space="preserve"> ซึ่งกำหนดให้นายจ้างต้องจ่ายค่าชดเชยให้ลูกจ้างที่ถูกเลิกจ้างเพิ่มเติม </w:t>
      </w:r>
      <w:r w:rsidRPr="00A950AB">
        <w:rPr>
          <w:rFonts w:ascii="Angsana New" w:hAnsi="Angsana New"/>
          <w:spacing w:val="2"/>
          <w:sz w:val="30"/>
          <w:szCs w:val="30"/>
          <w:cs/>
        </w:rPr>
        <w:t xml:space="preserve">หากลูกจ้างทำงานติดต่อกันครบ </w:t>
      </w:r>
      <w:r w:rsidRPr="00A950AB">
        <w:rPr>
          <w:rFonts w:ascii="Angsana New" w:hAnsi="Angsana New"/>
          <w:spacing w:val="2"/>
          <w:sz w:val="30"/>
          <w:szCs w:val="30"/>
        </w:rPr>
        <w:t>20</w:t>
      </w:r>
      <w:r w:rsidRPr="00A950AB">
        <w:rPr>
          <w:rFonts w:ascii="Angsana New" w:hAnsi="Angsana New"/>
          <w:spacing w:val="2"/>
          <w:sz w:val="30"/>
          <w:szCs w:val="30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A950AB">
        <w:rPr>
          <w:rFonts w:ascii="Angsana New" w:hAnsi="Angsana New"/>
          <w:spacing w:val="2"/>
          <w:sz w:val="30"/>
          <w:szCs w:val="30"/>
        </w:rPr>
        <w:t>400</w:t>
      </w:r>
      <w:r w:rsidRPr="00A950AB">
        <w:rPr>
          <w:rFonts w:ascii="Angsana New" w:hAnsi="Angsana New"/>
          <w:spacing w:val="2"/>
          <w:sz w:val="30"/>
          <w:szCs w:val="30"/>
          <w:cs/>
        </w:rPr>
        <w:t xml:space="preserve"> วัน </w:t>
      </w:r>
      <w:r w:rsidRPr="00A950AB">
        <w:rPr>
          <w:rFonts w:ascii="Angsana New" w:hAnsi="Angsana New"/>
          <w:spacing w:val="6"/>
          <w:sz w:val="30"/>
          <w:szCs w:val="30"/>
          <w:cs/>
        </w:rPr>
        <w:t xml:space="preserve">จากปัจจุบันอัตราค่าชดเชยสูงสุดคือ </w:t>
      </w:r>
      <w:r w:rsidRPr="00A950AB">
        <w:rPr>
          <w:rFonts w:ascii="Angsana New" w:hAnsi="Angsana New"/>
          <w:spacing w:val="6"/>
          <w:sz w:val="30"/>
          <w:szCs w:val="30"/>
        </w:rPr>
        <w:t>300</w:t>
      </w:r>
      <w:r w:rsidRPr="00A950AB">
        <w:rPr>
          <w:rFonts w:ascii="Angsana New" w:hAnsi="Angsana New"/>
          <w:spacing w:val="6"/>
          <w:sz w:val="30"/>
          <w:szCs w:val="30"/>
          <w:cs/>
        </w:rPr>
        <w:t xml:space="preserve"> วัน ทั้งนี้กลุ่มบริษัทได้รับรู้ผลกระทบจากการเปลี่ยนแปลงดังกล่าวเป็น</w:t>
      </w:r>
      <w:r w:rsidRPr="00A950AB">
        <w:rPr>
          <w:rFonts w:ascii="Angsana New" w:hAnsi="Angsana New"/>
          <w:sz w:val="30"/>
          <w:szCs w:val="30"/>
          <w:cs/>
        </w:rPr>
        <w:t xml:space="preserve">ค่าใช้จ่าย </w:t>
      </w:r>
      <w:r w:rsidRPr="00A950AB">
        <w:rPr>
          <w:rFonts w:ascii="Angsana New" w:hAnsi="Angsana New"/>
          <w:sz w:val="30"/>
          <w:szCs w:val="30"/>
        </w:rPr>
        <w:t>2,538</w:t>
      </w:r>
      <w:r w:rsidRPr="00A950AB">
        <w:rPr>
          <w:rFonts w:ascii="Angsana New" w:hAnsi="Angsana New"/>
          <w:sz w:val="30"/>
          <w:szCs w:val="30"/>
          <w:cs/>
        </w:rPr>
        <w:t xml:space="preserve"> ล้านบาทในงบกำไรขาดทุนรวม และทำให้กำไรสุทธิลดลง </w:t>
      </w:r>
      <w:r w:rsidRPr="00A950AB">
        <w:rPr>
          <w:rFonts w:ascii="Angsana New" w:hAnsi="Angsana New"/>
          <w:sz w:val="30"/>
          <w:szCs w:val="30"/>
        </w:rPr>
        <w:t xml:space="preserve">2,035 </w:t>
      </w:r>
      <w:r w:rsidRPr="00A950AB">
        <w:rPr>
          <w:rFonts w:ascii="Angsana New" w:hAnsi="Angsana New"/>
          <w:sz w:val="30"/>
          <w:szCs w:val="30"/>
          <w:cs/>
        </w:rPr>
        <w:t>ล้านบาท</w:t>
      </w:r>
    </w:p>
    <w:p w14:paraId="489EAD0A" w14:textId="77777777" w:rsidR="003744C2" w:rsidRPr="004E4413" w:rsidRDefault="003744C2" w:rsidP="009F683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451AB905" w14:textId="409B8063" w:rsidR="00D1253E" w:rsidRPr="008E39D7" w:rsidRDefault="00D1253E" w:rsidP="00376C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76" w:hanging="36"/>
        <w:rPr>
          <w:rFonts w:ascii="Angsana New" w:eastAsia="Calibri" w:hAnsi="Angsana New"/>
          <w:b/>
          <w:bCs/>
          <w:i/>
          <w:iCs/>
          <w:sz w:val="30"/>
          <w:szCs w:val="30"/>
        </w:rPr>
      </w:pPr>
      <w:r w:rsidRPr="00756E40">
        <w:rPr>
          <w:rFonts w:ascii="Angsana New" w:eastAsia="Calibri" w:hAnsi="Angsana New"/>
          <w:b/>
          <w:bCs/>
          <w:i/>
          <w:iCs/>
          <w:sz w:val="30"/>
          <w:szCs w:val="30"/>
          <w:cs/>
        </w:rPr>
        <w:t>ข้อสมมติในการประมาณการตามหลักคณิตศาสตร์ประกันภัย</w:t>
      </w:r>
    </w:p>
    <w:p w14:paraId="671B1B93" w14:textId="77777777" w:rsidR="00D1253E" w:rsidRPr="004E4413" w:rsidRDefault="00D1253E" w:rsidP="000D7F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24"/>
          <w:szCs w:val="24"/>
        </w:rPr>
      </w:pPr>
    </w:p>
    <w:p w14:paraId="0919C457" w14:textId="355E19A5" w:rsidR="00C516F6" w:rsidRDefault="005C0907" w:rsidP="00756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 w:hanging="9"/>
        <w:jc w:val="thaiDistribute"/>
        <w:rPr>
          <w:rFonts w:ascii="Angsana New" w:hAnsi="Angsana New"/>
          <w:sz w:val="30"/>
          <w:szCs w:val="30"/>
        </w:rPr>
      </w:pPr>
      <w:r w:rsidRPr="00756E40">
        <w:rPr>
          <w:rFonts w:ascii="Angsana New" w:hAnsi="Angsana New"/>
          <w:sz w:val="30"/>
          <w:szCs w:val="30"/>
          <w:cs/>
        </w:rPr>
        <w:t xml:space="preserve">ในไตรมาส </w:t>
      </w:r>
      <w:r w:rsidR="008E39D7">
        <w:rPr>
          <w:rFonts w:ascii="Angsana New" w:hAnsi="Angsana New"/>
          <w:sz w:val="30"/>
          <w:szCs w:val="30"/>
        </w:rPr>
        <w:t>3</w:t>
      </w:r>
      <w:r w:rsidRPr="00756E40">
        <w:rPr>
          <w:rFonts w:ascii="Angsana New" w:hAnsi="Angsana New"/>
          <w:sz w:val="30"/>
          <w:szCs w:val="30"/>
          <w:cs/>
        </w:rPr>
        <w:t xml:space="preserve"> ปี </w:t>
      </w:r>
      <w:r w:rsidR="008E39D7">
        <w:rPr>
          <w:rFonts w:ascii="Angsana New" w:hAnsi="Angsana New"/>
          <w:sz w:val="30"/>
          <w:szCs w:val="30"/>
        </w:rPr>
        <w:t>2562</w:t>
      </w:r>
      <w:r w:rsidRPr="00756E40">
        <w:rPr>
          <w:rFonts w:ascii="Angsana New" w:hAnsi="Angsana New"/>
          <w:sz w:val="30"/>
          <w:szCs w:val="30"/>
          <w:cs/>
        </w:rPr>
        <w:t xml:space="preserve"> ข้อสมมติในการประมาณการตามหลักคณิต</w:t>
      </w:r>
      <w:r w:rsidR="00756E40">
        <w:rPr>
          <w:rFonts w:ascii="Angsana New" w:hAnsi="Angsana New" w:hint="cs"/>
          <w:sz w:val="30"/>
          <w:szCs w:val="30"/>
          <w:cs/>
        </w:rPr>
        <w:t>ศ</w:t>
      </w:r>
      <w:r w:rsidRPr="00756E40">
        <w:rPr>
          <w:rFonts w:ascii="Angsana New" w:hAnsi="Angsana New"/>
          <w:sz w:val="30"/>
          <w:szCs w:val="30"/>
          <w:cs/>
        </w:rPr>
        <w:t xml:space="preserve">าสตร์ประกันภัยไม่มีการเปลี่ยนแปลงอย่างเป็นสาระสำคัญไปจากงบการเงินรวมประจำปี </w:t>
      </w:r>
      <w:r w:rsidR="008E39D7">
        <w:rPr>
          <w:rFonts w:ascii="Angsana New" w:hAnsi="Angsana New"/>
          <w:sz w:val="30"/>
          <w:szCs w:val="30"/>
        </w:rPr>
        <w:t>2561</w:t>
      </w:r>
    </w:p>
    <w:p w14:paraId="184C63C9" w14:textId="760AA6D4" w:rsidR="005814BE" w:rsidRPr="00300257" w:rsidRDefault="00212E3D" w:rsidP="0070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548DD4"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</w:rPr>
        <w:t>13</w:t>
      </w:r>
      <w:r w:rsidR="00037B04" w:rsidRPr="00D95563">
        <w:rPr>
          <w:rFonts w:ascii="Angsana New" w:hAnsi="Angsana New"/>
          <w:b/>
          <w:bCs/>
          <w:sz w:val="30"/>
          <w:szCs w:val="30"/>
        </w:rPr>
        <w:tab/>
      </w:r>
      <w:r w:rsidR="003057D6" w:rsidRPr="00D95563">
        <w:rPr>
          <w:rFonts w:ascii="Angsana New" w:hAnsi="Angsana New"/>
          <w:b/>
          <w:bCs/>
          <w:sz w:val="30"/>
          <w:szCs w:val="30"/>
          <w:cs/>
        </w:rPr>
        <w:t>ข้อมูลตามส่วนงาน</w:t>
      </w:r>
      <w:r w:rsidR="00B65160" w:rsidRPr="00D95563">
        <w:rPr>
          <w:rFonts w:ascii="Angsana New" w:hAnsi="Angsana New"/>
          <w:b/>
          <w:bCs/>
          <w:sz w:val="30"/>
          <w:szCs w:val="30"/>
          <w:cs/>
        </w:rPr>
        <w:t>ธุรกิจ</w:t>
      </w:r>
      <w:r w:rsidR="003350F1" w:rsidRPr="00300257">
        <w:rPr>
          <w:rFonts w:ascii="Angsana New" w:hAnsi="Angsana New"/>
          <w:b/>
          <w:bCs/>
          <w:sz w:val="30"/>
          <w:szCs w:val="30"/>
          <w:cs/>
        </w:rPr>
        <w:t xml:space="preserve"> </w:t>
      </w:r>
    </w:p>
    <w:p w14:paraId="459CC1ED" w14:textId="77777777" w:rsidR="006F38ED" w:rsidRPr="00756E40" w:rsidRDefault="006F38ED" w:rsidP="003D03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019563F3" w14:textId="77777777" w:rsidR="00442C03" w:rsidRPr="00300257" w:rsidRDefault="00442C03" w:rsidP="00442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กลุ่มบริษัทนำเสนอข้อมูลตามส่วนงานโดยแสดงส่วนงานธุรกิจเป็นรูปแบบหลักในการรายงาน โดยพิจารณาจากระบบการบริหารการจัดการ และโครงสร้างการรายงานทางการเงินภายในของกลุ่มบริษัทเป็นเกณฑ์ในการกำหนดส่วนงาน</w:t>
      </w:r>
    </w:p>
    <w:p w14:paraId="5B2815BA" w14:textId="77777777" w:rsidR="00442C03" w:rsidRPr="00756E40" w:rsidRDefault="00442C03" w:rsidP="00442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6A39BE99" w14:textId="2BD6601B" w:rsidR="00E4201F" w:rsidRPr="00300257" w:rsidRDefault="00442C03" w:rsidP="00442C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pacing w:val="4"/>
          <w:sz w:val="30"/>
          <w:szCs w:val="30"/>
          <w:cs/>
        </w:rPr>
        <w:t>สินทรัพย์ รายได้และผลการดำเนินงานจากส่วนงานเป็นรายการที่เกี่ยวข้องโดยตรงกับส่วนงานหรือที่สามารถ</w:t>
      </w:r>
      <w:r w:rsidRPr="00300257">
        <w:rPr>
          <w:rFonts w:ascii="Angsana New" w:hAnsi="Angsana New"/>
          <w:sz w:val="30"/>
          <w:szCs w:val="30"/>
          <w:cs/>
        </w:rPr>
        <w:t>ปันส่วนให้กับส่วนงานได้อย่างสมเหตุสมผล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</w:p>
    <w:p w14:paraId="4451F01D" w14:textId="77777777" w:rsidR="00E4201F" w:rsidRPr="00756E40" w:rsidRDefault="00E4201F" w:rsidP="00E42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5128FBB7" w14:textId="77777777" w:rsidR="00E4201F" w:rsidRPr="00300257" w:rsidRDefault="00E4201F" w:rsidP="00E42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b/>
          <w:bCs/>
          <w:i/>
          <w:iCs/>
          <w:sz w:val="30"/>
          <w:szCs w:val="30"/>
          <w:cs/>
        </w:rPr>
      </w:pPr>
      <w:r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ส่วนงานธุรกิจ</w:t>
      </w:r>
    </w:p>
    <w:p w14:paraId="2C4D73D3" w14:textId="77777777" w:rsidR="00E4201F" w:rsidRPr="00756E40" w:rsidRDefault="00E4201F" w:rsidP="00E42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p w14:paraId="32611F0C" w14:textId="77777777" w:rsidR="00E4201F" w:rsidRPr="00AE6348" w:rsidRDefault="00E4201F" w:rsidP="00E42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AE6348">
        <w:rPr>
          <w:rFonts w:ascii="Angsana New" w:hAnsi="Angsana New"/>
          <w:sz w:val="30"/>
          <w:szCs w:val="30"/>
          <w:cs/>
        </w:rPr>
        <w:t>กลุ่มบริษัทเสนอส่วนงานธุรกิจที่สำคัญ</w:t>
      </w:r>
      <w:r w:rsidR="003350F1" w:rsidRPr="00AE6348">
        <w:rPr>
          <w:rFonts w:ascii="Angsana New" w:hAnsi="Angsana New"/>
          <w:sz w:val="30"/>
          <w:szCs w:val="30"/>
          <w:cs/>
        </w:rPr>
        <w:t xml:space="preserve"> </w:t>
      </w:r>
      <w:r w:rsidRPr="00AE6348">
        <w:rPr>
          <w:rFonts w:ascii="Angsana New" w:hAnsi="Angsana New"/>
          <w:sz w:val="30"/>
          <w:szCs w:val="30"/>
          <w:cs/>
        </w:rPr>
        <w:t>ดังนี้</w:t>
      </w:r>
    </w:p>
    <w:p w14:paraId="52F0EE71" w14:textId="77777777" w:rsidR="00E4201F" w:rsidRPr="00756E40" w:rsidRDefault="00E4201F" w:rsidP="00E420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</w:rPr>
      </w:pPr>
    </w:p>
    <w:tbl>
      <w:tblPr>
        <w:tblW w:w="9189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494"/>
        <w:gridCol w:w="6695"/>
      </w:tblGrid>
      <w:tr w:rsidR="00B61F27" w:rsidRPr="00300257" w14:paraId="2AF88FDE" w14:textId="77777777" w:rsidTr="00756E40">
        <w:trPr>
          <w:cantSplit/>
          <w:trHeight w:val="340"/>
        </w:trPr>
        <w:tc>
          <w:tcPr>
            <w:tcW w:w="2494" w:type="dxa"/>
          </w:tcPr>
          <w:p w14:paraId="7FF85225" w14:textId="1D24DEA3" w:rsidR="00B61F27" w:rsidRPr="00300257" w:rsidRDefault="00C70811" w:rsidP="00C70811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hint="cs"/>
                <w:b/>
                <w:bCs w:val="0"/>
                <w:sz w:val="30"/>
                <w:szCs w:val="30"/>
                <w:cs/>
                <w:lang w:bidi="th-TH"/>
              </w:rPr>
              <w:t>ธุรกิจ</w:t>
            </w:r>
            <w:r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  <w:t>ซี</w:t>
            </w:r>
            <w:r w:rsidR="00B61F27" w:rsidRPr="00300257"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  <w:t>เมนต์</w:t>
            </w:r>
            <w:r>
              <w:rPr>
                <w:rFonts w:ascii="Angsana New" w:hAnsi="Angsana New" w:hint="cs"/>
                <w:b/>
                <w:bCs w:val="0"/>
                <w:sz w:val="30"/>
                <w:szCs w:val="30"/>
                <w:cs/>
                <w:lang w:bidi="th-TH"/>
              </w:rPr>
              <w:t>และ</w:t>
            </w:r>
            <w:r w:rsidR="00B61F27" w:rsidRPr="00300257">
              <w:rPr>
                <w:rFonts w:ascii="Angsana New" w:hAnsi="Angsana New" w:hint="cs"/>
                <w:b/>
                <w:bCs w:val="0"/>
                <w:sz w:val="30"/>
                <w:szCs w:val="30"/>
                <w:cs/>
                <w:lang w:bidi="th-TH"/>
              </w:rPr>
              <w:t>ผลิตภัณฑ์ก่อสร้าง</w:t>
            </w:r>
          </w:p>
        </w:tc>
        <w:tc>
          <w:tcPr>
            <w:tcW w:w="6695" w:type="dxa"/>
          </w:tcPr>
          <w:p w14:paraId="74744143" w14:textId="167FC826" w:rsidR="00B61F27" w:rsidRPr="00300257" w:rsidRDefault="00B61F27" w:rsidP="006F0F9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ผลิตและจำหน่ายปูนซีเมนต์เทา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คอนกรีตผสมเสร็จ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ปูนซีเมนต์ขาว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ปูนสำเร็จรูป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>กระเบื้องหลังคา</w:t>
            </w:r>
            <w:r w:rsidR="003350F1"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>อิฐบล็อกปูพื้น</w:t>
            </w:r>
            <w:r w:rsidR="003350F1"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>กระเบื้องเซรามิค</w:t>
            </w:r>
            <w:r w:rsidR="003350F1"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>สุขภัณฑ์และก๊อกน้ำต่างๆ</w:t>
            </w:r>
            <w:r w:rsidR="003350F1"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 xml:space="preserve"> </w:t>
            </w:r>
            <w:r w:rsidR="003350F1" w:rsidRPr="00300257">
              <w:rPr>
                <w:rFonts w:ascii="Angsana New" w:hAnsi="Angsana New" w:hint="cs"/>
                <w:spacing w:val="2"/>
                <w:sz w:val="30"/>
                <w:szCs w:val="30"/>
                <w:cs/>
              </w:rPr>
              <w:t xml:space="preserve">  </w:t>
            </w:r>
            <w:r w:rsidR="00532EFC">
              <w:rPr>
                <w:rFonts w:ascii="Angsana New" w:hAnsi="Angsana New"/>
                <w:spacing w:val="2"/>
                <w:sz w:val="30"/>
                <w:szCs w:val="30"/>
              </w:rPr>
              <w:br/>
            </w:r>
            <w:r w:rsidRPr="00300257">
              <w:rPr>
                <w:rFonts w:ascii="Angsana New" w:hAnsi="Angsana New"/>
                <w:spacing w:val="2"/>
                <w:sz w:val="30"/>
                <w:szCs w:val="30"/>
                <w:cs/>
              </w:rPr>
              <w:t>เป็นผู้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จำหน่ายสินค้าซีเมนต์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วัสดุก่อสร้างและสินค้าอื่นๆ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ผ่านช่องทางการจำหน่าย</w:t>
            </w:r>
            <w:r w:rsidRPr="00756E40">
              <w:rPr>
                <w:rFonts w:ascii="Angsana New" w:hAnsi="Angsana New"/>
                <w:spacing w:val="-4"/>
                <w:sz w:val="30"/>
                <w:szCs w:val="30"/>
                <w:cs/>
              </w:rPr>
              <w:t>ของผู้แทนจำหน่ายสินค้าในกลุ่มบริษัท</w:t>
            </w:r>
            <w:r w:rsidR="003350F1" w:rsidRPr="00756E40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</w:t>
            </w:r>
            <w:r w:rsidRPr="00616E3A">
              <w:rPr>
                <w:rFonts w:ascii="Angsana New" w:hAnsi="Angsana New"/>
                <w:spacing w:val="-2"/>
                <w:sz w:val="30"/>
                <w:szCs w:val="30"/>
                <w:cs/>
              </w:rPr>
              <w:t>รวมทั้งเป็นผู้นำเข้าเชื้อเพลิง</w:t>
            </w:r>
            <w:r w:rsidR="003350F1" w:rsidRPr="00616E3A">
              <w:rPr>
                <w:rFonts w:ascii="Angsana New" w:hAnsi="Angsana New"/>
                <w:spacing w:val="-2"/>
                <w:sz w:val="30"/>
                <w:szCs w:val="30"/>
                <w:cs/>
              </w:rPr>
              <w:t xml:space="preserve"> </w:t>
            </w:r>
            <w:r w:rsidR="00EF79A0" w:rsidRPr="00616E3A">
              <w:rPr>
                <w:rFonts w:ascii="Angsana New" w:hAnsi="Angsana New"/>
                <w:spacing w:val="-2"/>
                <w:sz w:val="30"/>
                <w:szCs w:val="30"/>
                <w:cs/>
              </w:rPr>
              <w:t>และ</w:t>
            </w:r>
            <w:r w:rsidRPr="00616E3A">
              <w:rPr>
                <w:rFonts w:ascii="Angsana New" w:hAnsi="Angsana New"/>
                <w:spacing w:val="-2"/>
                <w:sz w:val="30"/>
                <w:szCs w:val="30"/>
                <w:cs/>
              </w:rPr>
              <w:t>เศษกระดาษ</w:t>
            </w:r>
          </w:p>
        </w:tc>
      </w:tr>
      <w:tr w:rsidR="00B61F27" w:rsidRPr="00300257" w14:paraId="67918321" w14:textId="77777777" w:rsidTr="00756E40">
        <w:trPr>
          <w:cantSplit/>
          <w:trHeight w:hRule="exact" w:val="113"/>
        </w:trPr>
        <w:tc>
          <w:tcPr>
            <w:tcW w:w="2494" w:type="dxa"/>
          </w:tcPr>
          <w:p w14:paraId="1CB3FA1D" w14:textId="77777777" w:rsidR="00B61F27" w:rsidRPr="00300257" w:rsidRDefault="00B61F27" w:rsidP="00ED01A5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6695" w:type="dxa"/>
          </w:tcPr>
          <w:p w14:paraId="3F8EE26F" w14:textId="77777777" w:rsidR="00B61F27" w:rsidRPr="00300257" w:rsidRDefault="00B61F27" w:rsidP="00ED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61F27" w:rsidRPr="00300257" w14:paraId="103C66EC" w14:textId="77777777" w:rsidTr="00756E40">
        <w:trPr>
          <w:cantSplit/>
          <w:trHeight w:val="340"/>
        </w:trPr>
        <w:tc>
          <w:tcPr>
            <w:tcW w:w="2494" w:type="dxa"/>
          </w:tcPr>
          <w:p w14:paraId="54607BC7" w14:textId="5D454D08" w:rsidR="00B61F27" w:rsidRPr="00300257" w:rsidRDefault="00C70811" w:rsidP="00C70811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</w:pPr>
            <w:r>
              <w:rPr>
                <w:rFonts w:ascii="Angsana New" w:hAnsi="Angsana New" w:hint="cs"/>
                <w:b/>
                <w:bCs w:val="0"/>
                <w:sz w:val="30"/>
                <w:szCs w:val="30"/>
                <w:cs/>
                <w:lang w:bidi="th-TH"/>
              </w:rPr>
              <w:t>ธุรกิจ</w:t>
            </w:r>
            <w:r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  <w:t>เคมิคอล</w:t>
            </w:r>
            <w:r w:rsidR="00B25D8C">
              <w:rPr>
                <w:rFonts w:ascii="Angsana New" w:hAnsi="Angsana New" w:hint="cs"/>
                <w:b/>
                <w:bCs w:val="0"/>
                <w:sz w:val="30"/>
                <w:szCs w:val="30"/>
                <w:cs/>
                <w:lang w:bidi="th-TH"/>
              </w:rPr>
              <w:t>ส์</w:t>
            </w:r>
          </w:p>
        </w:tc>
        <w:tc>
          <w:tcPr>
            <w:tcW w:w="6695" w:type="dxa"/>
          </w:tcPr>
          <w:p w14:paraId="147965A0" w14:textId="77777777" w:rsidR="00B61F27" w:rsidRPr="00300257" w:rsidRDefault="00B61F27" w:rsidP="00ED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ผลิตและจำหน่ายโอเลฟินส์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โพลีโอเลฟินส์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และสินค้าเคมีภัณฑ์อื่นๆ</w:t>
            </w:r>
          </w:p>
        </w:tc>
      </w:tr>
      <w:tr w:rsidR="00B61F27" w:rsidRPr="00300257" w14:paraId="70482B1D" w14:textId="77777777" w:rsidTr="00756E40">
        <w:trPr>
          <w:cantSplit/>
          <w:trHeight w:hRule="exact" w:val="113"/>
        </w:trPr>
        <w:tc>
          <w:tcPr>
            <w:tcW w:w="2494" w:type="dxa"/>
          </w:tcPr>
          <w:p w14:paraId="78451D42" w14:textId="77777777" w:rsidR="00B61F27" w:rsidRPr="00300257" w:rsidRDefault="00B61F27" w:rsidP="00ED01A5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6695" w:type="dxa"/>
          </w:tcPr>
          <w:p w14:paraId="0E806FA8" w14:textId="77777777" w:rsidR="00B61F27" w:rsidRPr="00300257" w:rsidRDefault="00B61F27" w:rsidP="00ED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61F27" w:rsidRPr="00300257" w14:paraId="0A9C762D" w14:textId="77777777" w:rsidTr="00756E40">
        <w:trPr>
          <w:cantSplit/>
          <w:trHeight w:val="567"/>
        </w:trPr>
        <w:tc>
          <w:tcPr>
            <w:tcW w:w="2494" w:type="dxa"/>
          </w:tcPr>
          <w:p w14:paraId="1BAAE263" w14:textId="56FC6882" w:rsidR="00B61F27" w:rsidRPr="00300257" w:rsidRDefault="00C70811" w:rsidP="009B4048">
            <w:pPr>
              <w:pStyle w:val="headingitalic"/>
              <w:spacing w:after="0" w:line="240" w:lineRule="atLeast"/>
              <w:rPr>
                <w:rFonts w:ascii="Angsana New" w:hAnsi="Angsana New"/>
                <w:b/>
                <w:bCs w:val="0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  <w:t>ธุรกิจ</w:t>
            </w:r>
            <w:r w:rsidR="008F350B" w:rsidRPr="00300257">
              <w:rPr>
                <w:rFonts w:ascii="Angsana New" w:hAnsi="Angsana New" w:hint="cs"/>
                <w:b/>
                <w:bCs w:val="0"/>
                <w:sz w:val="30"/>
                <w:szCs w:val="30"/>
                <w:cs/>
                <w:lang w:bidi="th-TH"/>
              </w:rPr>
              <w:t>แพคเกจจิ้ง</w:t>
            </w:r>
          </w:p>
        </w:tc>
        <w:tc>
          <w:tcPr>
            <w:tcW w:w="6695" w:type="dxa"/>
          </w:tcPr>
          <w:p w14:paraId="05BBA458" w14:textId="685DEB2F" w:rsidR="00B61F27" w:rsidRPr="00300257" w:rsidRDefault="00EF79A0" w:rsidP="00543FB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F79A0">
              <w:rPr>
                <w:rFonts w:ascii="Angsana New" w:hAnsi="Angsana New"/>
                <w:sz w:val="30"/>
                <w:szCs w:val="30"/>
                <w:cs/>
              </w:rPr>
              <w:t>ผลิตและ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จัด</w:t>
            </w:r>
            <w:r w:rsidRPr="00EF79A0">
              <w:rPr>
                <w:rFonts w:ascii="Angsana New" w:hAnsi="Angsana New"/>
                <w:sz w:val="30"/>
                <w:szCs w:val="30"/>
                <w:cs/>
              </w:rPr>
              <w:t>จำหน่ายกระดาษบรรจุภัณฑ์ บรรจุภัณฑ์ในรูปแบบต่างๆ ทั้งบรรจุภัณฑ์กระดาษ (บรรจุภัณฑ์กระดาษลูกฟูกและบรรจุภัณฑ์สำหรับอาหาร) และบรรจุภัณฑ์พลาสติก (บรรจุภัณฑ์อ่อนตัวและบรรจุภัณฑ์พลาสติกแบบแข็ง) รวมถึงผลิตและ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จัด</w:t>
            </w:r>
            <w:r w:rsidRPr="00EF79A0">
              <w:rPr>
                <w:rFonts w:ascii="Angsana New" w:hAnsi="Angsana New"/>
                <w:sz w:val="30"/>
                <w:szCs w:val="30"/>
                <w:cs/>
              </w:rPr>
              <w:t>จำหน่ายเยื่อ เยื่อเคมีละลายได้และกระดาษพิมพ์เขียน</w:t>
            </w:r>
          </w:p>
        </w:tc>
      </w:tr>
      <w:tr w:rsidR="00B61F27" w:rsidRPr="00300257" w14:paraId="5B714D61" w14:textId="77777777" w:rsidTr="00756E40">
        <w:trPr>
          <w:cantSplit/>
          <w:trHeight w:hRule="exact" w:val="113"/>
        </w:trPr>
        <w:tc>
          <w:tcPr>
            <w:tcW w:w="2494" w:type="dxa"/>
          </w:tcPr>
          <w:p w14:paraId="2F6E4449" w14:textId="77777777" w:rsidR="00B61F27" w:rsidRPr="00300257" w:rsidRDefault="00B61F27" w:rsidP="00ED01A5">
            <w:pPr>
              <w:pStyle w:val="headingitalic"/>
              <w:spacing w:after="0" w:line="240" w:lineRule="auto"/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</w:pPr>
          </w:p>
        </w:tc>
        <w:tc>
          <w:tcPr>
            <w:tcW w:w="6695" w:type="dxa"/>
          </w:tcPr>
          <w:p w14:paraId="343E773E" w14:textId="77777777" w:rsidR="00B61F27" w:rsidRPr="00300257" w:rsidRDefault="00B61F27" w:rsidP="00ED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B61F27" w:rsidRPr="00300257" w14:paraId="10008FC1" w14:textId="77777777" w:rsidTr="00756E40">
        <w:trPr>
          <w:cantSplit/>
          <w:trHeight w:val="567"/>
        </w:trPr>
        <w:tc>
          <w:tcPr>
            <w:tcW w:w="2494" w:type="dxa"/>
          </w:tcPr>
          <w:p w14:paraId="24B2637F" w14:textId="77777777" w:rsidR="00B61F27" w:rsidRPr="00300257" w:rsidRDefault="00B61F27" w:rsidP="00ED01A5">
            <w:pPr>
              <w:pStyle w:val="headingitalic"/>
              <w:spacing w:after="0" w:line="240" w:lineRule="auto"/>
              <w:rPr>
                <w:rFonts w:ascii="Angsana New" w:hAnsi="Angsana New"/>
                <w:b/>
                <w:bCs w:val="0"/>
                <w:sz w:val="30"/>
                <w:szCs w:val="30"/>
                <w:cs/>
                <w:lang w:val="en-US" w:bidi="th-TH"/>
              </w:rPr>
            </w:pPr>
            <w:r w:rsidRPr="00A27107">
              <w:rPr>
                <w:rFonts w:ascii="Angsana New" w:hAnsi="Angsana New"/>
                <w:b/>
                <w:bCs w:val="0"/>
                <w:sz w:val="30"/>
                <w:szCs w:val="30"/>
                <w:cs/>
                <w:lang w:bidi="th-TH"/>
              </w:rPr>
              <w:t>ส่วนงานอื่น</w:t>
            </w:r>
          </w:p>
        </w:tc>
        <w:tc>
          <w:tcPr>
            <w:tcW w:w="6695" w:type="dxa"/>
          </w:tcPr>
          <w:p w14:paraId="6A9FD022" w14:textId="77777777" w:rsidR="00B61F27" w:rsidRPr="00300257" w:rsidRDefault="00B61F27" w:rsidP="00ED01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300257">
              <w:rPr>
                <w:rFonts w:ascii="Angsana New" w:hAnsi="Angsana New"/>
                <w:sz w:val="30"/>
                <w:szCs w:val="30"/>
                <w:cs/>
              </w:rPr>
              <w:t>ร่วมลงทุนกับบริษัทชั้นนำในธุรกิจอื่นๆ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ซึ่งส่วนใหญ่ได้แก่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ธุรกิจเครื่องจักรกลการเกษตร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อุปกรณ์และชิ้นส่วนยานยนต์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และเหล็ก</w:t>
            </w:r>
            <w:r w:rsidR="003350F1" w:rsidRPr="00300257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Pr="00300257">
              <w:rPr>
                <w:rFonts w:ascii="Angsana New" w:hAnsi="Angsana New"/>
                <w:sz w:val="30"/>
                <w:szCs w:val="30"/>
                <w:cs/>
              </w:rPr>
              <w:t>รวมทั้งการให้บริการอื่นๆ</w:t>
            </w:r>
          </w:p>
        </w:tc>
      </w:tr>
    </w:tbl>
    <w:p w14:paraId="452BD2D1" w14:textId="77777777" w:rsidR="003A1831" w:rsidRPr="00756E40" w:rsidRDefault="003A1831" w:rsidP="003D03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24"/>
          <w:szCs w:val="24"/>
          <w:cs/>
        </w:rPr>
      </w:pPr>
    </w:p>
    <w:p w14:paraId="55B0D08E" w14:textId="77777777" w:rsidR="00E4201F" w:rsidRDefault="00E4201F" w:rsidP="003D03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2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pacing w:val="-2"/>
          <w:sz w:val="30"/>
          <w:szCs w:val="30"/>
          <w:cs/>
        </w:rPr>
        <w:t>ข้อมูลตามส่วนงาน</w:t>
      </w:r>
      <w:r w:rsidR="00F83F57" w:rsidRPr="00300257">
        <w:rPr>
          <w:rFonts w:ascii="Angsana New" w:hAnsi="Angsana New" w:hint="cs"/>
          <w:spacing w:val="-2"/>
          <w:sz w:val="30"/>
          <w:szCs w:val="30"/>
          <w:cs/>
        </w:rPr>
        <w:t>ธุรกิจ</w:t>
      </w:r>
      <w:r w:rsidR="003350F1" w:rsidRPr="0030025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pacing w:val="-2"/>
          <w:sz w:val="30"/>
          <w:szCs w:val="30"/>
          <w:cs/>
        </w:rPr>
        <w:t>ใช้สำหรับการประเมินผลการดำเนินงานและจัดสรรทรัพยากรสำหรับผู้บริหาร</w:t>
      </w:r>
      <w:r w:rsidR="003350F1" w:rsidRPr="00300257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pacing w:val="-2"/>
          <w:sz w:val="30"/>
          <w:szCs w:val="30"/>
          <w:cs/>
        </w:rPr>
        <w:t>กลุ่มบริษัท</w:t>
      </w:r>
      <w:r w:rsidRPr="00300257">
        <w:rPr>
          <w:rFonts w:ascii="Angsana New" w:hAnsi="Angsana New"/>
          <w:sz w:val="30"/>
          <w:szCs w:val="30"/>
          <w:cs/>
        </w:rPr>
        <w:t>ประเมินความสามารถในการดำเนินงานตาม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  <w:r w:rsidRPr="00300257">
        <w:rPr>
          <w:rFonts w:ascii="Angsana New" w:hAnsi="Angsana New"/>
          <w:sz w:val="30"/>
          <w:szCs w:val="30"/>
        </w:rPr>
        <w:t>EBITDA</w:t>
      </w:r>
      <w:r w:rsidR="003350F1" w:rsidRPr="00300257">
        <w:rPr>
          <w:rFonts w:ascii="Angsana New" w:hAnsi="Angsana New"/>
          <w:sz w:val="30"/>
          <w:szCs w:val="30"/>
          <w:cs/>
        </w:rPr>
        <w:t xml:space="preserve"> </w:t>
      </w:r>
    </w:p>
    <w:p w14:paraId="437BAC6E" w14:textId="77777777" w:rsidR="00607D81" w:rsidRDefault="006435EB" w:rsidP="0091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ab/>
      </w:r>
    </w:p>
    <w:p w14:paraId="6F911ADD" w14:textId="4C23120E" w:rsidR="003D1AB5" w:rsidRDefault="003D1A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B221D55" w14:textId="0D4D7513" w:rsidR="00D36835" w:rsidRDefault="000F5440" w:rsidP="00DD2C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/>
        <w:rPr>
          <w:rFonts w:ascii="Angsana New" w:hAnsi="Angsana New"/>
          <w:sz w:val="30"/>
          <w:szCs w:val="30"/>
        </w:rPr>
      </w:pPr>
      <w:r w:rsidRPr="00E96E57">
        <w:rPr>
          <w:rFonts w:ascii="Angsana New" w:hAnsi="Angsana New"/>
          <w:sz w:val="30"/>
          <w:szCs w:val="30"/>
          <w:cs/>
        </w:rPr>
        <w:t>ข้อมูลตามส่วนงานธุรกิจสำหรับงวด</w:t>
      </w:r>
      <w:r w:rsidR="00957A1E" w:rsidRPr="00756E40">
        <w:rPr>
          <w:rFonts w:ascii="Angsana New" w:hAnsi="Angsana New"/>
          <w:sz w:val="30"/>
          <w:szCs w:val="30"/>
          <w:cs/>
        </w:rPr>
        <w:t>เก้า</w:t>
      </w:r>
      <w:r w:rsidRPr="0099061C">
        <w:rPr>
          <w:rFonts w:ascii="Angsana New" w:hAnsi="Angsana New"/>
          <w:sz w:val="30"/>
          <w:szCs w:val="30"/>
          <w:cs/>
        </w:rPr>
        <w:t xml:space="preserve">เดือนสิ้นสุดวันที่ </w:t>
      </w:r>
      <w:r w:rsidRPr="00756E40">
        <w:rPr>
          <w:rFonts w:ascii="Angsana New" w:hAnsi="Angsana New"/>
          <w:sz w:val="30"/>
          <w:szCs w:val="30"/>
        </w:rPr>
        <w:t xml:space="preserve">30 </w:t>
      </w:r>
      <w:r w:rsidR="00957A1E" w:rsidRPr="00756E40">
        <w:rPr>
          <w:rFonts w:ascii="Angsana New" w:hAnsi="Angsana New"/>
          <w:sz w:val="30"/>
          <w:szCs w:val="30"/>
          <w:cs/>
        </w:rPr>
        <w:t>กันยายน</w:t>
      </w:r>
      <w:r w:rsidRPr="00E96E57">
        <w:rPr>
          <w:rFonts w:ascii="Angsana New" w:hAnsi="Angsana New"/>
          <w:sz w:val="30"/>
          <w:szCs w:val="30"/>
          <w:cs/>
        </w:rPr>
        <w:t xml:space="preserve"> มีดังนี้</w:t>
      </w:r>
    </w:p>
    <w:p w14:paraId="69E553CF" w14:textId="77777777" w:rsidR="00115B8D" w:rsidRDefault="00115B8D" w:rsidP="009152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2DEEFED1" w14:textId="1F940373" w:rsidR="00E47118" w:rsidRDefault="000426B8" w:rsidP="000426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/>
        <w:jc w:val="thaiDistribute"/>
        <w:rPr>
          <w:rFonts w:ascii="Angsana New" w:hAnsi="Angsana New"/>
          <w:sz w:val="30"/>
          <w:szCs w:val="30"/>
        </w:rPr>
      </w:pPr>
      <w:r w:rsidRPr="00756E40">
        <w:rPr>
          <w:rFonts w:ascii="Angsana New" w:hAnsi="Angsana New"/>
          <w:noProof/>
          <w:sz w:val="30"/>
          <w:szCs w:val="30"/>
        </w:rPr>
        <w:drawing>
          <wp:inline distT="0" distB="0" distL="0" distR="0" wp14:anchorId="0EE59866" wp14:editId="4B890B5E">
            <wp:extent cx="5855970" cy="529272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5970" cy="529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F2EC603" w14:textId="77777777" w:rsidR="00C10CB8" w:rsidRDefault="00C10CB8" w:rsidP="007D45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</w:p>
    <w:p w14:paraId="610A124D" w14:textId="246A7DB5" w:rsidR="0009652F" w:rsidRPr="00AF202D" w:rsidRDefault="00ED18B4" w:rsidP="00521B1E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="Angsana New" w:hAnsi="Angsana New"/>
          <w:sz w:val="24"/>
          <w:szCs w:val="24"/>
          <w:cs/>
        </w:rPr>
      </w:pPr>
      <w:r w:rsidRPr="00AF202D">
        <w:rPr>
          <w:rFonts w:ascii="Angsana New" w:hAnsi="Angsana New"/>
          <w:sz w:val="24"/>
          <w:szCs w:val="24"/>
          <w:cs/>
        </w:rPr>
        <w:t>หมายถึง</w:t>
      </w:r>
      <w:r w:rsidR="003350F1" w:rsidRPr="00AF202D">
        <w:rPr>
          <w:rFonts w:ascii="Angsana New" w:hAnsi="Angsana New"/>
          <w:sz w:val="24"/>
          <w:szCs w:val="24"/>
          <w:cs/>
        </w:rPr>
        <w:t xml:space="preserve"> </w:t>
      </w:r>
      <w:r w:rsidRPr="00AF202D">
        <w:rPr>
          <w:rFonts w:ascii="Angsana New" w:hAnsi="Angsana New"/>
          <w:sz w:val="24"/>
          <w:szCs w:val="24"/>
          <w:cs/>
        </w:rPr>
        <w:t>กำไรก่อนส่วนแบ่งกำไรจากเงินลงทุนในบริษัทร่วม</w:t>
      </w:r>
      <w:r w:rsidR="00E723DA" w:rsidRPr="00AF202D">
        <w:rPr>
          <w:rFonts w:ascii="Angsana New" w:hAnsi="Angsana New"/>
          <w:sz w:val="24"/>
          <w:szCs w:val="24"/>
          <w:cs/>
        </w:rPr>
        <w:t>และการร่วมค้า</w:t>
      </w:r>
      <w:r w:rsidR="003350F1" w:rsidRPr="00AF202D">
        <w:rPr>
          <w:rFonts w:ascii="Angsana New" w:hAnsi="Angsana New"/>
          <w:sz w:val="24"/>
          <w:szCs w:val="24"/>
          <w:cs/>
        </w:rPr>
        <w:t xml:space="preserve"> </w:t>
      </w:r>
      <w:r w:rsidR="00924599" w:rsidRPr="00AF202D">
        <w:rPr>
          <w:rFonts w:ascii="Angsana New" w:hAnsi="Angsana New"/>
          <w:sz w:val="24"/>
          <w:szCs w:val="24"/>
          <w:cs/>
        </w:rPr>
        <w:t>ต้นทุนทางการเงิน</w:t>
      </w:r>
      <w:r w:rsidR="003350F1" w:rsidRPr="00AF202D">
        <w:rPr>
          <w:rFonts w:ascii="Angsana New" w:hAnsi="Angsana New"/>
          <w:sz w:val="24"/>
          <w:szCs w:val="24"/>
          <w:cs/>
        </w:rPr>
        <w:t xml:space="preserve"> </w:t>
      </w:r>
      <w:r w:rsidR="008A162E" w:rsidRPr="00AF202D">
        <w:rPr>
          <w:rFonts w:ascii="Angsana New" w:hAnsi="Angsana New"/>
          <w:sz w:val="24"/>
          <w:szCs w:val="24"/>
          <w:cs/>
        </w:rPr>
        <w:t>ภาษีเงินได้</w:t>
      </w:r>
      <w:r w:rsidR="003350F1" w:rsidRPr="00AF202D">
        <w:rPr>
          <w:rFonts w:ascii="Angsana New" w:hAnsi="Angsana New"/>
          <w:sz w:val="24"/>
          <w:szCs w:val="24"/>
          <w:cs/>
        </w:rPr>
        <w:t xml:space="preserve"> </w:t>
      </w:r>
      <w:r w:rsidR="00A66006" w:rsidRPr="00AF202D">
        <w:rPr>
          <w:rFonts w:ascii="Angsana New" w:hAnsi="Angsana New"/>
          <w:sz w:val="24"/>
          <w:szCs w:val="24"/>
          <w:cs/>
        </w:rPr>
        <w:t>ค่าเสื่อมราคาและ</w:t>
      </w:r>
      <w:r w:rsidR="00DF4BC5" w:rsidRPr="00AF202D">
        <w:rPr>
          <w:rFonts w:ascii="Angsana New" w:hAnsi="Angsana New"/>
          <w:sz w:val="24"/>
          <w:szCs w:val="24"/>
          <w:cs/>
        </w:rPr>
        <w:t>ค่า</w:t>
      </w:r>
      <w:r w:rsidR="00A66006" w:rsidRPr="00AF202D">
        <w:rPr>
          <w:rFonts w:ascii="Angsana New" w:hAnsi="Angsana New"/>
          <w:sz w:val="24"/>
          <w:szCs w:val="24"/>
          <w:cs/>
        </w:rPr>
        <w:t>ตัด</w:t>
      </w:r>
      <w:r w:rsidR="00DF4BC5" w:rsidRPr="00AF202D">
        <w:rPr>
          <w:rFonts w:ascii="Angsana New" w:hAnsi="Angsana New"/>
          <w:sz w:val="24"/>
          <w:szCs w:val="24"/>
          <w:cs/>
        </w:rPr>
        <w:t>จำหน่าย</w:t>
      </w:r>
      <w:r w:rsidR="003350F1" w:rsidRPr="00AF202D">
        <w:rPr>
          <w:rFonts w:ascii="Angsana New" w:hAnsi="Angsana New"/>
          <w:sz w:val="24"/>
          <w:szCs w:val="24"/>
          <w:cs/>
        </w:rPr>
        <w:t xml:space="preserve"> </w:t>
      </w:r>
      <w:r w:rsidR="0009652F" w:rsidRPr="00AF202D">
        <w:rPr>
          <w:rFonts w:ascii="Angsana New" w:hAnsi="Angsana New"/>
          <w:sz w:val="24"/>
          <w:szCs w:val="24"/>
          <w:cs/>
        </w:rPr>
        <w:t>รวมเงินปันผลรับจากบริษัทร่วม</w:t>
      </w:r>
    </w:p>
    <w:p w14:paraId="5A6CEFE9" w14:textId="13008840" w:rsidR="0009652F" w:rsidRPr="00300257" w:rsidRDefault="0009652F" w:rsidP="00AF202D">
      <w:pPr>
        <w:pStyle w:val="ListParagraph"/>
        <w:numPr>
          <w:ilvl w:val="0"/>
          <w:numId w:val="21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60"/>
        <w:jc w:val="thaiDistribute"/>
        <w:rPr>
          <w:rFonts w:ascii="Angsana New" w:hAnsi="Angsana New"/>
          <w:spacing w:val="8"/>
          <w:sz w:val="28"/>
          <w:szCs w:val="28"/>
          <w:cs/>
        </w:rPr>
      </w:pPr>
      <w:r w:rsidRPr="00300257">
        <w:rPr>
          <w:rFonts w:ascii="Angsana New" w:hAnsi="Angsana New"/>
          <w:sz w:val="24"/>
          <w:szCs w:val="24"/>
          <w:cs/>
        </w:rPr>
        <w:t>หมายถึง</w:t>
      </w:r>
      <w:r w:rsidR="003350F1" w:rsidRPr="00300257">
        <w:rPr>
          <w:rFonts w:ascii="Angsana New" w:hAnsi="Angsana New"/>
          <w:sz w:val="24"/>
          <w:szCs w:val="24"/>
          <w:cs/>
        </w:rPr>
        <w:t xml:space="preserve"> </w:t>
      </w:r>
      <w:r w:rsidR="00924599" w:rsidRPr="00300257">
        <w:rPr>
          <w:rFonts w:ascii="Angsana New" w:hAnsi="Angsana New" w:hint="cs"/>
          <w:sz w:val="24"/>
          <w:szCs w:val="24"/>
          <w:cs/>
        </w:rPr>
        <w:t>กำไร</w:t>
      </w:r>
      <w:r w:rsidR="00357DC0" w:rsidRPr="00300257">
        <w:rPr>
          <w:rFonts w:ascii="Angsana New" w:hAnsi="Angsana New" w:hint="cs"/>
          <w:sz w:val="24"/>
          <w:szCs w:val="24"/>
          <w:cs/>
        </w:rPr>
        <w:t>สำหรับ</w:t>
      </w:r>
      <w:r w:rsidR="00C10CB8">
        <w:rPr>
          <w:rFonts w:ascii="Angsana New" w:hAnsi="Angsana New" w:hint="cs"/>
          <w:sz w:val="24"/>
          <w:szCs w:val="24"/>
          <w:cs/>
        </w:rPr>
        <w:t>งวด</w:t>
      </w:r>
      <w:r w:rsidR="00924599" w:rsidRPr="00300257">
        <w:rPr>
          <w:rFonts w:ascii="Angsana New" w:hAnsi="Angsana New" w:hint="cs"/>
          <w:sz w:val="24"/>
          <w:szCs w:val="24"/>
          <w:cs/>
        </w:rPr>
        <w:t>ส่วนที่เป็นของผู้ถือหุ้นบริษัทใหญ่</w:t>
      </w:r>
    </w:p>
    <w:p w14:paraId="203C929E" w14:textId="77777777" w:rsidR="00201B6A" w:rsidRDefault="007B5DFF" w:rsidP="00616E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 w:firstLine="33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300257">
        <w:rPr>
          <w:rFonts w:ascii="Angsana New" w:hAnsi="Angsana New"/>
          <w:b/>
          <w:bCs/>
          <w:sz w:val="30"/>
          <w:szCs w:val="30"/>
          <w:cs/>
        </w:rPr>
        <w:br w:type="page"/>
      </w:r>
      <w:r w:rsidR="00070E44"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>ผลการดำเนินงานของ</w:t>
      </w:r>
      <w:r w:rsidR="00BE36DD"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>ส่วนงาน</w:t>
      </w:r>
      <w:r w:rsidR="00AC6023" w:rsidRPr="00300257">
        <w:rPr>
          <w:rFonts w:ascii="Angsana New" w:hAnsi="Angsana New"/>
          <w:b/>
          <w:bCs/>
          <w:i/>
          <w:iCs/>
          <w:sz w:val="30"/>
          <w:szCs w:val="30"/>
          <w:cs/>
        </w:rPr>
        <w:t>ธุรกิจ</w:t>
      </w:r>
    </w:p>
    <w:p w14:paraId="680D7162" w14:textId="0DFEFCAA" w:rsidR="00B1150B" w:rsidRDefault="00F4780D" w:rsidP="00172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  <w:r w:rsidRPr="00F4780D">
        <w:rPr>
          <w:rFonts w:ascii="Angsana New" w:hAnsi="Angsana New"/>
          <w:b/>
          <w:bCs/>
          <w:i/>
          <w:iCs/>
          <w:sz w:val="30"/>
          <w:szCs w:val="30"/>
          <w:cs/>
        </w:rPr>
        <w:t xml:space="preserve"> </w:t>
      </w:r>
      <w:r w:rsidR="000426B8" w:rsidRPr="00756E40">
        <w:rPr>
          <w:rFonts w:ascii="Angsana New" w:hAnsi="Angsana New"/>
          <w:b/>
          <w:bCs/>
          <w:i/>
          <w:iCs/>
          <w:noProof/>
          <w:sz w:val="30"/>
          <w:szCs w:val="30"/>
        </w:rPr>
        <w:drawing>
          <wp:inline distT="0" distB="0" distL="0" distR="0" wp14:anchorId="21CF342A" wp14:editId="5CD67B6A">
            <wp:extent cx="5943600" cy="46692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66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1CACDA" w14:textId="098E7C4F" w:rsidR="007D6B2B" w:rsidRDefault="007D6B2B" w:rsidP="00094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8C489FB" w14:textId="38EB36F7" w:rsidR="00111BDF" w:rsidRDefault="00111BDF" w:rsidP="00094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57E25E8" w14:textId="7D09C327" w:rsidR="008D7CC8" w:rsidRDefault="008D7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  <w:r>
        <w:rPr>
          <w:rFonts w:ascii="Angsana New" w:hAnsi="Angsana New"/>
          <w:b/>
          <w:bCs/>
          <w:i/>
          <w:iCs/>
          <w:sz w:val="30"/>
          <w:szCs w:val="30"/>
          <w:cs/>
        </w:rPr>
        <w:br w:type="page"/>
      </w:r>
    </w:p>
    <w:p w14:paraId="7178553B" w14:textId="6DF57476" w:rsidR="002A012B" w:rsidRDefault="000426B8" w:rsidP="00172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/>
        <w:jc w:val="thaiDistribute"/>
        <w:rPr>
          <w:noProof/>
        </w:rPr>
      </w:pPr>
      <w:r w:rsidRPr="000426B8">
        <w:rPr>
          <w:noProof/>
        </w:rPr>
        <w:drawing>
          <wp:inline distT="0" distB="0" distL="0" distR="0" wp14:anchorId="39A0E906" wp14:editId="20F3D956">
            <wp:extent cx="5943600" cy="4662000"/>
            <wp:effectExtent l="0" t="0" r="0" b="5715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46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6F956F" w14:textId="25653AD3" w:rsidR="000426B8" w:rsidRDefault="000426B8" w:rsidP="00172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/>
        <w:jc w:val="thaiDistribute"/>
        <w:rPr>
          <w:noProof/>
        </w:rPr>
      </w:pPr>
      <w:r w:rsidRPr="000426B8">
        <w:rPr>
          <w:noProof/>
        </w:rPr>
        <w:drawing>
          <wp:inline distT="0" distB="0" distL="0" distR="0" wp14:anchorId="31AA8AA0" wp14:editId="0884B9A8">
            <wp:extent cx="5850000" cy="69120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000" cy="69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8E65ED" w14:textId="68A32484" w:rsidR="000426B8" w:rsidRDefault="000426B8" w:rsidP="001723A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26"/>
        <w:jc w:val="thaiDistribute"/>
        <w:rPr>
          <w:noProof/>
        </w:rPr>
      </w:pPr>
      <w:r w:rsidRPr="000426B8">
        <w:rPr>
          <w:noProof/>
        </w:rPr>
        <w:drawing>
          <wp:inline distT="0" distB="0" distL="0" distR="0" wp14:anchorId="431DA0A3" wp14:editId="3953B32D">
            <wp:extent cx="5850000" cy="690480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0000" cy="69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54B227" w14:textId="66FC9073" w:rsidR="002A012B" w:rsidRDefault="002A012B" w:rsidP="001A09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noProof/>
        </w:rPr>
      </w:pPr>
    </w:p>
    <w:p w14:paraId="31AE4CBB" w14:textId="17E9D0BC" w:rsidR="00DB1836" w:rsidRPr="00616E3A" w:rsidRDefault="00DB1836" w:rsidP="001723AD">
      <w:pPr>
        <w:tabs>
          <w:tab w:val="clear" w:pos="454"/>
          <w:tab w:val="clear" w:pos="680"/>
        </w:tabs>
        <w:ind w:left="567"/>
        <w:jc w:val="thaiDistribute"/>
        <w:rPr>
          <w:rFonts w:ascii="Angsana New" w:hAnsi="Angsana New"/>
          <w:sz w:val="30"/>
          <w:szCs w:val="30"/>
          <w:cs/>
        </w:rPr>
      </w:pPr>
      <w:r w:rsidRPr="00616E3A">
        <w:rPr>
          <w:rFonts w:ascii="Angsana New" w:hAnsi="Angsana New"/>
          <w:sz w:val="30"/>
          <w:szCs w:val="30"/>
          <w:cs/>
        </w:rPr>
        <w:t xml:space="preserve">ในไตรมาสที่ </w:t>
      </w:r>
      <w:r w:rsidRPr="00616E3A">
        <w:rPr>
          <w:rFonts w:ascii="Angsana New" w:hAnsi="Angsana New"/>
          <w:sz w:val="30"/>
          <w:szCs w:val="30"/>
        </w:rPr>
        <w:t xml:space="preserve">3 </w:t>
      </w:r>
      <w:r w:rsidRPr="00616E3A">
        <w:rPr>
          <w:rFonts w:ascii="Angsana New" w:hAnsi="Angsana New"/>
          <w:sz w:val="30"/>
          <w:szCs w:val="30"/>
          <w:cs/>
        </w:rPr>
        <w:t xml:space="preserve">ของปี </w:t>
      </w:r>
      <w:r w:rsidRPr="00616E3A">
        <w:rPr>
          <w:rFonts w:ascii="Angsana New" w:hAnsi="Angsana New"/>
          <w:sz w:val="30"/>
          <w:szCs w:val="30"/>
        </w:rPr>
        <w:t xml:space="preserve">2562 </w:t>
      </w:r>
      <w:r w:rsidRPr="00616E3A">
        <w:rPr>
          <w:rFonts w:ascii="Angsana New" w:hAnsi="Angsana New"/>
          <w:sz w:val="30"/>
          <w:szCs w:val="30"/>
          <w:cs/>
        </w:rPr>
        <w:t>กลุ่มบริษัทได้รับรู้ผลขาดทุนจากการด้อยค่า</w:t>
      </w:r>
      <w:r w:rsidRPr="00616E3A">
        <w:rPr>
          <w:rFonts w:ascii="Angsana New" w:hAnsi="Angsana New"/>
          <w:sz w:val="30"/>
          <w:szCs w:val="30"/>
        </w:rPr>
        <w:t xml:space="preserve"> </w:t>
      </w:r>
      <w:r w:rsidRPr="00616E3A">
        <w:rPr>
          <w:rFonts w:ascii="Angsana New" w:hAnsi="Angsana New"/>
          <w:sz w:val="30"/>
          <w:szCs w:val="30"/>
          <w:cs/>
        </w:rPr>
        <w:t xml:space="preserve">ที่ดิน อาคารและอุปกรณ์ </w:t>
      </w:r>
      <w:r w:rsidR="008A4C76" w:rsidRPr="00616E3A">
        <w:rPr>
          <w:rFonts w:ascii="Angsana New" w:hAnsi="Angsana New"/>
          <w:sz w:val="30"/>
          <w:szCs w:val="30"/>
          <w:cs/>
        </w:rPr>
        <w:t>และอื่นๆ</w:t>
      </w:r>
      <w:r w:rsidR="00697899">
        <w:rPr>
          <w:rFonts w:ascii="Angsana New" w:hAnsi="Angsana New" w:hint="cs"/>
          <w:sz w:val="30"/>
          <w:szCs w:val="30"/>
          <w:cs/>
        </w:rPr>
        <w:t xml:space="preserve"> </w:t>
      </w:r>
      <w:r w:rsidR="00697899" w:rsidRPr="00ED25E8">
        <w:rPr>
          <w:rFonts w:ascii="Angsana New" w:hAnsi="Angsana New"/>
          <w:sz w:val="30"/>
          <w:szCs w:val="30"/>
          <w:cs/>
        </w:rPr>
        <w:t>เนื่องจากมูลค่าที่คาดว่าจะได้รับคืนต่ำกว่า</w:t>
      </w:r>
      <w:r w:rsidRPr="00ED25E8">
        <w:rPr>
          <w:rFonts w:ascii="Angsana New" w:hAnsi="Angsana New"/>
          <w:sz w:val="30"/>
          <w:szCs w:val="30"/>
          <w:cs/>
        </w:rPr>
        <w:t xml:space="preserve">มูลค่าตามบัญชีของหน่วยสินทรัพย์จำนวน </w:t>
      </w:r>
      <w:r w:rsidR="00C71445" w:rsidRPr="00ED25E8">
        <w:rPr>
          <w:rFonts w:ascii="Angsana New" w:hAnsi="Angsana New"/>
          <w:sz w:val="30"/>
          <w:szCs w:val="30"/>
        </w:rPr>
        <w:t>724</w:t>
      </w:r>
      <w:r w:rsidRPr="00ED25E8">
        <w:rPr>
          <w:rFonts w:ascii="Angsana New" w:hAnsi="Angsana New"/>
          <w:sz w:val="30"/>
          <w:szCs w:val="30"/>
        </w:rPr>
        <w:t xml:space="preserve"> </w:t>
      </w:r>
      <w:r w:rsidRPr="00ED25E8">
        <w:rPr>
          <w:rFonts w:ascii="Angsana New" w:hAnsi="Angsana New"/>
          <w:sz w:val="30"/>
          <w:szCs w:val="30"/>
          <w:cs/>
        </w:rPr>
        <w:t xml:space="preserve">ล้านบาท </w:t>
      </w:r>
      <w:r w:rsidR="00697899" w:rsidRPr="00ED25E8">
        <w:rPr>
          <w:rFonts w:ascii="Angsana New" w:hAnsi="Angsana New"/>
          <w:sz w:val="30"/>
          <w:szCs w:val="30"/>
          <w:cs/>
        </w:rPr>
        <w:t>ส่วนใหญ่จาก</w:t>
      </w:r>
      <w:r w:rsidR="00697899" w:rsidRPr="00ED25E8">
        <w:rPr>
          <w:rFonts w:ascii="Angsana New" w:hAnsi="Angsana New"/>
          <w:spacing w:val="4"/>
          <w:sz w:val="30"/>
          <w:szCs w:val="30"/>
          <w:cs/>
        </w:rPr>
        <w:t>ธุรกิจเซรามิ</w:t>
      </w:r>
      <w:r w:rsidR="00616E3A" w:rsidRPr="00ED25E8">
        <w:rPr>
          <w:rFonts w:ascii="Angsana New" w:hAnsi="Angsana New"/>
          <w:spacing w:val="4"/>
          <w:sz w:val="30"/>
          <w:szCs w:val="30"/>
          <w:cs/>
        </w:rPr>
        <w:t>ก</w:t>
      </w:r>
      <w:r w:rsidR="00697899" w:rsidRPr="00ED25E8">
        <w:rPr>
          <w:rFonts w:ascii="Angsana New" w:hAnsi="Angsana New"/>
          <w:spacing w:val="4"/>
          <w:sz w:val="30"/>
          <w:szCs w:val="30"/>
          <w:cs/>
        </w:rPr>
        <w:t xml:space="preserve">ในต่างประเทศ </w:t>
      </w:r>
      <w:r w:rsidRPr="00ED25E8">
        <w:rPr>
          <w:rFonts w:ascii="Angsana New" w:hAnsi="Angsana New"/>
          <w:spacing w:val="4"/>
          <w:sz w:val="30"/>
          <w:szCs w:val="30"/>
          <w:cs/>
        </w:rPr>
        <w:t xml:space="preserve">รวมถึงได้ปรับลดมูลค่าสินค้าคงเหลือให้เป็นมูลค่าสุทธิที่คาดว่าจะได้รับจำนวน </w:t>
      </w:r>
      <w:r w:rsidR="00C71445" w:rsidRPr="00ED25E8">
        <w:rPr>
          <w:rFonts w:ascii="Angsana New" w:hAnsi="Angsana New"/>
          <w:spacing w:val="2"/>
          <w:sz w:val="30"/>
          <w:szCs w:val="30"/>
        </w:rPr>
        <w:t>134</w:t>
      </w:r>
      <w:r w:rsidRPr="00ED25E8">
        <w:rPr>
          <w:rFonts w:ascii="Angsana New" w:hAnsi="Angsana New"/>
          <w:spacing w:val="2"/>
          <w:sz w:val="30"/>
          <w:szCs w:val="30"/>
          <w:cs/>
        </w:rPr>
        <w:t xml:space="preserve"> ล้านบาท </w:t>
      </w:r>
      <w:r w:rsidR="008A4C76" w:rsidRPr="00ED25E8">
        <w:rPr>
          <w:rFonts w:ascii="Angsana New" w:hAnsi="Angsana New"/>
          <w:spacing w:val="2"/>
          <w:sz w:val="30"/>
          <w:szCs w:val="30"/>
          <w:cs/>
        </w:rPr>
        <w:t xml:space="preserve">รวมทั้งสิ้น </w:t>
      </w:r>
      <w:r w:rsidR="008A4C76" w:rsidRPr="00ED25E8">
        <w:rPr>
          <w:rFonts w:ascii="Angsana New" w:hAnsi="Angsana New"/>
          <w:spacing w:val="2"/>
          <w:sz w:val="30"/>
          <w:szCs w:val="30"/>
        </w:rPr>
        <w:t xml:space="preserve">858 </w:t>
      </w:r>
      <w:r w:rsidR="008A4C76" w:rsidRPr="00ED25E8">
        <w:rPr>
          <w:rFonts w:ascii="Angsana New" w:hAnsi="Angsana New"/>
          <w:spacing w:val="2"/>
          <w:sz w:val="30"/>
          <w:szCs w:val="30"/>
          <w:cs/>
        </w:rPr>
        <w:t xml:space="preserve">ล้านบาท </w:t>
      </w:r>
      <w:r w:rsidRPr="00ED25E8">
        <w:rPr>
          <w:rFonts w:ascii="Angsana New" w:hAnsi="Angsana New"/>
          <w:spacing w:val="2"/>
          <w:sz w:val="30"/>
          <w:szCs w:val="30"/>
          <w:cs/>
        </w:rPr>
        <w:t>ซึ่งร</w:t>
      </w:r>
      <w:r w:rsidR="008A4C76" w:rsidRPr="00ED25E8">
        <w:rPr>
          <w:rFonts w:ascii="Angsana New" w:hAnsi="Angsana New"/>
          <w:spacing w:val="2"/>
          <w:sz w:val="30"/>
          <w:szCs w:val="30"/>
          <w:cs/>
        </w:rPr>
        <w:t>ับรู้</w:t>
      </w:r>
      <w:r w:rsidRPr="00ED25E8">
        <w:rPr>
          <w:rFonts w:ascii="Angsana New" w:hAnsi="Angsana New"/>
          <w:spacing w:val="2"/>
          <w:sz w:val="30"/>
          <w:szCs w:val="30"/>
          <w:cs/>
        </w:rPr>
        <w:t>อยู่ในค่าใช้จ่ายในการบริหารในงบกำไรขาดทุนรวมและแสดง</w:t>
      </w:r>
      <w:r w:rsidRPr="00616E3A">
        <w:rPr>
          <w:rFonts w:ascii="Angsana New" w:hAnsi="Angsana New"/>
          <w:sz w:val="30"/>
          <w:szCs w:val="30"/>
          <w:cs/>
        </w:rPr>
        <w:t>ภายใต้รายการค่าใช้จ่ายในการดำเนินงานในข้อมูลตามส่วนงานธุรกิจ</w:t>
      </w:r>
      <w:r w:rsidRPr="00616E3A">
        <w:rPr>
          <w:rFonts w:ascii="Angsana New" w:hAnsi="Angsana New"/>
          <w:sz w:val="30"/>
          <w:szCs w:val="30"/>
        </w:rPr>
        <w:t xml:space="preserve"> </w:t>
      </w:r>
      <w:r w:rsidR="008A4C76" w:rsidRPr="00616E3A">
        <w:rPr>
          <w:rFonts w:ascii="Angsana New" w:hAnsi="Angsana New"/>
          <w:sz w:val="30"/>
          <w:szCs w:val="30"/>
          <w:cs/>
        </w:rPr>
        <w:t xml:space="preserve">และทำให้กำไรสุทธิลดลง </w:t>
      </w:r>
      <w:r w:rsidR="008A4C76" w:rsidRPr="00616E3A">
        <w:rPr>
          <w:rFonts w:ascii="Angsana New" w:hAnsi="Angsana New"/>
          <w:sz w:val="30"/>
          <w:szCs w:val="30"/>
        </w:rPr>
        <w:t xml:space="preserve">762 </w:t>
      </w:r>
      <w:r w:rsidR="008A4C76" w:rsidRPr="00616E3A">
        <w:rPr>
          <w:rFonts w:ascii="Angsana New" w:hAnsi="Angsana New"/>
          <w:sz w:val="30"/>
          <w:szCs w:val="30"/>
          <w:cs/>
        </w:rPr>
        <w:t>ล้านบาท</w:t>
      </w:r>
    </w:p>
    <w:tbl>
      <w:tblPr>
        <w:tblStyle w:val="TableGrid1"/>
        <w:tblW w:w="915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2"/>
        <w:gridCol w:w="1701"/>
        <w:gridCol w:w="236"/>
        <w:gridCol w:w="1701"/>
        <w:gridCol w:w="236"/>
        <w:gridCol w:w="1705"/>
      </w:tblGrid>
      <w:tr w:rsidR="00DB1836" w:rsidRPr="00F156E1" w14:paraId="6926964D" w14:textId="77777777" w:rsidTr="007F1FC7">
        <w:tc>
          <w:tcPr>
            <w:tcW w:w="3572" w:type="dxa"/>
            <w:vAlign w:val="bottom"/>
          </w:tcPr>
          <w:p w14:paraId="6DABB141" w14:textId="77777777" w:rsidR="00DB1836" w:rsidRPr="00F156E1" w:rsidRDefault="00DB1836" w:rsidP="007F1FC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EBC0545" w14:textId="77777777" w:rsidR="00DB1836" w:rsidRPr="007B3625" w:rsidRDefault="00DB1836" w:rsidP="007F1FC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F156E1">
              <w:rPr>
                <w:rFonts w:ascii="Angsana New" w:hAnsi="Angsana New" w:cs="Angsana New" w:hint="cs"/>
                <w:sz w:val="30"/>
                <w:szCs w:val="30"/>
                <w:cs/>
              </w:rPr>
              <w:t>ธุรกิจซีเมนต์และผลิตภัณฑ์ก่อสร้าง</w:t>
            </w:r>
          </w:p>
        </w:tc>
        <w:tc>
          <w:tcPr>
            <w:tcW w:w="236" w:type="dxa"/>
            <w:vAlign w:val="bottom"/>
          </w:tcPr>
          <w:p w14:paraId="3E230F3E" w14:textId="77777777" w:rsidR="00DB1836" w:rsidRPr="00F156E1" w:rsidRDefault="00DB1836" w:rsidP="007F1FC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bottom"/>
          </w:tcPr>
          <w:p w14:paraId="620C9C02" w14:textId="77777777" w:rsidR="00DB1836" w:rsidRPr="00F156E1" w:rsidRDefault="00DB1836" w:rsidP="007F1FC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18C9D471" w14:textId="77777777" w:rsidR="00DB1836" w:rsidRPr="00F156E1" w:rsidRDefault="00DB1836" w:rsidP="007F1FC7">
            <w:pPr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F156E1">
              <w:rPr>
                <w:rFonts w:ascii="Angsana New" w:hAnsi="Angsana New" w:cs="Angsana New" w:hint="cs"/>
                <w:sz w:val="30"/>
                <w:szCs w:val="30"/>
                <w:cs/>
              </w:rPr>
              <w:t>ธุรกิจอื่น</w:t>
            </w: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ๆ</w:t>
            </w:r>
          </w:p>
        </w:tc>
        <w:tc>
          <w:tcPr>
            <w:tcW w:w="236" w:type="dxa"/>
            <w:vAlign w:val="bottom"/>
          </w:tcPr>
          <w:p w14:paraId="11E7B31E" w14:textId="77777777" w:rsidR="00DB1836" w:rsidRPr="00F156E1" w:rsidRDefault="00DB1836" w:rsidP="007F1FC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vAlign w:val="bottom"/>
          </w:tcPr>
          <w:p w14:paraId="00CF44FE" w14:textId="77777777" w:rsidR="00DB1836" w:rsidRPr="00F156E1" w:rsidRDefault="00DB1836" w:rsidP="007F1FC7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2A967581" w14:textId="77777777" w:rsidR="00DB1836" w:rsidRPr="007B3625" w:rsidRDefault="00DB1836" w:rsidP="007F1FC7">
            <w:pPr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  <w:r w:rsidRPr="00F156E1">
              <w:rPr>
                <w:rFonts w:ascii="Angsana New" w:hAnsi="Angsana New" w:cs="Angsana New" w:hint="cs"/>
                <w:sz w:val="30"/>
                <w:szCs w:val="30"/>
                <w:cs/>
              </w:rPr>
              <w:t>รวม</w:t>
            </w:r>
          </w:p>
        </w:tc>
      </w:tr>
      <w:tr w:rsidR="00DB1836" w:rsidRPr="00F156E1" w14:paraId="1FBB0388" w14:textId="77777777" w:rsidTr="007F1FC7">
        <w:tc>
          <w:tcPr>
            <w:tcW w:w="3572" w:type="dxa"/>
            <w:vAlign w:val="bottom"/>
          </w:tcPr>
          <w:p w14:paraId="0860F569" w14:textId="77777777" w:rsidR="00DB1836" w:rsidRPr="00F156E1" w:rsidRDefault="00DB1836" w:rsidP="007F1FC7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579" w:type="dxa"/>
            <w:gridSpan w:val="5"/>
            <w:vAlign w:val="bottom"/>
          </w:tcPr>
          <w:p w14:paraId="0AB36875" w14:textId="77777777" w:rsidR="00DB1836" w:rsidRPr="007B3625" w:rsidRDefault="00DB1836" w:rsidP="007F1FC7">
            <w:pPr>
              <w:jc w:val="center"/>
              <w:rPr>
                <w:rFonts w:ascii="Angsana New" w:hAnsi="Angsana New" w:cstheme="minorBidi"/>
                <w:sz w:val="30"/>
                <w:szCs w:val="30"/>
              </w:rPr>
            </w:pPr>
            <w:r w:rsidRPr="00F156E1">
              <w:rPr>
                <w:rFonts w:ascii="Angsana New" w:hAnsi="Angsana New"/>
                <w:i/>
                <w:iCs/>
                <w:sz w:val="30"/>
                <w:szCs w:val="30"/>
              </w:rPr>
              <w:t>(</w:t>
            </w:r>
            <w:r w:rsidRPr="00F156E1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</w:rPr>
              <w:t>ล้านบาท</w:t>
            </w:r>
            <w:r w:rsidRPr="00F156E1">
              <w:rPr>
                <w:rFonts w:ascii="Angsana New" w:hAnsi="Angsana New"/>
                <w:i/>
                <w:iCs/>
                <w:sz w:val="30"/>
                <w:szCs w:val="30"/>
              </w:rPr>
              <w:t>)</w:t>
            </w:r>
          </w:p>
        </w:tc>
      </w:tr>
      <w:tr w:rsidR="00DB1836" w:rsidRPr="00F156E1" w14:paraId="18A3E876" w14:textId="77777777" w:rsidTr="007F1FC7">
        <w:tc>
          <w:tcPr>
            <w:tcW w:w="3572" w:type="dxa"/>
            <w:vAlign w:val="center"/>
          </w:tcPr>
          <w:p w14:paraId="648346A1" w14:textId="77777777" w:rsidR="00DB1836" w:rsidRPr="007B3625" w:rsidRDefault="00DB1836" w:rsidP="007F1FC7">
            <w:pPr>
              <w:ind w:firstLine="33"/>
              <w:jc w:val="thaiDistribute"/>
              <w:rPr>
                <w:rFonts w:ascii="Angsana New" w:hAnsi="Angsana New" w:cstheme="minorBidi"/>
                <w:sz w:val="30"/>
                <w:szCs w:val="30"/>
              </w:rPr>
            </w:pPr>
            <w:r w:rsidRPr="00F156E1">
              <w:rPr>
                <w:rFonts w:ascii="Angsana New" w:hAnsi="Angsana New" w:cs="Angsana New" w:hint="cs"/>
                <w:sz w:val="30"/>
                <w:szCs w:val="30"/>
                <w:cs/>
              </w:rPr>
              <w:t>สินค้าคงเหลือ</w:t>
            </w:r>
          </w:p>
        </w:tc>
        <w:tc>
          <w:tcPr>
            <w:tcW w:w="1701" w:type="dxa"/>
            <w:vAlign w:val="center"/>
          </w:tcPr>
          <w:p w14:paraId="1B39809B" w14:textId="614ED7D5" w:rsidR="00DB1836" w:rsidRPr="00F156E1" w:rsidRDefault="00C71445" w:rsidP="007F1FC7">
            <w:pPr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82</w:t>
            </w:r>
          </w:p>
        </w:tc>
        <w:tc>
          <w:tcPr>
            <w:tcW w:w="236" w:type="dxa"/>
            <w:vAlign w:val="center"/>
          </w:tcPr>
          <w:p w14:paraId="0807864A" w14:textId="77777777" w:rsidR="00DB1836" w:rsidRPr="00F156E1" w:rsidRDefault="00DB1836" w:rsidP="007F1FC7">
            <w:pPr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23B77F67" w14:textId="4808F910" w:rsidR="00DB1836" w:rsidRPr="00F156E1" w:rsidRDefault="00C71445" w:rsidP="007F1FC7">
            <w:pPr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52</w:t>
            </w:r>
          </w:p>
        </w:tc>
        <w:tc>
          <w:tcPr>
            <w:tcW w:w="236" w:type="dxa"/>
            <w:vAlign w:val="center"/>
          </w:tcPr>
          <w:p w14:paraId="519F66F0" w14:textId="77777777" w:rsidR="00DB1836" w:rsidRPr="00F156E1" w:rsidRDefault="00DB1836" w:rsidP="007F1FC7">
            <w:pPr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vAlign w:val="center"/>
          </w:tcPr>
          <w:p w14:paraId="6B3CDAD4" w14:textId="0F214BAC" w:rsidR="00DB1836" w:rsidRPr="007B3625" w:rsidRDefault="00C71445" w:rsidP="007F1FC7">
            <w:pPr>
              <w:ind w:right="284"/>
              <w:jc w:val="right"/>
              <w:rPr>
                <w:rFonts w:ascii="Angsana New" w:hAnsi="Angsana New"/>
                <w:spacing w:val="4"/>
                <w:sz w:val="30"/>
                <w:szCs w:val="30"/>
              </w:rPr>
            </w:pPr>
            <w:r>
              <w:rPr>
                <w:rFonts w:ascii="Angsana New" w:hAnsi="Angsana New"/>
                <w:spacing w:val="4"/>
                <w:sz w:val="30"/>
                <w:szCs w:val="30"/>
              </w:rPr>
              <w:t>134</w:t>
            </w:r>
          </w:p>
        </w:tc>
      </w:tr>
      <w:tr w:rsidR="00DB1836" w:rsidRPr="00F156E1" w14:paraId="3FC72B75" w14:textId="77777777" w:rsidTr="007F1FC7">
        <w:tc>
          <w:tcPr>
            <w:tcW w:w="3572" w:type="dxa"/>
            <w:vAlign w:val="bottom"/>
          </w:tcPr>
          <w:p w14:paraId="6319AAA4" w14:textId="24C37947" w:rsidR="00DB1836" w:rsidRPr="00F156E1" w:rsidRDefault="00DB1836" w:rsidP="007F1FC7">
            <w:pPr>
              <w:ind w:firstLine="3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F156E1">
              <w:rPr>
                <w:rFonts w:ascii="Angsana New" w:hAnsi="Angsana New" w:cs="Angsana New" w:hint="cs"/>
                <w:sz w:val="30"/>
                <w:szCs w:val="30"/>
                <w:cs/>
              </w:rPr>
              <w:t>ที่ดิน อาคารและอุปกรณ์</w:t>
            </w:r>
            <w:r w:rsidR="00D264F0">
              <w:rPr>
                <w:rFonts w:ascii="Angsana New" w:hAnsi="Angsana New" w:cs="Angsana New" w:hint="cs"/>
                <w:sz w:val="30"/>
                <w:szCs w:val="30"/>
                <w:cs/>
              </w:rPr>
              <w:t xml:space="preserve"> และอื่นๆ</w:t>
            </w:r>
          </w:p>
        </w:tc>
        <w:tc>
          <w:tcPr>
            <w:tcW w:w="1701" w:type="dxa"/>
            <w:vAlign w:val="center"/>
          </w:tcPr>
          <w:p w14:paraId="6AB4431F" w14:textId="2979D97E" w:rsidR="00DB1836" w:rsidRPr="00F156E1" w:rsidRDefault="00C71445" w:rsidP="007F1FC7">
            <w:pPr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617</w:t>
            </w:r>
          </w:p>
        </w:tc>
        <w:tc>
          <w:tcPr>
            <w:tcW w:w="236" w:type="dxa"/>
            <w:vAlign w:val="center"/>
          </w:tcPr>
          <w:p w14:paraId="207FEB88" w14:textId="77777777" w:rsidR="00DB1836" w:rsidRPr="00F156E1" w:rsidRDefault="00DB1836" w:rsidP="007F1FC7">
            <w:pPr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1" w:type="dxa"/>
            <w:vAlign w:val="center"/>
          </w:tcPr>
          <w:p w14:paraId="667B9021" w14:textId="291DFA03" w:rsidR="00DB1836" w:rsidRPr="00F156E1" w:rsidRDefault="00C71445" w:rsidP="007F1FC7">
            <w:pPr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107</w:t>
            </w:r>
          </w:p>
        </w:tc>
        <w:tc>
          <w:tcPr>
            <w:tcW w:w="236" w:type="dxa"/>
            <w:vAlign w:val="center"/>
          </w:tcPr>
          <w:p w14:paraId="2D552605" w14:textId="77777777" w:rsidR="00DB1836" w:rsidRPr="00F156E1" w:rsidRDefault="00DB1836" w:rsidP="007F1FC7">
            <w:pPr>
              <w:ind w:right="284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05" w:type="dxa"/>
            <w:vAlign w:val="center"/>
          </w:tcPr>
          <w:p w14:paraId="36A0541A" w14:textId="17C45121" w:rsidR="00DB1836" w:rsidRPr="007B3625" w:rsidRDefault="00C71445" w:rsidP="007F1FC7">
            <w:pPr>
              <w:ind w:right="284"/>
              <w:jc w:val="right"/>
              <w:rPr>
                <w:rFonts w:ascii="Angsana New" w:hAnsi="Angsana New"/>
                <w:spacing w:val="4"/>
                <w:sz w:val="30"/>
                <w:szCs w:val="30"/>
              </w:rPr>
            </w:pPr>
            <w:r>
              <w:rPr>
                <w:rFonts w:ascii="Angsana New" w:hAnsi="Angsana New"/>
                <w:spacing w:val="4"/>
                <w:sz w:val="30"/>
                <w:szCs w:val="30"/>
              </w:rPr>
              <w:t>724</w:t>
            </w:r>
          </w:p>
        </w:tc>
      </w:tr>
      <w:tr w:rsidR="00DB1836" w:rsidRPr="00F156E1" w14:paraId="7FC545B3" w14:textId="77777777" w:rsidTr="007F1FC7">
        <w:tc>
          <w:tcPr>
            <w:tcW w:w="3572" w:type="dxa"/>
            <w:vAlign w:val="bottom"/>
          </w:tcPr>
          <w:p w14:paraId="231D39A1" w14:textId="77777777" w:rsidR="00DB1836" w:rsidRPr="00F156E1" w:rsidRDefault="00DB1836" w:rsidP="007F1FC7">
            <w:pPr>
              <w:ind w:firstLine="33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F156E1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388824" w14:textId="16A9FB97" w:rsidR="00DB1836" w:rsidRPr="00F156E1" w:rsidRDefault="00C71445" w:rsidP="007F1FC7">
            <w:pPr>
              <w:ind w:right="28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699</w:t>
            </w:r>
          </w:p>
        </w:tc>
        <w:tc>
          <w:tcPr>
            <w:tcW w:w="236" w:type="dxa"/>
            <w:vAlign w:val="bottom"/>
          </w:tcPr>
          <w:p w14:paraId="1ACB9ED4" w14:textId="77777777" w:rsidR="00DB1836" w:rsidRPr="00F156E1" w:rsidRDefault="00DB1836" w:rsidP="007F1FC7">
            <w:pPr>
              <w:ind w:right="28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098E503" w14:textId="58B8DE83" w:rsidR="00DB1836" w:rsidRPr="00F156E1" w:rsidRDefault="00C71445" w:rsidP="007F1FC7">
            <w:pPr>
              <w:ind w:right="28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159</w:t>
            </w:r>
          </w:p>
        </w:tc>
        <w:tc>
          <w:tcPr>
            <w:tcW w:w="236" w:type="dxa"/>
            <w:vAlign w:val="bottom"/>
          </w:tcPr>
          <w:p w14:paraId="54966E31" w14:textId="77777777" w:rsidR="00DB1836" w:rsidRPr="00F156E1" w:rsidRDefault="00DB1836" w:rsidP="007F1FC7">
            <w:pPr>
              <w:ind w:right="284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0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0E404B" w14:textId="19129897" w:rsidR="00DB1836" w:rsidRPr="007B3625" w:rsidRDefault="00C71445" w:rsidP="007F1FC7">
            <w:pPr>
              <w:ind w:right="284"/>
              <w:jc w:val="right"/>
              <w:rPr>
                <w:rFonts w:ascii="Angsana New" w:hAnsi="Angsana New"/>
                <w:b/>
                <w:bCs/>
                <w:spacing w:val="4"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pacing w:val="4"/>
                <w:sz w:val="30"/>
                <w:szCs w:val="30"/>
              </w:rPr>
              <w:t>858</w:t>
            </w:r>
          </w:p>
        </w:tc>
      </w:tr>
    </w:tbl>
    <w:p w14:paraId="7B7E3BA8" w14:textId="1BECE6E4" w:rsidR="008D7CC8" w:rsidRDefault="008D7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trike/>
          <w:sz w:val="30"/>
          <w:szCs w:val="30"/>
          <w:cs/>
          <w:lang w:val="th-TH"/>
        </w:rPr>
      </w:pPr>
    </w:p>
    <w:p w14:paraId="382DB901" w14:textId="11AF15B2" w:rsidR="00EC43CB" w:rsidRPr="00300257" w:rsidRDefault="00212E3D" w:rsidP="00EC43CB">
      <w:pPr>
        <w:pStyle w:val="a1"/>
        <w:tabs>
          <w:tab w:val="clear" w:pos="360"/>
          <w:tab w:val="clear" w:pos="720"/>
          <w:tab w:val="clear" w:pos="1080"/>
          <w:tab w:val="left" w:pos="567"/>
        </w:tabs>
        <w:spacing w:line="240" w:lineRule="atLeast"/>
        <w:jc w:val="thaiDistribute"/>
        <w:rPr>
          <w:rFonts w:ascii="Angsana New" w:hAnsi="Angsana New"/>
          <w:b/>
          <w:bCs/>
          <w:sz w:val="30"/>
          <w:szCs w:val="30"/>
          <w:cs/>
        </w:rPr>
      </w:pPr>
      <w:r>
        <w:rPr>
          <w:rFonts w:ascii="Angsana New" w:hAnsi="Angsana New"/>
          <w:b/>
          <w:bCs/>
          <w:sz w:val="30"/>
          <w:szCs w:val="30"/>
          <w:lang w:val="en-US"/>
        </w:rPr>
        <w:t>14</w:t>
      </w:r>
      <w:r w:rsidR="00EC43CB" w:rsidRPr="00300257">
        <w:rPr>
          <w:rFonts w:ascii="Angsana New" w:hAnsi="Angsana New"/>
          <w:b/>
          <w:bCs/>
          <w:sz w:val="30"/>
          <w:szCs w:val="30"/>
          <w:cs/>
        </w:rPr>
        <w:tab/>
        <w:t>กำไรต่อหุ้นขั้นพื้นฐาน</w:t>
      </w:r>
    </w:p>
    <w:p w14:paraId="4D1F2325" w14:textId="77777777" w:rsidR="00EC43CB" w:rsidRPr="00F24E3F" w:rsidRDefault="00EC43CB" w:rsidP="00EC4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3E941CBB" w14:textId="5D3FB7CA" w:rsidR="00EC43CB" w:rsidRPr="002410B9" w:rsidRDefault="00EC43CB" w:rsidP="00EC4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z w:val="30"/>
          <w:szCs w:val="30"/>
        </w:rPr>
      </w:pPr>
      <w:r w:rsidRPr="00300257">
        <w:rPr>
          <w:rFonts w:ascii="Angsana New" w:hAnsi="Angsana New"/>
          <w:sz w:val="30"/>
          <w:szCs w:val="30"/>
          <w:cs/>
        </w:rPr>
        <w:t>กำไรต่อหุ้นขั้น</w:t>
      </w:r>
      <w:r w:rsidRPr="002410B9">
        <w:rPr>
          <w:rFonts w:ascii="Angsana New" w:hAnsi="Angsana New"/>
          <w:sz w:val="30"/>
          <w:szCs w:val="30"/>
          <w:cs/>
        </w:rPr>
        <w:t>พื้นฐานสำหรับ</w:t>
      </w:r>
      <w:r w:rsidR="0080780F" w:rsidRPr="000C50DD">
        <w:rPr>
          <w:rFonts w:ascii="Angsana New" w:hAnsi="Angsana New"/>
          <w:sz w:val="30"/>
          <w:szCs w:val="30"/>
          <w:cs/>
        </w:rPr>
        <w:t>งวด</w:t>
      </w:r>
      <w:r w:rsidR="008D7CC8" w:rsidRPr="000C50DD">
        <w:rPr>
          <w:rFonts w:ascii="Angsana New" w:hAnsi="Angsana New"/>
          <w:spacing w:val="4"/>
          <w:sz w:val="30"/>
          <w:szCs w:val="30"/>
          <w:cs/>
        </w:rPr>
        <w:t>สาม</w:t>
      </w:r>
      <w:r w:rsidR="008D7CC8" w:rsidRPr="00A86645">
        <w:rPr>
          <w:rFonts w:ascii="Angsana New" w:hAnsi="Angsana New"/>
          <w:spacing w:val="4"/>
          <w:sz w:val="30"/>
          <w:szCs w:val="30"/>
          <w:cs/>
        </w:rPr>
        <w:t>เดือนและ</w:t>
      </w:r>
      <w:r w:rsidR="008765D7" w:rsidRPr="00756E40">
        <w:rPr>
          <w:rFonts w:ascii="Angsana New" w:hAnsi="Angsana New"/>
          <w:spacing w:val="4"/>
          <w:sz w:val="30"/>
          <w:szCs w:val="30"/>
          <w:cs/>
        </w:rPr>
        <w:t>เก้า</w:t>
      </w:r>
      <w:r w:rsidR="008D7CC8" w:rsidRPr="00A86645">
        <w:rPr>
          <w:rFonts w:ascii="Angsana New" w:hAnsi="Angsana New"/>
          <w:spacing w:val="4"/>
          <w:sz w:val="30"/>
          <w:szCs w:val="30"/>
          <w:cs/>
        </w:rPr>
        <w:t xml:space="preserve">เดือนสิ้นสุดวันที่ </w:t>
      </w:r>
      <w:r w:rsidR="008D7CC8" w:rsidRPr="00756E40">
        <w:rPr>
          <w:rFonts w:ascii="Angsana New" w:hAnsi="Angsana New"/>
          <w:spacing w:val="4"/>
          <w:sz w:val="30"/>
          <w:szCs w:val="30"/>
        </w:rPr>
        <w:t xml:space="preserve">30 </w:t>
      </w:r>
      <w:r w:rsidR="008765D7" w:rsidRPr="00756E40">
        <w:rPr>
          <w:rFonts w:ascii="Angsana New" w:hAnsi="Angsana New"/>
          <w:sz w:val="30"/>
          <w:szCs w:val="30"/>
          <w:cs/>
        </w:rPr>
        <w:t>กันยายน</w:t>
      </w:r>
      <w:r w:rsidR="008D7CC8" w:rsidRPr="000C50DD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2410B9">
        <w:rPr>
          <w:rFonts w:ascii="Angsana New" w:hAnsi="Angsana New"/>
          <w:sz w:val="30"/>
          <w:szCs w:val="30"/>
          <w:cs/>
        </w:rPr>
        <w:t>คำนวณจากกำไรสำหรับ</w:t>
      </w:r>
      <w:r w:rsidR="0080780F" w:rsidRPr="002410B9">
        <w:rPr>
          <w:rFonts w:ascii="Angsana New" w:hAnsi="Angsana New"/>
          <w:sz w:val="30"/>
          <w:szCs w:val="30"/>
          <w:cs/>
        </w:rPr>
        <w:t>งวด</w:t>
      </w:r>
      <w:r w:rsidRPr="002410B9">
        <w:rPr>
          <w:rFonts w:ascii="Angsana New" w:hAnsi="Angsana New"/>
          <w:spacing w:val="-4"/>
          <w:sz w:val="30"/>
          <w:szCs w:val="30"/>
          <w:cs/>
        </w:rPr>
        <w:t>ส่วนที่เป็นของผู้ถือหุ้นสามัญบริษัทใหญ่ และจำนวนหุ้นสามัญถัวเฉลี่ยถ่วงน้ำหนักที่ออกจำหน่ายแล้วระหว่าง</w:t>
      </w:r>
      <w:r w:rsidR="0080780F" w:rsidRPr="002410B9">
        <w:rPr>
          <w:rFonts w:ascii="Angsana New" w:hAnsi="Angsana New"/>
          <w:spacing w:val="-4"/>
          <w:sz w:val="30"/>
          <w:szCs w:val="30"/>
          <w:cs/>
        </w:rPr>
        <w:t>งวด</w:t>
      </w:r>
      <w:r w:rsidRPr="002410B9">
        <w:rPr>
          <w:rFonts w:ascii="Angsana New" w:hAnsi="Angsana New"/>
          <w:spacing w:val="4"/>
          <w:sz w:val="30"/>
          <w:szCs w:val="30"/>
          <w:cs/>
        </w:rPr>
        <w:t xml:space="preserve"> โดยแสดง</w:t>
      </w:r>
      <w:r w:rsidRPr="002410B9">
        <w:rPr>
          <w:rFonts w:ascii="Angsana New" w:hAnsi="Angsana New"/>
          <w:sz w:val="30"/>
          <w:szCs w:val="30"/>
          <w:cs/>
        </w:rPr>
        <w:t xml:space="preserve">การคำนวณดังนี้ </w:t>
      </w:r>
    </w:p>
    <w:p w14:paraId="531F070D" w14:textId="77777777" w:rsidR="00EC43CB" w:rsidRPr="002410B9" w:rsidRDefault="00EC43CB" w:rsidP="00EC4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6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1"/>
        <w:gridCol w:w="1300"/>
        <w:gridCol w:w="275"/>
        <w:gridCol w:w="1313"/>
      </w:tblGrid>
      <w:tr w:rsidR="00EC43CB" w:rsidRPr="002410B9" w14:paraId="1328CC35" w14:textId="77777777" w:rsidTr="00EC43CB">
        <w:tc>
          <w:tcPr>
            <w:tcW w:w="6301" w:type="dxa"/>
          </w:tcPr>
          <w:p w14:paraId="685E64BF" w14:textId="77777777" w:rsidR="00EC43CB" w:rsidRPr="002410B9" w:rsidRDefault="00EC43CB" w:rsidP="00895F5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dxa"/>
          </w:tcPr>
          <w:p w14:paraId="084BEA3A" w14:textId="76100B09" w:rsidR="00EC43CB" w:rsidRPr="002410B9" w:rsidRDefault="00EC43CB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10B9">
              <w:rPr>
                <w:rFonts w:ascii="Angsana New" w:hAnsi="Angsana New"/>
                <w:sz w:val="30"/>
                <w:szCs w:val="30"/>
              </w:rPr>
              <w:t>256</w:t>
            </w:r>
            <w:r w:rsidR="0080780F" w:rsidRPr="002410B9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5" w:type="dxa"/>
          </w:tcPr>
          <w:p w14:paraId="636569B1" w14:textId="77777777" w:rsidR="00EC43CB" w:rsidRPr="002410B9" w:rsidRDefault="00EC43CB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44949519" w14:textId="608448A9" w:rsidR="00EC43CB" w:rsidRPr="002410B9" w:rsidRDefault="00EC43CB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10B9">
              <w:rPr>
                <w:rFonts w:ascii="Angsana New" w:hAnsi="Angsana New"/>
                <w:sz w:val="30"/>
                <w:szCs w:val="30"/>
              </w:rPr>
              <w:t>256</w:t>
            </w:r>
            <w:r w:rsidR="0080780F" w:rsidRPr="002410B9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  <w:tr w:rsidR="00EC43CB" w:rsidRPr="002410B9" w14:paraId="7979AEAE" w14:textId="77777777" w:rsidTr="00700CE2">
        <w:tc>
          <w:tcPr>
            <w:tcW w:w="6301" w:type="dxa"/>
          </w:tcPr>
          <w:p w14:paraId="1F2EC4DA" w14:textId="77777777" w:rsidR="00EC43CB" w:rsidRPr="002410B9" w:rsidRDefault="00EC43CB" w:rsidP="00895F54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8" w:type="dxa"/>
            <w:gridSpan w:val="3"/>
          </w:tcPr>
          <w:p w14:paraId="6042B07E" w14:textId="77777777" w:rsidR="00EC43CB" w:rsidRPr="002410B9" w:rsidRDefault="00EC43CB" w:rsidP="00895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10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 / ล้านหุ้น)</w:t>
            </w:r>
          </w:p>
        </w:tc>
      </w:tr>
      <w:tr w:rsidR="0080780F" w:rsidRPr="002410B9" w14:paraId="097B26F0" w14:textId="77777777" w:rsidTr="00700CE2">
        <w:tc>
          <w:tcPr>
            <w:tcW w:w="6301" w:type="dxa"/>
          </w:tcPr>
          <w:p w14:paraId="65B4DD89" w14:textId="707AB352" w:rsidR="0080780F" w:rsidRPr="002410B9" w:rsidRDefault="008D7CC8" w:rsidP="00EC43C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0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สำหรับงวดสามเดือนสิ้นสุด</w:t>
            </w:r>
            <w:r w:rsidRPr="00A866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วันที่ </w:t>
            </w:r>
            <w:r w:rsidRPr="00756E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765D7" w:rsidRPr="00756E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0" w:type="dxa"/>
            <w:vAlign w:val="bottom"/>
          </w:tcPr>
          <w:p w14:paraId="66A3ACEE" w14:textId="77777777" w:rsidR="0080780F" w:rsidRPr="002410B9" w:rsidRDefault="0080780F" w:rsidP="00EC43CB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14:paraId="302E1056" w14:textId="77777777" w:rsidR="0080780F" w:rsidRPr="002410B9" w:rsidRDefault="0080780F" w:rsidP="00EC43CB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vAlign w:val="bottom"/>
          </w:tcPr>
          <w:p w14:paraId="72357FF7" w14:textId="77777777" w:rsidR="0080780F" w:rsidRPr="002410B9" w:rsidRDefault="0080780F" w:rsidP="00F24E3F">
            <w:pPr>
              <w:pStyle w:val="Caption"/>
              <w:spacing w:line="240" w:lineRule="auto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D7CC8" w:rsidRPr="002410B9" w14:paraId="4A6A28B8" w14:textId="77777777" w:rsidTr="00DD7C1C">
        <w:tc>
          <w:tcPr>
            <w:tcW w:w="6301" w:type="dxa"/>
          </w:tcPr>
          <w:p w14:paraId="4C2F5267" w14:textId="4DE466EB" w:rsidR="008D7CC8" w:rsidRPr="002410B9" w:rsidRDefault="008D7CC8" w:rsidP="008D7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10B9">
              <w:rPr>
                <w:rFonts w:ascii="Angsana New" w:hAnsi="Angsana New"/>
                <w:sz w:val="30"/>
                <w:szCs w:val="30"/>
                <w:cs/>
              </w:rPr>
              <w:t>กำไรสำหรับงวดส่วนที่เป็นของผู้ถือหุ้นสามัญบริษัทใหญ่</w:t>
            </w:r>
          </w:p>
        </w:tc>
        <w:tc>
          <w:tcPr>
            <w:tcW w:w="1300" w:type="dxa"/>
            <w:tcBorders>
              <w:bottom w:val="double" w:sz="4" w:space="0" w:color="auto"/>
            </w:tcBorders>
            <w:vAlign w:val="bottom"/>
          </w:tcPr>
          <w:p w14:paraId="4E7929BC" w14:textId="6A62803C" w:rsidR="008D7CC8" w:rsidRPr="002410B9" w:rsidRDefault="00A86645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6,</w:t>
            </w:r>
            <w:r w:rsidR="0086538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5F456A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04</w:t>
            </w:r>
          </w:p>
        </w:tc>
        <w:tc>
          <w:tcPr>
            <w:tcW w:w="275" w:type="dxa"/>
            <w:vAlign w:val="bottom"/>
          </w:tcPr>
          <w:p w14:paraId="1942F5DA" w14:textId="77777777" w:rsidR="008D7CC8" w:rsidRPr="002410B9" w:rsidRDefault="008D7CC8" w:rsidP="008D7CC8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tcBorders>
              <w:bottom w:val="double" w:sz="4" w:space="0" w:color="auto"/>
            </w:tcBorders>
          </w:tcPr>
          <w:p w14:paraId="38DE7CE5" w14:textId="14FA75B6" w:rsidR="008D7CC8" w:rsidRPr="003052D5" w:rsidRDefault="008765D7" w:rsidP="008D7CC8">
            <w:pPr>
              <w:pStyle w:val="Caption"/>
              <w:spacing w:line="240" w:lineRule="auto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052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9,473</w:t>
            </w:r>
          </w:p>
        </w:tc>
      </w:tr>
      <w:tr w:rsidR="008D7CC8" w:rsidRPr="002410B9" w14:paraId="2D3EDC48" w14:textId="77777777" w:rsidTr="00DD7C1C">
        <w:tc>
          <w:tcPr>
            <w:tcW w:w="6301" w:type="dxa"/>
          </w:tcPr>
          <w:p w14:paraId="65A8F847" w14:textId="77777777" w:rsidR="008D7CC8" w:rsidRPr="002410B9" w:rsidRDefault="008D7CC8" w:rsidP="008D7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2410B9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จำนวนหุ้นสามัญถัวเฉลี่ยถ่วงน้ำหนักที่ออกจำหน่ายแล้ว</w:t>
            </w:r>
          </w:p>
        </w:tc>
        <w:tc>
          <w:tcPr>
            <w:tcW w:w="13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1E49A90A" w14:textId="2516C356" w:rsidR="008D7CC8" w:rsidRPr="002410B9" w:rsidRDefault="00A86645" w:rsidP="008D7CC8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1,200</w:t>
            </w:r>
          </w:p>
        </w:tc>
        <w:tc>
          <w:tcPr>
            <w:tcW w:w="275" w:type="dxa"/>
            <w:vAlign w:val="bottom"/>
          </w:tcPr>
          <w:p w14:paraId="0AE6B808" w14:textId="77777777" w:rsidR="008D7CC8" w:rsidRPr="002410B9" w:rsidRDefault="008D7CC8" w:rsidP="008D7CC8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double" w:sz="4" w:space="0" w:color="auto"/>
              <w:bottom w:val="double" w:sz="4" w:space="0" w:color="auto"/>
            </w:tcBorders>
          </w:tcPr>
          <w:p w14:paraId="502EC4C0" w14:textId="5C6469D9" w:rsidR="008D7CC8" w:rsidRPr="003052D5" w:rsidRDefault="008D7CC8" w:rsidP="008D7CC8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052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1,200</w:t>
            </w:r>
          </w:p>
        </w:tc>
      </w:tr>
      <w:tr w:rsidR="008D7CC8" w:rsidRPr="002410B9" w14:paraId="642F9D5A" w14:textId="77777777" w:rsidTr="00DD7C1C">
        <w:tc>
          <w:tcPr>
            <w:tcW w:w="6301" w:type="dxa"/>
          </w:tcPr>
          <w:p w14:paraId="29BA73E9" w14:textId="77777777" w:rsidR="008D7CC8" w:rsidRPr="002410B9" w:rsidRDefault="008D7CC8" w:rsidP="008D7CC8">
            <w:pPr>
              <w:tabs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2410B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2410B9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00" w:type="dxa"/>
            <w:tcBorders>
              <w:bottom w:val="double" w:sz="4" w:space="0" w:color="auto"/>
            </w:tcBorders>
            <w:vAlign w:val="bottom"/>
          </w:tcPr>
          <w:p w14:paraId="70FD7CDF" w14:textId="5A88D423" w:rsidR="008D7CC8" w:rsidRPr="002410B9" w:rsidRDefault="00A86645" w:rsidP="008D7CC8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5.17</w:t>
            </w:r>
          </w:p>
        </w:tc>
        <w:tc>
          <w:tcPr>
            <w:tcW w:w="275" w:type="dxa"/>
          </w:tcPr>
          <w:p w14:paraId="47AC5EF0" w14:textId="77777777" w:rsidR="008D7CC8" w:rsidRPr="002410B9" w:rsidRDefault="008D7CC8" w:rsidP="008D7CC8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tcBorders>
              <w:bottom w:val="double" w:sz="4" w:space="0" w:color="auto"/>
            </w:tcBorders>
          </w:tcPr>
          <w:p w14:paraId="3AC2F4A1" w14:textId="6AC56B46" w:rsidR="008D7CC8" w:rsidRPr="003052D5" w:rsidRDefault="008765D7" w:rsidP="008D7CC8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2D5">
              <w:rPr>
                <w:rFonts w:ascii="Angsana New" w:hAnsi="Angsana New" w:cs="Angsana New"/>
                <w:sz w:val="30"/>
                <w:szCs w:val="30"/>
              </w:rPr>
              <w:t>7.89</w:t>
            </w:r>
          </w:p>
        </w:tc>
      </w:tr>
    </w:tbl>
    <w:p w14:paraId="11B46FDF" w14:textId="16B274CE" w:rsidR="00EC43CB" w:rsidRPr="002410B9" w:rsidRDefault="00EC43CB" w:rsidP="00EC4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6"/>
          <w:sz w:val="30"/>
          <w:szCs w:val="30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01"/>
        <w:gridCol w:w="1300"/>
        <w:gridCol w:w="275"/>
        <w:gridCol w:w="1313"/>
      </w:tblGrid>
      <w:tr w:rsidR="008D7CC8" w:rsidRPr="002410B9" w14:paraId="0158DB00" w14:textId="77777777" w:rsidTr="000A687C">
        <w:tc>
          <w:tcPr>
            <w:tcW w:w="6301" w:type="dxa"/>
          </w:tcPr>
          <w:p w14:paraId="34506E8D" w14:textId="77777777" w:rsidR="008D7CC8" w:rsidRPr="002410B9" w:rsidRDefault="008D7CC8" w:rsidP="000A687C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00" w:type="dxa"/>
          </w:tcPr>
          <w:p w14:paraId="0CADE30E" w14:textId="77777777" w:rsidR="008D7CC8" w:rsidRPr="002410B9" w:rsidRDefault="008D7CC8" w:rsidP="000A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10B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5" w:type="dxa"/>
          </w:tcPr>
          <w:p w14:paraId="05EC3CAC" w14:textId="77777777" w:rsidR="008D7CC8" w:rsidRPr="002410B9" w:rsidRDefault="008D7CC8" w:rsidP="000A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</w:tcPr>
          <w:p w14:paraId="52E048E2" w14:textId="77777777" w:rsidR="008D7CC8" w:rsidRPr="002410B9" w:rsidRDefault="008D7CC8" w:rsidP="000A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410B9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D7CC8" w:rsidRPr="002410B9" w14:paraId="51D44163" w14:textId="77777777" w:rsidTr="000A687C">
        <w:tc>
          <w:tcPr>
            <w:tcW w:w="6301" w:type="dxa"/>
          </w:tcPr>
          <w:p w14:paraId="48D63AC2" w14:textId="77777777" w:rsidR="008D7CC8" w:rsidRPr="002410B9" w:rsidRDefault="008D7CC8" w:rsidP="000A687C">
            <w:pPr>
              <w:jc w:val="both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88" w:type="dxa"/>
            <w:gridSpan w:val="3"/>
          </w:tcPr>
          <w:p w14:paraId="5D990150" w14:textId="77777777" w:rsidR="008D7CC8" w:rsidRPr="002410B9" w:rsidRDefault="008D7CC8" w:rsidP="000A6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1" w:right="-117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2410B9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 / ล้านหุ้น)</w:t>
            </w:r>
          </w:p>
        </w:tc>
      </w:tr>
      <w:tr w:rsidR="008D7CC8" w:rsidRPr="00F24E3F" w14:paraId="4AD6B105" w14:textId="77777777" w:rsidTr="000A687C">
        <w:tc>
          <w:tcPr>
            <w:tcW w:w="6301" w:type="dxa"/>
          </w:tcPr>
          <w:p w14:paraId="56DD5F4F" w14:textId="571C3D1D" w:rsidR="008D7CC8" w:rsidRPr="00700CE2" w:rsidRDefault="008D7CC8" w:rsidP="000A687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0C50D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8765D7" w:rsidRPr="00756E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เก้า</w:t>
            </w:r>
            <w:r w:rsidRPr="00A86645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เดือนสิ้นสุดวันที่ </w:t>
            </w:r>
            <w:r w:rsidRPr="00756E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8765D7" w:rsidRPr="00756E4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300" w:type="dxa"/>
            <w:vAlign w:val="bottom"/>
          </w:tcPr>
          <w:p w14:paraId="059E4C91" w14:textId="77777777" w:rsidR="008D7CC8" w:rsidRDefault="008D7CC8" w:rsidP="000A687C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  <w:tc>
          <w:tcPr>
            <w:tcW w:w="275" w:type="dxa"/>
            <w:vAlign w:val="bottom"/>
          </w:tcPr>
          <w:p w14:paraId="24EC1B9D" w14:textId="77777777" w:rsidR="008D7CC8" w:rsidRPr="0064031E" w:rsidRDefault="008D7CC8" w:rsidP="000A687C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vAlign w:val="bottom"/>
          </w:tcPr>
          <w:p w14:paraId="10EC0DB6" w14:textId="77777777" w:rsidR="008D7CC8" w:rsidRPr="0064031E" w:rsidRDefault="008D7CC8" w:rsidP="000A687C">
            <w:pPr>
              <w:pStyle w:val="Caption"/>
              <w:spacing w:line="240" w:lineRule="auto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</w:p>
        </w:tc>
      </w:tr>
      <w:tr w:rsidR="008D7CC8" w:rsidRPr="00F24E3F" w14:paraId="5C336EB0" w14:textId="77777777" w:rsidTr="00DD7C1C">
        <w:tc>
          <w:tcPr>
            <w:tcW w:w="6301" w:type="dxa"/>
          </w:tcPr>
          <w:p w14:paraId="2951E59C" w14:textId="77777777" w:rsidR="008D7CC8" w:rsidRPr="0064031E" w:rsidRDefault="008D7CC8" w:rsidP="008D7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031E">
              <w:rPr>
                <w:rFonts w:ascii="Angsana New" w:hAnsi="Angsana New"/>
                <w:sz w:val="30"/>
                <w:szCs w:val="30"/>
                <w:cs/>
              </w:rPr>
              <w:t>กำไรสำหรับ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งวด</w:t>
            </w:r>
            <w:r w:rsidRPr="0064031E">
              <w:rPr>
                <w:rFonts w:ascii="Angsana New" w:hAnsi="Angsana New"/>
                <w:sz w:val="30"/>
                <w:szCs w:val="30"/>
                <w:cs/>
              </w:rPr>
              <w:t>ส่วนที่เป็นของผู้ถือหุ้น</w:t>
            </w:r>
            <w:r w:rsidRPr="0064031E">
              <w:rPr>
                <w:rFonts w:ascii="Angsana New" w:hAnsi="Angsana New" w:hint="cs"/>
                <w:sz w:val="30"/>
                <w:szCs w:val="30"/>
                <w:cs/>
              </w:rPr>
              <w:t>สามัญ</w:t>
            </w:r>
            <w:r w:rsidRPr="0064031E">
              <w:rPr>
                <w:rFonts w:ascii="Angsana New" w:hAnsi="Angsana New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300" w:type="dxa"/>
            <w:tcBorders>
              <w:bottom w:val="double" w:sz="4" w:space="0" w:color="auto"/>
            </w:tcBorders>
            <w:vAlign w:val="bottom"/>
          </w:tcPr>
          <w:p w14:paraId="45E24E83" w14:textId="599AB262" w:rsidR="008D7CC8" w:rsidRPr="0064031E" w:rsidRDefault="00A86645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2</w:t>
            </w:r>
            <w:r w:rsidR="0086538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4</w:t>
            </w: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,</w:t>
            </w:r>
            <w:r w:rsidR="00865383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910</w:t>
            </w:r>
          </w:p>
        </w:tc>
        <w:tc>
          <w:tcPr>
            <w:tcW w:w="275" w:type="dxa"/>
            <w:vAlign w:val="bottom"/>
          </w:tcPr>
          <w:p w14:paraId="15EAE450" w14:textId="77777777" w:rsidR="008D7CC8" w:rsidRPr="0064031E" w:rsidRDefault="008D7CC8" w:rsidP="008D7CC8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tcBorders>
              <w:bottom w:val="double" w:sz="4" w:space="0" w:color="auto"/>
            </w:tcBorders>
          </w:tcPr>
          <w:p w14:paraId="6F459A0A" w14:textId="3D76D846" w:rsidR="008D7CC8" w:rsidRPr="003052D5" w:rsidRDefault="008765D7" w:rsidP="008D7CC8">
            <w:pPr>
              <w:pStyle w:val="Caption"/>
              <w:spacing w:line="240" w:lineRule="auto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052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34,281</w:t>
            </w:r>
          </w:p>
        </w:tc>
      </w:tr>
      <w:tr w:rsidR="008D7CC8" w:rsidRPr="0064031E" w14:paraId="5BE35D6B" w14:textId="77777777" w:rsidTr="00DD7C1C">
        <w:tc>
          <w:tcPr>
            <w:tcW w:w="6301" w:type="dxa"/>
          </w:tcPr>
          <w:p w14:paraId="3C2A35EC" w14:textId="77777777" w:rsidR="008D7CC8" w:rsidRPr="0064031E" w:rsidRDefault="008D7CC8" w:rsidP="008D7C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64031E">
              <w:rPr>
                <w:rFonts w:ascii="Angsana New" w:hAnsi="Angsana New"/>
                <w:sz w:val="30"/>
                <w:szCs w:val="30"/>
                <w:cs/>
              </w:rPr>
              <w:t>จำนวนหุ้นสามัญถัวเฉลี่ยถ่วงน้ำหนักที่ออกจำหน่ายแล้ว</w:t>
            </w:r>
          </w:p>
        </w:tc>
        <w:tc>
          <w:tcPr>
            <w:tcW w:w="130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14:paraId="3A636C5C" w14:textId="75508CBC" w:rsidR="008D7CC8" w:rsidRPr="0064031E" w:rsidRDefault="00A86645" w:rsidP="008D7CC8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1,200</w:t>
            </w:r>
          </w:p>
        </w:tc>
        <w:tc>
          <w:tcPr>
            <w:tcW w:w="275" w:type="dxa"/>
            <w:vAlign w:val="bottom"/>
          </w:tcPr>
          <w:p w14:paraId="1340E628" w14:textId="77777777" w:rsidR="008D7CC8" w:rsidRPr="0064031E" w:rsidRDefault="008D7CC8" w:rsidP="008D7CC8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tcBorders>
              <w:top w:val="double" w:sz="4" w:space="0" w:color="auto"/>
              <w:bottom w:val="double" w:sz="4" w:space="0" w:color="auto"/>
            </w:tcBorders>
          </w:tcPr>
          <w:p w14:paraId="3BCA531D" w14:textId="7C3ED7DE" w:rsidR="008D7CC8" w:rsidRPr="003052D5" w:rsidRDefault="008D7CC8" w:rsidP="008D7CC8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</w:pPr>
            <w:r w:rsidRPr="003052D5">
              <w:rPr>
                <w:rFonts w:ascii="Angsana New" w:hAnsi="Angsana New" w:cs="Angsana New"/>
                <w:b w:val="0"/>
                <w:bCs w:val="0"/>
                <w:sz w:val="30"/>
                <w:szCs w:val="30"/>
              </w:rPr>
              <w:t>1,200</w:t>
            </w:r>
          </w:p>
        </w:tc>
      </w:tr>
      <w:tr w:rsidR="008D7CC8" w:rsidRPr="0064031E" w14:paraId="494A4FD4" w14:textId="77777777" w:rsidTr="00DD7C1C">
        <w:tc>
          <w:tcPr>
            <w:tcW w:w="6301" w:type="dxa"/>
          </w:tcPr>
          <w:p w14:paraId="3C83C290" w14:textId="77777777" w:rsidR="008D7CC8" w:rsidRPr="0064031E" w:rsidRDefault="008D7CC8" w:rsidP="008D7CC8">
            <w:pPr>
              <w:tabs>
                <w:tab w:val="left" w:pos="342"/>
              </w:tabs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64031E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กำไรต่อหุ้นขั้นพื้นฐาน </w:t>
            </w:r>
            <w:r w:rsidRPr="0064031E">
              <w:rPr>
                <w:rFonts w:ascii="Angsana New" w:hAnsi="Angsana New" w:hint="cs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1300" w:type="dxa"/>
            <w:tcBorders>
              <w:bottom w:val="double" w:sz="4" w:space="0" w:color="auto"/>
            </w:tcBorders>
            <w:vAlign w:val="bottom"/>
          </w:tcPr>
          <w:p w14:paraId="25CBEF59" w14:textId="4E3F34AE" w:rsidR="008D7CC8" w:rsidRPr="0064031E" w:rsidRDefault="00A86645" w:rsidP="008D7CC8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20.76</w:t>
            </w:r>
          </w:p>
        </w:tc>
        <w:tc>
          <w:tcPr>
            <w:tcW w:w="275" w:type="dxa"/>
          </w:tcPr>
          <w:p w14:paraId="1BA9E56D" w14:textId="77777777" w:rsidR="008D7CC8" w:rsidRPr="0064031E" w:rsidRDefault="008D7CC8" w:rsidP="008D7CC8">
            <w:pPr>
              <w:tabs>
                <w:tab w:val="clear" w:pos="907"/>
                <w:tab w:val="decimal" w:pos="897"/>
              </w:tabs>
              <w:ind w:left="-108" w:right="-10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13" w:type="dxa"/>
            <w:tcBorders>
              <w:bottom w:val="double" w:sz="4" w:space="0" w:color="auto"/>
            </w:tcBorders>
          </w:tcPr>
          <w:p w14:paraId="5FD353FF" w14:textId="0CDC4412" w:rsidR="008D7CC8" w:rsidRPr="003052D5" w:rsidRDefault="008D7CC8" w:rsidP="008D7CC8">
            <w:pPr>
              <w:pStyle w:val="Caption"/>
              <w:ind w:left="360" w:right="4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3052D5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8765D7" w:rsidRPr="003052D5">
              <w:rPr>
                <w:rFonts w:ascii="Angsana New" w:hAnsi="Angsana New" w:cs="Angsana New"/>
                <w:sz w:val="30"/>
                <w:szCs w:val="30"/>
              </w:rPr>
              <w:t>8.57</w:t>
            </w:r>
          </w:p>
        </w:tc>
      </w:tr>
    </w:tbl>
    <w:p w14:paraId="468AF855" w14:textId="1344F9A0" w:rsidR="008D7CC8" w:rsidRDefault="008D7CC8" w:rsidP="00EC43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58292B5E" w14:textId="25C0CEFF" w:rsidR="00BB1282" w:rsidRDefault="00BB12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6"/>
          <w:sz w:val="30"/>
          <w:szCs w:val="30"/>
        </w:rPr>
      </w:pPr>
      <w:r>
        <w:rPr>
          <w:rFonts w:ascii="Angsana New" w:hAnsi="Angsana New"/>
          <w:spacing w:val="6"/>
          <w:sz w:val="30"/>
          <w:szCs w:val="30"/>
        </w:rPr>
        <w:br w:type="page"/>
      </w:r>
    </w:p>
    <w:p w14:paraId="330D953B" w14:textId="1EBA4A99" w:rsidR="0080780F" w:rsidRPr="002D66A0" w:rsidRDefault="00212E3D" w:rsidP="00081E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bookmarkStart w:id="3" w:name="_Hlk21440234"/>
      <w:r w:rsidRPr="002D66A0">
        <w:rPr>
          <w:rFonts w:ascii="Angsana New" w:hAnsi="Angsana New"/>
          <w:b/>
          <w:bCs/>
          <w:sz w:val="30"/>
          <w:szCs w:val="30"/>
        </w:rPr>
        <w:t>1</w:t>
      </w:r>
      <w:r>
        <w:rPr>
          <w:rFonts w:ascii="Angsana New" w:hAnsi="Angsana New"/>
          <w:b/>
          <w:bCs/>
          <w:sz w:val="30"/>
          <w:szCs w:val="30"/>
        </w:rPr>
        <w:t>5</w:t>
      </w:r>
      <w:r w:rsidR="004B47EB" w:rsidRPr="002D66A0">
        <w:rPr>
          <w:rFonts w:ascii="Angsana New" w:hAnsi="Angsana New"/>
          <w:b/>
          <w:bCs/>
          <w:sz w:val="30"/>
          <w:szCs w:val="30"/>
          <w:cs/>
        </w:rPr>
        <w:tab/>
        <w:t>เงินปันผล</w:t>
      </w:r>
    </w:p>
    <w:p w14:paraId="40EA1D62" w14:textId="2078EE80" w:rsidR="008C0BC1" w:rsidRPr="002D66A0" w:rsidRDefault="008C0BC1" w:rsidP="00DD7C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0C6DE59F" w14:textId="74D0075C" w:rsidR="005C0907" w:rsidRPr="00756E40" w:rsidRDefault="005C0907" w:rsidP="005C0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756E40">
        <w:rPr>
          <w:rFonts w:ascii="Angsana New" w:hAnsi="Angsana New"/>
          <w:sz w:val="30"/>
          <w:szCs w:val="30"/>
          <w:cs/>
        </w:rPr>
        <w:t xml:space="preserve">เงินปันผลที่กลุ่มบริษัทจ่ายให้ผู้ถือหุ้น มีดังนี้ </w:t>
      </w:r>
    </w:p>
    <w:p w14:paraId="6BB749E8" w14:textId="77777777" w:rsidR="005C0907" w:rsidRPr="00756E40" w:rsidRDefault="005C0907" w:rsidP="005C09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30"/>
          <w:szCs w:val="30"/>
          <w:highlight w:val="yellow"/>
          <w:cs/>
        </w:rPr>
      </w:pPr>
    </w:p>
    <w:tbl>
      <w:tblPr>
        <w:tblStyle w:val="TableGrid"/>
        <w:tblW w:w="9183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69"/>
        <w:gridCol w:w="1831"/>
        <w:gridCol w:w="1713"/>
        <w:gridCol w:w="1440"/>
        <w:gridCol w:w="270"/>
        <w:gridCol w:w="1260"/>
      </w:tblGrid>
      <w:tr w:rsidR="007E2961" w:rsidRPr="000307FB" w14:paraId="45597E79" w14:textId="77777777" w:rsidTr="00356EBA">
        <w:tc>
          <w:tcPr>
            <w:tcW w:w="2669" w:type="dxa"/>
            <w:vAlign w:val="bottom"/>
          </w:tcPr>
          <w:p w14:paraId="6F0EBEE7" w14:textId="77777777" w:rsidR="005C0907" w:rsidRPr="00756E40" w:rsidRDefault="005C0907" w:rsidP="005C0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31" w:type="dxa"/>
            <w:vAlign w:val="bottom"/>
          </w:tcPr>
          <w:p w14:paraId="23BEA253" w14:textId="77777777" w:rsidR="005C0907" w:rsidRPr="00756E40" w:rsidRDefault="005C0907" w:rsidP="0035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44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6E40">
              <w:rPr>
                <w:rFonts w:ascii="Angsana New" w:hAnsi="Angsana New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1713" w:type="dxa"/>
            <w:vAlign w:val="bottom"/>
          </w:tcPr>
          <w:p w14:paraId="63660E1C" w14:textId="77777777" w:rsidR="005C0907" w:rsidRPr="00756E40" w:rsidRDefault="005C0907" w:rsidP="0035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6E40">
              <w:rPr>
                <w:rFonts w:ascii="Angsana New" w:hAnsi="Angsana New"/>
                <w:sz w:val="30"/>
                <w:szCs w:val="30"/>
                <w:cs/>
              </w:rPr>
              <w:t>กำหนดจ่าย</w:t>
            </w:r>
          </w:p>
          <w:p w14:paraId="5D383EB5" w14:textId="77777777" w:rsidR="005C0907" w:rsidRPr="00756E40" w:rsidRDefault="005C0907" w:rsidP="0035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31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6E40">
              <w:rPr>
                <w:rFonts w:ascii="Angsana New" w:hAnsi="Angsana New"/>
                <w:sz w:val="30"/>
                <w:szCs w:val="30"/>
                <w:cs/>
              </w:rPr>
              <w:t>เงินปันผล</w:t>
            </w:r>
          </w:p>
        </w:tc>
        <w:tc>
          <w:tcPr>
            <w:tcW w:w="1440" w:type="dxa"/>
            <w:vAlign w:val="bottom"/>
          </w:tcPr>
          <w:p w14:paraId="3FFAC06D" w14:textId="77777777" w:rsidR="00CD77E3" w:rsidRDefault="005C0907" w:rsidP="005C0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6E40">
              <w:rPr>
                <w:rFonts w:ascii="Angsana New" w:hAnsi="Angsana New"/>
                <w:sz w:val="30"/>
                <w:szCs w:val="30"/>
                <w:cs/>
              </w:rPr>
              <w:t>อัตราเงินปันผล</w:t>
            </w:r>
          </w:p>
          <w:p w14:paraId="51CA8D3B" w14:textId="11B4EC98" w:rsidR="005C0907" w:rsidRPr="00756E40" w:rsidRDefault="005C0907" w:rsidP="005C0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6E40">
              <w:rPr>
                <w:rFonts w:ascii="Angsana New" w:hAnsi="Angsana New"/>
                <w:sz w:val="30"/>
                <w:szCs w:val="30"/>
                <w:cs/>
              </w:rPr>
              <w:t>ต่อหุ้น</w:t>
            </w:r>
          </w:p>
        </w:tc>
        <w:tc>
          <w:tcPr>
            <w:tcW w:w="270" w:type="dxa"/>
          </w:tcPr>
          <w:p w14:paraId="6298E45A" w14:textId="77777777" w:rsidR="005C0907" w:rsidRPr="00756E40" w:rsidRDefault="005C0907" w:rsidP="005C0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1E7D3B52" w14:textId="77777777" w:rsidR="005C0907" w:rsidRPr="00756E40" w:rsidDel="00D43E7A" w:rsidRDefault="005C0907" w:rsidP="005C0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6E40">
              <w:rPr>
                <w:rFonts w:ascii="Angsana New" w:hAnsi="Angsana New"/>
                <w:sz w:val="30"/>
                <w:szCs w:val="30"/>
                <w:cs/>
              </w:rPr>
              <w:t>จำนวนเงิน</w:t>
            </w:r>
          </w:p>
        </w:tc>
      </w:tr>
      <w:tr w:rsidR="007E2961" w:rsidRPr="000307FB" w14:paraId="68902F4C" w14:textId="77777777" w:rsidTr="00356EBA">
        <w:tc>
          <w:tcPr>
            <w:tcW w:w="2669" w:type="dxa"/>
          </w:tcPr>
          <w:p w14:paraId="1555BEF4" w14:textId="77777777" w:rsidR="005C0907" w:rsidRPr="00756E40" w:rsidRDefault="005C0907" w:rsidP="005C0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31" w:type="dxa"/>
          </w:tcPr>
          <w:p w14:paraId="158B45B3" w14:textId="77777777" w:rsidR="005C0907" w:rsidRPr="00756E40" w:rsidRDefault="005C0907" w:rsidP="00004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447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1AFD9A34" w14:textId="77777777" w:rsidR="005C0907" w:rsidRPr="00756E40" w:rsidRDefault="005C0907" w:rsidP="005C0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40" w:type="dxa"/>
          </w:tcPr>
          <w:p w14:paraId="0E117CE2" w14:textId="77777777" w:rsidR="005C0907" w:rsidRPr="00756E40" w:rsidRDefault="005C0907" w:rsidP="005C0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56E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0" w:type="dxa"/>
          </w:tcPr>
          <w:p w14:paraId="4FF0A239" w14:textId="77777777" w:rsidR="005C0907" w:rsidRPr="00756E40" w:rsidRDefault="005C0907" w:rsidP="005C0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260" w:type="dxa"/>
          </w:tcPr>
          <w:p w14:paraId="5D8C406B" w14:textId="77777777" w:rsidR="005C0907" w:rsidRPr="00756E40" w:rsidRDefault="005C0907" w:rsidP="005C0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56E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7E2961" w:rsidRPr="000307FB" w14:paraId="326382C9" w14:textId="77777777" w:rsidTr="00356EBA">
        <w:tc>
          <w:tcPr>
            <w:tcW w:w="2669" w:type="dxa"/>
          </w:tcPr>
          <w:p w14:paraId="7E735C0F" w14:textId="77777777" w:rsidR="005C0907" w:rsidRPr="00756E40" w:rsidRDefault="005C0907" w:rsidP="005C0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756E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756E40">
              <w:rPr>
                <w:rFonts w:ascii="Angsana New" w:hAnsi="Angsana New"/>
                <w:i/>
                <w:iCs/>
                <w:sz w:val="30"/>
                <w:szCs w:val="30"/>
              </w:rPr>
              <w:t>2562</w:t>
            </w:r>
          </w:p>
        </w:tc>
        <w:tc>
          <w:tcPr>
            <w:tcW w:w="1831" w:type="dxa"/>
          </w:tcPr>
          <w:p w14:paraId="2A9FA968" w14:textId="77777777" w:rsidR="005C0907" w:rsidRPr="00756E40" w:rsidRDefault="005C0907" w:rsidP="005C0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4A32BB4B" w14:textId="77777777" w:rsidR="005C0907" w:rsidRPr="00756E40" w:rsidRDefault="005C0907" w:rsidP="005C0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17481526" w14:textId="77777777" w:rsidR="005C0907" w:rsidRPr="00756E40" w:rsidRDefault="005C0907" w:rsidP="005C0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36011AB" w14:textId="77777777" w:rsidR="005C0907" w:rsidRPr="00756E40" w:rsidRDefault="005C0907" w:rsidP="005C0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792B62B" w14:textId="77777777" w:rsidR="005C0907" w:rsidRPr="00756E40" w:rsidRDefault="005C0907" w:rsidP="005C0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2961" w14:paraId="2323ADA8" w14:textId="77777777" w:rsidTr="00356EBA">
        <w:tc>
          <w:tcPr>
            <w:tcW w:w="2669" w:type="dxa"/>
          </w:tcPr>
          <w:p w14:paraId="6488F994" w14:textId="1238A536" w:rsidR="0088437F" w:rsidRPr="00756E40" w:rsidRDefault="0088437F" w:rsidP="005C0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52375B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="00A95798">
              <w:rPr>
                <w:rFonts w:ascii="Angsana New" w:hAnsi="Angsana New"/>
                <w:sz w:val="30"/>
                <w:szCs w:val="30"/>
              </w:rPr>
              <w:t xml:space="preserve"> 2561</w:t>
            </w:r>
          </w:p>
        </w:tc>
        <w:tc>
          <w:tcPr>
            <w:tcW w:w="1831" w:type="dxa"/>
          </w:tcPr>
          <w:p w14:paraId="75DB8D89" w14:textId="111F8E92" w:rsidR="0088437F" w:rsidRPr="00756E40" w:rsidRDefault="00C931A7" w:rsidP="0035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52375B">
              <w:rPr>
                <w:rFonts w:ascii="Angsana New" w:hAnsi="Angsana New"/>
                <w:sz w:val="30"/>
                <w:szCs w:val="30"/>
              </w:rPr>
              <w:t>27</w:t>
            </w:r>
            <w:r w:rsidRPr="0052375B">
              <w:rPr>
                <w:rFonts w:ascii="Angsana New" w:hAnsi="Angsana New"/>
                <w:sz w:val="30"/>
                <w:szCs w:val="30"/>
                <w:cs/>
              </w:rPr>
              <w:t xml:space="preserve"> มีนาคม </w:t>
            </w:r>
            <w:r w:rsidRPr="0052375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3" w:type="dxa"/>
          </w:tcPr>
          <w:p w14:paraId="02D1BAC2" w14:textId="3E708B70" w:rsidR="0088437F" w:rsidRPr="00756E40" w:rsidRDefault="00C931A7" w:rsidP="0035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7"/>
              <w:rPr>
                <w:rFonts w:ascii="Angsana New" w:hAnsi="Angsana New"/>
                <w:sz w:val="30"/>
                <w:szCs w:val="30"/>
              </w:rPr>
            </w:pPr>
            <w:r w:rsidRPr="0052375B">
              <w:rPr>
                <w:rFonts w:ascii="Angsana New" w:hAnsi="Angsana New"/>
                <w:sz w:val="30"/>
                <w:szCs w:val="30"/>
              </w:rPr>
              <w:t xml:space="preserve">19 </w:t>
            </w:r>
            <w:r w:rsidRPr="0052375B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52375B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0" w:type="dxa"/>
          </w:tcPr>
          <w:p w14:paraId="42F64CDD" w14:textId="64B4E9C8" w:rsidR="0088437F" w:rsidRPr="00756E40" w:rsidRDefault="00C931A7" w:rsidP="00004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"/>
                <w:tab w:val="left" w:pos="885"/>
              </w:tabs>
              <w:spacing w:line="240" w:lineRule="auto"/>
              <w:ind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6E40">
              <w:rPr>
                <w:rFonts w:ascii="Angsana New" w:hAnsi="Angsana New"/>
                <w:sz w:val="30"/>
                <w:szCs w:val="30"/>
              </w:rPr>
              <w:t>9.50</w:t>
            </w:r>
          </w:p>
        </w:tc>
        <w:tc>
          <w:tcPr>
            <w:tcW w:w="270" w:type="dxa"/>
          </w:tcPr>
          <w:p w14:paraId="7DEF9074" w14:textId="77777777" w:rsidR="0088437F" w:rsidRPr="00756E40" w:rsidRDefault="0088437F" w:rsidP="005C09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A859EA2" w14:textId="0F083F55" w:rsidR="0088437F" w:rsidRPr="00756E40" w:rsidRDefault="00C931A7" w:rsidP="00756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2375B">
              <w:rPr>
                <w:rFonts w:ascii="Angsana New" w:hAnsi="Angsana New"/>
                <w:sz w:val="30"/>
                <w:szCs w:val="30"/>
              </w:rPr>
              <w:t>11,400</w:t>
            </w:r>
          </w:p>
        </w:tc>
      </w:tr>
      <w:tr w:rsidR="00C931A7" w14:paraId="3A8C7BFC" w14:textId="77777777" w:rsidTr="00356EBA">
        <w:tc>
          <w:tcPr>
            <w:tcW w:w="2669" w:type="dxa"/>
          </w:tcPr>
          <w:p w14:paraId="343462A6" w14:textId="27BBF75A" w:rsidR="00C931A7" w:rsidRPr="00756E40" w:rsidRDefault="00C931A7" w:rsidP="00C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756E40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</w:t>
            </w:r>
            <w:r w:rsidR="007E2961" w:rsidRPr="00756E40">
              <w:rPr>
                <w:rFonts w:ascii="Angsana New" w:hAnsi="Angsana New"/>
                <w:sz w:val="30"/>
                <w:szCs w:val="30"/>
                <w:cs/>
              </w:rPr>
              <w:t>ล</w:t>
            </w:r>
          </w:p>
        </w:tc>
        <w:tc>
          <w:tcPr>
            <w:tcW w:w="1831" w:type="dxa"/>
          </w:tcPr>
          <w:p w14:paraId="58B949F4" w14:textId="706D3308" w:rsidR="00C931A7" w:rsidRPr="0052375B" w:rsidRDefault="00D502F3" w:rsidP="0035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D502F3">
              <w:rPr>
                <w:rFonts w:ascii="Angsana New" w:hAnsi="Angsana New"/>
                <w:sz w:val="30"/>
                <w:szCs w:val="30"/>
              </w:rPr>
              <w:t>26</w:t>
            </w:r>
            <w:r w:rsidR="0052375B" w:rsidRPr="00756E40">
              <w:rPr>
                <w:rFonts w:ascii="Angsana New" w:hAnsi="Angsana New"/>
                <w:sz w:val="30"/>
                <w:szCs w:val="30"/>
                <w:cs/>
              </w:rPr>
              <w:t xml:space="preserve"> กรกฎาคม </w:t>
            </w:r>
            <w:r w:rsidR="0052375B" w:rsidRPr="00756E4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713" w:type="dxa"/>
          </w:tcPr>
          <w:p w14:paraId="5756F2B3" w14:textId="4A7356FA" w:rsidR="00C931A7" w:rsidRPr="00756E40" w:rsidRDefault="0052375B" w:rsidP="0035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7"/>
              <w:rPr>
                <w:rFonts w:ascii="Angsana New" w:hAnsi="Angsana New"/>
                <w:sz w:val="30"/>
                <w:szCs w:val="30"/>
              </w:rPr>
            </w:pPr>
            <w:r w:rsidRPr="00756E40">
              <w:rPr>
                <w:rFonts w:ascii="Angsana New" w:hAnsi="Angsana New"/>
                <w:sz w:val="30"/>
                <w:szCs w:val="30"/>
              </w:rPr>
              <w:t xml:space="preserve">23 </w:t>
            </w:r>
            <w:r w:rsidRPr="00756E40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756E40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DA9ADCB" w14:textId="45DC9301" w:rsidR="00C931A7" w:rsidRPr="00756E40" w:rsidRDefault="0052375B" w:rsidP="00004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"/>
                <w:tab w:val="left" w:pos="885"/>
              </w:tabs>
              <w:spacing w:line="240" w:lineRule="auto"/>
              <w:ind w:right="-11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6E40">
              <w:rPr>
                <w:rFonts w:ascii="Angsana New" w:hAnsi="Angsana New"/>
                <w:sz w:val="30"/>
                <w:szCs w:val="30"/>
              </w:rPr>
              <w:t>7.00</w:t>
            </w:r>
          </w:p>
        </w:tc>
        <w:tc>
          <w:tcPr>
            <w:tcW w:w="270" w:type="dxa"/>
          </w:tcPr>
          <w:p w14:paraId="317D2CBF" w14:textId="77777777" w:rsidR="00C931A7" w:rsidRPr="00756E40" w:rsidRDefault="00C931A7" w:rsidP="00C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A2A79B9" w14:textId="47DEBF22" w:rsidR="00C931A7" w:rsidRPr="00756E40" w:rsidRDefault="009958F5" w:rsidP="00756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 </w:t>
            </w:r>
            <w:r w:rsidR="0052375B" w:rsidRPr="00756E40">
              <w:rPr>
                <w:rFonts w:ascii="Angsana New" w:hAnsi="Angsana New"/>
                <w:sz w:val="30"/>
                <w:szCs w:val="30"/>
              </w:rPr>
              <w:t>8,399</w:t>
            </w:r>
          </w:p>
        </w:tc>
      </w:tr>
      <w:tr w:rsidR="007E2961" w14:paraId="65558E18" w14:textId="77777777" w:rsidTr="00356EBA">
        <w:tc>
          <w:tcPr>
            <w:tcW w:w="2669" w:type="dxa"/>
          </w:tcPr>
          <w:p w14:paraId="2E9D39D4" w14:textId="07D9ED4C" w:rsidR="00C931A7" w:rsidRPr="00756E40" w:rsidRDefault="001953EA" w:rsidP="00C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31" w:type="dxa"/>
          </w:tcPr>
          <w:p w14:paraId="60C04791" w14:textId="78570853" w:rsidR="00C931A7" w:rsidRPr="00756E40" w:rsidRDefault="00C931A7" w:rsidP="00C6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4B865F71" w14:textId="495D91F1" w:rsidR="00C931A7" w:rsidRPr="00756E40" w:rsidRDefault="00C931A7" w:rsidP="00C6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D083CC0" w14:textId="3A007391" w:rsidR="00C931A7" w:rsidRPr="00C6674C" w:rsidRDefault="0052375B" w:rsidP="00756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74C">
              <w:rPr>
                <w:rFonts w:ascii="Angsana New" w:hAnsi="Angsana New"/>
                <w:b/>
                <w:bCs/>
                <w:sz w:val="30"/>
                <w:szCs w:val="30"/>
              </w:rPr>
              <w:t>16.50</w:t>
            </w:r>
          </w:p>
        </w:tc>
        <w:tc>
          <w:tcPr>
            <w:tcW w:w="270" w:type="dxa"/>
          </w:tcPr>
          <w:p w14:paraId="400F95A0" w14:textId="77777777" w:rsidR="00C931A7" w:rsidRPr="00756E40" w:rsidRDefault="00C931A7" w:rsidP="00C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30EBE8FA" w14:textId="438538A9" w:rsidR="00C931A7" w:rsidRPr="00C6674C" w:rsidRDefault="0052375B" w:rsidP="00756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674C">
              <w:rPr>
                <w:rFonts w:ascii="Angsana New" w:hAnsi="Angsana New"/>
                <w:b/>
                <w:bCs/>
                <w:sz w:val="30"/>
                <w:szCs w:val="30"/>
              </w:rPr>
              <w:t>19,799</w:t>
            </w:r>
          </w:p>
        </w:tc>
      </w:tr>
      <w:tr w:rsidR="007E2961" w:rsidRPr="00526E2F" w14:paraId="21EF9C1D" w14:textId="77777777" w:rsidTr="00356EBA">
        <w:tc>
          <w:tcPr>
            <w:tcW w:w="2669" w:type="dxa"/>
          </w:tcPr>
          <w:p w14:paraId="1E390F4E" w14:textId="77777777" w:rsidR="00C931A7" w:rsidRPr="00756E40" w:rsidRDefault="00C931A7" w:rsidP="00C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831" w:type="dxa"/>
          </w:tcPr>
          <w:p w14:paraId="0E0CDBFC" w14:textId="77777777" w:rsidR="00C931A7" w:rsidRPr="00756E40" w:rsidRDefault="00C931A7" w:rsidP="00C6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713" w:type="dxa"/>
          </w:tcPr>
          <w:p w14:paraId="1E601250" w14:textId="77777777" w:rsidR="00C931A7" w:rsidRPr="00756E40" w:rsidRDefault="00C931A7" w:rsidP="00C6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66AB50A4" w14:textId="77777777" w:rsidR="00C931A7" w:rsidRPr="00756E40" w:rsidRDefault="00C931A7" w:rsidP="00756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14:paraId="55418BA7" w14:textId="77777777" w:rsidR="00C931A7" w:rsidRPr="00756E40" w:rsidRDefault="00C931A7" w:rsidP="00C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E976AF8" w14:textId="77777777" w:rsidR="00C931A7" w:rsidRPr="00756E40" w:rsidRDefault="00C931A7" w:rsidP="00756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7E2961" w:rsidRPr="000307FB" w14:paraId="0ECCC2ED" w14:textId="77777777" w:rsidTr="00356EBA">
        <w:trPr>
          <w:trHeight w:val="80"/>
        </w:trPr>
        <w:tc>
          <w:tcPr>
            <w:tcW w:w="2669" w:type="dxa"/>
          </w:tcPr>
          <w:p w14:paraId="0044CD38" w14:textId="77777777" w:rsidR="00C931A7" w:rsidRPr="00756E40" w:rsidRDefault="00C931A7" w:rsidP="00C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756E40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ปี </w:t>
            </w:r>
            <w:r w:rsidRPr="00756E40">
              <w:rPr>
                <w:rFonts w:ascii="Angsana New" w:hAnsi="Angsana New"/>
                <w:i/>
                <w:iCs/>
                <w:sz w:val="30"/>
                <w:szCs w:val="30"/>
              </w:rPr>
              <w:t>2561</w:t>
            </w:r>
          </w:p>
        </w:tc>
        <w:tc>
          <w:tcPr>
            <w:tcW w:w="1831" w:type="dxa"/>
          </w:tcPr>
          <w:p w14:paraId="6A819829" w14:textId="77777777" w:rsidR="00C931A7" w:rsidRPr="00756E40" w:rsidRDefault="00C931A7" w:rsidP="00C6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3" w:type="dxa"/>
          </w:tcPr>
          <w:p w14:paraId="08B74D4B" w14:textId="77777777" w:rsidR="00C931A7" w:rsidRPr="00756E40" w:rsidRDefault="00C931A7" w:rsidP="00C667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B1CE36D" w14:textId="77777777" w:rsidR="00C931A7" w:rsidRPr="00756E40" w:rsidRDefault="00C931A7" w:rsidP="00756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E4DBABF" w14:textId="77777777" w:rsidR="00C931A7" w:rsidRPr="00756E40" w:rsidRDefault="00C931A7" w:rsidP="00C931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01E577" w14:textId="77777777" w:rsidR="00C931A7" w:rsidRPr="00756E40" w:rsidRDefault="00C931A7" w:rsidP="00756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E2961" w14:paraId="5C136DD7" w14:textId="77777777" w:rsidTr="00356EBA">
        <w:tc>
          <w:tcPr>
            <w:tcW w:w="2669" w:type="dxa"/>
            <w:shd w:val="clear" w:color="auto" w:fill="auto"/>
          </w:tcPr>
          <w:p w14:paraId="290BB064" w14:textId="4FDF1085" w:rsidR="007E2961" w:rsidRPr="00756E40" w:rsidRDefault="007E2961" w:rsidP="007E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30"/>
                <w:szCs w:val="30"/>
              </w:rPr>
            </w:pPr>
            <w:r w:rsidRPr="00756E40">
              <w:rPr>
                <w:rFonts w:ascii="Angsana New" w:hAnsi="Angsana New"/>
                <w:sz w:val="30"/>
                <w:szCs w:val="30"/>
                <w:cs/>
              </w:rPr>
              <w:t>เงินปันผลประจำปี</w:t>
            </w:r>
            <w:r w:rsidR="00A95798">
              <w:rPr>
                <w:rFonts w:ascii="Angsana New" w:hAnsi="Angsana New"/>
                <w:sz w:val="30"/>
                <w:szCs w:val="30"/>
              </w:rPr>
              <w:t xml:space="preserve"> 256</w:t>
            </w:r>
            <w:r w:rsidR="001B2B26">
              <w:rPr>
                <w:rFonts w:ascii="Angsana New" w:hAnsi="Angsana New"/>
                <w:sz w:val="30"/>
                <w:szCs w:val="30"/>
              </w:rPr>
              <w:t>0</w:t>
            </w:r>
          </w:p>
        </w:tc>
        <w:tc>
          <w:tcPr>
            <w:tcW w:w="1831" w:type="dxa"/>
            <w:shd w:val="clear" w:color="auto" w:fill="auto"/>
          </w:tcPr>
          <w:p w14:paraId="407AB888" w14:textId="66B3B07F" w:rsidR="007E2961" w:rsidRPr="00756E40" w:rsidRDefault="007E2961" w:rsidP="0035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3"/>
              <w:rPr>
                <w:rFonts w:ascii="Angsana New" w:hAnsi="Angsana New"/>
                <w:sz w:val="30"/>
                <w:szCs w:val="30"/>
              </w:rPr>
            </w:pPr>
            <w:r w:rsidRPr="00756E40">
              <w:rPr>
                <w:rFonts w:ascii="Angsana New" w:hAnsi="Angsana New"/>
                <w:sz w:val="30"/>
                <w:szCs w:val="30"/>
              </w:rPr>
              <w:t xml:space="preserve">28 </w:t>
            </w:r>
            <w:r w:rsidRPr="00756E40">
              <w:rPr>
                <w:rFonts w:ascii="Angsana New" w:hAnsi="Angsana New"/>
                <w:sz w:val="30"/>
                <w:szCs w:val="30"/>
                <w:cs/>
              </w:rPr>
              <w:t xml:space="preserve">มีนาคม </w:t>
            </w:r>
            <w:r w:rsidRPr="00756E4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713" w:type="dxa"/>
            <w:shd w:val="clear" w:color="auto" w:fill="auto"/>
          </w:tcPr>
          <w:p w14:paraId="3F0608D5" w14:textId="1686F293" w:rsidR="007E2961" w:rsidRPr="00756E40" w:rsidRDefault="007E2961" w:rsidP="0035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7"/>
              <w:rPr>
                <w:rFonts w:ascii="Angsana New" w:hAnsi="Angsana New"/>
                <w:sz w:val="30"/>
                <w:szCs w:val="30"/>
              </w:rPr>
            </w:pPr>
            <w:r w:rsidRPr="00756E40">
              <w:rPr>
                <w:rFonts w:ascii="Angsana New" w:hAnsi="Angsana New"/>
                <w:sz w:val="30"/>
                <w:szCs w:val="30"/>
              </w:rPr>
              <w:t xml:space="preserve">20 </w:t>
            </w:r>
            <w:r w:rsidRPr="00756E40">
              <w:rPr>
                <w:rFonts w:ascii="Angsana New" w:hAnsi="Angsana New"/>
                <w:sz w:val="30"/>
                <w:szCs w:val="30"/>
                <w:cs/>
              </w:rPr>
              <w:t xml:space="preserve">เมษายน </w:t>
            </w:r>
            <w:r w:rsidRPr="00756E40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0" w:type="dxa"/>
            <w:shd w:val="clear" w:color="auto" w:fill="auto"/>
          </w:tcPr>
          <w:p w14:paraId="658D9B88" w14:textId="52149D3C" w:rsidR="007E2961" w:rsidRPr="00756E40" w:rsidRDefault="007E2961" w:rsidP="00756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0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6E40">
              <w:rPr>
                <w:rFonts w:ascii="Angsana New" w:hAnsi="Angsana New"/>
                <w:sz w:val="30"/>
                <w:szCs w:val="30"/>
              </w:rPr>
              <w:t>10.50</w:t>
            </w:r>
          </w:p>
        </w:tc>
        <w:tc>
          <w:tcPr>
            <w:tcW w:w="270" w:type="dxa"/>
            <w:shd w:val="clear" w:color="auto" w:fill="auto"/>
          </w:tcPr>
          <w:p w14:paraId="0494AD8A" w14:textId="77777777" w:rsidR="007E2961" w:rsidRPr="00756E40" w:rsidRDefault="007E2961" w:rsidP="007E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shd w:val="clear" w:color="auto" w:fill="auto"/>
          </w:tcPr>
          <w:p w14:paraId="56D247A5" w14:textId="7BE0EA99" w:rsidR="007E2961" w:rsidRPr="00756E40" w:rsidRDefault="007E2961" w:rsidP="00756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6E40">
              <w:rPr>
                <w:rFonts w:ascii="Angsana New" w:hAnsi="Angsana New"/>
                <w:sz w:val="30"/>
                <w:szCs w:val="30"/>
              </w:rPr>
              <w:t>12,600</w:t>
            </w:r>
          </w:p>
        </w:tc>
      </w:tr>
      <w:tr w:rsidR="007E2961" w:rsidRPr="000C3925" w14:paraId="3448DEF8" w14:textId="77777777" w:rsidTr="00356EBA">
        <w:tc>
          <w:tcPr>
            <w:tcW w:w="2669" w:type="dxa"/>
            <w:shd w:val="clear" w:color="auto" w:fill="auto"/>
          </w:tcPr>
          <w:p w14:paraId="5B6933F9" w14:textId="576E7EE6" w:rsidR="007E2961" w:rsidRPr="007E2961" w:rsidRDefault="007E2961" w:rsidP="007E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756E40">
              <w:rPr>
                <w:rFonts w:ascii="Angsana New" w:hAnsi="Angsana New"/>
                <w:sz w:val="30"/>
                <w:szCs w:val="30"/>
                <w:cs/>
              </w:rPr>
              <w:t>เงินปันผลระหว่างกาล</w:t>
            </w:r>
          </w:p>
        </w:tc>
        <w:tc>
          <w:tcPr>
            <w:tcW w:w="1831" w:type="dxa"/>
            <w:shd w:val="clear" w:color="auto" w:fill="auto"/>
          </w:tcPr>
          <w:p w14:paraId="6DFBC1B4" w14:textId="396CA9D7" w:rsidR="007E2961" w:rsidRPr="007E2961" w:rsidRDefault="007E2961" w:rsidP="0035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13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2961">
              <w:rPr>
                <w:rFonts w:ascii="Angsana New" w:hAnsi="Angsana New"/>
                <w:sz w:val="30"/>
                <w:szCs w:val="30"/>
              </w:rPr>
              <w:t xml:space="preserve">25 </w:t>
            </w:r>
            <w:r w:rsidRPr="007E2961">
              <w:rPr>
                <w:rFonts w:ascii="Angsana New" w:hAnsi="Angsana New"/>
                <w:sz w:val="30"/>
                <w:szCs w:val="30"/>
                <w:cs/>
              </w:rPr>
              <w:t xml:space="preserve">กรกฎาคม </w:t>
            </w:r>
            <w:r w:rsidRPr="007E296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713" w:type="dxa"/>
            <w:shd w:val="clear" w:color="auto" w:fill="auto"/>
          </w:tcPr>
          <w:p w14:paraId="6E4305F5" w14:textId="603CD5E4" w:rsidR="007E2961" w:rsidRPr="007E2961" w:rsidRDefault="007E2961" w:rsidP="00356E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147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2961">
              <w:rPr>
                <w:rFonts w:ascii="Angsana New" w:hAnsi="Angsana New"/>
                <w:sz w:val="30"/>
                <w:szCs w:val="30"/>
              </w:rPr>
              <w:t xml:space="preserve">22 </w:t>
            </w:r>
            <w:r w:rsidRPr="007E2961">
              <w:rPr>
                <w:rFonts w:ascii="Angsana New" w:hAnsi="Angsana New"/>
                <w:sz w:val="30"/>
                <w:szCs w:val="30"/>
                <w:cs/>
              </w:rPr>
              <w:t xml:space="preserve">สิงหาคม </w:t>
            </w:r>
            <w:r w:rsidRPr="007E2961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shd w:val="clear" w:color="auto" w:fill="auto"/>
          </w:tcPr>
          <w:p w14:paraId="1C4873AE" w14:textId="2D82A854" w:rsidR="007E2961" w:rsidRPr="007E2961" w:rsidRDefault="007E2961" w:rsidP="000042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77"/>
                <w:tab w:val="left" w:pos="885"/>
              </w:tabs>
              <w:spacing w:line="240" w:lineRule="auto"/>
              <w:ind w:right="-113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2961">
              <w:rPr>
                <w:rFonts w:ascii="Angsana New" w:hAnsi="Angsana New"/>
                <w:sz w:val="30"/>
                <w:szCs w:val="30"/>
              </w:rPr>
              <w:t>8.50</w:t>
            </w:r>
          </w:p>
        </w:tc>
        <w:tc>
          <w:tcPr>
            <w:tcW w:w="270" w:type="dxa"/>
            <w:shd w:val="clear" w:color="auto" w:fill="auto"/>
          </w:tcPr>
          <w:p w14:paraId="228A8E70" w14:textId="77777777" w:rsidR="007E2961" w:rsidRPr="007E2961" w:rsidRDefault="007E2961" w:rsidP="007E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38872951" w14:textId="3D1CC728" w:rsidR="007E2961" w:rsidRPr="007E2961" w:rsidRDefault="007E2961" w:rsidP="00756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E2961">
              <w:rPr>
                <w:rFonts w:ascii="Angsana New" w:hAnsi="Angsana New"/>
                <w:sz w:val="30"/>
                <w:szCs w:val="30"/>
              </w:rPr>
              <w:t>10,200</w:t>
            </w:r>
          </w:p>
        </w:tc>
      </w:tr>
      <w:tr w:rsidR="007E2961" w:rsidRPr="000C3925" w14:paraId="4A572018" w14:textId="77777777" w:rsidTr="00356EBA">
        <w:tc>
          <w:tcPr>
            <w:tcW w:w="2669" w:type="dxa"/>
            <w:shd w:val="clear" w:color="auto" w:fill="auto"/>
          </w:tcPr>
          <w:p w14:paraId="7069B655" w14:textId="4E712080" w:rsidR="007E2961" w:rsidRPr="00756E40" w:rsidRDefault="001953EA" w:rsidP="007E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31" w:type="dxa"/>
            <w:shd w:val="clear" w:color="auto" w:fill="auto"/>
          </w:tcPr>
          <w:p w14:paraId="2284C3EE" w14:textId="77777777" w:rsidR="007E2961" w:rsidRPr="00756E40" w:rsidRDefault="007E2961" w:rsidP="007E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713" w:type="dxa"/>
            <w:shd w:val="clear" w:color="auto" w:fill="auto"/>
          </w:tcPr>
          <w:p w14:paraId="5A5D4E69" w14:textId="77777777" w:rsidR="007E2961" w:rsidRPr="00756E40" w:rsidRDefault="007E2961" w:rsidP="007E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489600E3" w14:textId="6C277D28" w:rsidR="007E2961" w:rsidRPr="00756E40" w:rsidRDefault="007E2961" w:rsidP="00756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95"/>
                <w:tab w:val="left" w:pos="885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19.00</w:t>
            </w:r>
          </w:p>
        </w:tc>
        <w:tc>
          <w:tcPr>
            <w:tcW w:w="270" w:type="dxa"/>
            <w:shd w:val="clear" w:color="auto" w:fill="auto"/>
          </w:tcPr>
          <w:p w14:paraId="3DACF023" w14:textId="77777777" w:rsidR="007E2961" w:rsidRPr="00756E40" w:rsidRDefault="007E2961" w:rsidP="007E29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E85493B" w14:textId="62FF1D0D" w:rsidR="007E2961" w:rsidRPr="00756E40" w:rsidRDefault="007E2961" w:rsidP="00756E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  <w:tab w:val="decimal" w:pos="8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22,800</w:t>
            </w:r>
          </w:p>
        </w:tc>
      </w:tr>
      <w:bookmarkEnd w:id="3"/>
    </w:tbl>
    <w:p w14:paraId="5A626948" w14:textId="77777777" w:rsidR="005C0907" w:rsidRPr="00DD7C1C" w:rsidRDefault="005C0907" w:rsidP="00DD7C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67"/>
        <w:jc w:val="thaiDistribute"/>
        <w:rPr>
          <w:rFonts w:ascii="Angsana New" w:hAnsi="Angsana New"/>
          <w:spacing w:val="6"/>
          <w:sz w:val="30"/>
          <w:szCs w:val="30"/>
        </w:rPr>
      </w:pPr>
    </w:p>
    <w:p w14:paraId="56671B9E" w14:textId="77777777" w:rsidR="00474665" w:rsidRDefault="00474665" w:rsidP="00756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7"/>
        <w:jc w:val="thaiDistribute"/>
        <w:rPr>
          <w:rFonts w:ascii="Angsana New" w:hAnsi="Angsana New"/>
          <w:sz w:val="30"/>
          <w:szCs w:val="30"/>
        </w:rPr>
      </w:pPr>
    </w:p>
    <w:p w14:paraId="4855DE8A" w14:textId="41F2442F" w:rsidR="00A860B9" w:rsidRDefault="00A860B9" w:rsidP="00756E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7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349D8D79" w14:textId="1540539D" w:rsidR="004B47EB" w:rsidRDefault="00212E3D" w:rsidP="00040E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B67AEE">
        <w:rPr>
          <w:rFonts w:ascii="Angsana New" w:hAnsi="Angsana New"/>
          <w:b/>
          <w:bCs/>
          <w:sz w:val="30"/>
          <w:szCs w:val="30"/>
        </w:rPr>
        <w:t>1</w:t>
      </w:r>
      <w:r>
        <w:rPr>
          <w:rFonts w:ascii="Angsana New" w:hAnsi="Angsana New"/>
          <w:b/>
          <w:bCs/>
          <w:sz w:val="30"/>
          <w:szCs w:val="30"/>
        </w:rPr>
        <w:t>6</w:t>
      </w:r>
      <w:r w:rsidR="004B47EB" w:rsidRPr="00B67AEE">
        <w:rPr>
          <w:rFonts w:ascii="Angsana New" w:hAnsi="Angsana New"/>
          <w:b/>
          <w:bCs/>
          <w:sz w:val="30"/>
          <w:szCs w:val="30"/>
          <w:cs/>
        </w:rPr>
        <w:tab/>
        <w:t>ภาระผูกพันและหนี้สินที่อาจเกิดขึ้น</w:t>
      </w:r>
    </w:p>
    <w:p w14:paraId="0FE76F96" w14:textId="77777777" w:rsidR="00C67169" w:rsidRPr="00A31559" w:rsidRDefault="00C67169" w:rsidP="00ED03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ind w:left="562"/>
        <w:jc w:val="thaiDistribute"/>
        <w:rPr>
          <w:rFonts w:ascii="Angsana New" w:hAnsi="Angsana New"/>
          <w:sz w:val="30"/>
          <w:szCs w:val="30"/>
        </w:rPr>
      </w:pPr>
    </w:p>
    <w:tbl>
      <w:tblPr>
        <w:tblW w:w="91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38"/>
        <w:gridCol w:w="274"/>
        <w:gridCol w:w="1238"/>
      </w:tblGrid>
      <w:tr w:rsidR="008D7CC8" w:rsidRPr="00E653B1" w14:paraId="6F1B5348" w14:textId="77777777" w:rsidTr="00356EBA">
        <w:tc>
          <w:tcPr>
            <w:tcW w:w="6390" w:type="dxa"/>
          </w:tcPr>
          <w:p w14:paraId="124C7704" w14:textId="77777777" w:rsidR="008D7CC8" w:rsidRPr="00E653B1" w:rsidRDefault="008D7CC8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1A7E93C5" w14:textId="2C873646" w:rsidR="008D7CC8" w:rsidRPr="00300619" w:rsidRDefault="008D7CC8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756E4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6B7C82" w:rsidRPr="00756E40">
              <w:rPr>
                <w:rFonts w:ascii="Angsana New" w:hAnsi="Angsana New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74" w:type="dxa"/>
          </w:tcPr>
          <w:p w14:paraId="34990084" w14:textId="77777777" w:rsidR="008D7CC8" w:rsidRPr="00E961B3" w:rsidRDefault="008D7CC8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14:paraId="2D8F5778" w14:textId="55C313B1" w:rsidR="008D7CC8" w:rsidRPr="00E961B3" w:rsidRDefault="008D7CC8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E961B3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E961B3">
              <w:rPr>
                <w:rFonts w:ascii="Angsana New" w:hAnsi="Angsana New"/>
                <w:sz w:val="30"/>
                <w:szCs w:val="30"/>
                <w:cs/>
              </w:rPr>
              <w:t>ธันวาคม</w:t>
            </w:r>
          </w:p>
        </w:tc>
      </w:tr>
      <w:tr w:rsidR="008D7CC8" w:rsidRPr="00E653B1" w14:paraId="39EEE2CB" w14:textId="77777777" w:rsidTr="00356EBA">
        <w:tc>
          <w:tcPr>
            <w:tcW w:w="6390" w:type="dxa"/>
          </w:tcPr>
          <w:p w14:paraId="382222A4" w14:textId="77777777" w:rsidR="008D7CC8" w:rsidRPr="00E961B3" w:rsidRDefault="008D7CC8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8" w:type="dxa"/>
          </w:tcPr>
          <w:p w14:paraId="1097BF54" w14:textId="79C81038" w:rsidR="008D7CC8" w:rsidRPr="00300619" w:rsidRDefault="008D7CC8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300619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4" w:type="dxa"/>
          </w:tcPr>
          <w:p w14:paraId="0BBFA071" w14:textId="77777777" w:rsidR="008D7CC8" w:rsidRPr="00E961B3" w:rsidRDefault="008D7CC8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35" w:type="dxa"/>
          </w:tcPr>
          <w:p w14:paraId="455A72B2" w14:textId="0B232079" w:rsidR="008D7CC8" w:rsidRPr="00E961B3" w:rsidRDefault="008D7CC8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E961B3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8D7CC8" w:rsidRPr="00E653B1" w14:paraId="03571BAD" w14:textId="517AD868" w:rsidTr="00356EBA">
        <w:tc>
          <w:tcPr>
            <w:tcW w:w="6390" w:type="dxa"/>
          </w:tcPr>
          <w:p w14:paraId="66CA7A57" w14:textId="77777777" w:rsidR="008D7CC8" w:rsidRPr="00E961B3" w:rsidRDefault="008D7CC8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50" w:type="dxa"/>
            <w:gridSpan w:val="3"/>
          </w:tcPr>
          <w:p w14:paraId="70CCE0F3" w14:textId="5FC6B2F5" w:rsidR="008D7CC8" w:rsidRPr="00E961B3" w:rsidRDefault="008D7CC8" w:rsidP="0022730B">
            <w:pPr>
              <w:spacing w:line="240" w:lineRule="auto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E961B3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8D7CC8" w:rsidRPr="00E653B1" w14:paraId="62EE4268" w14:textId="77777777" w:rsidTr="00356EBA">
        <w:tc>
          <w:tcPr>
            <w:tcW w:w="6390" w:type="dxa"/>
          </w:tcPr>
          <w:p w14:paraId="3FCD62E3" w14:textId="77777777" w:rsidR="008D7CC8" w:rsidRPr="00E961B3" w:rsidRDefault="008D7CC8" w:rsidP="002273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left="333" w:hanging="3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61B3">
              <w:rPr>
                <w:rFonts w:ascii="Angsana New" w:hAnsi="Angsana New"/>
                <w:sz w:val="30"/>
                <w:szCs w:val="30"/>
                <w:cs/>
              </w:rPr>
              <w:t>(ก)</w:t>
            </w:r>
            <w:r w:rsidRPr="00E961B3">
              <w:rPr>
                <w:rFonts w:ascii="Angsana New" w:hAnsi="Angsana New"/>
                <w:sz w:val="30"/>
                <w:szCs w:val="30"/>
                <w:cs/>
              </w:rPr>
              <w:tab/>
              <w:t>หนังสือค้ำประกันที่ออกโดยกลุ่มบริษัทเพื่อค้ำประกันการจ่ายชำระ</w:t>
            </w:r>
          </w:p>
        </w:tc>
        <w:tc>
          <w:tcPr>
            <w:tcW w:w="1238" w:type="dxa"/>
          </w:tcPr>
          <w:p w14:paraId="455775CA" w14:textId="77777777" w:rsidR="008D7CC8" w:rsidRPr="00E961B3" w:rsidRDefault="008D7CC8" w:rsidP="0022730B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41DCFB85" w14:textId="77777777" w:rsidR="008D7CC8" w:rsidRPr="00E961B3" w:rsidRDefault="008D7CC8" w:rsidP="0022730B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</w:tcPr>
          <w:p w14:paraId="2E6B3C1F" w14:textId="77777777" w:rsidR="008D7CC8" w:rsidRPr="00E961B3" w:rsidRDefault="008D7CC8" w:rsidP="0022730B">
            <w:pPr>
              <w:spacing w:line="240" w:lineRule="auto"/>
              <w:ind w:right="7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7CC8" w:rsidRPr="00E653B1" w14:paraId="4A7459EE" w14:textId="77777777" w:rsidTr="00356EBA">
        <w:tc>
          <w:tcPr>
            <w:tcW w:w="6390" w:type="dxa"/>
          </w:tcPr>
          <w:p w14:paraId="6976851E" w14:textId="5DA16A31" w:rsidR="008D7CC8" w:rsidRPr="00E961B3" w:rsidRDefault="008D7CC8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-3677"/>
                <w:tab w:val="left" w:pos="-3535"/>
                <w:tab w:val="left" w:pos="333"/>
              </w:tabs>
              <w:ind w:left="333"/>
              <w:rPr>
                <w:rFonts w:ascii="Angsana New" w:hAnsi="Angsana New"/>
                <w:sz w:val="30"/>
                <w:szCs w:val="30"/>
                <w:cs/>
              </w:rPr>
            </w:pPr>
            <w:r w:rsidRPr="00E961B3">
              <w:rPr>
                <w:rFonts w:ascii="Angsana New" w:hAnsi="Angsana New"/>
                <w:sz w:val="30"/>
                <w:szCs w:val="30"/>
                <w:cs/>
              </w:rPr>
              <w:t>เงินกู้ยืมของกิจการที่เกี่ยวข้องกันที่ไม่ได้รวมอยู่ในงบการเงินรวม</w:t>
            </w:r>
          </w:p>
        </w:tc>
        <w:tc>
          <w:tcPr>
            <w:tcW w:w="1238" w:type="dxa"/>
          </w:tcPr>
          <w:p w14:paraId="02DDBAFA" w14:textId="7EDC467F" w:rsidR="008D7CC8" w:rsidRPr="00E961B3" w:rsidRDefault="00DB3BF9" w:rsidP="00C4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264</w:t>
            </w:r>
          </w:p>
        </w:tc>
        <w:tc>
          <w:tcPr>
            <w:tcW w:w="274" w:type="dxa"/>
          </w:tcPr>
          <w:p w14:paraId="748CCA6D" w14:textId="77777777" w:rsidR="008D7CC8" w:rsidRPr="00E961B3" w:rsidRDefault="008D7CC8" w:rsidP="00C460BE">
            <w:pPr>
              <w:tabs>
                <w:tab w:val="clear" w:pos="907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</w:tcPr>
          <w:p w14:paraId="24757E20" w14:textId="38DBA86D" w:rsidR="008D7CC8" w:rsidRPr="00E961B3" w:rsidRDefault="008D7CC8" w:rsidP="00C4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E961B3">
              <w:rPr>
                <w:rFonts w:ascii="Angsana New" w:hAnsi="Angsana New"/>
                <w:sz w:val="30"/>
                <w:szCs w:val="30"/>
              </w:rPr>
              <w:t>465</w:t>
            </w:r>
          </w:p>
        </w:tc>
      </w:tr>
      <w:tr w:rsidR="008D7CC8" w:rsidRPr="00E653B1" w14:paraId="21F04CD2" w14:textId="77777777" w:rsidTr="00356EBA">
        <w:tc>
          <w:tcPr>
            <w:tcW w:w="6390" w:type="dxa"/>
          </w:tcPr>
          <w:p w14:paraId="6CAAE42A" w14:textId="77777777" w:rsidR="008D7CC8" w:rsidRPr="00E961B3" w:rsidRDefault="008D7CC8" w:rsidP="00C4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left="333" w:hanging="360"/>
              <w:rPr>
                <w:rFonts w:ascii="Angsana New" w:hAnsi="Angsana New"/>
                <w:sz w:val="30"/>
                <w:szCs w:val="30"/>
              </w:rPr>
            </w:pPr>
            <w:r w:rsidRPr="00E961B3">
              <w:rPr>
                <w:rFonts w:ascii="Angsana New" w:hAnsi="Angsana New"/>
                <w:sz w:val="30"/>
                <w:szCs w:val="30"/>
                <w:cs/>
              </w:rPr>
              <w:t>(ข)</w:t>
            </w:r>
            <w:r w:rsidRPr="00E961B3">
              <w:rPr>
                <w:rFonts w:ascii="Angsana New" w:hAnsi="Angsana New"/>
                <w:sz w:val="30"/>
                <w:szCs w:val="30"/>
                <w:cs/>
              </w:rPr>
              <w:tab/>
              <w:t>หนังสือค้ำประกันที่ออกโดยธนาคารแก่หน่วยงานรัฐบาล รัฐวิสาหกิจ</w:t>
            </w:r>
          </w:p>
          <w:p w14:paraId="72FFFDE4" w14:textId="77777777" w:rsidR="008D7CC8" w:rsidRPr="00E961B3" w:rsidRDefault="008D7CC8" w:rsidP="00C4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left="333"/>
              <w:rPr>
                <w:rFonts w:ascii="Angsana New" w:hAnsi="Angsana New"/>
                <w:sz w:val="30"/>
                <w:szCs w:val="30"/>
                <w:cs/>
              </w:rPr>
            </w:pPr>
            <w:r w:rsidRPr="00E961B3">
              <w:rPr>
                <w:rFonts w:ascii="Angsana New" w:hAnsi="Angsana New"/>
                <w:sz w:val="30"/>
                <w:szCs w:val="30"/>
                <w:cs/>
              </w:rPr>
              <w:t>และเอกชน</w:t>
            </w:r>
          </w:p>
        </w:tc>
        <w:tc>
          <w:tcPr>
            <w:tcW w:w="1238" w:type="dxa"/>
            <w:vAlign w:val="bottom"/>
          </w:tcPr>
          <w:p w14:paraId="61BBFD8D" w14:textId="63896674" w:rsidR="008D7CC8" w:rsidRPr="00E961B3" w:rsidRDefault="00DB3BF9" w:rsidP="00C4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686</w:t>
            </w:r>
          </w:p>
        </w:tc>
        <w:tc>
          <w:tcPr>
            <w:tcW w:w="274" w:type="dxa"/>
          </w:tcPr>
          <w:p w14:paraId="755830AC" w14:textId="77777777" w:rsidR="008D7CC8" w:rsidRPr="00E961B3" w:rsidRDefault="008D7CC8" w:rsidP="00C460BE">
            <w:pPr>
              <w:tabs>
                <w:tab w:val="clear" w:pos="907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  <w:vAlign w:val="bottom"/>
          </w:tcPr>
          <w:p w14:paraId="4CC0F7D4" w14:textId="7286A5F8" w:rsidR="008D7CC8" w:rsidRPr="00E961B3" w:rsidRDefault="008D7CC8" w:rsidP="00C4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E961B3">
              <w:rPr>
                <w:rFonts w:ascii="Angsana New" w:hAnsi="Angsana New"/>
                <w:sz w:val="30"/>
                <w:szCs w:val="30"/>
              </w:rPr>
              <w:t>803</w:t>
            </w:r>
          </w:p>
        </w:tc>
      </w:tr>
      <w:tr w:rsidR="008D7CC8" w:rsidRPr="00E653B1" w14:paraId="43347F08" w14:textId="77777777" w:rsidTr="00356EBA">
        <w:tc>
          <w:tcPr>
            <w:tcW w:w="6390" w:type="dxa"/>
          </w:tcPr>
          <w:p w14:paraId="1ABFCEBC" w14:textId="77777777" w:rsidR="008D7CC8" w:rsidRPr="00E961B3" w:rsidRDefault="008D7CC8" w:rsidP="00C4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left="333" w:hanging="3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61B3">
              <w:rPr>
                <w:rFonts w:ascii="Angsana New" w:hAnsi="Angsana New"/>
                <w:sz w:val="30"/>
                <w:szCs w:val="30"/>
                <w:cs/>
              </w:rPr>
              <w:t>(ค)</w:t>
            </w:r>
            <w:r w:rsidRPr="00E961B3">
              <w:rPr>
                <w:rFonts w:ascii="Angsana New" w:hAnsi="Angsana New"/>
                <w:sz w:val="30"/>
                <w:szCs w:val="30"/>
                <w:cs/>
              </w:rPr>
              <w:tab/>
              <w:t>เลตเตอร์ออฟเครดิตที่เปิดแล้วแต่ยังไม่เข้าเงื่อนไขการเป็นหนี้สิน</w:t>
            </w:r>
          </w:p>
        </w:tc>
        <w:tc>
          <w:tcPr>
            <w:tcW w:w="1238" w:type="dxa"/>
          </w:tcPr>
          <w:p w14:paraId="4B6ACFD9" w14:textId="292C54C5" w:rsidR="008D7CC8" w:rsidRPr="00E961B3" w:rsidRDefault="00DB3BF9" w:rsidP="00C4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545</w:t>
            </w:r>
          </w:p>
        </w:tc>
        <w:tc>
          <w:tcPr>
            <w:tcW w:w="274" w:type="dxa"/>
          </w:tcPr>
          <w:p w14:paraId="43132084" w14:textId="77777777" w:rsidR="008D7CC8" w:rsidRPr="00E961B3" w:rsidRDefault="008D7CC8" w:rsidP="00C460BE">
            <w:pPr>
              <w:tabs>
                <w:tab w:val="clear" w:pos="907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</w:tcPr>
          <w:p w14:paraId="39426549" w14:textId="588418EA" w:rsidR="008D7CC8" w:rsidRPr="00E961B3" w:rsidRDefault="008D7CC8" w:rsidP="00C4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E961B3">
              <w:rPr>
                <w:rFonts w:ascii="Angsana New" w:hAnsi="Angsana New"/>
                <w:sz w:val="30"/>
                <w:szCs w:val="30"/>
              </w:rPr>
              <w:t>441</w:t>
            </w:r>
          </w:p>
        </w:tc>
      </w:tr>
      <w:tr w:rsidR="008D7CC8" w:rsidRPr="00E653B1" w14:paraId="2FA48798" w14:textId="77777777" w:rsidTr="00356EBA">
        <w:tc>
          <w:tcPr>
            <w:tcW w:w="6390" w:type="dxa"/>
          </w:tcPr>
          <w:p w14:paraId="4FFA23C2" w14:textId="504AB3A0" w:rsidR="008D7CC8" w:rsidRPr="00E961B3" w:rsidRDefault="008D7CC8" w:rsidP="00C4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33"/>
              </w:tabs>
              <w:ind w:left="333" w:hanging="36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E961B3">
              <w:rPr>
                <w:rFonts w:ascii="Angsana New" w:hAnsi="Angsana New"/>
                <w:sz w:val="30"/>
                <w:szCs w:val="30"/>
                <w:cs/>
              </w:rPr>
              <w:t>(ง)</w:t>
            </w:r>
            <w:r w:rsidRPr="00E961B3">
              <w:rPr>
                <w:rFonts w:ascii="Angsana New" w:hAnsi="Angsana New"/>
                <w:sz w:val="30"/>
                <w:szCs w:val="30"/>
                <w:cs/>
              </w:rPr>
              <w:tab/>
              <w:t>ภาระผูกพัน</w:t>
            </w:r>
          </w:p>
        </w:tc>
        <w:tc>
          <w:tcPr>
            <w:tcW w:w="1238" w:type="dxa"/>
          </w:tcPr>
          <w:p w14:paraId="4A3A98C0" w14:textId="77777777" w:rsidR="008D7CC8" w:rsidRPr="00E961B3" w:rsidRDefault="008D7CC8" w:rsidP="00C4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4" w:type="dxa"/>
          </w:tcPr>
          <w:p w14:paraId="75B28460" w14:textId="77777777" w:rsidR="008D7CC8" w:rsidRPr="00E961B3" w:rsidRDefault="008D7CC8" w:rsidP="00C460BE">
            <w:pPr>
              <w:tabs>
                <w:tab w:val="clear" w:pos="907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</w:tcPr>
          <w:p w14:paraId="1A1841E4" w14:textId="77777777" w:rsidR="008D7CC8" w:rsidRPr="00E961B3" w:rsidRDefault="008D7CC8" w:rsidP="00C4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8D7CC8" w:rsidRPr="00E653B1" w14:paraId="41B640DF" w14:textId="77777777" w:rsidTr="00356EBA">
        <w:tc>
          <w:tcPr>
            <w:tcW w:w="6390" w:type="dxa"/>
          </w:tcPr>
          <w:p w14:paraId="55F29BCC" w14:textId="015A4BB0" w:rsidR="008D7CC8" w:rsidRPr="00E961B3" w:rsidRDefault="008D7CC8" w:rsidP="00C460BE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-3677"/>
                <w:tab w:val="left" w:pos="-3535"/>
                <w:tab w:val="left" w:pos="576"/>
              </w:tabs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 w:rsidRPr="00E961B3">
              <w:rPr>
                <w:rFonts w:ascii="Angsana New" w:hAnsi="Angsana New"/>
                <w:sz w:val="32"/>
                <w:szCs w:val="32"/>
                <w:cs/>
              </w:rPr>
              <w:t>-</w:t>
            </w:r>
            <w:r w:rsidRPr="00E961B3">
              <w:rPr>
                <w:rFonts w:ascii="Angsana New" w:hAnsi="Angsana New"/>
                <w:sz w:val="30"/>
                <w:szCs w:val="30"/>
                <w:cs/>
              </w:rPr>
              <w:tab/>
              <w:t>ตามสัญญาซื้อวัตถุดิบ</w:t>
            </w:r>
          </w:p>
        </w:tc>
        <w:tc>
          <w:tcPr>
            <w:tcW w:w="1238" w:type="dxa"/>
          </w:tcPr>
          <w:p w14:paraId="574FC92F" w14:textId="24BCE13C" w:rsidR="008D7CC8" w:rsidRPr="00E961B3" w:rsidRDefault="00DB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42,309</w:t>
            </w:r>
          </w:p>
        </w:tc>
        <w:tc>
          <w:tcPr>
            <w:tcW w:w="274" w:type="dxa"/>
          </w:tcPr>
          <w:p w14:paraId="3110FCF4" w14:textId="77777777" w:rsidR="008D7CC8" w:rsidRPr="00E961B3" w:rsidRDefault="008D7CC8" w:rsidP="00C460BE">
            <w:pPr>
              <w:tabs>
                <w:tab w:val="clear" w:pos="907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</w:tcPr>
          <w:p w14:paraId="530353E4" w14:textId="2126AB72" w:rsidR="008D7CC8" w:rsidRPr="00E961B3" w:rsidRDefault="008D7CC8" w:rsidP="00C4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E961B3">
              <w:rPr>
                <w:rFonts w:ascii="Angsana New" w:hAnsi="Angsana New"/>
                <w:sz w:val="30"/>
                <w:szCs w:val="30"/>
              </w:rPr>
              <w:t>34,713</w:t>
            </w:r>
          </w:p>
        </w:tc>
      </w:tr>
      <w:tr w:rsidR="008D7CC8" w:rsidRPr="00E653B1" w14:paraId="1D59ECD7" w14:textId="77777777" w:rsidTr="00356EBA">
        <w:tc>
          <w:tcPr>
            <w:tcW w:w="6390" w:type="dxa"/>
          </w:tcPr>
          <w:p w14:paraId="07E38C33" w14:textId="16A87A2F" w:rsidR="008D7CC8" w:rsidRPr="00E961B3" w:rsidRDefault="008D7CC8" w:rsidP="00C460BE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-3677"/>
                <w:tab w:val="left" w:pos="-3535"/>
                <w:tab w:val="left" w:pos="576"/>
              </w:tabs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 w:rsidRPr="00E961B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E961B3">
              <w:rPr>
                <w:rFonts w:ascii="Angsana New" w:hAnsi="Angsana New"/>
                <w:sz w:val="30"/>
                <w:szCs w:val="30"/>
                <w:cs/>
              </w:rPr>
              <w:tab/>
              <w:t>ตามสัญญาเช่าและบริการ</w:t>
            </w:r>
          </w:p>
        </w:tc>
        <w:tc>
          <w:tcPr>
            <w:tcW w:w="1238" w:type="dxa"/>
          </w:tcPr>
          <w:p w14:paraId="3F862432" w14:textId="7D198233" w:rsidR="008D7CC8" w:rsidRPr="00E961B3" w:rsidRDefault="00DB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8,788</w:t>
            </w:r>
          </w:p>
        </w:tc>
        <w:tc>
          <w:tcPr>
            <w:tcW w:w="274" w:type="dxa"/>
          </w:tcPr>
          <w:p w14:paraId="6478D224" w14:textId="77777777" w:rsidR="008D7CC8" w:rsidRPr="00E961B3" w:rsidRDefault="008D7CC8" w:rsidP="00C460BE">
            <w:pPr>
              <w:tabs>
                <w:tab w:val="clear" w:pos="907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</w:tcPr>
          <w:p w14:paraId="384DD7BB" w14:textId="7264B34A" w:rsidR="008D7CC8" w:rsidRPr="00E961B3" w:rsidRDefault="008D7CC8" w:rsidP="00C4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E961B3">
              <w:rPr>
                <w:rFonts w:ascii="Angsana New" w:hAnsi="Angsana New"/>
                <w:sz w:val="30"/>
                <w:szCs w:val="30"/>
              </w:rPr>
              <w:t>8,905</w:t>
            </w:r>
          </w:p>
        </w:tc>
      </w:tr>
      <w:tr w:rsidR="008D7CC8" w:rsidRPr="00E653B1" w14:paraId="3C19E9B6" w14:textId="77777777" w:rsidTr="00356EBA">
        <w:tc>
          <w:tcPr>
            <w:tcW w:w="6390" w:type="dxa"/>
          </w:tcPr>
          <w:p w14:paraId="1DDFA7A9" w14:textId="7C18AFE3" w:rsidR="008D7CC8" w:rsidRPr="00E961B3" w:rsidRDefault="008D7CC8" w:rsidP="00C460BE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536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lear" w:pos="9072"/>
                <w:tab w:val="left" w:pos="-3677"/>
                <w:tab w:val="left" w:pos="-3535"/>
                <w:tab w:val="left" w:pos="576"/>
              </w:tabs>
              <w:ind w:left="342"/>
              <w:rPr>
                <w:rFonts w:ascii="Angsana New" w:hAnsi="Angsana New"/>
                <w:sz w:val="30"/>
                <w:szCs w:val="30"/>
                <w:cs/>
              </w:rPr>
            </w:pPr>
            <w:r w:rsidRPr="00E961B3">
              <w:rPr>
                <w:rFonts w:ascii="Angsana New" w:hAnsi="Angsana New"/>
                <w:sz w:val="30"/>
                <w:szCs w:val="30"/>
                <w:cs/>
              </w:rPr>
              <w:t>-</w:t>
            </w:r>
            <w:r w:rsidRPr="00E961B3">
              <w:rPr>
                <w:rFonts w:ascii="Angsana New" w:hAnsi="Angsana New"/>
                <w:sz w:val="30"/>
                <w:szCs w:val="30"/>
                <w:cs/>
              </w:rPr>
              <w:tab/>
              <w:t>ตามสัญญาซื้อที่ดิน ก่อสร้าง ติดตั้งเครื่องจักร และอื่นๆ</w:t>
            </w:r>
          </w:p>
        </w:tc>
        <w:tc>
          <w:tcPr>
            <w:tcW w:w="1238" w:type="dxa"/>
          </w:tcPr>
          <w:p w14:paraId="282FB0AC" w14:textId="6F893F2E" w:rsidR="008D7CC8" w:rsidRPr="00E961B3" w:rsidRDefault="00DB3B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95,04</w:t>
            </w:r>
            <w:r w:rsidR="002E139F"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274" w:type="dxa"/>
          </w:tcPr>
          <w:p w14:paraId="6C5E14D9" w14:textId="77777777" w:rsidR="008D7CC8" w:rsidRPr="00E961B3" w:rsidRDefault="008D7CC8" w:rsidP="00C460BE">
            <w:pPr>
              <w:tabs>
                <w:tab w:val="clear" w:pos="907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235" w:type="dxa"/>
          </w:tcPr>
          <w:p w14:paraId="459339B7" w14:textId="3CA8A15B" w:rsidR="008D7CC8" w:rsidRPr="00E961B3" w:rsidRDefault="008D7CC8" w:rsidP="00C460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2"/>
              </w:tabs>
              <w:spacing w:line="240" w:lineRule="auto"/>
              <w:ind w:right="-73"/>
              <w:rPr>
                <w:rFonts w:ascii="Angsana New" w:hAnsi="Angsana New"/>
                <w:sz w:val="30"/>
                <w:szCs w:val="30"/>
              </w:rPr>
            </w:pPr>
            <w:r w:rsidRPr="00E961B3">
              <w:rPr>
                <w:rFonts w:ascii="Angsana New" w:hAnsi="Angsana New"/>
                <w:sz w:val="30"/>
                <w:szCs w:val="30"/>
              </w:rPr>
              <w:t>115,701</w:t>
            </w:r>
          </w:p>
        </w:tc>
      </w:tr>
    </w:tbl>
    <w:p w14:paraId="5242439A" w14:textId="77777777" w:rsidR="00C67169" w:rsidRPr="0040592B" w:rsidRDefault="00C67169" w:rsidP="00CE6A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7"/>
        <w:jc w:val="thaiDistribute"/>
        <w:rPr>
          <w:rFonts w:ascii="Angsana New" w:hAnsi="Angsana New"/>
          <w:spacing w:val="10"/>
          <w:sz w:val="30"/>
          <w:szCs w:val="30"/>
          <w:highlight w:val="yellow"/>
        </w:rPr>
      </w:pPr>
    </w:p>
    <w:p w14:paraId="0723E1E4" w14:textId="52276E6A" w:rsidR="00D54A59" w:rsidRDefault="00AB5DB8" w:rsidP="00C357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7"/>
        <w:jc w:val="thaiDistribute"/>
        <w:rPr>
          <w:rFonts w:ascii="Angsana New" w:hAnsi="Angsana New"/>
          <w:sz w:val="30"/>
          <w:szCs w:val="30"/>
        </w:rPr>
      </w:pPr>
      <w:r w:rsidRPr="00E961B3">
        <w:rPr>
          <w:rFonts w:ascii="Angsana New" w:hAnsi="Angsana New"/>
          <w:sz w:val="30"/>
          <w:szCs w:val="30"/>
          <w:cs/>
        </w:rPr>
        <w:t>ภาระผูกพันตามสัญญาก่อสร้างและติดตั้งเครื่องจักรนี้ได้รวมถึงการออกแบบวิศวกรรม การจัดหาเครื่องจักรและอุปกรณ์ และการก่อสร้างโรงงานของโรงงานปิโตรเคมีในประเทศเวียดนาม และการขยายกำลังการผลิตของโรงงานโอเลฟินส์ในประเทศ</w:t>
      </w:r>
      <w:r w:rsidRPr="00613C09">
        <w:rPr>
          <w:rFonts w:ascii="Angsana New" w:hAnsi="Angsana New"/>
          <w:sz w:val="30"/>
          <w:szCs w:val="30"/>
          <w:cs/>
        </w:rPr>
        <w:t xml:space="preserve">ไทย มูลค่าประมาณ </w:t>
      </w:r>
      <w:r w:rsidR="00613C09">
        <w:rPr>
          <w:rFonts w:ascii="Angsana New" w:hAnsi="Angsana New"/>
          <w:sz w:val="30"/>
          <w:szCs w:val="30"/>
        </w:rPr>
        <w:t>1,9</w:t>
      </w:r>
      <w:r w:rsidR="00DB3BF9">
        <w:rPr>
          <w:rFonts w:ascii="Angsana New" w:hAnsi="Angsana New"/>
          <w:sz w:val="30"/>
          <w:szCs w:val="30"/>
        </w:rPr>
        <w:t>19</w:t>
      </w:r>
      <w:r w:rsidR="00F8643A" w:rsidRPr="00300619">
        <w:rPr>
          <w:rFonts w:ascii="Angsana New" w:hAnsi="Angsana New"/>
          <w:sz w:val="30"/>
          <w:szCs w:val="30"/>
          <w:cs/>
        </w:rPr>
        <w:t xml:space="preserve"> </w:t>
      </w:r>
      <w:r w:rsidRPr="00300619">
        <w:rPr>
          <w:rFonts w:ascii="Angsana New" w:hAnsi="Angsana New"/>
          <w:sz w:val="30"/>
          <w:szCs w:val="30"/>
          <w:cs/>
        </w:rPr>
        <w:t xml:space="preserve">ล้านดอลลาร์สหรัฐ </w:t>
      </w:r>
      <w:r w:rsidRPr="00300619">
        <w:rPr>
          <w:rFonts w:ascii="Angsana New" w:hAnsi="Angsana New"/>
          <w:sz w:val="30"/>
          <w:szCs w:val="30"/>
        </w:rPr>
        <w:t>18,</w:t>
      </w:r>
      <w:r w:rsidR="00DB3BF9">
        <w:rPr>
          <w:rFonts w:ascii="Angsana New" w:hAnsi="Angsana New"/>
          <w:sz w:val="30"/>
          <w:szCs w:val="30"/>
        </w:rPr>
        <w:t>546</w:t>
      </w:r>
      <w:r w:rsidR="00F8643A" w:rsidRPr="00300619">
        <w:rPr>
          <w:rFonts w:ascii="Angsana New" w:hAnsi="Angsana New"/>
          <w:sz w:val="30"/>
          <w:szCs w:val="30"/>
          <w:cs/>
        </w:rPr>
        <w:t xml:space="preserve"> </w:t>
      </w:r>
      <w:r w:rsidRPr="00300619">
        <w:rPr>
          <w:rFonts w:ascii="Angsana New" w:hAnsi="Angsana New"/>
          <w:sz w:val="30"/>
          <w:szCs w:val="30"/>
          <w:cs/>
        </w:rPr>
        <w:t xml:space="preserve">พันล้านเวียดนามดอง และสกุลเงินอื่น รวมเทียบเท่าเงินบาทประมาณ </w:t>
      </w:r>
      <w:r w:rsidR="00DB3BF9">
        <w:rPr>
          <w:rFonts w:ascii="Angsana New" w:hAnsi="Angsana New"/>
          <w:sz w:val="30"/>
          <w:szCs w:val="30"/>
        </w:rPr>
        <w:t>85,627</w:t>
      </w:r>
      <w:r w:rsidRPr="00300619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1A27BCED" w14:textId="77777777" w:rsidR="0008307B" w:rsidRDefault="0008307B" w:rsidP="0003128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907"/>
        <w:jc w:val="thaiDistribute"/>
        <w:rPr>
          <w:rFonts w:ascii="Angsana New" w:hAnsi="Angsana New"/>
          <w:sz w:val="30"/>
          <w:szCs w:val="30"/>
        </w:rPr>
      </w:pPr>
    </w:p>
    <w:p w14:paraId="5584BFA8" w14:textId="77777777" w:rsidR="001E36E2" w:rsidRDefault="001E36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6"/>
          <w:sz w:val="30"/>
          <w:szCs w:val="30"/>
          <w:cs/>
        </w:rPr>
      </w:pPr>
      <w:r>
        <w:rPr>
          <w:rFonts w:ascii="Angsana New" w:hAnsi="Angsana New"/>
          <w:spacing w:val="-6"/>
          <w:sz w:val="30"/>
          <w:szCs w:val="30"/>
          <w:cs/>
        </w:rPr>
        <w:br w:type="page"/>
      </w:r>
    </w:p>
    <w:p w14:paraId="0E0E0C82" w14:textId="2708D66C" w:rsidR="00323DEE" w:rsidRDefault="00554D51" w:rsidP="00C67169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07" w:hanging="367"/>
        <w:jc w:val="thaiDistribute"/>
        <w:rPr>
          <w:rFonts w:ascii="Angsana New" w:hAnsi="Angsana New"/>
          <w:sz w:val="30"/>
          <w:szCs w:val="30"/>
        </w:rPr>
      </w:pPr>
      <w:r w:rsidRPr="00323DEE">
        <w:rPr>
          <w:rFonts w:ascii="Angsana New" w:hAnsi="Angsana New"/>
          <w:spacing w:val="-2"/>
          <w:sz w:val="30"/>
          <w:szCs w:val="30"/>
          <w:cs/>
        </w:rPr>
        <w:t>กลุ่มบริษัทได้ทำสัญญาซื้อขายเงินตราต่างประเทศ</w:t>
      </w:r>
      <w:r w:rsidRPr="000E137B">
        <w:rPr>
          <w:rFonts w:ascii="Angsana New" w:hAnsi="Angsana New"/>
          <w:spacing w:val="-2"/>
          <w:sz w:val="30"/>
          <w:szCs w:val="30"/>
          <w:cs/>
        </w:rPr>
        <w:t>ล่วงหน้า</w:t>
      </w:r>
      <w:r w:rsidRPr="00CA226B">
        <w:rPr>
          <w:rFonts w:ascii="Angsana New" w:hAnsi="Angsana New"/>
          <w:spacing w:val="-2"/>
          <w:sz w:val="30"/>
          <w:szCs w:val="30"/>
          <w:cs/>
        </w:rPr>
        <w:t>และสัญญาแลกเปลี่ยนสกุลเงินกั</w:t>
      </w:r>
      <w:r w:rsidRPr="000E137B">
        <w:rPr>
          <w:rFonts w:ascii="Angsana New" w:hAnsi="Angsana New"/>
          <w:spacing w:val="-2"/>
          <w:sz w:val="30"/>
          <w:szCs w:val="30"/>
          <w:cs/>
        </w:rPr>
        <w:t>บธนาคารหลายแห่ง</w:t>
      </w:r>
      <w:r w:rsidRPr="000E137B">
        <w:rPr>
          <w:rFonts w:ascii="Angsana New" w:hAnsi="Angsana New"/>
          <w:sz w:val="30"/>
          <w:szCs w:val="30"/>
          <w:cs/>
        </w:rPr>
        <w:t>ทั้งในและต่างประเทศ</w:t>
      </w:r>
      <w:r w:rsidR="003350F1" w:rsidRPr="000E137B">
        <w:rPr>
          <w:rFonts w:ascii="Angsana New" w:hAnsi="Angsana New"/>
          <w:sz w:val="30"/>
          <w:szCs w:val="30"/>
          <w:cs/>
        </w:rPr>
        <w:t xml:space="preserve"> </w:t>
      </w:r>
      <w:r w:rsidRPr="000E137B">
        <w:rPr>
          <w:rFonts w:ascii="Angsana New" w:hAnsi="Angsana New"/>
          <w:sz w:val="30"/>
          <w:szCs w:val="30"/>
          <w:cs/>
        </w:rPr>
        <w:t>โดยมีวัตถุประสงค์เพื่อป้องกันความเสี่ยง</w:t>
      </w:r>
      <w:r w:rsidR="00B248F3" w:rsidRPr="000E137B">
        <w:rPr>
          <w:rFonts w:ascii="Angsana New" w:hAnsi="Angsana New"/>
          <w:sz w:val="30"/>
          <w:szCs w:val="30"/>
          <w:cs/>
        </w:rPr>
        <w:t>จากการลงทุนในต่างประเทศ</w:t>
      </w:r>
      <w:r w:rsidR="003350F1" w:rsidRPr="000E137B">
        <w:rPr>
          <w:rFonts w:ascii="Angsana New" w:hAnsi="Angsana New"/>
          <w:sz w:val="30"/>
          <w:szCs w:val="30"/>
          <w:cs/>
        </w:rPr>
        <w:t xml:space="preserve"> </w:t>
      </w:r>
      <w:r w:rsidR="00B248F3" w:rsidRPr="000E137B">
        <w:rPr>
          <w:rFonts w:ascii="Angsana New" w:hAnsi="Angsana New"/>
          <w:sz w:val="30"/>
          <w:szCs w:val="30"/>
          <w:cs/>
        </w:rPr>
        <w:t>จ่าย</w:t>
      </w:r>
      <w:r w:rsidR="00B248F3" w:rsidRPr="00323DEE">
        <w:rPr>
          <w:rFonts w:ascii="Angsana New" w:hAnsi="Angsana New"/>
          <w:sz w:val="30"/>
          <w:szCs w:val="30"/>
          <w:cs/>
        </w:rPr>
        <w:t>ชำระเงินกู้ยืม</w:t>
      </w:r>
      <w:r w:rsidR="003350F1" w:rsidRPr="00323DEE">
        <w:rPr>
          <w:rFonts w:ascii="Angsana New" w:hAnsi="Angsana New"/>
          <w:sz w:val="30"/>
          <w:szCs w:val="30"/>
          <w:cs/>
        </w:rPr>
        <w:t xml:space="preserve"> </w:t>
      </w:r>
      <w:r w:rsidR="00B248F3" w:rsidRPr="00323DEE">
        <w:rPr>
          <w:rFonts w:ascii="Angsana New" w:hAnsi="Angsana New"/>
          <w:sz w:val="30"/>
          <w:szCs w:val="30"/>
          <w:cs/>
        </w:rPr>
        <w:t>จ่ายชำระค่าสินค้า</w:t>
      </w:r>
      <w:r w:rsidR="003350F1" w:rsidRPr="00323DEE">
        <w:rPr>
          <w:rFonts w:ascii="Angsana New" w:hAnsi="Angsana New"/>
          <w:sz w:val="30"/>
          <w:szCs w:val="30"/>
          <w:cs/>
        </w:rPr>
        <w:t xml:space="preserve"> </w:t>
      </w:r>
      <w:r w:rsidR="00B248F3" w:rsidRPr="00323DEE">
        <w:rPr>
          <w:rFonts w:ascii="Angsana New" w:hAnsi="Angsana New"/>
          <w:sz w:val="30"/>
          <w:szCs w:val="30"/>
          <w:cs/>
        </w:rPr>
        <w:t>เครื่องจักรและอุปกรณ์</w:t>
      </w:r>
      <w:r w:rsidR="00904D19" w:rsidRPr="00323DEE">
        <w:rPr>
          <w:rFonts w:ascii="Angsana New" w:hAnsi="Angsana New"/>
          <w:sz w:val="30"/>
          <w:szCs w:val="30"/>
          <w:cs/>
        </w:rPr>
        <w:t xml:space="preserve"> </w:t>
      </w:r>
      <w:r w:rsidR="008C0BC1" w:rsidRPr="00323DEE">
        <w:rPr>
          <w:rFonts w:ascii="Angsana New" w:hAnsi="Angsana New"/>
          <w:sz w:val="30"/>
          <w:szCs w:val="30"/>
          <w:cs/>
        </w:rPr>
        <w:t>รับชำระเงินให้กู้ยืม</w:t>
      </w:r>
      <w:r w:rsidR="003350F1" w:rsidRPr="00323DEE">
        <w:rPr>
          <w:rFonts w:ascii="Angsana New" w:hAnsi="Angsana New"/>
          <w:sz w:val="30"/>
          <w:szCs w:val="30"/>
          <w:cs/>
        </w:rPr>
        <w:t xml:space="preserve"> </w:t>
      </w:r>
      <w:r w:rsidR="00B248F3" w:rsidRPr="00323DEE">
        <w:rPr>
          <w:rFonts w:ascii="Angsana New" w:hAnsi="Angsana New"/>
          <w:sz w:val="30"/>
          <w:szCs w:val="30"/>
          <w:cs/>
        </w:rPr>
        <w:t>และรับชำระเงินค่าสินค้า</w:t>
      </w:r>
      <w:r w:rsidR="003350F1" w:rsidRPr="00323DEE">
        <w:rPr>
          <w:rFonts w:ascii="Angsana New" w:hAnsi="Angsana New"/>
          <w:sz w:val="30"/>
          <w:szCs w:val="30"/>
          <w:cs/>
        </w:rPr>
        <w:t xml:space="preserve"> </w:t>
      </w:r>
      <w:r w:rsidR="00B248F3" w:rsidRPr="00323DEE">
        <w:rPr>
          <w:rFonts w:ascii="Angsana New" w:hAnsi="Angsana New"/>
          <w:sz w:val="30"/>
          <w:szCs w:val="30"/>
          <w:cs/>
        </w:rPr>
        <w:t>มีรายละเอียดดังนี้</w:t>
      </w:r>
    </w:p>
    <w:p w14:paraId="0B69C32A" w14:textId="77777777" w:rsidR="00BD46D0" w:rsidRPr="000042F9" w:rsidRDefault="00BD46D0" w:rsidP="00714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07"/>
        <w:jc w:val="thaiDistribute"/>
        <w:rPr>
          <w:rFonts w:ascii="Angsana New" w:hAnsi="Angsana New"/>
          <w:sz w:val="20"/>
          <w:szCs w:val="20"/>
        </w:rPr>
      </w:pPr>
    </w:p>
    <w:tbl>
      <w:tblPr>
        <w:tblW w:w="8793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1317"/>
        <w:gridCol w:w="850"/>
        <w:gridCol w:w="83"/>
        <w:gridCol w:w="768"/>
        <w:gridCol w:w="850"/>
        <w:gridCol w:w="284"/>
        <w:gridCol w:w="850"/>
        <w:gridCol w:w="938"/>
        <w:gridCol w:w="810"/>
        <w:gridCol w:w="900"/>
        <w:gridCol w:w="270"/>
        <w:gridCol w:w="873"/>
      </w:tblGrid>
      <w:tr w:rsidR="00BD46D0" w:rsidRPr="008B0C15" w14:paraId="391E98B7" w14:textId="77777777" w:rsidTr="00C6674C">
        <w:trPr>
          <w:trHeight w:val="269"/>
        </w:trPr>
        <w:tc>
          <w:tcPr>
            <w:tcW w:w="1317" w:type="dxa"/>
          </w:tcPr>
          <w:p w14:paraId="4906D304" w14:textId="77777777" w:rsidR="00BD46D0" w:rsidRPr="008B0C15" w:rsidRDefault="00BD46D0" w:rsidP="00040E5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476" w:type="dxa"/>
            <w:gridSpan w:val="11"/>
          </w:tcPr>
          <w:p w14:paraId="25DA0C82" w14:textId="77777777" w:rsidR="00BD46D0" w:rsidRPr="008B0C15" w:rsidRDefault="00BD46D0" w:rsidP="00040E5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  <w:cs/>
              </w:rPr>
              <w:t>มูลค่าตามสัญญา</w:t>
            </w:r>
          </w:p>
        </w:tc>
      </w:tr>
      <w:tr w:rsidR="00BD46D0" w:rsidRPr="008B0C15" w14:paraId="740F49A6" w14:textId="77777777" w:rsidTr="00C6674C">
        <w:tc>
          <w:tcPr>
            <w:tcW w:w="1317" w:type="dxa"/>
          </w:tcPr>
          <w:p w14:paraId="65D574E0" w14:textId="77777777" w:rsidR="00BD46D0" w:rsidRPr="008B0C15" w:rsidRDefault="00BD46D0" w:rsidP="00040E5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685" w:type="dxa"/>
            <w:gridSpan w:val="6"/>
          </w:tcPr>
          <w:p w14:paraId="48F1B1C1" w14:textId="77777777" w:rsidR="00BD46D0" w:rsidRPr="008B0C15" w:rsidRDefault="00BD46D0" w:rsidP="00040E5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4BF2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ให้</w:t>
            </w:r>
            <w:r w:rsidRPr="00BC4BF2">
              <w:rPr>
                <w:rFonts w:ascii="Angsana New" w:hAnsi="Angsana New"/>
                <w:sz w:val="30"/>
                <w:szCs w:val="30"/>
                <w:cs/>
              </w:rPr>
              <w:t xml:space="preserve">กู้ยืม </w:t>
            </w:r>
            <w:r w:rsidRPr="00BC4BF2">
              <w:rPr>
                <w:rFonts w:ascii="Angsana New" w:hAnsi="Angsana New"/>
                <w:sz w:val="30"/>
                <w:szCs w:val="30"/>
              </w:rPr>
              <w:t>Swap</w:t>
            </w:r>
          </w:p>
        </w:tc>
        <w:tc>
          <w:tcPr>
            <w:tcW w:w="3791" w:type="dxa"/>
            <w:gridSpan w:val="5"/>
          </w:tcPr>
          <w:p w14:paraId="7B3D2708" w14:textId="77777777" w:rsidR="00BD46D0" w:rsidRPr="008B0C15" w:rsidRDefault="00BD46D0" w:rsidP="00040E5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BC4BF2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 </w:t>
            </w:r>
            <w:r w:rsidRPr="00BC4BF2">
              <w:rPr>
                <w:rFonts w:ascii="Angsana New" w:hAnsi="Angsana New"/>
                <w:sz w:val="30"/>
                <w:szCs w:val="30"/>
              </w:rPr>
              <w:t>Swap</w:t>
            </w:r>
          </w:p>
        </w:tc>
      </w:tr>
      <w:tr w:rsidR="00BD46D0" w:rsidRPr="008B0C15" w14:paraId="652F3FC6" w14:textId="77777777" w:rsidTr="00C6674C">
        <w:tc>
          <w:tcPr>
            <w:tcW w:w="1317" w:type="dxa"/>
          </w:tcPr>
          <w:p w14:paraId="09896D4E" w14:textId="77777777" w:rsidR="00BD46D0" w:rsidRPr="008B0C15" w:rsidRDefault="00BD46D0" w:rsidP="00040E5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1" w:type="dxa"/>
            <w:gridSpan w:val="3"/>
          </w:tcPr>
          <w:p w14:paraId="7832F085" w14:textId="77777777" w:rsidR="00BD46D0" w:rsidRPr="008B0C15" w:rsidRDefault="00BD46D0" w:rsidP="00040E5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0C15">
              <w:rPr>
                <w:rFonts w:ascii="Angsana New" w:hAnsi="Angsana New"/>
                <w:sz w:val="30"/>
                <w:szCs w:val="30"/>
                <w:cs/>
              </w:rPr>
              <w:t>สกุลต่างประเทศ</w:t>
            </w:r>
          </w:p>
        </w:tc>
        <w:tc>
          <w:tcPr>
            <w:tcW w:w="1984" w:type="dxa"/>
            <w:gridSpan w:val="3"/>
          </w:tcPr>
          <w:p w14:paraId="55421E71" w14:textId="77777777" w:rsidR="00BD46D0" w:rsidRPr="008B0C15" w:rsidRDefault="00BD46D0" w:rsidP="00040E5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  <w:cs/>
              </w:rPr>
              <w:t>เทียบเท่าเงินบาท</w:t>
            </w:r>
          </w:p>
        </w:tc>
        <w:tc>
          <w:tcPr>
            <w:tcW w:w="1748" w:type="dxa"/>
            <w:gridSpan w:val="2"/>
          </w:tcPr>
          <w:p w14:paraId="6496C644" w14:textId="77777777" w:rsidR="00BD46D0" w:rsidRPr="008B0C15" w:rsidRDefault="00BD46D0" w:rsidP="00040E5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B0C15">
              <w:rPr>
                <w:rFonts w:ascii="Angsana New" w:hAnsi="Angsana New"/>
                <w:sz w:val="30"/>
                <w:szCs w:val="30"/>
                <w:cs/>
              </w:rPr>
              <w:t>สกุลต่างประเทศ</w:t>
            </w:r>
          </w:p>
        </w:tc>
        <w:tc>
          <w:tcPr>
            <w:tcW w:w="2043" w:type="dxa"/>
            <w:gridSpan w:val="3"/>
          </w:tcPr>
          <w:p w14:paraId="07410A27" w14:textId="77777777" w:rsidR="00BD46D0" w:rsidRPr="008B0C15" w:rsidRDefault="00BD46D0" w:rsidP="00040E5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B0C15">
              <w:rPr>
                <w:rFonts w:ascii="Angsana New" w:hAnsi="Angsana New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BD46D0" w:rsidRPr="005F3750" w14:paraId="1DEA1B50" w14:textId="77777777" w:rsidTr="00C6674C">
        <w:tc>
          <w:tcPr>
            <w:tcW w:w="1317" w:type="dxa"/>
          </w:tcPr>
          <w:p w14:paraId="60AE8551" w14:textId="77777777" w:rsidR="00BD46D0" w:rsidRPr="00003DE6" w:rsidRDefault="00BD46D0" w:rsidP="00040E5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223D4DF8" w14:textId="69BB2494" w:rsidR="00BD46D0" w:rsidRPr="008E24CA" w:rsidRDefault="00A66976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6E4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A4924" w:rsidRPr="00756E40">
              <w:rPr>
                <w:rFonts w:ascii="Angsana New" w:hAnsi="Angsana New"/>
                <w:sz w:val="30"/>
                <w:szCs w:val="30"/>
                <w:cs/>
              </w:rPr>
              <w:t>ก.ย.</w:t>
            </w:r>
          </w:p>
        </w:tc>
        <w:tc>
          <w:tcPr>
            <w:tcW w:w="851" w:type="dxa"/>
            <w:gridSpan w:val="2"/>
          </w:tcPr>
          <w:p w14:paraId="24E4D8E5" w14:textId="77777777" w:rsidR="00BD46D0" w:rsidRPr="008E24CA" w:rsidRDefault="00BD46D0" w:rsidP="00040E5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24CA">
              <w:rPr>
                <w:rFonts w:ascii="Angsana New" w:hAnsi="Angsana New"/>
                <w:sz w:val="30"/>
                <w:szCs w:val="30"/>
              </w:rPr>
              <w:t>31</w:t>
            </w:r>
            <w:r w:rsidRPr="008E24CA">
              <w:rPr>
                <w:rFonts w:ascii="Angsana New" w:hAnsi="Angsana New"/>
                <w:sz w:val="30"/>
                <w:szCs w:val="30"/>
                <w:cs/>
              </w:rPr>
              <w:t xml:space="preserve"> ธ.ค.</w:t>
            </w:r>
          </w:p>
        </w:tc>
        <w:tc>
          <w:tcPr>
            <w:tcW w:w="850" w:type="dxa"/>
          </w:tcPr>
          <w:p w14:paraId="7A618CB3" w14:textId="4B77421E" w:rsidR="00BD46D0" w:rsidRPr="008E24CA" w:rsidRDefault="00A66976" w:rsidP="00040E5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6E4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A4924" w:rsidRPr="00756E40">
              <w:rPr>
                <w:rFonts w:ascii="Angsana New" w:hAnsi="Angsana New"/>
                <w:sz w:val="30"/>
                <w:szCs w:val="30"/>
                <w:cs/>
              </w:rPr>
              <w:t>ก</w:t>
            </w:r>
            <w:r w:rsidRPr="00756E40">
              <w:rPr>
                <w:rFonts w:ascii="Angsana New" w:hAnsi="Angsana New"/>
                <w:sz w:val="30"/>
                <w:szCs w:val="30"/>
                <w:cs/>
              </w:rPr>
              <w:t>.ย.</w:t>
            </w:r>
          </w:p>
        </w:tc>
        <w:tc>
          <w:tcPr>
            <w:tcW w:w="284" w:type="dxa"/>
          </w:tcPr>
          <w:p w14:paraId="0B5FA21F" w14:textId="77777777" w:rsidR="00BD46D0" w:rsidRPr="008E24CA" w:rsidRDefault="00BD46D0" w:rsidP="00040E5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6EDB32BC" w14:textId="77777777" w:rsidR="00BD46D0" w:rsidRPr="008E24CA" w:rsidRDefault="00BD46D0" w:rsidP="00040E5D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240" w:lineRule="auto"/>
              <w:ind w:right="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24CA">
              <w:rPr>
                <w:rFonts w:ascii="Angsana New" w:hAnsi="Angsana New"/>
                <w:sz w:val="30"/>
                <w:szCs w:val="30"/>
              </w:rPr>
              <w:t>31</w:t>
            </w:r>
            <w:r w:rsidRPr="008E24CA">
              <w:rPr>
                <w:rFonts w:ascii="Angsana New" w:hAnsi="Angsana New"/>
                <w:sz w:val="30"/>
                <w:szCs w:val="30"/>
                <w:cs/>
              </w:rPr>
              <w:t xml:space="preserve"> ธ.ค.</w:t>
            </w:r>
          </w:p>
        </w:tc>
        <w:tc>
          <w:tcPr>
            <w:tcW w:w="938" w:type="dxa"/>
          </w:tcPr>
          <w:p w14:paraId="6A364E54" w14:textId="39305882" w:rsidR="00BD46D0" w:rsidRPr="008E24CA" w:rsidRDefault="00A66976" w:rsidP="00040E5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6E4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A4924" w:rsidRPr="00756E40">
              <w:rPr>
                <w:rFonts w:ascii="Angsana New" w:hAnsi="Angsana New"/>
                <w:sz w:val="30"/>
                <w:szCs w:val="30"/>
                <w:cs/>
              </w:rPr>
              <w:t>ก.ย.</w:t>
            </w:r>
          </w:p>
        </w:tc>
        <w:tc>
          <w:tcPr>
            <w:tcW w:w="810" w:type="dxa"/>
          </w:tcPr>
          <w:p w14:paraId="4067EC6B" w14:textId="77777777" w:rsidR="00BD46D0" w:rsidRPr="008E24CA" w:rsidRDefault="00BD46D0" w:rsidP="00040E5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8E24CA">
              <w:rPr>
                <w:rFonts w:ascii="Angsana New" w:hAnsi="Angsana New"/>
                <w:sz w:val="30"/>
                <w:szCs w:val="30"/>
              </w:rPr>
              <w:t>31</w:t>
            </w:r>
            <w:r w:rsidRPr="008E24CA">
              <w:rPr>
                <w:rFonts w:ascii="Angsana New" w:hAnsi="Angsana New"/>
                <w:sz w:val="30"/>
                <w:szCs w:val="30"/>
                <w:cs/>
              </w:rPr>
              <w:t xml:space="preserve"> ธ.ค.</w:t>
            </w:r>
          </w:p>
        </w:tc>
        <w:tc>
          <w:tcPr>
            <w:tcW w:w="900" w:type="dxa"/>
          </w:tcPr>
          <w:p w14:paraId="6DE5A108" w14:textId="0EC04461" w:rsidR="00BD46D0" w:rsidRPr="008E24CA" w:rsidRDefault="00A66976" w:rsidP="00040E5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6E4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A4924" w:rsidRPr="00756E40">
              <w:rPr>
                <w:rFonts w:ascii="Angsana New" w:hAnsi="Angsana New"/>
                <w:sz w:val="30"/>
                <w:szCs w:val="30"/>
                <w:cs/>
              </w:rPr>
              <w:t>ก.ย.</w:t>
            </w:r>
          </w:p>
        </w:tc>
        <w:tc>
          <w:tcPr>
            <w:tcW w:w="270" w:type="dxa"/>
          </w:tcPr>
          <w:p w14:paraId="1D5F99C8" w14:textId="77777777" w:rsidR="00BD46D0" w:rsidRPr="008E24CA" w:rsidRDefault="00BD46D0" w:rsidP="00040E5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3" w:type="dxa"/>
          </w:tcPr>
          <w:p w14:paraId="779B5A74" w14:textId="77777777" w:rsidR="00BD46D0" w:rsidRPr="00003DE6" w:rsidRDefault="00BD46D0" w:rsidP="00040E5D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240" w:lineRule="auto"/>
              <w:ind w:right="25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003DE6">
              <w:rPr>
                <w:rFonts w:ascii="Angsana New" w:hAnsi="Angsana New"/>
                <w:sz w:val="30"/>
                <w:szCs w:val="30"/>
              </w:rPr>
              <w:t>31</w:t>
            </w:r>
            <w:r w:rsidRPr="00003DE6">
              <w:rPr>
                <w:rFonts w:ascii="Angsana New" w:hAnsi="Angsana New"/>
                <w:sz w:val="30"/>
                <w:szCs w:val="30"/>
                <w:cs/>
              </w:rPr>
              <w:t xml:space="preserve"> ธ.ค.</w:t>
            </w:r>
          </w:p>
        </w:tc>
      </w:tr>
      <w:tr w:rsidR="00BD46D0" w:rsidRPr="008B0C15" w14:paraId="2D7BF085" w14:textId="77777777" w:rsidTr="00C6674C">
        <w:tc>
          <w:tcPr>
            <w:tcW w:w="1317" w:type="dxa"/>
          </w:tcPr>
          <w:p w14:paraId="3926999D" w14:textId="77777777" w:rsidR="00BD46D0" w:rsidRPr="00003DE6" w:rsidRDefault="00BD46D0" w:rsidP="00040E5D">
            <w:pPr>
              <w:spacing w:line="240" w:lineRule="auto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18DFF5CD" w14:textId="06573A61" w:rsidR="00BD46D0" w:rsidRPr="00003DE6" w:rsidRDefault="00BD46D0" w:rsidP="00040E5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0DD">
              <w:rPr>
                <w:rFonts w:ascii="Angsana New" w:hAnsi="Angsana New"/>
                <w:sz w:val="30"/>
                <w:szCs w:val="30"/>
              </w:rPr>
              <w:t>25</w:t>
            </w:r>
            <w:r w:rsidR="002A5EF1" w:rsidRPr="000C50DD">
              <w:rPr>
                <w:rFonts w:ascii="Angsana New" w:hAnsi="Angsana New"/>
                <w:sz w:val="30"/>
                <w:szCs w:val="30"/>
              </w:rPr>
              <w:t>62</w:t>
            </w:r>
          </w:p>
        </w:tc>
        <w:tc>
          <w:tcPr>
            <w:tcW w:w="851" w:type="dxa"/>
            <w:gridSpan w:val="2"/>
          </w:tcPr>
          <w:p w14:paraId="62E5842D" w14:textId="0DD952E7" w:rsidR="00BD46D0" w:rsidRPr="00003DE6" w:rsidRDefault="00BD46D0" w:rsidP="00040E5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DE6">
              <w:rPr>
                <w:rFonts w:ascii="Angsana New" w:hAnsi="Angsana New"/>
                <w:sz w:val="30"/>
                <w:szCs w:val="30"/>
              </w:rPr>
              <w:t>25</w:t>
            </w:r>
            <w:r w:rsidR="002A5EF1" w:rsidRPr="00003DE6">
              <w:rPr>
                <w:rFonts w:ascii="Angsana New" w:hAnsi="Angsana New"/>
                <w:sz w:val="30"/>
                <w:szCs w:val="30"/>
              </w:rPr>
              <w:t>61</w:t>
            </w:r>
          </w:p>
        </w:tc>
        <w:tc>
          <w:tcPr>
            <w:tcW w:w="850" w:type="dxa"/>
          </w:tcPr>
          <w:p w14:paraId="1A0C8FDC" w14:textId="0D4BAA15" w:rsidR="00BD46D0" w:rsidRPr="000C50DD" w:rsidRDefault="00BD46D0" w:rsidP="00040E5D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240" w:lineRule="auto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0DD">
              <w:rPr>
                <w:rFonts w:ascii="Angsana New" w:hAnsi="Angsana New"/>
                <w:sz w:val="30"/>
                <w:szCs w:val="30"/>
              </w:rPr>
              <w:t>256</w:t>
            </w:r>
            <w:r w:rsidR="002A5EF1" w:rsidRPr="000C50D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84" w:type="dxa"/>
          </w:tcPr>
          <w:p w14:paraId="6EF7B8C5" w14:textId="77777777" w:rsidR="00BD46D0" w:rsidRPr="00003DE6" w:rsidRDefault="00BD46D0" w:rsidP="00040E5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0" w:type="dxa"/>
          </w:tcPr>
          <w:p w14:paraId="30785335" w14:textId="730D008B" w:rsidR="00BD46D0" w:rsidRPr="00003DE6" w:rsidRDefault="002A5EF1" w:rsidP="00040E5D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240" w:lineRule="auto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DE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938" w:type="dxa"/>
          </w:tcPr>
          <w:p w14:paraId="131CD2A0" w14:textId="6A9D2315" w:rsidR="00BD46D0" w:rsidRPr="000C50DD" w:rsidRDefault="00BD46D0" w:rsidP="00040E5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0DD">
              <w:rPr>
                <w:rFonts w:ascii="Angsana New" w:hAnsi="Angsana New"/>
                <w:sz w:val="30"/>
                <w:szCs w:val="30"/>
              </w:rPr>
              <w:t>256</w:t>
            </w:r>
            <w:r w:rsidR="002A5EF1" w:rsidRPr="000C50D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810" w:type="dxa"/>
          </w:tcPr>
          <w:p w14:paraId="53C90AB5" w14:textId="51614E46" w:rsidR="00BD46D0" w:rsidRPr="00003DE6" w:rsidRDefault="002A5EF1" w:rsidP="00040E5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DE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900" w:type="dxa"/>
          </w:tcPr>
          <w:p w14:paraId="62AC9FA3" w14:textId="56F9876D" w:rsidR="00BD46D0" w:rsidRPr="000C50DD" w:rsidRDefault="00BD46D0" w:rsidP="00040E5D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240" w:lineRule="auto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0DD">
              <w:rPr>
                <w:rFonts w:ascii="Angsana New" w:hAnsi="Angsana New"/>
                <w:sz w:val="30"/>
                <w:szCs w:val="30"/>
              </w:rPr>
              <w:t>256</w:t>
            </w:r>
            <w:r w:rsidR="002A5EF1" w:rsidRPr="000C50DD"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270" w:type="dxa"/>
          </w:tcPr>
          <w:p w14:paraId="137520E9" w14:textId="77777777" w:rsidR="00BD46D0" w:rsidRPr="00003DE6" w:rsidRDefault="00BD46D0" w:rsidP="00040E5D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73" w:type="dxa"/>
          </w:tcPr>
          <w:p w14:paraId="0F7C4551" w14:textId="525782CB" w:rsidR="00BD46D0" w:rsidRPr="00003DE6" w:rsidRDefault="002A5EF1" w:rsidP="00040E5D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240" w:lineRule="auto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DE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BD46D0" w:rsidRPr="008B0C15" w14:paraId="22B36F4F" w14:textId="77777777" w:rsidTr="00C6674C">
        <w:tc>
          <w:tcPr>
            <w:tcW w:w="1317" w:type="dxa"/>
          </w:tcPr>
          <w:p w14:paraId="06C6EBB9" w14:textId="77777777" w:rsidR="00BD46D0" w:rsidRPr="008B0C15" w:rsidRDefault="00BD46D0" w:rsidP="00040E5D">
            <w:pPr>
              <w:pStyle w:val="Footer"/>
              <w:tabs>
                <w:tab w:val="clear" w:pos="227"/>
                <w:tab w:val="clear" w:pos="454"/>
                <w:tab w:val="clear" w:pos="680"/>
                <w:tab w:val="left" w:pos="612"/>
              </w:tabs>
              <w:spacing w:line="240" w:lineRule="auto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01" w:type="dxa"/>
            <w:gridSpan w:val="3"/>
          </w:tcPr>
          <w:p w14:paraId="184DBDAD" w14:textId="77777777" w:rsidR="00BD46D0" w:rsidRPr="008B0C15" w:rsidRDefault="00BD46D0" w:rsidP="00040E5D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B0C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1984" w:type="dxa"/>
            <w:gridSpan w:val="3"/>
          </w:tcPr>
          <w:p w14:paraId="7972426D" w14:textId="77777777" w:rsidR="00BD46D0" w:rsidRPr="008B0C15" w:rsidRDefault="00BD46D0" w:rsidP="00040E5D">
            <w:pPr>
              <w:tabs>
                <w:tab w:val="clear" w:pos="1644"/>
                <w:tab w:val="left" w:pos="2142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B0C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748" w:type="dxa"/>
            <w:gridSpan w:val="2"/>
          </w:tcPr>
          <w:p w14:paraId="2F6B52B9" w14:textId="77777777" w:rsidR="00BD46D0" w:rsidRPr="008B0C15" w:rsidRDefault="00BD46D0" w:rsidP="00040E5D">
            <w:pPr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8B0C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043" w:type="dxa"/>
            <w:gridSpan w:val="3"/>
          </w:tcPr>
          <w:p w14:paraId="43515840" w14:textId="77777777" w:rsidR="00BD46D0" w:rsidRPr="008B0C15" w:rsidRDefault="00BD46D0" w:rsidP="00040E5D">
            <w:pPr>
              <w:tabs>
                <w:tab w:val="clear" w:pos="1644"/>
                <w:tab w:val="left" w:pos="2142"/>
              </w:tabs>
              <w:spacing w:line="240" w:lineRule="auto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8B0C15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003DE6" w:rsidRPr="002A5EF1" w14:paraId="2F1F084D" w14:textId="77777777" w:rsidTr="00C6674C">
        <w:tc>
          <w:tcPr>
            <w:tcW w:w="1317" w:type="dxa"/>
          </w:tcPr>
          <w:p w14:paraId="25CB1811" w14:textId="0A4A0655" w:rsidR="00003DE6" w:rsidRPr="00714B14" w:rsidRDefault="00003DE6" w:rsidP="00003DE6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left" w:pos="-3511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>
              <w:rPr>
                <w:rFonts w:ascii="Angsana New" w:hAnsi="Angsana New" w:hint="cs"/>
                <w:spacing w:val="-16"/>
                <w:sz w:val="30"/>
                <w:szCs w:val="30"/>
                <w:cs/>
                <w:lang w:val="th-TH"/>
              </w:rPr>
              <w:t>ดอลลาร์สหรัฐ</w:t>
            </w:r>
          </w:p>
        </w:tc>
        <w:tc>
          <w:tcPr>
            <w:tcW w:w="933" w:type="dxa"/>
            <w:gridSpan w:val="2"/>
          </w:tcPr>
          <w:p w14:paraId="7B66F8D9" w14:textId="54E17F9B" w:rsidR="00003DE6" w:rsidRPr="002A5EF1" w:rsidRDefault="008E24CA" w:rsidP="00003DE6">
            <w:pPr>
              <w:tabs>
                <w:tab w:val="clear" w:pos="227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5EF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768" w:type="dxa"/>
          </w:tcPr>
          <w:p w14:paraId="38659145" w14:textId="77777777" w:rsidR="00003DE6" w:rsidRPr="002A5EF1" w:rsidRDefault="00003DE6" w:rsidP="00003DE6">
            <w:pPr>
              <w:tabs>
                <w:tab w:val="clear" w:pos="227"/>
                <w:tab w:val="clear" w:pos="454"/>
                <w:tab w:val="left" w:pos="376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2A5EF1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850" w:type="dxa"/>
          </w:tcPr>
          <w:p w14:paraId="2B82E866" w14:textId="6EAE3001" w:rsidR="00003DE6" w:rsidRPr="00714B14" w:rsidRDefault="008E24CA" w:rsidP="00003DE6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240" w:lineRule="auto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4B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84" w:type="dxa"/>
          </w:tcPr>
          <w:p w14:paraId="581A4CD9" w14:textId="77777777" w:rsidR="00003DE6" w:rsidRPr="00714B14" w:rsidRDefault="00003DE6" w:rsidP="00003DE6">
            <w:pPr>
              <w:tabs>
                <w:tab w:val="clear" w:pos="227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</w:tcPr>
          <w:p w14:paraId="0402F8BA" w14:textId="77777777" w:rsidR="00003DE6" w:rsidRPr="00714B14" w:rsidRDefault="00003DE6" w:rsidP="00003DE6">
            <w:pPr>
              <w:tabs>
                <w:tab w:val="clear" w:pos="227"/>
                <w:tab w:val="clear" w:pos="454"/>
                <w:tab w:val="clear" w:pos="680"/>
                <w:tab w:val="left" w:pos="-11878"/>
                <w:tab w:val="left" w:pos="600"/>
              </w:tabs>
              <w:spacing w:line="240" w:lineRule="auto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4B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938" w:type="dxa"/>
          </w:tcPr>
          <w:p w14:paraId="010CAD86" w14:textId="780EF4F5" w:rsidR="00003DE6" w:rsidRPr="002A5EF1" w:rsidRDefault="008E24CA" w:rsidP="00003DE6">
            <w:pPr>
              <w:tabs>
                <w:tab w:val="clear" w:pos="227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122</w:t>
            </w:r>
          </w:p>
        </w:tc>
        <w:tc>
          <w:tcPr>
            <w:tcW w:w="810" w:type="dxa"/>
          </w:tcPr>
          <w:p w14:paraId="5E6998C3" w14:textId="7C5752AF" w:rsidR="00003DE6" w:rsidRPr="002A5EF1" w:rsidRDefault="00003DE6" w:rsidP="00003DE6">
            <w:pPr>
              <w:tabs>
                <w:tab w:val="clear" w:pos="227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11</w:t>
            </w:r>
          </w:p>
        </w:tc>
        <w:tc>
          <w:tcPr>
            <w:tcW w:w="900" w:type="dxa"/>
          </w:tcPr>
          <w:p w14:paraId="14165BB1" w14:textId="70D84300" w:rsidR="00003DE6" w:rsidRPr="00714B14" w:rsidRDefault="008E24CA" w:rsidP="00003DE6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240" w:lineRule="auto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3,753</w:t>
            </w:r>
          </w:p>
        </w:tc>
        <w:tc>
          <w:tcPr>
            <w:tcW w:w="270" w:type="dxa"/>
          </w:tcPr>
          <w:p w14:paraId="38C854FE" w14:textId="77777777" w:rsidR="00003DE6" w:rsidRPr="00714B14" w:rsidRDefault="00003DE6" w:rsidP="00003DE6">
            <w:pPr>
              <w:tabs>
                <w:tab w:val="left" w:pos="1152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</w:tcPr>
          <w:p w14:paraId="787156E2" w14:textId="04772231" w:rsidR="00003DE6" w:rsidRPr="00714B14" w:rsidRDefault="00003DE6" w:rsidP="00003DE6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240" w:lineRule="auto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361</w:t>
            </w:r>
          </w:p>
        </w:tc>
      </w:tr>
      <w:tr w:rsidR="00003DE6" w:rsidRPr="002A5EF1" w14:paraId="14232D77" w14:textId="77777777" w:rsidTr="00C6674C">
        <w:tc>
          <w:tcPr>
            <w:tcW w:w="1317" w:type="dxa"/>
          </w:tcPr>
          <w:p w14:paraId="548E3089" w14:textId="04439F58" w:rsidR="00003DE6" w:rsidRPr="00714B14" w:rsidRDefault="00003DE6" w:rsidP="00003DE6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left" w:pos="-3511"/>
              </w:tabs>
              <w:spacing w:line="240" w:lineRule="auto"/>
              <w:ind w:right="-47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2A5EF1">
              <w:rPr>
                <w:rFonts w:ascii="Angsana New" w:hAnsi="Angsana New"/>
                <w:spacing w:val="-16"/>
                <w:sz w:val="30"/>
                <w:szCs w:val="30"/>
                <w:cs/>
                <w:lang w:val="th-TH"/>
              </w:rPr>
              <w:t>อื่นๆ</w:t>
            </w:r>
          </w:p>
        </w:tc>
        <w:tc>
          <w:tcPr>
            <w:tcW w:w="933" w:type="dxa"/>
            <w:gridSpan w:val="2"/>
          </w:tcPr>
          <w:p w14:paraId="6DE8EB4E" w14:textId="2705D0AB" w:rsidR="00003DE6" w:rsidRPr="002A5EF1" w:rsidRDefault="00003DE6" w:rsidP="00003DE6">
            <w:pPr>
              <w:tabs>
                <w:tab w:val="clear" w:pos="227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768" w:type="dxa"/>
          </w:tcPr>
          <w:p w14:paraId="1B9812FD" w14:textId="37B7F384" w:rsidR="00003DE6" w:rsidRPr="002A5EF1" w:rsidRDefault="00003DE6" w:rsidP="00003DE6">
            <w:pPr>
              <w:tabs>
                <w:tab w:val="clear" w:pos="227"/>
                <w:tab w:val="clear" w:pos="454"/>
                <w:tab w:val="left" w:pos="376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341D2CEF" w14:textId="69E94921" w:rsidR="00003DE6" w:rsidRPr="00714B14" w:rsidRDefault="008E24CA" w:rsidP="00003DE6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240" w:lineRule="auto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</w:t>
            </w:r>
          </w:p>
        </w:tc>
        <w:tc>
          <w:tcPr>
            <w:tcW w:w="284" w:type="dxa"/>
          </w:tcPr>
          <w:p w14:paraId="5E518911" w14:textId="77777777" w:rsidR="00003DE6" w:rsidRPr="00714B14" w:rsidRDefault="00003DE6" w:rsidP="00003DE6">
            <w:pPr>
              <w:tabs>
                <w:tab w:val="clear" w:pos="227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14:paraId="79042C83" w14:textId="77777777" w:rsidR="00003DE6" w:rsidRPr="00714B14" w:rsidRDefault="00003DE6" w:rsidP="00003DE6">
            <w:pPr>
              <w:tabs>
                <w:tab w:val="clear" w:pos="227"/>
                <w:tab w:val="clear" w:pos="454"/>
                <w:tab w:val="clear" w:pos="680"/>
                <w:tab w:val="left" w:pos="-11878"/>
                <w:tab w:val="left" w:pos="600"/>
              </w:tabs>
              <w:spacing w:line="240" w:lineRule="auto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714B14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938" w:type="dxa"/>
          </w:tcPr>
          <w:p w14:paraId="302C878A" w14:textId="10D52C82" w:rsidR="00003DE6" w:rsidRPr="002A5EF1" w:rsidRDefault="00003DE6" w:rsidP="00003DE6">
            <w:pPr>
              <w:tabs>
                <w:tab w:val="clear" w:pos="227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10" w:type="dxa"/>
          </w:tcPr>
          <w:p w14:paraId="37588CFA" w14:textId="5DDA0A97" w:rsidR="00003DE6" w:rsidRPr="002A5EF1" w:rsidRDefault="00003DE6" w:rsidP="00003DE6">
            <w:pPr>
              <w:tabs>
                <w:tab w:val="clear" w:pos="227"/>
              </w:tabs>
              <w:spacing w:line="240" w:lineRule="auto"/>
              <w:ind w:right="162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B253679" w14:textId="11111A04" w:rsidR="00003DE6" w:rsidRPr="00714B14" w:rsidRDefault="008E24CA" w:rsidP="00003DE6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240" w:lineRule="auto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3DA7B020" w14:textId="77777777" w:rsidR="00003DE6" w:rsidRPr="00714B14" w:rsidRDefault="00003DE6" w:rsidP="00003DE6">
            <w:pPr>
              <w:tabs>
                <w:tab w:val="left" w:pos="1152"/>
              </w:tabs>
              <w:spacing w:line="240" w:lineRule="auto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73" w:type="dxa"/>
            <w:tcBorders>
              <w:bottom w:val="single" w:sz="4" w:space="0" w:color="auto"/>
            </w:tcBorders>
          </w:tcPr>
          <w:p w14:paraId="651C923D" w14:textId="720B328D" w:rsidR="00003DE6" w:rsidRPr="00714B14" w:rsidRDefault="00003DE6" w:rsidP="00003DE6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240" w:lineRule="auto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</w:tr>
      <w:tr w:rsidR="00003DE6" w:rsidRPr="002A5EF1" w14:paraId="5472B827" w14:textId="77777777" w:rsidTr="00C6674C">
        <w:tc>
          <w:tcPr>
            <w:tcW w:w="1317" w:type="dxa"/>
          </w:tcPr>
          <w:p w14:paraId="58C1FE4B" w14:textId="30A937E0" w:rsidR="00003DE6" w:rsidRPr="002A5EF1" w:rsidRDefault="00003DE6" w:rsidP="00003DE6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left" w:pos="-3511"/>
              </w:tabs>
              <w:spacing w:line="240" w:lineRule="auto"/>
              <w:ind w:right="-47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714B14">
              <w:rPr>
                <w:rFonts w:ascii="Angsana New" w:hAnsi="Angsana New"/>
                <w:b/>
                <w:bCs/>
                <w:spacing w:val="-16"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933" w:type="dxa"/>
            <w:gridSpan w:val="2"/>
          </w:tcPr>
          <w:p w14:paraId="25455FDC" w14:textId="0B1174BB" w:rsidR="00003DE6" w:rsidRPr="00714B14" w:rsidRDefault="00003DE6" w:rsidP="00003DE6">
            <w:pPr>
              <w:tabs>
                <w:tab w:val="clear" w:pos="227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768" w:type="dxa"/>
          </w:tcPr>
          <w:p w14:paraId="717B41E0" w14:textId="66D16B62" w:rsidR="00003DE6" w:rsidRPr="00714B14" w:rsidRDefault="00003DE6" w:rsidP="00003DE6">
            <w:pPr>
              <w:tabs>
                <w:tab w:val="clear" w:pos="227"/>
                <w:tab w:val="clear" w:pos="454"/>
                <w:tab w:val="left" w:pos="376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209B2F1B" w14:textId="341178E1" w:rsidR="00003DE6" w:rsidRPr="002A5EF1" w:rsidRDefault="00D502F3" w:rsidP="00003DE6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D502F3">
              <w:rPr>
                <w:rFonts w:ascii="Angsana New" w:hAnsi="Angsana New" w:hint="cs"/>
                <w:b/>
                <w:bCs/>
                <w:sz w:val="30"/>
                <w:szCs w:val="30"/>
              </w:rPr>
              <w:t>47</w:t>
            </w:r>
          </w:p>
        </w:tc>
        <w:tc>
          <w:tcPr>
            <w:tcW w:w="284" w:type="dxa"/>
          </w:tcPr>
          <w:p w14:paraId="7C6AD4AE" w14:textId="77777777" w:rsidR="00003DE6" w:rsidRPr="002A5EF1" w:rsidRDefault="00003DE6" w:rsidP="00003DE6">
            <w:pPr>
              <w:tabs>
                <w:tab w:val="clear" w:pos="227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4" w:space="0" w:color="auto"/>
              <w:bottom w:val="double" w:sz="4" w:space="0" w:color="auto"/>
            </w:tcBorders>
          </w:tcPr>
          <w:p w14:paraId="296E080E" w14:textId="53E48636" w:rsidR="00003DE6" w:rsidRPr="002A5EF1" w:rsidRDefault="00003DE6" w:rsidP="00003DE6">
            <w:pPr>
              <w:tabs>
                <w:tab w:val="clear" w:pos="227"/>
                <w:tab w:val="clear" w:pos="454"/>
                <w:tab w:val="clear" w:pos="680"/>
                <w:tab w:val="left" w:pos="-11878"/>
                <w:tab w:val="left" w:pos="600"/>
              </w:tabs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</w:p>
        </w:tc>
        <w:tc>
          <w:tcPr>
            <w:tcW w:w="938" w:type="dxa"/>
          </w:tcPr>
          <w:p w14:paraId="7D37C9D7" w14:textId="2A2EC590" w:rsidR="00003DE6" w:rsidRPr="00714B14" w:rsidRDefault="00003DE6" w:rsidP="00003DE6">
            <w:pPr>
              <w:tabs>
                <w:tab w:val="clear" w:pos="227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10" w:type="dxa"/>
          </w:tcPr>
          <w:p w14:paraId="60472541" w14:textId="5D192F0C" w:rsidR="00003DE6" w:rsidRPr="00714B14" w:rsidRDefault="00003DE6" w:rsidP="00003DE6">
            <w:pPr>
              <w:tabs>
                <w:tab w:val="clear" w:pos="227"/>
              </w:tabs>
              <w:spacing w:line="240" w:lineRule="auto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</w:tcPr>
          <w:p w14:paraId="246D1B09" w14:textId="581FC5AC" w:rsidR="00003DE6" w:rsidRPr="002A5EF1" w:rsidRDefault="008E24CA" w:rsidP="00003DE6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3,753</w:t>
            </w:r>
          </w:p>
        </w:tc>
        <w:tc>
          <w:tcPr>
            <w:tcW w:w="270" w:type="dxa"/>
          </w:tcPr>
          <w:p w14:paraId="08B2FBBE" w14:textId="77777777" w:rsidR="00003DE6" w:rsidRPr="002A5EF1" w:rsidRDefault="00003DE6" w:rsidP="00003DE6">
            <w:pPr>
              <w:tabs>
                <w:tab w:val="left" w:pos="1152"/>
              </w:tabs>
              <w:spacing w:line="240" w:lineRule="auto"/>
              <w:ind w:right="3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73" w:type="dxa"/>
            <w:tcBorders>
              <w:top w:val="single" w:sz="4" w:space="0" w:color="auto"/>
              <w:bottom w:val="double" w:sz="4" w:space="0" w:color="auto"/>
            </w:tcBorders>
          </w:tcPr>
          <w:p w14:paraId="557068D6" w14:textId="605ED630" w:rsidR="00003DE6" w:rsidRPr="002A5EF1" w:rsidRDefault="00003DE6" w:rsidP="00003DE6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240" w:lineRule="auto"/>
              <w:ind w:right="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361</w:t>
            </w:r>
          </w:p>
        </w:tc>
      </w:tr>
    </w:tbl>
    <w:p w14:paraId="7370CA1E" w14:textId="77777777" w:rsidR="00BD46D0" w:rsidRPr="000042F9" w:rsidRDefault="00BD46D0" w:rsidP="00714B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30"/>
        </w:tabs>
        <w:ind w:left="907"/>
        <w:jc w:val="thaiDistribute"/>
        <w:rPr>
          <w:rFonts w:ascii="Angsana New" w:hAnsi="Angsana New"/>
          <w:sz w:val="20"/>
          <w:szCs w:val="20"/>
        </w:rPr>
      </w:pPr>
    </w:p>
    <w:p w14:paraId="630F4BC0" w14:textId="547D9B04" w:rsidR="00A31559" w:rsidRDefault="00626985" w:rsidP="00521B1E">
      <w:pPr>
        <w:pStyle w:val="a1"/>
        <w:tabs>
          <w:tab w:val="clear" w:pos="360"/>
          <w:tab w:val="clear" w:pos="720"/>
          <w:tab w:val="clear" w:pos="1080"/>
          <w:tab w:val="left" w:pos="-2250"/>
        </w:tabs>
        <w:spacing w:line="240" w:lineRule="atLeast"/>
        <w:ind w:left="90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672D4D">
        <w:rPr>
          <w:rFonts w:ascii="Angsana New" w:hAnsi="Angsana New"/>
          <w:sz w:val="30"/>
          <w:szCs w:val="30"/>
          <w:cs/>
        </w:rPr>
        <w:t>สัญญาดังกล่าวจะทยอยครบกำหนดภายใน</w:t>
      </w:r>
      <w:r w:rsidRPr="000C50DD">
        <w:rPr>
          <w:rFonts w:ascii="Angsana New" w:hAnsi="Angsana New"/>
          <w:sz w:val="30"/>
          <w:szCs w:val="30"/>
          <w:cs/>
        </w:rPr>
        <w:t>เดือน</w:t>
      </w:r>
      <w:r w:rsidR="00003DE6" w:rsidRPr="000C50DD">
        <w:rPr>
          <w:rFonts w:ascii="Angsana New" w:hAnsi="Angsana New"/>
          <w:sz w:val="30"/>
          <w:szCs w:val="30"/>
          <w:cs/>
          <w:lang w:val="en-US"/>
        </w:rPr>
        <w:t xml:space="preserve">กันยายน </w:t>
      </w:r>
      <w:r w:rsidR="00A11CEA" w:rsidRPr="000C50DD">
        <w:rPr>
          <w:rFonts w:ascii="Angsana New" w:hAnsi="Angsana New"/>
          <w:sz w:val="30"/>
          <w:szCs w:val="30"/>
          <w:lang w:val="en-US"/>
        </w:rPr>
        <w:t>256</w:t>
      </w:r>
      <w:r w:rsidR="00BE6724">
        <w:rPr>
          <w:rFonts w:ascii="Angsana New" w:hAnsi="Angsana New"/>
          <w:sz w:val="30"/>
          <w:szCs w:val="30"/>
          <w:lang w:val="en-US"/>
        </w:rPr>
        <w:t>8</w:t>
      </w:r>
      <w:r w:rsidR="005204E6" w:rsidRPr="00672D4D">
        <w:rPr>
          <w:rFonts w:ascii="Angsana New" w:hAnsi="Angsana New"/>
          <w:sz w:val="30"/>
          <w:szCs w:val="30"/>
          <w:cs/>
        </w:rPr>
        <w:t xml:space="preserve"> </w:t>
      </w:r>
      <w:r w:rsidRPr="00672D4D">
        <w:rPr>
          <w:rFonts w:ascii="Angsana New" w:hAnsi="Angsana New"/>
          <w:i/>
          <w:iCs/>
          <w:sz w:val="30"/>
          <w:szCs w:val="30"/>
          <w:cs/>
        </w:rPr>
        <w:t>(</w:t>
      </w:r>
      <w:r w:rsidR="00E9087B" w:rsidRPr="00E9087B">
        <w:rPr>
          <w:rFonts w:ascii="Angsana New" w:hAnsi="Angsana New" w:hint="cs"/>
          <w:i/>
          <w:iCs/>
          <w:sz w:val="30"/>
          <w:szCs w:val="30"/>
          <w:lang w:val="en-US"/>
        </w:rPr>
        <w:t>31</w:t>
      </w:r>
      <w:r w:rsidR="0070493B">
        <w:rPr>
          <w:rFonts w:ascii="Angsana New" w:hAnsi="Angsana New" w:hint="cs"/>
          <w:i/>
          <w:iCs/>
          <w:sz w:val="30"/>
          <w:szCs w:val="30"/>
          <w:cs/>
        </w:rPr>
        <w:t xml:space="preserve"> ธันวาคม </w:t>
      </w:r>
      <w:r w:rsidR="0070493B" w:rsidRPr="004E256E">
        <w:rPr>
          <w:rFonts w:ascii="Angsana New" w:hAnsi="Angsana New"/>
          <w:i/>
          <w:iCs/>
          <w:sz w:val="30"/>
          <w:szCs w:val="30"/>
          <w:lang w:val="en-US"/>
        </w:rPr>
        <w:t>25</w:t>
      </w:r>
      <w:r w:rsidR="0070493B" w:rsidRPr="004E256E">
        <w:rPr>
          <w:rFonts w:ascii="Angsana New" w:hAnsi="Angsana New" w:hint="cs"/>
          <w:i/>
          <w:iCs/>
          <w:sz w:val="30"/>
          <w:szCs w:val="30"/>
          <w:lang w:val="en-US"/>
        </w:rPr>
        <w:t>6</w:t>
      </w:r>
      <w:r w:rsidR="0070493B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Pr="00672D4D">
        <w:rPr>
          <w:rFonts w:ascii="Angsana New" w:hAnsi="Angsana New"/>
          <w:i/>
          <w:iCs/>
          <w:sz w:val="30"/>
          <w:szCs w:val="30"/>
          <w:cs/>
        </w:rPr>
        <w:t>:</w:t>
      </w:r>
      <w:r w:rsidR="003350F1" w:rsidRPr="00672D4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672D4D">
        <w:rPr>
          <w:rFonts w:ascii="Angsana New" w:hAnsi="Angsana New"/>
          <w:i/>
          <w:iCs/>
          <w:sz w:val="30"/>
          <w:szCs w:val="30"/>
          <w:cs/>
        </w:rPr>
        <w:t>ครบกำหนดภายในเดือน</w:t>
      </w:r>
      <w:r w:rsidR="00F80F74" w:rsidRPr="00672D4D">
        <w:rPr>
          <w:rFonts w:ascii="Angsana New" w:hAnsi="Angsana New" w:hint="cs"/>
          <w:i/>
          <w:iCs/>
          <w:sz w:val="30"/>
          <w:szCs w:val="30"/>
          <w:cs/>
          <w:lang w:val="en-US"/>
        </w:rPr>
        <w:t>เมษายน</w:t>
      </w:r>
      <w:r w:rsidR="003350F1" w:rsidRPr="00672D4D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70493B" w:rsidRPr="004E256E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70493B">
        <w:rPr>
          <w:rFonts w:ascii="Angsana New" w:hAnsi="Angsana New"/>
          <w:i/>
          <w:iCs/>
          <w:sz w:val="30"/>
          <w:szCs w:val="30"/>
          <w:lang w:val="en-US"/>
        </w:rPr>
        <w:t>2</w:t>
      </w:r>
      <w:r w:rsidRPr="00672D4D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71B0BEFE" w14:textId="77777777" w:rsidR="00186AF5" w:rsidRPr="000042F9" w:rsidRDefault="00186AF5" w:rsidP="00521B1E">
      <w:pPr>
        <w:pStyle w:val="a1"/>
        <w:tabs>
          <w:tab w:val="clear" w:pos="360"/>
          <w:tab w:val="clear" w:pos="720"/>
          <w:tab w:val="clear" w:pos="1080"/>
          <w:tab w:val="left" w:pos="-2250"/>
        </w:tabs>
        <w:spacing w:line="240" w:lineRule="atLeast"/>
        <w:ind w:left="907"/>
        <w:jc w:val="thaiDistribute"/>
        <w:rPr>
          <w:rFonts w:ascii="Angsana New" w:hAnsi="Angsana New"/>
          <w:i/>
          <w:iCs/>
          <w:sz w:val="20"/>
          <w:szCs w:val="20"/>
          <w:cs/>
        </w:rPr>
      </w:pPr>
    </w:p>
    <w:tbl>
      <w:tblPr>
        <w:tblW w:w="8725" w:type="dxa"/>
        <w:tblInd w:w="851" w:type="dxa"/>
        <w:tblLayout w:type="fixed"/>
        <w:tblLook w:val="0000" w:firstRow="0" w:lastRow="0" w:firstColumn="0" w:lastColumn="0" w:noHBand="0" w:noVBand="0"/>
      </w:tblPr>
      <w:tblGrid>
        <w:gridCol w:w="1276"/>
        <w:gridCol w:w="853"/>
        <w:gridCol w:w="855"/>
        <w:gridCol w:w="853"/>
        <w:gridCol w:w="236"/>
        <w:gridCol w:w="954"/>
        <w:gridCol w:w="854"/>
        <w:gridCol w:w="853"/>
        <w:gridCol w:w="857"/>
        <w:gridCol w:w="270"/>
        <w:gridCol w:w="864"/>
      </w:tblGrid>
      <w:tr w:rsidR="00DD4F63" w:rsidRPr="00672D4D" w14:paraId="25F5802E" w14:textId="77777777" w:rsidTr="00C6674C">
        <w:tc>
          <w:tcPr>
            <w:tcW w:w="1276" w:type="dxa"/>
            <w:shd w:val="clear" w:color="auto" w:fill="auto"/>
          </w:tcPr>
          <w:p w14:paraId="5A7EDDE8" w14:textId="77777777" w:rsidR="00DD4F63" w:rsidRPr="00672D4D" w:rsidRDefault="00DD4F63" w:rsidP="0096020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7449" w:type="dxa"/>
            <w:gridSpan w:val="10"/>
            <w:shd w:val="clear" w:color="auto" w:fill="auto"/>
          </w:tcPr>
          <w:p w14:paraId="5013E2ED" w14:textId="77777777" w:rsidR="00DD4F63" w:rsidRPr="00672D4D" w:rsidRDefault="00DD4F63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</w:rPr>
              <w:t>มูลค่าตามสัญญา</w:t>
            </w:r>
          </w:p>
        </w:tc>
      </w:tr>
      <w:tr w:rsidR="00E90485" w:rsidRPr="00672D4D" w14:paraId="30195460" w14:textId="77777777" w:rsidTr="00C6674C">
        <w:tc>
          <w:tcPr>
            <w:tcW w:w="1276" w:type="dxa"/>
            <w:shd w:val="clear" w:color="auto" w:fill="auto"/>
          </w:tcPr>
          <w:p w14:paraId="564335A2" w14:textId="77777777" w:rsidR="00E90485" w:rsidRPr="00672D4D" w:rsidRDefault="00E90485" w:rsidP="0096020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3751" w:type="dxa"/>
            <w:gridSpan w:val="5"/>
            <w:shd w:val="clear" w:color="auto" w:fill="auto"/>
          </w:tcPr>
          <w:p w14:paraId="6B6D6848" w14:textId="77777777" w:rsidR="00E90485" w:rsidRPr="00672D4D" w:rsidRDefault="00E90485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</w:rPr>
              <w:t>ลูกหนี้</w:t>
            </w:r>
            <w:r w:rsidR="003350F1" w:rsidRPr="00672D4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72D4D">
              <w:rPr>
                <w:rFonts w:ascii="Angsana New" w:hAnsi="Angsana New"/>
                <w:sz w:val="30"/>
                <w:szCs w:val="30"/>
              </w:rPr>
              <w:t>Forward</w:t>
            </w:r>
          </w:p>
        </w:tc>
        <w:tc>
          <w:tcPr>
            <w:tcW w:w="3698" w:type="dxa"/>
            <w:gridSpan w:val="5"/>
            <w:shd w:val="clear" w:color="auto" w:fill="auto"/>
          </w:tcPr>
          <w:p w14:paraId="5F468997" w14:textId="77777777" w:rsidR="00E90485" w:rsidRPr="00672D4D" w:rsidRDefault="00E90485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</w:rPr>
              <w:t>เจ้าหนี้</w:t>
            </w:r>
            <w:r w:rsidR="003350F1" w:rsidRPr="00672D4D"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672D4D">
              <w:rPr>
                <w:rFonts w:ascii="Angsana New" w:hAnsi="Angsana New"/>
                <w:sz w:val="30"/>
                <w:szCs w:val="30"/>
              </w:rPr>
              <w:t>Forward</w:t>
            </w:r>
          </w:p>
        </w:tc>
      </w:tr>
      <w:tr w:rsidR="00E90485" w:rsidRPr="00672D4D" w14:paraId="03E40B43" w14:textId="77777777" w:rsidTr="00C6674C">
        <w:tc>
          <w:tcPr>
            <w:tcW w:w="1276" w:type="dxa"/>
            <w:shd w:val="clear" w:color="auto" w:fill="auto"/>
          </w:tcPr>
          <w:p w14:paraId="56C6BDA4" w14:textId="77777777" w:rsidR="00E90485" w:rsidRPr="00672D4D" w:rsidRDefault="00E90485" w:rsidP="00960200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08" w:type="dxa"/>
            <w:gridSpan w:val="2"/>
            <w:shd w:val="clear" w:color="auto" w:fill="auto"/>
          </w:tcPr>
          <w:p w14:paraId="21662375" w14:textId="77777777" w:rsidR="00E90485" w:rsidRPr="00672D4D" w:rsidRDefault="00E90485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</w:rPr>
              <w:t>สกุลต่างประเทศ</w:t>
            </w:r>
          </w:p>
        </w:tc>
        <w:tc>
          <w:tcPr>
            <w:tcW w:w="2043" w:type="dxa"/>
            <w:gridSpan w:val="3"/>
            <w:shd w:val="clear" w:color="auto" w:fill="auto"/>
          </w:tcPr>
          <w:p w14:paraId="666B020A" w14:textId="77777777" w:rsidR="00E90485" w:rsidRPr="00672D4D" w:rsidRDefault="00E90485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</w:rPr>
              <w:t>เทียบเท่าเงินบาท</w:t>
            </w:r>
          </w:p>
        </w:tc>
        <w:tc>
          <w:tcPr>
            <w:tcW w:w="1707" w:type="dxa"/>
            <w:gridSpan w:val="2"/>
            <w:shd w:val="clear" w:color="auto" w:fill="auto"/>
          </w:tcPr>
          <w:p w14:paraId="323A1EDD" w14:textId="77777777" w:rsidR="00E90485" w:rsidRPr="00672D4D" w:rsidRDefault="00E90485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</w:rPr>
              <w:t>สกุลต่างประเทศ</w:t>
            </w:r>
          </w:p>
        </w:tc>
        <w:tc>
          <w:tcPr>
            <w:tcW w:w="1991" w:type="dxa"/>
            <w:gridSpan w:val="3"/>
            <w:shd w:val="clear" w:color="auto" w:fill="auto"/>
          </w:tcPr>
          <w:p w14:paraId="7ABEC6F8" w14:textId="77777777" w:rsidR="00E90485" w:rsidRPr="00672D4D" w:rsidRDefault="00E90485" w:rsidP="00960200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</w:rPr>
              <w:t>เทียบเท่าเงินบาท</w:t>
            </w:r>
          </w:p>
        </w:tc>
      </w:tr>
      <w:tr w:rsidR="006C3F5C" w:rsidRPr="00003DE6" w14:paraId="7A064FBA" w14:textId="77777777" w:rsidTr="00C6674C">
        <w:tc>
          <w:tcPr>
            <w:tcW w:w="1276" w:type="dxa"/>
            <w:shd w:val="clear" w:color="auto" w:fill="auto"/>
          </w:tcPr>
          <w:p w14:paraId="04FD1911" w14:textId="77777777" w:rsidR="006C3F5C" w:rsidRPr="00672D4D" w:rsidRDefault="006C3F5C" w:rsidP="006C3F5C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3" w:type="dxa"/>
            <w:shd w:val="clear" w:color="auto" w:fill="auto"/>
          </w:tcPr>
          <w:p w14:paraId="7CB7656F" w14:textId="7AC66383" w:rsidR="006C3F5C" w:rsidRPr="008E24CA" w:rsidRDefault="00A66976" w:rsidP="006C3F5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6E4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A4924" w:rsidRPr="00756E40">
              <w:rPr>
                <w:rFonts w:ascii="Angsana New" w:hAnsi="Angsana New"/>
                <w:sz w:val="30"/>
                <w:szCs w:val="30"/>
                <w:cs/>
              </w:rPr>
              <w:t>ก.ย.</w:t>
            </w:r>
          </w:p>
        </w:tc>
        <w:tc>
          <w:tcPr>
            <w:tcW w:w="855" w:type="dxa"/>
            <w:shd w:val="clear" w:color="auto" w:fill="auto"/>
          </w:tcPr>
          <w:p w14:paraId="22BB3F5F" w14:textId="1AC142B9" w:rsidR="006C3F5C" w:rsidRPr="008E24CA" w:rsidRDefault="006C3F5C" w:rsidP="006C3F5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24C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E24CA">
              <w:rPr>
                <w:rFonts w:ascii="Angsana New" w:hAnsi="Angsana New"/>
                <w:sz w:val="30"/>
                <w:szCs w:val="30"/>
                <w:cs/>
              </w:rPr>
              <w:t>ธ.ค.</w:t>
            </w:r>
          </w:p>
        </w:tc>
        <w:tc>
          <w:tcPr>
            <w:tcW w:w="853" w:type="dxa"/>
            <w:shd w:val="clear" w:color="auto" w:fill="auto"/>
          </w:tcPr>
          <w:p w14:paraId="047AF6A8" w14:textId="27E48CBB" w:rsidR="006C3F5C" w:rsidRPr="008E24CA" w:rsidRDefault="00A66976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6E4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A4924" w:rsidRPr="00756E40">
              <w:rPr>
                <w:rFonts w:ascii="Angsana New" w:hAnsi="Angsana New"/>
                <w:sz w:val="30"/>
                <w:szCs w:val="30"/>
                <w:cs/>
              </w:rPr>
              <w:t>ก.ย.</w:t>
            </w:r>
          </w:p>
        </w:tc>
        <w:tc>
          <w:tcPr>
            <w:tcW w:w="236" w:type="dxa"/>
            <w:shd w:val="clear" w:color="auto" w:fill="auto"/>
          </w:tcPr>
          <w:p w14:paraId="7C554805" w14:textId="77777777" w:rsidR="006C3F5C" w:rsidRPr="008E24CA" w:rsidRDefault="006C3F5C" w:rsidP="006C3F5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14:paraId="6EB8E279" w14:textId="36600F95" w:rsidR="006C3F5C" w:rsidRPr="008E24CA" w:rsidRDefault="006C3F5C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24C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E24CA">
              <w:rPr>
                <w:rFonts w:ascii="Angsana New" w:hAnsi="Angsana New"/>
                <w:sz w:val="30"/>
                <w:szCs w:val="30"/>
                <w:cs/>
              </w:rPr>
              <w:t>ธ.ค.</w:t>
            </w:r>
          </w:p>
        </w:tc>
        <w:tc>
          <w:tcPr>
            <w:tcW w:w="854" w:type="dxa"/>
            <w:shd w:val="clear" w:color="auto" w:fill="auto"/>
          </w:tcPr>
          <w:p w14:paraId="45D52322" w14:textId="05F7AA65" w:rsidR="006C3F5C" w:rsidRPr="008E24CA" w:rsidRDefault="00A66976" w:rsidP="006C3F5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6E4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A4924" w:rsidRPr="00756E40">
              <w:rPr>
                <w:rFonts w:ascii="Angsana New" w:hAnsi="Angsana New"/>
                <w:sz w:val="30"/>
                <w:szCs w:val="30"/>
                <w:cs/>
              </w:rPr>
              <w:t>ก.ย.</w:t>
            </w:r>
          </w:p>
        </w:tc>
        <w:tc>
          <w:tcPr>
            <w:tcW w:w="853" w:type="dxa"/>
            <w:shd w:val="clear" w:color="auto" w:fill="auto"/>
          </w:tcPr>
          <w:p w14:paraId="1CB1ADD7" w14:textId="459ACF63" w:rsidR="006C3F5C" w:rsidRPr="008E24CA" w:rsidRDefault="006C3F5C" w:rsidP="006C3F5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24C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E24CA">
              <w:rPr>
                <w:rFonts w:ascii="Angsana New" w:hAnsi="Angsana New"/>
                <w:sz w:val="30"/>
                <w:szCs w:val="30"/>
                <w:cs/>
              </w:rPr>
              <w:t>ธ.ค.</w:t>
            </w:r>
          </w:p>
        </w:tc>
        <w:tc>
          <w:tcPr>
            <w:tcW w:w="857" w:type="dxa"/>
            <w:shd w:val="clear" w:color="auto" w:fill="auto"/>
          </w:tcPr>
          <w:p w14:paraId="6766C674" w14:textId="09508A9C" w:rsidR="006C3F5C" w:rsidRPr="00756E40" w:rsidRDefault="00A66976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56E40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="004A4924" w:rsidRPr="00756E40">
              <w:rPr>
                <w:rFonts w:ascii="Angsana New" w:hAnsi="Angsana New"/>
                <w:sz w:val="30"/>
                <w:szCs w:val="30"/>
                <w:cs/>
              </w:rPr>
              <w:t>ก.ย.</w:t>
            </w:r>
          </w:p>
        </w:tc>
        <w:tc>
          <w:tcPr>
            <w:tcW w:w="270" w:type="dxa"/>
            <w:shd w:val="clear" w:color="auto" w:fill="auto"/>
          </w:tcPr>
          <w:p w14:paraId="6CD83691" w14:textId="77777777" w:rsidR="006C3F5C" w:rsidRPr="008E24CA" w:rsidRDefault="006C3F5C" w:rsidP="006C3F5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3DB23E21" w14:textId="4A1115E3" w:rsidR="006C3F5C" w:rsidRPr="008E24CA" w:rsidRDefault="006C3F5C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8E24C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8E24CA">
              <w:rPr>
                <w:rFonts w:ascii="Angsana New" w:hAnsi="Angsana New"/>
                <w:sz w:val="30"/>
                <w:szCs w:val="30"/>
                <w:cs/>
              </w:rPr>
              <w:t>ธ.ค.</w:t>
            </w:r>
          </w:p>
        </w:tc>
      </w:tr>
      <w:tr w:rsidR="006C3F5C" w:rsidRPr="00672D4D" w14:paraId="349AC74A" w14:textId="77777777" w:rsidTr="00C6674C">
        <w:tc>
          <w:tcPr>
            <w:tcW w:w="1276" w:type="dxa"/>
            <w:shd w:val="clear" w:color="auto" w:fill="auto"/>
          </w:tcPr>
          <w:p w14:paraId="5DE87500" w14:textId="77777777" w:rsidR="006C3F5C" w:rsidRPr="00003DE6" w:rsidRDefault="006C3F5C" w:rsidP="006C3F5C">
            <w:pPr>
              <w:spacing w:line="340" w:lineRule="exact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53" w:type="dxa"/>
            <w:shd w:val="clear" w:color="auto" w:fill="auto"/>
          </w:tcPr>
          <w:p w14:paraId="39DD5F09" w14:textId="7F7323DF" w:rsidR="006C3F5C" w:rsidRPr="000C50DD" w:rsidRDefault="006C3F5C" w:rsidP="006C3F5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0D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855" w:type="dxa"/>
            <w:shd w:val="clear" w:color="auto" w:fill="auto"/>
          </w:tcPr>
          <w:p w14:paraId="7C93B488" w14:textId="0CE6772E" w:rsidR="006C3F5C" w:rsidRPr="00003DE6" w:rsidRDefault="006C3F5C" w:rsidP="006C3F5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DE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853" w:type="dxa"/>
            <w:shd w:val="clear" w:color="auto" w:fill="auto"/>
          </w:tcPr>
          <w:p w14:paraId="4981C48F" w14:textId="6B8A9358" w:rsidR="006C3F5C" w:rsidRPr="000C50DD" w:rsidRDefault="006C3F5C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0D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14:paraId="125E853B" w14:textId="77777777" w:rsidR="006C3F5C" w:rsidRPr="00003DE6" w:rsidRDefault="006C3F5C" w:rsidP="006C3F5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954" w:type="dxa"/>
            <w:shd w:val="clear" w:color="auto" w:fill="auto"/>
          </w:tcPr>
          <w:p w14:paraId="4F29F5C2" w14:textId="42840AD7" w:rsidR="006C3F5C" w:rsidRPr="00003DE6" w:rsidRDefault="006C3F5C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DE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854" w:type="dxa"/>
            <w:shd w:val="clear" w:color="auto" w:fill="auto"/>
          </w:tcPr>
          <w:p w14:paraId="17C5FEB4" w14:textId="5404D507" w:rsidR="006C3F5C" w:rsidRPr="000C50DD" w:rsidRDefault="006C3F5C" w:rsidP="006C3F5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0D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853" w:type="dxa"/>
            <w:shd w:val="clear" w:color="auto" w:fill="auto"/>
          </w:tcPr>
          <w:p w14:paraId="21C8F019" w14:textId="75049900" w:rsidR="006C3F5C" w:rsidRPr="00003DE6" w:rsidRDefault="006C3F5C" w:rsidP="006C3F5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DE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  <w:tc>
          <w:tcPr>
            <w:tcW w:w="857" w:type="dxa"/>
            <w:shd w:val="clear" w:color="auto" w:fill="auto"/>
          </w:tcPr>
          <w:p w14:paraId="34AFA51B" w14:textId="4C6E9487" w:rsidR="006C3F5C" w:rsidRPr="000C50DD" w:rsidRDefault="006C3F5C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C50DD">
              <w:rPr>
                <w:rFonts w:ascii="Angsana New" w:hAnsi="Angsana New"/>
                <w:sz w:val="30"/>
                <w:szCs w:val="30"/>
              </w:rPr>
              <w:t>2562</w:t>
            </w:r>
          </w:p>
        </w:tc>
        <w:tc>
          <w:tcPr>
            <w:tcW w:w="270" w:type="dxa"/>
            <w:shd w:val="clear" w:color="auto" w:fill="auto"/>
          </w:tcPr>
          <w:p w14:paraId="515DD539" w14:textId="77777777" w:rsidR="006C3F5C" w:rsidRPr="00003DE6" w:rsidRDefault="006C3F5C" w:rsidP="006C3F5C">
            <w:pPr>
              <w:spacing w:line="340" w:lineRule="exact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17C9D270" w14:textId="72271D6D" w:rsidR="006C3F5C" w:rsidRPr="00672D4D" w:rsidRDefault="006C3F5C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003DE6">
              <w:rPr>
                <w:rFonts w:ascii="Angsana New" w:hAnsi="Angsana New"/>
                <w:sz w:val="30"/>
                <w:szCs w:val="30"/>
              </w:rPr>
              <w:t>2561</w:t>
            </w:r>
          </w:p>
        </w:tc>
      </w:tr>
      <w:tr w:rsidR="006C3F5C" w:rsidRPr="00672D4D" w14:paraId="1100ABCF" w14:textId="77777777" w:rsidTr="00C6674C">
        <w:tc>
          <w:tcPr>
            <w:tcW w:w="1276" w:type="dxa"/>
            <w:shd w:val="clear" w:color="auto" w:fill="auto"/>
          </w:tcPr>
          <w:p w14:paraId="23D9FF7C" w14:textId="77777777" w:rsidR="006C3F5C" w:rsidRPr="00672D4D" w:rsidRDefault="006C3F5C" w:rsidP="006C3F5C">
            <w:pPr>
              <w:pStyle w:val="Footer"/>
              <w:tabs>
                <w:tab w:val="clear" w:pos="227"/>
                <w:tab w:val="clear" w:pos="454"/>
                <w:tab w:val="clear" w:pos="680"/>
                <w:tab w:val="left" w:pos="612"/>
              </w:tabs>
              <w:spacing w:line="340" w:lineRule="exact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</w:p>
        </w:tc>
        <w:tc>
          <w:tcPr>
            <w:tcW w:w="1708" w:type="dxa"/>
            <w:gridSpan w:val="2"/>
            <w:shd w:val="clear" w:color="auto" w:fill="auto"/>
          </w:tcPr>
          <w:p w14:paraId="7D2B0A8A" w14:textId="77777777" w:rsidR="006C3F5C" w:rsidRPr="00672D4D" w:rsidRDefault="006C3F5C" w:rsidP="006C3F5C">
            <w:pPr>
              <w:spacing w:line="34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72D4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2043" w:type="dxa"/>
            <w:gridSpan w:val="3"/>
            <w:shd w:val="clear" w:color="auto" w:fill="auto"/>
          </w:tcPr>
          <w:p w14:paraId="77404FCF" w14:textId="77777777" w:rsidR="006C3F5C" w:rsidRPr="00672D4D" w:rsidRDefault="006C3F5C" w:rsidP="006C3F5C">
            <w:pPr>
              <w:tabs>
                <w:tab w:val="clear" w:pos="1644"/>
                <w:tab w:val="left" w:pos="2142"/>
              </w:tabs>
              <w:spacing w:line="34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72D4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707" w:type="dxa"/>
            <w:gridSpan w:val="2"/>
            <w:shd w:val="clear" w:color="auto" w:fill="auto"/>
          </w:tcPr>
          <w:p w14:paraId="7942A5D1" w14:textId="77777777" w:rsidR="006C3F5C" w:rsidRPr="00672D4D" w:rsidRDefault="006C3F5C" w:rsidP="006C3F5C">
            <w:pPr>
              <w:spacing w:line="34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</w:rPr>
            </w:pPr>
            <w:r w:rsidRPr="00672D4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(ล้าน)</w:t>
            </w:r>
          </w:p>
        </w:tc>
        <w:tc>
          <w:tcPr>
            <w:tcW w:w="1991" w:type="dxa"/>
            <w:gridSpan w:val="3"/>
            <w:shd w:val="clear" w:color="auto" w:fill="auto"/>
          </w:tcPr>
          <w:p w14:paraId="0CE0393E" w14:textId="77777777" w:rsidR="006C3F5C" w:rsidRPr="00672D4D" w:rsidRDefault="006C3F5C" w:rsidP="006C3F5C">
            <w:pPr>
              <w:tabs>
                <w:tab w:val="clear" w:pos="1644"/>
                <w:tab w:val="left" w:pos="2142"/>
              </w:tabs>
              <w:spacing w:line="340" w:lineRule="exact"/>
              <w:ind w:right="-108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672D4D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(ล้านบาท)</w:t>
            </w:r>
          </w:p>
        </w:tc>
      </w:tr>
      <w:tr w:rsidR="006C3F5C" w:rsidRPr="00672D4D" w14:paraId="58AEA225" w14:textId="77777777" w:rsidTr="00C6674C">
        <w:trPr>
          <w:trHeight w:val="80"/>
        </w:trPr>
        <w:tc>
          <w:tcPr>
            <w:tcW w:w="1276" w:type="dxa"/>
            <w:shd w:val="clear" w:color="auto" w:fill="auto"/>
          </w:tcPr>
          <w:p w14:paraId="61CBE516" w14:textId="44265A56" w:rsidR="006C3F5C" w:rsidRPr="00672D4D" w:rsidRDefault="006C3F5C" w:rsidP="006C3F5C">
            <w:pPr>
              <w:pStyle w:val="Footer"/>
              <w:tabs>
                <w:tab w:val="clear" w:pos="227"/>
                <w:tab w:val="clear" w:pos="454"/>
                <w:tab w:val="clear" w:pos="680"/>
                <w:tab w:val="clear" w:pos="907"/>
                <w:tab w:val="left" w:pos="-3511"/>
              </w:tabs>
              <w:spacing w:line="340" w:lineRule="exact"/>
              <w:ind w:right="-47"/>
              <w:rPr>
                <w:rFonts w:ascii="Angsana New" w:hAnsi="Angsana New"/>
                <w:spacing w:val="-16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pacing w:val="-16"/>
                <w:sz w:val="30"/>
                <w:szCs w:val="30"/>
                <w:cs/>
                <w:lang w:val="th-TH"/>
              </w:rPr>
              <w:t>ดอลลาร์สหรัฐ</w:t>
            </w:r>
          </w:p>
        </w:tc>
        <w:tc>
          <w:tcPr>
            <w:tcW w:w="853" w:type="dxa"/>
            <w:shd w:val="clear" w:color="auto" w:fill="auto"/>
          </w:tcPr>
          <w:p w14:paraId="6620625E" w14:textId="07CA0AE7" w:rsidR="006C3F5C" w:rsidRPr="005204E6" w:rsidRDefault="002D66A0" w:rsidP="006C3F5C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626</w:t>
            </w:r>
          </w:p>
        </w:tc>
        <w:tc>
          <w:tcPr>
            <w:tcW w:w="855" w:type="dxa"/>
            <w:shd w:val="clear" w:color="auto" w:fill="auto"/>
          </w:tcPr>
          <w:p w14:paraId="036AA723" w14:textId="7015184F" w:rsidR="006C3F5C" w:rsidRPr="005204E6" w:rsidRDefault="006C3F5C" w:rsidP="006C3F5C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575</w:t>
            </w:r>
          </w:p>
        </w:tc>
        <w:tc>
          <w:tcPr>
            <w:tcW w:w="853" w:type="dxa"/>
            <w:shd w:val="clear" w:color="auto" w:fill="auto"/>
          </w:tcPr>
          <w:p w14:paraId="2D9AAE47" w14:textId="03314F95" w:rsidR="006C3F5C" w:rsidRPr="005204E6" w:rsidRDefault="002D66A0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19,201</w:t>
            </w:r>
          </w:p>
        </w:tc>
        <w:tc>
          <w:tcPr>
            <w:tcW w:w="236" w:type="dxa"/>
            <w:shd w:val="clear" w:color="auto" w:fill="auto"/>
          </w:tcPr>
          <w:p w14:paraId="221C94FD" w14:textId="77777777" w:rsidR="006C3F5C" w:rsidRPr="005204E6" w:rsidRDefault="006C3F5C" w:rsidP="006C3F5C">
            <w:pPr>
              <w:spacing w:line="34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3D8C746B" w14:textId="1B3608A4" w:rsidR="006C3F5C" w:rsidRPr="005204E6" w:rsidRDefault="006C3F5C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18,736</w:t>
            </w:r>
          </w:p>
        </w:tc>
        <w:tc>
          <w:tcPr>
            <w:tcW w:w="854" w:type="dxa"/>
            <w:shd w:val="clear" w:color="auto" w:fill="auto"/>
          </w:tcPr>
          <w:p w14:paraId="505B03CA" w14:textId="2B13F2C9" w:rsidR="006C3F5C" w:rsidRPr="005204E6" w:rsidRDefault="002D66A0" w:rsidP="006C3F5C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271</w:t>
            </w:r>
          </w:p>
        </w:tc>
        <w:tc>
          <w:tcPr>
            <w:tcW w:w="853" w:type="dxa"/>
            <w:shd w:val="clear" w:color="auto" w:fill="auto"/>
          </w:tcPr>
          <w:p w14:paraId="4EAD2AD5" w14:textId="3A0D7709" w:rsidR="006C3F5C" w:rsidRPr="005204E6" w:rsidRDefault="006C3F5C" w:rsidP="006C3F5C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333</w:t>
            </w:r>
          </w:p>
        </w:tc>
        <w:tc>
          <w:tcPr>
            <w:tcW w:w="857" w:type="dxa"/>
            <w:shd w:val="clear" w:color="auto" w:fill="auto"/>
          </w:tcPr>
          <w:p w14:paraId="64510E09" w14:textId="3D32EE84" w:rsidR="006C3F5C" w:rsidRPr="005204E6" w:rsidRDefault="002D66A0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7,545</w:t>
            </w:r>
          </w:p>
        </w:tc>
        <w:tc>
          <w:tcPr>
            <w:tcW w:w="270" w:type="dxa"/>
            <w:shd w:val="clear" w:color="auto" w:fill="auto"/>
          </w:tcPr>
          <w:p w14:paraId="14945540" w14:textId="77777777" w:rsidR="006C3F5C" w:rsidRPr="00672D4D" w:rsidRDefault="006C3F5C" w:rsidP="006C3F5C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</w:tcPr>
          <w:p w14:paraId="199733E5" w14:textId="628E6088" w:rsidR="006C3F5C" w:rsidRPr="00672D4D" w:rsidRDefault="006C3F5C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10,832</w:t>
            </w:r>
          </w:p>
        </w:tc>
      </w:tr>
      <w:tr w:rsidR="006C3F5C" w:rsidRPr="00672D4D" w14:paraId="12D669CB" w14:textId="77777777" w:rsidTr="00C6674C">
        <w:tc>
          <w:tcPr>
            <w:tcW w:w="1276" w:type="dxa"/>
            <w:shd w:val="clear" w:color="auto" w:fill="auto"/>
          </w:tcPr>
          <w:p w14:paraId="3E8F49FF" w14:textId="77777777" w:rsidR="006C3F5C" w:rsidRPr="00672D4D" w:rsidRDefault="006C3F5C" w:rsidP="006C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340" w:lineRule="exact"/>
              <w:ind w:right="389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72D4D">
              <w:rPr>
                <w:rFonts w:ascii="Angsana New" w:hAnsi="Angsana New"/>
                <w:sz w:val="30"/>
                <w:szCs w:val="30"/>
                <w:cs/>
                <w:lang w:val="th-TH"/>
              </w:rPr>
              <w:t>ยูโร</w:t>
            </w:r>
          </w:p>
        </w:tc>
        <w:tc>
          <w:tcPr>
            <w:tcW w:w="853" w:type="dxa"/>
            <w:shd w:val="clear" w:color="auto" w:fill="auto"/>
          </w:tcPr>
          <w:p w14:paraId="1A168C56" w14:textId="6D10F963" w:rsidR="006C3F5C" w:rsidRPr="005204E6" w:rsidRDefault="002D66A0" w:rsidP="006C3F5C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855" w:type="dxa"/>
            <w:shd w:val="clear" w:color="auto" w:fill="auto"/>
          </w:tcPr>
          <w:p w14:paraId="6E128AC4" w14:textId="07B8C1D7" w:rsidR="006C3F5C" w:rsidRPr="005204E6" w:rsidRDefault="006C3F5C" w:rsidP="006C3F5C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12</w:t>
            </w:r>
          </w:p>
        </w:tc>
        <w:tc>
          <w:tcPr>
            <w:tcW w:w="853" w:type="dxa"/>
            <w:shd w:val="clear" w:color="auto" w:fill="auto"/>
          </w:tcPr>
          <w:p w14:paraId="58628500" w14:textId="15C6B48A" w:rsidR="006C3F5C" w:rsidRPr="005204E6" w:rsidRDefault="002D66A0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121</w:t>
            </w:r>
          </w:p>
        </w:tc>
        <w:tc>
          <w:tcPr>
            <w:tcW w:w="236" w:type="dxa"/>
            <w:shd w:val="clear" w:color="auto" w:fill="auto"/>
          </w:tcPr>
          <w:p w14:paraId="56953E52" w14:textId="77777777" w:rsidR="006C3F5C" w:rsidRPr="005204E6" w:rsidRDefault="006C3F5C" w:rsidP="006C3F5C">
            <w:pPr>
              <w:tabs>
                <w:tab w:val="left" w:pos="1152"/>
              </w:tabs>
              <w:spacing w:line="34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3684AA27" w14:textId="1CE596A7" w:rsidR="006C3F5C" w:rsidRPr="005204E6" w:rsidRDefault="006C3F5C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455</w:t>
            </w:r>
          </w:p>
        </w:tc>
        <w:tc>
          <w:tcPr>
            <w:tcW w:w="854" w:type="dxa"/>
            <w:shd w:val="clear" w:color="auto" w:fill="auto"/>
          </w:tcPr>
          <w:p w14:paraId="1A807642" w14:textId="3755D7A4" w:rsidR="006C3F5C" w:rsidRPr="005204E6" w:rsidRDefault="002D66A0" w:rsidP="006C3F5C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  <w:tc>
          <w:tcPr>
            <w:tcW w:w="853" w:type="dxa"/>
            <w:shd w:val="clear" w:color="auto" w:fill="auto"/>
          </w:tcPr>
          <w:p w14:paraId="4D457E85" w14:textId="2FC1E2CF" w:rsidR="006C3F5C" w:rsidRPr="005204E6" w:rsidRDefault="006C3F5C" w:rsidP="006C3F5C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51</w:t>
            </w:r>
          </w:p>
        </w:tc>
        <w:tc>
          <w:tcPr>
            <w:tcW w:w="857" w:type="dxa"/>
            <w:shd w:val="clear" w:color="auto" w:fill="auto"/>
          </w:tcPr>
          <w:p w14:paraId="7E138529" w14:textId="65F50535" w:rsidR="006C3F5C" w:rsidRPr="005204E6" w:rsidRDefault="002D66A0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1,009</w:t>
            </w:r>
          </w:p>
        </w:tc>
        <w:tc>
          <w:tcPr>
            <w:tcW w:w="270" w:type="dxa"/>
            <w:shd w:val="clear" w:color="auto" w:fill="auto"/>
          </w:tcPr>
          <w:p w14:paraId="4DE875B9" w14:textId="77777777" w:rsidR="006C3F5C" w:rsidRPr="00672D4D" w:rsidRDefault="006C3F5C" w:rsidP="006C3F5C">
            <w:pPr>
              <w:tabs>
                <w:tab w:val="clear" w:pos="227"/>
                <w:tab w:val="clear" w:pos="680"/>
                <w:tab w:val="left" w:pos="522"/>
                <w:tab w:val="left" w:pos="1152"/>
              </w:tabs>
              <w:spacing w:line="340" w:lineRule="exact"/>
              <w:ind w:right="162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69F90F8C" w14:textId="39951B33" w:rsidR="006C3F5C" w:rsidRPr="00672D4D" w:rsidRDefault="006C3F5C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1,922</w:t>
            </w:r>
          </w:p>
        </w:tc>
      </w:tr>
      <w:tr w:rsidR="006C3F5C" w:rsidRPr="00672D4D" w14:paraId="6AC8F50D" w14:textId="77777777" w:rsidTr="00C6674C">
        <w:tc>
          <w:tcPr>
            <w:tcW w:w="1276" w:type="dxa"/>
            <w:shd w:val="clear" w:color="auto" w:fill="auto"/>
          </w:tcPr>
          <w:p w14:paraId="46A554DB" w14:textId="77777777" w:rsidR="006C3F5C" w:rsidRPr="00672D4D" w:rsidRDefault="006C3F5C" w:rsidP="006C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340" w:lineRule="exact"/>
              <w:ind w:right="389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เยน</w:t>
            </w:r>
          </w:p>
        </w:tc>
        <w:tc>
          <w:tcPr>
            <w:tcW w:w="853" w:type="dxa"/>
            <w:shd w:val="clear" w:color="auto" w:fill="auto"/>
          </w:tcPr>
          <w:p w14:paraId="4FB533AB" w14:textId="3F3C3104" w:rsidR="006C3F5C" w:rsidRPr="005204E6" w:rsidRDefault="002D66A0" w:rsidP="006C3F5C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56</w:t>
            </w:r>
          </w:p>
        </w:tc>
        <w:tc>
          <w:tcPr>
            <w:tcW w:w="855" w:type="dxa"/>
            <w:shd w:val="clear" w:color="auto" w:fill="auto"/>
          </w:tcPr>
          <w:p w14:paraId="758C065A" w14:textId="6BD1C5DD" w:rsidR="006C3F5C" w:rsidRPr="005204E6" w:rsidRDefault="006C3F5C" w:rsidP="006C3F5C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57</w:t>
            </w:r>
          </w:p>
        </w:tc>
        <w:tc>
          <w:tcPr>
            <w:tcW w:w="853" w:type="dxa"/>
            <w:shd w:val="clear" w:color="auto" w:fill="auto"/>
          </w:tcPr>
          <w:p w14:paraId="17DCA5BB" w14:textId="0308C876" w:rsidR="006C3F5C" w:rsidRPr="005204E6" w:rsidRDefault="002D66A0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236" w:type="dxa"/>
            <w:shd w:val="clear" w:color="auto" w:fill="auto"/>
          </w:tcPr>
          <w:p w14:paraId="06CEB44E" w14:textId="77777777" w:rsidR="006C3F5C" w:rsidRPr="005204E6" w:rsidRDefault="006C3F5C" w:rsidP="006C3F5C">
            <w:pPr>
              <w:tabs>
                <w:tab w:val="left" w:pos="1152"/>
              </w:tabs>
              <w:spacing w:line="34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shd w:val="clear" w:color="auto" w:fill="auto"/>
          </w:tcPr>
          <w:p w14:paraId="42E7BEBF" w14:textId="4FBEF6AD" w:rsidR="006C3F5C" w:rsidRPr="005204E6" w:rsidRDefault="006C3F5C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17</w:t>
            </w:r>
          </w:p>
        </w:tc>
        <w:tc>
          <w:tcPr>
            <w:tcW w:w="854" w:type="dxa"/>
            <w:shd w:val="clear" w:color="auto" w:fill="auto"/>
          </w:tcPr>
          <w:p w14:paraId="4F8D77E2" w14:textId="733E6EF0" w:rsidR="006C3F5C" w:rsidRPr="005204E6" w:rsidRDefault="002D66A0" w:rsidP="006C3F5C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2,949</w:t>
            </w:r>
          </w:p>
        </w:tc>
        <w:tc>
          <w:tcPr>
            <w:tcW w:w="853" w:type="dxa"/>
            <w:shd w:val="clear" w:color="auto" w:fill="auto"/>
          </w:tcPr>
          <w:p w14:paraId="013CF26C" w14:textId="5F7E3F75" w:rsidR="006C3F5C" w:rsidRPr="005204E6" w:rsidRDefault="006C3F5C" w:rsidP="006C3F5C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2,482</w:t>
            </w:r>
          </w:p>
        </w:tc>
        <w:tc>
          <w:tcPr>
            <w:tcW w:w="857" w:type="dxa"/>
            <w:shd w:val="clear" w:color="auto" w:fill="auto"/>
          </w:tcPr>
          <w:p w14:paraId="1A2CBA21" w14:textId="287424EB" w:rsidR="006C3F5C" w:rsidRPr="005204E6" w:rsidRDefault="002D66A0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858</w:t>
            </w:r>
          </w:p>
        </w:tc>
        <w:tc>
          <w:tcPr>
            <w:tcW w:w="270" w:type="dxa"/>
            <w:shd w:val="clear" w:color="auto" w:fill="auto"/>
          </w:tcPr>
          <w:p w14:paraId="40ED53DD" w14:textId="77777777" w:rsidR="006C3F5C" w:rsidRPr="00672D4D" w:rsidRDefault="006C3F5C" w:rsidP="006C3F5C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shd w:val="clear" w:color="auto" w:fill="auto"/>
          </w:tcPr>
          <w:p w14:paraId="6BB71C63" w14:textId="290CBEBA" w:rsidR="006C3F5C" w:rsidRPr="00672D4D" w:rsidRDefault="006C3F5C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724</w:t>
            </w:r>
          </w:p>
        </w:tc>
      </w:tr>
      <w:tr w:rsidR="006C3F5C" w:rsidRPr="00672D4D" w14:paraId="002F6430" w14:textId="77777777" w:rsidTr="00C6674C">
        <w:tc>
          <w:tcPr>
            <w:tcW w:w="1276" w:type="dxa"/>
            <w:shd w:val="clear" w:color="auto" w:fill="auto"/>
          </w:tcPr>
          <w:p w14:paraId="3A6DF3ED" w14:textId="77777777" w:rsidR="006C3F5C" w:rsidRPr="00672D4D" w:rsidRDefault="006C3F5C" w:rsidP="006C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340" w:lineRule="exact"/>
              <w:ind w:right="389"/>
              <w:jc w:val="thaiDistribute"/>
              <w:rPr>
                <w:rFonts w:ascii="Angsana New" w:hAnsi="Angsana New"/>
                <w:sz w:val="30"/>
                <w:szCs w:val="30"/>
                <w:cs/>
                <w:lang w:val="th-TH"/>
              </w:rPr>
            </w:pPr>
            <w:r w:rsidRPr="00672D4D">
              <w:rPr>
                <w:rFonts w:ascii="Angsana New" w:hAnsi="Angsana New" w:hint="cs"/>
                <w:sz w:val="30"/>
                <w:szCs w:val="30"/>
                <w:cs/>
                <w:lang w:val="th-TH"/>
              </w:rPr>
              <w:t>อื่นๆ</w:t>
            </w:r>
          </w:p>
        </w:tc>
        <w:tc>
          <w:tcPr>
            <w:tcW w:w="853" w:type="dxa"/>
            <w:shd w:val="clear" w:color="auto" w:fill="auto"/>
          </w:tcPr>
          <w:p w14:paraId="27339CD9" w14:textId="77777777" w:rsidR="006C3F5C" w:rsidRPr="005204E6" w:rsidRDefault="006C3F5C" w:rsidP="006C3F5C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5" w:type="dxa"/>
            <w:shd w:val="clear" w:color="auto" w:fill="auto"/>
          </w:tcPr>
          <w:p w14:paraId="0214EAD5" w14:textId="77777777" w:rsidR="006C3F5C" w:rsidRPr="005204E6" w:rsidRDefault="006C3F5C" w:rsidP="006C3F5C">
            <w:pPr>
              <w:tabs>
                <w:tab w:val="clear" w:pos="227"/>
                <w:tab w:val="clear" w:pos="454"/>
                <w:tab w:val="clear" w:pos="680"/>
              </w:tabs>
              <w:spacing w:line="340" w:lineRule="exact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3" w:type="dxa"/>
            <w:tcBorders>
              <w:bottom w:val="single" w:sz="4" w:space="0" w:color="auto"/>
            </w:tcBorders>
            <w:shd w:val="clear" w:color="auto" w:fill="auto"/>
          </w:tcPr>
          <w:p w14:paraId="7781911E" w14:textId="02FF1570" w:rsidR="006C3F5C" w:rsidRPr="005204E6" w:rsidRDefault="002D66A0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85</w:t>
            </w:r>
          </w:p>
        </w:tc>
        <w:tc>
          <w:tcPr>
            <w:tcW w:w="236" w:type="dxa"/>
            <w:shd w:val="clear" w:color="auto" w:fill="auto"/>
          </w:tcPr>
          <w:p w14:paraId="40A91E64" w14:textId="77777777" w:rsidR="006C3F5C" w:rsidRPr="005204E6" w:rsidRDefault="006C3F5C" w:rsidP="006C3F5C">
            <w:pPr>
              <w:tabs>
                <w:tab w:val="left" w:pos="1152"/>
              </w:tabs>
              <w:spacing w:line="340" w:lineRule="exact"/>
              <w:ind w:right="34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54" w:type="dxa"/>
            <w:tcBorders>
              <w:bottom w:val="single" w:sz="4" w:space="0" w:color="auto"/>
            </w:tcBorders>
            <w:shd w:val="clear" w:color="auto" w:fill="auto"/>
          </w:tcPr>
          <w:p w14:paraId="32FFC1DD" w14:textId="6674958B" w:rsidR="006C3F5C" w:rsidRPr="005204E6" w:rsidRDefault="006C3F5C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390</w:t>
            </w:r>
          </w:p>
        </w:tc>
        <w:tc>
          <w:tcPr>
            <w:tcW w:w="854" w:type="dxa"/>
            <w:shd w:val="clear" w:color="auto" w:fill="auto"/>
          </w:tcPr>
          <w:p w14:paraId="18BD0578" w14:textId="77777777" w:rsidR="006C3F5C" w:rsidRPr="005204E6" w:rsidRDefault="006C3F5C" w:rsidP="006C3F5C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3" w:type="dxa"/>
            <w:shd w:val="clear" w:color="auto" w:fill="auto"/>
          </w:tcPr>
          <w:p w14:paraId="26877954" w14:textId="77777777" w:rsidR="006C3F5C" w:rsidRPr="005204E6" w:rsidRDefault="006C3F5C" w:rsidP="006C3F5C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57" w:type="dxa"/>
            <w:tcBorders>
              <w:bottom w:val="single" w:sz="4" w:space="0" w:color="auto"/>
            </w:tcBorders>
            <w:shd w:val="clear" w:color="auto" w:fill="auto"/>
          </w:tcPr>
          <w:p w14:paraId="36464FDA" w14:textId="0AB900E0" w:rsidR="006C3F5C" w:rsidRPr="005204E6" w:rsidRDefault="002D66A0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255</w:t>
            </w:r>
          </w:p>
        </w:tc>
        <w:tc>
          <w:tcPr>
            <w:tcW w:w="270" w:type="dxa"/>
            <w:shd w:val="clear" w:color="auto" w:fill="auto"/>
          </w:tcPr>
          <w:p w14:paraId="42722AD9" w14:textId="77777777" w:rsidR="006C3F5C" w:rsidRPr="00672D4D" w:rsidRDefault="006C3F5C" w:rsidP="006C3F5C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30E299B4" w14:textId="278E0711" w:rsidR="006C3F5C" w:rsidRPr="00672D4D" w:rsidRDefault="006C3F5C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29</w:t>
            </w:r>
          </w:p>
        </w:tc>
      </w:tr>
      <w:tr w:rsidR="006C3F5C" w:rsidRPr="00300257" w14:paraId="4D47C7D4" w14:textId="77777777" w:rsidTr="00C6674C">
        <w:tc>
          <w:tcPr>
            <w:tcW w:w="1276" w:type="dxa"/>
            <w:shd w:val="clear" w:color="auto" w:fill="auto"/>
          </w:tcPr>
          <w:p w14:paraId="35233817" w14:textId="77777777" w:rsidR="006C3F5C" w:rsidRPr="00672D4D" w:rsidRDefault="006C3F5C" w:rsidP="006C3F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340" w:lineRule="exact"/>
              <w:ind w:right="389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  <w:lang w:val="th-TH"/>
              </w:rPr>
            </w:pPr>
            <w:r w:rsidRPr="00672D4D">
              <w:rPr>
                <w:rFonts w:ascii="Angsana New" w:hAnsi="Angsana New" w:hint="cs"/>
                <w:b/>
                <w:bCs/>
                <w:sz w:val="30"/>
                <w:szCs w:val="30"/>
                <w:cs/>
                <w:lang w:val="th-TH"/>
              </w:rPr>
              <w:t>รวม</w:t>
            </w:r>
          </w:p>
        </w:tc>
        <w:tc>
          <w:tcPr>
            <w:tcW w:w="853" w:type="dxa"/>
            <w:shd w:val="clear" w:color="auto" w:fill="auto"/>
          </w:tcPr>
          <w:p w14:paraId="232B9C1B" w14:textId="77777777" w:rsidR="006C3F5C" w:rsidRPr="005204E6" w:rsidRDefault="006C3F5C" w:rsidP="006C3F5C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5" w:type="dxa"/>
            <w:shd w:val="clear" w:color="auto" w:fill="auto"/>
          </w:tcPr>
          <w:p w14:paraId="5B108030" w14:textId="77777777" w:rsidR="006C3F5C" w:rsidRPr="005204E6" w:rsidRDefault="006C3F5C" w:rsidP="006C3F5C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23129D1D" w14:textId="0EE61082" w:rsidR="006C3F5C" w:rsidRPr="005204E6" w:rsidRDefault="002D66A0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19,423</w:t>
            </w:r>
          </w:p>
        </w:tc>
        <w:tc>
          <w:tcPr>
            <w:tcW w:w="236" w:type="dxa"/>
            <w:shd w:val="clear" w:color="auto" w:fill="auto"/>
          </w:tcPr>
          <w:p w14:paraId="1C2215B0" w14:textId="77777777" w:rsidR="006C3F5C" w:rsidRPr="005204E6" w:rsidRDefault="006C3F5C" w:rsidP="006C3F5C">
            <w:pPr>
              <w:tabs>
                <w:tab w:val="left" w:pos="1152"/>
              </w:tabs>
              <w:spacing w:line="340" w:lineRule="exact"/>
              <w:ind w:right="34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9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2A6C499" w14:textId="59C30BC8" w:rsidR="006C3F5C" w:rsidRPr="005204E6" w:rsidRDefault="006C3F5C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19,598</w:t>
            </w:r>
          </w:p>
        </w:tc>
        <w:tc>
          <w:tcPr>
            <w:tcW w:w="854" w:type="dxa"/>
            <w:shd w:val="clear" w:color="auto" w:fill="auto"/>
          </w:tcPr>
          <w:p w14:paraId="32D0FC3F" w14:textId="77777777" w:rsidR="006C3F5C" w:rsidRPr="005204E6" w:rsidRDefault="006C3F5C" w:rsidP="006C3F5C">
            <w:pPr>
              <w:tabs>
                <w:tab w:val="clear" w:pos="227"/>
                <w:tab w:val="clear" w:pos="680"/>
                <w:tab w:val="left" w:pos="522"/>
                <w:tab w:val="left" w:pos="1152"/>
              </w:tabs>
              <w:spacing w:line="340" w:lineRule="exact"/>
              <w:ind w:right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3" w:type="dxa"/>
            <w:shd w:val="clear" w:color="auto" w:fill="auto"/>
          </w:tcPr>
          <w:p w14:paraId="1669CE7D" w14:textId="77777777" w:rsidR="006C3F5C" w:rsidRPr="005204E6" w:rsidRDefault="006C3F5C" w:rsidP="006C3F5C">
            <w:pPr>
              <w:tabs>
                <w:tab w:val="clear" w:pos="227"/>
                <w:tab w:val="clear" w:pos="680"/>
                <w:tab w:val="left" w:pos="522"/>
                <w:tab w:val="left" w:pos="1152"/>
              </w:tabs>
              <w:spacing w:line="340" w:lineRule="exact"/>
              <w:ind w:right="162"/>
              <w:jc w:val="center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5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74233D77" w14:textId="76633902" w:rsidR="006C3F5C" w:rsidRPr="005204E6" w:rsidRDefault="002D66A0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9,667</w:t>
            </w:r>
          </w:p>
        </w:tc>
        <w:tc>
          <w:tcPr>
            <w:tcW w:w="270" w:type="dxa"/>
            <w:shd w:val="clear" w:color="auto" w:fill="auto"/>
          </w:tcPr>
          <w:p w14:paraId="06F9F6F2" w14:textId="77777777" w:rsidR="006C3F5C" w:rsidRPr="00672D4D" w:rsidRDefault="006C3F5C" w:rsidP="006C3F5C">
            <w:pPr>
              <w:tabs>
                <w:tab w:val="clear" w:pos="227"/>
              </w:tabs>
              <w:spacing w:line="340" w:lineRule="exact"/>
              <w:ind w:right="162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3E834701" w14:textId="7D174BED" w:rsidR="006C3F5C" w:rsidRPr="00300257" w:rsidRDefault="006C3F5C" w:rsidP="006C3F5C">
            <w:pPr>
              <w:tabs>
                <w:tab w:val="clear" w:pos="227"/>
                <w:tab w:val="clear" w:pos="454"/>
                <w:tab w:val="clear" w:pos="680"/>
                <w:tab w:val="left" w:pos="-11878"/>
              </w:tabs>
              <w:spacing w:line="340" w:lineRule="exact"/>
              <w:ind w:right="25"/>
              <w:jc w:val="right"/>
              <w:rPr>
                <w:rFonts w:ascii="Angsana New" w:hAnsi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13,507</w:t>
            </w:r>
          </w:p>
        </w:tc>
      </w:tr>
    </w:tbl>
    <w:p w14:paraId="13C9864D" w14:textId="77777777" w:rsidR="00A31559" w:rsidRPr="000042F9" w:rsidRDefault="00A31559" w:rsidP="00A31559">
      <w:pPr>
        <w:pStyle w:val="a1"/>
        <w:tabs>
          <w:tab w:val="clear" w:pos="360"/>
          <w:tab w:val="clear" w:pos="720"/>
          <w:tab w:val="clear" w:pos="1080"/>
          <w:tab w:val="left" w:pos="-2250"/>
        </w:tabs>
        <w:spacing w:line="240" w:lineRule="atLeast"/>
        <w:ind w:left="907"/>
        <w:jc w:val="thaiDistribute"/>
        <w:rPr>
          <w:rFonts w:ascii="Angsana New" w:hAnsi="Angsana New"/>
          <w:sz w:val="20"/>
          <w:szCs w:val="20"/>
          <w:cs/>
        </w:rPr>
      </w:pPr>
    </w:p>
    <w:p w14:paraId="55CA0162" w14:textId="02762AD0" w:rsidR="00E11425" w:rsidRDefault="00C31C00" w:rsidP="00A31559">
      <w:pPr>
        <w:pStyle w:val="a1"/>
        <w:tabs>
          <w:tab w:val="clear" w:pos="360"/>
          <w:tab w:val="clear" w:pos="720"/>
          <w:tab w:val="clear" w:pos="1080"/>
          <w:tab w:val="left" w:pos="-2250"/>
        </w:tabs>
        <w:spacing w:line="240" w:lineRule="atLeast"/>
        <w:ind w:left="907"/>
        <w:jc w:val="thaiDistribute"/>
        <w:rPr>
          <w:rFonts w:ascii="Angsana New" w:hAnsi="Angsana New"/>
          <w:i/>
          <w:iCs/>
          <w:sz w:val="30"/>
          <w:szCs w:val="30"/>
          <w:cs/>
        </w:rPr>
      </w:pPr>
      <w:r w:rsidRPr="00D4121E">
        <w:rPr>
          <w:rFonts w:ascii="Angsana New" w:hAnsi="Angsana New"/>
          <w:sz w:val="30"/>
          <w:szCs w:val="30"/>
          <w:cs/>
        </w:rPr>
        <w:t>สัญญาดังกล่าวจะทยอยครบ</w:t>
      </w:r>
      <w:r w:rsidRPr="00003DE6">
        <w:rPr>
          <w:rFonts w:ascii="Angsana New" w:hAnsi="Angsana New"/>
          <w:sz w:val="30"/>
          <w:szCs w:val="30"/>
          <w:cs/>
        </w:rPr>
        <w:t>กำหนดภายในเดือน</w:t>
      </w:r>
      <w:r w:rsidR="00513E2D" w:rsidRPr="000C50DD">
        <w:rPr>
          <w:rFonts w:ascii="Angsana New" w:hAnsi="Angsana New"/>
          <w:sz w:val="30"/>
          <w:szCs w:val="30"/>
          <w:cs/>
        </w:rPr>
        <w:t>มิถุนายน</w:t>
      </w:r>
      <w:r w:rsidR="00A11CEA" w:rsidRPr="000C50DD">
        <w:rPr>
          <w:rFonts w:ascii="Angsana New" w:hAnsi="Angsana New"/>
          <w:sz w:val="30"/>
          <w:szCs w:val="30"/>
          <w:cs/>
        </w:rPr>
        <w:t xml:space="preserve"> </w:t>
      </w:r>
      <w:r w:rsidR="00A11CEA" w:rsidRPr="000C50DD">
        <w:rPr>
          <w:rFonts w:ascii="Angsana New" w:hAnsi="Angsana New"/>
          <w:sz w:val="30"/>
          <w:szCs w:val="30"/>
          <w:lang w:val="en-US"/>
        </w:rPr>
        <w:t>256</w:t>
      </w:r>
      <w:r w:rsidR="00513E2D" w:rsidRPr="000C50DD">
        <w:rPr>
          <w:rFonts w:ascii="Angsana New" w:hAnsi="Angsana New"/>
          <w:sz w:val="30"/>
          <w:szCs w:val="30"/>
          <w:lang w:val="en-US"/>
        </w:rPr>
        <w:t>4</w:t>
      </w:r>
      <w:r w:rsidR="00DB1045" w:rsidRPr="00003DE6">
        <w:rPr>
          <w:rFonts w:ascii="Angsana New" w:hAnsi="Angsana New"/>
          <w:sz w:val="30"/>
          <w:szCs w:val="30"/>
          <w:cs/>
        </w:rPr>
        <w:t xml:space="preserve"> </w:t>
      </w:r>
      <w:r w:rsidRPr="00003DE6">
        <w:rPr>
          <w:rFonts w:ascii="Angsana New" w:hAnsi="Angsana New"/>
          <w:i/>
          <w:iCs/>
          <w:sz w:val="30"/>
          <w:szCs w:val="30"/>
          <w:cs/>
        </w:rPr>
        <w:t>(</w:t>
      </w:r>
      <w:r w:rsidR="0070493B" w:rsidRPr="00003DE6">
        <w:rPr>
          <w:rFonts w:ascii="Angsana New" w:hAnsi="Angsana New"/>
          <w:i/>
          <w:iCs/>
          <w:sz w:val="30"/>
          <w:szCs w:val="30"/>
          <w:lang w:val="en-US"/>
        </w:rPr>
        <w:t xml:space="preserve">31 </w:t>
      </w:r>
      <w:r w:rsidR="0070493B" w:rsidRPr="00003DE6">
        <w:rPr>
          <w:rFonts w:ascii="Angsana New" w:hAnsi="Angsana New"/>
          <w:i/>
          <w:iCs/>
          <w:sz w:val="30"/>
          <w:szCs w:val="30"/>
          <w:cs/>
          <w:lang w:val="en-US"/>
        </w:rPr>
        <w:t>ธันวาคม</w:t>
      </w:r>
      <w:r w:rsidR="0070493B">
        <w:rPr>
          <w:rFonts w:ascii="Angsana New" w:hAnsi="Angsana New" w:hint="cs"/>
          <w:i/>
          <w:iCs/>
          <w:sz w:val="30"/>
          <w:szCs w:val="30"/>
          <w:cs/>
          <w:lang w:val="en-US"/>
        </w:rPr>
        <w:t xml:space="preserve"> </w:t>
      </w:r>
      <w:r w:rsidR="0070493B" w:rsidRPr="004E256E">
        <w:rPr>
          <w:rFonts w:ascii="Angsana New" w:hAnsi="Angsana New"/>
          <w:i/>
          <w:iCs/>
          <w:sz w:val="30"/>
          <w:szCs w:val="30"/>
          <w:lang w:val="en-US"/>
        </w:rPr>
        <w:t>25</w:t>
      </w:r>
      <w:r w:rsidR="0070493B" w:rsidRPr="004E256E">
        <w:rPr>
          <w:rFonts w:ascii="Angsana New" w:hAnsi="Angsana New" w:hint="cs"/>
          <w:i/>
          <w:iCs/>
          <w:sz w:val="30"/>
          <w:szCs w:val="30"/>
          <w:lang w:val="en-US"/>
        </w:rPr>
        <w:t>6</w:t>
      </w:r>
      <w:r w:rsidR="0070493B">
        <w:rPr>
          <w:rFonts w:ascii="Angsana New" w:hAnsi="Angsana New"/>
          <w:i/>
          <w:iCs/>
          <w:sz w:val="30"/>
          <w:szCs w:val="30"/>
          <w:lang w:val="en-US"/>
        </w:rPr>
        <w:t>1</w:t>
      </w:r>
      <w:r w:rsidRPr="00D4121E">
        <w:rPr>
          <w:rFonts w:ascii="Angsana New" w:hAnsi="Angsana New"/>
          <w:i/>
          <w:iCs/>
          <w:sz w:val="30"/>
          <w:szCs w:val="30"/>
          <w:cs/>
        </w:rPr>
        <w:t>:</w:t>
      </w:r>
      <w:r w:rsidR="003350F1" w:rsidRPr="00D4121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D4121E">
        <w:rPr>
          <w:rFonts w:ascii="Angsana New" w:hAnsi="Angsana New"/>
          <w:i/>
          <w:iCs/>
          <w:sz w:val="30"/>
          <w:szCs w:val="30"/>
          <w:cs/>
        </w:rPr>
        <w:t>ครบกำหนดภายในเดือน</w:t>
      </w:r>
      <w:r w:rsidR="0070493B">
        <w:rPr>
          <w:rFonts w:ascii="Angsana New" w:hAnsi="Angsana New" w:hint="cs"/>
          <w:i/>
          <w:iCs/>
          <w:sz w:val="30"/>
          <w:szCs w:val="30"/>
          <w:cs/>
        </w:rPr>
        <w:t>มกราคม</w:t>
      </w:r>
      <w:r w:rsidR="0070493B" w:rsidRPr="00D4121E">
        <w:rPr>
          <w:rFonts w:ascii="Angsana New" w:hAnsi="Angsana New" w:hint="cs"/>
          <w:i/>
          <w:iCs/>
          <w:sz w:val="30"/>
          <w:szCs w:val="30"/>
          <w:cs/>
        </w:rPr>
        <w:t xml:space="preserve"> </w:t>
      </w:r>
      <w:r w:rsidR="004E256E" w:rsidRPr="004E256E">
        <w:rPr>
          <w:rFonts w:ascii="Angsana New" w:hAnsi="Angsana New"/>
          <w:i/>
          <w:iCs/>
          <w:sz w:val="30"/>
          <w:szCs w:val="30"/>
          <w:lang w:val="en-US"/>
        </w:rPr>
        <w:t>256</w:t>
      </w:r>
      <w:r w:rsidR="0070493B">
        <w:rPr>
          <w:rFonts w:ascii="Angsana New" w:hAnsi="Angsana New"/>
          <w:i/>
          <w:iCs/>
          <w:sz w:val="30"/>
          <w:szCs w:val="30"/>
          <w:lang w:val="en-US"/>
        </w:rPr>
        <w:t>3</w:t>
      </w:r>
      <w:r w:rsidRPr="00D4121E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41A3DF9F" w14:textId="21D21645" w:rsidR="00ED03AC" w:rsidRPr="000042F9" w:rsidRDefault="00ED03AC" w:rsidP="00ED03AC">
      <w:pPr>
        <w:pStyle w:val="a1"/>
        <w:tabs>
          <w:tab w:val="clear" w:pos="360"/>
          <w:tab w:val="clear" w:pos="720"/>
          <w:tab w:val="clear" w:pos="1080"/>
          <w:tab w:val="left" w:pos="-2250"/>
        </w:tabs>
        <w:spacing w:line="240" w:lineRule="atLeast"/>
        <w:ind w:left="907"/>
        <w:jc w:val="thaiDistribute"/>
        <w:rPr>
          <w:rFonts w:ascii="Angsana New" w:hAnsi="Angsana New"/>
          <w:sz w:val="22"/>
          <w:szCs w:val="22"/>
          <w:lang w:val="en-US"/>
        </w:rPr>
      </w:pPr>
    </w:p>
    <w:p w14:paraId="50ED448C" w14:textId="6FA6DA0F" w:rsidR="00380979" w:rsidRDefault="008222C3" w:rsidP="00882BB7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93"/>
        <w:jc w:val="thaiDistribute"/>
        <w:rPr>
          <w:rFonts w:ascii="Angsana New" w:hAnsi="Angsana New"/>
          <w:i/>
          <w:iCs/>
          <w:sz w:val="30"/>
          <w:szCs w:val="30"/>
        </w:rPr>
      </w:pPr>
      <w:r w:rsidRPr="00DD7C1C">
        <w:rPr>
          <w:rFonts w:ascii="Angsana New" w:hAnsi="Angsana New"/>
          <w:spacing w:val="-6"/>
          <w:sz w:val="30"/>
          <w:szCs w:val="30"/>
          <w:cs/>
        </w:rPr>
        <w:t>กลุ่มบริษัทได้ทำสัญญาเพื่อบริหารความเสี่ยงทางด้านราคา</w:t>
      </w:r>
      <w:r w:rsidR="000E7183" w:rsidRPr="00DD7C1C">
        <w:rPr>
          <w:rFonts w:ascii="Angsana New" w:hAnsi="Angsana New"/>
          <w:spacing w:val="-6"/>
          <w:sz w:val="30"/>
          <w:szCs w:val="30"/>
          <w:cs/>
        </w:rPr>
        <w:t>วัตถุดิบและ</w:t>
      </w:r>
      <w:r w:rsidRPr="00DD7C1C">
        <w:rPr>
          <w:rFonts w:ascii="Angsana New" w:hAnsi="Angsana New"/>
          <w:spacing w:val="-6"/>
          <w:sz w:val="30"/>
          <w:szCs w:val="30"/>
          <w:cs/>
        </w:rPr>
        <w:t>พลังงานกับธนาคาร</w:t>
      </w:r>
      <w:r w:rsidR="009B444E" w:rsidRPr="00DD7C1C">
        <w:rPr>
          <w:rFonts w:ascii="Angsana New" w:hAnsi="Angsana New"/>
          <w:spacing w:val="-6"/>
          <w:sz w:val="30"/>
          <w:szCs w:val="30"/>
          <w:cs/>
        </w:rPr>
        <w:t>หลายแห่งทั้ง</w:t>
      </w:r>
      <w:r w:rsidRPr="00DD7C1C">
        <w:rPr>
          <w:rFonts w:ascii="Angsana New" w:hAnsi="Angsana New"/>
          <w:spacing w:val="-6"/>
          <w:sz w:val="30"/>
          <w:szCs w:val="30"/>
          <w:cs/>
        </w:rPr>
        <w:t>ในประเทศ</w:t>
      </w:r>
      <w:r w:rsidRPr="00DD7C1C">
        <w:rPr>
          <w:rFonts w:ascii="Angsana New" w:hAnsi="Angsana New"/>
          <w:spacing w:val="4"/>
          <w:sz w:val="30"/>
          <w:szCs w:val="30"/>
          <w:cs/>
        </w:rPr>
        <w:t>และต่างประเทศ</w:t>
      </w:r>
      <w:r w:rsidR="003350F1" w:rsidRPr="00DD7C1C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DD7C1C">
        <w:rPr>
          <w:rFonts w:ascii="Angsana New" w:hAnsi="Angsana New"/>
          <w:spacing w:val="4"/>
          <w:sz w:val="30"/>
          <w:szCs w:val="30"/>
          <w:cs/>
        </w:rPr>
        <w:t>มูลค่าตามสัญญา</w:t>
      </w:r>
      <w:r w:rsidRPr="00EA4FAF">
        <w:rPr>
          <w:rFonts w:ascii="Angsana New" w:hAnsi="Angsana New"/>
          <w:spacing w:val="4"/>
          <w:sz w:val="30"/>
          <w:szCs w:val="30"/>
          <w:cs/>
        </w:rPr>
        <w:t>สุทธิ</w:t>
      </w:r>
      <w:r w:rsidR="003350F1" w:rsidRPr="00EA4FA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EA4FAF" w:rsidRPr="00C6674C">
        <w:rPr>
          <w:rFonts w:ascii="Angsana New" w:hAnsi="Angsana New"/>
          <w:spacing w:val="4"/>
          <w:sz w:val="30"/>
          <w:szCs w:val="30"/>
        </w:rPr>
        <w:t>9</w:t>
      </w:r>
      <w:r w:rsidR="00A11CEA" w:rsidRPr="00EA4FA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EA4FAF">
        <w:rPr>
          <w:rFonts w:ascii="Angsana New" w:hAnsi="Angsana New"/>
          <w:spacing w:val="4"/>
          <w:sz w:val="30"/>
          <w:szCs w:val="30"/>
          <w:cs/>
        </w:rPr>
        <w:t>ล้าน</w:t>
      </w:r>
      <w:r w:rsidR="006163CF" w:rsidRPr="00EA4FAF">
        <w:rPr>
          <w:rFonts w:ascii="Angsana New" w:hAnsi="Angsana New"/>
          <w:spacing w:val="4"/>
          <w:sz w:val="30"/>
          <w:szCs w:val="30"/>
          <w:cs/>
        </w:rPr>
        <w:t>ดอลลาร์สหรัฐ</w:t>
      </w:r>
      <w:r w:rsidR="003350F1" w:rsidRPr="00EA4FA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EA4FAF">
        <w:rPr>
          <w:rFonts w:ascii="Angsana New" w:hAnsi="Angsana New"/>
          <w:spacing w:val="4"/>
          <w:sz w:val="30"/>
          <w:szCs w:val="30"/>
          <w:cs/>
        </w:rPr>
        <w:t>หรือเทียบเท่าเงินบาทจำนวน</w:t>
      </w:r>
      <w:r w:rsidR="003350F1" w:rsidRPr="00EA4FA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EA4FAF" w:rsidRPr="00C6674C">
        <w:rPr>
          <w:rFonts w:ascii="Angsana New" w:hAnsi="Angsana New"/>
          <w:spacing w:val="4"/>
          <w:sz w:val="30"/>
          <w:szCs w:val="30"/>
        </w:rPr>
        <w:t>271</w:t>
      </w:r>
      <w:r w:rsidR="00740C47" w:rsidRPr="00EA4FAF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Pr="00EA4FAF">
        <w:rPr>
          <w:rFonts w:ascii="Angsana New" w:hAnsi="Angsana New"/>
          <w:spacing w:val="4"/>
          <w:sz w:val="30"/>
          <w:szCs w:val="30"/>
          <w:cs/>
        </w:rPr>
        <w:t>ล้าน</w:t>
      </w:r>
      <w:r w:rsidRPr="000C50DD">
        <w:rPr>
          <w:rFonts w:ascii="Angsana New" w:hAnsi="Angsana New"/>
          <w:spacing w:val="4"/>
          <w:sz w:val="30"/>
          <w:szCs w:val="30"/>
          <w:cs/>
        </w:rPr>
        <w:t>บาท</w:t>
      </w:r>
      <w:r w:rsidR="000E7183" w:rsidRPr="00DD7C1C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Pr="00DD7C1C">
        <w:rPr>
          <w:rFonts w:ascii="Angsana New" w:hAnsi="Angsana New"/>
          <w:i/>
          <w:iCs/>
          <w:spacing w:val="2"/>
          <w:sz w:val="30"/>
          <w:szCs w:val="30"/>
          <w:cs/>
        </w:rPr>
        <w:t>(</w:t>
      </w:r>
      <w:r w:rsidR="009C34EA" w:rsidRPr="00DD7C1C">
        <w:rPr>
          <w:rFonts w:ascii="Angsana New" w:hAnsi="Angsana New"/>
          <w:i/>
          <w:iCs/>
          <w:spacing w:val="2"/>
          <w:sz w:val="30"/>
          <w:szCs w:val="30"/>
        </w:rPr>
        <w:t xml:space="preserve">31 </w:t>
      </w:r>
      <w:r w:rsidR="009C34EA" w:rsidRPr="00DD7C1C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ธันวาคม </w:t>
      </w:r>
      <w:r w:rsidR="004E256E" w:rsidRPr="00DD7C1C">
        <w:rPr>
          <w:rFonts w:ascii="Angsana New" w:hAnsi="Angsana New"/>
          <w:i/>
          <w:iCs/>
          <w:spacing w:val="2"/>
          <w:sz w:val="30"/>
          <w:szCs w:val="30"/>
        </w:rPr>
        <w:t>256</w:t>
      </w:r>
      <w:r w:rsidR="009C34EA" w:rsidRPr="00DD7C1C">
        <w:rPr>
          <w:rFonts w:ascii="Angsana New" w:hAnsi="Angsana New"/>
          <w:i/>
          <w:iCs/>
          <w:spacing w:val="2"/>
          <w:sz w:val="30"/>
          <w:szCs w:val="30"/>
        </w:rPr>
        <w:t>1</w:t>
      </w:r>
      <w:r w:rsidRPr="00DD7C1C">
        <w:rPr>
          <w:rFonts w:ascii="Angsana New" w:hAnsi="Angsana New"/>
          <w:i/>
          <w:iCs/>
          <w:spacing w:val="2"/>
          <w:sz w:val="30"/>
          <w:szCs w:val="30"/>
          <w:cs/>
        </w:rPr>
        <w:t>:</w:t>
      </w:r>
      <w:r w:rsidR="003350F1" w:rsidRPr="00DD7C1C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="009C34EA" w:rsidRPr="00DD7C1C">
        <w:rPr>
          <w:rFonts w:ascii="Angsana New" w:hAnsi="Angsana New"/>
          <w:i/>
          <w:iCs/>
          <w:spacing w:val="2"/>
          <w:sz w:val="30"/>
          <w:szCs w:val="30"/>
        </w:rPr>
        <w:t>4</w:t>
      </w:r>
      <w:r w:rsidR="004E256E" w:rsidRPr="00DD7C1C">
        <w:rPr>
          <w:rFonts w:ascii="Angsana New" w:hAnsi="Angsana New"/>
          <w:i/>
          <w:iCs/>
          <w:spacing w:val="2"/>
          <w:sz w:val="30"/>
          <w:szCs w:val="30"/>
        </w:rPr>
        <w:t>2</w:t>
      </w:r>
      <w:r w:rsidR="003350F1" w:rsidRPr="00DD7C1C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Pr="00DD7C1C">
        <w:rPr>
          <w:rFonts w:ascii="Angsana New" w:hAnsi="Angsana New"/>
          <w:i/>
          <w:iCs/>
          <w:spacing w:val="2"/>
          <w:sz w:val="30"/>
          <w:szCs w:val="30"/>
          <w:cs/>
        </w:rPr>
        <w:t>ล้าน</w:t>
      </w:r>
      <w:r w:rsidR="006163CF" w:rsidRPr="00DD7C1C">
        <w:rPr>
          <w:rFonts w:ascii="Angsana New" w:hAnsi="Angsana New"/>
          <w:i/>
          <w:iCs/>
          <w:spacing w:val="2"/>
          <w:sz w:val="30"/>
          <w:szCs w:val="30"/>
          <w:cs/>
        </w:rPr>
        <w:t>ดอลลาร์สหรัฐ</w:t>
      </w:r>
      <w:r w:rsidR="003350F1" w:rsidRPr="00DD7C1C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Pr="00DD7C1C">
        <w:rPr>
          <w:rFonts w:ascii="Angsana New" w:hAnsi="Angsana New"/>
          <w:i/>
          <w:iCs/>
          <w:spacing w:val="2"/>
          <w:sz w:val="30"/>
          <w:szCs w:val="30"/>
          <w:cs/>
        </w:rPr>
        <w:t>หรือเทียบเท่าเงินบาทจำนวน</w:t>
      </w:r>
      <w:r w:rsidR="003350F1" w:rsidRPr="00DD7C1C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="009C34EA" w:rsidRPr="00DD7C1C">
        <w:rPr>
          <w:rFonts w:ascii="Angsana New" w:hAnsi="Angsana New"/>
          <w:i/>
          <w:iCs/>
          <w:spacing w:val="2"/>
          <w:sz w:val="30"/>
          <w:szCs w:val="30"/>
        </w:rPr>
        <w:t>1,364</w:t>
      </w:r>
      <w:r w:rsidR="003350F1" w:rsidRPr="00DD7C1C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Pr="00DD7C1C">
        <w:rPr>
          <w:rFonts w:ascii="Angsana New" w:hAnsi="Angsana New"/>
          <w:i/>
          <w:iCs/>
          <w:spacing w:val="2"/>
          <w:sz w:val="30"/>
          <w:szCs w:val="30"/>
          <w:cs/>
        </w:rPr>
        <w:t>ล้านบาท)</w:t>
      </w:r>
      <w:r w:rsidR="00952C88" w:rsidRPr="00DD7C1C">
        <w:rPr>
          <w:rFonts w:ascii="Angsana New" w:hAnsi="Angsana New"/>
          <w:i/>
          <w:iCs/>
          <w:spacing w:val="2"/>
          <w:sz w:val="30"/>
          <w:szCs w:val="30"/>
          <w:cs/>
        </w:rPr>
        <w:t xml:space="preserve"> </w:t>
      </w:r>
      <w:r w:rsidR="00952C88" w:rsidRPr="00DD7C1C">
        <w:rPr>
          <w:rFonts w:ascii="Angsana New" w:hAnsi="Angsana New"/>
          <w:spacing w:val="2"/>
          <w:sz w:val="30"/>
          <w:szCs w:val="30"/>
          <w:cs/>
        </w:rPr>
        <w:t>โดยสัญญาดังกล่าว</w:t>
      </w:r>
      <w:r w:rsidR="00952C88" w:rsidRPr="009B444E">
        <w:rPr>
          <w:rFonts w:ascii="Angsana New" w:hAnsi="Angsana New"/>
          <w:sz w:val="30"/>
          <w:szCs w:val="30"/>
          <w:cs/>
        </w:rPr>
        <w:t>จะทยอยครบกำหนด</w:t>
      </w:r>
      <w:r w:rsidR="00952C88" w:rsidRPr="00003DE6">
        <w:rPr>
          <w:rFonts w:ascii="Angsana New" w:hAnsi="Angsana New"/>
          <w:sz w:val="30"/>
          <w:szCs w:val="30"/>
          <w:cs/>
        </w:rPr>
        <w:t>ภายในเดือน</w:t>
      </w:r>
      <w:r w:rsidR="00A11CEA" w:rsidRPr="000C50DD">
        <w:rPr>
          <w:rFonts w:ascii="Angsana New" w:hAnsi="Angsana New"/>
          <w:sz w:val="30"/>
          <w:szCs w:val="30"/>
          <w:cs/>
        </w:rPr>
        <w:t xml:space="preserve">ธันวาคม </w:t>
      </w:r>
      <w:r w:rsidR="00A11CEA" w:rsidRPr="000C50DD">
        <w:rPr>
          <w:rFonts w:ascii="Angsana New" w:hAnsi="Angsana New"/>
          <w:sz w:val="30"/>
          <w:szCs w:val="30"/>
        </w:rPr>
        <w:t>2562</w:t>
      </w:r>
      <w:r w:rsidR="00A11CEA" w:rsidRPr="00003DE6">
        <w:rPr>
          <w:rFonts w:ascii="Angsana New" w:hAnsi="Angsana New"/>
          <w:sz w:val="30"/>
          <w:szCs w:val="30"/>
          <w:cs/>
        </w:rPr>
        <w:t xml:space="preserve"> </w:t>
      </w:r>
      <w:r w:rsidR="00952C88" w:rsidRPr="00003DE6">
        <w:rPr>
          <w:rFonts w:ascii="Angsana New" w:hAnsi="Angsana New"/>
          <w:i/>
          <w:iCs/>
          <w:sz w:val="30"/>
          <w:szCs w:val="30"/>
          <w:cs/>
        </w:rPr>
        <w:t>(</w:t>
      </w:r>
      <w:r w:rsidR="009C34EA" w:rsidRPr="00003DE6">
        <w:rPr>
          <w:rFonts w:ascii="Angsana New" w:hAnsi="Angsana New"/>
          <w:i/>
          <w:iCs/>
          <w:sz w:val="30"/>
          <w:szCs w:val="30"/>
        </w:rPr>
        <w:t xml:space="preserve">31 </w:t>
      </w:r>
      <w:r w:rsidR="009C34EA" w:rsidRPr="00003DE6">
        <w:rPr>
          <w:rFonts w:ascii="Angsana New" w:hAnsi="Angsana New"/>
          <w:i/>
          <w:iCs/>
          <w:sz w:val="30"/>
          <w:szCs w:val="30"/>
          <w:cs/>
        </w:rPr>
        <w:t>ธันวาคม</w:t>
      </w:r>
      <w:r w:rsidR="009C34EA" w:rsidRPr="009B444E">
        <w:rPr>
          <w:rFonts w:ascii="Angsana New" w:hAnsi="Angsana New"/>
          <w:i/>
          <w:iCs/>
          <w:sz w:val="30"/>
          <w:szCs w:val="30"/>
          <w:cs/>
        </w:rPr>
        <w:t xml:space="preserve"> </w:t>
      </w:r>
      <w:r w:rsidR="004E256E" w:rsidRPr="009B444E">
        <w:rPr>
          <w:rFonts w:ascii="Angsana New" w:hAnsi="Angsana New"/>
          <w:i/>
          <w:iCs/>
          <w:sz w:val="30"/>
          <w:szCs w:val="30"/>
        </w:rPr>
        <w:t>256</w:t>
      </w:r>
      <w:r w:rsidR="009C34EA" w:rsidRPr="009B444E">
        <w:rPr>
          <w:rFonts w:ascii="Angsana New" w:hAnsi="Angsana New"/>
          <w:i/>
          <w:iCs/>
          <w:sz w:val="30"/>
          <w:szCs w:val="30"/>
        </w:rPr>
        <w:t>1</w:t>
      </w:r>
      <w:r w:rsidR="00952C88" w:rsidRPr="009B444E">
        <w:rPr>
          <w:rFonts w:ascii="Angsana New" w:hAnsi="Angsana New"/>
          <w:i/>
          <w:iCs/>
          <w:sz w:val="30"/>
          <w:szCs w:val="30"/>
          <w:cs/>
        </w:rPr>
        <w:t>:</w:t>
      </w:r>
      <w:r w:rsidR="00952C88" w:rsidRPr="009B444E">
        <w:rPr>
          <w:rFonts w:ascii="Angsana New" w:hAnsi="Angsana New"/>
          <w:i/>
          <w:iCs/>
          <w:sz w:val="30"/>
          <w:szCs w:val="30"/>
          <w:cs/>
          <w:lang w:val="en-GB"/>
        </w:rPr>
        <w:t xml:space="preserve"> </w:t>
      </w:r>
      <w:r w:rsidR="00952C88" w:rsidRPr="009B444E">
        <w:rPr>
          <w:rFonts w:ascii="Angsana New" w:hAnsi="Angsana New"/>
          <w:i/>
          <w:iCs/>
          <w:sz w:val="30"/>
          <w:szCs w:val="30"/>
          <w:cs/>
        </w:rPr>
        <w:t xml:space="preserve">ครบกำหนดภายในเดือนธันวาคม </w:t>
      </w:r>
      <w:r w:rsidR="004E256E" w:rsidRPr="009B444E">
        <w:rPr>
          <w:rFonts w:ascii="Angsana New" w:hAnsi="Angsana New"/>
          <w:i/>
          <w:iCs/>
          <w:sz w:val="30"/>
          <w:szCs w:val="30"/>
        </w:rPr>
        <w:t>256</w:t>
      </w:r>
      <w:r w:rsidR="009C34EA" w:rsidRPr="009B444E">
        <w:rPr>
          <w:rFonts w:ascii="Angsana New" w:hAnsi="Angsana New"/>
          <w:i/>
          <w:iCs/>
          <w:sz w:val="30"/>
          <w:szCs w:val="30"/>
        </w:rPr>
        <w:t>2</w:t>
      </w:r>
      <w:r w:rsidR="00952C88" w:rsidRPr="009B444E">
        <w:rPr>
          <w:rFonts w:ascii="Angsana New" w:hAnsi="Angsana New"/>
          <w:i/>
          <w:iCs/>
          <w:sz w:val="30"/>
          <w:szCs w:val="30"/>
          <w:cs/>
        </w:rPr>
        <w:t>)</w:t>
      </w:r>
    </w:p>
    <w:p w14:paraId="6C4E595F" w14:textId="6F67A467" w:rsidR="008659A2" w:rsidRDefault="008659A2" w:rsidP="007B3625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93"/>
        <w:jc w:val="thaiDistribute"/>
        <w:rPr>
          <w:rFonts w:ascii="Angsana New" w:hAnsi="Angsana New"/>
          <w:sz w:val="30"/>
          <w:szCs w:val="30"/>
        </w:rPr>
      </w:pPr>
      <w:r w:rsidRPr="006E561F">
        <w:rPr>
          <w:rFonts w:ascii="Angsana New" w:hAnsi="Angsana New"/>
          <w:sz w:val="30"/>
          <w:szCs w:val="30"/>
          <w:cs/>
        </w:rPr>
        <w:t xml:space="preserve">บริษัทได้ทำสัญญากับผู้ให้บริการในประเทศ </w:t>
      </w:r>
      <w:r w:rsidR="004E256E" w:rsidRPr="004E256E">
        <w:rPr>
          <w:rFonts w:ascii="Angsana New" w:hAnsi="Angsana New"/>
          <w:sz w:val="30"/>
          <w:szCs w:val="30"/>
        </w:rPr>
        <w:t>2</w:t>
      </w:r>
      <w:r w:rsidRPr="006E561F">
        <w:rPr>
          <w:rFonts w:ascii="Angsana New" w:hAnsi="Angsana New"/>
          <w:sz w:val="30"/>
          <w:szCs w:val="30"/>
          <w:cs/>
        </w:rPr>
        <w:t xml:space="preserve"> ราย เพื่อให้บริการด้านเทคโนโลยีสารสนเทศแก่กลุ่มบริษัท </w:t>
      </w:r>
      <w:r w:rsidRPr="006E561F">
        <w:rPr>
          <w:rFonts w:ascii="Angsana New" w:hAnsi="Angsana New"/>
          <w:spacing w:val="4"/>
          <w:sz w:val="30"/>
          <w:szCs w:val="30"/>
          <w:cs/>
        </w:rPr>
        <w:t>มูลค่า</w:t>
      </w:r>
      <w:r w:rsidRPr="006E561F">
        <w:rPr>
          <w:rFonts w:ascii="Angsana New" w:hAnsi="Angsana New" w:hint="cs"/>
          <w:spacing w:val="4"/>
          <w:sz w:val="30"/>
          <w:szCs w:val="30"/>
          <w:cs/>
        </w:rPr>
        <w:t>ตาม</w:t>
      </w:r>
      <w:r w:rsidRPr="00D4121E">
        <w:rPr>
          <w:rFonts w:ascii="Angsana New" w:hAnsi="Angsana New" w:hint="cs"/>
          <w:spacing w:val="4"/>
          <w:sz w:val="30"/>
          <w:szCs w:val="30"/>
          <w:cs/>
        </w:rPr>
        <w:t>สัญญา</w:t>
      </w:r>
      <w:r w:rsidRPr="00D4121E">
        <w:rPr>
          <w:rFonts w:ascii="Angsana New" w:hAnsi="Angsana New"/>
          <w:spacing w:val="4"/>
          <w:sz w:val="30"/>
          <w:szCs w:val="30"/>
          <w:cs/>
        </w:rPr>
        <w:t xml:space="preserve">ประมาณ </w:t>
      </w:r>
      <w:r w:rsidR="004E256E" w:rsidRPr="004E256E">
        <w:rPr>
          <w:rFonts w:ascii="Angsana New" w:hAnsi="Angsana New"/>
          <w:spacing w:val="4"/>
          <w:sz w:val="30"/>
          <w:szCs w:val="30"/>
        </w:rPr>
        <w:t>6</w:t>
      </w:r>
      <w:r w:rsidRPr="00D4121E">
        <w:rPr>
          <w:rFonts w:ascii="Angsana New" w:hAnsi="Angsana New"/>
          <w:spacing w:val="4"/>
          <w:sz w:val="30"/>
          <w:szCs w:val="30"/>
          <w:cs/>
        </w:rPr>
        <w:t>,</w:t>
      </w:r>
      <w:r w:rsidR="004E256E" w:rsidRPr="004E256E">
        <w:rPr>
          <w:rFonts w:ascii="Angsana New" w:hAnsi="Angsana New"/>
          <w:spacing w:val="4"/>
          <w:sz w:val="30"/>
          <w:szCs w:val="30"/>
        </w:rPr>
        <w:t>500</w:t>
      </w:r>
      <w:r w:rsidRPr="00D4121E">
        <w:rPr>
          <w:rFonts w:ascii="Angsana New" w:hAnsi="Angsana New"/>
          <w:spacing w:val="4"/>
          <w:sz w:val="30"/>
          <w:szCs w:val="30"/>
          <w:cs/>
        </w:rPr>
        <w:t xml:space="preserve"> ล้านบาท ซึ่งสัญญาดังกล่าวมีระยะเวลา </w:t>
      </w:r>
      <w:r w:rsidR="004E256E" w:rsidRPr="004E256E">
        <w:rPr>
          <w:rFonts w:ascii="Angsana New" w:hAnsi="Angsana New"/>
          <w:spacing w:val="4"/>
          <w:sz w:val="30"/>
          <w:szCs w:val="30"/>
        </w:rPr>
        <w:t>7</w:t>
      </w:r>
      <w:r w:rsidRPr="00D4121E">
        <w:rPr>
          <w:rFonts w:ascii="Angsana New" w:hAnsi="Angsana New"/>
          <w:spacing w:val="4"/>
          <w:sz w:val="30"/>
          <w:szCs w:val="30"/>
          <w:cs/>
        </w:rPr>
        <w:t xml:space="preserve"> ปี</w:t>
      </w:r>
      <w:r w:rsidRPr="00D4121E">
        <w:rPr>
          <w:rFonts w:ascii="Angsana New" w:hAnsi="Angsana New" w:hint="cs"/>
          <w:spacing w:val="4"/>
          <w:sz w:val="30"/>
          <w:szCs w:val="30"/>
          <w:cs/>
        </w:rPr>
        <w:t xml:space="preserve"> โดยเริ่มมีผลตั้งแต่เดือน</w:t>
      </w:r>
      <w:r w:rsidRPr="0044271C">
        <w:rPr>
          <w:rFonts w:ascii="Angsana New" w:hAnsi="Angsana New" w:hint="cs"/>
          <w:sz w:val="30"/>
          <w:szCs w:val="30"/>
          <w:cs/>
        </w:rPr>
        <w:t xml:space="preserve">มิถุนายน </w:t>
      </w:r>
      <w:r w:rsidR="004E256E" w:rsidRPr="004E256E">
        <w:rPr>
          <w:rFonts w:ascii="Angsana New" w:hAnsi="Angsana New"/>
          <w:sz w:val="30"/>
          <w:szCs w:val="30"/>
        </w:rPr>
        <w:t>2559</w:t>
      </w:r>
    </w:p>
    <w:p w14:paraId="378850CC" w14:textId="77777777" w:rsidR="009C34EA" w:rsidRPr="000042F9" w:rsidRDefault="009C34EA" w:rsidP="00DD7C1C">
      <w:pPr>
        <w:pStyle w:val="a1"/>
        <w:tabs>
          <w:tab w:val="clear" w:pos="360"/>
          <w:tab w:val="clear" w:pos="720"/>
          <w:tab w:val="clear" w:pos="1080"/>
          <w:tab w:val="left" w:pos="-2250"/>
        </w:tabs>
        <w:spacing w:line="240" w:lineRule="atLeast"/>
        <w:ind w:left="907"/>
        <w:jc w:val="thaiDistribute"/>
        <w:rPr>
          <w:rFonts w:ascii="Angsana New" w:hAnsi="Angsana New"/>
          <w:cs/>
        </w:rPr>
      </w:pPr>
    </w:p>
    <w:p w14:paraId="44650B4D" w14:textId="487B4DC8" w:rsidR="008659A2" w:rsidRPr="009F13F5" w:rsidRDefault="00E61E89" w:rsidP="00477AFC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93"/>
        <w:jc w:val="thaiDistribute"/>
        <w:rPr>
          <w:rFonts w:ascii="Angsana New" w:hAnsi="Angsana New"/>
          <w:vanish/>
          <w:sz w:val="30"/>
          <w:szCs w:val="30"/>
          <w:specVanish/>
        </w:rPr>
      </w:pPr>
      <w:r w:rsidRPr="009F13F5">
        <w:rPr>
          <w:rFonts w:ascii="Angsana New" w:hAnsi="Angsana New"/>
          <w:spacing w:val="4"/>
          <w:sz w:val="30"/>
          <w:szCs w:val="30"/>
          <w:cs/>
        </w:rPr>
        <w:t xml:space="preserve">ในระหว่างปี </w:t>
      </w:r>
      <w:r w:rsidR="004E256E" w:rsidRPr="009F13F5">
        <w:rPr>
          <w:rFonts w:ascii="Angsana New" w:hAnsi="Angsana New"/>
          <w:spacing w:val="4"/>
          <w:sz w:val="30"/>
          <w:szCs w:val="30"/>
        </w:rPr>
        <w:t>2561</w:t>
      </w:r>
      <w:r w:rsidRPr="009F13F5">
        <w:rPr>
          <w:rFonts w:ascii="Angsana New" w:hAnsi="Angsana New"/>
          <w:spacing w:val="4"/>
          <w:sz w:val="30"/>
          <w:szCs w:val="30"/>
          <w:cs/>
        </w:rPr>
        <w:t xml:space="preserve"> </w:t>
      </w:r>
      <w:r w:rsidR="008659A2" w:rsidRPr="009F13F5">
        <w:rPr>
          <w:rFonts w:ascii="Angsana New" w:hAnsi="Angsana New"/>
          <w:spacing w:val="4"/>
          <w:sz w:val="30"/>
          <w:szCs w:val="30"/>
          <w:cs/>
        </w:rPr>
        <w:t>บริษัทย่อยแห่งหนึ่งได้ทำสัญญาซื้อวัตถุดิบ</w:t>
      </w:r>
      <w:r w:rsidR="00B35CFD" w:rsidRPr="009F13F5">
        <w:rPr>
          <w:rFonts w:ascii="Angsana New" w:hAnsi="Angsana New"/>
          <w:spacing w:val="4"/>
          <w:sz w:val="30"/>
          <w:szCs w:val="30"/>
          <w:cs/>
        </w:rPr>
        <w:t>และสาธารณูปโภค</w:t>
      </w:r>
      <w:r w:rsidR="008659A2" w:rsidRPr="009F13F5">
        <w:rPr>
          <w:rFonts w:ascii="Angsana New" w:hAnsi="Angsana New"/>
          <w:spacing w:val="4"/>
          <w:sz w:val="30"/>
          <w:szCs w:val="30"/>
          <w:cs/>
        </w:rPr>
        <w:t>กับบริษัทในต่างประเท</w:t>
      </w:r>
      <w:r w:rsidR="00171516" w:rsidRPr="009F13F5">
        <w:rPr>
          <w:rFonts w:ascii="Angsana New" w:hAnsi="Angsana New"/>
          <w:spacing w:val="4"/>
          <w:sz w:val="30"/>
          <w:szCs w:val="30"/>
          <w:cs/>
        </w:rPr>
        <w:t>ศ</w:t>
      </w:r>
      <w:r w:rsidR="00171516" w:rsidRPr="006B319D">
        <w:rPr>
          <w:rFonts w:ascii="Angsana New" w:hAnsi="Angsana New"/>
          <w:sz w:val="30"/>
          <w:szCs w:val="30"/>
          <w:cs/>
        </w:rPr>
        <w:t xml:space="preserve"> อายุ</w:t>
      </w:r>
      <w:r w:rsidR="008659A2" w:rsidRPr="007B3625">
        <w:rPr>
          <w:rFonts w:ascii="Angsana New" w:hAnsi="Angsana New"/>
          <w:sz w:val="30"/>
          <w:szCs w:val="30"/>
          <w:cs/>
        </w:rPr>
        <w:t xml:space="preserve">สัญญา </w:t>
      </w:r>
      <w:r w:rsidR="004E256E" w:rsidRPr="007B3625">
        <w:rPr>
          <w:rFonts w:ascii="Angsana New" w:hAnsi="Angsana New"/>
          <w:sz w:val="30"/>
          <w:szCs w:val="30"/>
        </w:rPr>
        <w:t>15</w:t>
      </w:r>
      <w:r w:rsidR="008659A2" w:rsidRPr="007B3625">
        <w:rPr>
          <w:rFonts w:ascii="Angsana New" w:hAnsi="Angsana New"/>
          <w:sz w:val="30"/>
          <w:szCs w:val="30"/>
          <w:cs/>
        </w:rPr>
        <w:t xml:space="preserve"> ปี โดยที่ทั้งสองฝ่ายมีข้อผูกพันที่จะต้อง</w:t>
      </w:r>
      <w:r w:rsidR="008659A2" w:rsidRPr="00477AFC">
        <w:rPr>
          <w:rFonts w:ascii="Angsana New" w:hAnsi="Angsana New"/>
          <w:sz w:val="30"/>
          <w:szCs w:val="30"/>
          <w:cs/>
        </w:rPr>
        <w:t>ซื้อขายและส่งมอบ</w:t>
      </w:r>
      <w:r w:rsidR="00477AFC" w:rsidRPr="007B3625">
        <w:rPr>
          <w:rFonts w:ascii="Angsana New" w:hAnsi="Angsana New"/>
          <w:sz w:val="30"/>
          <w:szCs w:val="30"/>
          <w:cs/>
        </w:rPr>
        <w:t>วัตถุดิบและสาธารณูปโภค</w:t>
      </w:r>
      <w:r w:rsidR="008659A2" w:rsidRPr="007B3625">
        <w:rPr>
          <w:rFonts w:ascii="Angsana New" w:hAnsi="Angsana New"/>
          <w:sz w:val="30"/>
          <w:szCs w:val="30"/>
          <w:cs/>
        </w:rPr>
        <w:t>ตามราคา ปริมาณ และเงื่อนไขที่ระบุในสัญญา</w:t>
      </w:r>
    </w:p>
    <w:p w14:paraId="5A1B95B2" w14:textId="77777777" w:rsidR="00795EBE" w:rsidRDefault="00795EBE" w:rsidP="00DD7C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6417C6C" w14:textId="5A5A038B" w:rsidR="007B7303" w:rsidRPr="000042F9" w:rsidRDefault="009E5C47" w:rsidP="00DD7C1C">
      <w:pPr>
        <w:pStyle w:val="a1"/>
        <w:tabs>
          <w:tab w:val="clear" w:pos="360"/>
          <w:tab w:val="clear" w:pos="720"/>
          <w:tab w:val="clear" w:pos="1080"/>
          <w:tab w:val="left" w:pos="-2250"/>
        </w:tabs>
        <w:spacing w:line="240" w:lineRule="atLeast"/>
        <w:ind w:left="907"/>
        <w:jc w:val="thaiDistribute"/>
        <w:rPr>
          <w:rFonts w:ascii="Angsana New" w:hAnsi="Angsana New"/>
          <w:cs/>
        </w:rPr>
      </w:pPr>
      <w:r w:rsidRPr="000042F9">
        <w:rPr>
          <w:rFonts w:ascii="Angsana New" w:hAnsi="Angsana New"/>
          <w:cs/>
        </w:rPr>
        <w:t xml:space="preserve"> </w:t>
      </w:r>
    </w:p>
    <w:p w14:paraId="1217C3C8" w14:textId="43814821" w:rsidR="008659A2" w:rsidRPr="006E561F" w:rsidRDefault="008659A2" w:rsidP="007B3625">
      <w:pPr>
        <w:numPr>
          <w:ilvl w:val="0"/>
          <w:numId w:val="28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900"/>
        </w:tabs>
        <w:ind w:left="893"/>
        <w:jc w:val="thaiDistribute"/>
        <w:rPr>
          <w:rFonts w:ascii="Angsana New" w:hAnsi="Angsana New"/>
          <w:sz w:val="30"/>
          <w:szCs w:val="30"/>
        </w:rPr>
      </w:pPr>
      <w:r w:rsidRPr="006E561F">
        <w:rPr>
          <w:rFonts w:ascii="Angsana New" w:hAnsi="Angsana New"/>
          <w:sz w:val="30"/>
          <w:szCs w:val="30"/>
          <w:cs/>
        </w:rPr>
        <w:t xml:space="preserve">ในไตรมาสที่ </w:t>
      </w:r>
      <w:r w:rsidR="004E256E" w:rsidRPr="004E256E">
        <w:rPr>
          <w:rFonts w:ascii="Angsana New" w:hAnsi="Angsana New"/>
          <w:sz w:val="30"/>
          <w:szCs w:val="30"/>
        </w:rPr>
        <w:t>1</w:t>
      </w:r>
      <w:r w:rsidRPr="006E561F">
        <w:rPr>
          <w:rFonts w:ascii="Angsana New" w:hAnsi="Angsana New"/>
          <w:sz w:val="30"/>
          <w:szCs w:val="30"/>
          <w:cs/>
        </w:rPr>
        <w:t xml:space="preserve"> ของปี </w:t>
      </w:r>
      <w:r w:rsidR="004E256E" w:rsidRPr="004E256E">
        <w:rPr>
          <w:rFonts w:ascii="Angsana New" w:hAnsi="Angsana New"/>
          <w:sz w:val="30"/>
          <w:szCs w:val="30"/>
        </w:rPr>
        <w:t>2552</w:t>
      </w:r>
      <w:r w:rsidRPr="006E561F">
        <w:rPr>
          <w:rFonts w:ascii="Angsana New" w:hAnsi="Angsana New"/>
          <w:sz w:val="30"/>
          <w:szCs w:val="30"/>
          <w:cs/>
        </w:rPr>
        <w:t xml:space="preserve"> บริษัทได้แจ้งความดำเนินคดีอาญาอดีตพนักงานเกี่ยวกับการลักทรัพย์ (แบบฟอร์มใบหุ้น</w:t>
      </w:r>
      <w:r w:rsidRPr="00484237">
        <w:rPr>
          <w:rFonts w:ascii="Angsana New" w:hAnsi="Angsana New"/>
          <w:sz w:val="30"/>
          <w:szCs w:val="30"/>
          <w:cs/>
        </w:rPr>
        <w:t xml:space="preserve">สามัญ) และการปลอมแปลงใบหุ้นสามัญของบริษัทเป็นจำนวนหุ้น </w:t>
      </w:r>
      <w:r w:rsidR="004E256E" w:rsidRPr="004E256E">
        <w:rPr>
          <w:rFonts w:ascii="Angsana New" w:hAnsi="Angsana New"/>
          <w:sz w:val="30"/>
          <w:szCs w:val="30"/>
        </w:rPr>
        <w:t>672</w:t>
      </w:r>
      <w:r w:rsidRPr="00484237">
        <w:rPr>
          <w:rFonts w:ascii="Angsana New" w:hAnsi="Angsana New"/>
          <w:sz w:val="30"/>
          <w:szCs w:val="30"/>
          <w:cs/>
        </w:rPr>
        <w:t>,</w:t>
      </w:r>
      <w:r w:rsidR="004E256E" w:rsidRPr="004E256E">
        <w:rPr>
          <w:rFonts w:ascii="Angsana New" w:hAnsi="Angsana New"/>
          <w:sz w:val="30"/>
          <w:szCs w:val="30"/>
        </w:rPr>
        <w:t>000</w:t>
      </w:r>
      <w:r w:rsidRPr="00484237">
        <w:rPr>
          <w:rFonts w:ascii="Angsana New" w:hAnsi="Angsana New"/>
          <w:sz w:val="30"/>
          <w:szCs w:val="30"/>
          <w:cs/>
        </w:rPr>
        <w:t xml:space="preserve"> หุ้น ซึ่งต่อมาในไตรมาสที่ </w:t>
      </w:r>
      <w:r w:rsidR="004E256E" w:rsidRPr="004E256E">
        <w:rPr>
          <w:rFonts w:ascii="Angsana New" w:hAnsi="Angsana New"/>
          <w:sz w:val="30"/>
          <w:szCs w:val="30"/>
        </w:rPr>
        <w:t>2</w:t>
      </w:r>
      <w:r w:rsidRPr="00484237">
        <w:rPr>
          <w:rFonts w:ascii="Angsana New" w:hAnsi="Angsana New"/>
          <w:sz w:val="30"/>
          <w:szCs w:val="30"/>
          <w:cs/>
        </w:rPr>
        <w:t xml:space="preserve"> </w:t>
      </w:r>
      <w:r w:rsidRPr="006E561F">
        <w:rPr>
          <w:rFonts w:ascii="Angsana New" w:hAnsi="Angsana New"/>
          <w:sz w:val="30"/>
          <w:szCs w:val="30"/>
          <w:cs/>
        </w:rPr>
        <w:t xml:space="preserve">ของปี </w:t>
      </w:r>
      <w:r w:rsidR="004E256E" w:rsidRPr="004E256E">
        <w:rPr>
          <w:rFonts w:ascii="Angsana New" w:hAnsi="Angsana New"/>
          <w:sz w:val="30"/>
          <w:szCs w:val="30"/>
        </w:rPr>
        <w:t>2552</w:t>
      </w:r>
      <w:r w:rsidRPr="006E561F">
        <w:rPr>
          <w:rFonts w:ascii="Angsana New" w:hAnsi="Angsana New"/>
          <w:sz w:val="30"/>
          <w:szCs w:val="30"/>
          <w:cs/>
        </w:rPr>
        <w:t xml:space="preserve"> บริษัทได้รับแจ้งจากศาลแพ่งว่าผู้จัดการมรดกและทายาทผู้ถือหุ้นที่ถูกปลอมแปลงใบหุ้น (โจทก์) ได้ยื่นฟ้องบริษัทพร้อมกับบุคคลและนิติบุคคลอื่นซึ่งเกี่ยวข้องกับเรื่องดังกล่าว โดยเรียกร้องให้ร่วมกันชดเชยค่าเสียหาย ซึ่งคดีนี้ได้ยุติแล้ว</w:t>
      </w:r>
    </w:p>
    <w:p w14:paraId="34BE92DE" w14:textId="77777777" w:rsidR="0012010A" w:rsidRPr="000042F9" w:rsidRDefault="0012010A" w:rsidP="00DD7C1C">
      <w:pPr>
        <w:pStyle w:val="a1"/>
        <w:tabs>
          <w:tab w:val="clear" w:pos="360"/>
          <w:tab w:val="clear" w:pos="720"/>
          <w:tab w:val="clear" w:pos="1080"/>
          <w:tab w:val="left" w:pos="-2250"/>
        </w:tabs>
        <w:spacing w:line="240" w:lineRule="atLeast"/>
        <w:ind w:left="907"/>
        <w:jc w:val="thaiDistribute"/>
        <w:rPr>
          <w:rFonts w:ascii="Angsana New" w:hAnsi="Angsana New"/>
          <w:cs/>
        </w:rPr>
      </w:pPr>
    </w:p>
    <w:p w14:paraId="0E1525DE" w14:textId="1B530EE3" w:rsidR="0012010A" w:rsidRPr="006E561F" w:rsidRDefault="008659A2" w:rsidP="00882B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2"/>
        <w:jc w:val="thaiDistribute"/>
        <w:rPr>
          <w:rFonts w:ascii="Angsana New" w:hAnsi="Angsana New"/>
          <w:i/>
          <w:iCs/>
          <w:sz w:val="30"/>
          <w:szCs w:val="30"/>
        </w:rPr>
      </w:pPr>
      <w:r w:rsidRPr="006E561F">
        <w:rPr>
          <w:rFonts w:ascii="Angsana New" w:hAnsi="Angsana New"/>
          <w:sz w:val="30"/>
          <w:szCs w:val="30"/>
          <w:cs/>
        </w:rPr>
        <w:t xml:space="preserve">โดยเมื่อวันที่ </w:t>
      </w:r>
      <w:r w:rsidR="004E256E" w:rsidRPr="004E256E">
        <w:rPr>
          <w:rFonts w:ascii="Angsana New" w:hAnsi="Angsana New"/>
          <w:sz w:val="30"/>
          <w:szCs w:val="30"/>
        </w:rPr>
        <w:t>22</w:t>
      </w:r>
      <w:r w:rsidRPr="006E561F">
        <w:rPr>
          <w:rFonts w:ascii="Angsana New" w:hAnsi="Angsana New"/>
          <w:sz w:val="30"/>
          <w:szCs w:val="30"/>
          <w:cs/>
        </w:rPr>
        <w:t xml:space="preserve"> ธันวาคม </w:t>
      </w:r>
      <w:r w:rsidR="004E256E" w:rsidRPr="004E256E">
        <w:rPr>
          <w:rFonts w:ascii="Angsana New" w:hAnsi="Angsana New"/>
          <w:sz w:val="30"/>
          <w:szCs w:val="30"/>
        </w:rPr>
        <w:t>2558</w:t>
      </w:r>
      <w:r w:rsidRPr="006E561F">
        <w:rPr>
          <w:rFonts w:ascii="Angsana New" w:hAnsi="Angsana New"/>
          <w:sz w:val="30"/>
          <w:szCs w:val="30"/>
          <w:cs/>
        </w:rPr>
        <w:t xml:space="preserve"> ศาลฎีกาได้มีคำพิพากษาให้อดีตพนักงานผู้กระทำละเมิดต่อโจทก์ คืนหุ้นหรือใช้ราคาหุ้นตามราคาที่มีการซื้อขายครั้งสุดท้าย ณ วันที่ใช้เงิน ซึ่งต้องไม่ต่ำกว่าอัตราหุ้นละ </w:t>
      </w:r>
      <w:r w:rsidR="004E256E" w:rsidRPr="004E256E">
        <w:rPr>
          <w:rFonts w:ascii="Angsana New" w:hAnsi="Angsana New"/>
          <w:sz w:val="30"/>
          <w:szCs w:val="30"/>
        </w:rPr>
        <w:t>314</w:t>
      </w:r>
      <w:r w:rsidRPr="006E561F">
        <w:rPr>
          <w:rFonts w:ascii="Angsana New" w:hAnsi="Angsana New"/>
          <w:sz w:val="30"/>
          <w:szCs w:val="30"/>
          <w:cs/>
        </w:rPr>
        <w:t>.</w:t>
      </w:r>
      <w:r w:rsidR="004E256E" w:rsidRPr="004E256E">
        <w:rPr>
          <w:rFonts w:ascii="Angsana New" w:hAnsi="Angsana New"/>
          <w:sz w:val="30"/>
          <w:szCs w:val="30"/>
        </w:rPr>
        <w:t>38</w:t>
      </w:r>
      <w:r w:rsidRPr="006E561F">
        <w:rPr>
          <w:rFonts w:ascii="Angsana New" w:hAnsi="Angsana New"/>
          <w:sz w:val="30"/>
          <w:szCs w:val="30"/>
          <w:cs/>
        </w:rPr>
        <w:t xml:space="preserve"> บาท รวมทั้งเงินปันผลที่ขาดอยู่และดอกเบี้ยจนกว่าชำระเสร็จ โดยให้บริษัทในฐานะนายจ้าง บริษัทศูนย์รับฝากหลักทรัพย์ </w:t>
      </w:r>
      <w:r w:rsidRPr="009F13F5">
        <w:rPr>
          <w:rFonts w:ascii="Angsana New" w:hAnsi="Angsana New"/>
          <w:spacing w:val="10"/>
          <w:sz w:val="30"/>
          <w:szCs w:val="30"/>
          <w:cs/>
        </w:rPr>
        <w:t>(ประเทศไทย) จำกัด และบุคคลที่เกี่ยวข้องร่วมรับผิด ดังนั้น บริษัทจึงได้บันทึกประมาณการหนี้สิน</w:t>
      </w:r>
      <w:r w:rsidRPr="009F13F5">
        <w:rPr>
          <w:rFonts w:ascii="Angsana New" w:hAnsi="Angsana New"/>
          <w:spacing w:val="4"/>
          <w:sz w:val="30"/>
          <w:szCs w:val="30"/>
          <w:cs/>
        </w:rPr>
        <w:t xml:space="preserve">จากค่าเสียหายดังกล่าวในส่วนที่บริษัทอาจต้องรับผิดในงบแสดงฐานะการเงิน ณ วันที่ </w:t>
      </w:r>
      <w:r w:rsidR="004E256E" w:rsidRPr="009F13F5">
        <w:rPr>
          <w:rFonts w:ascii="Angsana New" w:hAnsi="Angsana New"/>
          <w:spacing w:val="4"/>
          <w:sz w:val="30"/>
          <w:szCs w:val="30"/>
        </w:rPr>
        <w:t>31</w:t>
      </w:r>
      <w:r w:rsidRPr="009F13F5">
        <w:rPr>
          <w:rFonts w:ascii="Angsana New" w:hAnsi="Angsana New"/>
          <w:spacing w:val="4"/>
          <w:sz w:val="30"/>
          <w:szCs w:val="30"/>
          <w:cs/>
        </w:rPr>
        <w:t xml:space="preserve"> ธันวาคม </w:t>
      </w:r>
      <w:r w:rsidR="004E256E" w:rsidRPr="009F13F5">
        <w:rPr>
          <w:rFonts w:ascii="Angsana New" w:hAnsi="Angsana New"/>
          <w:spacing w:val="4"/>
          <w:sz w:val="30"/>
          <w:szCs w:val="30"/>
        </w:rPr>
        <w:t>2558</w:t>
      </w:r>
      <w:r w:rsidRPr="006E561F">
        <w:rPr>
          <w:rFonts w:ascii="Angsana New" w:hAnsi="Angsana New"/>
          <w:sz w:val="30"/>
          <w:szCs w:val="30"/>
          <w:cs/>
        </w:rPr>
        <w:t xml:space="preserve"> คิดเป็นจำนวนเงิน </w:t>
      </w:r>
      <w:r w:rsidR="004E256E" w:rsidRPr="004E256E">
        <w:rPr>
          <w:rFonts w:ascii="Angsana New" w:hAnsi="Angsana New"/>
          <w:sz w:val="30"/>
          <w:szCs w:val="30"/>
        </w:rPr>
        <w:t>201</w:t>
      </w:r>
      <w:r w:rsidRPr="006E561F">
        <w:rPr>
          <w:rFonts w:ascii="Angsana New" w:hAnsi="Angsana New"/>
          <w:sz w:val="30"/>
          <w:szCs w:val="30"/>
          <w:cs/>
        </w:rPr>
        <w:t xml:space="preserve"> ล้านบาท</w:t>
      </w:r>
    </w:p>
    <w:p w14:paraId="5C5A799B" w14:textId="77777777" w:rsidR="008659A2" w:rsidRPr="000042F9" w:rsidRDefault="008659A2" w:rsidP="00DD7C1C">
      <w:pPr>
        <w:pStyle w:val="a1"/>
        <w:tabs>
          <w:tab w:val="clear" w:pos="360"/>
          <w:tab w:val="clear" w:pos="720"/>
          <w:tab w:val="clear" w:pos="1080"/>
          <w:tab w:val="left" w:pos="-2250"/>
        </w:tabs>
        <w:spacing w:line="240" w:lineRule="atLeast"/>
        <w:ind w:left="907"/>
        <w:jc w:val="thaiDistribute"/>
        <w:rPr>
          <w:rFonts w:ascii="Angsana New" w:hAnsi="Angsana New"/>
          <w:cs/>
        </w:rPr>
      </w:pPr>
    </w:p>
    <w:p w14:paraId="6FC054C2" w14:textId="70266DE8" w:rsidR="00AC2306" w:rsidRPr="000042F9" w:rsidRDefault="008659A2" w:rsidP="00F6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2"/>
        <w:jc w:val="thaiDistribute"/>
        <w:rPr>
          <w:rFonts w:ascii="Angsana New" w:hAnsi="Angsana New"/>
          <w:spacing w:val="-6"/>
          <w:sz w:val="30"/>
          <w:szCs w:val="30"/>
        </w:rPr>
      </w:pPr>
      <w:r w:rsidRPr="00616E3A">
        <w:rPr>
          <w:rFonts w:ascii="Angsana New" w:hAnsi="Angsana New"/>
          <w:spacing w:val="2"/>
          <w:sz w:val="30"/>
          <w:szCs w:val="30"/>
          <w:cs/>
        </w:rPr>
        <w:t xml:space="preserve">ทั้งนี้เมื่อวันที่ </w:t>
      </w:r>
      <w:r w:rsidR="004E256E" w:rsidRPr="00616E3A">
        <w:rPr>
          <w:rFonts w:ascii="Angsana New" w:hAnsi="Angsana New"/>
          <w:spacing w:val="2"/>
          <w:sz w:val="30"/>
          <w:szCs w:val="30"/>
        </w:rPr>
        <w:t>21</w:t>
      </w:r>
      <w:r w:rsidRPr="00616E3A">
        <w:rPr>
          <w:rFonts w:ascii="Angsana New" w:hAnsi="Angsana New"/>
          <w:spacing w:val="2"/>
          <w:sz w:val="30"/>
          <w:szCs w:val="30"/>
          <w:cs/>
        </w:rPr>
        <w:t xml:space="preserve"> มกราคม </w:t>
      </w:r>
      <w:r w:rsidR="004E256E" w:rsidRPr="00616E3A">
        <w:rPr>
          <w:rFonts w:ascii="Angsana New" w:hAnsi="Angsana New"/>
          <w:spacing w:val="2"/>
          <w:sz w:val="30"/>
          <w:szCs w:val="30"/>
        </w:rPr>
        <w:t>2559</w:t>
      </w:r>
      <w:r w:rsidRPr="00616E3A">
        <w:rPr>
          <w:rFonts w:ascii="Angsana New" w:hAnsi="Angsana New"/>
          <w:spacing w:val="2"/>
          <w:sz w:val="30"/>
          <w:szCs w:val="30"/>
          <w:cs/>
        </w:rPr>
        <w:t xml:space="preserve"> บริษัทได้ชำระหนี้ให้โจทก์เสร็จสิ้นแล้วด้วยการคืนใบหุ้นสามัญของบริษัท</w:t>
      </w:r>
      <w:r w:rsidRPr="000B0195">
        <w:rPr>
          <w:rFonts w:ascii="Angsana New" w:hAnsi="Angsana New"/>
          <w:sz w:val="30"/>
          <w:szCs w:val="30"/>
          <w:cs/>
        </w:rPr>
        <w:t xml:space="preserve"> </w:t>
      </w:r>
      <w:r w:rsidRPr="000B0195">
        <w:rPr>
          <w:rFonts w:ascii="Angsana New" w:hAnsi="Angsana New"/>
          <w:spacing w:val="-2"/>
          <w:sz w:val="30"/>
          <w:szCs w:val="30"/>
          <w:cs/>
        </w:rPr>
        <w:t>เงินปันผลก่อนฟ้องคดีพร้อมดอกเบี้ย เงินปันผลหลังฟ้องคดี และค่าใช้จ่ายต่างๆ ในการดำเนินคดี จำนวนเงินรวม</w:t>
      </w:r>
      <w:r w:rsidRPr="000B0195">
        <w:rPr>
          <w:rFonts w:ascii="Angsana New" w:hAnsi="Angsana New"/>
          <w:sz w:val="30"/>
          <w:szCs w:val="30"/>
          <w:cs/>
        </w:rPr>
        <w:t xml:space="preserve"> </w:t>
      </w:r>
      <w:r w:rsidR="004E256E" w:rsidRPr="00942DEB">
        <w:rPr>
          <w:rFonts w:ascii="Angsana New" w:hAnsi="Angsana New"/>
          <w:spacing w:val="4"/>
          <w:sz w:val="30"/>
          <w:szCs w:val="30"/>
        </w:rPr>
        <w:t>319</w:t>
      </w:r>
      <w:r w:rsidRPr="00942DEB">
        <w:rPr>
          <w:rFonts w:ascii="Angsana New" w:hAnsi="Angsana New"/>
          <w:spacing w:val="4"/>
          <w:sz w:val="30"/>
          <w:szCs w:val="30"/>
          <w:cs/>
        </w:rPr>
        <w:t xml:space="preserve"> ล้านบาท </w:t>
      </w:r>
      <w:r w:rsidR="00866F49" w:rsidRPr="000B0195">
        <w:rPr>
          <w:rFonts w:ascii="Angsana New" w:hAnsi="Angsana New"/>
          <w:spacing w:val="4"/>
          <w:sz w:val="30"/>
          <w:szCs w:val="30"/>
          <w:cs/>
        </w:rPr>
        <w:t>ต่อมาบริษัท</w:t>
      </w:r>
      <w:r w:rsidR="009D2F87" w:rsidRPr="000B0195">
        <w:rPr>
          <w:rFonts w:ascii="Angsana New" w:hAnsi="Angsana New"/>
          <w:spacing w:val="4"/>
          <w:sz w:val="30"/>
          <w:szCs w:val="30"/>
          <w:cs/>
        </w:rPr>
        <w:t>ศูนย์รับฝากหลักทรัพย์ฯ ซึ่งเป็นจำเลยร่วมได้ยื่นคำร้องเพื่อขอให้ศาลฎีกาตีความ</w:t>
      </w:r>
      <w:r w:rsidR="009D2F87" w:rsidRPr="00942DEB">
        <w:rPr>
          <w:rFonts w:ascii="Angsana New" w:hAnsi="Angsana New"/>
          <w:sz w:val="30"/>
          <w:szCs w:val="30"/>
          <w:cs/>
        </w:rPr>
        <w:t>คำพิพากษา โดย</w:t>
      </w:r>
      <w:r w:rsidR="00714816" w:rsidRPr="00942DEB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="004E256E" w:rsidRPr="00942DEB">
        <w:rPr>
          <w:rFonts w:ascii="Angsana New" w:hAnsi="Angsana New"/>
          <w:sz w:val="30"/>
          <w:szCs w:val="30"/>
        </w:rPr>
        <w:t>21</w:t>
      </w:r>
      <w:r w:rsidR="00714816" w:rsidRPr="00942DEB">
        <w:rPr>
          <w:rFonts w:ascii="Angsana New" w:hAnsi="Angsana New"/>
          <w:sz w:val="30"/>
          <w:szCs w:val="30"/>
          <w:cs/>
        </w:rPr>
        <w:t xml:space="preserve"> พฤศจิกายน </w:t>
      </w:r>
      <w:r w:rsidR="004E256E" w:rsidRPr="00942DEB">
        <w:rPr>
          <w:rFonts w:ascii="Angsana New" w:hAnsi="Angsana New"/>
          <w:sz w:val="30"/>
          <w:szCs w:val="30"/>
        </w:rPr>
        <w:t>2560</w:t>
      </w:r>
      <w:r w:rsidR="00714816" w:rsidRPr="00942DEB">
        <w:rPr>
          <w:rFonts w:ascii="Angsana New" w:hAnsi="Angsana New"/>
          <w:sz w:val="30"/>
          <w:szCs w:val="30"/>
          <w:cs/>
        </w:rPr>
        <w:t xml:space="preserve"> </w:t>
      </w:r>
      <w:r w:rsidR="009D2F87" w:rsidRPr="00942DEB">
        <w:rPr>
          <w:rFonts w:ascii="Angsana New" w:hAnsi="Angsana New"/>
          <w:sz w:val="30"/>
          <w:szCs w:val="30"/>
          <w:cs/>
        </w:rPr>
        <w:t xml:space="preserve">ศาลฎีกามีคำสั่งยกคำร้องดังกล่าวแล้ว </w:t>
      </w:r>
      <w:r w:rsidR="00743265" w:rsidRPr="00942DEB">
        <w:rPr>
          <w:rFonts w:ascii="Angsana New" w:hAnsi="Angsana New"/>
          <w:sz w:val="30"/>
          <w:szCs w:val="30"/>
          <w:cs/>
        </w:rPr>
        <w:t>บริษัทจึงได้ฟ้องคดีไล่เบี้ย</w:t>
      </w:r>
      <w:r w:rsidR="00743265" w:rsidRPr="000B0195">
        <w:rPr>
          <w:rFonts w:ascii="Angsana New" w:hAnsi="Angsana New"/>
          <w:spacing w:val="4"/>
          <w:sz w:val="30"/>
          <w:szCs w:val="30"/>
          <w:cs/>
        </w:rPr>
        <w:t xml:space="preserve">อดีตพนักงานผู้กระทำละเมิด และบริษัทศูนย์รับฝากหลักทรัพย์ฯ แล้วเมื่อเดือนธันวาคม </w:t>
      </w:r>
      <w:r w:rsidR="00E9087B" w:rsidRPr="000B0195">
        <w:rPr>
          <w:rFonts w:ascii="Angsana New" w:hAnsi="Angsana New"/>
          <w:spacing w:val="4"/>
          <w:sz w:val="30"/>
          <w:szCs w:val="30"/>
        </w:rPr>
        <w:t>2561</w:t>
      </w:r>
      <w:r w:rsidR="00743265" w:rsidRPr="000B0195">
        <w:rPr>
          <w:rFonts w:ascii="Angsana New" w:hAnsi="Angsana New"/>
          <w:spacing w:val="4"/>
          <w:sz w:val="30"/>
          <w:szCs w:val="30"/>
          <w:cs/>
        </w:rPr>
        <w:t xml:space="preserve"> โดยเมื่อวันที่</w:t>
      </w:r>
      <w:r w:rsidR="00743265" w:rsidRPr="00942DEB">
        <w:rPr>
          <w:rFonts w:ascii="Angsana New" w:hAnsi="Angsana New"/>
          <w:sz w:val="30"/>
          <w:szCs w:val="30"/>
          <w:cs/>
        </w:rPr>
        <w:t xml:space="preserve"> </w:t>
      </w:r>
      <w:r w:rsidR="00E9087B" w:rsidRPr="00942DEB">
        <w:rPr>
          <w:rFonts w:ascii="Angsana New" w:hAnsi="Angsana New"/>
          <w:sz w:val="30"/>
          <w:szCs w:val="30"/>
        </w:rPr>
        <w:t>8</w:t>
      </w:r>
      <w:r w:rsidR="00743265" w:rsidRPr="00942DEB">
        <w:rPr>
          <w:rFonts w:ascii="Angsana New" w:hAnsi="Angsana New"/>
          <w:sz w:val="30"/>
          <w:szCs w:val="30"/>
          <w:cs/>
        </w:rPr>
        <w:t xml:space="preserve"> มีนาคม </w:t>
      </w:r>
      <w:r w:rsidR="00E9087B" w:rsidRPr="00942DEB">
        <w:rPr>
          <w:rFonts w:ascii="Angsana New" w:hAnsi="Angsana New"/>
          <w:sz w:val="30"/>
          <w:szCs w:val="30"/>
        </w:rPr>
        <w:t>2562</w:t>
      </w:r>
      <w:r w:rsidR="00743265" w:rsidRPr="00942DEB">
        <w:rPr>
          <w:rFonts w:ascii="Angsana New" w:hAnsi="Angsana New"/>
          <w:sz w:val="30"/>
          <w:szCs w:val="30"/>
          <w:cs/>
        </w:rPr>
        <w:t xml:space="preserve"> ศาลแรงงานกลางได้มีคำพิพากษาให้อดีตพนักงานผู้กระทำละเมิดชดใช้เงินให้แก่บริษัท</w:t>
      </w:r>
      <w:r w:rsidR="000B0195">
        <w:rPr>
          <w:rFonts w:ascii="Angsana New" w:hAnsi="Angsana New" w:hint="cs"/>
          <w:sz w:val="30"/>
          <w:szCs w:val="30"/>
          <w:cs/>
        </w:rPr>
        <w:t xml:space="preserve"> </w:t>
      </w:r>
      <w:r w:rsidR="00743265" w:rsidRPr="00942DEB">
        <w:rPr>
          <w:rFonts w:ascii="Angsana New" w:hAnsi="Angsana New"/>
          <w:sz w:val="30"/>
          <w:szCs w:val="30"/>
          <w:cs/>
        </w:rPr>
        <w:t xml:space="preserve">จำนวน </w:t>
      </w:r>
      <w:r w:rsidR="00E9087B" w:rsidRPr="00942DEB">
        <w:rPr>
          <w:rFonts w:ascii="Angsana New" w:hAnsi="Angsana New"/>
          <w:spacing w:val="-2"/>
          <w:sz w:val="30"/>
          <w:szCs w:val="30"/>
        </w:rPr>
        <w:t>149</w:t>
      </w:r>
      <w:r w:rsidR="00743265" w:rsidRPr="00942DEB">
        <w:rPr>
          <w:rFonts w:ascii="Angsana New" w:hAnsi="Angsana New"/>
          <w:spacing w:val="-2"/>
          <w:sz w:val="30"/>
          <w:szCs w:val="30"/>
          <w:cs/>
        </w:rPr>
        <w:t xml:space="preserve"> ล้านบาท พร้อมดอกเบี้ยอัตราร้อยละ </w:t>
      </w:r>
      <w:r w:rsidR="00E9087B" w:rsidRPr="00942DEB">
        <w:rPr>
          <w:rFonts w:ascii="Angsana New" w:hAnsi="Angsana New"/>
          <w:spacing w:val="-2"/>
          <w:sz w:val="30"/>
          <w:szCs w:val="30"/>
        </w:rPr>
        <w:t>7</w:t>
      </w:r>
      <w:r w:rsidR="00743265" w:rsidRPr="00942DEB">
        <w:rPr>
          <w:rFonts w:ascii="Angsana New" w:hAnsi="Angsana New"/>
          <w:spacing w:val="-2"/>
          <w:sz w:val="30"/>
          <w:szCs w:val="30"/>
          <w:cs/>
        </w:rPr>
        <w:t>.</w:t>
      </w:r>
      <w:r w:rsidR="00E9087B" w:rsidRPr="00942DEB">
        <w:rPr>
          <w:rFonts w:ascii="Angsana New" w:hAnsi="Angsana New"/>
          <w:spacing w:val="-2"/>
          <w:sz w:val="30"/>
          <w:szCs w:val="30"/>
        </w:rPr>
        <w:t>5</w:t>
      </w:r>
      <w:r w:rsidR="00743265" w:rsidRPr="00942DEB">
        <w:rPr>
          <w:rFonts w:ascii="Angsana New" w:hAnsi="Angsana New"/>
          <w:spacing w:val="-2"/>
          <w:sz w:val="30"/>
          <w:szCs w:val="30"/>
          <w:cs/>
        </w:rPr>
        <w:t xml:space="preserve"> ต่อปี </w:t>
      </w:r>
      <w:r w:rsidR="00AC2306" w:rsidRPr="00AC2306">
        <w:rPr>
          <w:rFonts w:ascii="Angsana New" w:hAnsi="Angsana New"/>
          <w:spacing w:val="-2"/>
          <w:sz w:val="30"/>
          <w:szCs w:val="30"/>
          <w:cs/>
        </w:rPr>
        <w:t>โดยที่ไม่มีฝ่ายใดอุทธรณ์ คดีจึงถึงที่สุด ปัจจุบันอยู่ระหว่างการบังคับคดี</w:t>
      </w:r>
      <w:r w:rsidR="00D6624D" w:rsidRPr="00AC2306">
        <w:rPr>
          <w:rFonts w:ascii="Angsana New" w:hAnsi="Angsana New"/>
          <w:spacing w:val="-2"/>
          <w:sz w:val="30"/>
          <w:szCs w:val="30"/>
          <w:cs/>
        </w:rPr>
        <w:t xml:space="preserve"> </w:t>
      </w:r>
      <w:r w:rsidR="00743265" w:rsidRPr="000042F9">
        <w:rPr>
          <w:rFonts w:ascii="Angsana New" w:hAnsi="Angsana New"/>
          <w:spacing w:val="-6"/>
          <w:sz w:val="30"/>
          <w:szCs w:val="30"/>
          <w:cs/>
        </w:rPr>
        <w:t>สำหรับการเรียกร้องเอาจากบริษัทศูนย์รับฝากหลักทรัพย์ฯนั้น คดีอยู่ระหว่างการพิจารณาของศาลแพ่ง</w:t>
      </w:r>
    </w:p>
    <w:p w14:paraId="2CE09CE2" w14:textId="77777777" w:rsidR="00AC2306" w:rsidRDefault="00AC2306" w:rsidP="00F6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2"/>
        <w:jc w:val="thaiDistribute"/>
        <w:rPr>
          <w:rFonts w:ascii="Angsana New" w:hAnsi="Angsana New"/>
          <w:sz w:val="30"/>
          <w:szCs w:val="30"/>
        </w:rPr>
      </w:pPr>
    </w:p>
    <w:p w14:paraId="3FEF660A" w14:textId="77777777" w:rsidR="00AC2306" w:rsidRDefault="00AC2306" w:rsidP="00F6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2"/>
        <w:jc w:val="thaiDistribute"/>
        <w:rPr>
          <w:rFonts w:ascii="Angsana New" w:hAnsi="Angsana New"/>
          <w:sz w:val="30"/>
          <w:szCs w:val="30"/>
        </w:rPr>
      </w:pPr>
    </w:p>
    <w:p w14:paraId="59E19F41" w14:textId="77777777" w:rsidR="00AC2306" w:rsidRDefault="00AC2306" w:rsidP="00F6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2"/>
        <w:jc w:val="thaiDistribute"/>
        <w:rPr>
          <w:rFonts w:ascii="Angsana New" w:hAnsi="Angsana New"/>
          <w:sz w:val="30"/>
          <w:szCs w:val="30"/>
        </w:rPr>
      </w:pPr>
    </w:p>
    <w:p w14:paraId="37D76339" w14:textId="0D5344D6" w:rsidR="001E36E2" w:rsidRDefault="001E36E2" w:rsidP="00F66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2"/>
        <w:jc w:val="thaiDistribute"/>
        <w:rPr>
          <w:rFonts w:ascii="Angsana New" w:hAnsi="Angsana New"/>
          <w:sz w:val="30"/>
          <w:szCs w:val="30"/>
        </w:rPr>
      </w:pPr>
    </w:p>
    <w:p w14:paraId="00E96275" w14:textId="6F086FED" w:rsidR="00856663" w:rsidRDefault="00212E3D" w:rsidP="00856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17</w:t>
      </w:r>
      <w:r w:rsidR="00856663" w:rsidRPr="00300257">
        <w:rPr>
          <w:rFonts w:ascii="Angsana New" w:hAnsi="Angsana New"/>
          <w:b/>
          <w:bCs/>
          <w:sz w:val="30"/>
          <w:szCs w:val="30"/>
        </w:rPr>
        <w:tab/>
      </w:r>
      <w:r w:rsidR="00856663" w:rsidRPr="00300257">
        <w:rPr>
          <w:rFonts w:ascii="Angsana New" w:hAnsi="Angsana New" w:hint="cs"/>
          <w:b/>
          <w:bCs/>
          <w:sz w:val="30"/>
          <w:szCs w:val="30"/>
          <w:cs/>
        </w:rPr>
        <w:t>เรื่องอื่นๆ</w:t>
      </w:r>
    </w:p>
    <w:p w14:paraId="1472CEF0" w14:textId="77777777" w:rsidR="00856663" w:rsidRPr="00DD7C1C" w:rsidRDefault="00856663" w:rsidP="00DD7C1C">
      <w:pPr>
        <w:pStyle w:val="a1"/>
        <w:tabs>
          <w:tab w:val="clear" w:pos="360"/>
          <w:tab w:val="clear" w:pos="720"/>
          <w:tab w:val="clear" w:pos="1080"/>
          <w:tab w:val="left" w:pos="-2250"/>
        </w:tabs>
        <w:spacing w:line="240" w:lineRule="atLeast"/>
        <w:ind w:left="907" w:hanging="367"/>
        <w:jc w:val="thaiDistribute"/>
        <w:rPr>
          <w:rFonts w:ascii="Angsana New" w:hAnsi="Angsana New"/>
          <w:sz w:val="30"/>
          <w:szCs w:val="30"/>
          <w:cs/>
        </w:rPr>
      </w:pPr>
    </w:p>
    <w:p w14:paraId="13799C04" w14:textId="009D63D8" w:rsidR="00856663" w:rsidRPr="00B756BA" w:rsidRDefault="00856663" w:rsidP="00AA0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="Angsana New" w:hAnsi="Angsana New"/>
          <w:spacing w:val="2"/>
          <w:sz w:val="30"/>
          <w:szCs w:val="30"/>
        </w:rPr>
      </w:pPr>
      <w:r w:rsidRPr="00B756BA">
        <w:rPr>
          <w:rFonts w:ascii="Angsana New" w:hAnsi="Angsana New"/>
          <w:sz w:val="30"/>
          <w:szCs w:val="30"/>
          <w:cs/>
        </w:rPr>
        <w:t xml:space="preserve">เมื่อวันที่ </w:t>
      </w:r>
      <w:r w:rsidRPr="00B756BA">
        <w:rPr>
          <w:rFonts w:ascii="Angsana New" w:hAnsi="Angsana New"/>
          <w:sz w:val="30"/>
          <w:szCs w:val="30"/>
        </w:rPr>
        <w:t>29</w:t>
      </w:r>
      <w:r w:rsidRPr="00B756BA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B756BA">
        <w:rPr>
          <w:rFonts w:ascii="Angsana New" w:hAnsi="Angsana New"/>
          <w:sz w:val="30"/>
          <w:szCs w:val="30"/>
        </w:rPr>
        <w:t>2552</w:t>
      </w:r>
      <w:r w:rsidRPr="00B756BA">
        <w:rPr>
          <w:rFonts w:ascii="Angsana New" w:hAnsi="Angsana New"/>
          <w:sz w:val="30"/>
          <w:szCs w:val="30"/>
          <w:cs/>
        </w:rPr>
        <w:t xml:space="preserve"> ศาลปกครองกลางได้มีคำสั่งคุ้มครองชั่วคราวที่สั่งให้หน่วยงานราชการ </w:t>
      </w:r>
      <w:r w:rsidRPr="00B756BA">
        <w:rPr>
          <w:rFonts w:ascii="Angsana New" w:hAnsi="Angsana New"/>
          <w:sz w:val="30"/>
          <w:szCs w:val="30"/>
        </w:rPr>
        <w:t>8</w:t>
      </w:r>
      <w:r w:rsidRPr="00B756BA">
        <w:rPr>
          <w:rFonts w:ascii="Angsana New" w:hAnsi="Angsana New"/>
          <w:sz w:val="30"/>
          <w:szCs w:val="30"/>
          <w:cs/>
        </w:rPr>
        <w:t xml:space="preserve"> แห่งระงับ </w:t>
      </w:r>
      <w:r w:rsidR="00590667">
        <w:rPr>
          <w:rFonts w:ascii="Angsana New" w:hAnsi="Angsana New"/>
          <w:sz w:val="30"/>
          <w:szCs w:val="30"/>
        </w:rPr>
        <w:br/>
      </w:r>
      <w:r w:rsidRPr="00B756BA">
        <w:rPr>
          <w:rFonts w:ascii="Angsana New" w:hAnsi="Angsana New"/>
          <w:sz w:val="30"/>
          <w:szCs w:val="30"/>
        </w:rPr>
        <w:t>76</w:t>
      </w:r>
      <w:r w:rsidRPr="00B756BA">
        <w:rPr>
          <w:rFonts w:ascii="Angsana New" w:hAnsi="Angsana New"/>
          <w:sz w:val="30"/>
          <w:szCs w:val="30"/>
          <w:cs/>
        </w:rPr>
        <w:t xml:space="preserve"> โครงการในพื้นที่มาบตาพุดและพื้นที่ใกล้เคียงจังหวัดระยองไว้เป็นการชั่วคราว ต่อมาศาลปกครองสูงสุดและศาลปกครองกลางได้มีคำสั่งให้ </w:t>
      </w:r>
      <w:r w:rsidRPr="00B756BA">
        <w:rPr>
          <w:rFonts w:ascii="Angsana New" w:hAnsi="Angsana New"/>
          <w:sz w:val="30"/>
          <w:szCs w:val="30"/>
        </w:rPr>
        <w:t>12</w:t>
      </w:r>
      <w:r w:rsidRPr="00B756BA">
        <w:rPr>
          <w:rFonts w:ascii="Angsana New" w:hAnsi="Angsana New"/>
          <w:sz w:val="30"/>
          <w:szCs w:val="30"/>
          <w:cs/>
        </w:rPr>
        <w:t xml:space="preserve"> โครงการดำเนินการต่อไปได้ ส่วนที่เหลืออีก </w:t>
      </w:r>
      <w:r w:rsidRPr="00B756BA">
        <w:rPr>
          <w:rFonts w:ascii="Angsana New" w:hAnsi="Angsana New"/>
          <w:sz w:val="30"/>
          <w:szCs w:val="30"/>
        </w:rPr>
        <w:t>64</w:t>
      </w:r>
      <w:r w:rsidRPr="00B756BA">
        <w:rPr>
          <w:rFonts w:ascii="Angsana New" w:hAnsi="Angsana New"/>
          <w:sz w:val="30"/>
          <w:szCs w:val="30"/>
          <w:cs/>
        </w:rPr>
        <w:t xml:space="preserve"> โครงการให้ระงับไว้ตามคำสั่งของศาลปกครองกลาง ในจำนวนนี้มีโครงการของกลุ่มบริษัท </w:t>
      </w:r>
      <w:r w:rsidRPr="00B756BA">
        <w:rPr>
          <w:rFonts w:ascii="Angsana New" w:hAnsi="Angsana New"/>
          <w:sz w:val="30"/>
          <w:szCs w:val="30"/>
        </w:rPr>
        <w:t>18</w:t>
      </w:r>
      <w:r w:rsidRPr="00B756BA">
        <w:rPr>
          <w:rFonts w:ascii="Angsana New" w:hAnsi="Angsana New"/>
          <w:sz w:val="30"/>
          <w:szCs w:val="30"/>
          <w:cs/>
        </w:rPr>
        <w:t xml:space="preserve"> โครงการ มูลค่าเงินลงทุน </w:t>
      </w:r>
      <w:r w:rsidRPr="00B756BA">
        <w:rPr>
          <w:rFonts w:ascii="Angsana New" w:hAnsi="Angsana New"/>
          <w:sz w:val="30"/>
          <w:szCs w:val="30"/>
        </w:rPr>
        <w:t>57,500</w:t>
      </w:r>
      <w:r w:rsidRPr="00B756BA">
        <w:rPr>
          <w:rFonts w:ascii="Angsana New" w:hAnsi="Angsana New"/>
          <w:sz w:val="30"/>
          <w:szCs w:val="30"/>
          <w:cs/>
        </w:rPr>
        <w:t xml:space="preserve"> ล้านบาท </w:t>
      </w:r>
      <w:r w:rsidR="00590667">
        <w:rPr>
          <w:rFonts w:ascii="Angsana New" w:hAnsi="Angsana New"/>
          <w:sz w:val="30"/>
          <w:szCs w:val="30"/>
        </w:rPr>
        <w:br/>
      </w:r>
      <w:r w:rsidRPr="00B756BA">
        <w:rPr>
          <w:rFonts w:ascii="Angsana New" w:hAnsi="Angsana New"/>
          <w:sz w:val="30"/>
          <w:szCs w:val="30"/>
          <w:cs/>
        </w:rPr>
        <w:t>ซึ่งส่วนใหญ่เป็นโครงการของบริษัทร่วมทุนภายใต้ธุรกิจเคมิคอลส์</w:t>
      </w:r>
    </w:p>
    <w:p w14:paraId="3B6307BA" w14:textId="77777777" w:rsidR="00856663" w:rsidRPr="00B756BA" w:rsidRDefault="00856663" w:rsidP="00856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338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612C4A97" w14:textId="1F7CD198" w:rsidR="00856663" w:rsidRPr="00B756BA" w:rsidRDefault="00856663" w:rsidP="00700CE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76"/>
        <w:jc w:val="thaiDistribute"/>
        <w:rPr>
          <w:rFonts w:ascii="Angsana New" w:hAnsi="Angsana New"/>
          <w:sz w:val="30"/>
          <w:szCs w:val="30"/>
        </w:rPr>
      </w:pPr>
      <w:r w:rsidRPr="00B756BA">
        <w:rPr>
          <w:rFonts w:ascii="Angsana New" w:hAnsi="Angsana New"/>
          <w:sz w:val="30"/>
          <w:szCs w:val="30"/>
          <w:cs/>
        </w:rPr>
        <w:t xml:space="preserve">ต่อมาเมื่อวันที่ </w:t>
      </w:r>
      <w:r w:rsidRPr="00B756BA">
        <w:rPr>
          <w:rFonts w:ascii="Angsana New" w:hAnsi="Angsana New"/>
          <w:sz w:val="30"/>
          <w:szCs w:val="30"/>
        </w:rPr>
        <w:t>2</w:t>
      </w:r>
      <w:r w:rsidRPr="00B756BA">
        <w:rPr>
          <w:rFonts w:ascii="Angsana New" w:hAnsi="Angsana New"/>
          <w:sz w:val="30"/>
          <w:szCs w:val="30"/>
          <w:cs/>
        </w:rPr>
        <w:t xml:space="preserve"> กันยายน </w:t>
      </w:r>
      <w:r w:rsidRPr="00B756BA">
        <w:rPr>
          <w:rFonts w:ascii="Angsana New" w:hAnsi="Angsana New"/>
          <w:sz w:val="30"/>
          <w:szCs w:val="30"/>
        </w:rPr>
        <w:t>2553</w:t>
      </w:r>
      <w:r w:rsidRPr="00B756BA">
        <w:rPr>
          <w:rFonts w:ascii="Angsana New" w:hAnsi="Angsana New"/>
          <w:sz w:val="30"/>
          <w:szCs w:val="30"/>
          <w:cs/>
        </w:rPr>
        <w:t xml:space="preserve"> ศาลปกครองกลางได้มีคำสั่งพิพากษาให้เพิกถอนใบอนุญาตโครงการที่ออกหลัง</w:t>
      </w:r>
      <w:r w:rsidRPr="00700CE2">
        <w:rPr>
          <w:rFonts w:ascii="Angsana New" w:hAnsi="Angsana New"/>
          <w:sz w:val="30"/>
          <w:szCs w:val="30"/>
          <w:cs/>
        </w:rPr>
        <w:t xml:space="preserve">วันที่รัฐธรรมนูญปี </w:t>
      </w:r>
      <w:r w:rsidRPr="00700CE2">
        <w:rPr>
          <w:rFonts w:ascii="Angsana New" w:hAnsi="Angsana New"/>
          <w:sz w:val="30"/>
          <w:szCs w:val="30"/>
        </w:rPr>
        <w:t>2550</w:t>
      </w:r>
      <w:r w:rsidRPr="00700CE2">
        <w:rPr>
          <w:rFonts w:ascii="Angsana New" w:hAnsi="Angsana New"/>
          <w:sz w:val="30"/>
          <w:szCs w:val="30"/>
          <w:cs/>
        </w:rPr>
        <w:t xml:space="preserve"> มีผลบังคับใช้ และเข้าข่าย </w:t>
      </w:r>
      <w:r w:rsidRPr="00700CE2">
        <w:rPr>
          <w:rFonts w:ascii="Angsana New" w:hAnsi="Angsana New"/>
          <w:sz w:val="30"/>
          <w:szCs w:val="30"/>
        </w:rPr>
        <w:t>11</w:t>
      </w:r>
      <w:r w:rsidRPr="00700CE2">
        <w:rPr>
          <w:rFonts w:ascii="Angsana New" w:hAnsi="Angsana New"/>
          <w:sz w:val="30"/>
          <w:szCs w:val="30"/>
          <w:cs/>
        </w:rPr>
        <w:t xml:space="preserve"> ประเภทโครงการที่อาจก่อให้เกิดผลกระทบต่อชุมชน</w:t>
      </w:r>
      <w:r w:rsidR="00590667">
        <w:rPr>
          <w:rFonts w:ascii="Angsana New" w:hAnsi="Angsana New"/>
          <w:sz w:val="30"/>
          <w:szCs w:val="30"/>
        </w:rPr>
        <w:br/>
      </w:r>
      <w:r w:rsidRPr="00700CE2">
        <w:rPr>
          <w:rFonts w:ascii="Angsana New" w:hAnsi="Angsana New"/>
          <w:sz w:val="30"/>
          <w:szCs w:val="30"/>
          <w:cs/>
        </w:rPr>
        <w:t xml:space="preserve">อย่างรุนแรง ตามประกาศกระทรวงทรัพยากรธรรมชาติและสิ่งแวดล้อม ลงวันที่ </w:t>
      </w:r>
      <w:r w:rsidRPr="00700CE2">
        <w:rPr>
          <w:rFonts w:ascii="Angsana New" w:hAnsi="Angsana New"/>
          <w:sz w:val="30"/>
          <w:szCs w:val="30"/>
        </w:rPr>
        <w:t>31</w:t>
      </w:r>
      <w:r w:rsidRPr="00700CE2">
        <w:rPr>
          <w:rFonts w:ascii="Angsana New" w:hAnsi="Angsana New"/>
          <w:sz w:val="30"/>
          <w:szCs w:val="30"/>
          <w:cs/>
        </w:rPr>
        <w:t xml:space="preserve"> สิงหาคม </w:t>
      </w:r>
      <w:r w:rsidRPr="00700CE2">
        <w:rPr>
          <w:rFonts w:ascii="Angsana New" w:hAnsi="Angsana New"/>
          <w:sz w:val="30"/>
          <w:szCs w:val="30"/>
        </w:rPr>
        <w:t>2553</w:t>
      </w:r>
      <w:r w:rsidRPr="00700CE2">
        <w:rPr>
          <w:rFonts w:ascii="Angsana New" w:hAnsi="Angsana New"/>
          <w:sz w:val="30"/>
          <w:szCs w:val="30"/>
          <w:cs/>
        </w:rPr>
        <w:t xml:space="preserve"> โดยผลของ</w:t>
      </w:r>
      <w:r w:rsidR="00590667">
        <w:rPr>
          <w:rFonts w:ascii="Angsana New" w:hAnsi="Angsana New"/>
          <w:sz w:val="30"/>
          <w:szCs w:val="30"/>
        </w:rPr>
        <w:br/>
      </w:r>
      <w:r w:rsidRPr="00700CE2">
        <w:rPr>
          <w:rFonts w:ascii="Angsana New" w:hAnsi="Angsana New"/>
          <w:sz w:val="30"/>
          <w:szCs w:val="30"/>
          <w:cs/>
        </w:rPr>
        <w:t>คำ</w:t>
      </w:r>
      <w:r w:rsidRPr="00B756BA">
        <w:rPr>
          <w:rFonts w:ascii="Angsana New" w:hAnsi="Angsana New"/>
          <w:sz w:val="30"/>
          <w:szCs w:val="30"/>
          <w:cs/>
        </w:rPr>
        <w:t xml:space="preserve">พิพากษาดังกล่าว โครงการเกือบทั้งหมดของกลุ่มบริษัทไม่เข้าข่ายประเภทโครงการที่อาจก่อให้เกิดผลกระทบอย่างรุนแรง จึงสามารถดำเนินการต่อไปได้ มีเพียง </w:t>
      </w:r>
      <w:r w:rsidRPr="00B756BA">
        <w:rPr>
          <w:rFonts w:ascii="Angsana New" w:hAnsi="Angsana New"/>
          <w:sz w:val="30"/>
          <w:szCs w:val="30"/>
        </w:rPr>
        <w:t>1</w:t>
      </w:r>
      <w:r w:rsidRPr="00B756BA">
        <w:rPr>
          <w:rFonts w:ascii="Angsana New" w:hAnsi="Angsana New"/>
          <w:sz w:val="30"/>
          <w:szCs w:val="30"/>
          <w:cs/>
        </w:rPr>
        <w:t xml:space="preserve"> โครงการที่เข้าข่ายตามประกาศ</w:t>
      </w:r>
      <w:r w:rsidRPr="00700CE2">
        <w:rPr>
          <w:rFonts w:ascii="Angsana New" w:hAnsi="Angsana New"/>
          <w:sz w:val="30"/>
          <w:szCs w:val="30"/>
          <w:cs/>
        </w:rPr>
        <w:t>ดังกล่าว ซึ่งได้ดำเนินการ</w:t>
      </w:r>
      <w:r w:rsidR="00590667">
        <w:rPr>
          <w:rFonts w:ascii="Angsana New" w:hAnsi="Angsana New"/>
          <w:sz w:val="30"/>
          <w:szCs w:val="30"/>
        </w:rPr>
        <w:br/>
      </w:r>
      <w:r w:rsidRPr="00700CE2">
        <w:rPr>
          <w:rFonts w:ascii="Angsana New" w:hAnsi="Angsana New"/>
          <w:sz w:val="30"/>
          <w:szCs w:val="30"/>
          <w:cs/>
        </w:rPr>
        <w:t xml:space="preserve">ให้เป็นไปตามหลักเกณฑ์ในมาตรา </w:t>
      </w:r>
      <w:r w:rsidRPr="00700CE2">
        <w:rPr>
          <w:rFonts w:ascii="Angsana New" w:hAnsi="Angsana New"/>
          <w:sz w:val="30"/>
          <w:szCs w:val="30"/>
        </w:rPr>
        <w:t>67</w:t>
      </w:r>
      <w:r w:rsidRPr="00700CE2">
        <w:rPr>
          <w:rFonts w:ascii="Angsana New" w:hAnsi="Angsana New"/>
          <w:sz w:val="30"/>
          <w:szCs w:val="30"/>
          <w:cs/>
        </w:rPr>
        <w:t xml:space="preserve"> วรรคสอง ของรัฐธรรมนูญปี </w:t>
      </w:r>
      <w:r w:rsidRPr="00700CE2">
        <w:rPr>
          <w:rFonts w:ascii="Angsana New" w:hAnsi="Angsana New"/>
          <w:sz w:val="30"/>
          <w:szCs w:val="30"/>
        </w:rPr>
        <w:t>2550</w:t>
      </w:r>
      <w:r w:rsidRPr="00700CE2">
        <w:rPr>
          <w:rFonts w:ascii="Angsana New" w:hAnsi="Angsana New"/>
          <w:sz w:val="30"/>
          <w:szCs w:val="30"/>
          <w:cs/>
        </w:rPr>
        <w:t xml:space="preserve"> เรียบร้อยแล้ว</w:t>
      </w:r>
      <w:r w:rsidRPr="00B756BA">
        <w:rPr>
          <w:rFonts w:ascii="Angsana New" w:hAnsi="Angsana New"/>
          <w:sz w:val="30"/>
          <w:szCs w:val="30"/>
          <w:cs/>
        </w:rPr>
        <w:t xml:space="preserve"> </w:t>
      </w:r>
      <w:r w:rsidRPr="00700CE2">
        <w:rPr>
          <w:rFonts w:ascii="Angsana New" w:hAnsi="Angsana New"/>
          <w:sz w:val="30"/>
          <w:szCs w:val="30"/>
          <w:cs/>
        </w:rPr>
        <w:t xml:space="preserve">เมื่อปลายปี </w:t>
      </w:r>
      <w:r w:rsidRPr="00700CE2">
        <w:rPr>
          <w:rFonts w:ascii="Angsana New" w:hAnsi="Angsana New"/>
          <w:sz w:val="30"/>
          <w:szCs w:val="30"/>
        </w:rPr>
        <w:t>2555</w:t>
      </w:r>
      <w:r w:rsidRPr="00700CE2">
        <w:rPr>
          <w:rFonts w:ascii="Angsana New" w:hAnsi="Angsana New"/>
          <w:sz w:val="30"/>
          <w:szCs w:val="30"/>
          <w:cs/>
        </w:rPr>
        <w:t xml:space="preserve"> โดย</w:t>
      </w:r>
      <w:r w:rsidR="00590667">
        <w:rPr>
          <w:rFonts w:ascii="Angsana New" w:hAnsi="Angsana New"/>
          <w:sz w:val="30"/>
          <w:szCs w:val="30"/>
        </w:rPr>
        <w:br/>
      </w:r>
      <w:r w:rsidRPr="00700CE2">
        <w:rPr>
          <w:rFonts w:ascii="Angsana New" w:hAnsi="Angsana New"/>
          <w:sz w:val="30"/>
          <w:szCs w:val="30"/>
          <w:cs/>
        </w:rPr>
        <w:t>การนิคมอุตสาหกรรมแห่งประเทศไทย (กนอ.) เห็นว่าโครงการได้ดำเนินการครบถ้วนแล้ว</w:t>
      </w:r>
      <w:r w:rsidRPr="00B756BA">
        <w:rPr>
          <w:rFonts w:ascii="Angsana New" w:hAnsi="Angsana New"/>
          <w:sz w:val="30"/>
          <w:szCs w:val="30"/>
          <w:cs/>
        </w:rPr>
        <w:t xml:space="preserve"> กนอ. จึงได้ส่งเรื่อง</w:t>
      </w:r>
      <w:r w:rsidR="00590667">
        <w:rPr>
          <w:rFonts w:ascii="Angsana New" w:hAnsi="Angsana New"/>
          <w:sz w:val="30"/>
          <w:szCs w:val="30"/>
        </w:rPr>
        <w:br/>
      </w:r>
      <w:r w:rsidRPr="00B756BA">
        <w:rPr>
          <w:rFonts w:ascii="Angsana New" w:hAnsi="Angsana New"/>
          <w:sz w:val="30"/>
          <w:szCs w:val="30"/>
          <w:cs/>
        </w:rPr>
        <w:t>ให้อัยการเพื่อยื่นขอให้ศาลปกครองสูงสุดมีคำสั่งยกเลิกการระงับโครงการชั่วคราวเพื่อให้</w:t>
      </w:r>
      <w:r w:rsidRPr="000207F9">
        <w:rPr>
          <w:rFonts w:ascii="Angsana New" w:hAnsi="Angsana New"/>
          <w:sz w:val="30"/>
          <w:szCs w:val="30"/>
          <w:cs/>
        </w:rPr>
        <w:t xml:space="preserve">โครงการสามารถดำเนินการต่อไปได้ </w:t>
      </w:r>
      <w:r w:rsidRPr="00D26435">
        <w:rPr>
          <w:rFonts w:ascii="Angsana New" w:hAnsi="Angsana New"/>
          <w:sz w:val="30"/>
          <w:szCs w:val="30"/>
          <w:cs/>
        </w:rPr>
        <w:t>ซึ่งอัยการได้ยื่นคำร้องขอยกเลิกคำสั่งคุ้มครองชั่วคราว</w:t>
      </w:r>
      <w:r w:rsidRPr="00700CE2">
        <w:rPr>
          <w:rFonts w:ascii="Angsana New" w:hAnsi="Angsana New"/>
          <w:sz w:val="30"/>
          <w:szCs w:val="30"/>
          <w:cs/>
        </w:rPr>
        <w:t xml:space="preserve">ต่อศาลปกครองสูงสุดเมื่อวันที่ </w:t>
      </w:r>
      <w:r w:rsidR="00590667">
        <w:rPr>
          <w:rFonts w:ascii="Angsana New" w:hAnsi="Angsana New"/>
          <w:sz w:val="30"/>
          <w:szCs w:val="30"/>
        </w:rPr>
        <w:br/>
      </w:r>
      <w:r w:rsidRPr="00700CE2">
        <w:rPr>
          <w:rFonts w:ascii="Angsana New" w:hAnsi="Angsana New"/>
          <w:sz w:val="30"/>
          <w:szCs w:val="30"/>
        </w:rPr>
        <w:t>1</w:t>
      </w:r>
      <w:r w:rsidRPr="00700CE2">
        <w:rPr>
          <w:rFonts w:ascii="Angsana New" w:hAnsi="Angsana New"/>
          <w:sz w:val="30"/>
          <w:szCs w:val="30"/>
          <w:cs/>
        </w:rPr>
        <w:t xml:space="preserve"> เมษายน </w:t>
      </w:r>
      <w:r w:rsidRPr="00700CE2">
        <w:rPr>
          <w:rFonts w:ascii="Angsana New" w:hAnsi="Angsana New"/>
          <w:sz w:val="30"/>
          <w:szCs w:val="30"/>
        </w:rPr>
        <w:t>2556</w:t>
      </w:r>
      <w:r w:rsidRPr="00700CE2">
        <w:rPr>
          <w:rFonts w:ascii="Angsana New" w:hAnsi="Angsana New"/>
          <w:sz w:val="30"/>
          <w:szCs w:val="30"/>
          <w:cs/>
        </w:rPr>
        <w:t xml:space="preserve"> ต่อมา</w:t>
      </w:r>
      <w:r w:rsidRPr="00B756BA">
        <w:rPr>
          <w:rFonts w:ascii="Angsana New" w:hAnsi="Angsana New"/>
          <w:sz w:val="30"/>
          <w:szCs w:val="30"/>
          <w:cs/>
        </w:rPr>
        <w:t xml:space="preserve">ในเดือนกรกฎาคม </w:t>
      </w:r>
      <w:r w:rsidRPr="00B756BA">
        <w:rPr>
          <w:rFonts w:ascii="Angsana New" w:hAnsi="Angsana New"/>
          <w:sz w:val="30"/>
          <w:szCs w:val="30"/>
        </w:rPr>
        <w:t>2557</w:t>
      </w:r>
      <w:r w:rsidRPr="00B756BA">
        <w:rPr>
          <w:rFonts w:ascii="Angsana New" w:hAnsi="Angsana New"/>
          <w:sz w:val="30"/>
          <w:szCs w:val="30"/>
          <w:cs/>
        </w:rPr>
        <w:t xml:space="preserve"> ศาลปกครองสูงสุดได้มีคำสั่งยกเลิกการระงับ</w:t>
      </w:r>
      <w:r w:rsidRPr="00700CE2">
        <w:rPr>
          <w:rFonts w:ascii="Angsana New" w:hAnsi="Angsana New"/>
          <w:sz w:val="30"/>
          <w:szCs w:val="30"/>
          <w:cs/>
        </w:rPr>
        <w:t xml:space="preserve">โครงการดังกล่าว </w:t>
      </w:r>
      <w:r w:rsidR="00590667">
        <w:rPr>
          <w:rFonts w:ascii="Angsana New" w:hAnsi="Angsana New"/>
          <w:sz w:val="30"/>
          <w:szCs w:val="30"/>
        </w:rPr>
        <w:br/>
      </w:r>
      <w:r w:rsidRPr="00700CE2">
        <w:rPr>
          <w:rFonts w:ascii="Angsana New" w:hAnsi="Angsana New"/>
          <w:sz w:val="30"/>
          <w:szCs w:val="30"/>
          <w:cs/>
        </w:rPr>
        <w:t xml:space="preserve">และในเดือนตุลาคม </w:t>
      </w:r>
      <w:r w:rsidRPr="00700CE2">
        <w:rPr>
          <w:rFonts w:ascii="Angsana New" w:hAnsi="Angsana New"/>
          <w:sz w:val="30"/>
          <w:szCs w:val="30"/>
        </w:rPr>
        <w:t>2557</w:t>
      </w:r>
      <w:r w:rsidRPr="00700CE2">
        <w:rPr>
          <w:rFonts w:ascii="Angsana New" w:hAnsi="Angsana New"/>
          <w:sz w:val="30"/>
          <w:szCs w:val="30"/>
          <w:cs/>
        </w:rPr>
        <w:t xml:space="preserve"> กลุ่มบริษัทได้รับใบอนุญาตจาก กนอ. และสามารถดำเนินงาน</w:t>
      </w:r>
      <w:r w:rsidRPr="00B756BA">
        <w:rPr>
          <w:rFonts w:ascii="Angsana New" w:hAnsi="Angsana New"/>
          <w:sz w:val="30"/>
          <w:szCs w:val="30"/>
          <w:cs/>
        </w:rPr>
        <w:t>ตามโครงการได้ตามปกติ</w:t>
      </w:r>
    </w:p>
    <w:p w14:paraId="7B36671B" w14:textId="77777777" w:rsidR="00856663" w:rsidRPr="00B756BA" w:rsidRDefault="00856663" w:rsidP="00DD7C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900" w:hanging="270"/>
        <w:jc w:val="thaiDistribute"/>
        <w:rPr>
          <w:rFonts w:ascii="Angsana New" w:hAnsi="Angsana New"/>
          <w:sz w:val="30"/>
          <w:szCs w:val="30"/>
        </w:rPr>
      </w:pPr>
    </w:p>
    <w:p w14:paraId="711E785B" w14:textId="4E847A6B" w:rsidR="00856663" w:rsidRDefault="00856663" w:rsidP="00AA03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630" w:hanging="36"/>
        <w:jc w:val="thaiDistribute"/>
        <w:rPr>
          <w:rFonts w:ascii="Angsana New" w:hAnsi="Angsana New"/>
          <w:sz w:val="30"/>
          <w:szCs w:val="30"/>
        </w:rPr>
      </w:pPr>
      <w:r w:rsidRPr="00700CE2">
        <w:rPr>
          <w:rFonts w:ascii="Angsana New" w:hAnsi="Angsana New"/>
          <w:sz w:val="30"/>
          <w:szCs w:val="30"/>
          <w:cs/>
        </w:rPr>
        <w:t>ทั้งนี้ในส่วนของคดี ผู้ฟ้องคดีและหน่วยงานราชการได้อุทธรณ์คำพิพากษาของศาลปกครองกลางต่อ</w:t>
      </w:r>
      <w:r w:rsidR="00AA031D">
        <w:rPr>
          <w:rFonts w:ascii="Angsana New" w:hAnsi="Angsana New"/>
          <w:sz w:val="30"/>
          <w:szCs w:val="30"/>
        </w:rPr>
        <w:br/>
      </w:r>
      <w:r w:rsidRPr="00B756BA">
        <w:rPr>
          <w:rFonts w:ascii="Angsana New" w:hAnsi="Angsana New"/>
          <w:sz w:val="30"/>
          <w:szCs w:val="30"/>
          <w:cs/>
        </w:rPr>
        <w:t>ศาลปกครองสูงสุด</w:t>
      </w:r>
    </w:p>
    <w:p w14:paraId="260D176F" w14:textId="77777777" w:rsidR="00E150C1" w:rsidRDefault="00E150C1" w:rsidP="00856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121EB2CC" w14:textId="3EBDFCB3" w:rsidR="00E141A7" w:rsidRDefault="00E141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br w:type="page"/>
      </w:r>
    </w:p>
    <w:p w14:paraId="02A11740" w14:textId="65A39095" w:rsidR="00E150C1" w:rsidRDefault="00212E3D" w:rsidP="00E1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67"/>
        </w:tabs>
        <w:jc w:val="thaiDistribute"/>
        <w:rPr>
          <w:rFonts w:ascii="Angsana New" w:hAnsi="Angsana New"/>
          <w:b/>
          <w:bCs/>
          <w:sz w:val="30"/>
          <w:szCs w:val="30"/>
        </w:rPr>
      </w:pPr>
      <w:r w:rsidRPr="00713AD1">
        <w:rPr>
          <w:rFonts w:ascii="Angsana New" w:hAnsi="Angsana New"/>
          <w:b/>
          <w:bCs/>
          <w:sz w:val="30"/>
          <w:szCs w:val="30"/>
        </w:rPr>
        <w:t>1</w:t>
      </w:r>
      <w:r>
        <w:rPr>
          <w:rFonts w:ascii="Angsana New" w:hAnsi="Angsana New"/>
          <w:b/>
          <w:bCs/>
          <w:sz w:val="30"/>
          <w:szCs w:val="30"/>
        </w:rPr>
        <w:t>8</w:t>
      </w:r>
      <w:r w:rsidRPr="00965D41">
        <w:rPr>
          <w:rFonts w:ascii="Angsana New" w:hAnsi="Angsana New"/>
          <w:b/>
          <w:bCs/>
          <w:sz w:val="30"/>
          <w:szCs w:val="30"/>
          <w:cs/>
        </w:rPr>
        <w:t xml:space="preserve"> </w:t>
      </w:r>
      <w:r w:rsidR="00E150C1" w:rsidRPr="00965D41">
        <w:rPr>
          <w:rFonts w:ascii="Angsana New" w:hAnsi="Angsana New"/>
          <w:b/>
          <w:bCs/>
          <w:sz w:val="30"/>
          <w:szCs w:val="30"/>
        </w:rPr>
        <w:tab/>
      </w:r>
      <w:r w:rsidR="00E150C1" w:rsidRPr="00C6674C">
        <w:rPr>
          <w:rFonts w:ascii="Angsana New" w:hAnsi="Angsana New"/>
          <w:b/>
          <w:bCs/>
          <w:sz w:val="30"/>
          <w:szCs w:val="30"/>
          <w:cs/>
        </w:rPr>
        <w:t>เหตุการณ์ภายหลังรอบระยะเวลารายงาน</w:t>
      </w:r>
    </w:p>
    <w:p w14:paraId="7905ADD1" w14:textId="77777777" w:rsidR="00E150C1" w:rsidRDefault="00E150C1" w:rsidP="00E150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37968FE3" w14:textId="4A91E526" w:rsidR="005C5837" w:rsidRPr="00064C99" w:rsidRDefault="00C62639" w:rsidP="005C5837">
      <w:pPr>
        <w:pStyle w:val="block"/>
        <w:numPr>
          <w:ilvl w:val="0"/>
          <w:numId w:val="81"/>
        </w:numPr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5C5837">
        <w:rPr>
          <w:rFonts w:ascii="Angsana New" w:hAnsi="Angsana New"/>
          <w:sz w:val="30"/>
          <w:szCs w:val="30"/>
          <w:cs/>
          <w:lang w:val="en-US" w:bidi="th-TH"/>
        </w:rPr>
        <w:t xml:space="preserve">เมื่อวันที่ </w:t>
      </w:r>
      <w:r w:rsidR="00D502F3" w:rsidRPr="005C5837">
        <w:rPr>
          <w:rFonts w:ascii="Angsana New" w:hAnsi="Angsana New"/>
          <w:sz w:val="30"/>
          <w:szCs w:val="30"/>
          <w:lang w:val="en-US" w:bidi="th-TH"/>
        </w:rPr>
        <w:t>28</w:t>
      </w:r>
      <w:r w:rsidRPr="005C5837">
        <w:rPr>
          <w:rFonts w:ascii="Angsana New" w:hAnsi="Angsana New"/>
          <w:sz w:val="30"/>
          <w:szCs w:val="30"/>
          <w:cs/>
          <w:lang w:val="en-US" w:bidi="th-TH"/>
        </w:rPr>
        <w:t xml:space="preserve"> ตุลาคม </w:t>
      </w:r>
      <w:r w:rsidR="00D502F3" w:rsidRPr="005C5837">
        <w:rPr>
          <w:rFonts w:ascii="Angsana New" w:hAnsi="Angsana New"/>
          <w:sz w:val="30"/>
          <w:szCs w:val="30"/>
          <w:lang w:val="en-US" w:bidi="th-TH"/>
        </w:rPr>
        <w:t>256</w:t>
      </w:r>
      <w:r w:rsidR="00D502F3" w:rsidRPr="00064C99">
        <w:rPr>
          <w:rFonts w:ascii="Angsana New" w:hAnsi="Angsana New"/>
          <w:sz w:val="30"/>
          <w:szCs w:val="30"/>
          <w:lang w:val="en-US" w:bidi="th-TH"/>
        </w:rPr>
        <w:t>2</w:t>
      </w:r>
      <w:r w:rsidRPr="00064C99">
        <w:rPr>
          <w:rFonts w:ascii="Angsana New" w:hAnsi="Angsana New"/>
          <w:sz w:val="30"/>
          <w:szCs w:val="30"/>
          <w:cs/>
          <w:lang w:val="en-US" w:bidi="th-TH"/>
        </w:rPr>
        <w:t xml:space="preserve"> ที่ประชุมคณะกรรมการบริษัท ครั้งที่ </w:t>
      </w:r>
      <w:r w:rsidR="00D502F3" w:rsidRPr="00064C99">
        <w:rPr>
          <w:rFonts w:ascii="Angsana New" w:hAnsi="Angsana New"/>
          <w:sz w:val="30"/>
          <w:szCs w:val="30"/>
          <w:lang w:val="en-US" w:bidi="th-TH"/>
        </w:rPr>
        <w:t>234</w:t>
      </w:r>
      <w:r w:rsidRPr="00064C99">
        <w:rPr>
          <w:rFonts w:ascii="Angsana New" w:hAnsi="Angsana New"/>
          <w:sz w:val="30"/>
          <w:szCs w:val="30"/>
          <w:cs/>
          <w:lang w:val="en-US" w:bidi="th-TH"/>
        </w:rPr>
        <w:t xml:space="preserve"> (</w:t>
      </w:r>
      <w:r w:rsidR="00D502F3" w:rsidRPr="00064C99">
        <w:rPr>
          <w:rFonts w:ascii="Angsana New" w:hAnsi="Angsana New"/>
          <w:sz w:val="30"/>
          <w:szCs w:val="30"/>
          <w:lang w:val="en-US" w:bidi="th-TH"/>
        </w:rPr>
        <w:t>8</w:t>
      </w:r>
      <w:r w:rsidRPr="00064C99">
        <w:rPr>
          <w:rFonts w:ascii="Angsana New" w:hAnsi="Angsana New"/>
          <w:sz w:val="30"/>
          <w:szCs w:val="30"/>
          <w:cs/>
          <w:lang w:val="en-US" w:bidi="th-TH"/>
        </w:rPr>
        <w:t>/</w:t>
      </w:r>
      <w:r w:rsidR="00D502F3" w:rsidRPr="00064C99">
        <w:rPr>
          <w:rFonts w:ascii="Angsana New" w:hAnsi="Angsana New"/>
          <w:sz w:val="30"/>
          <w:szCs w:val="30"/>
          <w:lang w:val="en-US" w:bidi="th-TH"/>
        </w:rPr>
        <w:t>256</w:t>
      </w:r>
      <w:r w:rsidR="00D502F3" w:rsidRPr="00DC422D">
        <w:rPr>
          <w:rFonts w:ascii="Angsana New" w:hAnsi="Angsana New"/>
          <w:sz w:val="30"/>
          <w:szCs w:val="30"/>
          <w:lang w:val="en-US" w:bidi="th-TH"/>
        </w:rPr>
        <w:t>2</w:t>
      </w:r>
      <w:r w:rsidRPr="00DC422D">
        <w:rPr>
          <w:rFonts w:ascii="Angsana New" w:hAnsi="Angsana New"/>
          <w:sz w:val="30"/>
          <w:szCs w:val="30"/>
          <w:cs/>
          <w:lang w:val="en-US" w:bidi="th-TH"/>
        </w:rPr>
        <w:t>) ได้มีมติอนุมัติแผนการเสนอขายหุ้นสามัญเพิ่มทุนต่อประชาชนทั่วไปเป็นครั้งแรก (</w:t>
      </w:r>
      <w:r w:rsidRPr="00BC36D7">
        <w:rPr>
          <w:rFonts w:ascii="Angsana New" w:hAnsi="Angsana New"/>
          <w:sz w:val="30"/>
          <w:szCs w:val="30"/>
          <w:lang w:val="en-US" w:bidi="th-TH"/>
        </w:rPr>
        <w:t xml:space="preserve">IPO) </w:t>
      </w:r>
      <w:r w:rsidRPr="00BC36D7">
        <w:rPr>
          <w:rFonts w:ascii="Angsana New" w:hAnsi="Angsana New"/>
          <w:sz w:val="30"/>
          <w:szCs w:val="30"/>
          <w:cs/>
          <w:lang w:val="en-US" w:bidi="th-TH"/>
        </w:rPr>
        <w:t xml:space="preserve">ของบริษัทเอสซีจี แพคเกจจิ้ง จำกัด (มหาชน) </w:t>
      </w:r>
      <w:r w:rsidRPr="005C5837">
        <w:rPr>
          <w:rFonts w:ascii="Angsana New" w:hAnsi="Angsana New"/>
          <w:spacing w:val="6"/>
          <w:sz w:val="30"/>
          <w:szCs w:val="30"/>
          <w:cs/>
          <w:lang w:val="en-US" w:bidi="th-TH"/>
        </w:rPr>
        <w:t>(</w:t>
      </w:r>
      <w:r w:rsidRPr="005C5837">
        <w:rPr>
          <w:rFonts w:ascii="Angsana New" w:hAnsi="Angsana New"/>
          <w:spacing w:val="6"/>
          <w:sz w:val="30"/>
          <w:szCs w:val="30"/>
          <w:lang w:val="en-US" w:bidi="th-TH"/>
        </w:rPr>
        <w:t xml:space="preserve">“SCGP”) </w:t>
      </w:r>
      <w:r w:rsidRPr="005C5837">
        <w:rPr>
          <w:rFonts w:ascii="Angsana New" w:hAnsi="Angsana New"/>
          <w:spacing w:val="6"/>
          <w:sz w:val="30"/>
          <w:szCs w:val="30"/>
          <w:cs/>
          <w:lang w:val="en-US" w:bidi="th-TH"/>
        </w:rPr>
        <w:t xml:space="preserve">และอนุมัติการนำหุ้นสามัญของ </w:t>
      </w:r>
      <w:r w:rsidRPr="005C5837">
        <w:rPr>
          <w:rFonts w:ascii="Angsana New" w:hAnsi="Angsana New"/>
          <w:spacing w:val="6"/>
          <w:sz w:val="30"/>
          <w:szCs w:val="30"/>
          <w:lang w:val="en-US" w:bidi="th-TH"/>
        </w:rPr>
        <w:t xml:space="preserve">SCGP </w:t>
      </w:r>
      <w:r w:rsidRPr="005C5837">
        <w:rPr>
          <w:rFonts w:ascii="Angsana New" w:hAnsi="Angsana New"/>
          <w:spacing w:val="6"/>
          <w:sz w:val="30"/>
          <w:szCs w:val="30"/>
          <w:cs/>
          <w:lang w:val="en-US" w:bidi="th-TH"/>
        </w:rPr>
        <w:t xml:space="preserve">เข้าจดทะเบียนในตลาดหลักทรัพย์แห่งประเทศไทย </w:t>
      </w:r>
      <w:r w:rsidRPr="005C5837">
        <w:rPr>
          <w:rFonts w:ascii="Angsana New" w:hAnsi="Angsana New"/>
          <w:sz w:val="30"/>
          <w:szCs w:val="30"/>
          <w:cs/>
          <w:lang w:val="en-US" w:bidi="th-TH"/>
        </w:rPr>
        <w:t xml:space="preserve">โดยกำหนดสัดส่วนจำนวนหุ้นที่จะเสนอขายเป็นจำนวนไม่เกินร้อยละ </w:t>
      </w:r>
      <w:r w:rsidR="00D502F3" w:rsidRPr="005C5837">
        <w:rPr>
          <w:rFonts w:ascii="Angsana New" w:hAnsi="Angsana New"/>
          <w:sz w:val="30"/>
          <w:szCs w:val="30"/>
          <w:lang w:val="en-US" w:bidi="th-TH"/>
        </w:rPr>
        <w:t>30</w:t>
      </w:r>
      <w:r w:rsidRPr="005C5837">
        <w:rPr>
          <w:rFonts w:ascii="Angsana New" w:hAnsi="Angsana New"/>
          <w:sz w:val="30"/>
          <w:szCs w:val="30"/>
          <w:cs/>
          <w:lang w:val="en-US" w:bidi="th-TH"/>
        </w:rPr>
        <w:t xml:space="preserve"> ของทุนชำระแล้วของ </w:t>
      </w:r>
      <w:r w:rsidRPr="005C5837">
        <w:rPr>
          <w:rFonts w:ascii="Angsana New" w:hAnsi="Angsana New"/>
          <w:sz w:val="30"/>
          <w:szCs w:val="30"/>
          <w:lang w:val="en-US" w:bidi="th-TH"/>
        </w:rPr>
        <w:t xml:space="preserve">SCGP </w:t>
      </w:r>
      <w:r w:rsidRPr="005C5837">
        <w:rPr>
          <w:rFonts w:ascii="Angsana New" w:hAnsi="Angsana New"/>
          <w:sz w:val="30"/>
          <w:szCs w:val="30"/>
          <w:cs/>
          <w:lang w:val="en-US" w:bidi="th-TH"/>
        </w:rPr>
        <w:t xml:space="preserve">ภายหลังการเพิ่มทุน </w:t>
      </w:r>
      <w:r w:rsidR="005C5837" w:rsidRPr="005C5837">
        <w:rPr>
          <w:rFonts w:ascii="Angsana New" w:hAnsi="Angsana New"/>
          <w:sz w:val="30"/>
          <w:szCs w:val="30"/>
          <w:cs/>
          <w:lang w:val="en-US" w:bidi="th-TH"/>
        </w:rPr>
        <w:t xml:space="preserve">ทั้งนี้กลุ่มบริษัทจะยังคงเป็นผู้ถือหุ้นรายใหญ่และผู้มีอำนาจควบคุมของ </w:t>
      </w:r>
      <w:r w:rsidR="005C5837" w:rsidRPr="005C5837">
        <w:rPr>
          <w:rFonts w:ascii="Angsana New" w:hAnsi="Angsana New"/>
          <w:sz w:val="30"/>
          <w:szCs w:val="30"/>
          <w:lang w:val="en-US" w:bidi="th-TH"/>
        </w:rPr>
        <w:t xml:space="preserve">SCGP </w:t>
      </w:r>
      <w:r w:rsidR="005C5837" w:rsidRPr="005C5837">
        <w:rPr>
          <w:rFonts w:ascii="Angsana New" w:hAnsi="Angsana New"/>
          <w:sz w:val="30"/>
          <w:szCs w:val="30"/>
          <w:cs/>
          <w:lang w:val="en-US" w:bidi="th-TH"/>
        </w:rPr>
        <w:t xml:space="preserve">และ </w:t>
      </w:r>
      <w:r w:rsidR="005C5837" w:rsidRPr="005C5837">
        <w:rPr>
          <w:rFonts w:ascii="Angsana New" w:hAnsi="Angsana New"/>
          <w:sz w:val="30"/>
          <w:szCs w:val="30"/>
          <w:lang w:val="en-US" w:bidi="th-TH"/>
        </w:rPr>
        <w:t xml:space="preserve">SCGP </w:t>
      </w:r>
      <w:r w:rsidR="005C5837" w:rsidRPr="005C5837">
        <w:rPr>
          <w:rFonts w:ascii="Angsana New" w:hAnsi="Angsana New"/>
          <w:sz w:val="30"/>
          <w:szCs w:val="30"/>
          <w:cs/>
          <w:lang w:val="en-US" w:bidi="th-TH"/>
        </w:rPr>
        <w:t xml:space="preserve">จะยังคงมีสถานะเป็นบริษัทย่อยของกลุ่มบริษัท โดยกลุ่มบริษัทจะยังคงสัดส่วนการถือหุ้นใน </w:t>
      </w:r>
      <w:r w:rsidR="005C5837" w:rsidRPr="005C5837">
        <w:rPr>
          <w:rFonts w:ascii="Angsana New" w:hAnsi="Angsana New"/>
          <w:sz w:val="30"/>
          <w:szCs w:val="30"/>
          <w:lang w:val="en-US" w:bidi="th-TH"/>
        </w:rPr>
        <w:t xml:space="preserve">SCGP </w:t>
      </w:r>
      <w:r w:rsidR="005C5837" w:rsidRPr="005C5837">
        <w:rPr>
          <w:rFonts w:ascii="Angsana New" w:hAnsi="Angsana New"/>
          <w:sz w:val="30"/>
          <w:szCs w:val="30"/>
          <w:cs/>
          <w:lang w:val="en-US" w:bidi="th-TH"/>
        </w:rPr>
        <w:t xml:space="preserve">ในสัดส่วนไม่ต่ำกว่าร้อยละ </w:t>
      </w:r>
      <w:r w:rsidR="005C5837">
        <w:rPr>
          <w:rFonts w:ascii="Angsana New" w:hAnsi="Angsana New"/>
          <w:sz w:val="30"/>
          <w:szCs w:val="30"/>
          <w:lang w:val="en-US" w:bidi="th-TH"/>
        </w:rPr>
        <w:t>70</w:t>
      </w:r>
      <w:r w:rsidR="005C5837" w:rsidRPr="005C5837">
        <w:rPr>
          <w:rFonts w:ascii="Angsana New" w:hAnsi="Angsana New"/>
          <w:sz w:val="30"/>
          <w:szCs w:val="30"/>
          <w:cs/>
          <w:lang w:val="en-US" w:bidi="th-TH"/>
        </w:rPr>
        <w:t xml:space="preserve"> ของทุนชำระแล้วของ </w:t>
      </w:r>
      <w:r w:rsidR="005C5837" w:rsidRPr="005C5837">
        <w:rPr>
          <w:rFonts w:ascii="Angsana New" w:hAnsi="Angsana New"/>
          <w:sz w:val="30"/>
          <w:szCs w:val="30"/>
          <w:lang w:val="en-US" w:bidi="th-TH"/>
        </w:rPr>
        <w:t xml:space="preserve">SCGP </w:t>
      </w:r>
      <w:r w:rsidR="005C5837" w:rsidRPr="005C5837">
        <w:rPr>
          <w:rFonts w:ascii="Angsana New" w:hAnsi="Angsana New"/>
          <w:sz w:val="30"/>
          <w:szCs w:val="30"/>
          <w:cs/>
          <w:lang w:val="en-US" w:bidi="th-TH"/>
        </w:rPr>
        <w:t>ภายหลังการเพิ่มทุน</w:t>
      </w:r>
    </w:p>
    <w:p w14:paraId="77996BCF" w14:textId="4EF0F9D0" w:rsidR="008E5B6F" w:rsidRDefault="005C5837" w:rsidP="00DD2C26">
      <w:pPr>
        <w:pStyle w:val="block"/>
        <w:spacing w:after="0" w:line="240" w:lineRule="atLeast"/>
        <w:ind w:left="927"/>
        <w:jc w:val="thaiDistribute"/>
        <w:rPr>
          <w:rFonts w:ascii="Angsana New" w:hAnsi="Angsana New"/>
          <w:sz w:val="30"/>
          <w:szCs w:val="30"/>
          <w:lang w:val="en-US" w:bidi="th-TH"/>
        </w:rPr>
      </w:pPr>
      <w:r w:rsidRPr="00BC36D7">
        <w:rPr>
          <w:rFonts w:ascii="Angsana New" w:hAnsi="Angsana New"/>
          <w:sz w:val="30"/>
          <w:szCs w:val="30"/>
          <w:cs/>
          <w:lang w:val="en-US" w:bidi="th-TH"/>
        </w:rPr>
        <w:t xml:space="preserve">คณะกรรมการบริษัท และ/หรือ คณะกรรมการบริษัทของ </w:t>
      </w:r>
      <w:r w:rsidRPr="00BC36D7">
        <w:rPr>
          <w:rFonts w:ascii="Angsana New" w:hAnsi="Angsana New"/>
          <w:sz w:val="30"/>
          <w:szCs w:val="30"/>
          <w:lang w:val="en-US" w:bidi="th-TH"/>
        </w:rPr>
        <w:t xml:space="preserve">SCGP </w:t>
      </w:r>
      <w:r w:rsidRPr="00BC36D7">
        <w:rPr>
          <w:rFonts w:ascii="Angsana New" w:hAnsi="Angsana New"/>
          <w:sz w:val="30"/>
          <w:szCs w:val="30"/>
          <w:cs/>
          <w:lang w:val="en-US" w:bidi="th-TH"/>
        </w:rPr>
        <w:t>จะพิจารณากำหนดรายละเอียดเงื่อนไข</w:t>
      </w:r>
      <w:r w:rsidRPr="00DD2C26">
        <w:rPr>
          <w:rFonts w:ascii="Angsana New" w:hAnsi="Angsana New"/>
          <w:spacing w:val="-2"/>
          <w:sz w:val="30"/>
          <w:szCs w:val="30"/>
          <w:cs/>
          <w:lang w:val="en-US" w:bidi="th-TH"/>
        </w:rPr>
        <w:t>และสัดส่วนที่แน่นอนเกี่ยวกับการเสนอขายหุ้นตามแผนการเข้าจดทะเบียนในตลาดหลักทรัพย์แห่งประเทศไทย</w:t>
      </w:r>
      <w:r w:rsidR="00064C99" w:rsidRPr="00BC36D7">
        <w:rPr>
          <w:rFonts w:ascii="Angsana New" w:hAnsi="Angsana New" w:hint="cs"/>
          <w:sz w:val="30"/>
          <w:szCs w:val="30"/>
          <w:cs/>
          <w:lang w:val="en-US" w:bidi="th-TH"/>
        </w:rPr>
        <w:t xml:space="preserve"> </w:t>
      </w:r>
      <w:r w:rsidR="00064C99" w:rsidRPr="00BC36D7">
        <w:rPr>
          <w:rFonts w:ascii="Angsana New" w:hAnsi="Angsana New"/>
          <w:sz w:val="30"/>
          <w:szCs w:val="30"/>
          <w:cs/>
          <w:lang w:val="en-US" w:bidi="th-TH"/>
        </w:rPr>
        <w:t>รวมทั้งพิจารณาถึงความยืดหยุ่นในการเสนอขายหุ้นตามแผนการเข้าจดทะเบียนในตลาดหลักทรัพย์แห่งประเทศไทย และแผนการเพิ่มทุนตามความเหมาะสมอีกครั้งหนึ่ง</w:t>
      </w:r>
    </w:p>
    <w:p w14:paraId="100E2490" w14:textId="31C563A6" w:rsidR="00C62639" w:rsidRPr="00BC36D7" w:rsidRDefault="00C62639" w:rsidP="00DD2C26">
      <w:pPr>
        <w:pStyle w:val="block"/>
        <w:spacing w:after="0" w:line="240" w:lineRule="atLeast"/>
        <w:ind w:left="927"/>
        <w:jc w:val="thaiDistribute"/>
        <w:rPr>
          <w:rFonts w:ascii="Angsana New" w:hAnsi="Angsana New"/>
          <w:sz w:val="30"/>
          <w:szCs w:val="30"/>
          <w:lang w:val="en-US" w:bidi="th-TH"/>
        </w:rPr>
      </w:pPr>
    </w:p>
    <w:p w14:paraId="12E0D9A6" w14:textId="4331C304" w:rsidR="004A6927" w:rsidRPr="00C6674C" w:rsidRDefault="00965D41" w:rsidP="00C6674C">
      <w:pPr>
        <w:pStyle w:val="block"/>
        <w:numPr>
          <w:ilvl w:val="0"/>
          <w:numId w:val="81"/>
        </w:numPr>
        <w:spacing w:after="0" w:line="240" w:lineRule="auto"/>
        <w:jc w:val="thaiDistribute"/>
        <w:rPr>
          <w:rFonts w:ascii="Angsana New" w:hAnsi="Angsana New"/>
          <w:sz w:val="30"/>
          <w:szCs w:val="30"/>
        </w:rPr>
      </w:pPr>
      <w:r w:rsidRPr="00C6674C">
        <w:rPr>
          <w:rFonts w:ascii="Angsana New" w:hAnsi="Angsana New"/>
          <w:sz w:val="30"/>
          <w:szCs w:val="30"/>
          <w:cs/>
          <w:lang w:bidi="th-TH"/>
        </w:rPr>
        <w:t xml:space="preserve">เมื่อวันที่ </w:t>
      </w:r>
      <w:r w:rsidRPr="00C62639">
        <w:rPr>
          <w:rFonts w:ascii="Angsana New" w:hAnsi="Angsana New"/>
          <w:sz w:val="30"/>
          <w:szCs w:val="30"/>
        </w:rPr>
        <w:t>1</w:t>
      </w:r>
      <w:r w:rsidRPr="00C6674C">
        <w:rPr>
          <w:rFonts w:ascii="Angsana New" w:hAnsi="Angsana New"/>
          <w:sz w:val="30"/>
          <w:szCs w:val="30"/>
          <w:cs/>
          <w:lang w:bidi="th-TH"/>
        </w:rPr>
        <w:t xml:space="preserve"> พฤศจิกายน </w:t>
      </w:r>
      <w:r w:rsidRPr="00C62639">
        <w:rPr>
          <w:rFonts w:ascii="Angsana New" w:hAnsi="Angsana New"/>
          <w:sz w:val="30"/>
          <w:szCs w:val="30"/>
        </w:rPr>
        <w:t>2562</w:t>
      </w:r>
      <w:r w:rsidRPr="00C6674C">
        <w:rPr>
          <w:rFonts w:ascii="Angsana New" w:hAnsi="Angsana New"/>
          <w:sz w:val="30"/>
          <w:szCs w:val="30"/>
          <w:cs/>
          <w:lang w:bidi="th-TH"/>
        </w:rPr>
        <w:t xml:space="preserve"> บริษัทได้ออกหุ้นกู้ครั้งที่ </w:t>
      </w:r>
      <w:r w:rsidRPr="00C62639">
        <w:rPr>
          <w:rFonts w:ascii="Angsana New" w:hAnsi="Angsana New"/>
          <w:sz w:val="30"/>
          <w:szCs w:val="30"/>
        </w:rPr>
        <w:t>2/2562</w:t>
      </w:r>
      <w:r w:rsidRPr="00C6674C">
        <w:rPr>
          <w:rFonts w:ascii="Angsana New" w:hAnsi="Angsana New"/>
          <w:sz w:val="30"/>
          <w:szCs w:val="30"/>
          <w:cs/>
          <w:lang w:bidi="th-TH"/>
        </w:rPr>
        <w:t xml:space="preserve"> มูลค่า </w:t>
      </w:r>
      <w:r w:rsidRPr="00C62639">
        <w:rPr>
          <w:rFonts w:ascii="Angsana New" w:hAnsi="Angsana New"/>
          <w:sz w:val="30"/>
          <w:szCs w:val="30"/>
        </w:rPr>
        <w:t>10,000</w:t>
      </w:r>
      <w:r w:rsidRPr="00C6674C">
        <w:rPr>
          <w:rFonts w:ascii="Angsana New" w:hAnsi="Angsana New"/>
          <w:sz w:val="30"/>
          <w:szCs w:val="30"/>
          <w:cs/>
          <w:lang w:bidi="th-TH"/>
        </w:rPr>
        <w:t xml:space="preserve"> ล้านบาท อายุ </w:t>
      </w:r>
      <w:r w:rsidR="00C62639" w:rsidRPr="00C62639">
        <w:rPr>
          <w:rFonts w:ascii="Angsana New" w:hAnsi="Angsana New"/>
          <w:sz w:val="30"/>
          <w:szCs w:val="30"/>
        </w:rPr>
        <w:t>4</w:t>
      </w:r>
      <w:r w:rsidRPr="00C6674C">
        <w:rPr>
          <w:rFonts w:ascii="Angsana New" w:hAnsi="Angsana New"/>
          <w:sz w:val="30"/>
          <w:szCs w:val="30"/>
          <w:cs/>
          <w:lang w:bidi="th-TH"/>
        </w:rPr>
        <w:t xml:space="preserve"> ปี อัตราดอกเบี้ยคงที่</w:t>
      </w:r>
      <w:r w:rsidRPr="00C6674C">
        <w:rPr>
          <w:rFonts w:ascii="Angsana New" w:hAnsi="Angsana New"/>
          <w:spacing w:val="6"/>
          <w:sz w:val="30"/>
          <w:szCs w:val="30"/>
          <w:cs/>
          <w:lang w:bidi="th-TH"/>
        </w:rPr>
        <w:t xml:space="preserve">ร้อยละ </w:t>
      </w:r>
      <w:r w:rsidR="00C62639" w:rsidRPr="00C62639">
        <w:rPr>
          <w:rFonts w:ascii="Angsana New" w:hAnsi="Angsana New"/>
          <w:spacing w:val="6"/>
          <w:sz w:val="30"/>
          <w:szCs w:val="30"/>
        </w:rPr>
        <w:t>3.00</w:t>
      </w:r>
      <w:r w:rsidRPr="00C6674C">
        <w:rPr>
          <w:rFonts w:ascii="Angsana New" w:hAnsi="Angsana New"/>
          <w:spacing w:val="6"/>
          <w:sz w:val="30"/>
          <w:szCs w:val="30"/>
        </w:rPr>
        <w:t xml:space="preserve"> </w:t>
      </w:r>
      <w:r w:rsidRPr="00C6674C">
        <w:rPr>
          <w:rFonts w:ascii="Angsana New" w:hAnsi="Angsana New"/>
          <w:spacing w:val="6"/>
          <w:sz w:val="30"/>
          <w:szCs w:val="30"/>
          <w:cs/>
          <w:lang w:bidi="th-TH"/>
        </w:rPr>
        <w:t xml:space="preserve">ต่อปี กำหนดจ่ายดอกเบี้ยทุกๆ </w:t>
      </w:r>
      <w:r w:rsidRPr="00C62639">
        <w:rPr>
          <w:rFonts w:ascii="Angsana New" w:hAnsi="Angsana New"/>
          <w:spacing w:val="6"/>
          <w:sz w:val="30"/>
          <w:szCs w:val="30"/>
        </w:rPr>
        <w:t>3</w:t>
      </w:r>
      <w:r w:rsidRPr="00C6674C">
        <w:rPr>
          <w:rFonts w:ascii="Angsana New" w:hAnsi="Angsana New"/>
          <w:spacing w:val="6"/>
          <w:sz w:val="30"/>
          <w:szCs w:val="30"/>
          <w:cs/>
          <w:lang w:bidi="th-TH"/>
        </w:rPr>
        <w:t xml:space="preserve"> เดือน โดยเงินที่ได้รับจากการออกหุ้นกู้ได้นำไปไถ่ถอนหุ้นกู้</w:t>
      </w:r>
      <w:r w:rsidRPr="00C62639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ครั้งที่ </w:t>
      </w:r>
      <w:r w:rsidRPr="00C62639">
        <w:rPr>
          <w:rFonts w:ascii="Angsana New" w:hAnsi="Angsana New"/>
          <w:spacing w:val="4"/>
          <w:sz w:val="30"/>
          <w:szCs w:val="30"/>
        </w:rPr>
        <w:t>2/2558</w:t>
      </w:r>
      <w:r w:rsidRPr="00C62639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 มูลค่า </w:t>
      </w:r>
      <w:r w:rsidRPr="00C62639">
        <w:rPr>
          <w:rFonts w:ascii="Angsana New" w:hAnsi="Angsana New"/>
          <w:spacing w:val="4"/>
          <w:sz w:val="30"/>
          <w:szCs w:val="30"/>
        </w:rPr>
        <w:t>10,000</w:t>
      </w:r>
      <w:r w:rsidRPr="00C62639">
        <w:rPr>
          <w:rFonts w:ascii="Angsana New" w:hAnsi="Angsana New"/>
          <w:spacing w:val="4"/>
          <w:sz w:val="30"/>
          <w:szCs w:val="30"/>
          <w:cs/>
          <w:lang w:bidi="th-TH"/>
        </w:rPr>
        <w:t xml:space="preserve"> ล้านบาท ที่ครบกำหนดไถ่ถอน</w:t>
      </w:r>
    </w:p>
    <w:p w14:paraId="57B2FF92" w14:textId="77777777" w:rsidR="00C62639" w:rsidRDefault="00C62639" w:rsidP="00C6674C">
      <w:pPr>
        <w:pStyle w:val="block"/>
        <w:spacing w:after="0" w:line="240" w:lineRule="auto"/>
        <w:ind w:left="927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59AD753" w14:textId="67135BC0" w:rsidR="00CF4911" w:rsidRPr="00B756BA" w:rsidRDefault="00212E3D" w:rsidP="00E961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19</w:t>
      </w:r>
      <w:r w:rsidR="00CF4911" w:rsidRPr="00896ECA">
        <w:rPr>
          <w:rFonts w:ascii="Angsana New" w:hAnsi="Angsana New"/>
          <w:b/>
          <w:bCs/>
          <w:sz w:val="30"/>
          <w:szCs w:val="30"/>
        </w:rPr>
        <w:tab/>
      </w:r>
      <w:r w:rsidR="00CF4911" w:rsidRPr="00B756BA">
        <w:rPr>
          <w:rFonts w:ascii="Angsana New" w:hAnsi="Angsana New"/>
          <w:b/>
          <w:bCs/>
          <w:sz w:val="30"/>
          <w:szCs w:val="30"/>
          <w:cs/>
        </w:rPr>
        <w:t>มาตรฐานการรายงานทางการเงินที่ประกาศแล้วแต่ยังไม่มีผลบังคับใช้</w:t>
      </w:r>
    </w:p>
    <w:p w14:paraId="40431586" w14:textId="77777777" w:rsidR="00667C4D" w:rsidRPr="00B756BA" w:rsidRDefault="00667C4D" w:rsidP="00700CE2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2"/>
          <w:sz w:val="30"/>
          <w:szCs w:val="30"/>
        </w:rPr>
      </w:pPr>
    </w:p>
    <w:p w14:paraId="747B6ADD" w14:textId="7C8CB03E" w:rsidR="006C3F5C" w:rsidRPr="00DD2C26" w:rsidRDefault="006C3F5C" w:rsidP="006C3F5C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pacing w:val="-2"/>
          <w:sz w:val="30"/>
          <w:szCs w:val="30"/>
        </w:rPr>
      </w:pPr>
      <w:r>
        <w:rPr>
          <w:rFonts w:ascii="Angsana New" w:hAnsi="Angsana New"/>
          <w:sz w:val="30"/>
          <w:szCs w:val="30"/>
          <w:cs/>
        </w:rPr>
        <w:t>มาตรฐานการรายงานทางการเงินที่ออกและปรับปรุงใหม่ได้มีการประกาศแล้วแต่ยังไม่มีผลบังคับใช้ กลุ่มบริษัท</w:t>
      </w:r>
      <w:r>
        <w:rPr>
          <w:rFonts w:ascii="Angsana New" w:hAnsi="Angsana New"/>
          <w:spacing w:val="10"/>
          <w:sz w:val="30"/>
          <w:szCs w:val="30"/>
          <w:cs/>
        </w:rPr>
        <w:t>ไม่ได้นำมาใช้ในการจัดทำงบการเงินรวมนี้ มาตรฐานการรายงานทางการเงินที่ออกและปรับปรุงใหม่นี้</w:t>
      </w:r>
      <w:r>
        <w:rPr>
          <w:rFonts w:ascii="Angsana New" w:hAnsi="Angsana New"/>
          <w:sz w:val="30"/>
          <w:szCs w:val="30"/>
          <w:cs/>
        </w:rPr>
        <w:t xml:space="preserve"> </w:t>
      </w:r>
      <w:r>
        <w:rPr>
          <w:rFonts w:ascii="Angsana New" w:hAnsi="Angsana New"/>
          <w:spacing w:val="2"/>
          <w:sz w:val="30"/>
          <w:szCs w:val="30"/>
          <w:cs/>
        </w:rPr>
        <w:t>อาจเกี่ยวข้องกับการดำเนินงานของกลุ่มบริษัทและถือปฏิบัติกับงบการเงินรวมสำหรับรอบระยะเวลาบัญชีที่เริ่ม</w:t>
      </w:r>
      <w:r w:rsidRPr="00714B14">
        <w:rPr>
          <w:rFonts w:ascii="Angsana New" w:hAnsi="Angsana New"/>
          <w:spacing w:val="-6"/>
          <w:sz w:val="30"/>
          <w:szCs w:val="30"/>
          <w:cs/>
        </w:rPr>
        <w:t>ใน</w:t>
      </w:r>
      <w:r w:rsidRPr="00DD2C26">
        <w:rPr>
          <w:rFonts w:ascii="Angsana New" w:hAnsi="Angsana New"/>
          <w:spacing w:val="-2"/>
          <w:sz w:val="30"/>
          <w:szCs w:val="30"/>
          <w:cs/>
        </w:rPr>
        <w:t xml:space="preserve">หรือหลังวันที่ </w:t>
      </w:r>
      <w:r w:rsidRPr="00DD2C26">
        <w:rPr>
          <w:rFonts w:ascii="Angsana New" w:hAnsi="Angsana New"/>
          <w:spacing w:val="-2"/>
          <w:sz w:val="30"/>
          <w:szCs w:val="30"/>
        </w:rPr>
        <w:t xml:space="preserve">1 </w:t>
      </w:r>
      <w:r w:rsidRPr="00DD2C26">
        <w:rPr>
          <w:rFonts w:ascii="Angsana New" w:hAnsi="Angsana New"/>
          <w:spacing w:val="-2"/>
          <w:sz w:val="30"/>
          <w:szCs w:val="30"/>
          <w:cs/>
        </w:rPr>
        <w:t xml:space="preserve">มกราคม </w:t>
      </w:r>
      <w:r w:rsidRPr="00DD2C26">
        <w:rPr>
          <w:rFonts w:ascii="Angsana New" w:hAnsi="Angsana New"/>
          <w:spacing w:val="-2"/>
          <w:sz w:val="30"/>
          <w:szCs w:val="30"/>
        </w:rPr>
        <w:t xml:space="preserve">2563 </w:t>
      </w:r>
      <w:r w:rsidRPr="00DD2C26">
        <w:rPr>
          <w:rFonts w:ascii="Angsana New" w:hAnsi="Angsana New"/>
          <w:spacing w:val="-2"/>
          <w:sz w:val="30"/>
          <w:szCs w:val="30"/>
          <w:cs/>
        </w:rPr>
        <w:t>กลุ่มบริษัทไม่มีแผนที่จะนำมาตรฐานการรายงานทางการเงินนี้มาใช้ก่อนวันถือปฏิบัติ</w:t>
      </w:r>
    </w:p>
    <w:p w14:paraId="1A7D7BBC" w14:textId="77777777" w:rsidR="00E141A7" w:rsidRDefault="00E141A7" w:rsidP="006C3F5C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p w14:paraId="040631EC" w14:textId="77777777" w:rsidR="00403D07" w:rsidRDefault="00403D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/>
          <w:sz w:val="30"/>
          <w:szCs w:val="30"/>
          <w:cs/>
        </w:rPr>
        <w:br w:type="page"/>
      </w:r>
    </w:p>
    <w:p w14:paraId="155E26B7" w14:textId="2BCF7F61" w:rsidR="002906CB" w:rsidRDefault="002906CB" w:rsidP="006C3F5C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  <w:r w:rsidRPr="00040E5D">
        <w:rPr>
          <w:rFonts w:ascii="Angsana New" w:hAnsi="Angsana New"/>
          <w:sz w:val="30"/>
          <w:szCs w:val="30"/>
          <w:cs/>
        </w:rPr>
        <w:t>ทั้งนี้สำหรับมาตรฐานการรายงานทางการเงินที่ออกใหม่ มีดังนี้</w:t>
      </w:r>
    </w:p>
    <w:p w14:paraId="1368ADBB" w14:textId="77777777" w:rsidR="002906CB" w:rsidRPr="00B756BA" w:rsidRDefault="002906CB" w:rsidP="006C3F5C">
      <w:pPr>
        <w:tabs>
          <w:tab w:val="clear" w:pos="454"/>
          <w:tab w:val="left" w:pos="567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30"/>
          <w:szCs w:val="30"/>
        </w:rPr>
      </w:pPr>
    </w:p>
    <w:tbl>
      <w:tblPr>
        <w:tblStyle w:val="TableGrid"/>
        <w:tblW w:w="0" w:type="auto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2"/>
        <w:gridCol w:w="4658"/>
        <w:gridCol w:w="1280"/>
      </w:tblGrid>
      <w:tr w:rsidR="00667C4D" w:rsidRPr="00896ECA" w14:paraId="7346C52A" w14:textId="77777777" w:rsidTr="00324A19">
        <w:trPr>
          <w:tblHeader/>
        </w:trPr>
        <w:tc>
          <w:tcPr>
            <w:tcW w:w="2972" w:type="dxa"/>
            <w:vAlign w:val="bottom"/>
          </w:tcPr>
          <w:p w14:paraId="283CDD98" w14:textId="77777777" w:rsidR="00667C4D" w:rsidRPr="00B756BA" w:rsidRDefault="00667C4D" w:rsidP="009F13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B756BA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มาตรฐานการรายงานทางการเงิน</w:t>
            </w:r>
          </w:p>
        </w:tc>
        <w:tc>
          <w:tcPr>
            <w:tcW w:w="4658" w:type="dxa"/>
            <w:vAlign w:val="bottom"/>
          </w:tcPr>
          <w:p w14:paraId="420DCC3D" w14:textId="77777777" w:rsidR="00667C4D" w:rsidRPr="00B756BA" w:rsidRDefault="00667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B756BA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เรื่อง</w:t>
            </w:r>
          </w:p>
        </w:tc>
        <w:tc>
          <w:tcPr>
            <w:tcW w:w="1280" w:type="dxa"/>
          </w:tcPr>
          <w:p w14:paraId="26610698" w14:textId="77777777" w:rsidR="00667C4D" w:rsidRPr="00B756BA" w:rsidRDefault="00667C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30"/>
                <w:szCs w:val="30"/>
              </w:rPr>
            </w:pPr>
            <w:r w:rsidRPr="00B756BA">
              <w:rPr>
                <w:rFonts w:ascii="Angsana New" w:eastAsia="Calibri" w:hAnsi="Angsana New"/>
                <w:b/>
                <w:bCs/>
                <w:sz w:val="30"/>
                <w:szCs w:val="30"/>
                <w:cs/>
              </w:rPr>
              <w:t>มีผลบังคับใช้</w:t>
            </w:r>
          </w:p>
        </w:tc>
      </w:tr>
      <w:tr w:rsidR="00667C4D" w:rsidRPr="00896ECA" w14:paraId="7D7309E3" w14:textId="77777777" w:rsidTr="00324A19">
        <w:tc>
          <w:tcPr>
            <w:tcW w:w="2972" w:type="dxa"/>
          </w:tcPr>
          <w:p w14:paraId="7D06D530" w14:textId="77777777" w:rsidR="00667C4D" w:rsidRPr="00B756BA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</w:rPr>
            </w:pPr>
            <w:r w:rsidRPr="00B756BA">
              <w:rPr>
                <w:rFonts w:ascii="Angsana New" w:eastAsia="Calibri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B756BA">
              <w:rPr>
                <w:rFonts w:ascii="Angsana New" w:eastAsia="Calibri" w:hAnsi="Angsana New"/>
                <w:sz w:val="30"/>
                <w:szCs w:val="30"/>
              </w:rPr>
              <w:t>7</w:t>
            </w:r>
            <w:r w:rsidRPr="00B756BA">
              <w:rPr>
                <w:rFonts w:ascii="Angsana New" w:eastAsia="Calibri" w:hAnsi="Angsana New"/>
                <w:sz w:val="30"/>
                <w:szCs w:val="30"/>
                <w:cs/>
              </w:rPr>
              <w:t>*</w:t>
            </w:r>
          </w:p>
        </w:tc>
        <w:tc>
          <w:tcPr>
            <w:tcW w:w="4658" w:type="dxa"/>
          </w:tcPr>
          <w:p w14:paraId="0A2D993D" w14:textId="5B82A182" w:rsidR="00667C4D" w:rsidRPr="00B756BA" w:rsidRDefault="00667C4D" w:rsidP="007C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756BA">
              <w:rPr>
                <w:rFonts w:ascii="Angsana New" w:hAnsi="Angsana New"/>
                <w:sz w:val="30"/>
                <w:szCs w:val="30"/>
                <w:cs/>
              </w:rPr>
              <w:t>การเปิดเผยข้อมูลเครื่องมือทางการเงิน</w:t>
            </w:r>
          </w:p>
        </w:tc>
        <w:tc>
          <w:tcPr>
            <w:tcW w:w="1280" w:type="dxa"/>
          </w:tcPr>
          <w:p w14:paraId="125C63F3" w14:textId="77777777" w:rsidR="00667C4D" w:rsidRPr="00B756BA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B756BA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667C4D" w:rsidRPr="00896ECA" w14:paraId="166E54A7" w14:textId="77777777" w:rsidTr="00324A19">
        <w:tc>
          <w:tcPr>
            <w:tcW w:w="2972" w:type="dxa"/>
          </w:tcPr>
          <w:p w14:paraId="414F348A" w14:textId="77777777" w:rsidR="00667C4D" w:rsidRPr="00B756BA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756BA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B756BA">
              <w:rPr>
                <w:rFonts w:ascii="Angsana New" w:hAnsi="Angsana New"/>
                <w:sz w:val="30"/>
                <w:szCs w:val="30"/>
              </w:rPr>
              <w:t>9</w:t>
            </w:r>
            <w:r w:rsidRPr="00B756BA">
              <w:rPr>
                <w:rFonts w:ascii="Angsana New" w:hAnsi="Angsana New"/>
                <w:sz w:val="30"/>
                <w:szCs w:val="30"/>
                <w:cs/>
              </w:rPr>
              <w:t>*</w:t>
            </w:r>
          </w:p>
        </w:tc>
        <w:tc>
          <w:tcPr>
            <w:tcW w:w="4658" w:type="dxa"/>
          </w:tcPr>
          <w:p w14:paraId="169F5B57" w14:textId="77777777" w:rsidR="00667C4D" w:rsidRPr="00B756BA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30"/>
                <w:szCs w:val="30"/>
                <w:cs/>
              </w:rPr>
            </w:pPr>
            <w:r w:rsidRPr="00B756BA">
              <w:rPr>
                <w:rFonts w:ascii="Angsana New" w:hAnsi="Angsana New"/>
                <w:sz w:val="30"/>
                <w:szCs w:val="30"/>
                <w:cs/>
              </w:rPr>
              <w:t>เครื่องมือทางการเงิน</w:t>
            </w:r>
          </w:p>
        </w:tc>
        <w:tc>
          <w:tcPr>
            <w:tcW w:w="1280" w:type="dxa"/>
          </w:tcPr>
          <w:p w14:paraId="7A7FDDD6" w14:textId="77777777" w:rsidR="00667C4D" w:rsidRPr="00B756BA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B756BA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4F010D" w:rsidRPr="00743265" w14:paraId="78FB21C7" w14:textId="77777777" w:rsidTr="00324A19">
        <w:tc>
          <w:tcPr>
            <w:tcW w:w="2972" w:type="dxa"/>
          </w:tcPr>
          <w:p w14:paraId="2D0DA8D5" w14:textId="502010D7" w:rsidR="004F010D" w:rsidRPr="00E961B3" w:rsidRDefault="004F010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61B3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มาตรฐานการรายงานทางการเงิน ฉบับที่ </w:t>
            </w:r>
            <w:r w:rsidRPr="00E961B3">
              <w:rPr>
                <w:rFonts w:ascii="Angsana New" w:hAnsi="Angsana New"/>
                <w:sz w:val="30"/>
                <w:szCs w:val="30"/>
              </w:rPr>
              <w:t>16</w:t>
            </w:r>
          </w:p>
        </w:tc>
        <w:tc>
          <w:tcPr>
            <w:tcW w:w="4658" w:type="dxa"/>
          </w:tcPr>
          <w:p w14:paraId="0012CA86" w14:textId="025B3FFD" w:rsidR="004F010D" w:rsidRPr="00E961B3" w:rsidRDefault="00B35D24" w:rsidP="007C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E961B3">
              <w:rPr>
                <w:rFonts w:ascii="Angsana New" w:hAnsi="Angsana New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280" w:type="dxa"/>
          </w:tcPr>
          <w:p w14:paraId="6BF033AB" w14:textId="0A65B778" w:rsidR="004F010D" w:rsidRPr="00E961B3" w:rsidRDefault="00B35D24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E961B3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667C4D" w:rsidRPr="00743265" w14:paraId="5EE46C86" w14:textId="77777777" w:rsidTr="00324A19">
        <w:tc>
          <w:tcPr>
            <w:tcW w:w="2972" w:type="dxa"/>
          </w:tcPr>
          <w:p w14:paraId="33DEC246" w14:textId="77777777" w:rsidR="00667C4D" w:rsidRPr="00743265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743265">
              <w:rPr>
                <w:rFonts w:ascii="Angsana New" w:hAnsi="Angsana New"/>
                <w:sz w:val="30"/>
                <w:szCs w:val="30"/>
                <w:cs/>
              </w:rPr>
              <w:t xml:space="preserve">มาตรฐานการบัญชี ฉบับที่ </w:t>
            </w:r>
            <w:r w:rsidRPr="00743265">
              <w:rPr>
                <w:rFonts w:ascii="Angsana New" w:hAnsi="Angsana New"/>
                <w:sz w:val="30"/>
                <w:szCs w:val="30"/>
              </w:rPr>
              <w:t>32</w:t>
            </w:r>
            <w:r w:rsidRPr="00743265">
              <w:rPr>
                <w:rFonts w:ascii="Angsana New" w:hAnsi="Angsana New"/>
                <w:sz w:val="30"/>
                <w:szCs w:val="30"/>
                <w:cs/>
              </w:rPr>
              <w:t>*</w:t>
            </w:r>
          </w:p>
        </w:tc>
        <w:tc>
          <w:tcPr>
            <w:tcW w:w="4658" w:type="dxa"/>
          </w:tcPr>
          <w:p w14:paraId="03CFBFD0" w14:textId="3D7AE9F8" w:rsidR="00667C4D" w:rsidRPr="00743265" w:rsidRDefault="00667C4D" w:rsidP="007C4D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shd w:val="clear" w:color="auto" w:fill="D9D9D9" w:themeFill="background1" w:themeFillShade="D9"/>
                <w:cs/>
              </w:rPr>
            </w:pPr>
            <w:r w:rsidRPr="00743265">
              <w:rPr>
                <w:rFonts w:ascii="Angsana New" w:hAnsi="Angsana New"/>
                <w:sz w:val="30"/>
                <w:szCs w:val="30"/>
                <w:cs/>
              </w:rPr>
              <w:t>การแสดงรายการเครื่องมือทางการเงิน</w:t>
            </w:r>
          </w:p>
        </w:tc>
        <w:tc>
          <w:tcPr>
            <w:tcW w:w="1280" w:type="dxa"/>
          </w:tcPr>
          <w:p w14:paraId="53FE53DF" w14:textId="77777777" w:rsidR="00667C4D" w:rsidRPr="00743265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743265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667C4D" w:rsidRPr="00743265" w14:paraId="142263BD" w14:textId="77777777" w:rsidTr="00324A19">
        <w:tc>
          <w:tcPr>
            <w:tcW w:w="2972" w:type="dxa"/>
          </w:tcPr>
          <w:p w14:paraId="7C243AB3" w14:textId="77777777" w:rsidR="00667C4D" w:rsidRPr="00743265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3265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743265">
              <w:rPr>
                <w:rFonts w:ascii="Angsana New" w:hAnsi="Angsana New"/>
                <w:sz w:val="30"/>
                <w:szCs w:val="30"/>
              </w:rPr>
              <w:t>16</w:t>
            </w:r>
            <w:r w:rsidRPr="00743265">
              <w:rPr>
                <w:rFonts w:ascii="Angsana New" w:hAnsi="Angsana New"/>
                <w:sz w:val="30"/>
                <w:szCs w:val="30"/>
                <w:cs/>
              </w:rPr>
              <w:t>*</w:t>
            </w:r>
          </w:p>
        </w:tc>
        <w:tc>
          <w:tcPr>
            <w:tcW w:w="4658" w:type="dxa"/>
          </w:tcPr>
          <w:p w14:paraId="14ECE60F" w14:textId="77777777" w:rsidR="00667C4D" w:rsidRPr="00743265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201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3265">
              <w:rPr>
                <w:rFonts w:ascii="Angsana New" w:hAnsi="Angsana New"/>
                <w:sz w:val="30"/>
                <w:szCs w:val="30"/>
                <w:cs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  <w:tc>
          <w:tcPr>
            <w:tcW w:w="1280" w:type="dxa"/>
          </w:tcPr>
          <w:p w14:paraId="5F4278D5" w14:textId="77777777" w:rsidR="00667C4D" w:rsidRPr="00743265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743265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  <w:tr w:rsidR="00667C4D" w:rsidRPr="00743265" w14:paraId="278D2285" w14:textId="77777777" w:rsidTr="00324A19">
        <w:tc>
          <w:tcPr>
            <w:tcW w:w="2972" w:type="dxa"/>
          </w:tcPr>
          <w:p w14:paraId="065913C5" w14:textId="77777777" w:rsidR="00667C4D" w:rsidRPr="00743265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3265">
              <w:rPr>
                <w:rFonts w:ascii="Angsana New" w:hAnsi="Angsana New"/>
                <w:sz w:val="30"/>
                <w:szCs w:val="30"/>
                <w:cs/>
              </w:rPr>
              <w:t xml:space="preserve">การตีความมาตรฐานการรายงานทางการเงิน ฉบับที่ </w:t>
            </w:r>
            <w:r w:rsidRPr="00743265">
              <w:rPr>
                <w:rFonts w:ascii="Angsana New" w:hAnsi="Angsana New"/>
                <w:sz w:val="30"/>
                <w:szCs w:val="30"/>
              </w:rPr>
              <w:t>19</w:t>
            </w:r>
            <w:r w:rsidRPr="00743265">
              <w:rPr>
                <w:rFonts w:ascii="Angsana New" w:hAnsi="Angsana New"/>
                <w:sz w:val="30"/>
                <w:szCs w:val="30"/>
                <w:cs/>
              </w:rPr>
              <w:t>*</w:t>
            </w:r>
          </w:p>
        </w:tc>
        <w:tc>
          <w:tcPr>
            <w:tcW w:w="4658" w:type="dxa"/>
          </w:tcPr>
          <w:p w14:paraId="22581255" w14:textId="77777777" w:rsidR="00667C4D" w:rsidRPr="00743265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43265">
              <w:rPr>
                <w:rFonts w:ascii="Angsana New" w:hAnsi="Angsana New"/>
                <w:sz w:val="30"/>
                <w:szCs w:val="30"/>
                <w:cs/>
              </w:rPr>
              <w:t>การชำระหนี้สินทางการเงินด้วยตราสารทุน</w:t>
            </w:r>
          </w:p>
        </w:tc>
        <w:tc>
          <w:tcPr>
            <w:tcW w:w="1280" w:type="dxa"/>
          </w:tcPr>
          <w:p w14:paraId="27C40F56" w14:textId="77777777" w:rsidR="00667C4D" w:rsidRPr="00743265" w:rsidRDefault="00667C4D" w:rsidP="00D23B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sz w:val="30"/>
                <w:szCs w:val="30"/>
              </w:rPr>
            </w:pPr>
            <w:r w:rsidRPr="00743265">
              <w:rPr>
                <w:rFonts w:ascii="Angsana New" w:eastAsia="Calibri" w:hAnsi="Angsana New"/>
                <w:sz w:val="30"/>
                <w:szCs w:val="30"/>
              </w:rPr>
              <w:t>2563</w:t>
            </w:r>
          </w:p>
        </w:tc>
      </w:tr>
    </w:tbl>
    <w:p w14:paraId="289EA25F" w14:textId="143A9C51" w:rsidR="00667C4D" w:rsidRDefault="00667C4D" w:rsidP="00D710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/>
        <w:ind w:left="539"/>
        <w:jc w:val="thaiDistribute"/>
        <w:rPr>
          <w:rFonts w:ascii="Angsana New" w:hAnsi="Angsana New"/>
          <w:i/>
          <w:iCs/>
          <w:sz w:val="30"/>
          <w:szCs w:val="30"/>
        </w:rPr>
      </w:pPr>
      <w:r w:rsidRPr="00743265">
        <w:rPr>
          <w:rFonts w:ascii="Angsana New" w:hAnsi="Angsana New"/>
          <w:i/>
          <w:iCs/>
          <w:sz w:val="30"/>
          <w:szCs w:val="30"/>
          <w:cs/>
        </w:rPr>
        <w:t>* มาตรฐานการรายงานทางการเงิน</w:t>
      </w:r>
      <w:r w:rsidR="00D710F2" w:rsidRPr="00743265">
        <w:rPr>
          <w:rFonts w:ascii="Angsana New" w:hAnsi="Angsana New"/>
          <w:i/>
          <w:iCs/>
          <w:sz w:val="30"/>
          <w:szCs w:val="30"/>
          <w:cs/>
        </w:rPr>
        <w:t>ที่เกี่ยวข้องกับ</w:t>
      </w:r>
      <w:r w:rsidRPr="00743265">
        <w:rPr>
          <w:rFonts w:ascii="Angsana New" w:hAnsi="Angsana New"/>
          <w:i/>
          <w:iCs/>
          <w:sz w:val="30"/>
          <w:szCs w:val="30"/>
          <w:cs/>
        </w:rPr>
        <w:t>เครื่องมือทางการเงิน</w:t>
      </w:r>
    </w:p>
    <w:p w14:paraId="15C2B366" w14:textId="52566722" w:rsidR="003A748F" w:rsidRDefault="003A74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CDE43DE" w14:textId="77777777" w:rsidR="00093DA7" w:rsidRPr="00E961B3" w:rsidRDefault="00093DA7" w:rsidP="00093DA7">
      <w:pPr>
        <w:pStyle w:val="ListParagraph"/>
        <w:tabs>
          <w:tab w:val="clear" w:pos="454"/>
          <w:tab w:val="clear" w:pos="680"/>
          <w:tab w:val="left" w:pos="990"/>
        </w:tabs>
        <w:autoSpaceDE w:val="0"/>
        <w:autoSpaceDN w:val="0"/>
        <w:adjustRightInd w:val="0"/>
        <w:spacing w:line="240" w:lineRule="auto"/>
        <w:ind w:left="594" w:hanging="54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</w:rPr>
      </w:pPr>
      <w:r w:rsidRPr="00E961B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(ก)</w:t>
      </w:r>
      <w:r w:rsidRPr="00E961B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ab/>
      </w:r>
      <w:r w:rsidRPr="00E961B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>มาตรฐานการรายงานทางการเงินที่เกี่ยวข้องกับเครื่องมือทางการเงิน</w:t>
      </w:r>
    </w:p>
    <w:p w14:paraId="75DE9481" w14:textId="77777777" w:rsidR="00093DA7" w:rsidRPr="002E2045" w:rsidRDefault="00093DA7" w:rsidP="00093D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76F4189D" w14:textId="77777777" w:rsidR="00093DA7" w:rsidRPr="002E2045" w:rsidRDefault="00093DA7" w:rsidP="00093D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  <w:r w:rsidRPr="002E2045">
        <w:rPr>
          <w:rFonts w:ascii="Angsana New" w:hAnsi="Angsana New"/>
          <w:spacing w:val="4"/>
          <w:sz w:val="30"/>
          <w:szCs w:val="30"/>
          <w:cs/>
        </w:rPr>
        <w:t>มาตรฐานการรายงานทางการเงินเหล่านี้ให้ข้อกำหนดเกี่ยวกับนิยามสินทรัพย์ทางการเงินและหนี้สิน</w:t>
      </w:r>
      <w:r w:rsidRPr="002E2045">
        <w:rPr>
          <w:rFonts w:ascii="Angsana New" w:hAnsi="Angsana New"/>
          <w:sz w:val="30"/>
          <w:szCs w:val="30"/>
          <w:cs/>
        </w:rPr>
        <w:t>ทาง</w:t>
      </w:r>
      <w:r w:rsidRPr="002E2045">
        <w:rPr>
          <w:rFonts w:ascii="Angsana New" w:hAnsi="Angsana New"/>
          <w:spacing w:val="2"/>
          <w:sz w:val="30"/>
          <w:szCs w:val="30"/>
          <w:cs/>
        </w:rPr>
        <w:t>การเงินตลอดจนการรับรู้ การวัดมูลค่า การด้อยค่าและการตัดรายการ รวมถึงหลักการบัญชีของอนุพันธ์และ</w:t>
      </w:r>
      <w:r w:rsidRPr="002E2045">
        <w:rPr>
          <w:rFonts w:ascii="Angsana New" w:hAnsi="Angsana New"/>
          <w:sz w:val="30"/>
          <w:szCs w:val="30"/>
          <w:cs/>
        </w:rPr>
        <w:t xml:space="preserve">การบัญชีป้องกันความเสี่ยง </w:t>
      </w:r>
    </w:p>
    <w:p w14:paraId="0D6133B4" w14:textId="77777777" w:rsidR="00093DA7" w:rsidRPr="002E2045" w:rsidRDefault="00093DA7" w:rsidP="00093D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</w:rPr>
      </w:pPr>
    </w:p>
    <w:p w14:paraId="65092CD2" w14:textId="77777777" w:rsidR="00093DA7" w:rsidRDefault="00093DA7" w:rsidP="00093DA7">
      <w:pPr>
        <w:pStyle w:val="block"/>
        <w:spacing w:after="0"/>
        <w:ind w:left="900"/>
        <w:rPr>
          <w:rFonts w:ascii="Angsana New" w:hAnsi="Angsana New"/>
          <w:sz w:val="30"/>
          <w:szCs w:val="30"/>
        </w:rPr>
      </w:pPr>
      <w:r w:rsidRPr="002E2045">
        <w:rPr>
          <w:rFonts w:ascii="Angsana New" w:hAnsi="Angsana New"/>
          <w:spacing w:val="2"/>
          <w:sz w:val="30"/>
          <w:szCs w:val="30"/>
          <w:cs/>
          <w:lang w:bidi="th-TH"/>
        </w:rPr>
        <w:t>กลุ่มบริษัทอยู่ระหว่างประเมิน</w:t>
      </w:r>
      <w:r w:rsidRPr="002E2045">
        <w:rPr>
          <w:rFonts w:ascii="Angsana New" w:hAnsi="Angsana New"/>
          <w:spacing w:val="2"/>
          <w:sz w:val="30"/>
          <w:szCs w:val="30"/>
          <w:cs/>
          <w:lang w:val="en-US" w:bidi="th-TH"/>
        </w:rPr>
        <w:t>ผลกระทบที่อาจเกิดขึ้นจากการถือปฏิบัติตามมาตรฐานการรายงานทางการเงิน</w:t>
      </w:r>
      <w:r w:rsidRPr="002E2045">
        <w:rPr>
          <w:rFonts w:ascii="Angsana New" w:hAnsi="Angsana New"/>
          <w:sz w:val="30"/>
          <w:szCs w:val="30"/>
          <w:cs/>
          <w:lang w:val="en-US" w:bidi="th-TH"/>
        </w:rPr>
        <w:t>ที่เกี่ยวข้องกับเครื่องมือทางการเงินเป็นครั้งแรกต่องบการเงินรวม</w:t>
      </w:r>
    </w:p>
    <w:p w14:paraId="2C09697A" w14:textId="77777777" w:rsidR="00093DA7" w:rsidRDefault="00093DA7" w:rsidP="00093DA7">
      <w:pPr>
        <w:pStyle w:val="block"/>
        <w:spacing w:after="0"/>
        <w:ind w:left="900"/>
        <w:rPr>
          <w:rFonts w:ascii="Angsana New" w:hAnsi="Angsana New"/>
          <w:sz w:val="30"/>
          <w:szCs w:val="30"/>
          <w:rtl/>
          <w:cs/>
        </w:rPr>
      </w:pPr>
    </w:p>
    <w:p w14:paraId="5DFFC19A" w14:textId="77777777" w:rsidR="00093DA7" w:rsidRDefault="00093DA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br w:type="page"/>
      </w:r>
    </w:p>
    <w:p w14:paraId="00204A76" w14:textId="3131C92E" w:rsidR="00093DA7" w:rsidRPr="00E961B3" w:rsidRDefault="00093DA7" w:rsidP="00093DA7">
      <w:pPr>
        <w:pStyle w:val="ListParagraph"/>
        <w:numPr>
          <w:ilvl w:val="0"/>
          <w:numId w:val="78"/>
        </w:numPr>
        <w:tabs>
          <w:tab w:val="clear" w:pos="454"/>
          <w:tab w:val="clear" w:pos="680"/>
        </w:tabs>
        <w:autoSpaceDE w:val="0"/>
        <w:autoSpaceDN w:val="0"/>
        <w:adjustRightInd w:val="0"/>
        <w:spacing w:line="240" w:lineRule="auto"/>
        <w:ind w:hanging="702"/>
        <w:jc w:val="thaiDistribute"/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</w:pPr>
      <w:r w:rsidRPr="00E961B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มาตรฐานการรายงานทางการเงิน ฉบับที่ </w:t>
      </w:r>
      <w:r w:rsidRPr="00E961B3">
        <w:rPr>
          <w:rFonts w:ascii="Angsana New" w:hAnsi="Angsana New"/>
          <w:b/>
          <w:bCs/>
          <w:i/>
          <w:iCs/>
          <w:color w:val="000000"/>
          <w:sz w:val="30"/>
          <w:szCs w:val="30"/>
        </w:rPr>
        <w:t>16</w:t>
      </w:r>
      <w:r w:rsidRPr="00E961B3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เรื่อง สัญญาเช่า</w:t>
      </w:r>
    </w:p>
    <w:p w14:paraId="71D53BE0" w14:textId="77777777" w:rsidR="00093DA7" w:rsidRPr="00E961B3" w:rsidRDefault="00093DA7" w:rsidP="00093D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color w:val="000000"/>
          <w:sz w:val="32"/>
          <w:szCs w:val="32"/>
        </w:rPr>
      </w:pPr>
    </w:p>
    <w:p w14:paraId="1C66E442" w14:textId="77777777" w:rsidR="00093DA7" w:rsidRPr="00E961B3" w:rsidRDefault="00093DA7" w:rsidP="00093D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E961B3">
        <w:rPr>
          <w:rFonts w:asciiTheme="majorBidi" w:hAnsiTheme="majorBidi" w:cstheme="majorBidi"/>
          <w:sz w:val="30"/>
          <w:szCs w:val="30"/>
          <w:cs/>
        </w:rPr>
        <w:t xml:space="preserve">มาตรฐานการรายงานทางการเงิน ฉบับที่ </w:t>
      </w:r>
      <w:r w:rsidRPr="00E961B3">
        <w:rPr>
          <w:rFonts w:asciiTheme="majorBidi" w:hAnsiTheme="majorBidi" w:cstheme="majorBidi"/>
          <w:sz w:val="30"/>
          <w:szCs w:val="30"/>
        </w:rPr>
        <w:t>16</w:t>
      </w:r>
      <w:r w:rsidRPr="00E961B3">
        <w:rPr>
          <w:rFonts w:asciiTheme="majorBidi" w:hAnsiTheme="majorBidi" w:cstheme="majorBidi"/>
          <w:sz w:val="30"/>
          <w:szCs w:val="30"/>
          <w:cs/>
        </w:rPr>
        <w:t xml:space="preserve"> ได้นำเสนอวิธีการ</w:t>
      </w:r>
      <w:r w:rsidRPr="00E961B3">
        <w:rPr>
          <w:rFonts w:asciiTheme="majorBidi" w:hAnsiTheme="majorBidi" w:cstheme="majorBidi"/>
          <w:color w:val="000000"/>
          <w:sz w:val="30"/>
          <w:szCs w:val="30"/>
          <w:cs/>
        </w:rPr>
        <w:t>บัญชีเดียวสำหรับผู้เช่าโดยผู้เช่าต้องรับรู้</w:t>
      </w:r>
      <w:r w:rsidRPr="00942DEB">
        <w:rPr>
          <w:rFonts w:asciiTheme="majorBidi" w:hAnsiTheme="majorBidi" w:cstheme="majorBidi"/>
          <w:color w:val="000000"/>
          <w:spacing w:val="4"/>
          <w:sz w:val="30"/>
          <w:szCs w:val="30"/>
          <w:cs/>
        </w:rPr>
        <w:t>สินทรัพย์สิทธิการใช้ที่แสดงถึงสิทธิในการใช้สินทรัพย์อ้างอิงที่เช่าและหนี้สินตามสัญญาเช่าที่แสดงถึง</w:t>
      </w:r>
      <w:r w:rsidRPr="00E961B3">
        <w:rPr>
          <w:rFonts w:asciiTheme="majorBidi" w:hAnsiTheme="majorBidi" w:cstheme="majorBidi"/>
          <w:color w:val="000000"/>
          <w:sz w:val="30"/>
          <w:szCs w:val="30"/>
          <w:cs/>
        </w:rPr>
        <w:t>ภาระผูกพันที่ผู้เช่าต้องจ่ายชำระตามสัญญาเช่า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</w:t>
      </w:r>
      <w:r w:rsidRPr="00E961B3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</w:p>
    <w:p w14:paraId="324F7EC9" w14:textId="77777777" w:rsidR="00093DA7" w:rsidRPr="00E961B3" w:rsidRDefault="00093DA7" w:rsidP="00093DA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sz w:val="30"/>
          <w:szCs w:val="30"/>
        </w:rPr>
      </w:pPr>
    </w:p>
    <w:p w14:paraId="2EBFB173" w14:textId="77777777" w:rsidR="00093DA7" w:rsidRDefault="00093DA7" w:rsidP="00093DA7">
      <w:pPr>
        <w:pStyle w:val="block"/>
        <w:spacing w:after="0"/>
        <w:ind w:left="900"/>
        <w:rPr>
          <w:rFonts w:ascii="Angsana New" w:hAnsi="Angsana New"/>
          <w:sz w:val="30"/>
          <w:szCs w:val="30"/>
          <w:lang w:val="en-US" w:bidi="th-TH"/>
        </w:rPr>
      </w:pPr>
      <w:bookmarkStart w:id="4" w:name="_Hlk5784835"/>
      <w:r w:rsidRPr="00E961B3">
        <w:rPr>
          <w:rFonts w:ascii="Angsana New" w:hAnsi="Angsana New"/>
          <w:spacing w:val="2"/>
          <w:sz w:val="30"/>
          <w:szCs w:val="30"/>
          <w:cs/>
          <w:lang w:bidi="th-TH"/>
        </w:rPr>
        <w:t>กลุ่มบริษัทอยู่ระหว่างประเมิน</w:t>
      </w:r>
      <w:r w:rsidRPr="00E961B3">
        <w:rPr>
          <w:rFonts w:ascii="Angsana New" w:hAnsi="Angsana New"/>
          <w:spacing w:val="2"/>
          <w:sz w:val="30"/>
          <w:szCs w:val="30"/>
          <w:cs/>
          <w:lang w:val="en-US" w:bidi="th-TH"/>
        </w:rPr>
        <w:t>ผลกระทบที่อาจเกิดขึ้นจากการถือปฏิบัติตามมาตรฐานการรายงานทางการเงิน</w:t>
      </w:r>
      <w:r>
        <w:rPr>
          <w:rFonts w:ascii="Angsana New" w:hAnsi="Angsana New"/>
          <w:spacing w:val="2"/>
          <w:sz w:val="30"/>
          <w:szCs w:val="30"/>
          <w:lang w:val="en-US" w:bidi="th-TH"/>
        </w:rPr>
        <w:t xml:space="preserve"> </w:t>
      </w:r>
      <w:r w:rsidRPr="00AB76B0">
        <w:rPr>
          <w:rFonts w:ascii="Angsana New" w:hAnsi="Angsana New"/>
          <w:spacing w:val="2"/>
          <w:sz w:val="30"/>
          <w:szCs w:val="30"/>
          <w:cs/>
          <w:lang w:val="en-US" w:bidi="th-TH"/>
        </w:rPr>
        <w:t xml:space="preserve">ฉบับที่ </w:t>
      </w:r>
      <w:r w:rsidRPr="00AB76B0">
        <w:rPr>
          <w:rFonts w:ascii="Angsana New" w:hAnsi="Angsana New"/>
          <w:spacing w:val="2"/>
          <w:sz w:val="30"/>
          <w:szCs w:val="30"/>
          <w:lang w:val="en-US" w:bidi="th-TH"/>
        </w:rPr>
        <w:t xml:space="preserve">16 </w:t>
      </w:r>
      <w:r w:rsidRPr="00AB76B0">
        <w:rPr>
          <w:rFonts w:ascii="Angsana New" w:hAnsi="Angsana New"/>
          <w:spacing w:val="2"/>
          <w:sz w:val="30"/>
          <w:szCs w:val="30"/>
          <w:cs/>
          <w:lang w:val="en-US" w:bidi="th-TH"/>
        </w:rPr>
        <w:t>เรื่อง สัญญาเช่า</w:t>
      </w:r>
      <w:r>
        <w:rPr>
          <w:rFonts w:ascii="Angsana New" w:hAnsi="Angsana New"/>
          <w:spacing w:val="2"/>
          <w:sz w:val="30"/>
          <w:szCs w:val="30"/>
          <w:lang w:val="en-US" w:bidi="th-TH"/>
        </w:rPr>
        <w:t xml:space="preserve"> </w:t>
      </w:r>
      <w:r w:rsidRPr="00E961B3">
        <w:rPr>
          <w:rFonts w:ascii="Angsana New" w:hAnsi="Angsana New"/>
          <w:sz w:val="30"/>
          <w:szCs w:val="30"/>
          <w:cs/>
          <w:lang w:val="en-US" w:bidi="th-TH"/>
        </w:rPr>
        <w:t>เป็นครั้งแรกต่องบการเงินรวม</w:t>
      </w:r>
    </w:p>
    <w:bookmarkEnd w:id="4"/>
    <w:p w14:paraId="5EFA5D48" w14:textId="23D5F4D3" w:rsidR="00A40968" w:rsidRPr="00094423" w:rsidRDefault="00093DA7" w:rsidP="0059231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30"/>
          <w:szCs w:val="30"/>
          <w:cs/>
        </w:rPr>
      </w:pPr>
      <w:r w:rsidRPr="00E961B3" w:rsidDel="00093DA7">
        <w:rPr>
          <w:rFonts w:ascii="Angsana New" w:hAnsi="Angsana New"/>
          <w:b/>
          <w:bCs/>
          <w:i/>
          <w:iCs/>
          <w:color w:val="000000"/>
          <w:sz w:val="30"/>
          <w:szCs w:val="30"/>
          <w:cs/>
        </w:rPr>
        <w:t xml:space="preserve"> </w:t>
      </w:r>
    </w:p>
    <w:sectPr w:rsidR="00A40968" w:rsidRPr="00094423" w:rsidSect="00F669F1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9" w:h="16834" w:code="9"/>
      <w:pgMar w:top="691" w:right="1152" w:bottom="576" w:left="1134" w:header="720" w:footer="562" w:gutter="0"/>
      <w:pgNumType w:start="15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9D85C3" w14:textId="77777777" w:rsidR="00A6191D" w:rsidRDefault="00A6191D" w:rsidP="004956B4">
      <w:r>
        <w:separator/>
      </w:r>
    </w:p>
  </w:endnote>
  <w:endnote w:type="continuationSeparator" w:id="0">
    <w:p w14:paraId="3193911C" w14:textId="77777777" w:rsidR="00A6191D" w:rsidRDefault="00A6191D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Univers 45 Light">
    <w:altName w:val="Times New Roman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New">
    <w:altName w:val="Microsoft JhengHei"/>
    <w:charset w:val="88"/>
    <w:family w:val="auto"/>
    <w:pitch w:val="default"/>
    <w:sig w:usb0="00000001" w:usb1="08080000" w:usb2="00000010" w:usb3="00000000" w:csb0="001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ACF5FE" w14:textId="77777777" w:rsidR="00A6191D" w:rsidRDefault="00A6191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884554" w14:textId="051EF6ED" w:rsidR="00A6191D" w:rsidRPr="0044271C" w:rsidRDefault="00A6191D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2"/>
        <w:szCs w:val="32"/>
      </w:rPr>
    </w:pPr>
    <w:r w:rsidRPr="00BC33A7">
      <w:rPr>
        <w:rFonts w:ascii="Angsana New" w:hAnsi="Angsana New"/>
        <w:caps/>
        <w:sz w:val="30"/>
        <w:szCs w:val="32"/>
      </w:rPr>
      <w:fldChar w:fldCharType="begin"/>
    </w:r>
    <w:r w:rsidRPr="00BC33A7">
      <w:rPr>
        <w:rFonts w:ascii="Angsana New" w:hAnsi="Angsana New"/>
        <w:caps/>
        <w:sz w:val="30"/>
        <w:szCs w:val="32"/>
      </w:rPr>
      <w:instrText xml:space="preserve"> PAGE   \</w:instrText>
    </w:r>
    <w:r w:rsidRPr="00BC33A7">
      <w:rPr>
        <w:rFonts w:ascii="Angsana New" w:hAnsi="Angsana New"/>
        <w:caps/>
        <w:sz w:val="30"/>
        <w:szCs w:val="30"/>
        <w:cs/>
      </w:rPr>
      <w:instrText xml:space="preserve">* </w:instrText>
    </w:r>
    <w:r w:rsidRPr="00BC33A7">
      <w:rPr>
        <w:rFonts w:ascii="Angsana New" w:hAnsi="Angsana New"/>
        <w:caps/>
        <w:sz w:val="30"/>
        <w:szCs w:val="32"/>
      </w:rPr>
      <w:instrText xml:space="preserve">MERGEFORMAT </w:instrText>
    </w:r>
    <w:r w:rsidRPr="00BC33A7">
      <w:rPr>
        <w:rFonts w:ascii="Angsana New" w:hAnsi="Angsana New"/>
        <w:caps/>
        <w:sz w:val="30"/>
        <w:szCs w:val="32"/>
      </w:rPr>
      <w:fldChar w:fldCharType="separate"/>
    </w:r>
    <w:r w:rsidR="00426811">
      <w:rPr>
        <w:rFonts w:ascii="Angsana New" w:hAnsi="Angsana New"/>
        <w:caps/>
        <w:noProof/>
        <w:sz w:val="30"/>
        <w:szCs w:val="32"/>
      </w:rPr>
      <w:t>25</w:t>
    </w:r>
    <w:r w:rsidRPr="00BC33A7">
      <w:rPr>
        <w:rFonts w:ascii="Angsana New" w:hAnsi="Angsana New"/>
        <w:caps/>
        <w:noProof/>
        <w:sz w:val="30"/>
        <w:szCs w:val="32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3C6B8AA" w14:textId="77777777" w:rsidR="00A6191D" w:rsidRDefault="00A6191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128029" w14:textId="77777777" w:rsidR="00A6191D" w:rsidRDefault="00A6191D" w:rsidP="004956B4">
      <w:r>
        <w:separator/>
      </w:r>
    </w:p>
  </w:footnote>
  <w:footnote w:type="continuationSeparator" w:id="0">
    <w:p w14:paraId="73E96E0B" w14:textId="77777777" w:rsidR="00A6191D" w:rsidRDefault="00A6191D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142055" w14:textId="77777777" w:rsidR="00A6191D" w:rsidRDefault="00A6191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DDBDFC" w14:textId="527AD3C8" w:rsidR="00A6191D" w:rsidRPr="001D69D0" w:rsidRDefault="00A6191D" w:rsidP="00744E10">
    <w:pPr>
      <w:rPr>
        <w:rFonts w:ascii="Angsana New" w:hAnsi="Angsana New"/>
        <w:b/>
        <w:bCs/>
        <w:sz w:val="32"/>
        <w:szCs w:val="32"/>
        <w:cs/>
      </w:rPr>
    </w:pPr>
    <w:r w:rsidRPr="001D69D0">
      <w:rPr>
        <w:rFonts w:ascii="Angsana New" w:hAnsi="Angsana New"/>
        <w:b/>
        <w:bCs/>
        <w:sz w:val="32"/>
        <w:szCs w:val="32"/>
        <w:cs/>
      </w:rPr>
      <w:t>บ</w:t>
    </w:r>
    <w:r>
      <w:rPr>
        <w:rFonts w:ascii="Angsana New" w:hAnsi="Angsana New"/>
        <w:b/>
        <w:bCs/>
        <w:sz w:val="32"/>
        <w:szCs w:val="32"/>
        <w:cs/>
      </w:rPr>
      <w:t>ริษัท</w:t>
    </w:r>
    <w:r w:rsidRPr="001D69D0">
      <w:rPr>
        <w:rFonts w:ascii="Angsana New" w:hAnsi="Angsana New" w:hint="cs"/>
        <w:b/>
        <w:bCs/>
        <w:sz w:val="32"/>
        <w:szCs w:val="32"/>
        <w:cs/>
      </w:rPr>
      <w:t>ปูนซิเมนต์ไทย</w:t>
    </w:r>
    <w:r w:rsidRPr="001D69D0">
      <w:rPr>
        <w:rFonts w:ascii="Angsana New" w:hAnsi="Angsana New"/>
        <w:b/>
        <w:bCs/>
        <w:sz w:val="32"/>
        <w:szCs w:val="32"/>
        <w:cs/>
      </w:rPr>
      <w:t xml:space="preserve"> จำกัด (มหาชน) </w:t>
    </w:r>
    <w:r w:rsidRPr="001D69D0">
      <w:rPr>
        <w:rFonts w:ascii="Angsana New" w:hAnsi="Angsana New" w:hint="cs"/>
        <w:b/>
        <w:bCs/>
        <w:sz w:val="32"/>
        <w:szCs w:val="32"/>
        <w:cs/>
      </w:rPr>
      <w:t>และบริษัทย่อย</w:t>
    </w:r>
  </w:p>
  <w:p w14:paraId="53ED397F" w14:textId="6B8E6F79" w:rsidR="00A6191D" w:rsidRPr="001D69D0" w:rsidRDefault="00A6191D" w:rsidP="009F13F5">
    <w:pPr>
      <w:tabs>
        <w:tab w:val="clear" w:pos="2580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  <w:cs/>
      </w:rPr>
    </w:pPr>
    <w:r w:rsidRPr="001D69D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  <w:r>
      <w:rPr>
        <w:rFonts w:ascii="Angsana New" w:hAnsi="Angsana New" w:hint="cs"/>
        <w:b/>
        <w:bCs/>
        <w:sz w:val="32"/>
        <w:szCs w:val="32"/>
        <w:cs/>
      </w:rPr>
      <w:t>ระหว่างกาล</w:t>
    </w:r>
  </w:p>
  <w:p w14:paraId="5D02CB1A" w14:textId="1A51EF33" w:rsidR="00A6191D" w:rsidRPr="008A489E" w:rsidRDefault="00A6191D" w:rsidP="009F13F5">
    <w:pPr>
      <w:rPr>
        <w:rFonts w:ascii="Angsana New" w:hAnsi="Angsana New"/>
        <w:b/>
        <w:bCs/>
        <w:sz w:val="32"/>
        <w:szCs w:val="32"/>
      </w:rPr>
    </w:pPr>
    <w:r w:rsidRPr="001D69D0">
      <w:rPr>
        <w:rFonts w:ascii="Angsana New" w:hAnsi="Angsana New" w:hint="cs"/>
        <w:b/>
        <w:bCs/>
        <w:sz w:val="32"/>
        <w:szCs w:val="32"/>
        <w:cs/>
      </w:rPr>
      <w:t>สำหรับ</w:t>
    </w:r>
    <w:r>
      <w:rPr>
        <w:rFonts w:ascii="Angsana New" w:hAnsi="Angsana New" w:hint="cs"/>
        <w:b/>
        <w:bCs/>
        <w:sz w:val="32"/>
        <w:szCs w:val="32"/>
        <w:cs/>
      </w:rPr>
      <w:t>งวดสามเดือนและ</w:t>
    </w:r>
    <w:r w:rsidRPr="00756E40">
      <w:rPr>
        <w:rFonts w:ascii="Angsana New" w:hAnsi="Angsana New"/>
        <w:b/>
        <w:bCs/>
        <w:sz w:val="32"/>
        <w:szCs w:val="32"/>
        <w:cs/>
      </w:rPr>
      <w:t xml:space="preserve">เก้าเดือนสิ้นสุดวันที่ </w:t>
    </w:r>
    <w:r w:rsidRPr="00756E40">
      <w:rPr>
        <w:rFonts w:ascii="Angsana New" w:hAnsi="Angsana New"/>
        <w:b/>
        <w:bCs/>
        <w:sz w:val="32"/>
        <w:szCs w:val="32"/>
      </w:rPr>
      <w:t xml:space="preserve">30 </w:t>
    </w:r>
    <w:r w:rsidRPr="00756E40">
      <w:rPr>
        <w:rFonts w:ascii="Angsana New" w:hAnsi="Angsana New"/>
        <w:b/>
        <w:bCs/>
        <w:sz w:val="32"/>
        <w:szCs w:val="32"/>
        <w:cs/>
      </w:rPr>
      <w:t xml:space="preserve">กันยายน </w:t>
    </w:r>
    <w:r w:rsidRPr="00756E40">
      <w:rPr>
        <w:rFonts w:ascii="Angsana New" w:hAnsi="Angsana New"/>
        <w:b/>
        <w:bCs/>
        <w:sz w:val="32"/>
        <w:szCs w:val="32"/>
      </w:rPr>
      <w:t xml:space="preserve">2562 </w:t>
    </w:r>
    <w:r w:rsidRPr="00A950AB">
      <w:rPr>
        <w:rFonts w:ascii="Angsana New" w:hAnsi="Angsana New"/>
        <w:b/>
        <w:bCs/>
        <w:sz w:val="32"/>
        <w:szCs w:val="32"/>
        <w:cs/>
      </w:rPr>
      <w:t>(ไม่ได้</w:t>
    </w:r>
    <w:r>
      <w:rPr>
        <w:rFonts w:ascii="Angsana New" w:hAnsi="Angsana New" w:hint="cs"/>
        <w:b/>
        <w:bCs/>
        <w:sz w:val="32"/>
        <w:szCs w:val="32"/>
        <w:cs/>
      </w:rPr>
      <w:t>ตรวจสอบ</w:t>
    </w:r>
    <w:r>
      <w:rPr>
        <w:rFonts w:ascii="Angsana New" w:hAnsi="Angsana New"/>
        <w:b/>
        <w:bCs/>
        <w:sz w:val="32"/>
        <w:szCs w:val="32"/>
        <w:cs/>
      </w:rPr>
      <w:t>)</w:t>
    </w:r>
  </w:p>
  <w:p w14:paraId="4F3696DC" w14:textId="77777777" w:rsidR="00A6191D" w:rsidRPr="00A54803" w:rsidRDefault="00A6191D" w:rsidP="006B41FC">
    <w:pPr>
      <w:pStyle w:val="Header"/>
      <w:rPr>
        <w:rFonts w:ascii="Angsana New" w:hAnsi="Angsana New"/>
        <w:sz w:val="32"/>
        <w:szCs w:val="3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4BE5C7D" w14:textId="77777777" w:rsidR="00A6191D" w:rsidRDefault="00A6191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5B1C8F"/>
    <w:multiLevelType w:val="hybridMultilevel"/>
    <w:tmpl w:val="7138DB2C"/>
    <w:lvl w:ilvl="0" w:tplc="AE0EBCE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43F26B1"/>
    <w:multiLevelType w:val="hybridMultilevel"/>
    <w:tmpl w:val="E4845C0A"/>
    <w:lvl w:ilvl="0" w:tplc="C6FC5532">
      <w:start w:val="1"/>
      <w:numFmt w:val="thaiLetters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">
    <w:nsid w:val="06870732"/>
    <w:multiLevelType w:val="hybridMultilevel"/>
    <w:tmpl w:val="1A847DF2"/>
    <w:lvl w:ilvl="0" w:tplc="D57EE3E2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9D136E8"/>
    <w:multiLevelType w:val="hybridMultilevel"/>
    <w:tmpl w:val="3DC89C90"/>
    <w:lvl w:ilvl="0" w:tplc="BF3A9C0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AAA3B29"/>
    <w:multiLevelType w:val="hybridMultilevel"/>
    <w:tmpl w:val="E6D28B38"/>
    <w:lvl w:ilvl="0" w:tplc="25F80FFE">
      <w:start w:val="1"/>
      <w:numFmt w:val="thaiLetters"/>
      <w:lvlText w:val="%1)"/>
      <w:lvlJc w:val="left"/>
      <w:pPr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0C8E54DA"/>
    <w:multiLevelType w:val="hybridMultilevel"/>
    <w:tmpl w:val="DDE06BB8"/>
    <w:lvl w:ilvl="0" w:tplc="E596343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0D6C177F"/>
    <w:multiLevelType w:val="hybridMultilevel"/>
    <w:tmpl w:val="DB98DF34"/>
    <w:lvl w:ilvl="0" w:tplc="5158F2D4">
      <w:start w:val="1"/>
      <w:numFmt w:val="decimal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>
    <w:nsid w:val="0E5618EF"/>
    <w:multiLevelType w:val="hybridMultilevel"/>
    <w:tmpl w:val="3F26049C"/>
    <w:lvl w:ilvl="0" w:tplc="D9B2340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>
    <w:nsid w:val="10A40B2A"/>
    <w:multiLevelType w:val="multilevel"/>
    <w:tmpl w:val="E696B51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3479"/>
        </w:tabs>
        <w:ind w:left="3479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9">
    <w:nsid w:val="111921E0"/>
    <w:multiLevelType w:val="hybridMultilevel"/>
    <w:tmpl w:val="B3A42EE2"/>
    <w:lvl w:ilvl="0" w:tplc="53D45980">
      <w:start w:val="1"/>
      <w:numFmt w:val="thaiLetters"/>
      <w:lvlText w:val="(%1)"/>
      <w:lvlJc w:val="left"/>
      <w:pPr>
        <w:ind w:left="243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 w:tplc="2BBC3F8E">
      <w:start w:val="1"/>
      <w:numFmt w:val="decimal"/>
      <w:lvlText w:val="(%2)"/>
      <w:lvlJc w:val="left"/>
      <w:pPr>
        <w:ind w:left="315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10">
    <w:nsid w:val="153A01AF"/>
    <w:multiLevelType w:val="hybridMultilevel"/>
    <w:tmpl w:val="0100AD48"/>
    <w:lvl w:ilvl="0" w:tplc="0F0E0C66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2476" w:hanging="360"/>
      </w:pPr>
    </w:lvl>
    <w:lvl w:ilvl="2" w:tplc="0409001B" w:tentative="1">
      <w:start w:val="1"/>
      <w:numFmt w:val="lowerRoman"/>
      <w:lvlText w:val="%3."/>
      <w:lvlJc w:val="right"/>
      <w:pPr>
        <w:ind w:left="3196" w:hanging="180"/>
      </w:pPr>
    </w:lvl>
    <w:lvl w:ilvl="3" w:tplc="0409000F" w:tentative="1">
      <w:start w:val="1"/>
      <w:numFmt w:val="decimal"/>
      <w:lvlText w:val="%4."/>
      <w:lvlJc w:val="left"/>
      <w:pPr>
        <w:ind w:left="3916" w:hanging="360"/>
      </w:pPr>
    </w:lvl>
    <w:lvl w:ilvl="4" w:tplc="04090019" w:tentative="1">
      <w:start w:val="1"/>
      <w:numFmt w:val="lowerLetter"/>
      <w:lvlText w:val="%5."/>
      <w:lvlJc w:val="left"/>
      <w:pPr>
        <w:ind w:left="4636" w:hanging="360"/>
      </w:pPr>
    </w:lvl>
    <w:lvl w:ilvl="5" w:tplc="0409001B" w:tentative="1">
      <w:start w:val="1"/>
      <w:numFmt w:val="lowerRoman"/>
      <w:lvlText w:val="%6."/>
      <w:lvlJc w:val="right"/>
      <w:pPr>
        <w:ind w:left="5356" w:hanging="180"/>
      </w:pPr>
    </w:lvl>
    <w:lvl w:ilvl="6" w:tplc="0409000F" w:tentative="1">
      <w:start w:val="1"/>
      <w:numFmt w:val="decimal"/>
      <w:lvlText w:val="%7."/>
      <w:lvlJc w:val="left"/>
      <w:pPr>
        <w:ind w:left="6076" w:hanging="360"/>
      </w:pPr>
    </w:lvl>
    <w:lvl w:ilvl="7" w:tplc="04090019" w:tentative="1">
      <w:start w:val="1"/>
      <w:numFmt w:val="lowerLetter"/>
      <w:lvlText w:val="%8."/>
      <w:lvlJc w:val="left"/>
      <w:pPr>
        <w:ind w:left="6796" w:hanging="360"/>
      </w:pPr>
    </w:lvl>
    <w:lvl w:ilvl="8" w:tplc="0409001B" w:tentative="1">
      <w:start w:val="1"/>
      <w:numFmt w:val="lowerRoman"/>
      <w:lvlText w:val="%9."/>
      <w:lvlJc w:val="right"/>
      <w:pPr>
        <w:ind w:left="7516" w:hanging="180"/>
      </w:pPr>
    </w:lvl>
  </w:abstractNum>
  <w:abstractNum w:abstractNumId="11">
    <w:nsid w:val="18B57D20"/>
    <w:multiLevelType w:val="hybridMultilevel"/>
    <w:tmpl w:val="67F8EEAE"/>
    <w:lvl w:ilvl="0" w:tplc="2DBE355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9F9280D"/>
    <w:multiLevelType w:val="hybridMultilevel"/>
    <w:tmpl w:val="4F5AB1E6"/>
    <w:lvl w:ilvl="0" w:tplc="BF3A9C0A">
      <w:start w:val="1"/>
      <w:numFmt w:val="bullet"/>
      <w:lvlText w:val="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</w:rPr>
    </w:lvl>
    <w:lvl w:ilvl="1" w:tplc="57C6AAE2">
      <w:start w:val="1"/>
      <w:numFmt w:val="bullet"/>
      <w:lvlText w:val=""/>
      <w:lvlJc w:val="left"/>
      <w:pPr>
        <w:tabs>
          <w:tab w:val="num" w:pos="2007"/>
        </w:tabs>
        <w:ind w:left="2007" w:hanging="360"/>
      </w:pPr>
      <w:rPr>
        <w:rFonts w:ascii="Symbol" w:hAnsi="Symbol" w:hint="default"/>
        <w:color w:val="auto"/>
        <w:sz w:val="18"/>
        <w:szCs w:val="18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>
    <w:nsid w:val="1AA84F56"/>
    <w:multiLevelType w:val="hybridMultilevel"/>
    <w:tmpl w:val="F4CA93D6"/>
    <w:lvl w:ilvl="0" w:tplc="F6025C5A">
      <w:start w:val="54"/>
      <w:numFmt w:val="bullet"/>
      <w:lvlText w:val="-"/>
      <w:lvlJc w:val="left"/>
      <w:pPr>
        <w:ind w:left="731" w:hanging="360"/>
      </w:pPr>
      <w:rPr>
        <w:rFonts w:ascii="Angsana New" w:eastAsia="Times New Roman" w:hAnsi="Angsana New" w:cs="Angsana New" w:hint="default"/>
        <w:b w:val="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91" w:hanging="360"/>
      </w:pPr>
      <w:rPr>
        <w:rFonts w:ascii="Wingdings" w:hAnsi="Wingdings" w:hint="default"/>
      </w:rPr>
    </w:lvl>
  </w:abstractNum>
  <w:abstractNum w:abstractNumId="14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5">
    <w:nsid w:val="1CD55659"/>
    <w:multiLevelType w:val="hybridMultilevel"/>
    <w:tmpl w:val="7138DB2C"/>
    <w:lvl w:ilvl="0" w:tplc="AE0EBCE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>
    <w:nsid w:val="1F7D2B3C"/>
    <w:multiLevelType w:val="hybridMultilevel"/>
    <w:tmpl w:val="27A2FE3E"/>
    <w:lvl w:ilvl="0" w:tplc="3D9CD482">
      <w:start w:val="7"/>
      <w:numFmt w:val="thaiLetters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17">
    <w:nsid w:val="1F855A50"/>
    <w:multiLevelType w:val="hybridMultilevel"/>
    <w:tmpl w:val="F3582186"/>
    <w:lvl w:ilvl="0" w:tplc="B44408FC">
      <w:start w:val="1"/>
      <w:numFmt w:val="decimal"/>
      <w:lvlText w:val="(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8">
    <w:nsid w:val="20BF73A7"/>
    <w:multiLevelType w:val="hybridMultilevel"/>
    <w:tmpl w:val="537C32C8"/>
    <w:lvl w:ilvl="0" w:tplc="D922AA5E">
      <w:start w:val="1"/>
      <w:numFmt w:val="thaiLetters"/>
      <w:lvlText w:val="%1)"/>
      <w:lvlJc w:val="left"/>
      <w:pPr>
        <w:ind w:left="759" w:hanging="360"/>
      </w:pPr>
      <w:rPr>
        <w:rFonts w:ascii="Angsana New" w:hAnsi="Angsana New" w:cs="Angsana New"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79" w:hanging="360"/>
      </w:pPr>
    </w:lvl>
    <w:lvl w:ilvl="2" w:tplc="0409001B" w:tentative="1">
      <w:start w:val="1"/>
      <w:numFmt w:val="lowerRoman"/>
      <w:lvlText w:val="%3."/>
      <w:lvlJc w:val="right"/>
      <w:pPr>
        <w:ind w:left="2199" w:hanging="180"/>
      </w:pPr>
    </w:lvl>
    <w:lvl w:ilvl="3" w:tplc="0409000F" w:tentative="1">
      <w:start w:val="1"/>
      <w:numFmt w:val="decimal"/>
      <w:lvlText w:val="%4."/>
      <w:lvlJc w:val="left"/>
      <w:pPr>
        <w:ind w:left="2919" w:hanging="360"/>
      </w:pPr>
    </w:lvl>
    <w:lvl w:ilvl="4" w:tplc="04090019" w:tentative="1">
      <w:start w:val="1"/>
      <w:numFmt w:val="lowerLetter"/>
      <w:lvlText w:val="%5."/>
      <w:lvlJc w:val="left"/>
      <w:pPr>
        <w:ind w:left="3639" w:hanging="360"/>
      </w:pPr>
    </w:lvl>
    <w:lvl w:ilvl="5" w:tplc="0409001B" w:tentative="1">
      <w:start w:val="1"/>
      <w:numFmt w:val="lowerRoman"/>
      <w:lvlText w:val="%6."/>
      <w:lvlJc w:val="right"/>
      <w:pPr>
        <w:ind w:left="4359" w:hanging="180"/>
      </w:pPr>
    </w:lvl>
    <w:lvl w:ilvl="6" w:tplc="0409000F" w:tentative="1">
      <w:start w:val="1"/>
      <w:numFmt w:val="decimal"/>
      <w:lvlText w:val="%7."/>
      <w:lvlJc w:val="left"/>
      <w:pPr>
        <w:ind w:left="5079" w:hanging="360"/>
      </w:pPr>
    </w:lvl>
    <w:lvl w:ilvl="7" w:tplc="04090019" w:tentative="1">
      <w:start w:val="1"/>
      <w:numFmt w:val="lowerLetter"/>
      <w:lvlText w:val="%8."/>
      <w:lvlJc w:val="left"/>
      <w:pPr>
        <w:ind w:left="5799" w:hanging="360"/>
      </w:pPr>
    </w:lvl>
    <w:lvl w:ilvl="8" w:tplc="0409001B" w:tentative="1">
      <w:start w:val="1"/>
      <w:numFmt w:val="lowerRoman"/>
      <w:lvlText w:val="%9."/>
      <w:lvlJc w:val="right"/>
      <w:pPr>
        <w:ind w:left="6519" w:hanging="180"/>
      </w:pPr>
    </w:lvl>
  </w:abstractNum>
  <w:abstractNum w:abstractNumId="19">
    <w:nsid w:val="22652354"/>
    <w:multiLevelType w:val="multilevel"/>
    <w:tmpl w:val="F7F4D33E"/>
    <w:lvl w:ilvl="0">
      <w:start w:val="1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entative="1">
      <w:start w:val="1"/>
      <w:numFmt w:val="lowerLetter"/>
      <w:lvlText w:val="%2."/>
      <w:lvlJc w:val="left"/>
      <w:pPr>
        <w:ind w:left="1980" w:hanging="360"/>
      </w:pPr>
    </w:lvl>
    <w:lvl w:ilvl="2" w:tentative="1">
      <w:start w:val="1"/>
      <w:numFmt w:val="lowerRoman"/>
      <w:lvlText w:val="%3."/>
      <w:lvlJc w:val="right"/>
      <w:pPr>
        <w:ind w:left="2700" w:hanging="180"/>
      </w:pPr>
    </w:lvl>
    <w:lvl w:ilvl="3" w:tentative="1">
      <w:start w:val="1"/>
      <w:numFmt w:val="decimal"/>
      <w:lvlText w:val="%4."/>
      <w:lvlJc w:val="left"/>
      <w:pPr>
        <w:ind w:left="3420" w:hanging="360"/>
      </w:pPr>
    </w:lvl>
    <w:lvl w:ilvl="4" w:tentative="1">
      <w:start w:val="1"/>
      <w:numFmt w:val="lowerLetter"/>
      <w:lvlText w:val="%5."/>
      <w:lvlJc w:val="left"/>
      <w:pPr>
        <w:ind w:left="4140" w:hanging="360"/>
      </w:pPr>
    </w:lvl>
    <w:lvl w:ilvl="5" w:tentative="1">
      <w:start w:val="1"/>
      <w:numFmt w:val="lowerRoman"/>
      <w:lvlText w:val="%6."/>
      <w:lvlJc w:val="right"/>
      <w:pPr>
        <w:ind w:left="4860" w:hanging="180"/>
      </w:pPr>
    </w:lvl>
    <w:lvl w:ilvl="6" w:tentative="1">
      <w:start w:val="1"/>
      <w:numFmt w:val="decimal"/>
      <w:lvlText w:val="%7."/>
      <w:lvlJc w:val="left"/>
      <w:pPr>
        <w:ind w:left="5580" w:hanging="360"/>
      </w:pPr>
    </w:lvl>
    <w:lvl w:ilvl="7" w:tentative="1">
      <w:start w:val="1"/>
      <w:numFmt w:val="lowerLetter"/>
      <w:lvlText w:val="%8."/>
      <w:lvlJc w:val="left"/>
      <w:pPr>
        <w:ind w:left="6300" w:hanging="360"/>
      </w:pPr>
    </w:lvl>
    <w:lvl w:ilvl="8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0">
    <w:nsid w:val="236224AE"/>
    <w:multiLevelType w:val="hybridMultilevel"/>
    <w:tmpl w:val="10329AAA"/>
    <w:lvl w:ilvl="0" w:tplc="EBB89CC2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>
    <w:nsid w:val="236F04C2"/>
    <w:multiLevelType w:val="hybridMultilevel"/>
    <w:tmpl w:val="C3341A24"/>
    <w:lvl w:ilvl="0" w:tplc="17FC8B6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3EA2591A">
      <w:numFmt w:val="bullet"/>
      <w:lvlText w:val="•"/>
      <w:lvlJc w:val="left"/>
      <w:pPr>
        <w:ind w:left="2160" w:hanging="54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2">
    <w:nsid w:val="23C32CEE"/>
    <w:multiLevelType w:val="hybridMultilevel"/>
    <w:tmpl w:val="609E295C"/>
    <w:lvl w:ilvl="0" w:tplc="F648DFA0">
      <w:start w:val="2"/>
      <w:numFmt w:val="thaiLetters"/>
      <w:lvlText w:val="(%1)"/>
      <w:lvlJc w:val="left"/>
      <w:pPr>
        <w:ind w:left="878" w:hanging="360"/>
      </w:pPr>
      <w:rPr>
        <w:rFonts w:hint="default"/>
        <w:b w:val="0"/>
        <w:bCs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3">
    <w:nsid w:val="2437062F"/>
    <w:multiLevelType w:val="hybridMultilevel"/>
    <w:tmpl w:val="50C4DE82"/>
    <w:lvl w:ilvl="0" w:tplc="C624F338">
      <w:start w:val="1"/>
      <w:numFmt w:val="bullet"/>
      <w:lvlText w:val="-"/>
      <w:lvlJc w:val="left"/>
      <w:pPr>
        <w:ind w:left="900" w:hanging="360"/>
      </w:pPr>
      <w:rPr>
        <w:rFonts w:ascii="Angsana New" w:hAnsi="Angsana New" w:cs="Angsana New" w:hint="default"/>
        <w:color w:val="auto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4">
    <w:nsid w:val="24DB19EE"/>
    <w:multiLevelType w:val="hybridMultilevel"/>
    <w:tmpl w:val="D79AB15E"/>
    <w:lvl w:ilvl="0" w:tplc="22D49F04">
      <w:start w:val="1"/>
      <w:numFmt w:val="decimal"/>
      <w:lvlText w:val="(%1)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5">
    <w:nsid w:val="256E322F"/>
    <w:multiLevelType w:val="hybridMultilevel"/>
    <w:tmpl w:val="20A82000"/>
    <w:lvl w:ilvl="0" w:tplc="87F0676C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264B49AE"/>
    <w:multiLevelType w:val="hybridMultilevel"/>
    <w:tmpl w:val="D6A285A2"/>
    <w:lvl w:ilvl="0" w:tplc="04BE507E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26B40E7B"/>
    <w:multiLevelType w:val="hybridMultilevel"/>
    <w:tmpl w:val="E1C846B2"/>
    <w:lvl w:ilvl="0" w:tplc="82DE0F3C">
      <w:start w:val="1"/>
      <w:numFmt w:val="thaiLetters"/>
      <w:lvlText w:val="(%1)"/>
      <w:lvlJc w:val="left"/>
      <w:pPr>
        <w:ind w:left="878" w:hanging="360"/>
      </w:pPr>
      <w:rPr>
        <w:rFonts w:ascii="Angsana New" w:hAnsi="Angsana New" w:hint="default"/>
        <w:b w:val="0"/>
        <w:i w:val="0"/>
        <w:iCs/>
        <w:sz w:val="30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28">
    <w:nsid w:val="2BD2455C"/>
    <w:multiLevelType w:val="hybridMultilevel"/>
    <w:tmpl w:val="403839B0"/>
    <w:lvl w:ilvl="0" w:tplc="9E34AD24">
      <w:start w:val="2"/>
      <w:numFmt w:val="thaiLetters"/>
      <w:lvlText w:val="(%1)"/>
      <w:lvlJc w:val="left"/>
      <w:pPr>
        <w:ind w:left="1260" w:hanging="360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2E8D1A72"/>
    <w:multiLevelType w:val="singleLevel"/>
    <w:tmpl w:val="BE80B264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0">
    <w:nsid w:val="2EF532C6"/>
    <w:multiLevelType w:val="hybridMultilevel"/>
    <w:tmpl w:val="10FE524E"/>
    <w:lvl w:ilvl="0" w:tplc="09DA5194">
      <w:start w:val="1"/>
      <w:numFmt w:val="thaiLetters"/>
      <w:lvlText w:val="(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2F494857"/>
    <w:multiLevelType w:val="hybridMultilevel"/>
    <w:tmpl w:val="D3366E4E"/>
    <w:lvl w:ilvl="0" w:tplc="25F80FFE">
      <w:start w:val="1"/>
      <w:numFmt w:val="thaiLetters"/>
      <w:lvlText w:val="%1)"/>
      <w:lvlJc w:val="left"/>
      <w:pPr>
        <w:ind w:left="1283" w:hanging="360"/>
      </w:pPr>
      <w:rPr>
        <w:rFonts w:ascii="Angsana New" w:hAnsi="Angsana New" w:cs="Angsana New" w:hint="default"/>
        <w:sz w:val="30"/>
        <w:szCs w:val="30"/>
      </w:rPr>
    </w:lvl>
    <w:lvl w:ilvl="1" w:tplc="37AAD2CA">
      <w:start w:val="1"/>
      <w:numFmt w:val="decimal"/>
      <w:lvlText w:val="%2)"/>
      <w:lvlJc w:val="left"/>
      <w:pPr>
        <w:ind w:left="1440" w:hanging="360"/>
      </w:pPr>
      <w:rPr>
        <w:rFonts w:ascii="Angsana New" w:hAnsi="Angsana New" w:cs="Angsana New" w:hint="default"/>
        <w:sz w:val="30"/>
        <w:szCs w:val="30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30223B79"/>
    <w:multiLevelType w:val="hybridMultilevel"/>
    <w:tmpl w:val="80EEB7EE"/>
    <w:lvl w:ilvl="0" w:tplc="38D0DDBE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3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4">
    <w:nsid w:val="331E3F27"/>
    <w:multiLevelType w:val="hybridMultilevel"/>
    <w:tmpl w:val="CF92A13E"/>
    <w:lvl w:ilvl="0" w:tplc="A59E41E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33434CE0"/>
    <w:multiLevelType w:val="hybridMultilevel"/>
    <w:tmpl w:val="0DFCD550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E1506416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  <w:sz w:val="18"/>
        <w:szCs w:val="18"/>
        <w:lang w:bidi="th-TH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6">
    <w:nsid w:val="36D11FD5"/>
    <w:multiLevelType w:val="hybridMultilevel"/>
    <w:tmpl w:val="4D3C6CBE"/>
    <w:lvl w:ilvl="0" w:tplc="52D091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38664E3D"/>
    <w:multiLevelType w:val="hybridMultilevel"/>
    <w:tmpl w:val="059E00B6"/>
    <w:lvl w:ilvl="0" w:tplc="088E8FA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3A5E78A5"/>
    <w:multiLevelType w:val="hybridMultilevel"/>
    <w:tmpl w:val="501E0C84"/>
    <w:lvl w:ilvl="0" w:tplc="A29E0126">
      <w:start w:val="1"/>
      <w:numFmt w:val="thaiLetters"/>
      <w:lvlText w:val="(%1)"/>
      <w:lvlJc w:val="left"/>
      <w:pPr>
        <w:ind w:left="878" w:hanging="360"/>
      </w:pPr>
      <w:rPr>
        <w:rFonts w:hint="default"/>
        <w:b w:val="0"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3B4574E0"/>
    <w:multiLevelType w:val="hybridMultilevel"/>
    <w:tmpl w:val="6EC6FB24"/>
    <w:lvl w:ilvl="0" w:tplc="0F9056EE">
      <w:numFmt w:val="bullet"/>
      <w:lvlText w:val="•"/>
      <w:lvlJc w:val="left"/>
      <w:pPr>
        <w:ind w:left="1080" w:hanging="540"/>
      </w:pPr>
      <w:rPr>
        <w:rFonts w:ascii="Angsana New" w:eastAsia="Times New Roman" w:hAnsi="Angsana New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0">
    <w:nsid w:val="3E3D5D0C"/>
    <w:multiLevelType w:val="hybridMultilevel"/>
    <w:tmpl w:val="5A6EBE6E"/>
    <w:lvl w:ilvl="0" w:tplc="618A5B34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  <w:sz w:val="3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41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2">
    <w:nsid w:val="40454F03"/>
    <w:multiLevelType w:val="hybridMultilevel"/>
    <w:tmpl w:val="268642C6"/>
    <w:lvl w:ilvl="0" w:tplc="18748264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3">
    <w:nsid w:val="40C6236A"/>
    <w:multiLevelType w:val="hybridMultilevel"/>
    <w:tmpl w:val="99F6D9C8"/>
    <w:lvl w:ilvl="0" w:tplc="4F307556">
      <w:start w:val="1"/>
      <w:numFmt w:val="thaiLetters"/>
      <w:lvlText w:val="(%1)"/>
      <w:lvlJc w:val="left"/>
      <w:pPr>
        <w:ind w:left="878" w:hanging="360"/>
      </w:pPr>
      <w:rPr>
        <w:rFonts w:hint="default"/>
        <w:b w:val="0"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44">
    <w:nsid w:val="41B27C27"/>
    <w:multiLevelType w:val="hybridMultilevel"/>
    <w:tmpl w:val="25381FC6"/>
    <w:lvl w:ilvl="0" w:tplc="470CE866">
      <w:start w:val="1"/>
      <w:numFmt w:val="thaiLetters"/>
      <w:lvlText w:val="(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45">
    <w:nsid w:val="42602340"/>
    <w:multiLevelType w:val="hybridMultilevel"/>
    <w:tmpl w:val="49A49154"/>
    <w:lvl w:ilvl="0" w:tplc="EFE854CA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48D12E5F"/>
    <w:multiLevelType w:val="hybridMultilevel"/>
    <w:tmpl w:val="BDFACBE2"/>
    <w:lvl w:ilvl="0" w:tplc="554A7B54">
      <w:start w:val="1"/>
      <w:numFmt w:val="decimal"/>
      <w:lvlText w:val="(%1)"/>
      <w:lvlJc w:val="left"/>
      <w:pPr>
        <w:ind w:left="1080" w:hanging="54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7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48">
    <w:nsid w:val="4B442437"/>
    <w:multiLevelType w:val="hybridMultilevel"/>
    <w:tmpl w:val="22FA1F38"/>
    <w:lvl w:ilvl="0" w:tplc="E13C7A38">
      <w:start w:val="1"/>
      <w:numFmt w:val="thaiLetters"/>
      <w:lvlText w:val="(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>
    <w:nsid w:val="50A04A6F"/>
    <w:multiLevelType w:val="hybridMultilevel"/>
    <w:tmpl w:val="7F346C7A"/>
    <w:lvl w:ilvl="0" w:tplc="DC16F032">
      <w:start w:val="1"/>
      <w:numFmt w:val="decimal"/>
      <w:lvlText w:val="(%1)"/>
      <w:lvlJc w:val="left"/>
      <w:pPr>
        <w:ind w:left="878" w:hanging="360"/>
      </w:pPr>
      <w:rPr>
        <w:rFonts w:hint="default"/>
        <w:b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50">
    <w:nsid w:val="53C44864"/>
    <w:multiLevelType w:val="hybridMultilevel"/>
    <w:tmpl w:val="A6D27590"/>
    <w:lvl w:ilvl="0" w:tplc="251C2EF4">
      <w:start w:val="1"/>
      <w:numFmt w:val="thaiLetters"/>
      <w:lvlText w:val="%1)"/>
      <w:lvlJc w:val="left"/>
      <w:pPr>
        <w:ind w:left="2430" w:hanging="360"/>
      </w:pPr>
      <w:rPr>
        <w:rFonts w:ascii="Angsana New" w:hAnsi="Angsana New" w:cs="Angsana New" w:hint="default"/>
        <w:sz w:val="30"/>
        <w:szCs w:val="30"/>
        <w:lang w:val="en-US"/>
      </w:rPr>
    </w:lvl>
    <w:lvl w:ilvl="1" w:tplc="04090011">
      <w:start w:val="1"/>
      <w:numFmt w:val="decimal"/>
      <w:lvlText w:val="%2)"/>
      <w:lvlJc w:val="left"/>
      <w:pPr>
        <w:ind w:left="3150" w:hanging="360"/>
      </w:pPr>
    </w:lvl>
    <w:lvl w:ilvl="2" w:tplc="0409001B">
      <w:start w:val="1"/>
      <w:numFmt w:val="lowerRoman"/>
      <w:lvlText w:val="%3."/>
      <w:lvlJc w:val="right"/>
      <w:pPr>
        <w:ind w:left="3870" w:hanging="180"/>
      </w:pPr>
    </w:lvl>
    <w:lvl w:ilvl="3" w:tplc="0409000F" w:tentative="1">
      <w:start w:val="1"/>
      <w:numFmt w:val="decimal"/>
      <w:lvlText w:val="%4."/>
      <w:lvlJc w:val="left"/>
      <w:pPr>
        <w:ind w:left="4590" w:hanging="360"/>
      </w:pPr>
    </w:lvl>
    <w:lvl w:ilvl="4" w:tplc="04090019" w:tentative="1">
      <w:start w:val="1"/>
      <w:numFmt w:val="lowerLetter"/>
      <w:lvlText w:val="%5."/>
      <w:lvlJc w:val="left"/>
      <w:pPr>
        <w:ind w:left="5310" w:hanging="360"/>
      </w:pPr>
    </w:lvl>
    <w:lvl w:ilvl="5" w:tplc="0409001B" w:tentative="1">
      <w:start w:val="1"/>
      <w:numFmt w:val="lowerRoman"/>
      <w:lvlText w:val="%6."/>
      <w:lvlJc w:val="right"/>
      <w:pPr>
        <w:ind w:left="6030" w:hanging="180"/>
      </w:pPr>
    </w:lvl>
    <w:lvl w:ilvl="6" w:tplc="0409000F" w:tentative="1">
      <w:start w:val="1"/>
      <w:numFmt w:val="decimal"/>
      <w:lvlText w:val="%7."/>
      <w:lvlJc w:val="left"/>
      <w:pPr>
        <w:ind w:left="6750" w:hanging="360"/>
      </w:pPr>
    </w:lvl>
    <w:lvl w:ilvl="7" w:tplc="04090019" w:tentative="1">
      <w:start w:val="1"/>
      <w:numFmt w:val="lowerLetter"/>
      <w:lvlText w:val="%8."/>
      <w:lvlJc w:val="left"/>
      <w:pPr>
        <w:ind w:left="7470" w:hanging="360"/>
      </w:pPr>
    </w:lvl>
    <w:lvl w:ilvl="8" w:tplc="0409001B" w:tentative="1">
      <w:start w:val="1"/>
      <w:numFmt w:val="lowerRoman"/>
      <w:lvlText w:val="%9."/>
      <w:lvlJc w:val="right"/>
      <w:pPr>
        <w:ind w:left="8190" w:hanging="180"/>
      </w:pPr>
    </w:lvl>
  </w:abstractNum>
  <w:abstractNum w:abstractNumId="51">
    <w:nsid w:val="55445D76"/>
    <w:multiLevelType w:val="hybridMultilevel"/>
    <w:tmpl w:val="86E69DE8"/>
    <w:lvl w:ilvl="0" w:tplc="58B44E8A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554C7B45"/>
    <w:multiLevelType w:val="hybridMultilevel"/>
    <w:tmpl w:val="D9923DD4"/>
    <w:lvl w:ilvl="0" w:tplc="4BDE0D1C">
      <w:start w:val="1"/>
      <w:numFmt w:val="thaiLetters"/>
      <w:lvlText w:val="(%1)"/>
      <w:lvlJc w:val="left"/>
      <w:pPr>
        <w:ind w:left="878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53">
    <w:nsid w:val="57F63A3F"/>
    <w:multiLevelType w:val="hybridMultilevel"/>
    <w:tmpl w:val="D9923DD4"/>
    <w:lvl w:ilvl="0" w:tplc="4BDE0D1C">
      <w:start w:val="1"/>
      <w:numFmt w:val="thaiLetters"/>
      <w:lvlText w:val="(%1)"/>
      <w:lvlJc w:val="left"/>
      <w:pPr>
        <w:ind w:left="878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54">
    <w:nsid w:val="582E2496"/>
    <w:multiLevelType w:val="hybridMultilevel"/>
    <w:tmpl w:val="8022050A"/>
    <w:lvl w:ilvl="0" w:tplc="F6025C5A">
      <w:start w:val="54"/>
      <w:numFmt w:val="bullet"/>
      <w:lvlText w:val="-"/>
      <w:lvlJc w:val="left"/>
      <w:pPr>
        <w:ind w:left="513" w:hanging="360"/>
      </w:pPr>
      <w:rPr>
        <w:rFonts w:ascii="Angsana New" w:eastAsia="Times New Roman" w:hAnsi="Angsana New" w:cs="Angsana New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55">
    <w:nsid w:val="59CE0290"/>
    <w:multiLevelType w:val="multilevel"/>
    <w:tmpl w:val="58E6ED0A"/>
    <w:lvl w:ilvl="0">
      <w:start w:val="17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cs="Angsana New" w:hint="default"/>
        <w:b/>
        <w:bCs/>
        <w:i w:val="0"/>
        <w:iCs w:val="0"/>
        <w:szCs w:val="30"/>
      </w:rPr>
    </w:lvl>
    <w:lvl w:ilvl="1">
      <w:start w:val="5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cs="Angsana New" w:hint="default"/>
        <w:b w:val="0"/>
        <w:bCs/>
        <w:i/>
        <w:iCs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6">
    <w:nsid w:val="5D1B15D4"/>
    <w:multiLevelType w:val="hybridMultilevel"/>
    <w:tmpl w:val="29D2C5EE"/>
    <w:lvl w:ilvl="0" w:tplc="CC7C28A6">
      <w:start w:val="5"/>
      <w:numFmt w:val="thaiLetters"/>
      <w:lvlText w:val="(%1)"/>
      <w:lvlJc w:val="left"/>
      <w:pPr>
        <w:ind w:left="720" w:hanging="360"/>
      </w:pPr>
      <w:rPr>
        <w:rFonts w:hint="default"/>
        <w:i w:val="0"/>
        <w:iCs w:val="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5EB3327F"/>
    <w:multiLevelType w:val="hybridMultilevel"/>
    <w:tmpl w:val="7138DB2C"/>
    <w:lvl w:ilvl="0" w:tplc="AE0EBCE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8">
    <w:nsid w:val="5EE70FB5"/>
    <w:multiLevelType w:val="singleLevel"/>
    <w:tmpl w:val="F56A7C0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59">
    <w:nsid w:val="61000048"/>
    <w:multiLevelType w:val="hybridMultilevel"/>
    <w:tmpl w:val="448ABED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="Angsana New" w:eastAsia="Calibri" w:hAnsi="Angsana New" w:cs="Angsana New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1">
    <w:nsid w:val="63AF069C"/>
    <w:multiLevelType w:val="hybridMultilevel"/>
    <w:tmpl w:val="E3468FE8"/>
    <w:lvl w:ilvl="0" w:tplc="6230425E">
      <w:start w:val="8"/>
      <w:numFmt w:val="thaiLetters"/>
      <w:lvlText w:val="%1)"/>
      <w:lvlJc w:val="left"/>
      <w:pPr>
        <w:tabs>
          <w:tab w:val="num" w:pos="369"/>
        </w:tabs>
        <w:ind w:left="369" w:hanging="360"/>
      </w:pPr>
      <w:rPr>
        <w:rFonts w:hint="default"/>
        <w:b w:val="0"/>
        <w:bCs w:val="0"/>
        <w:i w:val="0"/>
        <w:iCs w:val="0"/>
      </w:rPr>
    </w:lvl>
    <w:lvl w:ilvl="1" w:tplc="A1748B9E">
      <w:start w:val="1"/>
      <w:numFmt w:val="lowerLetter"/>
      <w:lvlText w:val="%2."/>
      <w:lvlJc w:val="left"/>
      <w:pPr>
        <w:tabs>
          <w:tab w:val="num" w:pos="1089"/>
        </w:tabs>
        <w:ind w:left="1089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9"/>
        </w:tabs>
        <w:ind w:left="1809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9"/>
        </w:tabs>
        <w:ind w:left="2529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9"/>
        </w:tabs>
        <w:ind w:left="3249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9"/>
        </w:tabs>
        <w:ind w:left="3969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9"/>
        </w:tabs>
        <w:ind w:left="4689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9"/>
        </w:tabs>
        <w:ind w:left="5409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9"/>
        </w:tabs>
        <w:ind w:left="6129" w:hanging="180"/>
      </w:pPr>
    </w:lvl>
  </w:abstractNum>
  <w:abstractNum w:abstractNumId="62">
    <w:nsid w:val="64F67538"/>
    <w:multiLevelType w:val="hybridMultilevel"/>
    <w:tmpl w:val="89920D38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3">
    <w:nsid w:val="6567742B"/>
    <w:multiLevelType w:val="multilevel"/>
    <w:tmpl w:val="3E9A057A"/>
    <w:lvl w:ilvl="0">
      <w:start w:val="4"/>
      <w:numFmt w:val="decimal"/>
      <w:lvlText w:val="%1"/>
      <w:lvlJc w:val="left"/>
      <w:pPr>
        <w:tabs>
          <w:tab w:val="num" w:pos="1756"/>
        </w:tabs>
        <w:ind w:left="1756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default"/>
        <w:b w:val="0"/>
        <w:bCs w:val="0"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 w:hint="default"/>
      </w:rPr>
    </w:lvl>
  </w:abstractNum>
  <w:abstractNum w:abstractNumId="64">
    <w:nsid w:val="674D31DE"/>
    <w:multiLevelType w:val="hybridMultilevel"/>
    <w:tmpl w:val="082AAB3E"/>
    <w:lvl w:ilvl="0" w:tplc="F6AE1118"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65">
    <w:nsid w:val="67F57A37"/>
    <w:multiLevelType w:val="hybridMultilevel"/>
    <w:tmpl w:val="E3468FE8"/>
    <w:lvl w:ilvl="0" w:tplc="6230425E">
      <w:start w:val="8"/>
      <w:numFmt w:val="thaiLetters"/>
      <w:lvlText w:val="%1)"/>
      <w:lvlJc w:val="left"/>
      <w:pPr>
        <w:tabs>
          <w:tab w:val="num" w:pos="369"/>
        </w:tabs>
        <w:ind w:left="369" w:hanging="360"/>
      </w:pPr>
      <w:rPr>
        <w:rFonts w:hint="default"/>
        <w:b w:val="0"/>
        <w:bCs w:val="0"/>
        <w:i w:val="0"/>
        <w:iCs w:val="0"/>
      </w:rPr>
    </w:lvl>
    <w:lvl w:ilvl="1" w:tplc="A1748B9E">
      <w:start w:val="1"/>
      <w:numFmt w:val="lowerLetter"/>
      <w:lvlText w:val="%2."/>
      <w:lvlJc w:val="left"/>
      <w:pPr>
        <w:tabs>
          <w:tab w:val="num" w:pos="1089"/>
        </w:tabs>
        <w:ind w:left="1089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9"/>
        </w:tabs>
        <w:ind w:left="1809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9"/>
        </w:tabs>
        <w:ind w:left="2529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9"/>
        </w:tabs>
        <w:ind w:left="3249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9"/>
        </w:tabs>
        <w:ind w:left="3969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9"/>
        </w:tabs>
        <w:ind w:left="4689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9"/>
        </w:tabs>
        <w:ind w:left="5409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9"/>
        </w:tabs>
        <w:ind w:left="6129" w:hanging="180"/>
      </w:pPr>
    </w:lvl>
  </w:abstractNum>
  <w:abstractNum w:abstractNumId="66">
    <w:nsid w:val="680D1AB8"/>
    <w:multiLevelType w:val="hybridMultilevel"/>
    <w:tmpl w:val="70D8667A"/>
    <w:lvl w:ilvl="0" w:tplc="9A16E208">
      <w:start w:val="2"/>
      <w:numFmt w:val="decimal"/>
      <w:lvlText w:val="(%1)"/>
      <w:lvlJc w:val="left"/>
      <w:pPr>
        <w:ind w:left="878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A5C1CA5"/>
    <w:multiLevelType w:val="hybridMultilevel"/>
    <w:tmpl w:val="D5E40732"/>
    <w:lvl w:ilvl="0" w:tplc="6F9C217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18"/>
        <w:szCs w:val="18"/>
        <w:lang w:bidi="th-TH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8">
    <w:nsid w:val="6D0E03FF"/>
    <w:multiLevelType w:val="hybridMultilevel"/>
    <w:tmpl w:val="00007DF2"/>
    <w:lvl w:ilvl="0" w:tplc="779ACA3C">
      <w:start w:val="20"/>
      <w:numFmt w:val="thaiLetters"/>
      <w:lvlText w:val="(%1)"/>
      <w:lvlJc w:val="left"/>
      <w:pPr>
        <w:ind w:left="878" w:hanging="360"/>
      </w:pPr>
      <w:rPr>
        <w:rFonts w:hint="default"/>
        <w:b/>
        <w:i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69">
    <w:nsid w:val="6EB14CE8"/>
    <w:multiLevelType w:val="hybridMultilevel"/>
    <w:tmpl w:val="7138DB2C"/>
    <w:lvl w:ilvl="0" w:tplc="AE0EBCE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0">
    <w:nsid w:val="6ED36E25"/>
    <w:multiLevelType w:val="hybridMultilevel"/>
    <w:tmpl w:val="7138DB2C"/>
    <w:lvl w:ilvl="0" w:tplc="AE0EBCE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1">
    <w:nsid w:val="70A70125"/>
    <w:multiLevelType w:val="singleLevel"/>
    <w:tmpl w:val="34C49EA8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18"/>
        <w:szCs w:val="24"/>
      </w:rPr>
    </w:lvl>
  </w:abstractNum>
  <w:abstractNum w:abstractNumId="72">
    <w:nsid w:val="714366A2"/>
    <w:multiLevelType w:val="hybridMultilevel"/>
    <w:tmpl w:val="FE4EA8F2"/>
    <w:lvl w:ilvl="0" w:tplc="C9BCAF54">
      <w:start w:val="1"/>
      <w:numFmt w:val="decimal"/>
      <w:lvlText w:val="(%1)"/>
      <w:lvlJc w:val="left"/>
      <w:pPr>
        <w:ind w:left="878" w:hanging="360"/>
      </w:pPr>
      <w:rPr>
        <w:rFonts w:hint="default"/>
        <w:b/>
        <w:bCs w:val="0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abstractNum w:abstractNumId="73">
    <w:nsid w:val="75091B4A"/>
    <w:multiLevelType w:val="hybridMultilevel"/>
    <w:tmpl w:val="7138DB2C"/>
    <w:lvl w:ilvl="0" w:tplc="AE0EBCE8">
      <w:start w:val="1"/>
      <w:numFmt w:val="decimal"/>
      <w:lvlText w:val="(%1)"/>
      <w:lvlJc w:val="left"/>
      <w:pPr>
        <w:ind w:left="90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4">
    <w:nsid w:val="75370374"/>
    <w:multiLevelType w:val="multilevel"/>
    <w:tmpl w:val="3A005C3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5">
    <w:nsid w:val="76364F6C"/>
    <w:multiLevelType w:val="hybridMultilevel"/>
    <w:tmpl w:val="B89E2328"/>
    <w:lvl w:ilvl="0" w:tplc="D57EE3E2">
      <w:start w:val="1"/>
      <w:numFmt w:val="thaiLetters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>
    <w:nsid w:val="77804161"/>
    <w:multiLevelType w:val="hybridMultilevel"/>
    <w:tmpl w:val="00E809E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>
    <w:nsid w:val="77997B64"/>
    <w:multiLevelType w:val="hybridMultilevel"/>
    <w:tmpl w:val="075A773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81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79">
    <w:nsid w:val="7C267F43"/>
    <w:multiLevelType w:val="hybridMultilevel"/>
    <w:tmpl w:val="D96CB2F8"/>
    <w:lvl w:ilvl="0" w:tplc="8C623220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>
    <w:nsid w:val="7C3C5A89"/>
    <w:multiLevelType w:val="hybridMultilevel"/>
    <w:tmpl w:val="893070EA"/>
    <w:lvl w:ilvl="0" w:tplc="DDC2DCBA">
      <w:start w:val="1"/>
      <w:numFmt w:val="decimal"/>
      <w:lvlText w:val="%1."/>
      <w:lvlJc w:val="left"/>
      <w:pPr>
        <w:ind w:left="8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8" w:hanging="360"/>
      </w:pPr>
    </w:lvl>
    <w:lvl w:ilvl="2" w:tplc="0409001B" w:tentative="1">
      <w:start w:val="1"/>
      <w:numFmt w:val="lowerRoman"/>
      <w:lvlText w:val="%3."/>
      <w:lvlJc w:val="right"/>
      <w:pPr>
        <w:ind w:left="2318" w:hanging="180"/>
      </w:pPr>
    </w:lvl>
    <w:lvl w:ilvl="3" w:tplc="0409000F" w:tentative="1">
      <w:start w:val="1"/>
      <w:numFmt w:val="decimal"/>
      <w:lvlText w:val="%4."/>
      <w:lvlJc w:val="left"/>
      <w:pPr>
        <w:ind w:left="3038" w:hanging="360"/>
      </w:pPr>
    </w:lvl>
    <w:lvl w:ilvl="4" w:tplc="04090019" w:tentative="1">
      <w:start w:val="1"/>
      <w:numFmt w:val="lowerLetter"/>
      <w:lvlText w:val="%5."/>
      <w:lvlJc w:val="left"/>
      <w:pPr>
        <w:ind w:left="3758" w:hanging="360"/>
      </w:pPr>
    </w:lvl>
    <w:lvl w:ilvl="5" w:tplc="0409001B" w:tentative="1">
      <w:start w:val="1"/>
      <w:numFmt w:val="lowerRoman"/>
      <w:lvlText w:val="%6."/>
      <w:lvlJc w:val="right"/>
      <w:pPr>
        <w:ind w:left="4478" w:hanging="180"/>
      </w:pPr>
    </w:lvl>
    <w:lvl w:ilvl="6" w:tplc="0409000F" w:tentative="1">
      <w:start w:val="1"/>
      <w:numFmt w:val="decimal"/>
      <w:lvlText w:val="%7."/>
      <w:lvlJc w:val="left"/>
      <w:pPr>
        <w:ind w:left="5198" w:hanging="360"/>
      </w:pPr>
    </w:lvl>
    <w:lvl w:ilvl="7" w:tplc="04090019" w:tentative="1">
      <w:start w:val="1"/>
      <w:numFmt w:val="lowerLetter"/>
      <w:lvlText w:val="%8."/>
      <w:lvlJc w:val="left"/>
      <w:pPr>
        <w:ind w:left="5918" w:hanging="360"/>
      </w:pPr>
    </w:lvl>
    <w:lvl w:ilvl="8" w:tplc="0409001B" w:tentative="1">
      <w:start w:val="1"/>
      <w:numFmt w:val="lowerRoman"/>
      <w:lvlText w:val="%9."/>
      <w:lvlJc w:val="right"/>
      <w:pPr>
        <w:ind w:left="6638" w:hanging="180"/>
      </w:pPr>
    </w:lvl>
  </w:abstractNum>
  <w:num w:numId="1">
    <w:abstractNumId w:val="33"/>
  </w:num>
  <w:num w:numId="2">
    <w:abstractNumId w:val="61"/>
  </w:num>
  <w:num w:numId="3">
    <w:abstractNumId w:val="47"/>
  </w:num>
  <w:num w:numId="4">
    <w:abstractNumId w:val="42"/>
  </w:num>
  <w:num w:numId="5">
    <w:abstractNumId w:val="54"/>
  </w:num>
  <w:num w:numId="6">
    <w:abstractNumId w:val="16"/>
  </w:num>
  <w:num w:numId="7">
    <w:abstractNumId w:val="67"/>
  </w:num>
  <w:num w:numId="8">
    <w:abstractNumId w:val="31"/>
  </w:num>
  <w:num w:numId="9">
    <w:abstractNumId w:val="60"/>
  </w:num>
  <w:num w:numId="10">
    <w:abstractNumId w:val="41"/>
  </w:num>
  <w:num w:numId="11">
    <w:abstractNumId w:val="14"/>
  </w:num>
  <w:num w:numId="12">
    <w:abstractNumId w:val="32"/>
  </w:num>
  <w:num w:numId="13">
    <w:abstractNumId w:val="25"/>
  </w:num>
  <w:num w:numId="14">
    <w:abstractNumId w:val="55"/>
  </w:num>
  <w:num w:numId="15">
    <w:abstractNumId w:val="29"/>
  </w:num>
  <w:num w:numId="16">
    <w:abstractNumId w:val="58"/>
  </w:num>
  <w:num w:numId="17">
    <w:abstractNumId w:val="20"/>
  </w:num>
  <w:num w:numId="18">
    <w:abstractNumId w:val="12"/>
  </w:num>
  <w:num w:numId="19">
    <w:abstractNumId w:val="13"/>
  </w:num>
  <w:num w:numId="20">
    <w:abstractNumId w:val="3"/>
  </w:num>
  <w:num w:numId="21">
    <w:abstractNumId w:val="46"/>
  </w:num>
  <w:num w:numId="22">
    <w:abstractNumId w:val="2"/>
  </w:num>
  <w:num w:numId="23">
    <w:abstractNumId w:val="74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65"/>
  </w:num>
  <w:num w:numId="25">
    <w:abstractNumId w:val="9"/>
  </w:num>
  <w:num w:numId="26">
    <w:abstractNumId w:val="80"/>
  </w:num>
  <w:num w:numId="27">
    <w:abstractNumId w:val="62"/>
  </w:num>
  <w:num w:numId="28">
    <w:abstractNumId w:val="56"/>
  </w:num>
  <w:num w:numId="29">
    <w:abstractNumId w:val="71"/>
  </w:num>
  <w:num w:numId="30">
    <w:abstractNumId w:val="40"/>
  </w:num>
  <w:num w:numId="31">
    <w:abstractNumId w:val="64"/>
  </w:num>
  <w:num w:numId="32">
    <w:abstractNumId w:val="5"/>
  </w:num>
  <w:num w:numId="33">
    <w:abstractNumId w:val="10"/>
  </w:num>
  <w:num w:numId="34">
    <w:abstractNumId w:val="72"/>
  </w:num>
  <w:num w:numId="35">
    <w:abstractNumId w:val="49"/>
  </w:num>
  <w:num w:numId="36">
    <w:abstractNumId w:val="36"/>
  </w:num>
  <w:num w:numId="37">
    <w:abstractNumId w:val="27"/>
  </w:num>
  <w:num w:numId="38">
    <w:abstractNumId w:val="53"/>
  </w:num>
  <w:num w:numId="39">
    <w:abstractNumId w:val="52"/>
  </w:num>
  <w:num w:numId="40">
    <w:abstractNumId w:val="66"/>
  </w:num>
  <w:num w:numId="41">
    <w:abstractNumId w:val="59"/>
  </w:num>
  <w:num w:numId="42">
    <w:abstractNumId w:val="76"/>
  </w:num>
  <w:num w:numId="43">
    <w:abstractNumId w:val="18"/>
  </w:num>
  <w:num w:numId="44">
    <w:abstractNumId w:val="50"/>
  </w:num>
  <w:num w:numId="45">
    <w:abstractNumId w:val="45"/>
  </w:num>
  <w:num w:numId="46">
    <w:abstractNumId w:val="11"/>
  </w:num>
  <w:num w:numId="47">
    <w:abstractNumId w:val="77"/>
  </w:num>
  <w:num w:numId="48">
    <w:abstractNumId w:val="0"/>
  </w:num>
  <w:num w:numId="49">
    <w:abstractNumId w:val="22"/>
  </w:num>
  <w:num w:numId="50">
    <w:abstractNumId w:val="43"/>
  </w:num>
  <w:num w:numId="51">
    <w:abstractNumId w:val="24"/>
  </w:num>
  <w:num w:numId="52">
    <w:abstractNumId w:val="68"/>
  </w:num>
  <w:num w:numId="53">
    <w:abstractNumId w:val="75"/>
  </w:num>
  <w:num w:numId="54">
    <w:abstractNumId w:val="38"/>
  </w:num>
  <w:num w:numId="55">
    <w:abstractNumId w:val="8"/>
  </w:num>
  <w:num w:numId="56">
    <w:abstractNumId w:val="63"/>
  </w:num>
  <w:num w:numId="57">
    <w:abstractNumId w:val="23"/>
  </w:num>
  <w:num w:numId="58">
    <w:abstractNumId w:val="7"/>
  </w:num>
  <w:num w:numId="59">
    <w:abstractNumId w:val="69"/>
  </w:num>
  <w:num w:numId="60">
    <w:abstractNumId w:val="57"/>
  </w:num>
  <w:num w:numId="61">
    <w:abstractNumId w:val="4"/>
  </w:num>
  <w:num w:numId="62">
    <w:abstractNumId w:val="15"/>
  </w:num>
  <w:num w:numId="63">
    <w:abstractNumId w:val="70"/>
  </w:num>
  <w:num w:numId="64">
    <w:abstractNumId w:val="79"/>
  </w:num>
  <w:num w:numId="65">
    <w:abstractNumId w:val="73"/>
  </w:num>
  <w:num w:numId="66">
    <w:abstractNumId w:val="6"/>
  </w:num>
  <w:num w:numId="67">
    <w:abstractNumId w:val="1"/>
  </w:num>
  <w:num w:numId="68">
    <w:abstractNumId w:val="44"/>
  </w:num>
  <w:num w:numId="69">
    <w:abstractNumId w:val="21"/>
  </w:num>
  <w:num w:numId="70">
    <w:abstractNumId w:val="39"/>
  </w:num>
  <w:num w:numId="71">
    <w:abstractNumId w:val="35"/>
  </w:num>
  <w:num w:numId="72">
    <w:abstractNumId w:val="30"/>
  </w:num>
  <w:num w:numId="73">
    <w:abstractNumId w:val="17"/>
  </w:num>
  <w:num w:numId="74">
    <w:abstractNumId w:val="37"/>
  </w:num>
  <w:num w:numId="75">
    <w:abstractNumId w:val="34"/>
  </w:num>
  <w:num w:numId="76">
    <w:abstractNumId w:val="51"/>
  </w:num>
  <w:num w:numId="77">
    <w:abstractNumId w:val="19"/>
  </w:num>
  <w:num w:numId="78">
    <w:abstractNumId w:val="28"/>
  </w:num>
  <w:num w:numId="79">
    <w:abstractNumId w:val="78"/>
  </w:num>
  <w:num w:numId="80">
    <w:abstractNumId w:val="26"/>
  </w:num>
  <w:num w:numId="81">
    <w:abstractNumId w:val="48"/>
  </w:num>
  <w:numIdMacAtCleanup w:val="7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isplayBackgroundShape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efaultTabStop w:val="562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13312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127299"/>
    <w:rsid w:val="00000087"/>
    <w:rsid w:val="00000416"/>
    <w:rsid w:val="000005BB"/>
    <w:rsid w:val="00000653"/>
    <w:rsid w:val="00000831"/>
    <w:rsid w:val="000009F2"/>
    <w:rsid w:val="00000DA3"/>
    <w:rsid w:val="00000EA1"/>
    <w:rsid w:val="0000131B"/>
    <w:rsid w:val="00001577"/>
    <w:rsid w:val="00001716"/>
    <w:rsid w:val="0000177C"/>
    <w:rsid w:val="000017B4"/>
    <w:rsid w:val="000019C7"/>
    <w:rsid w:val="00002354"/>
    <w:rsid w:val="00002682"/>
    <w:rsid w:val="00002759"/>
    <w:rsid w:val="00002785"/>
    <w:rsid w:val="00002AD7"/>
    <w:rsid w:val="00002B82"/>
    <w:rsid w:val="00002E56"/>
    <w:rsid w:val="00002F70"/>
    <w:rsid w:val="000030C2"/>
    <w:rsid w:val="0000344E"/>
    <w:rsid w:val="0000354D"/>
    <w:rsid w:val="000037E8"/>
    <w:rsid w:val="0000398B"/>
    <w:rsid w:val="00003DE6"/>
    <w:rsid w:val="00003F51"/>
    <w:rsid w:val="000042F9"/>
    <w:rsid w:val="00004459"/>
    <w:rsid w:val="00004526"/>
    <w:rsid w:val="0000489C"/>
    <w:rsid w:val="00004B28"/>
    <w:rsid w:val="00004CA5"/>
    <w:rsid w:val="00005437"/>
    <w:rsid w:val="00005548"/>
    <w:rsid w:val="00005749"/>
    <w:rsid w:val="0000577D"/>
    <w:rsid w:val="00006230"/>
    <w:rsid w:val="000063EA"/>
    <w:rsid w:val="000064C3"/>
    <w:rsid w:val="00006BF1"/>
    <w:rsid w:val="00006C38"/>
    <w:rsid w:val="00006CF3"/>
    <w:rsid w:val="0000773A"/>
    <w:rsid w:val="0000793A"/>
    <w:rsid w:val="00007DA4"/>
    <w:rsid w:val="00007F31"/>
    <w:rsid w:val="00010079"/>
    <w:rsid w:val="00010890"/>
    <w:rsid w:val="00010C9D"/>
    <w:rsid w:val="00010E4E"/>
    <w:rsid w:val="000112F2"/>
    <w:rsid w:val="0001150A"/>
    <w:rsid w:val="0001164A"/>
    <w:rsid w:val="000116D0"/>
    <w:rsid w:val="00011890"/>
    <w:rsid w:val="00011EAC"/>
    <w:rsid w:val="000121B4"/>
    <w:rsid w:val="00012377"/>
    <w:rsid w:val="000124F5"/>
    <w:rsid w:val="0001268D"/>
    <w:rsid w:val="000127F9"/>
    <w:rsid w:val="00012844"/>
    <w:rsid w:val="0001285C"/>
    <w:rsid w:val="000129B8"/>
    <w:rsid w:val="00012A9D"/>
    <w:rsid w:val="00012E32"/>
    <w:rsid w:val="0001335B"/>
    <w:rsid w:val="0001340F"/>
    <w:rsid w:val="00013446"/>
    <w:rsid w:val="00013607"/>
    <w:rsid w:val="00013AC7"/>
    <w:rsid w:val="00013F2C"/>
    <w:rsid w:val="00013F6E"/>
    <w:rsid w:val="00014057"/>
    <w:rsid w:val="0001405F"/>
    <w:rsid w:val="0001458E"/>
    <w:rsid w:val="000145F1"/>
    <w:rsid w:val="00014818"/>
    <w:rsid w:val="00014AE5"/>
    <w:rsid w:val="00015099"/>
    <w:rsid w:val="000154FE"/>
    <w:rsid w:val="00015A23"/>
    <w:rsid w:val="00015CB6"/>
    <w:rsid w:val="00015FD4"/>
    <w:rsid w:val="0001605D"/>
    <w:rsid w:val="0001682D"/>
    <w:rsid w:val="000169B1"/>
    <w:rsid w:val="00016ECB"/>
    <w:rsid w:val="0001740E"/>
    <w:rsid w:val="000176E0"/>
    <w:rsid w:val="00017956"/>
    <w:rsid w:val="00017B48"/>
    <w:rsid w:val="00017DD5"/>
    <w:rsid w:val="00020203"/>
    <w:rsid w:val="00020367"/>
    <w:rsid w:val="0002050E"/>
    <w:rsid w:val="000207F9"/>
    <w:rsid w:val="0002093E"/>
    <w:rsid w:val="00020985"/>
    <w:rsid w:val="00020D58"/>
    <w:rsid w:val="00020FE7"/>
    <w:rsid w:val="000212C0"/>
    <w:rsid w:val="000212EE"/>
    <w:rsid w:val="0002147A"/>
    <w:rsid w:val="00021635"/>
    <w:rsid w:val="000219BF"/>
    <w:rsid w:val="000219F9"/>
    <w:rsid w:val="00021A02"/>
    <w:rsid w:val="00021C8E"/>
    <w:rsid w:val="00021D65"/>
    <w:rsid w:val="00021DD3"/>
    <w:rsid w:val="00022236"/>
    <w:rsid w:val="000223B3"/>
    <w:rsid w:val="000224BB"/>
    <w:rsid w:val="000225EE"/>
    <w:rsid w:val="0002262B"/>
    <w:rsid w:val="00022650"/>
    <w:rsid w:val="0002349B"/>
    <w:rsid w:val="000235F0"/>
    <w:rsid w:val="00023D1F"/>
    <w:rsid w:val="00023D7E"/>
    <w:rsid w:val="00023E11"/>
    <w:rsid w:val="000243DC"/>
    <w:rsid w:val="0002440C"/>
    <w:rsid w:val="00024521"/>
    <w:rsid w:val="000246D2"/>
    <w:rsid w:val="000247D4"/>
    <w:rsid w:val="0002481F"/>
    <w:rsid w:val="00024870"/>
    <w:rsid w:val="000249BA"/>
    <w:rsid w:val="00024B07"/>
    <w:rsid w:val="00025480"/>
    <w:rsid w:val="000259BD"/>
    <w:rsid w:val="00025B0D"/>
    <w:rsid w:val="00025B15"/>
    <w:rsid w:val="00025DC9"/>
    <w:rsid w:val="00026064"/>
    <w:rsid w:val="000261C9"/>
    <w:rsid w:val="00026241"/>
    <w:rsid w:val="0002695E"/>
    <w:rsid w:val="00026C6A"/>
    <w:rsid w:val="00026E7A"/>
    <w:rsid w:val="00026EB9"/>
    <w:rsid w:val="0002703A"/>
    <w:rsid w:val="000274C9"/>
    <w:rsid w:val="000278A8"/>
    <w:rsid w:val="00027999"/>
    <w:rsid w:val="000279D0"/>
    <w:rsid w:val="000279F6"/>
    <w:rsid w:val="00030317"/>
    <w:rsid w:val="00030429"/>
    <w:rsid w:val="00030702"/>
    <w:rsid w:val="00030A40"/>
    <w:rsid w:val="00030E2B"/>
    <w:rsid w:val="0003125E"/>
    <w:rsid w:val="0003128C"/>
    <w:rsid w:val="000313F9"/>
    <w:rsid w:val="00031651"/>
    <w:rsid w:val="000316D5"/>
    <w:rsid w:val="00031797"/>
    <w:rsid w:val="00031995"/>
    <w:rsid w:val="00031996"/>
    <w:rsid w:val="00031B0D"/>
    <w:rsid w:val="00031EB3"/>
    <w:rsid w:val="00032038"/>
    <w:rsid w:val="000324DE"/>
    <w:rsid w:val="000327F7"/>
    <w:rsid w:val="0003288C"/>
    <w:rsid w:val="00032963"/>
    <w:rsid w:val="00032E24"/>
    <w:rsid w:val="000330FE"/>
    <w:rsid w:val="0003326D"/>
    <w:rsid w:val="000332E5"/>
    <w:rsid w:val="00033342"/>
    <w:rsid w:val="000333B8"/>
    <w:rsid w:val="0003366C"/>
    <w:rsid w:val="000337B7"/>
    <w:rsid w:val="00033951"/>
    <w:rsid w:val="000339B8"/>
    <w:rsid w:val="00033D41"/>
    <w:rsid w:val="00033F96"/>
    <w:rsid w:val="00034238"/>
    <w:rsid w:val="00034738"/>
    <w:rsid w:val="00034A17"/>
    <w:rsid w:val="00034E56"/>
    <w:rsid w:val="00034F87"/>
    <w:rsid w:val="0003541B"/>
    <w:rsid w:val="0003541D"/>
    <w:rsid w:val="0003566D"/>
    <w:rsid w:val="000356B1"/>
    <w:rsid w:val="00035822"/>
    <w:rsid w:val="00035AA5"/>
    <w:rsid w:val="00035C8A"/>
    <w:rsid w:val="00035F18"/>
    <w:rsid w:val="00036222"/>
    <w:rsid w:val="000362FD"/>
    <w:rsid w:val="00036539"/>
    <w:rsid w:val="00036601"/>
    <w:rsid w:val="00036A7C"/>
    <w:rsid w:val="00036D07"/>
    <w:rsid w:val="00036E06"/>
    <w:rsid w:val="000370AD"/>
    <w:rsid w:val="00037255"/>
    <w:rsid w:val="000374D0"/>
    <w:rsid w:val="00037534"/>
    <w:rsid w:val="00037833"/>
    <w:rsid w:val="00037A2D"/>
    <w:rsid w:val="00037B04"/>
    <w:rsid w:val="00037C33"/>
    <w:rsid w:val="000401AD"/>
    <w:rsid w:val="000405B2"/>
    <w:rsid w:val="0004072B"/>
    <w:rsid w:val="00040890"/>
    <w:rsid w:val="00040CAC"/>
    <w:rsid w:val="00040CC8"/>
    <w:rsid w:val="00040E5D"/>
    <w:rsid w:val="0004106A"/>
    <w:rsid w:val="0004120A"/>
    <w:rsid w:val="00041575"/>
    <w:rsid w:val="0004161A"/>
    <w:rsid w:val="00041736"/>
    <w:rsid w:val="000418F7"/>
    <w:rsid w:val="00041958"/>
    <w:rsid w:val="00041987"/>
    <w:rsid w:val="00041BBE"/>
    <w:rsid w:val="00041E82"/>
    <w:rsid w:val="000423AB"/>
    <w:rsid w:val="0004269D"/>
    <w:rsid w:val="000426B8"/>
    <w:rsid w:val="00042706"/>
    <w:rsid w:val="00042958"/>
    <w:rsid w:val="00042B71"/>
    <w:rsid w:val="00042FB7"/>
    <w:rsid w:val="0004311B"/>
    <w:rsid w:val="0004328A"/>
    <w:rsid w:val="00043589"/>
    <w:rsid w:val="0004397F"/>
    <w:rsid w:val="000439D3"/>
    <w:rsid w:val="00043B31"/>
    <w:rsid w:val="00043D68"/>
    <w:rsid w:val="000444E8"/>
    <w:rsid w:val="000444ED"/>
    <w:rsid w:val="000446D5"/>
    <w:rsid w:val="00044EB9"/>
    <w:rsid w:val="00044F45"/>
    <w:rsid w:val="0004504B"/>
    <w:rsid w:val="000452B7"/>
    <w:rsid w:val="000456E9"/>
    <w:rsid w:val="000457C4"/>
    <w:rsid w:val="00045856"/>
    <w:rsid w:val="00045967"/>
    <w:rsid w:val="00046331"/>
    <w:rsid w:val="00046783"/>
    <w:rsid w:val="0004692C"/>
    <w:rsid w:val="00046A70"/>
    <w:rsid w:val="00046C54"/>
    <w:rsid w:val="00046CDE"/>
    <w:rsid w:val="00047043"/>
    <w:rsid w:val="00047302"/>
    <w:rsid w:val="000474D6"/>
    <w:rsid w:val="00047598"/>
    <w:rsid w:val="0004768D"/>
    <w:rsid w:val="00047729"/>
    <w:rsid w:val="00047BB1"/>
    <w:rsid w:val="00050409"/>
    <w:rsid w:val="000507B1"/>
    <w:rsid w:val="000507BF"/>
    <w:rsid w:val="00050AFD"/>
    <w:rsid w:val="00050E93"/>
    <w:rsid w:val="0005108E"/>
    <w:rsid w:val="00051223"/>
    <w:rsid w:val="00051297"/>
    <w:rsid w:val="000517C3"/>
    <w:rsid w:val="00051980"/>
    <w:rsid w:val="00051EAF"/>
    <w:rsid w:val="0005262A"/>
    <w:rsid w:val="0005265B"/>
    <w:rsid w:val="00052724"/>
    <w:rsid w:val="00052DC4"/>
    <w:rsid w:val="000536B2"/>
    <w:rsid w:val="00053F10"/>
    <w:rsid w:val="00053FD6"/>
    <w:rsid w:val="000542D9"/>
    <w:rsid w:val="000542E7"/>
    <w:rsid w:val="000543D2"/>
    <w:rsid w:val="000547CC"/>
    <w:rsid w:val="00054931"/>
    <w:rsid w:val="0005495D"/>
    <w:rsid w:val="00054BBB"/>
    <w:rsid w:val="00054E6F"/>
    <w:rsid w:val="00054E8E"/>
    <w:rsid w:val="000550BB"/>
    <w:rsid w:val="000551A5"/>
    <w:rsid w:val="000551C5"/>
    <w:rsid w:val="000556ED"/>
    <w:rsid w:val="00055925"/>
    <w:rsid w:val="00055960"/>
    <w:rsid w:val="000559F1"/>
    <w:rsid w:val="00055A5E"/>
    <w:rsid w:val="00055B21"/>
    <w:rsid w:val="00055CFA"/>
    <w:rsid w:val="00055D63"/>
    <w:rsid w:val="00055FA0"/>
    <w:rsid w:val="000562C4"/>
    <w:rsid w:val="00056325"/>
    <w:rsid w:val="0005636C"/>
    <w:rsid w:val="00056C89"/>
    <w:rsid w:val="00056DFD"/>
    <w:rsid w:val="00056E4C"/>
    <w:rsid w:val="00056F5A"/>
    <w:rsid w:val="000570F2"/>
    <w:rsid w:val="00057296"/>
    <w:rsid w:val="0005741B"/>
    <w:rsid w:val="000574DA"/>
    <w:rsid w:val="00057870"/>
    <w:rsid w:val="00057A82"/>
    <w:rsid w:val="00057AB4"/>
    <w:rsid w:val="00057F44"/>
    <w:rsid w:val="0006038D"/>
    <w:rsid w:val="0006040D"/>
    <w:rsid w:val="0006068F"/>
    <w:rsid w:val="00060AC1"/>
    <w:rsid w:val="00060E11"/>
    <w:rsid w:val="00060FD8"/>
    <w:rsid w:val="000611AF"/>
    <w:rsid w:val="000611FC"/>
    <w:rsid w:val="0006138D"/>
    <w:rsid w:val="00061486"/>
    <w:rsid w:val="000615F2"/>
    <w:rsid w:val="00061614"/>
    <w:rsid w:val="00061736"/>
    <w:rsid w:val="00061AEE"/>
    <w:rsid w:val="00061C2D"/>
    <w:rsid w:val="0006202C"/>
    <w:rsid w:val="000620FD"/>
    <w:rsid w:val="000622B0"/>
    <w:rsid w:val="000622BF"/>
    <w:rsid w:val="0006240A"/>
    <w:rsid w:val="00062C2E"/>
    <w:rsid w:val="00062CEC"/>
    <w:rsid w:val="000631CF"/>
    <w:rsid w:val="00063394"/>
    <w:rsid w:val="0006340F"/>
    <w:rsid w:val="00063433"/>
    <w:rsid w:val="000635F4"/>
    <w:rsid w:val="00063702"/>
    <w:rsid w:val="00063948"/>
    <w:rsid w:val="00063B5C"/>
    <w:rsid w:val="00063C03"/>
    <w:rsid w:val="00063FFD"/>
    <w:rsid w:val="000646A7"/>
    <w:rsid w:val="00064867"/>
    <w:rsid w:val="000648E4"/>
    <w:rsid w:val="00064C99"/>
    <w:rsid w:val="00064F27"/>
    <w:rsid w:val="0006501D"/>
    <w:rsid w:val="000656E1"/>
    <w:rsid w:val="00065735"/>
    <w:rsid w:val="0006581B"/>
    <w:rsid w:val="00065B15"/>
    <w:rsid w:val="00065C80"/>
    <w:rsid w:val="00065E26"/>
    <w:rsid w:val="00066033"/>
    <w:rsid w:val="0006656D"/>
    <w:rsid w:val="00066585"/>
    <w:rsid w:val="0006661A"/>
    <w:rsid w:val="000669E1"/>
    <w:rsid w:val="00066A0D"/>
    <w:rsid w:val="00066E12"/>
    <w:rsid w:val="00066E74"/>
    <w:rsid w:val="00066ED5"/>
    <w:rsid w:val="0006701A"/>
    <w:rsid w:val="0006722E"/>
    <w:rsid w:val="00067232"/>
    <w:rsid w:val="000673C0"/>
    <w:rsid w:val="000677E0"/>
    <w:rsid w:val="0006781B"/>
    <w:rsid w:val="000678DC"/>
    <w:rsid w:val="00067D22"/>
    <w:rsid w:val="00070090"/>
    <w:rsid w:val="000701B0"/>
    <w:rsid w:val="0007032B"/>
    <w:rsid w:val="000705E2"/>
    <w:rsid w:val="000707A3"/>
    <w:rsid w:val="00070B3D"/>
    <w:rsid w:val="00070B43"/>
    <w:rsid w:val="00070C5B"/>
    <w:rsid w:val="00070CA0"/>
    <w:rsid w:val="00070DB7"/>
    <w:rsid w:val="00070E44"/>
    <w:rsid w:val="00070FB7"/>
    <w:rsid w:val="0007101C"/>
    <w:rsid w:val="00071041"/>
    <w:rsid w:val="0007105C"/>
    <w:rsid w:val="0007110B"/>
    <w:rsid w:val="000715A1"/>
    <w:rsid w:val="00071618"/>
    <w:rsid w:val="0007174C"/>
    <w:rsid w:val="00071B60"/>
    <w:rsid w:val="00071D42"/>
    <w:rsid w:val="00071F73"/>
    <w:rsid w:val="00072399"/>
    <w:rsid w:val="00072EDC"/>
    <w:rsid w:val="00072FAC"/>
    <w:rsid w:val="00072FE7"/>
    <w:rsid w:val="000730CF"/>
    <w:rsid w:val="00073783"/>
    <w:rsid w:val="00073A96"/>
    <w:rsid w:val="00073B6E"/>
    <w:rsid w:val="00073CBA"/>
    <w:rsid w:val="00074045"/>
    <w:rsid w:val="000744FA"/>
    <w:rsid w:val="00074A0B"/>
    <w:rsid w:val="00075053"/>
    <w:rsid w:val="0007509B"/>
    <w:rsid w:val="00075175"/>
    <w:rsid w:val="000751B4"/>
    <w:rsid w:val="000753BE"/>
    <w:rsid w:val="000754D3"/>
    <w:rsid w:val="00075589"/>
    <w:rsid w:val="000756B2"/>
    <w:rsid w:val="000756DC"/>
    <w:rsid w:val="000758E3"/>
    <w:rsid w:val="000759F2"/>
    <w:rsid w:val="00075E8C"/>
    <w:rsid w:val="0007625C"/>
    <w:rsid w:val="000762A2"/>
    <w:rsid w:val="0007662F"/>
    <w:rsid w:val="000767BA"/>
    <w:rsid w:val="00076948"/>
    <w:rsid w:val="00076AE2"/>
    <w:rsid w:val="00076D40"/>
    <w:rsid w:val="00076F9C"/>
    <w:rsid w:val="00076FEA"/>
    <w:rsid w:val="00077011"/>
    <w:rsid w:val="0007711E"/>
    <w:rsid w:val="000772B6"/>
    <w:rsid w:val="0007735C"/>
    <w:rsid w:val="00077F03"/>
    <w:rsid w:val="00080101"/>
    <w:rsid w:val="00080201"/>
    <w:rsid w:val="00080770"/>
    <w:rsid w:val="000807C3"/>
    <w:rsid w:val="000808C2"/>
    <w:rsid w:val="00080A80"/>
    <w:rsid w:val="00080AAC"/>
    <w:rsid w:val="00080AF4"/>
    <w:rsid w:val="00080EB6"/>
    <w:rsid w:val="00080F13"/>
    <w:rsid w:val="000810DF"/>
    <w:rsid w:val="00081673"/>
    <w:rsid w:val="00081A81"/>
    <w:rsid w:val="00081C65"/>
    <w:rsid w:val="00081CB0"/>
    <w:rsid w:val="00081D6E"/>
    <w:rsid w:val="00081E15"/>
    <w:rsid w:val="00081E22"/>
    <w:rsid w:val="00082309"/>
    <w:rsid w:val="000826F0"/>
    <w:rsid w:val="00082786"/>
    <w:rsid w:val="00082B27"/>
    <w:rsid w:val="00082B2F"/>
    <w:rsid w:val="00082B83"/>
    <w:rsid w:val="00082E47"/>
    <w:rsid w:val="00082F02"/>
    <w:rsid w:val="00082F1B"/>
    <w:rsid w:val="0008307B"/>
    <w:rsid w:val="0008356D"/>
    <w:rsid w:val="00083A38"/>
    <w:rsid w:val="00083B94"/>
    <w:rsid w:val="000842EA"/>
    <w:rsid w:val="000844DD"/>
    <w:rsid w:val="000844FE"/>
    <w:rsid w:val="000845D4"/>
    <w:rsid w:val="00084625"/>
    <w:rsid w:val="0008470C"/>
    <w:rsid w:val="000848EA"/>
    <w:rsid w:val="00084BCB"/>
    <w:rsid w:val="00084D46"/>
    <w:rsid w:val="00084D8A"/>
    <w:rsid w:val="00085029"/>
    <w:rsid w:val="000857F8"/>
    <w:rsid w:val="00085880"/>
    <w:rsid w:val="000858AA"/>
    <w:rsid w:val="000863E0"/>
    <w:rsid w:val="00086643"/>
    <w:rsid w:val="00086899"/>
    <w:rsid w:val="000868AE"/>
    <w:rsid w:val="00086966"/>
    <w:rsid w:val="0008698A"/>
    <w:rsid w:val="00086F71"/>
    <w:rsid w:val="00087024"/>
    <w:rsid w:val="000870CF"/>
    <w:rsid w:val="000871DC"/>
    <w:rsid w:val="00087254"/>
    <w:rsid w:val="000872D6"/>
    <w:rsid w:val="00087346"/>
    <w:rsid w:val="0008755C"/>
    <w:rsid w:val="00087733"/>
    <w:rsid w:val="00087876"/>
    <w:rsid w:val="00087918"/>
    <w:rsid w:val="00087C9A"/>
    <w:rsid w:val="00087F1A"/>
    <w:rsid w:val="00087FFC"/>
    <w:rsid w:val="0009025E"/>
    <w:rsid w:val="000903B8"/>
    <w:rsid w:val="0009044D"/>
    <w:rsid w:val="00090502"/>
    <w:rsid w:val="00090514"/>
    <w:rsid w:val="000908DF"/>
    <w:rsid w:val="00090ADE"/>
    <w:rsid w:val="00090BAF"/>
    <w:rsid w:val="00091070"/>
    <w:rsid w:val="0009108B"/>
    <w:rsid w:val="00091106"/>
    <w:rsid w:val="0009186B"/>
    <w:rsid w:val="00091886"/>
    <w:rsid w:val="00091920"/>
    <w:rsid w:val="00091B5B"/>
    <w:rsid w:val="0009239E"/>
    <w:rsid w:val="00092534"/>
    <w:rsid w:val="00092899"/>
    <w:rsid w:val="00092AF4"/>
    <w:rsid w:val="0009328C"/>
    <w:rsid w:val="000932F6"/>
    <w:rsid w:val="000934A6"/>
    <w:rsid w:val="000938D6"/>
    <w:rsid w:val="000938F3"/>
    <w:rsid w:val="000939B7"/>
    <w:rsid w:val="00093A9B"/>
    <w:rsid w:val="00093B1D"/>
    <w:rsid w:val="00093B25"/>
    <w:rsid w:val="00093C39"/>
    <w:rsid w:val="00093DA7"/>
    <w:rsid w:val="00094111"/>
    <w:rsid w:val="00094187"/>
    <w:rsid w:val="00094231"/>
    <w:rsid w:val="00094423"/>
    <w:rsid w:val="00094611"/>
    <w:rsid w:val="00094782"/>
    <w:rsid w:val="0009480C"/>
    <w:rsid w:val="00094AA1"/>
    <w:rsid w:val="00094CC6"/>
    <w:rsid w:val="0009506F"/>
    <w:rsid w:val="0009517A"/>
    <w:rsid w:val="00095503"/>
    <w:rsid w:val="00095C50"/>
    <w:rsid w:val="00095E33"/>
    <w:rsid w:val="00095F69"/>
    <w:rsid w:val="00095F92"/>
    <w:rsid w:val="00096267"/>
    <w:rsid w:val="0009652F"/>
    <w:rsid w:val="00096568"/>
    <w:rsid w:val="00096779"/>
    <w:rsid w:val="00096852"/>
    <w:rsid w:val="00096B56"/>
    <w:rsid w:val="00096B8F"/>
    <w:rsid w:val="000972F3"/>
    <w:rsid w:val="00097370"/>
    <w:rsid w:val="0009746A"/>
    <w:rsid w:val="0009756E"/>
    <w:rsid w:val="00097958"/>
    <w:rsid w:val="00097D6D"/>
    <w:rsid w:val="000A0154"/>
    <w:rsid w:val="000A0713"/>
    <w:rsid w:val="000A07A8"/>
    <w:rsid w:val="000A092B"/>
    <w:rsid w:val="000A0AD0"/>
    <w:rsid w:val="000A1185"/>
    <w:rsid w:val="000A1332"/>
    <w:rsid w:val="000A13F9"/>
    <w:rsid w:val="000A181E"/>
    <w:rsid w:val="000A1B98"/>
    <w:rsid w:val="000A22AF"/>
    <w:rsid w:val="000A2825"/>
    <w:rsid w:val="000A28E6"/>
    <w:rsid w:val="000A295B"/>
    <w:rsid w:val="000A2B65"/>
    <w:rsid w:val="000A2CEC"/>
    <w:rsid w:val="000A3100"/>
    <w:rsid w:val="000A31E9"/>
    <w:rsid w:val="000A329A"/>
    <w:rsid w:val="000A3BDF"/>
    <w:rsid w:val="000A3CA3"/>
    <w:rsid w:val="000A44B1"/>
    <w:rsid w:val="000A4621"/>
    <w:rsid w:val="000A4B57"/>
    <w:rsid w:val="000A4CAC"/>
    <w:rsid w:val="000A50B5"/>
    <w:rsid w:val="000A5865"/>
    <w:rsid w:val="000A60E3"/>
    <w:rsid w:val="000A649C"/>
    <w:rsid w:val="000A65FC"/>
    <w:rsid w:val="000A687C"/>
    <w:rsid w:val="000A694E"/>
    <w:rsid w:val="000A6AA7"/>
    <w:rsid w:val="000A6C35"/>
    <w:rsid w:val="000A6D87"/>
    <w:rsid w:val="000A6F10"/>
    <w:rsid w:val="000A70D9"/>
    <w:rsid w:val="000A7782"/>
    <w:rsid w:val="000A78B3"/>
    <w:rsid w:val="000A7E75"/>
    <w:rsid w:val="000B018B"/>
    <w:rsid w:val="000B0195"/>
    <w:rsid w:val="000B0222"/>
    <w:rsid w:val="000B0432"/>
    <w:rsid w:val="000B0572"/>
    <w:rsid w:val="000B07AE"/>
    <w:rsid w:val="000B090E"/>
    <w:rsid w:val="000B0A5F"/>
    <w:rsid w:val="000B0E74"/>
    <w:rsid w:val="000B0FFF"/>
    <w:rsid w:val="000B1345"/>
    <w:rsid w:val="000B1761"/>
    <w:rsid w:val="000B1767"/>
    <w:rsid w:val="000B183E"/>
    <w:rsid w:val="000B1A08"/>
    <w:rsid w:val="000B1ACB"/>
    <w:rsid w:val="000B1B44"/>
    <w:rsid w:val="000B1C33"/>
    <w:rsid w:val="000B1CA4"/>
    <w:rsid w:val="000B1D83"/>
    <w:rsid w:val="000B2189"/>
    <w:rsid w:val="000B2532"/>
    <w:rsid w:val="000B284E"/>
    <w:rsid w:val="000B290D"/>
    <w:rsid w:val="000B2A66"/>
    <w:rsid w:val="000B2CF5"/>
    <w:rsid w:val="000B2F59"/>
    <w:rsid w:val="000B2FEE"/>
    <w:rsid w:val="000B3338"/>
    <w:rsid w:val="000B33F0"/>
    <w:rsid w:val="000B365F"/>
    <w:rsid w:val="000B37BF"/>
    <w:rsid w:val="000B399E"/>
    <w:rsid w:val="000B39CA"/>
    <w:rsid w:val="000B39F8"/>
    <w:rsid w:val="000B3B17"/>
    <w:rsid w:val="000B3B8E"/>
    <w:rsid w:val="000B4241"/>
    <w:rsid w:val="000B4466"/>
    <w:rsid w:val="000B4665"/>
    <w:rsid w:val="000B468D"/>
    <w:rsid w:val="000B4871"/>
    <w:rsid w:val="000B4ECD"/>
    <w:rsid w:val="000B51B2"/>
    <w:rsid w:val="000B555E"/>
    <w:rsid w:val="000B556A"/>
    <w:rsid w:val="000B5683"/>
    <w:rsid w:val="000B5900"/>
    <w:rsid w:val="000B59AF"/>
    <w:rsid w:val="000B5AFF"/>
    <w:rsid w:val="000B5B1F"/>
    <w:rsid w:val="000B5C3F"/>
    <w:rsid w:val="000B5D22"/>
    <w:rsid w:val="000B6473"/>
    <w:rsid w:val="000B6839"/>
    <w:rsid w:val="000B68D3"/>
    <w:rsid w:val="000B6C6C"/>
    <w:rsid w:val="000B7299"/>
    <w:rsid w:val="000B75C2"/>
    <w:rsid w:val="000B7704"/>
    <w:rsid w:val="000B78AD"/>
    <w:rsid w:val="000B7941"/>
    <w:rsid w:val="000B7A60"/>
    <w:rsid w:val="000B7AF8"/>
    <w:rsid w:val="000B7C83"/>
    <w:rsid w:val="000B7C9E"/>
    <w:rsid w:val="000B7E5F"/>
    <w:rsid w:val="000B7ECF"/>
    <w:rsid w:val="000C0396"/>
    <w:rsid w:val="000C04CB"/>
    <w:rsid w:val="000C0562"/>
    <w:rsid w:val="000C0946"/>
    <w:rsid w:val="000C09B9"/>
    <w:rsid w:val="000C13D1"/>
    <w:rsid w:val="000C145D"/>
    <w:rsid w:val="000C14D8"/>
    <w:rsid w:val="000C178A"/>
    <w:rsid w:val="000C1BCC"/>
    <w:rsid w:val="000C1BF1"/>
    <w:rsid w:val="000C278C"/>
    <w:rsid w:val="000C2A4A"/>
    <w:rsid w:val="000C2B01"/>
    <w:rsid w:val="000C2D1B"/>
    <w:rsid w:val="000C3387"/>
    <w:rsid w:val="000C3586"/>
    <w:rsid w:val="000C35A6"/>
    <w:rsid w:val="000C35E8"/>
    <w:rsid w:val="000C37A9"/>
    <w:rsid w:val="000C3819"/>
    <w:rsid w:val="000C386F"/>
    <w:rsid w:val="000C3E52"/>
    <w:rsid w:val="000C42FB"/>
    <w:rsid w:val="000C4917"/>
    <w:rsid w:val="000C49AB"/>
    <w:rsid w:val="000C4CA4"/>
    <w:rsid w:val="000C4EBA"/>
    <w:rsid w:val="000C5000"/>
    <w:rsid w:val="000C5035"/>
    <w:rsid w:val="000C50DD"/>
    <w:rsid w:val="000C53B6"/>
    <w:rsid w:val="000C5687"/>
    <w:rsid w:val="000C572F"/>
    <w:rsid w:val="000C58B8"/>
    <w:rsid w:val="000C5951"/>
    <w:rsid w:val="000C5E33"/>
    <w:rsid w:val="000C6138"/>
    <w:rsid w:val="000C61CB"/>
    <w:rsid w:val="000C650D"/>
    <w:rsid w:val="000C65F9"/>
    <w:rsid w:val="000C6653"/>
    <w:rsid w:val="000C6761"/>
    <w:rsid w:val="000C68D3"/>
    <w:rsid w:val="000C69B4"/>
    <w:rsid w:val="000C6ADB"/>
    <w:rsid w:val="000C6BB4"/>
    <w:rsid w:val="000C6BED"/>
    <w:rsid w:val="000C6D34"/>
    <w:rsid w:val="000C6E68"/>
    <w:rsid w:val="000C7239"/>
    <w:rsid w:val="000C7568"/>
    <w:rsid w:val="000C7B98"/>
    <w:rsid w:val="000C7EF3"/>
    <w:rsid w:val="000D023C"/>
    <w:rsid w:val="000D02D4"/>
    <w:rsid w:val="000D03D7"/>
    <w:rsid w:val="000D03E5"/>
    <w:rsid w:val="000D0E98"/>
    <w:rsid w:val="000D14CC"/>
    <w:rsid w:val="000D1AB9"/>
    <w:rsid w:val="000D1F21"/>
    <w:rsid w:val="000D24EF"/>
    <w:rsid w:val="000D282E"/>
    <w:rsid w:val="000D294C"/>
    <w:rsid w:val="000D2D6A"/>
    <w:rsid w:val="000D2DD5"/>
    <w:rsid w:val="000D3152"/>
    <w:rsid w:val="000D31EE"/>
    <w:rsid w:val="000D360E"/>
    <w:rsid w:val="000D369B"/>
    <w:rsid w:val="000D3A5C"/>
    <w:rsid w:val="000D3E50"/>
    <w:rsid w:val="000D3FC2"/>
    <w:rsid w:val="000D41FB"/>
    <w:rsid w:val="000D465C"/>
    <w:rsid w:val="000D4846"/>
    <w:rsid w:val="000D4869"/>
    <w:rsid w:val="000D49CC"/>
    <w:rsid w:val="000D50DF"/>
    <w:rsid w:val="000D51E7"/>
    <w:rsid w:val="000D528D"/>
    <w:rsid w:val="000D5674"/>
    <w:rsid w:val="000D56B3"/>
    <w:rsid w:val="000D594A"/>
    <w:rsid w:val="000D5CDA"/>
    <w:rsid w:val="000D5ECB"/>
    <w:rsid w:val="000D67FB"/>
    <w:rsid w:val="000D68FC"/>
    <w:rsid w:val="000D695C"/>
    <w:rsid w:val="000D6A3C"/>
    <w:rsid w:val="000D6B83"/>
    <w:rsid w:val="000D6E16"/>
    <w:rsid w:val="000D6EB4"/>
    <w:rsid w:val="000D6F8B"/>
    <w:rsid w:val="000D74CB"/>
    <w:rsid w:val="000D756C"/>
    <w:rsid w:val="000D7941"/>
    <w:rsid w:val="000D79DC"/>
    <w:rsid w:val="000D7C38"/>
    <w:rsid w:val="000D7C66"/>
    <w:rsid w:val="000D7FF0"/>
    <w:rsid w:val="000E0344"/>
    <w:rsid w:val="000E0643"/>
    <w:rsid w:val="000E0692"/>
    <w:rsid w:val="000E07D8"/>
    <w:rsid w:val="000E0824"/>
    <w:rsid w:val="000E0CA9"/>
    <w:rsid w:val="000E0FD2"/>
    <w:rsid w:val="000E1115"/>
    <w:rsid w:val="000E137B"/>
    <w:rsid w:val="000E15E5"/>
    <w:rsid w:val="000E1B2C"/>
    <w:rsid w:val="000E1B68"/>
    <w:rsid w:val="000E1B9E"/>
    <w:rsid w:val="000E1DA2"/>
    <w:rsid w:val="000E1DC1"/>
    <w:rsid w:val="000E1EE1"/>
    <w:rsid w:val="000E2243"/>
    <w:rsid w:val="000E22AB"/>
    <w:rsid w:val="000E2583"/>
    <w:rsid w:val="000E271F"/>
    <w:rsid w:val="000E2800"/>
    <w:rsid w:val="000E2807"/>
    <w:rsid w:val="000E291A"/>
    <w:rsid w:val="000E2A2B"/>
    <w:rsid w:val="000E2A55"/>
    <w:rsid w:val="000E2A68"/>
    <w:rsid w:val="000E2AFF"/>
    <w:rsid w:val="000E2E4B"/>
    <w:rsid w:val="000E3157"/>
    <w:rsid w:val="000E3496"/>
    <w:rsid w:val="000E3558"/>
    <w:rsid w:val="000E357C"/>
    <w:rsid w:val="000E35D4"/>
    <w:rsid w:val="000E3B22"/>
    <w:rsid w:val="000E3CAB"/>
    <w:rsid w:val="000E4072"/>
    <w:rsid w:val="000E424D"/>
    <w:rsid w:val="000E47B6"/>
    <w:rsid w:val="000E47FE"/>
    <w:rsid w:val="000E496D"/>
    <w:rsid w:val="000E5728"/>
    <w:rsid w:val="000E5786"/>
    <w:rsid w:val="000E5857"/>
    <w:rsid w:val="000E5AE2"/>
    <w:rsid w:val="000E5B18"/>
    <w:rsid w:val="000E5DCB"/>
    <w:rsid w:val="000E6718"/>
    <w:rsid w:val="000E6743"/>
    <w:rsid w:val="000E6797"/>
    <w:rsid w:val="000E67AB"/>
    <w:rsid w:val="000E67EA"/>
    <w:rsid w:val="000E6BF2"/>
    <w:rsid w:val="000E6CEA"/>
    <w:rsid w:val="000E6D01"/>
    <w:rsid w:val="000E6E95"/>
    <w:rsid w:val="000E716A"/>
    <w:rsid w:val="000E7183"/>
    <w:rsid w:val="000E7274"/>
    <w:rsid w:val="000E74D2"/>
    <w:rsid w:val="000E74E0"/>
    <w:rsid w:val="000E7726"/>
    <w:rsid w:val="000E783B"/>
    <w:rsid w:val="000E7D14"/>
    <w:rsid w:val="000E7D50"/>
    <w:rsid w:val="000E7E13"/>
    <w:rsid w:val="000F070D"/>
    <w:rsid w:val="000F133E"/>
    <w:rsid w:val="000F1792"/>
    <w:rsid w:val="000F187F"/>
    <w:rsid w:val="000F1E07"/>
    <w:rsid w:val="000F23F6"/>
    <w:rsid w:val="000F25A1"/>
    <w:rsid w:val="000F2616"/>
    <w:rsid w:val="000F2939"/>
    <w:rsid w:val="000F29DD"/>
    <w:rsid w:val="000F2A62"/>
    <w:rsid w:val="000F2B3D"/>
    <w:rsid w:val="000F2BF3"/>
    <w:rsid w:val="000F2CD4"/>
    <w:rsid w:val="000F2DDD"/>
    <w:rsid w:val="000F2E70"/>
    <w:rsid w:val="000F2EA0"/>
    <w:rsid w:val="000F2FA5"/>
    <w:rsid w:val="000F2FB9"/>
    <w:rsid w:val="000F309E"/>
    <w:rsid w:val="000F3474"/>
    <w:rsid w:val="000F37A4"/>
    <w:rsid w:val="000F3BA2"/>
    <w:rsid w:val="000F3E5D"/>
    <w:rsid w:val="000F3E66"/>
    <w:rsid w:val="000F3ED9"/>
    <w:rsid w:val="000F3FEA"/>
    <w:rsid w:val="000F40E1"/>
    <w:rsid w:val="000F43BD"/>
    <w:rsid w:val="000F44CC"/>
    <w:rsid w:val="000F454F"/>
    <w:rsid w:val="000F5376"/>
    <w:rsid w:val="000F5440"/>
    <w:rsid w:val="000F5456"/>
    <w:rsid w:val="000F54DF"/>
    <w:rsid w:val="000F54E6"/>
    <w:rsid w:val="000F5743"/>
    <w:rsid w:val="000F5759"/>
    <w:rsid w:val="000F5836"/>
    <w:rsid w:val="000F5B93"/>
    <w:rsid w:val="000F5C82"/>
    <w:rsid w:val="000F5D04"/>
    <w:rsid w:val="000F5F80"/>
    <w:rsid w:val="000F6346"/>
    <w:rsid w:val="000F6960"/>
    <w:rsid w:val="000F6BC7"/>
    <w:rsid w:val="000F6C57"/>
    <w:rsid w:val="000F70B3"/>
    <w:rsid w:val="000F7261"/>
    <w:rsid w:val="000F77F6"/>
    <w:rsid w:val="000F7A62"/>
    <w:rsid w:val="000F7B8C"/>
    <w:rsid w:val="000F7BC4"/>
    <w:rsid w:val="000F7F9B"/>
    <w:rsid w:val="001005B2"/>
    <w:rsid w:val="00100968"/>
    <w:rsid w:val="00100A51"/>
    <w:rsid w:val="00100D0F"/>
    <w:rsid w:val="00100DB6"/>
    <w:rsid w:val="00101B72"/>
    <w:rsid w:val="00101C46"/>
    <w:rsid w:val="00101D07"/>
    <w:rsid w:val="00101D61"/>
    <w:rsid w:val="00101EEE"/>
    <w:rsid w:val="00101F94"/>
    <w:rsid w:val="00101FF4"/>
    <w:rsid w:val="0010202D"/>
    <w:rsid w:val="001021CF"/>
    <w:rsid w:val="00102322"/>
    <w:rsid w:val="0010236E"/>
    <w:rsid w:val="001023BD"/>
    <w:rsid w:val="001023E7"/>
    <w:rsid w:val="0010268A"/>
    <w:rsid w:val="00102B38"/>
    <w:rsid w:val="00102C09"/>
    <w:rsid w:val="00102DD5"/>
    <w:rsid w:val="00103040"/>
    <w:rsid w:val="001032B4"/>
    <w:rsid w:val="00103786"/>
    <w:rsid w:val="00103813"/>
    <w:rsid w:val="00103898"/>
    <w:rsid w:val="001039D3"/>
    <w:rsid w:val="00103A04"/>
    <w:rsid w:val="00103CDE"/>
    <w:rsid w:val="00103D33"/>
    <w:rsid w:val="00103F50"/>
    <w:rsid w:val="00104657"/>
    <w:rsid w:val="00104725"/>
    <w:rsid w:val="00104886"/>
    <w:rsid w:val="00104BDF"/>
    <w:rsid w:val="00104E7A"/>
    <w:rsid w:val="00105759"/>
    <w:rsid w:val="00105CB6"/>
    <w:rsid w:val="001061FA"/>
    <w:rsid w:val="001062CF"/>
    <w:rsid w:val="001066F7"/>
    <w:rsid w:val="00106A00"/>
    <w:rsid w:val="00106B79"/>
    <w:rsid w:val="00106B86"/>
    <w:rsid w:val="00106C4F"/>
    <w:rsid w:val="00106E46"/>
    <w:rsid w:val="00106F5E"/>
    <w:rsid w:val="00107172"/>
    <w:rsid w:val="001077C4"/>
    <w:rsid w:val="00107960"/>
    <w:rsid w:val="00107A9B"/>
    <w:rsid w:val="00107C1D"/>
    <w:rsid w:val="00107C55"/>
    <w:rsid w:val="00110173"/>
    <w:rsid w:val="001104AE"/>
    <w:rsid w:val="00110ADA"/>
    <w:rsid w:val="00110AF0"/>
    <w:rsid w:val="00111079"/>
    <w:rsid w:val="0011118C"/>
    <w:rsid w:val="001112D2"/>
    <w:rsid w:val="00111469"/>
    <w:rsid w:val="00111724"/>
    <w:rsid w:val="00111BDF"/>
    <w:rsid w:val="00112C1D"/>
    <w:rsid w:val="00112D26"/>
    <w:rsid w:val="00112EF2"/>
    <w:rsid w:val="0011339C"/>
    <w:rsid w:val="00113755"/>
    <w:rsid w:val="00113B5B"/>
    <w:rsid w:val="00113E39"/>
    <w:rsid w:val="001146EB"/>
    <w:rsid w:val="00114730"/>
    <w:rsid w:val="00114DE1"/>
    <w:rsid w:val="0011557A"/>
    <w:rsid w:val="0011565D"/>
    <w:rsid w:val="00115718"/>
    <w:rsid w:val="00115B8D"/>
    <w:rsid w:val="001167DD"/>
    <w:rsid w:val="00116944"/>
    <w:rsid w:val="0011724C"/>
    <w:rsid w:val="001174B4"/>
    <w:rsid w:val="00117767"/>
    <w:rsid w:val="00117866"/>
    <w:rsid w:val="00117B2A"/>
    <w:rsid w:val="00117C2A"/>
    <w:rsid w:val="00117C77"/>
    <w:rsid w:val="0012010A"/>
    <w:rsid w:val="00120255"/>
    <w:rsid w:val="00120302"/>
    <w:rsid w:val="00120785"/>
    <w:rsid w:val="001207BF"/>
    <w:rsid w:val="00121071"/>
    <w:rsid w:val="001211D7"/>
    <w:rsid w:val="00121524"/>
    <w:rsid w:val="00121544"/>
    <w:rsid w:val="00121630"/>
    <w:rsid w:val="0012173B"/>
    <w:rsid w:val="0012189D"/>
    <w:rsid w:val="00121B96"/>
    <w:rsid w:val="00121FAC"/>
    <w:rsid w:val="001220AE"/>
    <w:rsid w:val="00122109"/>
    <w:rsid w:val="001221E8"/>
    <w:rsid w:val="001222A8"/>
    <w:rsid w:val="0012233D"/>
    <w:rsid w:val="0012277E"/>
    <w:rsid w:val="001227CD"/>
    <w:rsid w:val="00123000"/>
    <w:rsid w:val="001235E7"/>
    <w:rsid w:val="00123E01"/>
    <w:rsid w:val="00123F30"/>
    <w:rsid w:val="00124117"/>
    <w:rsid w:val="00124282"/>
    <w:rsid w:val="00124329"/>
    <w:rsid w:val="001244D5"/>
    <w:rsid w:val="00124623"/>
    <w:rsid w:val="001247AD"/>
    <w:rsid w:val="00124812"/>
    <w:rsid w:val="00124914"/>
    <w:rsid w:val="00124B78"/>
    <w:rsid w:val="00124CCE"/>
    <w:rsid w:val="001250E0"/>
    <w:rsid w:val="001253FD"/>
    <w:rsid w:val="001254EE"/>
    <w:rsid w:val="001256E4"/>
    <w:rsid w:val="00125B18"/>
    <w:rsid w:val="00125C2F"/>
    <w:rsid w:val="00125C3D"/>
    <w:rsid w:val="001262FD"/>
    <w:rsid w:val="00126700"/>
    <w:rsid w:val="00126708"/>
    <w:rsid w:val="00126C10"/>
    <w:rsid w:val="00126E05"/>
    <w:rsid w:val="00127143"/>
    <w:rsid w:val="00127299"/>
    <w:rsid w:val="0012742C"/>
    <w:rsid w:val="0012747E"/>
    <w:rsid w:val="0012784D"/>
    <w:rsid w:val="0012797A"/>
    <w:rsid w:val="00127995"/>
    <w:rsid w:val="00127BD0"/>
    <w:rsid w:val="00130279"/>
    <w:rsid w:val="001305E2"/>
    <w:rsid w:val="0013061F"/>
    <w:rsid w:val="0013089A"/>
    <w:rsid w:val="00130B6F"/>
    <w:rsid w:val="00131173"/>
    <w:rsid w:val="001313D7"/>
    <w:rsid w:val="001314AD"/>
    <w:rsid w:val="0013164B"/>
    <w:rsid w:val="00131709"/>
    <w:rsid w:val="0013171D"/>
    <w:rsid w:val="00131999"/>
    <w:rsid w:val="00132190"/>
    <w:rsid w:val="0013232A"/>
    <w:rsid w:val="0013238E"/>
    <w:rsid w:val="001323F2"/>
    <w:rsid w:val="00132B94"/>
    <w:rsid w:val="00132CCE"/>
    <w:rsid w:val="00133056"/>
    <w:rsid w:val="0013349E"/>
    <w:rsid w:val="00134012"/>
    <w:rsid w:val="0013401C"/>
    <w:rsid w:val="001342B6"/>
    <w:rsid w:val="0013439D"/>
    <w:rsid w:val="001343C9"/>
    <w:rsid w:val="00134947"/>
    <w:rsid w:val="00134E90"/>
    <w:rsid w:val="0013504F"/>
    <w:rsid w:val="00135404"/>
    <w:rsid w:val="0013547D"/>
    <w:rsid w:val="0013564D"/>
    <w:rsid w:val="00135789"/>
    <w:rsid w:val="00135C7C"/>
    <w:rsid w:val="001362EA"/>
    <w:rsid w:val="001364A3"/>
    <w:rsid w:val="00136C08"/>
    <w:rsid w:val="00137206"/>
    <w:rsid w:val="00137771"/>
    <w:rsid w:val="001378FD"/>
    <w:rsid w:val="00137CCF"/>
    <w:rsid w:val="001400DA"/>
    <w:rsid w:val="0014023C"/>
    <w:rsid w:val="0014049D"/>
    <w:rsid w:val="001405D4"/>
    <w:rsid w:val="001407F9"/>
    <w:rsid w:val="0014088F"/>
    <w:rsid w:val="00140C3A"/>
    <w:rsid w:val="00140CCF"/>
    <w:rsid w:val="00140D42"/>
    <w:rsid w:val="00140EF6"/>
    <w:rsid w:val="00140FB7"/>
    <w:rsid w:val="00140FF9"/>
    <w:rsid w:val="001410BA"/>
    <w:rsid w:val="00141383"/>
    <w:rsid w:val="00141453"/>
    <w:rsid w:val="00141457"/>
    <w:rsid w:val="00141719"/>
    <w:rsid w:val="0014186F"/>
    <w:rsid w:val="001419A8"/>
    <w:rsid w:val="00141BA2"/>
    <w:rsid w:val="00141D9B"/>
    <w:rsid w:val="00142074"/>
    <w:rsid w:val="0014213E"/>
    <w:rsid w:val="00142167"/>
    <w:rsid w:val="0014218A"/>
    <w:rsid w:val="00142AEB"/>
    <w:rsid w:val="00142C13"/>
    <w:rsid w:val="00142DA4"/>
    <w:rsid w:val="001433E2"/>
    <w:rsid w:val="001434F8"/>
    <w:rsid w:val="0014350A"/>
    <w:rsid w:val="00143552"/>
    <w:rsid w:val="001436EA"/>
    <w:rsid w:val="00143A2B"/>
    <w:rsid w:val="00143ABB"/>
    <w:rsid w:val="00143B81"/>
    <w:rsid w:val="00143F72"/>
    <w:rsid w:val="00143FF2"/>
    <w:rsid w:val="0014427D"/>
    <w:rsid w:val="001446A4"/>
    <w:rsid w:val="0014476C"/>
    <w:rsid w:val="0014495C"/>
    <w:rsid w:val="00144E5C"/>
    <w:rsid w:val="00144E7E"/>
    <w:rsid w:val="00144FD2"/>
    <w:rsid w:val="0014557E"/>
    <w:rsid w:val="00145862"/>
    <w:rsid w:val="001458F6"/>
    <w:rsid w:val="00145C8B"/>
    <w:rsid w:val="00145DAC"/>
    <w:rsid w:val="00145EE0"/>
    <w:rsid w:val="00146111"/>
    <w:rsid w:val="00146E6F"/>
    <w:rsid w:val="00146EA2"/>
    <w:rsid w:val="001472BD"/>
    <w:rsid w:val="00147452"/>
    <w:rsid w:val="0014776B"/>
    <w:rsid w:val="00147AC5"/>
    <w:rsid w:val="00147C2C"/>
    <w:rsid w:val="001505D6"/>
    <w:rsid w:val="001507FA"/>
    <w:rsid w:val="00150A2B"/>
    <w:rsid w:val="0015108F"/>
    <w:rsid w:val="0015127F"/>
    <w:rsid w:val="00151552"/>
    <w:rsid w:val="001519EA"/>
    <w:rsid w:val="00151EEC"/>
    <w:rsid w:val="00151FE4"/>
    <w:rsid w:val="001523B8"/>
    <w:rsid w:val="001523BC"/>
    <w:rsid w:val="00152526"/>
    <w:rsid w:val="00152760"/>
    <w:rsid w:val="001527CE"/>
    <w:rsid w:val="00152B69"/>
    <w:rsid w:val="00152C20"/>
    <w:rsid w:val="00152D22"/>
    <w:rsid w:val="00152D30"/>
    <w:rsid w:val="0015343F"/>
    <w:rsid w:val="0015376B"/>
    <w:rsid w:val="001537C3"/>
    <w:rsid w:val="0015385F"/>
    <w:rsid w:val="00154171"/>
    <w:rsid w:val="00154C5B"/>
    <w:rsid w:val="00154C6D"/>
    <w:rsid w:val="00154CE0"/>
    <w:rsid w:val="00154F80"/>
    <w:rsid w:val="00154FAA"/>
    <w:rsid w:val="001550B2"/>
    <w:rsid w:val="00155853"/>
    <w:rsid w:val="00155990"/>
    <w:rsid w:val="00155A59"/>
    <w:rsid w:val="00155B54"/>
    <w:rsid w:val="00155D27"/>
    <w:rsid w:val="00155E15"/>
    <w:rsid w:val="00156291"/>
    <w:rsid w:val="0015688E"/>
    <w:rsid w:val="00156A0E"/>
    <w:rsid w:val="00156B15"/>
    <w:rsid w:val="00156E5D"/>
    <w:rsid w:val="00156F15"/>
    <w:rsid w:val="001570CE"/>
    <w:rsid w:val="00157485"/>
    <w:rsid w:val="001575BF"/>
    <w:rsid w:val="00157D01"/>
    <w:rsid w:val="00157D96"/>
    <w:rsid w:val="00157F0D"/>
    <w:rsid w:val="00157F8C"/>
    <w:rsid w:val="00160169"/>
    <w:rsid w:val="001604A5"/>
    <w:rsid w:val="001604B5"/>
    <w:rsid w:val="0016051E"/>
    <w:rsid w:val="00160C41"/>
    <w:rsid w:val="00160C66"/>
    <w:rsid w:val="00160CE6"/>
    <w:rsid w:val="00160DE8"/>
    <w:rsid w:val="00160EEF"/>
    <w:rsid w:val="00160FCF"/>
    <w:rsid w:val="0016144F"/>
    <w:rsid w:val="001617D0"/>
    <w:rsid w:val="0016182E"/>
    <w:rsid w:val="00161844"/>
    <w:rsid w:val="001618D3"/>
    <w:rsid w:val="00161B90"/>
    <w:rsid w:val="00161E00"/>
    <w:rsid w:val="001620C9"/>
    <w:rsid w:val="001624F1"/>
    <w:rsid w:val="00162767"/>
    <w:rsid w:val="001628BF"/>
    <w:rsid w:val="001628C3"/>
    <w:rsid w:val="00162B29"/>
    <w:rsid w:val="00162FCD"/>
    <w:rsid w:val="0016321F"/>
    <w:rsid w:val="0016323D"/>
    <w:rsid w:val="0016381E"/>
    <w:rsid w:val="00163BC0"/>
    <w:rsid w:val="00164073"/>
    <w:rsid w:val="0016408F"/>
    <w:rsid w:val="001643A4"/>
    <w:rsid w:val="001645B2"/>
    <w:rsid w:val="00164655"/>
    <w:rsid w:val="0016485E"/>
    <w:rsid w:val="00164C39"/>
    <w:rsid w:val="0016510A"/>
    <w:rsid w:val="0016531F"/>
    <w:rsid w:val="0016533C"/>
    <w:rsid w:val="001653FD"/>
    <w:rsid w:val="0016556A"/>
    <w:rsid w:val="001655DA"/>
    <w:rsid w:val="0016565F"/>
    <w:rsid w:val="001656BB"/>
    <w:rsid w:val="00165912"/>
    <w:rsid w:val="00165AE1"/>
    <w:rsid w:val="00165D70"/>
    <w:rsid w:val="00166075"/>
    <w:rsid w:val="001666CE"/>
    <w:rsid w:val="00166B2C"/>
    <w:rsid w:val="00166CAB"/>
    <w:rsid w:val="00166D32"/>
    <w:rsid w:val="00166D67"/>
    <w:rsid w:val="00166F19"/>
    <w:rsid w:val="00167012"/>
    <w:rsid w:val="0016704C"/>
    <w:rsid w:val="0016711F"/>
    <w:rsid w:val="001673FB"/>
    <w:rsid w:val="0016762A"/>
    <w:rsid w:val="0016767E"/>
    <w:rsid w:val="001676CD"/>
    <w:rsid w:val="00167757"/>
    <w:rsid w:val="00167865"/>
    <w:rsid w:val="001679DE"/>
    <w:rsid w:val="00167A58"/>
    <w:rsid w:val="00167B17"/>
    <w:rsid w:val="00167B1C"/>
    <w:rsid w:val="00167DEF"/>
    <w:rsid w:val="0017012C"/>
    <w:rsid w:val="0017048E"/>
    <w:rsid w:val="00170578"/>
    <w:rsid w:val="001709E3"/>
    <w:rsid w:val="00170C20"/>
    <w:rsid w:val="00170FA4"/>
    <w:rsid w:val="001710F9"/>
    <w:rsid w:val="00171357"/>
    <w:rsid w:val="00171515"/>
    <w:rsid w:val="00171516"/>
    <w:rsid w:val="0017173F"/>
    <w:rsid w:val="001718CF"/>
    <w:rsid w:val="001718FC"/>
    <w:rsid w:val="00171B0D"/>
    <w:rsid w:val="00171C02"/>
    <w:rsid w:val="00171D05"/>
    <w:rsid w:val="00171D7C"/>
    <w:rsid w:val="00171D91"/>
    <w:rsid w:val="00171E0E"/>
    <w:rsid w:val="00171EE5"/>
    <w:rsid w:val="00172109"/>
    <w:rsid w:val="00172132"/>
    <w:rsid w:val="0017224D"/>
    <w:rsid w:val="0017234A"/>
    <w:rsid w:val="001723AD"/>
    <w:rsid w:val="0017282E"/>
    <w:rsid w:val="00172956"/>
    <w:rsid w:val="001729E3"/>
    <w:rsid w:val="00172A7A"/>
    <w:rsid w:val="00173799"/>
    <w:rsid w:val="00173A25"/>
    <w:rsid w:val="00173CBD"/>
    <w:rsid w:val="00173D26"/>
    <w:rsid w:val="00173F67"/>
    <w:rsid w:val="00174009"/>
    <w:rsid w:val="00174084"/>
    <w:rsid w:val="00174287"/>
    <w:rsid w:val="0017433F"/>
    <w:rsid w:val="001745D1"/>
    <w:rsid w:val="001747A9"/>
    <w:rsid w:val="0017490E"/>
    <w:rsid w:val="00174A33"/>
    <w:rsid w:val="00174D3F"/>
    <w:rsid w:val="00175098"/>
    <w:rsid w:val="001751DD"/>
    <w:rsid w:val="0017530F"/>
    <w:rsid w:val="00175633"/>
    <w:rsid w:val="00175665"/>
    <w:rsid w:val="0017580A"/>
    <w:rsid w:val="00175A53"/>
    <w:rsid w:val="00175B8E"/>
    <w:rsid w:val="00175C17"/>
    <w:rsid w:val="00175D7E"/>
    <w:rsid w:val="00175FE4"/>
    <w:rsid w:val="001760B9"/>
    <w:rsid w:val="001761A8"/>
    <w:rsid w:val="001762F1"/>
    <w:rsid w:val="001767DD"/>
    <w:rsid w:val="00176917"/>
    <w:rsid w:val="0017696C"/>
    <w:rsid w:val="00176A5B"/>
    <w:rsid w:val="0017726E"/>
    <w:rsid w:val="00180221"/>
    <w:rsid w:val="00180405"/>
    <w:rsid w:val="0018074B"/>
    <w:rsid w:val="001808C6"/>
    <w:rsid w:val="00180CE3"/>
    <w:rsid w:val="0018108F"/>
    <w:rsid w:val="0018117C"/>
    <w:rsid w:val="001813E7"/>
    <w:rsid w:val="00181580"/>
    <w:rsid w:val="0018159A"/>
    <w:rsid w:val="00181774"/>
    <w:rsid w:val="001817DE"/>
    <w:rsid w:val="0018192D"/>
    <w:rsid w:val="00181A8B"/>
    <w:rsid w:val="00181C7A"/>
    <w:rsid w:val="0018202E"/>
    <w:rsid w:val="00182039"/>
    <w:rsid w:val="0018206C"/>
    <w:rsid w:val="00182127"/>
    <w:rsid w:val="0018272B"/>
    <w:rsid w:val="001829C5"/>
    <w:rsid w:val="00182B6D"/>
    <w:rsid w:val="00182B88"/>
    <w:rsid w:val="00182BD5"/>
    <w:rsid w:val="0018334D"/>
    <w:rsid w:val="00183363"/>
    <w:rsid w:val="001833FE"/>
    <w:rsid w:val="001834B7"/>
    <w:rsid w:val="001837AE"/>
    <w:rsid w:val="0018398A"/>
    <w:rsid w:val="00183ABB"/>
    <w:rsid w:val="00183C47"/>
    <w:rsid w:val="00183E10"/>
    <w:rsid w:val="00183ED2"/>
    <w:rsid w:val="0018419A"/>
    <w:rsid w:val="0018459F"/>
    <w:rsid w:val="00184725"/>
    <w:rsid w:val="00184878"/>
    <w:rsid w:val="001848C5"/>
    <w:rsid w:val="001848F8"/>
    <w:rsid w:val="00184C0F"/>
    <w:rsid w:val="001853F3"/>
    <w:rsid w:val="00185608"/>
    <w:rsid w:val="00185629"/>
    <w:rsid w:val="001859E8"/>
    <w:rsid w:val="00185B37"/>
    <w:rsid w:val="00185E5C"/>
    <w:rsid w:val="00185F91"/>
    <w:rsid w:val="0018624B"/>
    <w:rsid w:val="001862F1"/>
    <w:rsid w:val="001863AB"/>
    <w:rsid w:val="0018643E"/>
    <w:rsid w:val="00186973"/>
    <w:rsid w:val="00186AF5"/>
    <w:rsid w:val="00186DA9"/>
    <w:rsid w:val="00186DCF"/>
    <w:rsid w:val="00186E37"/>
    <w:rsid w:val="001873D5"/>
    <w:rsid w:val="00187617"/>
    <w:rsid w:val="0018788D"/>
    <w:rsid w:val="00187D9D"/>
    <w:rsid w:val="00190628"/>
    <w:rsid w:val="00190888"/>
    <w:rsid w:val="00190AE0"/>
    <w:rsid w:val="00190EBB"/>
    <w:rsid w:val="00190F54"/>
    <w:rsid w:val="001910B7"/>
    <w:rsid w:val="001911E5"/>
    <w:rsid w:val="001915BC"/>
    <w:rsid w:val="0019195C"/>
    <w:rsid w:val="00191B63"/>
    <w:rsid w:val="00191D72"/>
    <w:rsid w:val="00192018"/>
    <w:rsid w:val="0019210B"/>
    <w:rsid w:val="00192981"/>
    <w:rsid w:val="001929B9"/>
    <w:rsid w:val="001929C4"/>
    <w:rsid w:val="00192EC9"/>
    <w:rsid w:val="00192FA2"/>
    <w:rsid w:val="001930A7"/>
    <w:rsid w:val="00193106"/>
    <w:rsid w:val="00193245"/>
    <w:rsid w:val="001932EE"/>
    <w:rsid w:val="0019333C"/>
    <w:rsid w:val="0019336C"/>
    <w:rsid w:val="00193373"/>
    <w:rsid w:val="00193EF0"/>
    <w:rsid w:val="0019406A"/>
    <w:rsid w:val="001940F9"/>
    <w:rsid w:val="0019424D"/>
    <w:rsid w:val="0019430C"/>
    <w:rsid w:val="00194341"/>
    <w:rsid w:val="0019442A"/>
    <w:rsid w:val="0019478F"/>
    <w:rsid w:val="00194859"/>
    <w:rsid w:val="0019495C"/>
    <w:rsid w:val="00194BD3"/>
    <w:rsid w:val="00194CA2"/>
    <w:rsid w:val="00194E38"/>
    <w:rsid w:val="00194ED2"/>
    <w:rsid w:val="00195128"/>
    <w:rsid w:val="001952B6"/>
    <w:rsid w:val="001952C0"/>
    <w:rsid w:val="001952DB"/>
    <w:rsid w:val="001953EA"/>
    <w:rsid w:val="00195524"/>
    <w:rsid w:val="001955E3"/>
    <w:rsid w:val="0019579D"/>
    <w:rsid w:val="001957D7"/>
    <w:rsid w:val="001957EA"/>
    <w:rsid w:val="0019599F"/>
    <w:rsid w:val="00196367"/>
    <w:rsid w:val="00196447"/>
    <w:rsid w:val="001965AE"/>
    <w:rsid w:val="00196932"/>
    <w:rsid w:val="00196E33"/>
    <w:rsid w:val="00196ED8"/>
    <w:rsid w:val="00197008"/>
    <w:rsid w:val="0019708E"/>
    <w:rsid w:val="001972D7"/>
    <w:rsid w:val="0019731D"/>
    <w:rsid w:val="00197320"/>
    <w:rsid w:val="00197483"/>
    <w:rsid w:val="001974AC"/>
    <w:rsid w:val="001974AD"/>
    <w:rsid w:val="00197718"/>
    <w:rsid w:val="00197939"/>
    <w:rsid w:val="00197CF1"/>
    <w:rsid w:val="00197EC9"/>
    <w:rsid w:val="001A016E"/>
    <w:rsid w:val="001A092C"/>
    <w:rsid w:val="001A09DD"/>
    <w:rsid w:val="001A0BA9"/>
    <w:rsid w:val="001A0D87"/>
    <w:rsid w:val="001A0F17"/>
    <w:rsid w:val="001A1463"/>
    <w:rsid w:val="001A1543"/>
    <w:rsid w:val="001A194D"/>
    <w:rsid w:val="001A19BF"/>
    <w:rsid w:val="001A1E70"/>
    <w:rsid w:val="001A1F4D"/>
    <w:rsid w:val="001A20D5"/>
    <w:rsid w:val="001A24E4"/>
    <w:rsid w:val="001A2865"/>
    <w:rsid w:val="001A2A70"/>
    <w:rsid w:val="001A32C1"/>
    <w:rsid w:val="001A32C4"/>
    <w:rsid w:val="001A362F"/>
    <w:rsid w:val="001A3714"/>
    <w:rsid w:val="001A3E06"/>
    <w:rsid w:val="001A3F04"/>
    <w:rsid w:val="001A416A"/>
    <w:rsid w:val="001A42F3"/>
    <w:rsid w:val="001A44AA"/>
    <w:rsid w:val="001A497E"/>
    <w:rsid w:val="001A4C5B"/>
    <w:rsid w:val="001A4D85"/>
    <w:rsid w:val="001A5121"/>
    <w:rsid w:val="001A5723"/>
    <w:rsid w:val="001A57A7"/>
    <w:rsid w:val="001A57FC"/>
    <w:rsid w:val="001A5F5E"/>
    <w:rsid w:val="001A663B"/>
    <w:rsid w:val="001A67B7"/>
    <w:rsid w:val="001A67EB"/>
    <w:rsid w:val="001A6AF5"/>
    <w:rsid w:val="001A6D0E"/>
    <w:rsid w:val="001A6D23"/>
    <w:rsid w:val="001A6F25"/>
    <w:rsid w:val="001A6F82"/>
    <w:rsid w:val="001A713A"/>
    <w:rsid w:val="001A72AE"/>
    <w:rsid w:val="001A7D8D"/>
    <w:rsid w:val="001A7DF2"/>
    <w:rsid w:val="001B01C0"/>
    <w:rsid w:val="001B027D"/>
    <w:rsid w:val="001B0474"/>
    <w:rsid w:val="001B0485"/>
    <w:rsid w:val="001B0845"/>
    <w:rsid w:val="001B0966"/>
    <w:rsid w:val="001B0C48"/>
    <w:rsid w:val="001B0CB4"/>
    <w:rsid w:val="001B0DBE"/>
    <w:rsid w:val="001B0E2D"/>
    <w:rsid w:val="001B0E9B"/>
    <w:rsid w:val="001B0FEB"/>
    <w:rsid w:val="001B1154"/>
    <w:rsid w:val="001B181A"/>
    <w:rsid w:val="001B1A4C"/>
    <w:rsid w:val="001B1C98"/>
    <w:rsid w:val="001B20C2"/>
    <w:rsid w:val="001B23D4"/>
    <w:rsid w:val="001B262D"/>
    <w:rsid w:val="001B27D6"/>
    <w:rsid w:val="001B2AE7"/>
    <w:rsid w:val="001B2B26"/>
    <w:rsid w:val="001B2F0F"/>
    <w:rsid w:val="001B2F34"/>
    <w:rsid w:val="001B303F"/>
    <w:rsid w:val="001B3379"/>
    <w:rsid w:val="001B34DE"/>
    <w:rsid w:val="001B373C"/>
    <w:rsid w:val="001B3764"/>
    <w:rsid w:val="001B3813"/>
    <w:rsid w:val="001B3996"/>
    <w:rsid w:val="001B3D0A"/>
    <w:rsid w:val="001B3D73"/>
    <w:rsid w:val="001B3E5B"/>
    <w:rsid w:val="001B3FAB"/>
    <w:rsid w:val="001B4262"/>
    <w:rsid w:val="001B4908"/>
    <w:rsid w:val="001B4987"/>
    <w:rsid w:val="001B49BC"/>
    <w:rsid w:val="001B4BCD"/>
    <w:rsid w:val="001B56BA"/>
    <w:rsid w:val="001B5773"/>
    <w:rsid w:val="001B57D3"/>
    <w:rsid w:val="001B5BD0"/>
    <w:rsid w:val="001B5C72"/>
    <w:rsid w:val="001B5FFD"/>
    <w:rsid w:val="001B604B"/>
    <w:rsid w:val="001B612B"/>
    <w:rsid w:val="001B6335"/>
    <w:rsid w:val="001B65A3"/>
    <w:rsid w:val="001B680C"/>
    <w:rsid w:val="001B6CC3"/>
    <w:rsid w:val="001B6F6E"/>
    <w:rsid w:val="001B7298"/>
    <w:rsid w:val="001B75C9"/>
    <w:rsid w:val="001B760C"/>
    <w:rsid w:val="001B76ED"/>
    <w:rsid w:val="001B7870"/>
    <w:rsid w:val="001B7C53"/>
    <w:rsid w:val="001B7F18"/>
    <w:rsid w:val="001B7FBB"/>
    <w:rsid w:val="001C0392"/>
    <w:rsid w:val="001C04AF"/>
    <w:rsid w:val="001C092B"/>
    <w:rsid w:val="001C0B51"/>
    <w:rsid w:val="001C0FDB"/>
    <w:rsid w:val="001C137C"/>
    <w:rsid w:val="001C1603"/>
    <w:rsid w:val="001C16DA"/>
    <w:rsid w:val="001C1797"/>
    <w:rsid w:val="001C1AA6"/>
    <w:rsid w:val="001C2420"/>
    <w:rsid w:val="001C2765"/>
    <w:rsid w:val="001C28C5"/>
    <w:rsid w:val="001C2AA0"/>
    <w:rsid w:val="001C2EF9"/>
    <w:rsid w:val="001C2F30"/>
    <w:rsid w:val="001C3006"/>
    <w:rsid w:val="001C302A"/>
    <w:rsid w:val="001C3035"/>
    <w:rsid w:val="001C311F"/>
    <w:rsid w:val="001C3180"/>
    <w:rsid w:val="001C32EA"/>
    <w:rsid w:val="001C36C3"/>
    <w:rsid w:val="001C37F1"/>
    <w:rsid w:val="001C3820"/>
    <w:rsid w:val="001C3964"/>
    <w:rsid w:val="001C3977"/>
    <w:rsid w:val="001C3C43"/>
    <w:rsid w:val="001C3C54"/>
    <w:rsid w:val="001C3E05"/>
    <w:rsid w:val="001C3F35"/>
    <w:rsid w:val="001C3F84"/>
    <w:rsid w:val="001C4084"/>
    <w:rsid w:val="001C4705"/>
    <w:rsid w:val="001C499C"/>
    <w:rsid w:val="001C4B84"/>
    <w:rsid w:val="001C4C22"/>
    <w:rsid w:val="001C4C38"/>
    <w:rsid w:val="001C4D87"/>
    <w:rsid w:val="001C4E1C"/>
    <w:rsid w:val="001C5091"/>
    <w:rsid w:val="001C5171"/>
    <w:rsid w:val="001C55EC"/>
    <w:rsid w:val="001C573F"/>
    <w:rsid w:val="001C584E"/>
    <w:rsid w:val="001C5B6D"/>
    <w:rsid w:val="001C5C14"/>
    <w:rsid w:val="001C5DE8"/>
    <w:rsid w:val="001C5E27"/>
    <w:rsid w:val="001C61B4"/>
    <w:rsid w:val="001C61FD"/>
    <w:rsid w:val="001C626C"/>
    <w:rsid w:val="001C632B"/>
    <w:rsid w:val="001C6376"/>
    <w:rsid w:val="001C63CD"/>
    <w:rsid w:val="001C655E"/>
    <w:rsid w:val="001C668F"/>
    <w:rsid w:val="001C679D"/>
    <w:rsid w:val="001C6BE0"/>
    <w:rsid w:val="001C6F3A"/>
    <w:rsid w:val="001C7281"/>
    <w:rsid w:val="001C7A87"/>
    <w:rsid w:val="001C7ABB"/>
    <w:rsid w:val="001C7DC2"/>
    <w:rsid w:val="001C7F6F"/>
    <w:rsid w:val="001C7FF4"/>
    <w:rsid w:val="001D095F"/>
    <w:rsid w:val="001D0FF7"/>
    <w:rsid w:val="001D109D"/>
    <w:rsid w:val="001D1168"/>
    <w:rsid w:val="001D1383"/>
    <w:rsid w:val="001D15B7"/>
    <w:rsid w:val="001D1759"/>
    <w:rsid w:val="001D17BA"/>
    <w:rsid w:val="001D18AD"/>
    <w:rsid w:val="001D1A64"/>
    <w:rsid w:val="001D1C11"/>
    <w:rsid w:val="001D1C46"/>
    <w:rsid w:val="001D1F59"/>
    <w:rsid w:val="001D2031"/>
    <w:rsid w:val="001D2035"/>
    <w:rsid w:val="001D21D9"/>
    <w:rsid w:val="001D259A"/>
    <w:rsid w:val="001D26D1"/>
    <w:rsid w:val="001D2843"/>
    <w:rsid w:val="001D2C5F"/>
    <w:rsid w:val="001D2F1A"/>
    <w:rsid w:val="001D33F4"/>
    <w:rsid w:val="001D34FB"/>
    <w:rsid w:val="001D35A4"/>
    <w:rsid w:val="001D365A"/>
    <w:rsid w:val="001D393C"/>
    <w:rsid w:val="001D3F84"/>
    <w:rsid w:val="001D4145"/>
    <w:rsid w:val="001D4386"/>
    <w:rsid w:val="001D4392"/>
    <w:rsid w:val="001D43A2"/>
    <w:rsid w:val="001D480E"/>
    <w:rsid w:val="001D50C0"/>
    <w:rsid w:val="001D5310"/>
    <w:rsid w:val="001D581A"/>
    <w:rsid w:val="001D5A41"/>
    <w:rsid w:val="001D5A91"/>
    <w:rsid w:val="001D60BA"/>
    <w:rsid w:val="001D61B4"/>
    <w:rsid w:val="001D6232"/>
    <w:rsid w:val="001D62BD"/>
    <w:rsid w:val="001D6398"/>
    <w:rsid w:val="001D647B"/>
    <w:rsid w:val="001D6489"/>
    <w:rsid w:val="001D6597"/>
    <w:rsid w:val="001D686F"/>
    <w:rsid w:val="001D6899"/>
    <w:rsid w:val="001D69D0"/>
    <w:rsid w:val="001D6C98"/>
    <w:rsid w:val="001D6D62"/>
    <w:rsid w:val="001D6EB1"/>
    <w:rsid w:val="001D6F67"/>
    <w:rsid w:val="001D700E"/>
    <w:rsid w:val="001D71D8"/>
    <w:rsid w:val="001D7310"/>
    <w:rsid w:val="001D7728"/>
    <w:rsid w:val="001D7BDB"/>
    <w:rsid w:val="001E00DC"/>
    <w:rsid w:val="001E01AC"/>
    <w:rsid w:val="001E077D"/>
    <w:rsid w:val="001E0A4F"/>
    <w:rsid w:val="001E0AA7"/>
    <w:rsid w:val="001E0BB8"/>
    <w:rsid w:val="001E0CF5"/>
    <w:rsid w:val="001E0E1D"/>
    <w:rsid w:val="001E11F3"/>
    <w:rsid w:val="001E13C8"/>
    <w:rsid w:val="001E174A"/>
    <w:rsid w:val="001E1A0D"/>
    <w:rsid w:val="001E1A47"/>
    <w:rsid w:val="001E1ADC"/>
    <w:rsid w:val="001E1C4C"/>
    <w:rsid w:val="001E1C75"/>
    <w:rsid w:val="001E1E05"/>
    <w:rsid w:val="001E1EEF"/>
    <w:rsid w:val="001E2274"/>
    <w:rsid w:val="001E2570"/>
    <w:rsid w:val="001E27FA"/>
    <w:rsid w:val="001E2E8E"/>
    <w:rsid w:val="001E36E2"/>
    <w:rsid w:val="001E3773"/>
    <w:rsid w:val="001E388A"/>
    <w:rsid w:val="001E3DDE"/>
    <w:rsid w:val="001E443B"/>
    <w:rsid w:val="001E44D9"/>
    <w:rsid w:val="001E45EF"/>
    <w:rsid w:val="001E4865"/>
    <w:rsid w:val="001E4AA9"/>
    <w:rsid w:val="001E5056"/>
    <w:rsid w:val="001E524D"/>
    <w:rsid w:val="001E5608"/>
    <w:rsid w:val="001E5640"/>
    <w:rsid w:val="001E5D7E"/>
    <w:rsid w:val="001E5F84"/>
    <w:rsid w:val="001E6041"/>
    <w:rsid w:val="001E60EB"/>
    <w:rsid w:val="001E67F9"/>
    <w:rsid w:val="001E6D98"/>
    <w:rsid w:val="001E6E3C"/>
    <w:rsid w:val="001E71F5"/>
    <w:rsid w:val="001E7569"/>
    <w:rsid w:val="001E789C"/>
    <w:rsid w:val="001E7D20"/>
    <w:rsid w:val="001E7D62"/>
    <w:rsid w:val="001F04C7"/>
    <w:rsid w:val="001F057C"/>
    <w:rsid w:val="001F0865"/>
    <w:rsid w:val="001F0F2C"/>
    <w:rsid w:val="001F10CF"/>
    <w:rsid w:val="001F1101"/>
    <w:rsid w:val="001F115E"/>
    <w:rsid w:val="001F1506"/>
    <w:rsid w:val="001F1A9F"/>
    <w:rsid w:val="001F1BBA"/>
    <w:rsid w:val="001F1D07"/>
    <w:rsid w:val="001F1DE1"/>
    <w:rsid w:val="001F2209"/>
    <w:rsid w:val="001F23F8"/>
    <w:rsid w:val="001F265A"/>
    <w:rsid w:val="001F2970"/>
    <w:rsid w:val="001F2A89"/>
    <w:rsid w:val="001F2AA8"/>
    <w:rsid w:val="001F2C3E"/>
    <w:rsid w:val="001F300F"/>
    <w:rsid w:val="001F31D6"/>
    <w:rsid w:val="001F358A"/>
    <w:rsid w:val="001F35F9"/>
    <w:rsid w:val="001F366E"/>
    <w:rsid w:val="001F370D"/>
    <w:rsid w:val="001F38C7"/>
    <w:rsid w:val="001F39E1"/>
    <w:rsid w:val="001F3C12"/>
    <w:rsid w:val="001F3E2D"/>
    <w:rsid w:val="001F3EBF"/>
    <w:rsid w:val="001F405B"/>
    <w:rsid w:val="001F4124"/>
    <w:rsid w:val="001F4449"/>
    <w:rsid w:val="001F45F0"/>
    <w:rsid w:val="001F48A9"/>
    <w:rsid w:val="001F4986"/>
    <w:rsid w:val="001F49BA"/>
    <w:rsid w:val="001F4C20"/>
    <w:rsid w:val="001F4CF2"/>
    <w:rsid w:val="001F4D4F"/>
    <w:rsid w:val="001F520D"/>
    <w:rsid w:val="001F5A44"/>
    <w:rsid w:val="001F5C31"/>
    <w:rsid w:val="001F5C62"/>
    <w:rsid w:val="001F5F85"/>
    <w:rsid w:val="001F63E5"/>
    <w:rsid w:val="001F644E"/>
    <w:rsid w:val="001F6620"/>
    <w:rsid w:val="001F6650"/>
    <w:rsid w:val="001F6823"/>
    <w:rsid w:val="001F682D"/>
    <w:rsid w:val="001F6862"/>
    <w:rsid w:val="001F6AE0"/>
    <w:rsid w:val="001F6B87"/>
    <w:rsid w:val="001F7202"/>
    <w:rsid w:val="001F72FC"/>
    <w:rsid w:val="001F74F5"/>
    <w:rsid w:val="001F7717"/>
    <w:rsid w:val="001F7A82"/>
    <w:rsid w:val="001F7F96"/>
    <w:rsid w:val="002004A6"/>
    <w:rsid w:val="002006A9"/>
    <w:rsid w:val="00200782"/>
    <w:rsid w:val="00200BF0"/>
    <w:rsid w:val="00200DD5"/>
    <w:rsid w:val="00200FA5"/>
    <w:rsid w:val="00200FEF"/>
    <w:rsid w:val="0020178D"/>
    <w:rsid w:val="00201ADA"/>
    <w:rsid w:val="00201B08"/>
    <w:rsid w:val="00201B6A"/>
    <w:rsid w:val="00201D1C"/>
    <w:rsid w:val="00202222"/>
    <w:rsid w:val="0020222B"/>
    <w:rsid w:val="002023F8"/>
    <w:rsid w:val="002025B1"/>
    <w:rsid w:val="00202E21"/>
    <w:rsid w:val="00203072"/>
    <w:rsid w:val="00203676"/>
    <w:rsid w:val="0020375D"/>
    <w:rsid w:val="00203793"/>
    <w:rsid w:val="00203A99"/>
    <w:rsid w:val="00203C0C"/>
    <w:rsid w:val="00203C67"/>
    <w:rsid w:val="00203CF8"/>
    <w:rsid w:val="00204311"/>
    <w:rsid w:val="002043BD"/>
    <w:rsid w:val="0020472F"/>
    <w:rsid w:val="00204A45"/>
    <w:rsid w:val="00204B6D"/>
    <w:rsid w:val="00204BD3"/>
    <w:rsid w:val="00204CA2"/>
    <w:rsid w:val="00204D9D"/>
    <w:rsid w:val="00204F55"/>
    <w:rsid w:val="00204FDD"/>
    <w:rsid w:val="00205C7E"/>
    <w:rsid w:val="002060D8"/>
    <w:rsid w:val="002061CF"/>
    <w:rsid w:val="0020649D"/>
    <w:rsid w:val="00206D71"/>
    <w:rsid w:val="00206E01"/>
    <w:rsid w:val="00206F5A"/>
    <w:rsid w:val="00206F9F"/>
    <w:rsid w:val="00207607"/>
    <w:rsid w:val="00207746"/>
    <w:rsid w:val="002077EF"/>
    <w:rsid w:val="00207FE2"/>
    <w:rsid w:val="0021056F"/>
    <w:rsid w:val="0021095C"/>
    <w:rsid w:val="00210B13"/>
    <w:rsid w:val="00210C47"/>
    <w:rsid w:val="00210EF9"/>
    <w:rsid w:val="0021102F"/>
    <w:rsid w:val="002111AC"/>
    <w:rsid w:val="002112C3"/>
    <w:rsid w:val="002113E7"/>
    <w:rsid w:val="002116F5"/>
    <w:rsid w:val="002117EB"/>
    <w:rsid w:val="002118CE"/>
    <w:rsid w:val="00211981"/>
    <w:rsid w:val="00211CAF"/>
    <w:rsid w:val="00211CB2"/>
    <w:rsid w:val="00212020"/>
    <w:rsid w:val="0021218D"/>
    <w:rsid w:val="00212247"/>
    <w:rsid w:val="00212259"/>
    <w:rsid w:val="002123B8"/>
    <w:rsid w:val="00212425"/>
    <w:rsid w:val="00212608"/>
    <w:rsid w:val="00212689"/>
    <w:rsid w:val="00212AE6"/>
    <w:rsid w:val="00212B48"/>
    <w:rsid w:val="00212B9E"/>
    <w:rsid w:val="00212E3D"/>
    <w:rsid w:val="00212F6D"/>
    <w:rsid w:val="00212FC8"/>
    <w:rsid w:val="00213008"/>
    <w:rsid w:val="00213696"/>
    <w:rsid w:val="00213A64"/>
    <w:rsid w:val="00214061"/>
    <w:rsid w:val="0021433E"/>
    <w:rsid w:val="002144F9"/>
    <w:rsid w:val="00214857"/>
    <w:rsid w:val="002148F0"/>
    <w:rsid w:val="00214945"/>
    <w:rsid w:val="00214B7A"/>
    <w:rsid w:val="00215614"/>
    <w:rsid w:val="00215A39"/>
    <w:rsid w:val="00215A72"/>
    <w:rsid w:val="00215A87"/>
    <w:rsid w:val="00215ABF"/>
    <w:rsid w:val="00215B9E"/>
    <w:rsid w:val="00215D9E"/>
    <w:rsid w:val="00216132"/>
    <w:rsid w:val="002161C8"/>
    <w:rsid w:val="00216497"/>
    <w:rsid w:val="00216855"/>
    <w:rsid w:val="00216A62"/>
    <w:rsid w:val="00217308"/>
    <w:rsid w:val="002176EB"/>
    <w:rsid w:val="002178AB"/>
    <w:rsid w:val="00217A55"/>
    <w:rsid w:val="00217B5F"/>
    <w:rsid w:val="00217C13"/>
    <w:rsid w:val="002202F1"/>
    <w:rsid w:val="0022031F"/>
    <w:rsid w:val="00220333"/>
    <w:rsid w:val="002204CC"/>
    <w:rsid w:val="002205A2"/>
    <w:rsid w:val="00220C8C"/>
    <w:rsid w:val="00220DC5"/>
    <w:rsid w:val="00220DC6"/>
    <w:rsid w:val="00220DCB"/>
    <w:rsid w:val="00220EE7"/>
    <w:rsid w:val="002210B7"/>
    <w:rsid w:val="00221145"/>
    <w:rsid w:val="00221219"/>
    <w:rsid w:val="002216B6"/>
    <w:rsid w:val="00221929"/>
    <w:rsid w:val="00221BFF"/>
    <w:rsid w:val="00221D39"/>
    <w:rsid w:val="00221E14"/>
    <w:rsid w:val="0022226A"/>
    <w:rsid w:val="00222272"/>
    <w:rsid w:val="00222363"/>
    <w:rsid w:val="002225F8"/>
    <w:rsid w:val="0022282F"/>
    <w:rsid w:val="00222D11"/>
    <w:rsid w:val="00222D97"/>
    <w:rsid w:val="00223068"/>
    <w:rsid w:val="00223077"/>
    <w:rsid w:val="00223137"/>
    <w:rsid w:val="00223227"/>
    <w:rsid w:val="002232C3"/>
    <w:rsid w:val="002234AE"/>
    <w:rsid w:val="00223554"/>
    <w:rsid w:val="002238C8"/>
    <w:rsid w:val="00223948"/>
    <w:rsid w:val="00224099"/>
    <w:rsid w:val="002249C1"/>
    <w:rsid w:val="00224C1D"/>
    <w:rsid w:val="00224CA9"/>
    <w:rsid w:val="00224CEE"/>
    <w:rsid w:val="00224E23"/>
    <w:rsid w:val="00224EDD"/>
    <w:rsid w:val="00225693"/>
    <w:rsid w:val="00225D34"/>
    <w:rsid w:val="00225E7B"/>
    <w:rsid w:val="00225FAF"/>
    <w:rsid w:val="0022645C"/>
    <w:rsid w:val="00226574"/>
    <w:rsid w:val="002266A5"/>
    <w:rsid w:val="002266D4"/>
    <w:rsid w:val="002268E0"/>
    <w:rsid w:val="00226944"/>
    <w:rsid w:val="00226D7A"/>
    <w:rsid w:val="00226DA8"/>
    <w:rsid w:val="0022730B"/>
    <w:rsid w:val="00227391"/>
    <w:rsid w:val="002274F1"/>
    <w:rsid w:val="00227653"/>
    <w:rsid w:val="00227830"/>
    <w:rsid w:val="002279C4"/>
    <w:rsid w:val="00227D86"/>
    <w:rsid w:val="00227DE2"/>
    <w:rsid w:val="00230127"/>
    <w:rsid w:val="002302C5"/>
    <w:rsid w:val="00230357"/>
    <w:rsid w:val="00230562"/>
    <w:rsid w:val="002308EC"/>
    <w:rsid w:val="0023098A"/>
    <w:rsid w:val="00230B73"/>
    <w:rsid w:val="00230FFB"/>
    <w:rsid w:val="0023106F"/>
    <w:rsid w:val="00231242"/>
    <w:rsid w:val="00231530"/>
    <w:rsid w:val="002316E4"/>
    <w:rsid w:val="0023188B"/>
    <w:rsid w:val="0023197E"/>
    <w:rsid w:val="00231A8A"/>
    <w:rsid w:val="00231E3D"/>
    <w:rsid w:val="00231F82"/>
    <w:rsid w:val="002321DD"/>
    <w:rsid w:val="002322D4"/>
    <w:rsid w:val="002323ED"/>
    <w:rsid w:val="00232545"/>
    <w:rsid w:val="002327A9"/>
    <w:rsid w:val="00232BA3"/>
    <w:rsid w:val="00232F03"/>
    <w:rsid w:val="00233037"/>
    <w:rsid w:val="002334E3"/>
    <w:rsid w:val="002336DC"/>
    <w:rsid w:val="002338D3"/>
    <w:rsid w:val="00233909"/>
    <w:rsid w:val="00233941"/>
    <w:rsid w:val="00233A4D"/>
    <w:rsid w:val="00233F2A"/>
    <w:rsid w:val="002340A8"/>
    <w:rsid w:val="0023437E"/>
    <w:rsid w:val="00234A9D"/>
    <w:rsid w:val="00234ADB"/>
    <w:rsid w:val="00234B65"/>
    <w:rsid w:val="00234EB3"/>
    <w:rsid w:val="0023510B"/>
    <w:rsid w:val="0023521E"/>
    <w:rsid w:val="002352AE"/>
    <w:rsid w:val="002352EE"/>
    <w:rsid w:val="00235386"/>
    <w:rsid w:val="00235883"/>
    <w:rsid w:val="002358CB"/>
    <w:rsid w:val="00235C11"/>
    <w:rsid w:val="00235D7A"/>
    <w:rsid w:val="00235EF6"/>
    <w:rsid w:val="00236392"/>
    <w:rsid w:val="0023656E"/>
    <w:rsid w:val="002366F7"/>
    <w:rsid w:val="0023676A"/>
    <w:rsid w:val="002369E2"/>
    <w:rsid w:val="00236AB2"/>
    <w:rsid w:val="00236B14"/>
    <w:rsid w:val="00236B56"/>
    <w:rsid w:val="00236B72"/>
    <w:rsid w:val="00236DEB"/>
    <w:rsid w:val="0023709C"/>
    <w:rsid w:val="002371E1"/>
    <w:rsid w:val="00237655"/>
    <w:rsid w:val="002376CD"/>
    <w:rsid w:val="00237741"/>
    <w:rsid w:val="002401E5"/>
    <w:rsid w:val="00240217"/>
    <w:rsid w:val="0024022F"/>
    <w:rsid w:val="002402C1"/>
    <w:rsid w:val="00240399"/>
    <w:rsid w:val="00240485"/>
    <w:rsid w:val="002406C9"/>
    <w:rsid w:val="002410B9"/>
    <w:rsid w:val="0024126C"/>
    <w:rsid w:val="00241362"/>
    <w:rsid w:val="00241649"/>
    <w:rsid w:val="00241682"/>
    <w:rsid w:val="002417F3"/>
    <w:rsid w:val="002419CB"/>
    <w:rsid w:val="00241DAB"/>
    <w:rsid w:val="00242484"/>
    <w:rsid w:val="0024296C"/>
    <w:rsid w:val="00242A26"/>
    <w:rsid w:val="00242A55"/>
    <w:rsid w:val="002432E7"/>
    <w:rsid w:val="00243722"/>
    <w:rsid w:val="00243924"/>
    <w:rsid w:val="00243EBF"/>
    <w:rsid w:val="002442FE"/>
    <w:rsid w:val="00244809"/>
    <w:rsid w:val="00244B6F"/>
    <w:rsid w:val="00244C22"/>
    <w:rsid w:val="00244DC6"/>
    <w:rsid w:val="00244EFF"/>
    <w:rsid w:val="00244F63"/>
    <w:rsid w:val="00244F8B"/>
    <w:rsid w:val="0024522C"/>
    <w:rsid w:val="0024527B"/>
    <w:rsid w:val="00245677"/>
    <w:rsid w:val="0024593A"/>
    <w:rsid w:val="00245AB7"/>
    <w:rsid w:val="00245B43"/>
    <w:rsid w:val="00245C47"/>
    <w:rsid w:val="00245C82"/>
    <w:rsid w:val="00245D8B"/>
    <w:rsid w:val="00246182"/>
    <w:rsid w:val="00246442"/>
    <w:rsid w:val="0024690B"/>
    <w:rsid w:val="00246A82"/>
    <w:rsid w:val="00246BD0"/>
    <w:rsid w:val="00246C3A"/>
    <w:rsid w:val="00246D3A"/>
    <w:rsid w:val="00246EEE"/>
    <w:rsid w:val="0024701F"/>
    <w:rsid w:val="0024705B"/>
    <w:rsid w:val="0024711F"/>
    <w:rsid w:val="002471AC"/>
    <w:rsid w:val="00247B0F"/>
    <w:rsid w:val="00247BB8"/>
    <w:rsid w:val="00247CC0"/>
    <w:rsid w:val="00250052"/>
    <w:rsid w:val="002506C3"/>
    <w:rsid w:val="00250964"/>
    <w:rsid w:val="00250CC6"/>
    <w:rsid w:val="00250E4A"/>
    <w:rsid w:val="00251452"/>
    <w:rsid w:val="0025156B"/>
    <w:rsid w:val="00251747"/>
    <w:rsid w:val="00251D1B"/>
    <w:rsid w:val="00251DAF"/>
    <w:rsid w:val="00251E46"/>
    <w:rsid w:val="0025231E"/>
    <w:rsid w:val="002523A5"/>
    <w:rsid w:val="00252481"/>
    <w:rsid w:val="0025279D"/>
    <w:rsid w:val="002527C9"/>
    <w:rsid w:val="00252809"/>
    <w:rsid w:val="002539FB"/>
    <w:rsid w:val="00253A81"/>
    <w:rsid w:val="00253AEB"/>
    <w:rsid w:val="00253C39"/>
    <w:rsid w:val="00253D74"/>
    <w:rsid w:val="002541DE"/>
    <w:rsid w:val="00254851"/>
    <w:rsid w:val="00254889"/>
    <w:rsid w:val="002548FE"/>
    <w:rsid w:val="00254A30"/>
    <w:rsid w:val="00254A7E"/>
    <w:rsid w:val="00255027"/>
    <w:rsid w:val="0025544A"/>
    <w:rsid w:val="002556EC"/>
    <w:rsid w:val="002557CF"/>
    <w:rsid w:val="00255A3F"/>
    <w:rsid w:val="00255B6C"/>
    <w:rsid w:val="00255ED4"/>
    <w:rsid w:val="002562B4"/>
    <w:rsid w:val="002563F3"/>
    <w:rsid w:val="00256585"/>
    <w:rsid w:val="002568A1"/>
    <w:rsid w:val="00256AB0"/>
    <w:rsid w:val="00256B19"/>
    <w:rsid w:val="0025715F"/>
    <w:rsid w:val="0025746F"/>
    <w:rsid w:val="0025752E"/>
    <w:rsid w:val="002575C1"/>
    <w:rsid w:val="00257DBA"/>
    <w:rsid w:val="00257E2F"/>
    <w:rsid w:val="002606CC"/>
    <w:rsid w:val="00260830"/>
    <w:rsid w:val="00260A2C"/>
    <w:rsid w:val="00260AF6"/>
    <w:rsid w:val="00260EE8"/>
    <w:rsid w:val="0026147D"/>
    <w:rsid w:val="002617A2"/>
    <w:rsid w:val="00261904"/>
    <w:rsid w:val="00261D0B"/>
    <w:rsid w:val="00261DA0"/>
    <w:rsid w:val="00261E9E"/>
    <w:rsid w:val="00261F1B"/>
    <w:rsid w:val="002623E2"/>
    <w:rsid w:val="002627D4"/>
    <w:rsid w:val="0026282C"/>
    <w:rsid w:val="0026288D"/>
    <w:rsid w:val="002628C0"/>
    <w:rsid w:val="00262BE5"/>
    <w:rsid w:val="00263267"/>
    <w:rsid w:val="002634FC"/>
    <w:rsid w:val="00263A80"/>
    <w:rsid w:val="00263AD5"/>
    <w:rsid w:val="00263C4A"/>
    <w:rsid w:val="00263D24"/>
    <w:rsid w:val="00263E4B"/>
    <w:rsid w:val="00263E8B"/>
    <w:rsid w:val="00263FBF"/>
    <w:rsid w:val="0026409A"/>
    <w:rsid w:val="0026427D"/>
    <w:rsid w:val="002648BE"/>
    <w:rsid w:val="00264A78"/>
    <w:rsid w:val="00264C6A"/>
    <w:rsid w:val="00264D02"/>
    <w:rsid w:val="00264D57"/>
    <w:rsid w:val="00264DDC"/>
    <w:rsid w:val="002655D7"/>
    <w:rsid w:val="002655E6"/>
    <w:rsid w:val="002656A5"/>
    <w:rsid w:val="00265726"/>
    <w:rsid w:val="0026587F"/>
    <w:rsid w:val="00265A63"/>
    <w:rsid w:val="00265AA3"/>
    <w:rsid w:val="00265ACA"/>
    <w:rsid w:val="00265C2A"/>
    <w:rsid w:val="00265CAB"/>
    <w:rsid w:val="00265E21"/>
    <w:rsid w:val="00266195"/>
    <w:rsid w:val="00266314"/>
    <w:rsid w:val="002665C0"/>
    <w:rsid w:val="00266885"/>
    <w:rsid w:val="0026688E"/>
    <w:rsid w:val="00266907"/>
    <w:rsid w:val="00267E0D"/>
    <w:rsid w:val="00267EA6"/>
    <w:rsid w:val="00267F59"/>
    <w:rsid w:val="00270067"/>
    <w:rsid w:val="0027015C"/>
    <w:rsid w:val="00270290"/>
    <w:rsid w:val="00270548"/>
    <w:rsid w:val="00270B71"/>
    <w:rsid w:val="00270C9D"/>
    <w:rsid w:val="00270CD1"/>
    <w:rsid w:val="00270D42"/>
    <w:rsid w:val="00270D85"/>
    <w:rsid w:val="002710BF"/>
    <w:rsid w:val="0027112D"/>
    <w:rsid w:val="00271419"/>
    <w:rsid w:val="002715E1"/>
    <w:rsid w:val="00271757"/>
    <w:rsid w:val="0027179A"/>
    <w:rsid w:val="00271D63"/>
    <w:rsid w:val="00271F87"/>
    <w:rsid w:val="00271FAF"/>
    <w:rsid w:val="002724D1"/>
    <w:rsid w:val="00272735"/>
    <w:rsid w:val="00272917"/>
    <w:rsid w:val="0027295E"/>
    <w:rsid w:val="00272D39"/>
    <w:rsid w:val="0027318D"/>
    <w:rsid w:val="002732A2"/>
    <w:rsid w:val="0027341E"/>
    <w:rsid w:val="002736F5"/>
    <w:rsid w:val="00273CA6"/>
    <w:rsid w:val="00273E7C"/>
    <w:rsid w:val="00274081"/>
    <w:rsid w:val="00274A97"/>
    <w:rsid w:val="00274B5A"/>
    <w:rsid w:val="00275011"/>
    <w:rsid w:val="00275645"/>
    <w:rsid w:val="002758B0"/>
    <w:rsid w:val="002758ED"/>
    <w:rsid w:val="00275914"/>
    <w:rsid w:val="002759B5"/>
    <w:rsid w:val="00275A36"/>
    <w:rsid w:val="00275B0E"/>
    <w:rsid w:val="00275E90"/>
    <w:rsid w:val="00275F65"/>
    <w:rsid w:val="0027605A"/>
    <w:rsid w:val="00276187"/>
    <w:rsid w:val="002761C9"/>
    <w:rsid w:val="00276536"/>
    <w:rsid w:val="002766EC"/>
    <w:rsid w:val="00276A4D"/>
    <w:rsid w:val="00277176"/>
    <w:rsid w:val="002771E6"/>
    <w:rsid w:val="0027774E"/>
    <w:rsid w:val="00277F96"/>
    <w:rsid w:val="00280243"/>
    <w:rsid w:val="00280320"/>
    <w:rsid w:val="0028042F"/>
    <w:rsid w:val="0028071C"/>
    <w:rsid w:val="00280791"/>
    <w:rsid w:val="00280B97"/>
    <w:rsid w:val="00280D68"/>
    <w:rsid w:val="002810C6"/>
    <w:rsid w:val="00281138"/>
    <w:rsid w:val="002815FD"/>
    <w:rsid w:val="0028167E"/>
    <w:rsid w:val="00281A7C"/>
    <w:rsid w:val="00281AED"/>
    <w:rsid w:val="00281FA2"/>
    <w:rsid w:val="0028207E"/>
    <w:rsid w:val="002821DB"/>
    <w:rsid w:val="00282631"/>
    <w:rsid w:val="00282988"/>
    <w:rsid w:val="00282BA0"/>
    <w:rsid w:val="00282FBD"/>
    <w:rsid w:val="002833BB"/>
    <w:rsid w:val="002836F0"/>
    <w:rsid w:val="0028374A"/>
    <w:rsid w:val="002839B2"/>
    <w:rsid w:val="00283D56"/>
    <w:rsid w:val="00283DB1"/>
    <w:rsid w:val="00283DD0"/>
    <w:rsid w:val="00283EA0"/>
    <w:rsid w:val="00284074"/>
    <w:rsid w:val="002841BB"/>
    <w:rsid w:val="002843D1"/>
    <w:rsid w:val="002849FE"/>
    <w:rsid w:val="00284AE2"/>
    <w:rsid w:val="00284CCB"/>
    <w:rsid w:val="00284E2A"/>
    <w:rsid w:val="00284FCB"/>
    <w:rsid w:val="00284FDA"/>
    <w:rsid w:val="0028580F"/>
    <w:rsid w:val="002858A6"/>
    <w:rsid w:val="0028596C"/>
    <w:rsid w:val="00285A4A"/>
    <w:rsid w:val="00285ADF"/>
    <w:rsid w:val="00285BC7"/>
    <w:rsid w:val="00285C7B"/>
    <w:rsid w:val="00285DF3"/>
    <w:rsid w:val="002864B1"/>
    <w:rsid w:val="002864E9"/>
    <w:rsid w:val="00286880"/>
    <w:rsid w:val="00286884"/>
    <w:rsid w:val="002868AA"/>
    <w:rsid w:val="002868F4"/>
    <w:rsid w:val="002869A7"/>
    <w:rsid w:val="00286B5F"/>
    <w:rsid w:val="00286D22"/>
    <w:rsid w:val="00286E56"/>
    <w:rsid w:val="00286FA8"/>
    <w:rsid w:val="00287231"/>
    <w:rsid w:val="0028725C"/>
    <w:rsid w:val="00287331"/>
    <w:rsid w:val="002874A9"/>
    <w:rsid w:val="002875FD"/>
    <w:rsid w:val="00287656"/>
    <w:rsid w:val="002878B3"/>
    <w:rsid w:val="002879CF"/>
    <w:rsid w:val="00287A09"/>
    <w:rsid w:val="00287AA4"/>
    <w:rsid w:val="00287ADE"/>
    <w:rsid w:val="00287B00"/>
    <w:rsid w:val="00287CBF"/>
    <w:rsid w:val="00287E72"/>
    <w:rsid w:val="00287F40"/>
    <w:rsid w:val="00290008"/>
    <w:rsid w:val="002906CB"/>
    <w:rsid w:val="00290AA9"/>
    <w:rsid w:val="00290F03"/>
    <w:rsid w:val="00291027"/>
    <w:rsid w:val="002910A2"/>
    <w:rsid w:val="0029128A"/>
    <w:rsid w:val="00291424"/>
    <w:rsid w:val="00291805"/>
    <w:rsid w:val="00291C4A"/>
    <w:rsid w:val="00291E13"/>
    <w:rsid w:val="00291E90"/>
    <w:rsid w:val="00291EC3"/>
    <w:rsid w:val="00291EED"/>
    <w:rsid w:val="0029209C"/>
    <w:rsid w:val="0029246F"/>
    <w:rsid w:val="00292509"/>
    <w:rsid w:val="00292543"/>
    <w:rsid w:val="0029271A"/>
    <w:rsid w:val="00292808"/>
    <w:rsid w:val="002928C5"/>
    <w:rsid w:val="00292937"/>
    <w:rsid w:val="00292A44"/>
    <w:rsid w:val="00292ED1"/>
    <w:rsid w:val="00292F98"/>
    <w:rsid w:val="00293291"/>
    <w:rsid w:val="00293611"/>
    <w:rsid w:val="002938B5"/>
    <w:rsid w:val="002938D6"/>
    <w:rsid w:val="00293C3B"/>
    <w:rsid w:val="002945B3"/>
    <w:rsid w:val="00294A5C"/>
    <w:rsid w:val="00294BB1"/>
    <w:rsid w:val="00294D1C"/>
    <w:rsid w:val="00295124"/>
    <w:rsid w:val="0029532C"/>
    <w:rsid w:val="00295432"/>
    <w:rsid w:val="00295847"/>
    <w:rsid w:val="002962D1"/>
    <w:rsid w:val="002963EE"/>
    <w:rsid w:val="0029650A"/>
    <w:rsid w:val="00296709"/>
    <w:rsid w:val="0029671A"/>
    <w:rsid w:val="002969FA"/>
    <w:rsid w:val="00296A88"/>
    <w:rsid w:val="00296B1D"/>
    <w:rsid w:val="00296BF0"/>
    <w:rsid w:val="00296D4D"/>
    <w:rsid w:val="00297188"/>
    <w:rsid w:val="002974E7"/>
    <w:rsid w:val="0029767C"/>
    <w:rsid w:val="002976EE"/>
    <w:rsid w:val="00297835"/>
    <w:rsid w:val="00297C7D"/>
    <w:rsid w:val="00297DD6"/>
    <w:rsid w:val="002A0082"/>
    <w:rsid w:val="002A012B"/>
    <w:rsid w:val="002A027C"/>
    <w:rsid w:val="002A033E"/>
    <w:rsid w:val="002A0609"/>
    <w:rsid w:val="002A060D"/>
    <w:rsid w:val="002A069D"/>
    <w:rsid w:val="002A0808"/>
    <w:rsid w:val="002A0999"/>
    <w:rsid w:val="002A0C45"/>
    <w:rsid w:val="002A0E2E"/>
    <w:rsid w:val="002A0EA6"/>
    <w:rsid w:val="002A0F3C"/>
    <w:rsid w:val="002A0F81"/>
    <w:rsid w:val="002A1018"/>
    <w:rsid w:val="002A1406"/>
    <w:rsid w:val="002A1687"/>
    <w:rsid w:val="002A1854"/>
    <w:rsid w:val="002A1B97"/>
    <w:rsid w:val="002A1C0B"/>
    <w:rsid w:val="002A1CFA"/>
    <w:rsid w:val="002A1E36"/>
    <w:rsid w:val="002A2113"/>
    <w:rsid w:val="002A22BD"/>
    <w:rsid w:val="002A2389"/>
    <w:rsid w:val="002A24FE"/>
    <w:rsid w:val="002A264A"/>
    <w:rsid w:val="002A2987"/>
    <w:rsid w:val="002A310F"/>
    <w:rsid w:val="002A318F"/>
    <w:rsid w:val="002A3294"/>
    <w:rsid w:val="002A32CD"/>
    <w:rsid w:val="002A32D8"/>
    <w:rsid w:val="002A3593"/>
    <w:rsid w:val="002A3630"/>
    <w:rsid w:val="002A3945"/>
    <w:rsid w:val="002A3CDE"/>
    <w:rsid w:val="002A3F4D"/>
    <w:rsid w:val="002A4429"/>
    <w:rsid w:val="002A46B0"/>
    <w:rsid w:val="002A4B05"/>
    <w:rsid w:val="002A4B62"/>
    <w:rsid w:val="002A4E5D"/>
    <w:rsid w:val="002A523E"/>
    <w:rsid w:val="002A544B"/>
    <w:rsid w:val="002A57CC"/>
    <w:rsid w:val="002A5845"/>
    <w:rsid w:val="002A5B3D"/>
    <w:rsid w:val="002A5D23"/>
    <w:rsid w:val="002A5EF1"/>
    <w:rsid w:val="002A5F45"/>
    <w:rsid w:val="002A6574"/>
    <w:rsid w:val="002A6601"/>
    <w:rsid w:val="002A6A17"/>
    <w:rsid w:val="002A6C73"/>
    <w:rsid w:val="002A6C81"/>
    <w:rsid w:val="002A6EE5"/>
    <w:rsid w:val="002A70CE"/>
    <w:rsid w:val="002A70E8"/>
    <w:rsid w:val="002A7324"/>
    <w:rsid w:val="002A7484"/>
    <w:rsid w:val="002A75A5"/>
    <w:rsid w:val="002A7A97"/>
    <w:rsid w:val="002A7D93"/>
    <w:rsid w:val="002B057B"/>
    <w:rsid w:val="002B0616"/>
    <w:rsid w:val="002B0630"/>
    <w:rsid w:val="002B0631"/>
    <w:rsid w:val="002B080B"/>
    <w:rsid w:val="002B09B2"/>
    <w:rsid w:val="002B09C2"/>
    <w:rsid w:val="002B09F6"/>
    <w:rsid w:val="002B0C22"/>
    <w:rsid w:val="002B0C3C"/>
    <w:rsid w:val="002B0D77"/>
    <w:rsid w:val="002B0F5F"/>
    <w:rsid w:val="002B1201"/>
    <w:rsid w:val="002B1240"/>
    <w:rsid w:val="002B13EE"/>
    <w:rsid w:val="002B1E2C"/>
    <w:rsid w:val="002B21CD"/>
    <w:rsid w:val="002B263A"/>
    <w:rsid w:val="002B2CEC"/>
    <w:rsid w:val="002B2D99"/>
    <w:rsid w:val="002B2EDD"/>
    <w:rsid w:val="002B2F1E"/>
    <w:rsid w:val="002B307B"/>
    <w:rsid w:val="002B3163"/>
    <w:rsid w:val="002B322F"/>
    <w:rsid w:val="002B326F"/>
    <w:rsid w:val="002B3D78"/>
    <w:rsid w:val="002B3F14"/>
    <w:rsid w:val="002B417B"/>
    <w:rsid w:val="002B43F3"/>
    <w:rsid w:val="002B473F"/>
    <w:rsid w:val="002B4A43"/>
    <w:rsid w:val="002B4A90"/>
    <w:rsid w:val="002B4AE3"/>
    <w:rsid w:val="002B4B3E"/>
    <w:rsid w:val="002B4DC5"/>
    <w:rsid w:val="002B4E9B"/>
    <w:rsid w:val="002B5262"/>
    <w:rsid w:val="002B5320"/>
    <w:rsid w:val="002B5413"/>
    <w:rsid w:val="002B54E1"/>
    <w:rsid w:val="002B5796"/>
    <w:rsid w:val="002B5BAF"/>
    <w:rsid w:val="002B5E48"/>
    <w:rsid w:val="002B6027"/>
    <w:rsid w:val="002B62C2"/>
    <w:rsid w:val="002B62C9"/>
    <w:rsid w:val="002B65EC"/>
    <w:rsid w:val="002B692F"/>
    <w:rsid w:val="002B6ACD"/>
    <w:rsid w:val="002B6B44"/>
    <w:rsid w:val="002B6FDE"/>
    <w:rsid w:val="002B700F"/>
    <w:rsid w:val="002B7112"/>
    <w:rsid w:val="002B7186"/>
    <w:rsid w:val="002B7263"/>
    <w:rsid w:val="002B7474"/>
    <w:rsid w:val="002B759A"/>
    <w:rsid w:val="002B7754"/>
    <w:rsid w:val="002B78B5"/>
    <w:rsid w:val="002B79DC"/>
    <w:rsid w:val="002B7D3E"/>
    <w:rsid w:val="002B7FEE"/>
    <w:rsid w:val="002C00F9"/>
    <w:rsid w:val="002C0254"/>
    <w:rsid w:val="002C0860"/>
    <w:rsid w:val="002C0984"/>
    <w:rsid w:val="002C0A97"/>
    <w:rsid w:val="002C0CFA"/>
    <w:rsid w:val="002C11B3"/>
    <w:rsid w:val="002C1210"/>
    <w:rsid w:val="002C129B"/>
    <w:rsid w:val="002C13BE"/>
    <w:rsid w:val="002C15AE"/>
    <w:rsid w:val="002C160A"/>
    <w:rsid w:val="002C1B3E"/>
    <w:rsid w:val="002C210B"/>
    <w:rsid w:val="002C2484"/>
    <w:rsid w:val="002C27A6"/>
    <w:rsid w:val="002C288D"/>
    <w:rsid w:val="002C298B"/>
    <w:rsid w:val="002C2A1B"/>
    <w:rsid w:val="002C366A"/>
    <w:rsid w:val="002C36E9"/>
    <w:rsid w:val="002C3892"/>
    <w:rsid w:val="002C3B10"/>
    <w:rsid w:val="002C3B11"/>
    <w:rsid w:val="002C4036"/>
    <w:rsid w:val="002C40ED"/>
    <w:rsid w:val="002C43B4"/>
    <w:rsid w:val="002C45CE"/>
    <w:rsid w:val="002C48A5"/>
    <w:rsid w:val="002C4A17"/>
    <w:rsid w:val="002C4B14"/>
    <w:rsid w:val="002C4D6F"/>
    <w:rsid w:val="002C4F6E"/>
    <w:rsid w:val="002C50AA"/>
    <w:rsid w:val="002C5580"/>
    <w:rsid w:val="002C57EF"/>
    <w:rsid w:val="002C580A"/>
    <w:rsid w:val="002C590B"/>
    <w:rsid w:val="002C5F5A"/>
    <w:rsid w:val="002C61D2"/>
    <w:rsid w:val="002C6311"/>
    <w:rsid w:val="002C6382"/>
    <w:rsid w:val="002C6488"/>
    <w:rsid w:val="002C64A2"/>
    <w:rsid w:val="002C66A8"/>
    <w:rsid w:val="002C67E7"/>
    <w:rsid w:val="002C681F"/>
    <w:rsid w:val="002C6B89"/>
    <w:rsid w:val="002C702B"/>
    <w:rsid w:val="002C70AD"/>
    <w:rsid w:val="002C7389"/>
    <w:rsid w:val="002C7632"/>
    <w:rsid w:val="002C76D7"/>
    <w:rsid w:val="002C79F1"/>
    <w:rsid w:val="002C7B97"/>
    <w:rsid w:val="002C7C67"/>
    <w:rsid w:val="002D013E"/>
    <w:rsid w:val="002D02D4"/>
    <w:rsid w:val="002D080F"/>
    <w:rsid w:val="002D082D"/>
    <w:rsid w:val="002D0840"/>
    <w:rsid w:val="002D08A0"/>
    <w:rsid w:val="002D0E99"/>
    <w:rsid w:val="002D101F"/>
    <w:rsid w:val="002D104B"/>
    <w:rsid w:val="002D1301"/>
    <w:rsid w:val="002D151A"/>
    <w:rsid w:val="002D1648"/>
    <w:rsid w:val="002D17DB"/>
    <w:rsid w:val="002D187A"/>
    <w:rsid w:val="002D1927"/>
    <w:rsid w:val="002D1E92"/>
    <w:rsid w:val="002D2007"/>
    <w:rsid w:val="002D2313"/>
    <w:rsid w:val="002D2877"/>
    <w:rsid w:val="002D2D3A"/>
    <w:rsid w:val="002D2FEE"/>
    <w:rsid w:val="002D3030"/>
    <w:rsid w:val="002D32AB"/>
    <w:rsid w:val="002D3311"/>
    <w:rsid w:val="002D34A9"/>
    <w:rsid w:val="002D362C"/>
    <w:rsid w:val="002D3858"/>
    <w:rsid w:val="002D386E"/>
    <w:rsid w:val="002D3976"/>
    <w:rsid w:val="002D4068"/>
    <w:rsid w:val="002D4339"/>
    <w:rsid w:val="002D44C6"/>
    <w:rsid w:val="002D45CC"/>
    <w:rsid w:val="002D4764"/>
    <w:rsid w:val="002D491A"/>
    <w:rsid w:val="002D4B46"/>
    <w:rsid w:val="002D4BE8"/>
    <w:rsid w:val="002D4D98"/>
    <w:rsid w:val="002D50EE"/>
    <w:rsid w:val="002D5744"/>
    <w:rsid w:val="002D57ED"/>
    <w:rsid w:val="002D5839"/>
    <w:rsid w:val="002D5867"/>
    <w:rsid w:val="002D58AC"/>
    <w:rsid w:val="002D5A40"/>
    <w:rsid w:val="002D5B81"/>
    <w:rsid w:val="002D5CC3"/>
    <w:rsid w:val="002D642B"/>
    <w:rsid w:val="002D66A0"/>
    <w:rsid w:val="002D675C"/>
    <w:rsid w:val="002D69CF"/>
    <w:rsid w:val="002D6D88"/>
    <w:rsid w:val="002D6E1F"/>
    <w:rsid w:val="002D6E76"/>
    <w:rsid w:val="002D7001"/>
    <w:rsid w:val="002D73BA"/>
    <w:rsid w:val="002D7499"/>
    <w:rsid w:val="002D773D"/>
    <w:rsid w:val="002D7794"/>
    <w:rsid w:val="002D787C"/>
    <w:rsid w:val="002D7D97"/>
    <w:rsid w:val="002E00BF"/>
    <w:rsid w:val="002E014F"/>
    <w:rsid w:val="002E0403"/>
    <w:rsid w:val="002E0414"/>
    <w:rsid w:val="002E0420"/>
    <w:rsid w:val="002E0957"/>
    <w:rsid w:val="002E0BCC"/>
    <w:rsid w:val="002E0C0D"/>
    <w:rsid w:val="002E0EA8"/>
    <w:rsid w:val="002E10D2"/>
    <w:rsid w:val="002E1128"/>
    <w:rsid w:val="002E139F"/>
    <w:rsid w:val="002E16A0"/>
    <w:rsid w:val="002E173B"/>
    <w:rsid w:val="002E19DC"/>
    <w:rsid w:val="002E1F2F"/>
    <w:rsid w:val="002E2002"/>
    <w:rsid w:val="002E2045"/>
    <w:rsid w:val="002E214C"/>
    <w:rsid w:val="002E2301"/>
    <w:rsid w:val="002E2783"/>
    <w:rsid w:val="002E2E9D"/>
    <w:rsid w:val="002E2F1A"/>
    <w:rsid w:val="002E30E6"/>
    <w:rsid w:val="002E3153"/>
    <w:rsid w:val="002E31A0"/>
    <w:rsid w:val="002E33E2"/>
    <w:rsid w:val="002E39BB"/>
    <w:rsid w:val="002E3AB8"/>
    <w:rsid w:val="002E3F87"/>
    <w:rsid w:val="002E400D"/>
    <w:rsid w:val="002E4130"/>
    <w:rsid w:val="002E4266"/>
    <w:rsid w:val="002E431A"/>
    <w:rsid w:val="002E439B"/>
    <w:rsid w:val="002E43DB"/>
    <w:rsid w:val="002E47D1"/>
    <w:rsid w:val="002E4801"/>
    <w:rsid w:val="002E48D9"/>
    <w:rsid w:val="002E4B7C"/>
    <w:rsid w:val="002E4BB4"/>
    <w:rsid w:val="002E4C30"/>
    <w:rsid w:val="002E4F21"/>
    <w:rsid w:val="002E4FA2"/>
    <w:rsid w:val="002E4FDB"/>
    <w:rsid w:val="002E53F2"/>
    <w:rsid w:val="002E5449"/>
    <w:rsid w:val="002E55BA"/>
    <w:rsid w:val="002E577D"/>
    <w:rsid w:val="002E595B"/>
    <w:rsid w:val="002E5A6C"/>
    <w:rsid w:val="002E63D6"/>
    <w:rsid w:val="002E6690"/>
    <w:rsid w:val="002E66EE"/>
    <w:rsid w:val="002E6773"/>
    <w:rsid w:val="002E68F5"/>
    <w:rsid w:val="002E69EA"/>
    <w:rsid w:val="002E6E42"/>
    <w:rsid w:val="002E711E"/>
    <w:rsid w:val="002E765B"/>
    <w:rsid w:val="002E772C"/>
    <w:rsid w:val="002E78E2"/>
    <w:rsid w:val="002E79BD"/>
    <w:rsid w:val="002E7B0E"/>
    <w:rsid w:val="002E7B40"/>
    <w:rsid w:val="002E7B96"/>
    <w:rsid w:val="002E7FA8"/>
    <w:rsid w:val="002F0031"/>
    <w:rsid w:val="002F024E"/>
    <w:rsid w:val="002F05D9"/>
    <w:rsid w:val="002F093A"/>
    <w:rsid w:val="002F098B"/>
    <w:rsid w:val="002F0AB4"/>
    <w:rsid w:val="002F0E5D"/>
    <w:rsid w:val="002F16E1"/>
    <w:rsid w:val="002F1CD1"/>
    <w:rsid w:val="002F1DBF"/>
    <w:rsid w:val="002F222F"/>
    <w:rsid w:val="002F22DD"/>
    <w:rsid w:val="002F23AB"/>
    <w:rsid w:val="002F2417"/>
    <w:rsid w:val="002F2511"/>
    <w:rsid w:val="002F2A66"/>
    <w:rsid w:val="002F2BF7"/>
    <w:rsid w:val="002F2E93"/>
    <w:rsid w:val="002F35A7"/>
    <w:rsid w:val="002F3A88"/>
    <w:rsid w:val="002F3C0B"/>
    <w:rsid w:val="002F3FEE"/>
    <w:rsid w:val="002F4108"/>
    <w:rsid w:val="002F4198"/>
    <w:rsid w:val="002F4B28"/>
    <w:rsid w:val="002F4B77"/>
    <w:rsid w:val="002F4C29"/>
    <w:rsid w:val="002F4DC8"/>
    <w:rsid w:val="002F4E86"/>
    <w:rsid w:val="002F5803"/>
    <w:rsid w:val="002F5D29"/>
    <w:rsid w:val="002F5E6C"/>
    <w:rsid w:val="002F61E8"/>
    <w:rsid w:val="002F6204"/>
    <w:rsid w:val="002F667C"/>
    <w:rsid w:val="002F673B"/>
    <w:rsid w:val="002F68FC"/>
    <w:rsid w:val="002F701E"/>
    <w:rsid w:val="002F7271"/>
    <w:rsid w:val="002F7778"/>
    <w:rsid w:val="002F77D4"/>
    <w:rsid w:val="002F7969"/>
    <w:rsid w:val="00300103"/>
    <w:rsid w:val="00300121"/>
    <w:rsid w:val="00300257"/>
    <w:rsid w:val="003005C4"/>
    <w:rsid w:val="00300619"/>
    <w:rsid w:val="00300649"/>
    <w:rsid w:val="00300738"/>
    <w:rsid w:val="00300B67"/>
    <w:rsid w:val="00300BD0"/>
    <w:rsid w:val="00300E2A"/>
    <w:rsid w:val="003014B9"/>
    <w:rsid w:val="0030184A"/>
    <w:rsid w:val="00301A5B"/>
    <w:rsid w:val="00301AFB"/>
    <w:rsid w:val="00301BC9"/>
    <w:rsid w:val="00301DB8"/>
    <w:rsid w:val="00301EB7"/>
    <w:rsid w:val="00302038"/>
    <w:rsid w:val="0030208F"/>
    <w:rsid w:val="00302330"/>
    <w:rsid w:val="0030238D"/>
    <w:rsid w:val="0030247F"/>
    <w:rsid w:val="0030267D"/>
    <w:rsid w:val="00302690"/>
    <w:rsid w:val="00302822"/>
    <w:rsid w:val="00302A13"/>
    <w:rsid w:val="00302AF7"/>
    <w:rsid w:val="0030307C"/>
    <w:rsid w:val="00303204"/>
    <w:rsid w:val="003032C6"/>
    <w:rsid w:val="003035F7"/>
    <w:rsid w:val="0030371B"/>
    <w:rsid w:val="00304103"/>
    <w:rsid w:val="003045BD"/>
    <w:rsid w:val="00304ADA"/>
    <w:rsid w:val="00304F14"/>
    <w:rsid w:val="00304FDA"/>
    <w:rsid w:val="00305033"/>
    <w:rsid w:val="0030514D"/>
    <w:rsid w:val="00305296"/>
    <w:rsid w:val="003052D5"/>
    <w:rsid w:val="00305378"/>
    <w:rsid w:val="0030543F"/>
    <w:rsid w:val="003054B7"/>
    <w:rsid w:val="003055E1"/>
    <w:rsid w:val="003055F2"/>
    <w:rsid w:val="00305660"/>
    <w:rsid w:val="003056C2"/>
    <w:rsid w:val="003057D6"/>
    <w:rsid w:val="00305961"/>
    <w:rsid w:val="00305E70"/>
    <w:rsid w:val="00305E98"/>
    <w:rsid w:val="003060F6"/>
    <w:rsid w:val="0030617C"/>
    <w:rsid w:val="0030661C"/>
    <w:rsid w:val="00306645"/>
    <w:rsid w:val="003067AC"/>
    <w:rsid w:val="003067D2"/>
    <w:rsid w:val="00306CFA"/>
    <w:rsid w:val="00306D9A"/>
    <w:rsid w:val="00306ECA"/>
    <w:rsid w:val="00306F7E"/>
    <w:rsid w:val="0030703D"/>
    <w:rsid w:val="003070AD"/>
    <w:rsid w:val="00307983"/>
    <w:rsid w:val="00307B76"/>
    <w:rsid w:val="00307BA4"/>
    <w:rsid w:val="00307C12"/>
    <w:rsid w:val="00307CA4"/>
    <w:rsid w:val="00310876"/>
    <w:rsid w:val="00310AA1"/>
    <w:rsid w:val="00310E70"/>
    <w:rsid w:val="00311448"/>
    <w:rsid w:val="0031146A"/>
    <w:rsid w:val="0031178F"/>
    <w:rsid w:val="003117BB"/>
    <w:rsid w:val="003118BB"/>
    <w:rsid w:val="003118DE"/>
    <w:rsid w:val="00311958"/>
    <w:rsid w:val="00311A78"/>
    <w:rsid w:val="00312363"/>
    <w:rsid w:val="0031268D"/>
    <w:rsid w:val="0031291B"/>
    <w:rsid w:val="00312983"/>
    <w:rsid w:val="00312B0E"/>
    <w:rsid w:val="00312F55"/>
    <w:rsid w:val="0031303D"/>
    <w:rsid w:val="00313276"/>
    <w:rsid w:val="00313797"/>
    <w:rsid w:val="00313C3F"/>
    <w:rsid w:val="00313F3B"/>
    <w:rsid w:val="00314021"/>
    <w:rsid w:val="00314074"/>
    <w:rsid w:val="0031418D"/>
    <w:rsid w:val="00314504"/>
    <w:rsid w:val="0031452E"/>
    <w:rsid w:val="00314EC1"/>
    <w:rsid w:val="00314F81"/>
    <w:rsid w:val="00315081"/>
    <w:rsid w:val="003150FE"/>
    <w:rsid w:val="0031521F"/>
    <w:rsid w:val="0031547E"/>
    <w:rsid w:val="00315618"/>
    <w:rsid w:val="003156CC"/>
    <w:rsid w:val="003158AF"/>
    <w:rsid w:val="00315966"/>
    <w:rsid w:val="0031620A"/>
    <w:rsid w:val="00316421"/>
    <w:rsid w:val="00316572"/>
    <w:rsid w:val="003166E4"/>
    <w:rsid w:val="00316767"/>
    <w:rsid w:val="003167C3"/>
    <w:rsid w:val="003168E8"/>
    <w:rsid w:val="00316AC8"/>
    <w:rsid w:val="00316F54"/>
    <w:rsid w:val="00317219"/>
    <w:rsid w:val="00317668"/>
    <w:rsid w:val="00317703"/>
    <w:rsid w:val="003178DC"/>
    <w:rsid w:val="003179E2"/>
    <w:rsid w:val="00317B17"/>
    <w:rsid w:val="00317D29"/>
    <w:rsid w:val="00320093"/>
    <w:rsid w:val="003200B7"/>
    <w:rsid w:val="003202C4"/>
    <w:rsid w:val="00320E87"/>
    <w:rsid w:val="00321170"/>
    <w:rsid w:val="003211B6"/>
    <w:rsid w:val="00321339"/>
    <w:rsid w:val="00321343"/>
    <w:rsid w:val="0032188A"/>
    <w:rsid w:val="003218AC"/>
    <w:rsid w:val="00321C28"/>
    <w:rsid w:val="00321D0E"/>
    <w:rsid w:val="00321DBB"/>
    <w:rsid w:val="00321EAE"/>
    <w:rsid w:val="0032201E"/>
    <w:rsid w:val="003220AB"/>
    <w:rsid w:val="003225D6"/>
    <w:rsid w:val="003225F5"/>
    <w:rsid w:val="00322B38"/>
    <w:rsid w:val="00322BC7"/>
    <w:rsid w:val="00322CAB"/>
    <w:rsid w:val="00322F99"/>
    <w:rsid w:val="0032356E"/>
    <w:rsid w:val="0032388D"/>
    <w:rsid w:val="00323DEE"/>
    <w:rsid w:val="00323F2C"/>
    <w:rsid w:val="003240B4"/>
    <w:rsid w:val="003243B2"/>
    <w:rsid w:val="003243BF"/>
    <w:rsid w:val="00324805"/>
    <w:rsid w:val="0032482F"/>
    <w:rsid w:val="00324A19"/>
    <w:rsid w:val="003253C8"/>
    <w:rsid w:val="003253E7"/>
    <w:rsid w:val="00325518"/>
    <w:rsid w:val="0032595C"/>
    <w:rsid w:val="00325A76"/>
    <w:rsid w:val="00325D5D"/>
    <w:rsid w:val="00325E57"/>
    <w:rsid w:val="00325FA2"/>
    <w:rsid w:val="00326035"/>
    <w:rsid w:val="003261EC"/>
    <w:rsid w:val="0032630A"/>
    <w:rsid w:val="0032679C"/>
    <w:rsid w:val="00326857"/>
    <w:rsid w:val="00326C0E"/>
    <w:rsid w:val="00326E42"/>
    <w:rsid w:val="00326EC8"/>
    <w:rsid w:val="0032705E"/>
    <w:rsid w:val="0032707D"/>
    <w:rsid w:val="003271F2"/>
    <w:rsid w:val="0032749C"/>
    <w:rsid w:val="00330260"/>
    <w:rsid w:val="00330753"/>
    <w:rsid w:val="00330784"/>
    <w:rsid w:val="00330B59"/>
    <w:rsid w:val="00330C4C"/>
    <w:rsid w:val="00330D69"/>
    <w:rsid w:val="00330ED6"/>
    <w:rsid w:val="003311AB"/>
    <w:rsid w:val="003315FC"/>
    <w:rsid w:val="003316A0"/>
    <w:rsid w:val="003318CA"/>
    <w:rsid w:val="00331A5B"/>
    <w:rsid w:val="00331AED"/>
    <w:rsid w:val="00331C2A"/>
    <w:rsid w:val="00331E28"/>
    <w:rsid w:val="00331F05"/>
    <w:rsid w:val="003320C6"/>
    <w:rsid w:val="0033220E"/>
    <w:rsid w:val="003324DD"/>
    <w:rsid w:val="0033281F"/>
    <w:rsid w:val="00332ED2"/>
    <w:rsid w:val="00333036"/>
    <w:rsid w:val="0033342F"/>
    <w:rsid w:val="0033369D"/>
    <w:rsid w:val="00333EAA"/>
    <w:rsid w:val="00333EDA"/>
    <w:rsid w:val="00333F20"/>
    <w:rsid w:val="00334037"/>
    <w:rsid w:val="00334244"/>
    <w:rsid w:val="003342FF"/>
    <w:rsid w:val="003343BD"/>
    <w:rsid w:val="00334784"/>
    <w:rsid w:val="003347B3"/>
    <w:rsid w:val="003350F1"/>
    <w:rsid w:val="0033538A"/>
    <w:rsid w:val="00335410"/>
    <w:rsid w:val="003355BC"/>
    <w:rsid w:val="00335AEA"/>
    <w:rsid w:val="00335C19"/>
    <w:rsid w:val="00335C21"/>
    <w:rsid w:val="00335C2C"/>
    <w:rsid w:val="00335D25"/>
    <w:rsid w:val="00335FD9"/>
    <w:rsid w:val="003361B0"/>
    <w:rsid w:val="00336580"/>
    <w:rsid w:val="003366B4"/>
    <w:rsid w:val="00336B75"/>
    <w:rsid w:val="003374D0"/>
    <w:rsid w:val="00337988"/>
    <w:rsid w:val="00340323"/>
    <w:rsid w:val="00340510"/>
    <w:rsid w:val="0034069A"/>
    <w:rsid w:val="003407F6"/>
    <w:rsid w:val="00340A0D"/>
    <w:rsid w:val="00340A63"/>
    <w:rsid w:val="00340E76"/>
    <w:rsid w:val="00340F05"/>
    <w:rsid w:val="00341122"/>
    <w:rsid w:val="003411F3"/>
    <w:rsid w:val="00341245"/>
    <w:rsid w:val="0034128F"/>
    <w:rsid w:val="003412C8"/>
    <w:rsid w:val="00341624"/>
    <w:rsid w:val="0034179F"/>
    <w:rsid w:val="00341A06"/>
    <w:rsid w:val="00341C80"/>
    <w:rsid w:val="00342112"/>
    <w:rsid w:val="003421D4"/>
    <w:rsid w:val="003421EE"/>
    <w:rsid w:val="003425A0"/>
    <w:rsid w:val="00342685"/>
    <w:rsid w:val="00342854"/>
    <w:rsid w:val="00342991"/>
    <w:rsid w:val="00342CAC"/>
    <w:rsid w:val="00342DD4"/>
    <w:rsid w:val="00342DDA"/>
    <w:rsid w:val="00342E09"/>
    <w:rsid w:val="00342FA3"/>
    <w:rsid w:val="00342FC8"/>
    <w:rsid w:val="00343828"/>
    <w:rsid w:val="003439E3"/>
    <w:rsid w:val="00343A93"/>
    <w:rsid w:val="00343C87"/>
    <w:rsid w:val="00343CCF"/>
    <w:rsid w:val="00343D64"/>
    <w:rsid w:val="00343F63"/>
    <w:rsid w:val="00343FA9"/>
    <w:rsid w:val="003440F6"/>
    <w:rsid w:val="003441BA"/>
    <w:rsid w:val="0034431D"/>
    <w:rsid w:val="0034436C"/>
    <w:rsid w:val="00344735"/>
    <w:rsid w:val="003449F1"/>
    <w:rsid w:val="00344B15"/>
    <w:rsid w:val="00344BB3"/>
    <w:rsid w:val="00345028"/>
    <w:rsid w:val="00345716"/>
    <w:rsid w:val="00346143"/>
    <w:rsid w:val="003462B5"/>
    <w:rsid w:val="003463D8"/>
    <w:rsid w:val="00346585"/>
    <w:rsid w:val="0034670C"/>
    <w:rsid w:val="003468F0"/>
    <w:rsid w:val="0034713E"/>
    <w:rsid w:val="003471E5"/>
    <w:rsid w:val="003476A4"/>
    <w:rsid w:val="00347721"/>
    <w:rsid w:val="00347851"/>
    <w:rsid w:val="00350100"/>
    <w:rsid w:val="0035039C"/>
    <w:rsid w:val="00350475"/>
    <w:rsid w:val="003506FA"/>
    <w:rsid w:val="0035096D"/>
    <w:rsid w:val="00350C2B"/>
    <w:rsid w:val="00350C3B"/>
    <w:rsid w:val="00350D53"/>
    <w:rsid w:val="00350E7B"/>
    <w:rsid w:val="0035162A"/>
    <w:rsid w:val="003517FF"/>
    <w:rsid w:val="00351D8C"/>
    <w:rsid w:val="0035235A"/>
    <w:rsid w:val="00352376"/>
    <w:rsid w:val="00352393"/>
    <w:rsid w:val="003523E2"/>
    <w:rsid w:val="0035257B"/>
    <w:rsid w:val="00352C34"/>
    <w:rsid w:val="0035305F"/>
    <w:rsid w:val="003534D1"/>
    <w:rsid w:val="003536C8"/>
    <w:rsid w:val="00353750"/>
    <w:rsid w:val="003539D4"/>
    <w:rsid w:val="003539F8"/>
    <w:rsid w:val="00353D17"/>
    <w:rsid w:val="00353D1C"/>
    <w:rsid w:val="00353E51"/>
    <w:rsid w:val="00353EB9"/>
    <w:rsid w:val="00354B66"/>
    <w:rsid w:val="00354B77"/>
    <w:rsid w:val="00354D62"/>
    <w:rsid w:val="00354DC7"/>
    <w:rsid w:val="00354E53"/>
    <w:rsid w:val="00354F77"/>
    <w:rsid w:val="00355118"/>
    <w:rsid w:val="0035542D"/>
    <w:rsid w:val="00355499"/>
    <w:rsid w:val="003555C7"/>
    <w:rsid w:val="003557AA"/>
    <w:rsid w:val="00355D7A"/>
    <w:rsid w:val="00355DE1"/>
    <w:rsid w:val="003560A1"/>
    <w:rsid w:val="003562E0"/>
    <w:rsid w:val="00356668"/>
    <w:rsid w:val="00356775"/>
    <w:rsid w:val="00356A46"/>
    <w:rsid w:val="00356EBA"/>
    <w:rsid w:val="0035703B"/>
    <w:rsid w:val="00357245"/>
    <w:rsid w:val="00357330"/>
    <w:rsid w:val="003575B5"/>
    <w:rsid w:val="003577BA"/>
    <w:rsid w:val="00357C07"/>
    <w:rsid w:val="00357DBE"/>
    <w:rsid w:val="00357DC0"/>
    <w:rsid w:val="00360031"/>
    <w:rsid w:val="00360065"/>
    <w:rsid w:val="00360326"/>
    <w:rsid w:val="00360C77"/>
    <w:rsid w:val="00360C85"/>
    <w:rsid w:val="00360E81"/>
    <w:rsid w:val="00360F4A"/>
    <w:rsid w:val="003616E5"/>
    <w:rsid w:val="003616F5"/>
    <w:rsid w:val="00361909"/>
    <w:rsid w:val="00361B85"/>
    <w:rsid w:val="00361C2F"/>
    <w:rsid w:val="00361F0E"/>
    <w:rsid w:val="003621A6"/>
    <w:rsid w:val="0036223A"/>
    <w:rsid w:val="003622C7"/>
    <w:rsid w:val="00362494"/>
    <w:rsid w:val="00362C6B"/>
    <w:rsid w:val="00362D6E"/>
    <w:rsid w:val="003633AD"/>
    <w:rsid w:val="00363403"/>
    <w:rsid w:val="00363445"/>
    <w:rsid w:val="00363522"/>
    <w:rsid w:val="0036353F"/>
    <w:rsid w:val="00363C59"/>
    <w:rsid w:val="00363D9E"/>
    <w:rsid w:val="00363E4C"/>
    <w:rsid w:val="00364345"/>
    <w:rsid w:val="00364940"/>
    <w:rsid w:val="00364A44"/>
    <w:rsid w:val="00364AED"/>
    <w:rsid w:val="00364B90"/>
    <w:rsid w:val="00364E8C"/>
    <w:rsid w:val="00364ED8"/>
    <w:rsid w:val="00365254"/>
    <w:rsid w:val="003655A2"/>
    <w:rsid w:val="00365911"/>
    <w:rsid w:val="00365996"/>
    <w:rsid w:val="00366512"/>
    <w:rsid w:val="00366522"/>
    <w:rsid w:val="003666F8"/>
    <w:rsid w:val="0036671C"/>
    <w:rsid w:val="00366906"/>
    <w:rsid w:val="00366999"/>
    <w:rsid w:val="0036699C"/>
    <w:rsid w:val="00366A97"/>
    <w:rsid w:val="00366E8D"/>
    <w:rsid w:val="003670D8"/>
    <w:rsid w:val="0036728A"/>
    <w:rsid w:val="00367298"/>
    <w:rsid w:val="003675CD"/>
    <w:rsid w:val="003678CE"/>
    <w:rsid w:val="00370806"/>
    <w:rsid w:val="00370C3D"/>
    <w:rsid w:val="00370DFA"/>
    <w:rsid w:val="00370EA5"/>
    <w:rsid w:val="00370EF0"/>
    <w:rsid w:val="00370F56"/>
    <w:rsid w:val="0037123F"/>
    <w:rsid w:val="003712CF"/>
    <w:rsid w:val="0037145C"/>
    <w:rsid w:val="00371636"/>
    <w:rsid w:val="0037173B"/>
    <w:rsid w:val="00371788"/>
    <w:rsid w:val="00371870"/>
    <w:rsid w:val="003718A8"/>
    <w:rsid w:val="00371CF0"/>
    <w:rsid w:val="00371F60"/>
    <w:rsid w:val="00372360"/>
    <w:rsid w:val="003724F0"/>
    <w:rsid w:val="00372643"/>
    <w:rsid w:val="0037267E"/>
    <w:rsid w:val="00372893"/>
    <w:rsid w:val="00372D25"/>
    <w:rsid w:val="00372D56"/>
    <w:rsid w:val="00372FCC"/>
    <w:rsid w:val="00373222"/>
    <w:rsid w:val="00373492"/>
    <w:rsid w:val="003734D6"/>
    <w:rsid w:val="0037350C"/>
    <w:rsid w:val="00373969"/>
    <w:rsid w:val="003739AA"/>
    <w:rsid w:val="00373AA3"/>
    <w:rsid w:val="00373FF2"/>
    <w:rsid w:val="003744C2"/>
    <w:rsid w:val="00374660"/>
    <w:rsid w:val="00374A67"/>
    <w:rsid w:val="00374A94"/>
    <w:rsid w:val="0037505D"/>
    <w:rsid w:val="003750D1"/>
    <w:rsid w:val="003751A5"/>
    <w:rsid w:val="0037534D"/>
    <w:rsid w:val="003757B8"/>
    <w:rsid w:val="003758B4"/>
    <w:rsid w:val="003758F8"/>
    <w:rsid w:val="00375DA3"/>
    <w:rsid w:val="00375E71"/>
    <w:rsid w:val="00375E9B"/>
    <w:rsid w:val="00375F12"/>
    <w:rsid w:val="00375FCC"/>
    <w:rsid w:val="00376369"/>
    <w:rsid w:val="0037637B"/>
    <w:rsid w:val="00376433"/>
    <w:rsid w:val="003766B7"/>
    <w:rsid w:val="003766C2"/>
    <w:rsid w:val="00376748"/>
    <w:rsid w:val="003768C4"/>
    <w:rsid w:val="003768C7"/>
    <w:rsid w:val="00376C69"/>
    <w:rsid w:val="00376DA3"/>
    <w:rsid w:val="00377347"/>
    <w:rsid w:val="00377382"/>
    <w:rsid w:val="0037753D"/>
    <w:rsid w:val="0037779D"/>
    <w:rsid w:val="0037791E"/>
    <w:rsid w:val="00377BB5"/>
    <w:rsid w:val="00377C33"/>
    <w:rsid w:val="00380282"/>
    <w:rsid w:val="0038030A"/>
    <w:rsid w:val="00380573"/>
    <w:rsid w:val="003805D7"/>
    <w:rsid w:val="0038070B"/>
    <w:rsid w:val="00380896"/>
    <w:rsid w:val="00380979"/>
    <w:rsid w:val="00380BD8"/>
    <w:rsid w:val="00380DA0"/>
    <w:rsid w:val="00381438"/>
    <w:rsid w:val="00381736"/>
    <w:rsid w:val="003817F0"/>
    <w:rsid w:val="00381930"/>
    <w:rsid w:val="00381991"/>
    <w:rsid w:val="00381C3A"/>
    <w:rsid w:val="00381DDB"/>
    <w:rsid w:val="00382047"/>
    <w:rsid w:val="0038209B"/>
    <w:rsid w:val="003821BA"/>
    <w:rsid w:val="003824A6"/>
    <w:rsid w:val="003829AA"/>
    <w:rsid w:val="00382BBF"/>
    <w:rsid w:val="00382E80"/>
    <w:rsid w:val="00382FAC"/>
    <w:rsid w:val="00383264"/>
    <w:rsid w:val="00383509"/>
    <w:rsid w:val="00383592"/>
    <w:rsid w:val="003839F4"/>
    <w:rsid w:val="00383CE1"/>
    <w:rsid w:val="00384206"/>
    <w:rsid w:val="00384BF6"/>
    <w:rsid w:val="00384E6B"/>
    <w:rsid w:val="00384E92"/>
    <w:rsid w:val="00385174"/>
    <w:rsid w:val="00385320"/>
    <w:rsid w:val="003853E0"/>
    <w:rsid w:val="00385532"/>
    <w:rsid w:val="0038556A"/>
    <w:rsid w:val="003859E5"/>
    <w:rsid w:val="00385B29"/>
    <w:rsid w:val="00385B75"/>
    <w:rsid w:val="00385F9E"/>
    <w:rsid w:val="003860AD"/>
    <w:rsid w:val="003864C7"/>
    <w:rsid w:val="00386D98"/>
    <w:rsid w:val="00386ECC"/>
    <w:rsid w:val="00386F17"/>
    <w:rsid w:val="00387398"/>
    <w:rsid w:val="0038786A"/>
    <w:rsid w:val="003878CF"/>
    <w:rsid w:val="00387931"/>
    <w:rsid w:val="0039025B"/>
    <w:rsid w:val="003903D4"/>
    <w:rsid w:val="003904CC"/>
    <w:rsid w:val="00390A88"/>
    <w:rsid w:val="00390B12"/>
    <w:rsid w:val="00390DEF"/>
    <w:rsid w:val="00391034"/>
    <w:rsid w:val="0039115E"/>
    <w:rsid w:val="0039137E"/>
    <w:rsid w:val="0039164A"/>
    <w:rsid w:val="00391760"/>
    <w:rsid w:val="003917E7"/>
    <w:rsid w:val="0039183B"/>
    <w:rsid w:val="00391ABA"/>
    <w:rsid w:val="00391D76"/>
    <w:rsid w:val="00391FA3"/>
    <w:rsid w:val="003926DF"/>
    <w:rsid w:val="00392A97"/>
    <w:rsid w:val="00392F15"/>
    <w:rsid w:val="00393043"/>
    <w:rsid w:val="0039323E"/>
    <w:rsid w:val="00393351"/>
    <w:rsid w:val="00393724"/>
    <w:rsid w:val="003938C1"/>
    <w:rsid w:val="00393948"/>
    <w:rsid w:val="00393C7E"/>
    <w:rsid w:val="00393E71"/>
    <w:rsid w:val="00393F05"/>
    <w:rsid w:val="00394104"/>
    <w:rsid w:val="003944DF"/>
    <w:rsid w:val="00394646"/>
    <w:rsid w:val="00394A29"/>
    <w:rsid w:val="00394BFF"/>
    <w:rsid w:val="00394EA0"/>
    <w:rsid w:val="00394FC0"/>
    <w:rsid w:val="00395187"/>
    <w:rsid w:val="003954DF"/>
    <w:rsid w:val="003955F3"/>
    <w:rsid w:val="00395877"/>
    <w:rsid w:val="0039597E"/>
    <w:rsid w:val="00395988"/>
    <w:rsid w:val="00395BBC"/>
    <w:rsid w:val="00395F44"/>
    <w:rsid w:val="003963FB"/>
    <w:rsid w:val="003964E9"/>
    <w:rsid w:val="00396BEC"/>
    <w:rsid w:val="00396C97"/>
    <w:rsid w:val="003974D1"/>
    <w:rsid w:val="00397CD3"/>
    <w:rsid w:val="00397F91"/>
    <w:rsid w:val="00397FCA"/>
    <w:rsid w:val="003A010D"/>
    <w:rsid w:val="003A082F"/>
    <w:rsid w:val="003A08F5"/>
    <w:rsid w:val="003A11BD"/>
    <w:rsid w:val="003A11EF"/>
    <w:rsid w:val="003A1216"/>
    <w:rsid w:val="003A1419"/>
    <w:rsid w:val="003A1831"/>
    <w:rsid w:val="003A1B60"/>
    <w:rsid w:val="003A1C27"/>
    <w:rsid w:val="003A1C9F"/>
    <w:rsid w:val="003A2021"/>
    <w:rsid w:val="003A2031"/>
    <w:rsid w:val="003A24B0"/>
    <w:rsid w:val="003A24FC"/>
    <w:rsid w:val="003A2544"/>
    <w:rsid w:val="003A26C4"/>
    <w:rsid w:val="003A2B76"/>
    <w:rsid w:val="003A2C9F"/>
    <w:rsid w:val="003A2DC6"/>
    <w:rsid w:val="003A331D"/>
    <w:rsid w:val="003A33FA"/>
    <w:rsid w:val="003A350C"/>
    <w:rsid w:val="003A3938"/>
    <w:rsid w:val="003A3B93"/>
    <w:rsid w:val="003A40AD"/>
    <w:rsid w:val="003A442E"/>
    <w:rsid w:val="003A498E"/>
    <w:rsid w:val="003A49F9"/>
    <w:rsid w:val="003A4B66"/>
    <w:rsid w:val="003A4D24"/>
    <w:rsid w:val="003A4F97"/>
    <w:rsid w:val="003A51F7"/>
    <w:rsid w:val="003A5315"/>
    <w:rsid w:val="003A538C"/>
    <w:rsid w:val="003A569C"/>
    <w:rsid w:val="003A5819"/>
    <w:rsid w:val="003A5A6F"/>
    <w:rsid w:val="003A5CA7"/>
    <w:rsid w:val="003A5FAB"/>
    <w:rsid w:val="003A625B"/>
    <w:rsid w:val="003A6813"/>
    <w:rsid w:val="003A6D29"/>
    <w:rsid w:val="003A6E8C"/>
    <w:rsid w:val="003A6F77"/>
    <w:rsid w:val="003A7034"/>
    <w:rsid w:val="003A7094"/>
    <w:rsid w:val="003A7387"/>
    <w:rsid w:val="003A748F"/>
    <w:rsid w:val="003A7684"/>
    <w:rsid w:val="003A7C7A"/>
    <w:rsid w:val="003A7D9F"/>
    <w:rsid w:val="003B004B"/>
    <w:rsid w:val="003B00AA"/>
    <w:rsid w:val="003B0161"/>
    <w:rsid w:val="003B0ADA"/>
    <w:rsid w:val="003B0E98"/>
    <w:rsid w:val="003B0FD6"/>
    <w:rsid w:val="003B0FEC"/>
    <w:rsid w:val="003B1156"/>
    <w:rsid w:val="003B11A2"/>
    <w:rsid w:val="003B14BD"/>
    <w:rsid w:val="003B166D"/>
    <w:rsid w:val="003B16C2"/>
    <w:rsid w:val="003B17BE"/>
    <w:rsid w:val="003B1844"/>
    <w:rsid w:val="003B1CF5"/>
    <w:rsid w:val="003B1E92"/>
    <w:rsid w:val="003B1ED7"/>
    <w:rsid w:val="003B22FF"/>
    <w:rsid w:val="003B25BD"/>
    <w:rsid w:val="003B265D"/>
    <w:rsid w:val="003B2E1A"/>
    <w:rsid w:val="003B3342"/>
    <w:rsid w:val="003B3386"/>
    <w:rsid w:val="003B33A2"/>
    <w:rsid w:val="003B3847"/>
    <w:rsid w:val="003B3AC7"/>
    <w:rsid w:val="003B3F76"/>
    <w:rsid w:val="003B411C"/>
    <w:rsid w:val="003B418E"/>
    <w:rsid w:val="003B4338"/>
    <w:rsid w:val="003B4377"/>
    <w:rsid w:val="003B44EE"/>
    <w:rsid w:val="003B495E"/>
    <w:rsid w:val="003B4987"/>
    <w:rsid w:val="003B4E8C"/>
    <w:rsid w:val="003B4F5D"/>
    <w:rsid w:val="003B5173"/>
    <w:rsid w:val="003B5182"/>
    <w:rsid w:val="003B5434"/>
    <w:rsid w:val="003B5446"/>
    <w:rsid w:val="003B5C13"/>
    <w:rsid w:val="003B64DF"/>
    <w:rsid w:val="003B6984"/>
    <w:rsid w:val="003B6AC0"/>
    <w:rsid w:val="003B6B1B"/>
    <w:rsid w:val="003B6DE6"/>
    <w:rsid w:val="003B6EF2"/>
    <w:rsid w:val="003B7201"/>
    <w:rsid w:val="003B76EA"/>
    <w:rsid w:val="003B7787"/>
    <w:rsid w:val="003B790C"/>
    <w:rsid w:val="003B7AC5"/>
    <w:rsid w:val="003B7B19"/>
    <w:rsid w:val="003B7DD4"/>
    <w:rsid w:val="003C06F4"/>
    <w:rsid w:val="003C0766"/>
    <w:rsid w:val="003C09A1"/>
    <w:rsid w:val="003C1469"/>
    <w:rsid w:val="003C15F5"/>
    <w:rsid w:val="003C164B"/>
    <w:rsid w:val="003C1799"/>
    <w:rsid w:val="003C1C98"/>
    <w:rsid w:val="003C1D99"/>
    <w:rsid w:val="003C1FA4"/>
    <w:rsid w:val="003C2019"/>
    <w:rsid w:val="003C21CD"/>
    <w:rsid w:val="003C23AC"/>
    <w:rsid w:val="003C2687"/>
    <w:rsid w:val="003C2784"/>
    <w:rsid w:val="003C27D8"/>
    <w:rsid w:val="003C2BEF"/>
    <w:rsid w:val="003C2C94"/>
    <w:rsid w:val="003C2CB4"/>
    <w:rsid w:val="003C2D94"/>
    <w:rsid w:val="003C30F9"/>
    <w:rsid w:val="003C312C"/>
    <w:rsid w:val="003C34D4"/>
    <w:rsid w:val="003C3E04"/>
    <w:rsid w:val="003C3E8F"/>
    <w:rsid w:val="003C3F33"/>
    <w:rsid w:val="003C404B"/>
    <w:rsid w:val="003C4442"/>
    <w:rsid w:val="003C44B8"/>
    <w:rsid w:val="003C44C1"/>
    <w:rsid w:val="003C4537"/>
    <w:rsid w:val="003C4AA4"/>
    <w:rsid w:val="003C4CD3"/>
    <w:rsid w:val="003C4CF4"/>
    <w:rsid w:val="003C4D31"/>
    <w:rsid w:val="003C4E0F"/>
    <w:rsid w:val="003C5048"/>
    <w:rsid w:val="003C5050"/>
    <w:rsid w:val="003C50B0"/>
    <w:rsid w:val="003C54FE"/>
    <w:rsid w:val="003C56F3"/>
    <w:rsid w:val="003C57EE"/>
    <w:rsid w:val="003C6079"/>
    <w:rsid w:val="003C6106"/>
    <w:rsid w:val="003C62F6"/>
    <w:rsid w:val="003C672A"/>
    <w:rsid w:val="003C6A5F"/>
    <w:rsid w:val="003C6BEE"/>
    <w:rsid w:val="003C74E1"/>
    <w:rsid w:val="003C7AD5"/>
    <w:rsid w:val="003C7CAD"/>
    <w:rsid w:val="003C7E99"/>
    <w:rsid w:val="003D0121"/>
    <w:rsid w:val="003D037C"/>
    <w:rsid w:val="003D09D4"/>
    <w:rsid w:val="003D0CC4"/>
    <w:rsid w:val="003D121C"/>
    <w:rsid w:val="003D14FB"/>
    <w:rsid w:val="003D15D7"/>
    <w:rsid w:val="003D177F"/>
    <w:rsid w:val="003D1AB5"/>
    <w:rsid w:val="003D1B7A"/>
    <w:rsid w:val="003D1B9C"/>
    <w:rsid w:val="003D1C74"/>
    <w:rsid w:val="003D22AE"/>
    <w:rsid w:val="003D24D9"/>
    <w:rsid w:val="003D24F3"/>
    <w:rsid w:val="003D25AA"/>
    <w:rsid w:val="003D25D3"/>
    <w:rsid w:val="003D2600"/>
    <w:rsid w:val="003D2663"/>
    <w:rsid w:val="003D28D1"/>
    <w:rsid w:val="003D2C97"/>
    <w:rsid w:val="003D2CE2"/>
    <w:rsid w:val="003D2DE6"/>
    <w:rsid w:val="003D2E1F"/>
    <w:rsid w:val="003D2EDC"/>
    <w:rsid w:val="003D3323"/>
    <w:rsid w:val="003D335C"/>
    <w:rsid w:val="003D3835"/>
    <w:rsid w:val="003D3A27"/>
    <w:rsid w:val="003D3DE6"/>
    <w:rsid w:val="003D3F16"/>
    <w:rsid w:val="003D42ED"/>
    <w:rsid w:val="003D431D"/>
    <w:rsid w:val="003D4467"/>
    <w:rsid w:val="003D49C9"/>
    <w:rsid w:val="003D4A26"/>
    <w:rsid w:val="003D5114"/>
    <w:rsid w:val="003D5258"/>
    <w:rsid w:val="003D55AE"/>
    <w:rsid w:val="003D5704"/>
    <w:rsid w:val="003D58DA"/>
    <w:rsid w:val="003D598F"/>
    <w:rsid w:val="003D59C2"/>
    <w:rsid w:val="003D5A54"/>
    <w:rsid w:val="003D5C92"/>
    <w:rsid w:val="003D5F59"/>
    <w:rsid w:val="003D6720"/>
    <w:rsid w:val="003D678A"/>
    <w:rsid w:val="003D6C13"/>
    <w:rsid w:val="003D6EFF"/>
    <w:rsid w:val="003D74ED"/>
    <w:rsid w:val="003D7518"/>
    <w:rsid w:val="003D7B26"/>
    <w:rsid w:val="003D7BA6"/>
    <w:rsid w:val="003D7D4A"/>
    <w:rsid w:val="003D7DC7"/>
    <w:rsid w:val="003D7E5B"/>
    <w:rsid w:val="003D7ED0"/>
    <w:rsid w:val="003D7FFE"/>
    <w:rsid w:val="003E001F"/>
    <w:rsid w:val="003E032F"/>
    <w:rsid w:val="003E0680"/>
    <w:rsid w:val="003E0867"/>
    <w:rsid w:val="003E0A05"/>
    <w:rsid w:val="003E0B8C"/>
    <w:rsid w:val="003E119E"/>
    <w:rsid w:val="003E128B"/>
    <w:rsid w:val="003E1312"/>
    <w:rsid w:val="003E17DC"/>
    <w:rsid w:val="003E1983"/>
    <w:rsid w:val="003E2102"/>
    <w:rsid w:val="003E2253"/>
    <w:rsid w:val="003E2337"/>
    <w:rsid w:val="003E23EF"/>
    <w:rsid w:val="003E242A"/>
    <w:rsid w:val="003E2473"/>
    <w:rsid w:val="003E24B9"/>
    <w:rsid w:val="003E24BC"/>
    <w:rsid w:val="003E280C"/>
    <w:rsid w:val="003E2934"/>
    <w:rsid w:val="003E2971"/>
    <w:rsid w:val="003E2DA1"/>
    <w:rsid w:val="003E2E0A"/>
    <w:rsid w:val="003E342C"/>
    <w:rsid w:val="003E343B"/>
    <w:rsid w:val="003E423C"/>
    <w:rsid w:val="003E4275"/>
    <w:rsid w:val="003E4722"/>
    <w:rsid w:val="003E4904"/>
    <w:rsid w:val="003E4A8D"/>
    <w:rsid w:val="003E4BE9"/>
    <w:rsid w:val="003E4CA0"/>
    <w:rsid w:val="003E599B"/>
    <w:rsid w:val="003E5BB6"/>
    <w:rsid w:val="003E5C0C"/>
    <w:rsid w:val="003E5F40"/>
    <w:rsid w:val="003E69FD"/>
    <w:rsid w:val="003E6BFA"/>
    <w:rsid w:val="003E6DF9"/>
    <w:rsid w:val="003E6E11"/>
    <w:rsid w:val="003E6F61"/>
    <w:rsid w:val="003E6FC1"/>
    <w:rsid w:val="003E70C3"/>
    <w:rsid w:val="003E743B"/>
    <w:rsid w:val="003E7BE9"/>
    <w:rsid w:val="003F04B1"/>
    <w:rsid w:val="003F0A29"/>
    <w:rsid w:val="003F116D"/>
    <w:rsid w:val="003F1339"/>
    <w:rsid w:val="003F1351"/>
    <w:rsid w:val="003F175B"/>
    <w:rsid w:val="003F17C5"/>
    <w:rsid w:val="003F1891"/>
    <w:rsid w:val="003F2409"/>
    <w:rsid w:val="003F288C"/>
    <w:rsid w:val="003F2AEB"/>
    <w:rsid w:val="003F2C00"/>
    <w:rsid w:val="003F31AC"/>
    <w:rsid w:val="003F3480"/>
    <w:rsid w:val="003F348E"/>
    <w:rsid w:val="003F3862"/>
    <w:rsid w:val="003F3C3A"/>
    <w:rsid w:val="003F3DE0"/>
    <w:rsid w:val="003F3E90"/>
    <w:rsid w:val="003F3E91"/>
    <w:rsid w:val="003F3EDE"/>
    <w:rsid w:val="003F413F"/>
    <w:rsid w:val="003F41FC"/>
    <w:rsid w:val="003F427A"/>
    <w:rsid w:val="003F42A1"/>
    <w:rsid w:val="003F43E4"/>
    <w:rsid w:val="003F44F1"/>
    <w:rsid w:val="003F46B9"/>
    <w:rsid w:val="003F472F"/>
    <w:rsid w:val="003F48E0"/>
    <w:rsid w:val="003F4C8D"/>
    <w:rsid w:val="003F4EAB"/>
    <w:rsid w:val="003F513A"/>
    <w:rsid w:val="003F52E4"/>
    <w:rsid w:val="003F554A"/>
    <w:rsid w:val="003F5777"/>
    <w:rsid w:val="003F579A"/>
    <w:rsid w:val="003F58A9"/>
    <w:rsid w:val="003F59A8"/>
    <w:rsid w:val="003F59F2"/>
    <w:rsid w:val="003F5BD9"/>
    <w:rsid w:val="003F5CB0"/>
    <w:rsid w:val="003F5F9B"/>
    <w:rsid w:val="003F62E3"/>
    <w:rsid w:val="003F62FC"/>
    <w:rsid w:val="003F65DC"/>
    <w:rsid w:val="003F67E0"/>
    <w:rsid w:val="003F6D33"/>
    <w:rsid w:val="003F6D9F"/>
    <w:rsid w:val="003F6F0C"/>
    <w:rsid w:val="003F6FF7"/>
    <w:rsid w:val="003F72BE"/>
    <w:rsid w:val="003F7A19"/>
    <w:rsid w:val="003F7AC2"/>
    <w:rsid w:val="003F7D33"/>
    <w:rsid w:val="003F7D62"/>
    <w:rsid w:val="003F7D71"/>
    <w:rsid w:val="003F7F53"/>
    <w:rsid w:val="00400022"/>
    <w:rsid w:val="004000B4"/>
    <w:rsid w:val="0040043A"/>
    <w:rsid w:val="00400621"/>
    <w:rsid w:val="004006B6"/>
    <w:rsid w:val="004007C0"/>
    <w:rsid w:val="00400A46"/>
    <w:rsid w:val="00400D83"/>
    <w:rsid w:val="00400E5A"/>
    <w:rsid w:val="00400F4C"/>
    <w:rsid w:val="004016F5"/>
    <w:rsid w:val="00401741"/>
    <w:rsid w:val="004017E5"/>
    <w:rsid w:val="0040180A"/>
    <w:rsid w:val="004018A5"/>
    <w:rsid w:val="00401B03"/>
    <w:rsid w:val="00401E20"/>
    <w:rsid w:val="00401EE8"/>
    <w:rsid w:val="00401F63"/>
    <w:rsid w:val="00402045"/>
    <w:rsid w:val="004020F4"/>
    <w:rsid w:val="00402153"/>
    <w:rsid w:val="00402307"/>
    <w:rsid w:val="004023B1"/>
    <w:rsid w:val="004023C9"/>
    <w:rsid w:val="004024D5"/>
    <w:rsid w:val="00402BFD"/>
    <w:rsid w:val="00402C1C"/>
    <w:rsid w:val="00402F7F"/>
    <w:rsid w:val="0040307F"/>
    <w:rsid w:val="0040353F"/>
    <w:rsid w:val="004035A8"/>
    <w:rsid w:val="004036A8"/>
    <w:rsid w:val="00403700"/>
    <w:rsid w:val="00403759"/>
    <w:rsid w:val="004039DC"/>
    <w:rsid w:val="00403BC7"/>
    <w:rsid w:val="00403D07"/>
    <w:rsid w:val="004040D2"/>
    <w:rsid w:val="00404144"/>
    <w:rsid w:val="00404701"/>
    <w:rsid w:val="0040484E"/>
    <w:rsid w:val="004049E5"/>
    <w:rsid w:val="00404A40"/>
    <w:rsid w:val="00404DB8"/>
    <w:rsid w:val="00404DF1"/>
    <w:rsid w:val="004051CB"/>
    <w:rsid w:val="0040562E"/>
    <w:rsid w:val="00405856"/>
    <w:rsid w:val="004058ED"/>
    <w:rsid w:val="0040592B"/>
    <w:rsid w:val="00405A75"/>
    <w:rsid w:val="00405C77"/>
    <w:rsid w:val="00405F69"/>
    <w:rsid w:val="004060CB"/>
    <w:rsid w:val="00406235"/>
    <w:rsid w:val="0040638C"/>
    <w:rsid w:val="00406628"/>
    <w:rsid w:val="004067EA"/>
    <w:rsid w:val="00406902"/>
    <w:rsid w:val="004069F8"/>
    <w:rsid w:val="00406AA7"/>
    <w:rsid w:val="00406D36"/>
    <w:rsid w:val="00406F11"/>
    <w:rsid w:val="00406FAD"/>
    <w:rsid w:val="00406FDB"/>
    <w:rsid w:val="004070B6"/>
    <w:rsid w:val="0040768B"/>
    <w:rsid w:val="00407720"/>
    <w:rsid w:val="004079AF"/>
    <w:rsid w:val="00407D2A"/>
    <w:rsid w:val="00407ECB"/>
    <w:rsid w:val="00407F05"/>
    <w:rsid w:val="00407F8E"/>
    <w:rsid w:val="00410248"/>
    <w:rsid w:val="00410859"/>
    <w:rsid w:val="00410CF0"/>
    <w:rsid w:val="00411350"/>
    <w:rsid w:val="004114E3"/>
    <w:rsid w:val="004115EB"/>
    <w:rsid w:val="004119FD"/>
    <w:rsid w:val="00411AD7"/>
    <w:rsid w:val="00412411"/>
    <w:rsid w:val="00412655"/>
    <w:rsid w:val="00412B7B"/>
    <w:rsid w:val="00412D67"/>
    <w:rsid w:val="00412FD2"/>
    <w:rsid w:val="004130C9"/>
    <w:rsid w:val="00413744"/>
    <w:rsid w:val="004137F1"/>
    <w:rsid w:val="00413976"/>
    <w:rsid w:val="00413BA7"/>
    <w:rsid w:val="00413BA8"/>
    <w:rsid w:val="00413D58"/>
    <w:rsid w:val="00413E4A"/>
    <w:rsid w:val="00413F64"/>
    <w:rsid w:val="004140EE"/>
    <w:rsid w:val="004142BB"/>
    <w:rsid w:val="00414327"/>
    <w:rsid w:val="0041438C"/>
    <w:rsid w:val="0041447D"/>
    <w:rsid w:val="004147C6"/>
    <w:rsid w:val="00414847"/>
    <w:rsid w:val="004148AD"/>
    <w:rsid w:val="00414946"/>
    <w:rsid w:val="004149E6"/>
    <w:rsid w:val="00414A97"/>
    <w:rsid w:val="00414CE6"/>
    <w:rsid w:val="00414D2A"/>
    <w:rsid w:val="00414D87"/>
    <w:rsid w:val="00414E51"/>
    <w:rsid w:val="00415323"/>
    <w:rsid w:val="00415546"/>
    <w:rsid w:val="004155A8"/>
    <w:rsid w:val="00415682"/>
    <w:rsid w:val="00415F52"/>
    <w:rsid w:val="00416055"/>
    <w:rsid w:val="0041620E"/>
    <w:rsid w:val="004162D0"/>
    <w:rsid w:val="004163B8"/>
    <w:rsid w:val="00416616"/>
    <w:rsid w:val="0041679A"/>
    <w:rsid w:val="0041682A"/>
    <w:rsid w:val="00416AF6"/>
    <w:rsid w:val="00416FEB"/>
    <w:rsid w:val="004171A1"/>
    <w:rsid w:val="00417238"/>
    <w:rsid w:val="004173DE"/>
    <w:rsid w:val="00417555"/>
    <w:rsid w:val="0041761E"/>
    <w:rsid w:val="004177F8"/>
    <w:rsid w:val="00417D39"/>
    <w:rsid w:val="00417D98"/>
    <w:rsid w:val="0042008D"/>
    <w:rsid w:val="004204FC"/>
    <w:rsid w:val="004205E7"/>
    <w:rsid w:val="004206E6"/>
    <w:rsid w:val="0042085D"/>
    <w:rsid w:val="0042085F"/>
    <w:rsid w:val="004208D5"/>
    <w:rsid w:val="00420989"/>
    <w:rsid w:val="00420C73"/>
    <w:rsid w:val="004210F2"/>
    <w:rsid w:val="0042154D"/>
    <w:rsid w:val="00421557"/>
    <w:rsid w:val="004218D5"/>
    <w:rsid w:val="00421C29"/>
    <w:rsid w:val="00421E2F"/>
    <w:rsid w:val="00421F78"/>
    <w:rsid w:val="00421FE1"/>
    <w:rsid w:val="004222A2"/>
    <w:rsid w:val="0042240A"/>
    <w:rsid w:val="004227E0"/>
    <w:rsid w:val="004228CA"/>
    <w:rsid w:val="00422A17"/>
    <w:rsid w:val="00422A4A"/>
    <w:rsid w:val="0042334E"/>
    <w:rsid w:val="00423365"/>
    <w:rsid w:val="0042343D"/>
    <w:rsid w:val="00423721"/>
    <w:rsid w:val="004239AE"/>
    <w:rsid w:val="00423C2D"/>
    <w:rsid w:val="00423C4E"/>
    <w:rsid w:val="00423F34"/>
    <w:rsid w:val="004241E4"/>
    <w:rsid w:val="00424211"/>
    <w:rsid w:val="0042421A"/>
    <w:rsid w:val="0042429F"/>
    <w:rsid w:val="00424352"/>
    <w:rsid w:val="00424848"/>
    <w:rsid w:val="00424990"/>
    <w:rsid w:val="00424A9B"/>
    <w:rsid w:val="00424DAA"/>
    <w:rsid w:val="00425B71"/>
    <w:rsid w:val="00425BF0"/>
    <w:rsid w:val="00425C58"/>
    <w:rsid w:val="00425E1F"/>
    <w:rsid w:val="004260FD"/>
    <w:rsid w:val="0042619A"/>
    <w:rsid w:val="0042650E"/>
    <w:rsid w:val="00426772"/>
    <w:rsid w:val="00426811"/>
    <w:rsid w:val="00426A2D"/>
    <w:rsid w:val="00426BE0"/>
    <w:rsid w:val="00426BEC"/>
    <w:rsid w:val="00426E47"/>
    <w:rsid w:val="00426F84"/>
    <w:rsid w:val="0042709A"/>
    <w:rsid w:val="004271AE"/>
    <w:rsid w:val="004271E9"/>
    <w:rsid w:val="00427A5B"/>
    <w:rsid w:val="00427E61"/>
    <w:rsid w:val="00427FF9"/>
    <w:rsid w:val="00430137"/>
    <w:rsid w:val="0043049E"/>
    <w:rsid w:val="00430C7A"/>
    <w:rsid w:val="00430F96"/>
    <w:rsid w:val="004310A7"/>
    <w:rsid w:val="0043185B"/>
    <w:rsid w:val="004321BE"/>
    <w:rsid w:val="00432306"/>
    <w:rsid w:val="004326A0"/>
    <w:rsid w:val="00432717"/>
    <w:rsid w:val="004327EB"/>
    <w:rsid w:val="00432AA8"/>
    <w:rsid w:val="00432B95"/>
    <w:rsid w:val="00432C45"/>
    <w:rsid w:val="00432C6E"/>
    <w:rsid w:val="00432CC3"/>
    <w:rsid w:val="0043305A"/>
    <w:rsid w:val="004332BE"/>
    <w:rsid w:val="00433327"/>
    <w:rsid w:val="00433510"/>
    <w:rsid w:val="00433B49"/>
    <w:rsid w:val="00433DE4"/>
    <w:rsid w:val="00433EED"/>
    <w:rsid w:val="0043408A"/>
    <w:rsid w:val="004340F7"/>
    <w:rsid w:val="004341DB"/>
    <w:rsid w:val="0043473A"/>
    <w:rsid w:val="004347B4"/>
    <w:rsid w:val="00434EAA"/>
    <w:rsid w:val="0043549E"/>
    <w:rsid w:val="00435614"/>
    <w:rsid w:val="004358A6"/>
    <w:rsid w:val="004359D7"/>
    <w:rsid w:val="00435A57"/>
    <w:rsid w:val="00435B27"/>
    <w:rsid w:val="004361C9"/>
    <w:rsid w:val="004362BF"/>
    <w:rsid w:val="004362E1"/>
    <w:rsid w:val="00436388"/>
    <w:rsid w:val="00436A3B"/>
    <w:rsid w:val="00437407"/>
    <w:rsid w:val="00437563"/>
    <w:rsid w:val="004375F4"/>
    <w:rsid w:val="0043781B"/>
    <w:rsid w:val="004378FF"/>
    <w:rsid w:val="00437B58"/>
    <w:rsid w:val="00437B65"/>
    <w:rsid w:val="00437BFF"/>
    <w:rsid w:val="00437CDF"/>
    <w:rsid w:val="00437E3D"/>
    <w:rsid w:val="00437F0F"/>
    <w:rsid w:val="00440037"/>
    <w:rsid w:val="00440349"/>
    <w:rsid w:val="004407D8"/>
    <w:rsid w:val="0044081C"/>
    <w:rsid w:val="00440A4D"/>
    <w:rsid w:val="00440D57"/>
    <w:rsid w:val="00440F73"/>
    <w:rsid w:val="00441102"/>
    <w:rsid w:val="00441382"/>
    <w:rsid w:val="0044153F"/>
    <w:rsid w:val="0044154E"/>
    <w:rsid w:val="00441556"/>
    <w:rsid w:val="004417E4"/>
    <w:rsid w:val="00441961"/>
    <w:rsid w:val="00441A9F"/>
    <w:rsid w:val="00441FAD"/>
    <w:rsid w:val="0044271C"/>
    <w:rsid w:val="004429D4"/>
    <w:rsid w:val="00442B89"/>
    <w:rsid w:val="00442B8D"/>
    <w:rsid w:val="00442C03"/>
    <w:rsid w:val="00442D11"/>
    <w:rsid w:val="00442E64"/>
    <w:rsid w:val="00443065"/>
    <w:rsid w:val="0044307E"/>
    <w:rsid w:val="00443095"/>
    <w:rsid w:val="004431A6"/>
    <w:rsid w:val="004431D4"/>
    <w:rsid w:val="00443395"/>
    <w:rsid w:val="004433E8"/>
    <w:rsid w:val="00443751"/>
    <w:rsid w:val="00443923"/>
    <w:rsid w:val="00443962"/>
    <w:rsid w:val="00443DEF"/>
    <w:rsid w:val="00444068"/>
    <w:rsid w:val="00444333"/>
    <w:rsid w:val="00444428"/>
    <w:rsid w:val="00444577"/>
    <w:rsid w:val="00444A59"/>
    <w:rsid w:val="00444DD6"/>
    <w:rsid w:val="00444FAF"/>
    <w:rsid w:val="00444FC8"/>
    <w:rsid w:val="00445056"/>
    <w:rsid w:val="0044507C"/>
    <w:rsid w:val="00445311"/>
    <w:rsid w:val="004457A0"/>
    <w:rsid w:val="004457A2"/>
    <w:rsid w:val="00445AD2"/>
    <w:rsid w:val="00445DA2"/>
    <w:rsid w:val="00445EDB"/>
    <w:rsid w:val="00445EF0"/>
    <w:rsid w:val="00446619"/>
    <w:rsid w:val="00446753"/>
    <w:rsid w:val="0044676C"/>
    <w:rsid w:val="00446881"/>
    <w:rsid w:val="004468D0"/>
    <w:rsid w:val="00446C63"/>
    <w:rsid w:val="00446E59"/>
    <w:rsid w:val="00446FA7"/>
    <w:rsid w:val="00446FAC"/>
    <w:rsid w:val="004470A0"/>
    <w:rsid w:val="00447122"/>
    <w:rsid w:val="0044725A"/>
    <w:rsid w:val="004472EE"/>
    <w:rsid w:val="004477FC"/>
    <w:rsid w:val="004479EA"/>
    <w:rsid w:val="00447E36"/>
    <w:rsid w:val="00447E7A"/>
    <w:rsid w:val="004504B4"/>
    <w:rsid w:val="00450743"/>
    <w:rsid w:val="00450A0A"/>
    <w:rsid w:val="00450BA1"/>
    <w:rsid w:val="00450BA5"/>
    <w:rsid w:val="004513C4"/>
    <w:rsid w:val="00451455"/>
    <w:rsid w:val="004515EC"/>
    <w:rsid w:val="00451990"/>
    <w:rsid w:val="004519DF"/>
    <w:rsid w:val="00451E06"/>
    <w:rsid w:val="00451E3C"/>
    <w:rsid w:val="00451F18"/>
    <w:rsid w:val="0045211F"/>
    <w:rsid w:val="004521E5"/>
    <w:rsid w:val="00452758"/>
    <w:rsid w:val="00453066"/>
    <w:rsid w:val="00453298"/>
    <w:rsid w:val="0045344C"/>
    <w:rsid w:val="00453454"/>
    <w:rsid w:val="004539F9"/>
    <w:rsid w:val="00453D61"/>
    <w:rsid w:val="00453D8D"/>
    <w:rsid w:val="00453F36"/>
    <w:rsid w:val="00454248"/>
    <w:rsid w:val="00454298"/>
    <w:rsid w:val="004542A4"/>
    <w:rsid w:val="00454422"/>
    <w:rsid w:val="00454453"/>
    <w:rsid w:val="0045455D"/>
    <w:rsid w:val="0045497D"/>
    <w:rsid w:val="00454E47"/>
    <w:rsid w:val="00454E6D"/>
    <w:rsid w:val="0045516F"/>
    <w:rsid w:val="004551F2"/>
    <w:rsid w:val="004552F4"/>
    <w:rsid w:val="0045536C"/>
    <w:rsid w:val="00455759"/>
    <w:rsid w:val="00455B41"/>
    <w:rsid w:val="00455DB5"/>
    <w:rsid w:val="0045620F"/>
    <w:rsid w:val="004563D6"/>
    <w:rsid w:val="004564D0"/>
    <w:rsid w:val="00456701"/>
    <w:rsid w:val="004568F7"/>
    <w:rsid w:val="00456987"/>
    <w:rsid w:val="00456EC9"/>
    <w:rsid w:val="004570FF"/>
    <w:rsid w:val="00457125"/>
    <w:rsid w:val="00457168"/>
    <w:rsid w:val="00457440"/>
    <w:rsid w:val="004575C8"/>
    <w:rsid w:val="00457C3F"/>
    <w:rsid w:val="00457EBE"/>
    <w:rsid w:val="00460445"/>
    <w:rsid w:val="00460654"/>
    <w:rsid w:val="00460B51"/>
    <w:rsid w:val="00461100"/>
    <w:rsid w:val="004611E9"/>
    <w:rsid w:val="0046188E"/>
    <w:rsid w:val="00461C32"/>
    <w:rsid w:val="00462282"/>
    <w:rsid w:val="004624D2"/>
    <w:rsid w:val="00462507"/>
    <w:rsid w:val="0046250D"/>
    <w:rsid w:val="00462904"/>
    <w:rsid w:val="00462970"/>
    <w:rsid w:val="00462B61"/>
    <w:rsid w:val="00462CF4"/>
    <w:rsid w:val="00463007"/>
    <w:rsid w:val="00463033"/>
    <w:rsid w:val="004632EB"/>
    <w:rsid w:val="004637E5"/>
    <w:rsid w:val="00463C10"/>
    <w:rsid w:val="00463DDD"/>
    <w:rsid w:val="00463EBC"/>
    <w:rsid w:val="00463F77"/>
    <w:rsid w:val="00464086"/>
    <w:rsid w:val="004642F9"/>
    <w:rsid w:val="004646C1"/>
    <w:rsid w:val="00464782"/>
    <w:rsid w:val="00464B34"/>
    <w:rsid w:val="00465027"/>
    <w:rsid w:val="004651F6"/>
    <w:rsid w:val="004656E1"/>
    <w:rsid w:val="004657BC"/>
    <w:rsid w:val="00465A4C"/>
    <w:rsid w:val="00465E13"/>
    <w:rsid w:val="004661E6"/>
    <w:rsid w:val="0046632E"/>
    <w:rsid w:val="0046637A"/>
    <w:rsid w:val="004663DB"/>
    <w:rsid w:val="004664A8"/>
    <w:rsid w:val="00466589"/>
    <w:rsid w:val="00466A5B"/>
    <w:rsid w:val="00466BF4"/>
    <w:rsid w:val="00466D26"/>
    <w:rsid w:val="00467048"/>
    <w:rsid w:val="0046729E"/>
    <w:rsid w:val="0046760D"/>
    <w:rsid w:val="00467614"/>
    <w:rsid w:val="0046786A"/>
    <w:rsid w:val="00467BC6"/>
    <w:rsid w:val="00467C46"/>
    <w:rsid w:val="00470E51"/>
    <w:rsid w:val="0047101A"/>
    <w:rsid w:val="00471204"/>
    <w:rsid w:val="00471212"/>
    <w:rsid w:val="004712D1"/>
    <w:rsid w:val="004715AD"/>
    <w:rsid w:val="004716E1"/>
    <w:rsid w:val="0047173E"/>
    <w:rsid w:val="004717EA"/>
    <w:rsid w:val="00471925"/>
    <w:rsid w:val="00471B7A"/>
    <w:rsid w:val="00471DA5"/>
    <w:rsid w:val="00471DE8"/>
    <w:rsid w:val="00471E5A"/>
    <w:rsid w:val="004724BF"/>
    <w:rsid w:val="0047259F"/>
    <w:rsid w:val="004727A8"/>
    <w:rsid w:val="00472FE6"/>
    <w:rsid w:val="00473117"/>
    <w:rsid w:val="004731D3"/>
    <w:rsid w:val="004731DA"/>
    <w:rsid w:val="004731F2"/>
    <w:rsid w:val="004733A7"/>
    <w:rsid w:val="004733E7"/>
    <w:rsid w:val="00473452"/>
    <w:rsid w:val="004736A8"/>
    <w:rsid w:val="00473732"/>
    <w:rsid w:val="00473826"/>
    <w:rsid w:val="00473CE9"/>
    <w:rsid w:val="0047413D"/>
    <w:rsid w:val="00474665"/>
    <w:rsid w:val="004747C9"/>
    <w:rsid w:val="00474903"/>
    <w:rsid w:val="00474AEF"/>
    <w:rsid w:val="00474B36"/>
    <w:rsid w:val="00474C2F"/>
    <w:rsid w:val="00474C60"/>
    <w:rsid w:val="00474D59"/>
    <w:rsid w:val="00474FB2"/>
    <w:rsid w:val="004750B1"/>
    <w:rsid w:val="004757AB"/>
    <w:rsid w:val="00475876"/>
    <w:rsid w:val="00475C4F"/>
    <w:rsid w:val="00475DE9"/>
    <w:rsid w:val="00475FA6"/>
    <w:rsid w:val="0047605A"/>
    <w:rsid w:val="004761A0"/>
    <w:rsid w:val="004761F6"/>
    <w:rsid w:val="004762D3"/>
    <w:rsid w:val="004767C0"/>
    <w:rsid w:val="0047687C"/>
    <w:rsid w:val="004768C8"/>
    <w:rsid w:val="004768D9"/>
    <w:rsid w:val="00476AA8"/>
    <w:rsid w:val="0047715E"/>
    <w:rsid w:val="00477268"/>
    <w:rsid w:val="00477299"/>
    <w:rsid w:val="004772E5"/>
    <w:rsid w:val="0047790A"/>
    <w:rsid w:val="00477AFC"/>
    <w:rsid w:val="00477C0F"/>
    <w:rsid w:val="00477F59"/>
    <w:rsid w:val="0048061C"/>
    <w:rsid w:val="00480B21"/>
    <w:rsid w:val="00480CBD"/>
    <w:rsid w:val="00480DEA"/>
    <w:rsid w:val="00480E51"/>
    <w:rsid w:val="0048140E"/>
    <w:rsid w:val="00481851"/>
    <w:rsid w:val="00481C9D"/>
    <w:rsid w:val="00481D86"/>
    <w:rsid w:val="00481F7A"/>
    <w:rsid w:val="0048222E"/>
    <w:rsid w:val="00482488"/>
    <w:rsid w:val="00482548"/>
    <w:rsid w:val="004825F2"/>
    <w:rsid w:val="004828FC"/>
    <w:rsid w:val="00482988"/>
    <w:rsid w:val="00482A00"/>
    <w:rsid w:val="00482D28"/>
    <w:rsid w:val="00482DB9"/>
    <w:rsid w:val="0048319B"/>
    <w:rsid w:val="00483275"/>
    <w:rsid w:val="004835CB"/>
    <w:rsid w:val="00483811"/>
    <w:rsid w:val="004838BB"/>
    <w:rsid w:val="00483B49"/>
    <w:rsid w:val="00483D8D"/>
    <w:rsid w:val="004840A9"/>
    <w:rsid w:val="004841A0"/>
    <w:rsid w:val="00484237"/>
    <w:rsid w:val="004842A7"/>
    <w:rsid w:val="0048435D"/>
    <w:rsid w:val="00484750"/>
    <w:rsid w:val="0048525D"/>
    <w:rsid w:val="00485302"/>
    <w:rsid w:val="0048540C"/>
    <w:rsid w:val="0048550A"/>
    <w:rsid w:val="0048556C"/>
    <w:rsid w:val="00485635"/>
    <w:rsid w:val="0048565F"/>
    <w:rsid w:val="00485798"/>
    <w:rsid w:val="00485977"/>
    <w:rsid w:val="00486206"/>
    <w:rsid w:val="004864AE"/>
    <w:rsid w:val="0048682E"/>
    <w:rsid w:val="00486D02"/>
    <w:rsid w:val="0048717D"/>
    <w:rsid w:val="00487212"/>
    <w:rsid w:val="00487520"/>
    <w:rsid w:val="00487FEE"/>
    <w:rsid w:val="00490141"/>
    <w:rsid w:val="00490171"/>
    <w:rsid w:val="004902CB"/>
    <w:rsid w:val="00490465"/>
    <w:rsid w:val="00490530"/>
    <w:rsid w:val="004906F0"/>
    <w:rsid w:val="00490958"/>
    <w:rsid w:val="00490985"/>
    <w:rsid w:val="00490CC7"/>
    <w:rsid w:val="00490E71"/>
    <w:rsid w:val="00490E85"/>
    <w:rsid w:val="00491008"/>
    <w:rsid w:val="004913B7"/>
    <w:rsid w:val="004915A4"/>
    <w:rsid w:val="00491662"/>
    <w:rsid w:val="0049177D"/>
    <w:rsid w:val="00491815"/>
    <w:rsid w:val="00491B8D"/>
    <w:rsid w:val="00491C47"/>
    <w:rsid w:val="00491E39"/>
    <w:rsid w:val="00492026"/>
    <w:rsid w:val="004921E5"/>
    <w:rsid w:val="0049231E"/>
    <w:rsid w:val="004923B3"/>
    <w:rsid w:val="004923D9"/>
    <w:rsid w:val="00492467"/>
    <w:rsid w:val="004927CB"/>
    <w:rsid w:val="004927F7"/>
    <w:rsid w:val="004929EA"/>
    <w:rsid w:val="00492B3B"/>
    <w:rsid w:val="00492BF1"/>
    <w:rsid w:val="00492DC3"/>
    <w:rsid w:val="004930E9"/>
    <w:rsid w:val="004931FF"/>
    <w:rsid w:val="004933D4"/>
    <w:rsid w:val="00493462"/>
    <w:rsid w:val="004934C3"/>
    <w:rsid w:val="00493914"/>
    <w:rsid w:val="0049397A"/>
    <w:rsid w:val="00493F64"/>
    <w:rsid w:val="00493FAA"/>
    <w:rsid w:val="0049476E"/>
    <w:rsid w:val="00494831"/>
    <w:rsid w:val="0049496F"/>
    <w:rsid w:val="00494A45"/>
    <w:rsid w:val="00494A67"/>
    <w:rsid w:val="00494A9A"/>
    <w:rsid w:val="00494AE1"/>
    <w:rsid w:val="00494FA3"/>
    <w:rsid w:val="00495144"/>
    <w:rsid w:val="004951EF"/>
    <w:rsid w:val="004956B4"/>
    <w:rsid w:val="0049598F"/>
    <w:rsid w:val="00495999"/>
    <w:rsid w:val="00495B90"/>
    <w:rsid w:val="00496325"/>
    <w:rsid w:val="00496379"/>
    <w:rsid w:val="00496496"/>
    <w:rsid w:val="004964DB"/>
    <w:rsid w:val="004966E3"/>
    <w:rsid w:val="00496880"/>
    <w:rsid w:val="0049688C"/>
    <w:rsid w:val="00496C90"/>
    <w:rsid w:val="00496DCF"/>
    <w:rsid w:val="00496E69"/>
    <w:rsid w:val="004973BB"/>
    <w:rsid w:val="00497598"/>
    <w:rsid w:val="0049771B"/>
    <w:rsid w:val="0049784A"/>
    <w:rsid w:val="00497BCC"/>
    <w:rsid w:val="00497E57"/>
    <w:rsid w:val="00497EFF"/>
    <w:rsid w:val="004A0063"/>
    <w:rsid w:val="004A0221"/>
    <w:rsid w:val="004A0498"/>
    <w:rsid w:val="004A0788"/>
    <w:rsid w:val="004A0960"/>
    <w:rsid w:val="004A0CB2"/>
    <w:rsid w:val="004A1142"/>
    <w:rsid w:val="004A124E"/>
    <w:rsid w:val="004A16F4"/>
    <w:rsid w:val="004A1C53"/>
    <w:rsid w:val="004A1E16"/>
    <w:rsid w:val="004A211F"/>
    <w:rsid w:val="004A2800"/>
    <w:rsid w:val="004A2CEA"/>
    <w:rsid w:val="004A2CFB"/>
    <w:rsid w:val="004A2D11"/>
    <w:rsid w:val="004A2DFA"/>
    <w:rsid w:val="004A3238"/>
    <w:rsid w:val="004A334A"/>
    <w:rsid w:val="004A3613"/>
    <w:rsid w:val="004A38A5"/>
    <w:rsid w:val="004A38D2"/>
    <w:rsid w:val="004A3B8B"/>
    <w:rsid w:val="004A402F"/>
    <w:rsid w:val="004A4055"/>
    <w:rsid w:val="004A4137"/>
    <w:rsid w:val="004A4216"/>
    <w:rsid w:val="004A4283"/>
    <w:rsid w:val="004A4701"/>
    <w:rsid w:val="004A48CA"/>
    <w:rsid w:val="004A4924"/>
    <w:rsid w:val="004A4E93"/>
    <w:rsid w:val="004A51A4"/>
    <w:rsid w:val="004A55EA"/>
    <w:rsid w:val="004A5996"/>
    <w:rsid w:val="004A59F4"/>
    <w:rsid w:val="004A5F35"/>
    <w:rsid w:val="004A6475"/>
    <w:rsid w:val="004A6927"/>
    <w:rsid w:val="004A6A7C"/>
    <w:rsid w:val="004A6A7D"/>
    <w:rsid w:val="004A6C8E"/>
    <w:rsid w:val="004A70C6"/>
    <w:rsid w:val="004A7102"/>
    <w:rsid w:val="004A722F"/>
    <w:rsid w:val="004A75DC"/>
    <w:rsid w:val="004A7ADD"/>
    <w:rsid w:val="004A7B33"/>
    <w:rsid w:val="004A7CF5"/>
    <w:rsid w:val="004B0614"/>
    <w:rsid w:val="004B0A72"/>
    <w:rsid w:val="004B0D39"/>
    <w:rsid w:val="004B0D87"/>
    <w:rsid w:val="004B0E60"/>
    <w:rsid w:val="004B13B4"/>
    <w:rsid w:val="004B1534"/>
    <w:rsid w:val="004B15E6"/>
    <w:rsid w:val="004B1669"/>
    <w:rsid w:val="004B16ED"/>
    <w:rsid w:val="004B1707"/>
    <w:rsid w:val="004B1918"/>
    <w:rsid w:val="004B1F5B"/>
    <w:rsid w:val="004B2174"/>
    <w:rsid w:val="004B2469"/>
    <w:rsid w:val="004B2492"/>
    <w:rsid w:val="004B2684"/>
    <w:rsid w:val="004B27AB"/>
    <w:rsid w:val="004B2941"/>
    <w:rsid w:val="004B2F09"/>
    <w:rsid w:val="004B3222"/>
    <w:rsid w:val="004B3852"/>
    <w:rsid w:val="004B3C3F"/>
    <w:rsid w:val="004B4037"/>
    <w:rsid w:val="004B4279"/>
    <w:rsid w:val="004B42F7"/>
    <w:rsid w:val="004B4315"/>
    <w:rsid w:val="004B439F"/>
    <w:rsid w:val="004B4514"/>
    <w:rsid w:val="004B45E6"/>
    <w:rsid w:val="004B46CB"/>
    <w:rsid w:val="004B47EB"/>
    <w:rsid w:val="004B47FD"/>
    <w:rsid w:val="004B49D4"/>
    <w:rsid w:val="004B4CDF"/>
    <w:rsid w:val="004B5093"/>
    <w:rsid w:val="004B51D5"/>
    <w:rsid w:val="004B531B"/>
    <w:rsid w:val="004B5591"/>
    <w:rsid w:val="004B5751"/>
    <w:rsid w:val="004B57DB"/>
    <w:rsid w:val="004B591B"/>
    <w:rsid w:val="004B5BAA"/>
    <w:rsid w:val="004B5D80"/>
    <w:rsid w:val="004B5EEB"/>
    <w:rsid w:val="004B5F87"/>
    <w:rsid w:val="004B608B"/>
    <w:rsid w:val="004B619B"/>
    <w:rsid w:val="004B6293"/>
    <w:rsid w:val="004B64CB"/>
    <w:rsid w:val="004B6F65"/>
    <w:rsid w:val="004B789B"/>
    <w:rsid w:val="004B78C9"/>
    <w:rsid w:val="004B7991"/>
    <w:rsid w:val="004B79B3"/>
    <w:rsid w:val="004B7D90"/>
    <w:rsid w:val="004C00FF"/>
    <w:rsid w:val="004C0564"/>
    <w:rsid w:val="004C05D1"/>
    <w:rsid w:val="004C05F5"/>
    <w:rsid w:val="004C0685"/>
    <w:rsid w:val="004C0E21"/>
    <w:rsid w:val="004C0E22"/>
    <w:rsid w:val="004C10CA"/>
    <w:rsid w:val="004C1499"/>
    <w:rsid w:val="004C158E"/>
    <w:rsid w:val="004C15FF"/>
    <w:rsid w:val="004C1C4A"/>
    <w:rsid w:val="004C1F0B"/>
    <w:rsid w:val="004C211D"/>
    <w:rsid w:val="004C2137"/>
    <w:rsid w:val="004C23DE"/>
    <w:rsid w:val="004C2EC5"/>
    <w:rsid w:val="004C2FCB"/>
    <w:rsid w:val="004C3165"/>
    <w:rsid w:val="004C34AF"/>
    <w:rsid w:val="004C3568"/>
    <w:rsid w:val="004C3953"/>
    <w:rsid w:val="004C3EE2"/>
    <w:rsid w:val="004C408B"/>
    <w:rsid w:val="004C4326"/>
    <w:rsid w:val="004C43A9"/>
    <w:rsid w:val="004C4674"/>
    <w:rsid w:val="004C47EF"/>
    <w:rsid w:val="004C4ACC"/>
    <w:rsid w:val="004C4C49"/>
    <w:rsid w:val="004C514A"/>
    <w:rsid w:val="004C51CE"/>
    <w:rsid w:val="004C53E3"/>
    <w:rsid w:val="004C5418"/>
    <w:rsid w:val="004C5441"/>
    <w:rsid w:val="004C54A2"/>
    <w:rsid w:val="004C564E"/>
    <w:rsid w:val="004C5705"/>
    <w:rsid w:val="004C5A6C"/>
    <w:rsid w:val="004C5AC2"/>
    <w:rsid w:val="004C5C9E"/>
    <w:rsid w:val="004C5D1A"/>
    <w:rsid w:val="004C5E3E"/>
    <w:rsid w:val="004C5EA0"/>
    <w:rsid w:val="004C65E6"/>
    <w:rsid w:val="004C67AB"/>
    <w:rsid w:val="004C6EF8"/>
    <w:rsid w:val="004C6FB0"/>
    <w:rsid w:val="004C7562"/>
    <w:rsid w:val="004C7601"/>
    <w:rsid w:val="004C7876"/>
    <w:rsid w:val="004C7E16"/>
    <w:rsid w:val="004C7EF8"/>
    <w:rsid w:val="004D018E"/>
    <w:rsid w:val="004D0200"/>
    <w:rsid w:val="004D06D3"/>
    <w:rsid w:val="004D0BDE"/>
    <w:rsid w:val="004D1564"/>
    <w:rsid w:val="004D1628"/>
    <w:rsid w:val="004D191C"/>
    <w:rsid w:val="004D1C1B"/>
    <w:rsid w:val="004D2117"/>
    <w:rsid w:val="004D24A1"/>
    <w:rsid w:val="004D27C4"/>
    <w:rsid w:val="004D2803"/>
    <w:rsid w:val="004D28B4"/>
    <w:rsid w:val="004D2B31"/>
    <w:rsid w:val="004D323D"/>
    <w:rsid w:val="004D3279"/>
    <w:rsid w:val="004D34C2"/>
    <w:rsid w:val="004D35D8"/>
    <w:rsid w:val="004D35FF"/>
    <w:rsid w:val="004D3B30"/>
    <w:rsid w:val="004D3CF2"/>
    <w:rsid w:val="004D3E8C"/>
    <w:rsid w:val="004D3F0C"/>
    <w:rsid w:val="004D4012"/>
    <w:rsid w:val="004D424D"/>
    <w:rsid w:val="004D42B5"/>
    <w:rsid w:val="004D44EA"/>
    <w:rsid w:val="004D45D4"/>
    <w:rsid w:val="004D4C1D"/>
    <w:rsid w:val="004D4CD7"/>
    <w:rsid w:val="004D4F52"/>
    <w:rsid w:val="004D5169"/>
    <w:rsid w:val="004D52A4"/>
    <w:rsid w:val="004D54A9"/>
    <w:rsid w:val="004D59C0"/>
    <w:rsid w:val="004D5C5F"/>
    <w:rsid w:val="004D5CE6"/>
    <w:rsid w:val="004D5DC2"/>
    <w:rsid w:val="004D5F16"/>
    <w:rsid w:val="004D5F55"/>
    <w:rsid w:val="004D64B5"/>
    <w:rsid w:val="004D6668"/>
    <w:rsid w:val="004D67B9"/>
    <w:rsid w:val="004D6AA4"/>
    <w:rsid w:val="004D6D71"/>
    <w:rsid w:val="004D6F95"/>
    <w:rsid w:val="004D72FA"/>
    <w:rsid w:val="004D7470"/>
    <w:rsid w:val="004D7645"/>
    <w:rsid w:val="004D7751"/>
    <w:rsid w:val="004D78B4"/>
    <w:rsid w:val="004D7CBB"/>
    <w:rsid w:val="004E0138"/>
    <w:rsid w:val="004E0188"/>
    <w:rsid w:val="004E03DC"/>
    <w:rsid w:val="004E04F7"/>
    <w:rsid w:val="004E0824"/>
    <w:rsid w:val="004E0F55"/>
    <w:rsid w:val="004E10A1"/>
    <w:rsid w:val="004E10B2"/>
    <w:rsid w:val="004E1448"/>
    <w:rsid w:val="004E16B7"/>
    <w:rsid w:val="004E1B90"/>
    <w:rsid w:val="004E1BCE"/>
    <w:rsid w:val="004E1BDF"/>
    <w:rsid w:val="004E1C62"/>
    <w:rsid w:val="004E1D02"/>
    <w:rsid w:val="004E1EE7"/>
    <w:rsid w:val="004E249F"/>
    <w:rsid w:val="004E256E"/>
    <w:rsid w:val="004E27FA"/>
    <w:rsid w:val="004E299A"/>
    <w:rsid w:val="004E2A67"/>
    <w:rsid w:val="004E2E02"/>
    <w:rsid w:val="004E302F"/>
    <w:rsid w:val="004E318E"/>
    <w:rsid w:val="004E35FA"/>
    <w:rsid w:val="004E3833"/>
    <w:rsid w:val="004E3874"/>
    <w:rsid w:val="004E3BFD"/>
    <w:rsid w:val="004E3D6A"/>
    <w:rsid w:val="004E40CE"/>
    <w:rsid w:val="004E40F6"/>
    <w:rsid w:val="004E41DC"/>
    <w:rsid w:val="004E43C8"/>
    <w:rsid w:val="004E4413"/>
    <w:rsid w:val="004E45F2"/>
    <w:rsid w:val="004E468A"/>
    <w:rsid w:val="004E4AE8"/>
    <w:rsid w:val="004E4B54"/>
    <w:rsid w:val="004E4DCE"/>
    <w:rsid w:val="004E5278"/>
    <w:rsid w:val="004E5447"/>
    <w:rsid w:val="004E554E"/>
    <w:rsid w:val="004E57DF"/>
    <w:rsid w:val="004E5950"/>
    <w:rsid w:val="004E5DC5"/>
    <w:rsid w:val="004E6560"/>
    <w:rsid w:val="004E65D8"/>
    <w:rsid w:val="004E6863"/>
    <w:rsid w:val="004E6C62"/>
    <w:rsid w:val="004E6DDF"/>
    <w:rsid w:val="004E70A6"/>
    <w:rsid w:val="004E71A5"/>
    <w:rsid w:val="004E74CA"/>
    <w:rsid w:val="004E764B"/>
    <w:rsid w:val="004E79A4"/>
    <w:rsid w:val="004E79F1"/>
    <w:rsid w:val="004E7D1E"/>
    <w:rsid w:val="004F0080"/>
    <w:rsid w:val="004F00FE"/>
    <w:rsid w:val="004F010D"/>
    <w:rsid w:val="004F085F"/>
    <w:rsid w:val="004F0BA4"/>
    <w:rsid w:val="004F1417"/>
    <w:rsid w:val="004F1428"/>
    <w:rsid w:val="004F234D"/>
    <w:rsid w:val="004F258D"/>
    <w:rsid w:val="004F26F9"/>
    <w:rsid w:val="004F2A65"/>
    <w:rsid w:val="004F3081"/>
    <w:rsid w:val="004F30CE"/>
    <w:rsid w:val="004F324E"/>
    <w:rsid w:val="004F356C"/>
    <w:rsid w:val="004F35B6"/>
    <w:rsid w:val="004F379A"/>
    <w:rsid w:val="004F3A98"/>
    <w:rsid w:val="004F3A9C"/>
    <w:rsid w:val="004F3D2C"/>
    <w:rsid w:val="004F4002"/>
    <w:rsid w:val="004F4656"/>
    <w:rsid w:val="004F471B"/>
    <w:rsid w:val="004F4914"/>
    <w:rsid w:val="004F4A89"/>
    <w:rsid w:val="004F4E72"/>
    <w:rsid w:val="004F5015"/>
    <w:rsid w:val="004F5312"/>
    <w:rsid w:val="004F53D1"/>
    <w:rsid w:val="004F53FD"/>
    <w:rsid w:val="004F5AE6"/>
    <w:rsid w:val="004F5AFC"/>
    <w:rsid w:val="004F5B12"/>
    <w:rsid w:val="004F5C05"/>
    <w:rsid w:val="004F6124"/>
    <w:rsid w:val="004F6325"/>
    <w:rsid w:val="004F6443"/>
    <w:rsid w:val="004F65CE"/>
    <w:rsid w:val="004F694C"/>
    <w:rsid w:val="004F6BDE"/>
    <w:rsid w:val="004F776B"/>
    <w:rsid w:val="004F7854"/>
    <w:rsid w:val="004F7A96"/>
    <w:rsid w:val="004F7C63"/>
    <w:rsid w:val="00500128"/>
    <w:rsid w:val="005003AF"/>
    <w:rsid w:val="005005A9"/>
    <w:rsid w:val="005009DA"/>
    <w:rsid w:val="005011E1"/>
    <w:rsid w:val="0050123E"/>
    <w:rsid w:val="00501A2B"/>
    <w:rsid w:val="00501CB6"/>
    <w:rsid w:val="00501CC0"/>
    <w:rsid w:val="00501F35"/>
    <w:rsid w:val="0050227C"/>
    <w:rsid w:val="0050259D"/>
    <w:rsid w:val="005026A6"/>
    <w:rsid w:val="0050295D"/>
    <w:rsid w:val="00502C9F"/>
    <w:rsid w:val="00502D58"/>
    <w:rsid w:val="005031D0"/>
    <w:rsid w:val="0050324A"/>
    <w:rsid w:val="0050332C"/>
    <w:rsid w:val="005034DF"/>
    <w:rsid w:val="005039F8"/>
    <w:rsid w:val="00503A5B"/>
    <w:rsid w:val="00503B89"/>
    <w:rsid w:val="00503BA0"/>
    <w:rsid w:val="00503C4C"/>
    <w:rsid w:val="00503C4D"/>
    <w:rsid w:val="00503C92"/>
    <w:rsid w:val="00503FBF"/>
    <w:rsid w:val="00504123"/>
    <w:rsid w:val="005049A1"/>
    <w:rsid w:val="00505551"/>
    <w:rsid w:val="00505618"/>
    <w:rsid w:val="00505681"/>
    <w:rsid w:val="005056E9"/>
    <w:rsid w:val="00505726"/>
    <w:rsid w:val="00505930"/>
    <w:rsid w:val="00505934"/>
    <w:rsid w:val="00505962"/>
    <w:rsid w:val="00505BAC"/>
    <w:rsid w:val="00505ED1"/>
    <w:rsid w:val="005060A9"/>
    <w:rsid w:val="00506673"/>
    <w:rsid w:val="0050667C"/>
    <w:rsid w:val="005068C0"/>
    <w:rsid w:val="00506AFE"/>
    <w:rsid w:val="00506B0B"/>
    <w:rsid w:val="00506C2D"/>
    <w:rsid w:val="00506CF0"/>
    <w:rsid w:val="00506D6F"/>
    <w:rsid w:val="00506ECB"/>
    <w:rsid w:val="005070CF"/>
    <w:rsid w:val="00507227"/>
    <w:rsid w:val="0050756C"/>
    <w:rsid w:val="00507858"/>
    <w:rsid w:val="00507DD5"/>
    <w:rsid w:val="005100AA"/>
    <w:rsid w:val="00510147"/>
    <w:rsid w:val="005101A3"/>
    <w:rsid w:val="005103D6"/>
    <w:rsid w:val="0051041F"/>
    <w:rsid w:val="00510587"/>
    <w:rsid w:val="005108C3"/>
    <w:rsid w:val="005108EA"/>
    <w:rsid w:val="00510BDF"/>
    <w:rsid w:val="00510E40"/>
    <w:rsid w:val="00510F54"/>
    <w:rsid w:val="00511305"/>
    <w:rsid w:val="005113BF"/>
    <w:rsid w:val="0051152E"/>
    <w:rsid w:val="005116F8"/>
    <w:rsid w:val="0051180B"/>
    <w:rsid w:val="0051185E"/>
    <w:rsid w:val="00511B41"/>
    <w:rsid w:val="00511DF1"/>
    <w:rsid w:val="00511EB5"/>
    <w:rsid w:val="00512025"/>
    <w:rsid w:val="005120FF"/>
    <w:rsid w:val="00512191"/>
    <w:rsid w:val="00512569"/>
    <w:rsid w:val="00512A11"/>
    <w:rsid w:val="00512C60"/>
    <w:rsid w:val="00512DC0"/>
    <w:rsid w:val="005130A7"/>
    <w:rsid w:val="005130EF"/>
    <w:rsid w:val="005131AD"/>
    <w:rsid w:val="00513264"/>
    <w:rsid w:val="00513538"/>
    <w:rsid w:val="00513609"/>
    <w:rsid w:val="005136BD"/>
    <w:rsid w:val="0051392E"/>
    <w:rsid w:val="005139DF"/>
    <w:rsid w:val="00513B41"/>
    <w:rsid w:val="00513DA2"/>
    <w:rsid w:val="00513E2D"/>
    <w:rsid w:val="00513EE9"/>
    <w:rsid w:val="005143DE"/>
    <w:rsid w:val="00514448"/>
    <w:rsid w:val="00514649"/>
    <w:rsid w:val="00514776"/>
    <w:rsid w:val="00514BBA"/>
    <w:rsid w:val="00514C89"/>
    <w:rsid w:val="005157AB"/>
    <w:rsid w:val="005157E2"/>
    <w:rsid w:val="00515887"/>
    <w:rsid w:val="0051595D"/>
    <w:rsid w:val="00515DE3"/>
    <w:rsid w:val="0051636A"/>
    <w:rsid w:val="00516371"/>
    <w:rsid w:val="00516A99"/>
    <w:rsid w:val="00516EA7"/>
    <w:rsid w:val="00516F5F"/>
    <w:rsid w:val="00516FAE"/>
    <w:rsid w:val="00517265"/>
    <w:rsid w:val="0051731B"/>
    <w:rsid w:val="005173F8"/>
    <w:rsid w:val="00517404"/>
    <w:rsid w:val="00517522"/>
    <w:rsid w:val="00517652"/>
    <w:rsid w:val="00517F26"/>
    <w:rsid w:val="00520141"/>
    <w:rsid w:val="00520466"/>
    <w:rsid w:val="005204E6"/>
    <w:rsid w:val="0052089C"/>
    <w:rsid w:val="0052096D"/>
    <w:rsid w:val="00520A78"/>
    <w:rsid w:val="00520B5A"/>
    <w:rsid w:val="00520EBA"/>
    <w:rsid w:val="0052111A"/>
    <w:rsid w:val="00521384"/>
    <w:rsid w:val="00521634"/>
    <w:rsid w:val="00521B1E"/>
    <w:rsid w:val="005224AD"/>
    <w:rsid w:val="0052259A"/>
    <w:rsid w:val="00522626"/>
    <w:rsid w:val="00522B57"/>
    <w:rsid w:val="00522DBC"/>
    <w:rsid w:val="00522ECD"/>
    <w:rsid w:val="00522F00"/>
    <w:rsid w:val="00522FA9"/>
    <w:rsid w:val="00523304"/>
    <w:rsid w:val="005233DA"/>
    <w:rsid w:val="00523550"/>
    <w:rsid w:val="0052375B"/>
    <w:rsid w:val="00523836"/>
    <w:rsid w:val="00523A86"/>
    <w:rsid w:val="00523CC5"/>
    <w:rsid w:val="00523FA6"/>
    <w:rsid w:val="00524019"/>
    <w:rsid w:val="00524539"/>
    <w:rsid w:val="00524736"/>
    <w:rsid w:val="005249C6"/>
    <w:rsid w:val="00524A51"/>
    <w:rsid w:val="00524D0F"/>
    <w:rsid w:val="00524FB6"/>
    <w:rsid w:val="00524FD2"/>
    <w:rsid w:val="0052511A"/>
    <w:rsid w:val="00525386"/>
    <w:rsid w:val="00525B3F"/>
    <w:rsid w:val="00525E76"/>
    <w:rsid w:val="00525EED"/>
    <w:rsid w:val="00525F69"/>
    <w:rsid w:val="005261F2"/>
    <w:rsid w:val="00526391"/>
    <w:rsid w:val="00526517"/>
    <w:rsid w:val="005266EF"/>
    <w:rsid w:val="00526CBC"/>
    <w:rsid w:val="00526E16"/>
    <w:rsid w:val="00526F06"/>
    <w:rsid w:val="00527052"/>
    <w:rsid w:val="0052760B"/>
    <w:rsid w:val="00527614"/>
    <w:rsid w:val="00527F0F"/>
    <w:rsid w:val="005302E5"/>
    <w:rsid w:val="00530901"/>
    <w:rsid w:val="00530C4B"/>
    <w:rsid w:val="00530D61"/>
    <w:rsid w:val="00531169"/>
    <w:rsid w:val="0053131B"/>
    <w:rsid w:val="00531394"/>
    <w:rsid w:val="0053191A"/>
    <w:rsid w:val="00531E5D"/>
    <w:rsid w:val="00531F1D"/>
    <w:rsid w:val="00531FA4"/>
    <w:rsid w:val="00532165"/>
    <w:rsid w:val="005322A7"/>
    <w:rsid w:val="00532419"/>
    <w:rsid w:val="00532643"/>
    <w:rsid w:val="005328A6"/>
    <w:rsid w:val="005329C5"/>
    <w:rsid w:val="00532B4E"/>
    <w:rsid w:val="00532EFC"/>
    <w:rsid w:val="005332DA"/>
    <w:rsid w:val="005335F1"/>
    <w:rsid w:val="005335F3"/>
    <w:rsid w:val="00533636"/>
    <w:rsid w:val="0053384E"/>
    <w:rsid w:val="00533A13"/>
    <w:rsid w:val="00533DB8"/>
    <w:rsid w:val="0053408F"/>
    <w:rsid w:val="005340A9"/>
    <w:rsid w:val="0053427D"/>
    <w:rsid w:val="0053483F"/>
    <w:rsid w:val="005348F9"/>
    <w:rsid w:val="00534A61"/>
    <w:rsid w:val="00534ADB"/>
    <w:rsid w:val="00534CD7"/>
    <w:rsid w:val="00535176"/>
    <w:rsid w:val="00535367"/>
    <w:rsid w:val="005355CA"/>
    <w:rsid w:val="00535D2D"/>
    <w:rsid w:val="00535FD2"/>
    <w:rsid w:val="005361DA"/>
    <w:rsid w:val="0053640B"/>
    <w:rsid w:val="00536418"/>
    <w:rsid w:val="0053679D"/>
    <w:rsid w:val="005367D3"/>
    <w:rsid w:val="00536AAB"/>
    <w:rsid w:val="00536B6D"/>
    <w:rsid w:val="00536BD2"/>
    <w:rsid w:val="00536CBA"/>
    <w:rsid w:val="00536CDB"/>
    <w:rsid w:val="00537563"/>
    <w:rsid w:val="00537764"/>
    <w:rsid w:val="00537EBF"/>
    <w:rsid w:val="00537F5F"/>
    <w:rsid w:val="005400A9"/>
    <w:rsid w:val="00540639"/>
    <w:rsid w:val="005407D1"/>
    <w:rsid w:val="00540865"/>
    <w:rsid w:val="00540990"/>
    <w:rsid w:val="00540F82"/>
    <w:rsid w:val="005410B5"/>
    <w:rsid w:val="00541744"/>
    <w:rsid w:val="00541AD7"/>
    <w:rsid w:val="00541E6F"/>
    <w:rsid w:val="005421A9"/>
    <w:rsid w:val="005422EE"/>
    <w:rsid w:val="0054232E"/>
    <w:rsid w:val="00542332"/>
    <w:rsid w:val="0054277E"/>
    <w:rsid w:val="00542B8E"/>
    <w:rsid w:val="00542BE9"/>
    <w:rsid w:val="00542BF3"/>
    <w:rsid w:val="00542E4A"/>
    <w:rsid w:val="0054304A"/>
    <w:rsid w:val="00543489"/>
    <w:rsid w:val="0054355C"/>
    <w:rsid w:val="005435D5"/>
    <w:rsid w:val="0054369F"/>
    <w:rsid w:val="00543834"/>
    <w:rsid w:val="00543DA2"/>
    <w:rsid w:val="00543DD4"/>
    <w:rsid w:val="00543E5D"/>
    <w:rsid w:val="00543FB8"/>
    <w:rsid w:val="0054407E"/>
    <w:rsid w:val="00544167"/>
    <w:rsid w:val="00544776"/>
    <w:rsid w:val="005447C2"/>
    <w:rsid w:val="00544C75"/>
    <w:rsid w:val="00544E61"/>
    <w:rsid w:val="00545098"/>
    <w:rsid w:val="0054511F"/>
    <w:rsid w:val="0054524A"/>
    <w:rsid w:val="00545416"/>
    <w:rsid w:val="005454DB"/>
    <w:rsid w:val="00545512"/>
    <w:rsid w:val="00545945"/>
    <w:rsid w:val="00545BA6"/>
    <w:rsid w:val="00545F0B"/>
    <w:rsid w:val="00545F6B"/>
    <w:rsid w:val="0054629A"/>
    <w:rsid w:val="0054633C"/>
    <w:rsid w:val="0054634D"/>
    <w:rsid w:val="00546498"/>
    <w:rsid w:val="00546516"/>
    <w:rsid w:val="0054676A"/>
    <w:rsid w:val="00546B88"/>
    <w:rsid w:val="00546C13"/>
    <w:rsid w:val="00546F31"/>
    <w:rsid w:val="005471B1"/>
    <w:rsid w:val="005471C9"/>
    <w:rsid w:val="005474A4"/>
    <w:rsid w:val="00547A52"/>
    <w:rsid w:val="00547A98"/>
    <w:rsid w:val="00547B5B"/>
    <w:rsid w:val="00547C45"/>
    <w:rsid w:val="00547C5C"/>
    <w:rsid w:val="00547E52"/>
    <w:rsid w:val="00547EE3"/>
    <w:rsid w:val="0055018A"/>
    <w:rsid w:val="005506BC"/>
    <w:rsid w:val="005509C8"/>
    <w:rsid w:val="005509CE"/>
    <w:rsid w:val="00550A4E"/>
    <w:rsid w:val="00550C0D"/>
    <w:rsid w:val="00550D19"/>
    <w:rsid w:val="00550D33"/>
    <w:rsid w:val="0055142A"/>
    <w:rsid w:val="00551519"/>
    <w:rsid w:val="00551559"/>
    <w:rsid w:val="00551DE6"/>
    <w:rsid w:val="00551FBB"/>
    <w:rsid w:val="005525E2"/>
    <w:rsid w:val="005527F5"/>
    <w:rsid w:val="005528EF"/>
    <w:rsid w:val="00552A1F"/>
    <w:rsid w:val="00552A43"/>
    <w:rsid w:val="00552B7B"/>
    <w:rsid w:val="00552D30"/>
    <w:rsid w:val="00552D44"/>
    <w:rsid w:val="00553314"/>
    <w:rsid w:val="00553484"/>
    <w:rsid w:val="005535C0"/>
    <w:rsid w:val="00553733"/>
    <w:rsid w:val="0055378E"/>
    <w:rsid w:val="00553B9A"/>
    <w:rsid w:val="00553BF9"/>
    <w:rsid w:val="00553D2D"/>
    <w:rsid w:val="00553D54"/>
    <w:rsid w:val="00554227"/>
    <w:rsid w:val="00554443"/>
    <w:rsid w:val="005545C5"/>
    <w:rsid w:val="005545F2"/>
    <w:rsid w:val="0055481C"/>
    <w:rsid w:val="00554983"/>
    <w:rsid w:val="00554A51"/>
    <w:rsid w:val="00554B75"/>
    <w:rsid w:val="00554D51"/>
    <w:rsid w:val="0055533D"/>
    <w:rsid w:val="00555693"/>
    <w:rsid w:val="005556F9"/>
    <w:rsid w:val="00555C2A"/>
    <w:rsid w:val="00555DBF"/>
    <w:rsid w:val="0055615C"/>
    <w:rsid w:val="005563F0"/>
    <w:rsid w:val="005564F5"/>
    <w:rsid w:val="005566B9"/>
    <w:rsid w:val="005566FC"/>
    <w:rsid w:val="00556BA3"/>
    <w:rsid w:val="005572D7"/>
    <w:rsid w:val="0055793D"/>
    <w:rsid w:val="00557F56"/>
    <w:rsid w:val="00560295"/>
    <w:rsid w:val="005602AA"/>
    <w:rsid w:val="00560499"/>
    <w:rsid w:val="005604A8"/>
    <w:rsid w:val="00560628"/>
    <w:rsid w:val="00560C59"/>
    <w:rsid w:val="00560E18"/>
    <w:rsid w:val="00561222"/>
    <w:rsid w:val="00561410"/>
    <w:rsid w:val="005618EA"/>
    <w:rsid w:val="00561BE9"/>
    <w:rsid w:val="00561DFB"/>
    <w:rsid w:val="00561E5D"/>
    <w:rsid w:val="00561EC7"/>
    <w:rsid w:val="00561F1D"/>
    <w:rsid w:val="00561FE9"/>
    <w:rsid w:val="00562129"/>
    <w:rsid w:val="005621E0"/>
    <w:rsid w:val="0056224C"/>
    <w:rsid w:val="00562529"/>
    <w:rsid w:val="00562758"/>
    <w:rsid w:val="00562BAE"/>
    <w:rsid w:val="00563859"/>
    <w:rsid w:val="0056392D"/>
    <w:rsid w:val="00563A85"/>
    <w:rsid w:val="005640EC"/>
    <w:rsid w:val="00564167"/>
    <w:rsid w:val="0056443E"/>
    <w:rsid w:val="00564454"/>
    <w:rsid w:val="00564A03"/>
    <w:rsid w:val="00564D7B"/>
    <w:rsid w:val="00564E5E"/>
    <w:rsid w:val="00564EA4"/>
    <w:rsid w:val="00564F22"/>
    <w:rsid w:val="00565287"/>
    <w:rsid w:val="005654A5"/>
    <w:rsid w:val="0056550E"/>
    <w:rsid w:val="00565896"/>
    <w:rsid w:val="0056632C"/>
    <w:rsid w:val="0056641A"/>
    <w:rsid w:val="005664AF"/>
    <w:rsid w:val="0056666B"/>
    <w:rsid w:val="00566830"/>
    <w:rsid w:val="005669BB"/>
    <w:rsid w:val="00566C09"/>
    <w:rsid w:val="00566EEC"/>
    <w:rsid w:val="00566FAC"/>
    <w:rsid w:val="005670E9"/>
    <w:rsid w:val="0056717F"/>
    <w:rsid w:val="0056731D"/>
    <w:rsid w:val="00567712"/>
    <w:rsid w:val="005679B1"/>
    <w:rsid w:val="00567CEF"/>
    <w:rsid w:val="00567D04"/>
    <w:rsid w:val="00567F4A"/>
    <w:rsid w:val="005702DE"/>
    <w:rsid w:val="0057036E"/>
    <w:rsid w:val="00570C49"/>
    <w:rsid w:val="00570C54"/>
    <w:rsid w:val="00570C6C"/>
    <w:rsid w:val="00571035"/>
    <w:rsid w:val="00571435"/>
    <w:rsid w:val="005714A7"/>
    <w:rsid w:val="005716A8"/>
    <w:rsid w:val="005719FC"/>
    <w:rsid w:val="00571B44"/>
    <w:rsid w:val="00571B8E"/>
    <w:rsid w:val="00571B9D"/>
    <w:rsid w:val="00571D4B"/>
    <w:rsid w:val="0057207D"/>
    <w:rsid w:val="005724CF"/>
    <w:rsid w:val="005726C8"/>
    <w:rsid w:val="005726DF"/>
    <w:rsid w:val="005726E1"/>
    <w:rsid w:val="00572A0C"/>
    <w:rsid w:val="00572B23"/>
    <w:rsid w:val="00573385"/>
    <w:rsid w:val="0057367B"/>
    <w:rsid w:val="005736F1"/>
    <w:rsid w:val="0057398E"/>
    <w:rsid w:val="00573A5B"/>
    <w:rsid w:val="00573BC0"/>
    <w:rsid w:val="00573E4C"/>
    <w:rsid w:val="00573E7A"/>
    <w:rsid w:val="00573EB4"/>
    <w:rsid w:val="005740C6"/>
    <w:rsid w:val="00574180"/>
    <w:rsid w:val="00574190"/>
    <w:rsid w:val="0057427D"/>
    <w:rsid w:val="005742BC"/>
    <w:rsid w:val="005743B3"/>
    <w:rsid w:val="00574446"/>
    <w:rsid w:val="005749EC"/>
    <w:rsid w:val="00574BD8"/>
    <w:rsid w:val="005751B6"/>
    <w:rsid w:val="00575206"/>
    <w:rsid w:val="005752E0"/>
    <w:rsid w:val="005753CE"/>
    <w:rsid w:val="00575545"/>
    <w:rsid w:val="005758EA"/>
    <w:rsid w:val="00575A5E"/>
    <w:rsid w:val="00575CC6"/>
    <w:rsid w:val="0057632B"/>
    <w:rsid w:val="00576BCA"/>
    <w:rsid w:val="00577084"/>
    <w:rsid w:val="005774F8"/>
    <w:rsid w:val="00577597"/>
    <w:rsid w:val="00577AB0"/>
    <w:rsid w:val="00577B70"/>
    <w:rsid w:val="00577C9B"/>
    <w:rsid w:val="00577CFC"/>
    <w:rsid w:val="00577EF4"/>
    <w:rsid w:val="00577F18"/>
    <w:rsid w:val="0058000D"/>
    <w:rsid w:val="005800C4"/>
    <w:rsid w:val="00580504"/>
    <w:rsid w:val="005805D5"/>
    <w:rsid w:val="005806D6"/>
    <w:rsid w:val="005807CC"/>
    <w:rsid w:val="00580A76"/>
    <w:rsid w:val="00580D80"/>
    <w:rsid w:val="00580F04"/>
    <w:rsid w:val="00580F65"/>
    <w:rsid w:val="005810DC"/>
    <w:rsid w:val="005810FC"/>
    <w:rsid w:val="005811AB"/>
    <w:rsid w:val="00581232"/>
    <w:rsid w:val="005814BE"/>
    <w:rsid w:val="0058178A"/>
    <w:rsid w:val="00581842"/>
    <w:rsid w:val="00581BA7"/>
    <w:rsid w:val="00581CFC"/>
    <w:rsid w:val="00582258"/>
    <w:rsid w:val="005823A4"/>
    <w:rsid w:val="00582768"/>
    <w:rsid w:val="00582C61"/>
    <w:rsid w:val="00582C9B"/>
    <w:rsid w:val="005834BD"/>
    <w:rsid w:val="005835DD"/>
    <w:rsid w:val="0058361C"/>
    <w:rsid w:val="00583A5D"/>
    <w:rsid w:val="00583AD0"/>
    <w:rsid w:val="00583AD4"/>
    <w:rsid w:val="00583D02"/>
    <w:rsid w:val="00583F0A"/>
    <w:rsid w:val="00584138"/>
    <w:rsid w:val="005845E5"/>
    <w:rsid w:val="00585432"/>
    <w:rsid w:val="00585754"/>
    <w:rsid w:val="00585AA3"/>
    <w:rsid w:val="00585C39"/>
    <w:rsid w:val="00585E38"/>
    <w:rsid w:val="00585F1F"/>
    <w:rsid w:val="005860E9"/>
    <w:rsid w:val="005863DD"/>
    <w:rsid w:val="00586576"/>
    <w:rsid w:val="00586892"/>
    <w:rsid w:val="00586A6B"/>
    <w:rsid w:val="00586EC6"/>
    <w:rsid w:val="005870CB"/>
    <w:rsid w:val="00587AA1"/>
    <w:rsid w:val="00587BC6"/>
    <w:rsid w:val="00587CC1"/>
    <w:rsid w:val="00587F70"/>
    <w:rsid w:val="0059009E"/>
    <w:rsid w:val="00590622"/>
    <w:rsid w:val="00590667"/>
    <w:rsid w:val="00590694"/>
    <w:rsid w:val="005906D6"/>
    <w:rsid w:val="00590D7A"/>
    <w:rsid w:val="00590DD2"/>
    <w:rsid w:val="00590E5E"/>
    <w:rsid w:val="00591226"/>
    <w:rsid w:val="00591359"/>
    <w:rsid w:val="0059145A"/>
    <w:rsid w:val="005914E1"/>
    <w:rsid w:val="005919A8"/>
    <w:rsid w:val="00591A13"/>
    <w:rsid w:val="00591D5B"/>
    <w:rsid w:val="00591E6E"/>
    <w:rsid w:val="00591F94"/>
    <w:rsid w:val="005921AA"/>
    <w:rsid w:val="00592312"/>
    <w:rsid w:val="00592588"/>
    <w:rsid w:val="00592589"/>
    <w:rsid w:val="005925D9"/>
    <w:rsid w:val="00592A75"/>
    <w:rsid w:val="00592AEB"/>
    <w:rsid w:val="00592BAC"/>
    <w:rsid w:val="00592EED"/>
    <w:rsid w:val="00592F2C"/>
    <w:rsid w:val="00593A0A"/>
    <w:rsid w:val="005940D4"/>
    <w:rsid w:val="005941BC"/>
    <w:rsid w:val="00594758"/>
    <w:rsid w:val="00594878"/>
    <w:rsid w:val="00594C37"/>
    <w:rsid w:val="00594F22"/>
    <w:rsid w:val="00595257"/>
    <w:rsid w:val="00595390"/>
    <w:rsid w:val="005953E1"/>
    <w:rsid w:val="005953F7"/>
    <w:rsid w:val="00595B93"/>
    <w:rsid w:val="00595BAA"/>
    <w:rsid w:val="0059608C"/>
    <w:rsid w:val="0059637F"/>
    <w:rsid w:val="00596512"/>
    <w:rsid w:val="00596AD9"/>
    <w:rsid w:val="00596BB6"/>
    <w:rsid w:val="00596E6B"/>
    <w:rsid w:val="005971F1"/>
    <w:rsid w:val="005972A5"/>
    <w:rsid w:val="005976D7"/>
    <w:rsid w:val="0059771E"/>
    <w:rsid w:val="005978E8"/>
    <w:rsid w:val="00597B0C"/>
    <w:rsid w:val="00597B6B"/>
    <w:rsid w:val="00597BD0"/>
    <w:rsid w:val="00597C4E"/>
    <w:rsid w:val="00597EDC"/>
    <w:rsid w:val="005A00DF"/>
    <w:rsid w:val="005A0375"/>
    <w:rsid w:val="005A044A"/>
    <w:rsid w:val="005A06CC"/>
    <w:rsid w:val="005A0CE1"/>
    <w:rsid w:val="005A1359"/>
    <w:rsid w:val="005A14E6"/>
    <w:rsid w:val="005A1660"/>
    <w:rsid w:val="005A16C6"/>
    <w:rsid w:val="005A1B2C"/>
    <w:rsid w:val="005A2084"/>
    <w:rsid w:val="005A237F"/>
    <w:rsid w:val="005A275B"/>
    <w:rsid w:val="005A2AFC"/>
    <w:rsid w:val="005A2CA3"/>
    <w:rsid w:val="005A2D21"/>
    <w:rsid w:val="005A31FD"/>
    <w:rsid w:val="005A32E1"/>
    <w:rsid w:val="005A34A8"/>
    <w:rsid w:val="005A3774"/>
    <w:rsid w:val="005A3B61"/>
    <w:rsid w:val="005A3D36"/>
    <w:rsid w:val="005A3EC3"/>
    <w:rsid w:val="005A3EDF"/>
    <w:rsid w:val="005A4749"/>
    <w:rsid w:val="005A4756"/>
    <w:rsid w:val="005A475A"/>
    <w:rsid w:val="005A4B75"/>
    <w:rsid w:val="005A4C27"/>
    <w:rsid w:val="005A4E9B"/>
    <w:rsid w:val="005A500C"/>
    <w:rsid w:val="005A50A6"/>
    <w:rsid w:val="005A515F"/>
    <w:rsid w:val="005A54F5"/>
    <w:rsid w:val="005A57D5"/>
    <w:rsid w:val="005A5D71"/>
    <w:rsid w:val="005A5D77"/>
    <w:rsid w:val="005A5DA8"/>
    <w:rsid w:val="005A5E36"/>
    <w:rsid w:val="005A61D0"/>
    <w:rsid w:val="005A6367"/>
    <w:rsid w:val="005A642F"/>
    <w:rsid w:val="005A68BB"/>
    <w:rsid w:val="005A6F97"/>
    <w:rsid w:val="005A7329"/>
    <w:rsid w:val="005A7598"/>
    <w:rsid w:val="005A7650"/>
    <w:rsid w:val="005A785B"/>
    <w:rsid w:val="005A79E6"/>
    <w:rsid w:val="005A7AC5"/>
    <w:rsid w:val="005A7CE8"/>
    <w:rsid w:val="005A7FD5"/>
    <w:rsid w:val="005B10DC"/>
    <w:rsid w:val="005B113E"/>
    <w:rsid w:val="005B1218"/>
    <w:rsid w:val="005B1452"/>
    <w:rsid w:val="005B1518"/>
    <w:rsid w:val="005B171C"/>
    <w:rsid w:val="005B17D9"/>
    <w:rsid w:val="005B17E1"/>
    <w:rsid w:val="005B1D56"/>
    <w:rsid w:val="005B1EE3"/>
    <w:rsid w:val="005B20FD"/>
    <w:rsid w:val="005B2337"/>
    <w:rsid w:val="005B25D6"/>
    <w:rsid w:val="005B2616"/>
    <w:rsid w:val="005B2B0F"/>
    <w:rsid w:val="005B2B92"/>
    <w:rsid w:val="005B2D33"/>
    <w:rsid w:val="005B3028"/>
    <w:rsid w:val="005B305D"/>
    <w:rsid w:val="005B36F8"/>
    <w:rsid w:val="005B377F"/>
    <w:rsid w:val="005B3862"/>
    <w:rsid w:val="005B39A9"/>
    <w:rsid w:val="005B3CE2"/>
    <w:rsid w:val="005B3E8A"/>
    <w:rsid w:val="005B401A"/>
    <w:rsid w:val="005B42A0"/>
    <w:rsid w:val="005B4920"/>
    <w:rsid w:val="005B4DDC"/>
    <w:rsid w:val="005B4FB2"/>
    <w:rsid w:val="005B4FC1"/>
    <w:rsid w:val="005B5024"/>
    <w:rsid w:val="005B513B"/>
    <w:rsid w:val="005B55A8"/>
    <w:rsid w:val="005B582B"/>
    <w:rsid w:val="005B5B0D"/>
    <w:rsid w:val="005B5F3D"/>
    <w:rsid w:val="005B5FF5"/>
    <w:rsid w:val="005B66A7"/>
    <w:rsid w:val="005B670F"/>
    <w:rsid w:val="005B688E"/>
    <w:rsid w:val="005B6FDF"/>
    <w:rsid w:val="005B7219"/>
    <w:rsid w:val="005B7600"/>
    <w:rsid w:val="005B788D"/>
    <w:rsid w:val="005B79B7"/>
    <w:rsid w:val="005B7B4A"/>
    <w:rsid w:val="005B7B82"/>
    <w:rsid w:val="005B7C12"/>
    <w:rsid w:val="005B7C55"/>
    <w:rsid w:val="005B7CED"/>
    <w:rsid w:val="005B7D4A"/>
    <w:rsid w:val="005B7D5D"/>
    <w:rsid w:val="005B7E60"/>
    <w:rsid w:val="005B7F38"/>
    <w:rsid w:val="005C00AB"/>
    <w:rsid w:val="005C00FE"/>
    <w:rsid w:val="005C02A3"/>
    <w:rsid w:val="005C04DC"/>
    <w:rsid w:val="005C0907"/>
    <w:rsid w:val="005C0C8C"/>
    <w:rsid w:val="005C0CB5"/>
    <w:rsid w:val="005C0FC8"/>
    <w:rsid w:val="005C1008"/>
    <w:rsid w:val="005C14ED"/>
    <w:rsid w:val="005C155F"/>
    <w:rsid w:val="005C16F9"/>
    <w:rsid w:val="005C1888"/>
    <w:rsid w:val="005C1AB3"/>
    <w:rsid w:val="005C1C7D"/>
    <w:rsid w:val="005C1E3A"/>
    <w:rsid w:val="005C1F34"/>
    <w:rsid w:val="005C215A"/>
    <w:rsid w:val="005C21AE"/>
    <w:rsid w:val="005C2255"/>
    <w:rsid w:val="005C2588"/>
    <w:rsid w:val="005C25A9"/>
    <w:rsid w:val="005C293A"/>
    <w:rsid w:val="005C31B6"/>
    <w:rsid w:val="005C33DC"/>
    <w:rsid w:val="005C3414"/>
    <w:rsid w:val="005C3478"/>
    <w:rsid w:val="005C3BE5"/>
    <w:rsid w:val="005C3C78"/>
    <w:rsid w:val="005C4015"/>
    <w:rsid w:val="005C405A"/>
    <w:rsid w:val="005C414D"/>
    <w:rsid w:val="005C471F"/>
    <w:rsid w:val="005C4944"/>
    <w:rsid w:val="005C4B6E"/>
    <w:rsid w:val="005C4EAC"/>
    <w:rsid w:val="005C5384"/>
    <w:rsid w:val="005C5505"/>
    <w:rsid w:val="005C558B"/>
    <w:rsid w:val="005C5602"/>
    <w:rsid w:val="005C5659"/>
    <w:rsid w:val="005C5837"/>
    <w:rsid w:val="005C58F4"/>
    <w:rsid w:val="005C5BDD"/>
    <w:rsid w:val="005C5BF2"/>
    <w:rsid w:val="005C5E1B"/>
    <w:rsid w:val="005C660F"/>
    <w:rsid w:val="005C66D5"/>
    <w:rsid w:val="005C6711"/>
    <w:rsid w:val="005C69C4"/>
    <w:rsid w:val="005C6E31"/>
    <w:rsid w:val="005C6EC9"/>
    <w:rsid w:val="005C7290"/>
    <w:rsid w:val="005C72C1"/>
    <w:rsid w:val="005C7331"/>
    <w:rsid w:val="005C7762"/>
    <w:rsid w:val="005C7D60"/>
    <w:rsid w:val="005C7DB5"/>
    <w:rsid w:val="005D0171"/>
    <w:rsid w:val="005D0527"/>
    <w:rsid w:val="005D0A78"/>
    <w:rsid w:val="005D0A80"/>
    <w:rsid w:val="005D0B14"/>
    <w:rsid w:val="005D0C4F"/>
    <w:rsid w:val="005D0E39"/>
    <w:rsid w:val="005D0E4D"/>
    <w:rsid w:val="005D124A"/>
    <w:rsid w:val="005D1263"/>
    <w:rsid w:val="005D12D9"/>
    <w:rsid w:val="005D1476"/>
    <w:rsid w:val="005D1B85"/>
    <w:rsid w:val="005D1C88"/>
    <w:rsid w:val="005D1CF8"/>
    <w:rsid w:val="005D1F71"/>
    <w:rsid w:val="005D2014"/>
    <w:rsid w:val="005D2189"/>
    <w:rsid w:val="005D250A"/>
    <w:rsid w:val="005D2809"/>
    <w:rsid w:val="005D305C"/>
    <w:rsid w:val="005D3689"/>
    <w:rsid w:val="005D3703"/>
    <w:rsid w:val="005D3B3E"/>
    <w:rsid w:val="005D3FEB"/>
    <w:rsid w:val="005D40AB"/>
    <w:rsid w:val="005D41D4"/>
    <w:rsid w:val="005D43F2"/>
    <w:rsid w:val="005D4692"/>
    <w:rsid w:val="005D4744"/>
    <w:rsid w:val="005D47F8"/>
    <w:rsid w:val="005D48FA"/>
    <w:rsid w:val="005D5411"/>
    <w:rsid w:val="005D5509"/>
    <w:rsid w:val="005D5566"/>
    <w:rsid w:val="005D5A2E"/>
    <w:rsid w:val="005D5BB2"/>
    <w:rsid w:val="005D5C66"/>
    <w:rsid w:val="005D5CBD"/>
    <w:rsid w:val="005D5EA8"/>
    <w:rsid w:val="005D5EF3"/>
    <w:rsid w:val="005D6168"/>
    <w:rsid w:val="005D6384"/>
    <w:rsid w:val="005D6414"/>
    <w:rsid w:val="005D671C"/>
    <w:rsid w:val="005D69CA"/>
    <w:rsid w:val="005D6B9B"/>
    <w:rsid w:val="005D6C2F"/>
    <w:rsid w:val="005D6D16"/>
    <w:rsid w:val="005D6D74"/>
    <w:rsid w:val="005D70E8"/>
    <w:rsid w:val="005D7401"/>
    <w:rsid w:val="005D74C0"/>
    <w:rsid w:val="005E04DE"/>
    <w:rsid w:val="005E06E5"/>
    <w:rsid w:val="005E07FA"/>
    <w:rsid w:val="005E092C"/>
    <w:rsid w:val="005E0D5E"/>
    <w:rsid w:val="005E0E23"/>
    <w:rsid w:val="005E105A"/>
    <w:rsid w:val="005E122D"/>
    <w:rsid w:val="005E12C8"/>
    <w:rsid w:val="005E15F6"/>
    <w:rsid w:val="005E1BEA"/>
    <w:rsid w:val="005E1FEA"/>
    <w:rsid w:val="005E2067"/>
    <w:rsid w:val="005E2137"/>
    <w:rsid w:val="005E2269"/>
    <w:rsid w:val="005E24C9"/>
    <w:rsid w:val="005E264E"/>
    <w:rsid w:val="005E278E"/>
    <w:rsid w:val="005E2A68"/>
    <w:rsid w:val="005E2B5D"/>
    <w:rsid w:val="005E2F87"/>
    <w:rsid w:val="005E3756"/>
    <w:rsid w:val="005E39B1"/>
    <w:rsid w:val="005E3A85"/>
    <w:rsid w:val="005E4749"/>
    <w:rsid w:val="005E48AF"/>
    <w:rsid w:val="005E49E6"/>
    <w:rsid w:val="005E4ADB"/>
    <w:rsid w:val="005E4C6D"/>
    <w:rsid w:val="005E50B8"/>
    <w:rsid w:val="005E519D"/>
    <w:rsid w:val="005E5408"/>
    <w:rsid w:val="005E5471"/>
    <w:rsid w:val="005E5505"/>
    <w:rsid w:val="005E5562"/>
    <w:rsid w:val="005E5893"/>
    <w:rsid w:val="005E58F6"/>
    <w:rsid w:val="005E5969"/>
    <w:rsid w:val="005E5C25"/>
    <w:rsid w:val="005E5C76"/>
    <w:rsid w:val="005E5ECF"/>
    <w:rsid w:val="005E6155"/>
    <w:rsid w:val="005E62F7"/>
    <w:rsid w:val="005E644C"/>
    <w:rsid w:val="005E6461"/>
    <w:rsid w:val="005E665F"/>
    <w:rsid w:val="005E66BB"/>
    <w:rsid w:val="005E670D"/>
    <w:rsid w:val="005E6981"/>
    <w:rsid w:val="005E69E4"/>
    <w:rsid w:val="005E6E89"/>
    <w:rsid w:val="005E7239"/>
    <w:rsid w:val="005E728F"/>
    <w:rsid w:val="005E7938"/>
    <w:rsid w:val="005E7C1D"/>
    <w:rsid w:val="005E7EA7"/>
    <w:rsid w:val="005F025E"/>
    <w:rsid w:val="005F07C4"/>
    <w:rsid w:val="005F0B80"/>
    <w:rsid w:val="005F0D6A"/>
    <w:rsid w:val="005F0E4A"/>
    <w:rsid w:val="005F0EA4"/>
    <w:rsid w:val="005F0EBD"/>
    <w:rsid w:val="005F107F"/>
    <w:rsid w:val="005F12D2"/>
    <w:rsid w:val="005F1313"/>
    <w:rsid w:val="005F1450"/>
    <w:rsid w:val="005F14E9"/>
    <w:rsid w:val="005F1781"/>
    <w:rsid w:val="005F18A9"/>
    <w:rsid w:val="005F19AA"/>
    <w:rsid w:val="005F24D0"/>
    <w:rsid w:val="005F25BB"/>
    <w:rsid w:val="005F2AC4"/>
    <w:rsid w:val="005F2BAC"/>
    <w:rsid w:val="005F2E33"/>
    <w:rsid w:val="005F3056"/>
    <w:rsid w:val="005F30F7"/>
    <w:rsid w:val="005F319A"/>
    <w:rsid w:val="005F33F9"/>
    <w:rsid w:val="005F34C9"/>
    <w:rsid w:val="005F35DD"/>
    <w:rsid w:val="005F3793"/>
    <w:rsid w:val="005F3AFE"/>
    <w:rsid w:val="005F3BE0"/>
    <w:rsid w:val="005F3CA6"/>
    <w:rsid w:val="005F3D10"/>
    <w:rsid w:val="005F3ED2"/>
    <w:rsid w:val="005F456A"/>
    <w:rsid w:val="005F4911"/>
    <w:rsid w:val="005F4BF5"/>
    <w:rsid w:val="005F4C7A"/>
    <w:rsid w:val="005F4FDC"/>
    <w:rsid w:val="005F53FD"/>
    <w:rsid w:val="005F542C"/>
    <w:rsid w:val="005F598A"/>
    <w:rsid w:val="005F5AAB"/>
    <w:rsid w:val="005F5AC9"/>
    <w:rsid w:val="005F5C92"/>
    <w:rsid w:val="005F5DD5"/>
    <w:rsid w:val="005F5F25"/>
    <w:rsid w:val="005F5FDB"/>
    <w:rsid w:val="005F60CD"/>
    <w:rsid w:val="005F6554"/>
    <w:rsid w:val="005F6AF2"/>
    <w:rsid w:val="005F6CFB"/>
    <w:rsid w:val="005F6EEB"/>
    <w:rsid w:val="005F719F"/>
    <w:rsid w:val="005F75CE"/>
    <w:rsid w:val="005F797E"/>
    <w:rsid w:val="005F7C07"/>
    <w:rsid w:val="005F7F90"/>
    <w:rsid w:val="00600009"/>
    <w:rsid w:val="0060002B"/>
    <w:rsid w:val="006000C3"/>
    <w:rsid w:val="00600171"/>
    <w:rsid w:val="00600225"/>
    <w:rsid w:val="00600297"/>
    <w:rsid w:val="006003C9"/>
    <w:rsid w:val="006007CC"/>
    <w:rsid w:val="006008AE"/>
    <w:rsid w:val="00600E0E"/>
    <w:rsid w:val="00600E67"/>
    <w:rsid w:val="00600ED7"/>
    <w:rsid w:val="00601023"/>
    <w:rsid w:val="006011BD"/>
    <w:rsid w:val="006012BB"/>
    <w:rsid w:val="0060148B"/>
    <w:rsid w:val="00601623"/>
    <w:rsid w:val="00601684"/>
    <w:rsid w:val="00601A6D"/>
    <w:rsid w:val="00601B5A"/>
    <w:rsid w:val="00601BF5"/>
    <w:rsid w:val="00601D7D"/>
    <w:rsid w:val="00601EA9"/>
    <w:rsid w:val="00601EAA"/>
    <w:rsid w:val="00601F98"/>
    <w:rsid w:val="00602109"/>
    <w:rsid w:val="00602285"/>
    <w:rsid w:val="00602969"/>
    <w:rsid w:val="00602CC2"/>
    <w:rsid w:val="00602D22"/>
    <w:rsid w:val="006030D0"/>
    <w:rsid w:val="00603672"/>
    <w:rsid w:val="006039AE"/>
    <w:rsid w:val="00603D44"/>
    <w:rsid w:val="00603E0C"/>
    <w:rsid w:val="006041DA"/>
    <w:rsid w:val="006042F3"/>
    <w:rsid w:val="006047BF"/>
    <w:rsid w:val="00604922"/>
    <w:rsid w:val="00604EAD"/>
    <w:rsid w:val="00605578"/>
    <w:rsid w:val="00605712"/>
    <w:rsid w:val="006058DC"/>
    <w:rsid w:val="0060594B"/>
    <w:rsid w:val="00605A42"/>
    <w:rsid w:val="00605A84"/>
    <w:rsid w:val="00605E06"/>
    <w:rsid w:val="0060605B"/>
    <w:rsid w:val="006063D8"/>
    <w:rsid w:val="00606A4D"/>
    <w:rsid w:val="00606B9A"/>
    <w:rsid w:val="00606F2D"/>
    <w:rsid w:val="00606F63"/>
    <w:rsid w:val="006071B5"/>
    <w:rsid w:val="00607903"/>
    <w:rsid w:val="00607A9D"/>
    <w:rsid w:val="00607C5F"/>
    <w:rsid w:val="00607CD8"/>
    <w:rsid w:val="00607D81"/>
    <w:rsid w:val="00610624"/>
    <w:rsid w:val="00610B8B"/>
    <w:rsid w:val="00610BFC"/>
    <w:rsid w:val="00610F82"/>
    <w:rsid w:val="00611639"/>
    <w:rsid w:val="006117D8"/>
    <w:rsid w:val="00611830"/>
    <w:rsid w:val="00611B6A"/>
    <w:rsid w:val="00612A49"/>
    <w:rsid w:val="00612D27"/>
    <w:rsid w:val="00613006"/>
    <w:rsid w:val="00613264"/>
    <w:rsid w:val="006132EF"/>
    <w:rsid w:val="00613337"/>
    <w:rsid w:val="006135A8"/>
    <w:rsid w:val="00613610"/>
    <w:rsid w:val="0061362C"/>
    <w:rsid w:val="00613841"/>
    <w:rsid w:val="006139D9"/>
    <w:rsid w:val="00613C09"/>
    <w:rsid w:val="006141E4"/>
    <w:rsid w:val="00614305"/>
    <w:rsid w:val="0061450A"/>
    <w:rsid w:val="00614631"/>
    <w:rsid w:val="00614A8B"/>
    <w:rsid w:val="00614ACA"/>
    <w:rsid w:val="00614BC2"/>
    <w:rsid w:val="00614F92"/>
    <w:rsid w:val="00615041"/>
    <w:rsid w:val="006150EB"/>
    <w:rsid w:val="00615108"/>
    <w:rsid w:val="0061518A"/>
    <w:rsid w:val="00615502"/>
    <w:rsid w:val="006155CD"/>
    <w:rsid w:val="0061560F"/>
    <w:rsid w:val="00615888"/>
    <w:rsid w:val="00615FA9"/>
    <w:rsid w:val="00616195"/>
    <w:rsid w:val="006162FD"/>
    <w:rsid w:val="006163CF"/>
    <w:rsid w:val="0061653B"/>
    <w:rsid w:val="0061676D"/>
    <w:rsid w:val="00616863"/>
    <w:rsid w:val="00616C38"/>
    <w:rsid w:val="00616C86"/>
    <w:rsid w:val="00616D90"/>
    <w:rsid w:val="00616DF9"/>
    <w:rsid w:val="00616E3A"/>
    <w:rsid w:val="00616F6A"/>
    <w:rsid w:val="006170C9"/>
    <w:rsid w:val="0061726C"/>
    <w:rsid w:val="0061753B"/>
    <w:rsid w:val="0061762B"/>
    <w:rsid w:val="00617657"/>
    <w:rsid w:val="00617685"/>
    <w:rsid w:val="0061791B"/>
    <w:rsid w:val="00617AC5"/>
    <w:rsid w:val="00617C03"/>
    <w:rsid w:val="00620195"/>
    <w:rsid w:val="006201FC"/>
    <w:rsid w:val="006204AC"/>
    <w:rsid w:val="006209EB"/>
    <w:rsid w:val="00620BE2"/>
    <w:rsid w:val="00621548"/>
    <w:rsid w:val="006215C0"/>
    <w:rsid w:val="00621C4E"/>
    <w:rsid w:val="00621D39"/>
    <w:rsid w:val="00621E04"/>
    <w:rsid w:val="00621E45"/>
    <w:rsid w:val="00621EAC"/>
    <w:rsid w:val="00622027"/>
    <w:rsid w:val="006221AD"/>
    <w:rsid w:val="006226C0"/>
    <w:rsid w:val="006228DC"/>
    <w:rsid w:val="006228EA"/>
    <w:rsid w:val="00622B6B"/>
    <w:rsid w:val="0062336B"/>
    <w:rsid w:val="00623779"/>
    <w:rsid w:val="006237EB"/>
    <w:rsid w:val="00623955"/>
    <w:rsid w:val="00623A3B"/>
    <w:rsid w:val="00623A46"/>
    <w:rsid w:val="00623D03"/>
    <w:rsid w:val="00623F44"/>
    <w:rsid w:val="00623F70"/>
    <w:rsid w:val="00624136"/>
    <w:rsid w:val="0062417B"/>
    <w:rsid w:val="00624730"/>
    <w:rsid w:val="0062490B"/>
    <w:rsid w:val="00624A2A"/>
    <w:rsid w:val="00624BE0"/>
    <w:rsid w:val="00624EA0"/>
    <w:rsid w:val="00625309"/>
    <w:rsid w:val="00625431"/>
    <w:rsid w:val="006257A6"/>
    <w:rsid w:val="00625AFF"/>
    <w:rsid w:val="00625B40"/>
    <w:rsid w:val="0062619D"/>
    <w:rsid w:val="006261FF"/>
    <w:rsid w:val="006262ED"/>
    <w:rsid w:val="00626367"/>
    <w:rsid w:val="006264A5"/>
    <w:rsid w:val="006265BD"/>
    <w:rsid w:val="00626881"/>
    <w:rsid w:val="00626960"/>
    <w:rsid w:val="00626985"/>
    <w:rsid w:val="00626A79"/>
    <w:rsid w:val="00626CDF"/>
    <w:rsid w:val="00627046"/>
    <w:rsid w:val="00627425"/>
    <w:rsid w:val="006275BC"/>
    <w:rsid w:val="006275E0"/>
    <w:rsid w:val="006275F9"/>
    <w:rsid w:val="00627DF3"/>
    <w:rsid w:val="00627E36"/>
    <w:rsid w:val="00627FAB"/>
    <w:rsid w:val="00630215"/>
    <w:rsid w:val="00630372"/>
    <w:rsid w:val="006304F6"/>
    <w:rsid w:val="006305C9"/>
    <w:rsid w:val="006305DE"/>
    <w:rsid w:val="006307AD"/>
    <w:rsid w:val="006307B0"/>
    <w:rsid w:val="006309CC"/>
    <w:rsid w:val="00630D66"/>
    <w:rsid w:val="00630E38"/>
    <w:rsid w:val="00630EA7"/>
    <w:rsid w:val="0063121D"/>
    <w:rsid w:val="00631249"/>
    <w:rsid w:val="006313D7"/>
    <w:rsid w:val="00631497"/>
    <w:rsid w:val="006314BE"/>
    <w:rsid w:val="00631BB2"/>
    <w:rsid w:val="00631EE1"/>
    <w:rsid w:val="00632064"/>
    <w:rsid w:val="006321D7"/>
    <w:rsid w:val="00632432"/>
    <w:rsid w:val="0063270A"/>
    <w:rsid w:val="006327C6"/>
    <w:rsid w:val="00632A7D"/>
    <w:rsid w:val="00632BB2"/>
    <w:rsid w:val="00633155"/>
    <w:rsid w:val="00633321"/>
    <w:rsid w:val="00633421"/>
    <w:rsid w:val="006335A6"/>
    <w:rsid w:val="00633617"/>
    <w:rsid w:val="00633D93"/>
    <w:rsid w:val="00633DF9"/>
    <w:rsid w:val="00634434"/>
    <w:rsid w:val="00634534"/>
    <w:rsid w:val="00634850"/>
    <w:rsid w:val="00634C24"/>
    <w:rsid w:val="00635209"/>
    <w:rsid w:val="0063551C"/>
    <w:rsid w:val="006356B3"/>
    <w:rsid w:val="006356D4"/>
    <w:rsid w:val="006358A3"/>
    <w:rsid w:val="00635ACB"/>
    <w:rsid w:val="00635C2F"/>
    <w:rsid w:val="00635CDD"/>
    <w:rsid w:val="00635F46"/>
    <w:rsid w:val="00636208"/>
    <w:rsid w:val="006362EF"/>
    <w:rsid w:val="0063666D"/>
    <w:rsid w:val="00636855"/>
    <w:rsid w:val="00636885"/>
    <w:rsid w:val="006369E6"/>
    <w:rsid w:val="00636A77"/>
    <w:rsid w:val="00636C1C"/>
    <w:rsid w:val="00636D5F"/>
    <w:rsid w:val="00636FC4"/>
    <w:rsid w:val="0063724B"/>
    <w:rsid w:val="00637347"/>
    <w:rsid w:val="00637419"/>
    <w:rsid w:val="0063757D"/>
    <w:rsid w:val="00637BD1"/>
    <w:rsid w:val="00637E01"/>
    <w:rsid w:val="00640003"/>
    <w:rsid w:val="0064031E"/>
    <w:rsid w:val="006404BB"/>
    <w:rsid w:val="00640663"/>
    <w:rsid w:val="0064073E"/>
    <w:rsid w:val="00640751"/>
    <w:rsid w:val="006409CB"/>
    <w:rsid w:val="0064101F"/>
    <w:rsid w:val="0064138C"/>
    <w:rsid w:val="006417BF"/>
    <w:rsid w:val="006418DF"/>
    <w:rsid w:val="00641D33"/>
    <w:rsid w:val="00642062"/>
    <w:rsid w:val="0064250F"/>
    <w:rsid w:val="00642533"/>
    <w:rsid w:val="006425AE"/>
    <w:rsid w:val="0064262F"/>
    <w:rsid w:val="00642812"/>
    <w:rsid w:val="006428C9"/>
    <w:rsid w:val="00642CC7"/>
    <w:rsid w:val="00642F9A"/>
    <w:rsid w:val="00643102"/>
    <w:rsid w:val="006435EB"/>
    <w:rsid w:val="006438E7"/>
    <w:rsid w:val="00643987"/>
    <w:rsid w:val="00643B39"/>
    <w:rsid w:val="00643B81"/>
    <w:rsid w:val="00643F00"/>
    <w:rsid w:val="0064419A"/>
    <w:rsid w:val="00644684"/>
    <w:rsid w:val="0064468B"/>
    <w:rsid w:val="00644ACB"/>
    <w:rsid w:val="00644AF6"/>
    <w:rsid w:val="00644E95"/>
    <w:rsid w:val="00644F6C"/>
    <w:rsid w:val="006450A3"/>
    <w:rsid w:val="00645209"/>
    <w:rsid w:val="0064540D"/>
    <w:rsid w:val="0064553A"/>
    <w:rsid w:val="006456D1"/>
    <w:rsid w:val="00645A03"/>
    <w:rsid w:val="0064601B"/>
    <w:rsid w:val="0064617A"/>
    <w:rsid w:val="006461E4"/>
    <w:rsid w:val="0064629A"/>
    <w:rsid w:val="0064636E"/>
    <w:rsid w:val="0064684C"/>
    <w:rsid w:val="006468C0"/>
    <w:rsid w:val="006469F3"/>
    <w:rsid w:val="006470A9"/>
    <w:rsid w:val="00647292"/>
    <w:rsid w:val="00647ADD"/>
    <w:rsid w:val="00650211"/>
    <w:rsid w:val="0065132E"/>
    <w:rsid w:val="006518B4"/>
    <w:rsid w:val="0065193C"/>
    <w:rsid w:val="0065196B"/>
    <w:rsid w:val="006519F2"/>
    <w:rsid w:val="00651A58"/>
    <w:rsid w:val="00651BD5"/>
    <w:rsid w:val="00651C9D"/>
    <w:rsid w:val="00651D83"/>
    <w:rsid w:val="00652306"/>
    <w:rsid w:val="00652312"/>
    <w:rsid w:val="00652350"/>
    <w:rsid w:val="0065240D"/>
    <w:rsid w:val="00652ACA"/>
    <w:rsid w:val="00652D5B"/>
    <w:rsid w:val="00653315"/>
    <w:rsid w:val="0065337B"/>
    <w:rsid w:val="006536FB"/>
    <w:rsid w:val="006538CB"/>
    <w:rsid w:val="00653C25"/>
    <w:rsid w:val="00653DCA"/>
    <w:rsid w:val="00654364"/>
    <w:rsid w:val="006544E1"/>
    <w:rsid w:val="00654A98"/>
    <w:rsid w:val="00654A9E"/>
    <w:rsid w:val="00654B92"/>
    <w:rsid w:val="00654D9F"/>
    <w:rsid w:val="00654FDD"/>
    <w:rsid w:val="00655262"/>
    <w:rsid w:val="006552DF"/>
    <w:rsid w:val="00655392"/>
    <w:rsid w:val="00655A8A"/>
    <w:rsid w:val="00655B4C"/>
    <w:rsid w:val="00655BA2"/>
    <w:rsid w:val="00655BE5"/>
    <w:rsid w:val="00655E33"/>
    <w:rsid w:val="00655F81"/>
    <w:rsid w:val="0065673F"/>
    <w:rsid w:val="00656892"/>
    <w:rsid w:val="00656B3C"/>
    <w:rsid w:val="00657147"/>
    <w:rsid w:val="006571F5"/>
    <w:rsid w:val="006573F2"/>
    <w:rsid w:val="0065765E"/>
    <w:rsid w:val="006577CC"/>
    <w:rsid w:val="00657982"/>
    <w:rsid w:val="00657AD2"/>
    <w:rsid w:val="00657B95"/>
    <w:rsid w:val="00657F31"/>
    <w:rsid w:val="0066007D"/>
    <w:rsid w:val="0066045D"/>
    <w:rsid w:val="00660F15"/>
    <w:rsid w:val="00661823"/>
    <w:rsid w:val="00661A01"/>
    <w:rsid w:val="00661AE5"/>
    <w:rsid w:val="0066258C"/>
    <w:rsid w:val="006625DB"/>
    <w:rsid w:val="00662716"/>
    <w:rsid w:val="006627E4"/>
    <w:rsid w:val="006628C0"/>
    <w:rsid w:val="00662AE8"/>
    <w:rsid w:val="00662E55"/>
    <w:rsid w:val="00662F7D"/>
    <w:rsid w:val="00662FAE"/>
    <w:rsid w:val="006631D6"/>
    <w:rsid w:val="0066320A"/>
    <w:rsid w:val="006635E1"/>
    <w:rsid w:val="0066399C"/>
    <w:rsid w:val="00663A58"/>
    <w:rsid w:val="00663AEA"/>
    <w:rsid w:val="00663FF7"/>
    <w:rsid w:val="00664335"/>
    <w:rsid w:val="006643BE"/>
    <w:rsid w:val="00664731"/>
    <w:rsid w:val="00664999"/>
    <w:rsid w:val="00664BC8"/>
    <w:rsid w:val="00664D31"/>
    <w:rsid w:val="00664D64"/>
    <w:rsid w:val="00664E45"/>
    <w:rsid w:val="006650A2"/>
    <w:rsid w:val="00665197"/>
    <w:rsid w:val="006654EA"/>
    <w:rsid w:val="006656F1"/>
    <w:rsid w:val="0066593A"/>
    <w:rsid w:val="00665D10"/>
    <w:rsid w:val="00665D43"/>
    <w:rsid w:val="00665E25"/>
    <w:rsid w:val="00666212"/>
    <w:rsid w:val="006663A5"/>
    <w:rsid w:val="006663D8"/>
    <w:rsid w:val="00666522"/>
    <w:rsid w:val="006668B6"/>
    <w:rsid w:val="006669DB"/>
    <w:rsid w:val="00666ACD"/>
    <w:rsid w:val="00666D6B"/>
    <w:rsid w:val="00666DA3"/>
    <w:rsid w:val="00666FDC"/>
    <w:rsid w:val="00667209"/>
    <w:rsid w:val="00667372"/>
    <w:rsid w:val="0066739A"/>
    <w:rsid w:val="00667805"/>
    <w:rsid w:val="00667C12"/>
    <w:rsid w:val="00667C4D"/>
    <w:rsid w:val="00667D8B"/>
    <w:rsid w:val="00667F36"/>
    <w:rsid w:val="00667F6B"/>
    <w:rsid w:val="00670423"/>
    <w:rsid w:val="006704E3"/>
    <w:rsid w:val="00671066"/>
    <w:rsid w:val="006712BF"/>
    <w:rsid w:val="006715E0"/>
    <w:rsid w:val="006716B8"/>
    <w:rsid w:val="00671AE2"/>
    <w:rsid w:val="00671D41"/>
    <w:rsid w:val="00672183"/>
    <w:rsid w:val="006723C7"/>
    <w:rsid w:val="0067246B"/>
    <w:rsid w:val="006724D8"/>
    <w:rsid w:val="0067286C"/>
    <w:rsid w:val="00672923"/>
    <w:rsid w:val="00672D4D"/>
    <w:rsid w:val="00672E00"/>
    <w:rsid w:val="0067310A"/>
    <w:rsid w:val="00673583"/>
    <w:rsid w:val="006735A2"/>
    <w:rsid w:val="00673783"/>
    <w:rsid w:val="006738FA"/>
    <w:rsid w:val="006740FB"/>
    <w:rsid w:val="00674213"/>
    <w:rsid w:val="006744C8"/>
    <w:rsid w:val="006745BA"/>
    <w:rsid w:val="0067471A"/>
    <w:rsid w:val="0067485E"/>
    <w:rsid w:val="006748D7"/>
    <w:rsid w:val="00674909"/>
    <w:rsid w:val="00674C62"/>
    <w:rsid w:val="00674E2E"/>
    <w:rsid w:val="0067506E"/>
    <w:rsid w:val="006750D1"/>
    <w:rsid w:val="00675231"/>
    <w:rsid w:val="0067549C"/>
    <w:rsid w:val="00675730"/>
    <w:rsid w:val="0067586C"/>
    <w:rsid w:val="00675A2E"/>
    <w:rsid w:val="00675BA6"/>
    <w:rsid w:val="00675DC1"/>
    <w:rsid w:val="00675FAA"/>
    <w:rsid w:val="00676263"/>
    <w:rsid w:val="00676380"/>
    <w:rsid w:val="00676485"/>
    <w:rsid w:val="006765EE"/>
    <w:rsid w:val="00676A85"/>
    <w:rsid w:val="00676D80"/>
    <w:rsid w:val="006772EF"/>
    <w:rsid w:val="0067732E"/>
    <w:rsid w:val="00677349"/>
    <w:rsid w:val="006775CA"/>
    <w:rsid w:val="00677834"/>
    <w:rsid w:val="0067791D"/>
    <w:rsid w:val="006779C2"/>
    <w:rsid w:val="00677ACF"/>
    <w:rsid w:val="00677C14"/>
    <w:rsid w:val="00677C49"/>
    <w:rsid w:val="00677DE1"/>
    <w:rsid w:val="0068062B"/>
    <w:rsid w:val="00680892"/>
    <w:rsid w:val="0068099A"/>
    <w:rsid w:val="00680A5A"/>
    <w:rsid w:val="00680BF1"/>
    <w:rsid w:val="0068102F"/>
    <w:rsid w:val="0068148E"/>
    <w:rsid w:val="006814A8"/>
    <w:rsid w:val="0068154C"/>
    <w:rsid w:val="006816F3"/>
    <w:rsid w:val="00681A91"/>
    <w:rsid w:val="00681F84"/>
    <w:rsid w:val="006820B8"/>
    <w:rsid w:val="006823B6"/>
    <w:rsid w:val="006825CD"/>
    <w:rsid w:val="006828ED"/>
    <w:rsid w:val="006829EB"/>
    <w:rsid w:val="00682B01"/>
    <w:rsid w:val="006834C9"/>
    <w:rsid w:val="00683707"/>
    <w:rsid w:val="0068402A"/>
    <w:rsid w:val="006841E5"/>
    <w:rsid w:val="006841FB"/>
    <w:rsid w:val="006843EA"/>
    <w:rsid w:val="00684994"/>
    <w:rsid w:val="00684B0C"/>
    <w:rsid w:val="00684C7E"/>
    <w:rsid w:val="00684D6D"/>
    <w:rsid w:val="00684DE3"/>
    <w:rsid w:val="00684E05"/>
    <w:rsid w:val="00684F4D"/>
    <w:rsid w:val="006851C6"/>
    <w:rsid w:val="00685360"/>
    <w:rsid w:val="00685444"/>
    <w:rsid w:val="0068584F"/>
    <w:rsid w:val="00685E5E"/>
    <w:rsid w:val="00686687"/>
    <w:rsid w:val="00687550"/>
    <w:rsid w:val="00687A6A"/>
    <w:rsid w:val="00687DC5"/>
    <w:rsid w:val="00690242"/>
    <w:rsid w:val="006902FE"/>
    <w:rsid w:val="0069095E"/>
    <w:rsid w:val="00690F18"/>
    <w:rsid w:val="00691084"/>
    <w:rsid w:val="0069110F"/>
    <w:rsid w:val="00691BB9"/>
    <w:rsid w:val="006926DC"/>
    <w:rsid w:val="0069294A"/>
    <w:rsid w:val="0069297D"/>
    <w:rsid w:val="00692E99"/>
    <w:rsid w:val="00692EEF"/>
    <w:rsid w:val="00692F66"/>
    <w:rsid w:val="00692F82"/>
    <w:rsid w:val="00693032"/>
    <w:rsid w:val="00693259"/>
    <w:rsid w:val="00693285"/>
    <w:rsid w:val="0069348F"/>
    <w:rsid w:val="00693665"/>
    <w:rsid w:val="006937AB"/>
    <w:rsid w:val="006937E3"/>
    <w:rsid w:val="00693914"/>
    <w:rsid w:val="00693AD3"/>
    <w:rsid w:val="00693BC8"/>
    <w:rsid w:val="00693C66"/>
    <w:rsid w:val="00693D30"/>
    <w:rsid w:val="0069462C"/>
    <w:rsid w:val="00694652"/>
    <w:rsid w:val="00694661"/>
    <w:rsid w:val="00694682"/>
    <w:rsid w:val="00694889"/>
    <w:rsid w:val="00694DE0"/>
    <w:rsid w:val="0069508F"/>
    <w:rsid w:val="00695439"/>
    <w:rsid w:val="0069547B"/>
    <w:rsid w:val="006955AD"/>
    <w:rsid w:val="006957FE"/>
    <w:rsid w:val="00695BAF"/>
    <w:rsid w:val="00695BE1"/>
    <w:rsid w:val="00695DF0"/>
    <w:rsid w:val="00696053"/>
    <w:rsid w:val="006961F5"/>
    <w:rsid w:val="0069631C"/>
    <w:rsid w:val="00696AD6"/>
    <w:rsid w:val="00696CDE"/>
    <w:rsid w:val="00696D02"/>
    <w:rsid w:val="00696D72"/>
    <w:rsid w:val="00696EBB"/>
    <w:rsid w:val="006970EC"/>
    <w:rsid w:val="0069729F"/>
    <w:rsid w:val="0069738A"/>
    <w:rsid w:val="006973D3"/>
    <w:rsid w:val="00697468"/>
    <w:rsid w:val="006974BC"/>
    <w:rsid w:val="00697899"/>
    <w:rsid w:val="00697966"/>
    <w:rsid w:val="00697AA3"/>
    <w:rsid w:val="006A002A"/>
    <w:rsid w:val="006A0238"/>
    <w:rsid w:val="006A02BF"/>
    <w:rsid w:val="006A0639"/>
    <w:rsid w:val="006A0914"/>
    <w:rsid w:val="006A0CAB"/>
    <w:rsid w:val="006A0DD3"/>
    <w:rsid w:val="006A0F96"/>
    <w:rsid w:val="006A116F"/>
    <w:rsid w:val="006A1237"/>
    <w:rsid w:val="006A12BF"/>
    <w:rsid w:val="006A1552"/>
    <w:rsid w:val="006A1567"/>
    <w:rsid w:val="006A1631"/>
    <w:rsid w:val="006A1961"/>
    <w:rsid w:val="006A1967"/>
    <w:rsid w:val="006A19F4"/>
    <w:rsid w:val="006A1A98"/>
    <w:rsid w:val="006A24B4"/>
    <w:rsid w:val="006A2719"/>
    <w:rsid w:val="006A28B5"/>
    <w:rsid w:val="006A2BD9"/>
    <w:rsid w:val="006A2BDB"/>
    <w:rsid w:val="006A2D06"/>
    <w:rsid w:val="006A30CA"/>
    <w:rsid w:val="006A3700"/>
    <w:rsid w:val="006A39F5"/>
    <w:rsid w:val="006A3BA4"/>
    <w:rsid w:val="006A403B"/>
    <w:rsid w:val="006A409A"/>
    <w:rsid w:val="006A411A"/>
    <w:rsid w:val="006A4D6C"/>
    <w:rsid w:val="006A4FB0"/>
    <w:rsid w:val="006A5199"/>
    <w:rsid w:val="006A5828"/>
    <w:rsid w:val="006A59EB"/>
    <w:rsid w:val="006A5B6F"/>
    <w:rsid w:val="006A5D02"/>
    <w:rsid w:val="006A5F05"/>
    <w:rsid w:val="006A622C"/>
    <w:rsid w:val="006A63E2"/>
    <w:rsid w:val="006A685B"/>
    <w:rsid w:val="006A76BB"/>
    <w:rsid w:val="006A7951"/>
    <w:rsid w:val="006A7965"/>
    <w:rsid w:val="006A79AB"/>
    <w:rsid w:val="006A7CA0"/>
    <w:rsid w:val="006A7E08"/>
    <w:rsid w:val="006B02D6"/>
    <w:rsid w:val="006B039E"/>
    <w:rsid w:val="006B0525"/>
    <w:rsid w:val="006B0581"/>
    <w:rsid w:val="006B0991"/>
    <w:rsid w:val="006B0B2A"/>
    <w:rsid w:val="006B0C7D"/>
    <w:rsid w:val="006B0FF2"/>
    <w:rsid w:val="006B12D2"/>
    <w:rsid w:val="006B13CD"/>
    <w:rsid w:val="006B152B"/>
    <w:rsid w:val="006B1713"/>
    <w:rsid w:val="006B1AAF"/>
    <w:rsid w:val="006B1B84"/>
    <w:rsid w:val="006B1C95"/>
    <w:rsid w:val="006B1E72"/>
    <w:rsid w:val="006B2007"/>
    <w:rsid w:val="006B2043"/>
    <w:rsid w:val="006B224A"/>
    <w:rsid w:val="006B27E7"/>
    <w:rsid w:val="006B28B5"/>
    <w:rsid w:val="006B28BE"/>
    <w:rsid w:val="006B291A"/>
    <w:rsid w:val="006B2972"/>
    <w:rsid w:val="006B29AB"/>
    <w:rsid w:val="006B2B83"/>
    <w:rsid w:val="006B2D5F"/>
    <w:rsid w:val="006B2FDC"/>
    <w:rsid w:val="006B319D"/>
    <w:rsid w:val="006B33E3"/>
    <w:rsid w:val="006B3498"/>
    <w:rsid w:val="006B364C"/>
    <w:rsid w:val="006B3BE8"/>
    <w:rsid w:val="006B3CDB"/>
    <w:rsid w:val="006B3D92"/>
    <w:rsid w:val="006B3F16"/>
    <w:rsid w:val="006B403B"/>
    <w:rsid w:val="006B40EB"/>
    <w:rsid w:val="006B41FC"/>
    <w:rsid w:val="006B4569"/>
    <w:rsid w:val="006B45C4"/>
    <w:rsid w:val="006B4788"/>
    <w:rsid w:val="006B4D0F"/>
    <w:rsid w:val="006B4ECE"/>
    <w:rsid w:val="006B4FE1"/>
    <w:rsid w:val="006B50CD"/>
    <w:rsid w:val="006B567C"/>
    <w:rsid w:val="006B569C"/>
    <w:rsid w:val="006B56B1"/>
    <w:rsid w:val="006B5A51"/>
    <w:rsid w:val="006B5AB2"/>
    <w:rsid w:val="006B5C52"/>
    <w:rsid w:val="006B5CE5"/>
    <w:rsid w:val="006B5D50"/>
    <w:rsid w:val="006B5E04"/>
    <w:rsid w:val="006B5FCC"/>
    <w:rsid w:val="006B6059"/>
    <w:rsid w:val="006B6474"/>
    <w:rsid w:val="006B6CDB"/>
    <w:rsid w:val="006B7355"/>
    <w:rsid w:val="006B74BC"/>
    <w:rsid w:val="006B75C0"/>
    <w:rsid w:val="006B7C82"/>
    <w:rsid w:val="006C0251"/>
    <w:rsid w:val="006C045A"/>
    <w:rsid w:val="006C05ED"/>
    <w:rsid w:val="006C0636"/>
    <w:rsid w:val="006C063E"/>
    <w:rsid w:val="006C08A8"/>
    <w:rsid w:val="006C09E2"/>
    <w:rsid w:val="006C0EB6"/>
    <w:rsid w:val="006C0F24"/>
    <w:rsid w:val="006C1158"/>
    <w:rsid w:val="006C13C9"/>
    <w:rsid w:val="006C1C3A"/>
    <w:rsid w:val="006C1DD1"/>
    <w:rsid w:val="006C20AD"/>
    <w:rsid w:val="006C24D9"/>
    <w:rsid w:val="006C2803"/>
    <w:rsid w:val="006C2845"/>
    <w:rsid w:val="006C29D6"/>
    <w:rsid w:val="006C2B16"/>
    <w:rsid w:val="006C2EE9"/>
    <w:rsid w:val="006C3040"/>
    <w:rsid w:val="006C319E"/>
    <w:rsid w:val="006C32F9"/>
    <w:rsid w:val="006C332A"/>
    <w:rsid w:val="006C39C8"/>
    <w:rsid w:val="006C3A4C"/>
    <w:rsid w:val="006C3BE7"/>
    <w:rsid w:val="006C3CC0"/>
    <w:rsid w:val="006C3D7E"/>
    <w:rsid w:val="006C3F5C"/>
    <w:rsid w:val="006C4613"/>
    <w:rsid w:val="006C476C"/>
    <w:rsid w:val="006C4990"/>
    <w:rsid w:val="006C4FF1"/>
    <w:rsid w:val="006C5141"/>
    <w:rsid w:val="006C5425"/>
    <w:rsid w:val="006C65A5"/>
    <w:rsid w:val="006C66D3"/>
    <w:rsid w:val="006C6A0F"/>
    <w:rsid w:val="006C6AB1"/>
    <w:rsid w:val="006C6AD8"/>
    <w:rsid w:val="006C6B87"/>
    <w:rsid w:val="006C6BF3"/>
    <w:rsid w:val="006C71DD"/>
    <w:rsid w:val="006C7446"/>
    <w:rsid w:val="006C7B10"/>
    <w:rsid w:val="006C7B37"/>
    <w:rsid w:val="006C7DEF"/>
    <w:rsid w:val="006D0390"/>
    <w:rsid w:val="006D0B22"/>
    <w:rsid w:val="006D0BB3"/>
    <w:rsid w:val="006D0E9A"/>
    <w:rsid w:val="006D106C"/>
    <w:rsid w:val="006D10CE"/>
    <w:rsid w:val="006D11BE"/>
    <w:rsid w:val="006D1760"/>
    <w:rsid w:val="006D17BD"/>
    <w:rsid w:val="006D1A13"/>
    <w:rsid w:val="006D1BC6"/>
    <w:rsid w:val="006D1E5D"/>
    <w:rsid w:val="006D2226"/>
    <w:rsid w:val="006D2297"/>
    <w:rsid w:val="006D2648"/>
    <w:rsid w:val="006D2741"/>
    <w:rsid w:val="006D27C6"/>
    <w:rsid w:val="006D2A37"/>
    <w:rsid w:val="006D2C7A"/>
    <w:rsid w:val="006D2CC1"/>
    <w:rsid w:val="006D2EDD"/>
    <w:rsid w:val="006D3096"/>
    <w:rsid w:val="006D3108"/>
    <w:rsid w:val="006D3566"/>
    <w:rsid w:val="006D36DC"/>
    <w:rsid w:val="006D3C70"/>
    <w:rsid w:val="006D3CDC"/>
    <w:rsid w:val="006D3EF1"/>
    <w:rsid w:val="006D3F20"/>
    <w:rsid w:val="006D40DA"/>
    <w:rsid w:val="006D4181"/>
    <w:rsid w:val="006D42D9"/>
    <w:rsid w:val="006D483A"/>
    <w:rsid w:val="006D4AB3"/>
    <w:rsid w:val="006D4B2A"/>
    <w:rsid w:val="006D4B39"/>
    <w:rsid w:val="006D4B9F"/>
    <w:rsid w:val="006D5C0E"/>
    <w:rsid w:val="006D5DDC"/>
    <w:rsid w:val="006D683D"/>
    <w:rsid w:val="006D69DF"/>
    <w:rsid w:val="006D7154"/>
    <w:rsid w:val="006D7262"/>
    <w:rsid w:val="006D731B"/>
    <w:rsid w:val="006D7333"/>
    <w:rsid w:val="006D7417"/>
    <w:rsid w:val="006D779D"/>
    <w:rsid w:val="006D782B"/>
    <w:rsid w:val="006D7D2E"/>
    <w:rsid w:val="006E0692"/>
    <w:rsid w:val="006E06EE"/>
    <w:rsid w:val="006E07FB"/>
    <w:rsid w:val="006E0B78"/>
    <w:rsid w:val="006E0D52"/>
    <w:rsid w:val="006E106B"/>
    <w:rsid w:val="006E11F2"/>
    <w:rsid w:val="006E16F6"/>
    <w:rsid w:val="006E1732"/>
    <w:rsid w:val="006E18E6"/>
    <w:rsid w:val="006E1AC4"/>
    <w:rsid w:val="006E1C07"/>
    <w:rsid w:val="006E1C92"/>
    <w:rsid w:val="006E1D89"/>
    <w:rsid w:val="006E1E59"/>
    <w:rsid w:val="006E1ECB"/>
    <w:rsid w:val="006E2390"/>
    <w:rsid w:val="006E2421"/>
    <w:rsid w:val="006E247E"/>
    <w:rsid w:val="006E2724"/>
    <w:rsid w:val="006E281A"/>
    <w:rsid w:val="006E287C"/>
    <w:rsid w:val="006E2B91"/>
    <w:rsid w:val="006E30C8"/>
    <w:rsid w:val="006E31C4"/>
    <w:rsid w:val="006E3800"/>
    <w:rsid w:val="006E3C39"/>
    <w:rsid w:val="006E3ECA"/>
    <w:rsid w:val="006E4113"/>
    <w:rsid w:val="006E41C2"/>
    <w:rsid w:val="006E4791"/>
    <w:rsid w:val="006E4824"/>
    <w:rsid w:val="006E48EF"/>
    <w:rsid w:val="006E4FFF"/>
    <w:rsid w:val="006E5196"/>
    <w:rsid w:val="006E52B2"/>
    <w:rsid w:val="006E55CD"/>
    <w:rsid w:val="006E561F"/>
    <w:rsid w:val="006E56A4"/>
    <w:rsid w:val="006E57F7"/>
    <w:rsid w:val="006E5B8E"/>
    <w:rsid w:val="006E5C7A"/>
    <w:rsid w:val="006E5CAE"/>
    <w:rsid w:val="006E674F"/>
    <w:rsid w:val="006E6B20"/>
    <w:rsid w:val="006E6F8A"/>
    <w:rsid w:val="006E74E6"/>
    <w:rsid w:val="006E77B6"/>
    <w:rsid w:val="006E7904"/>
    <w:rsid w:val="006E79D0"/>
    <w:rsid w:val="006E7E96"/>
    <w:rsid w:val="006F0941"/>
    <w:rsid w:val="006F0D21"/>
    <w:rsid w:val="006F0E62"/>
    <w:rsid w:val="006F0F94"/>
    <w:rsid w:val="006F12C4"/>
    <w:rsid w:val="006F1522"/>
    <w:rsid w:val="006F176E"/>
    <w:rsid w:val="006F1913"/>
    <w:rsid w:val="006F1966"/>
    <w:rsid w:val="006F19CB"/>
    <w:rsid w:val="006F1A54"/>
    <w:rsid w:val="006F1B68"/>
    <w:rsid w:val="006F1F2E"/>
    <w:rsid w:val="006F2080"/>
    <w:rsid w:val="006F21ED"/>
    <w:rsid w:val="006F2732"/>
    <w:rsid w:val="006F2759"/>
    <w:rsid w:val="006F2776"/>
    <w:rsid w:val="006F3076"/>
    <w:rsid w:val="006F3271"/>
    <w:rsid w:val="006F3383"/>
    <w:rsid w:val="006F33C6"/>
    <w:rsid w:val="006F341C"/>
    <w:rsid w:val="006F342C"/>
    <w:rsid w:val="006F34BD"/>
    <w:rsid w:val="006F361B"/>
    <w:rsid w:val="006F36BC"/>
    <w:rsid w:val="006F371F"/>
    <w:rsid w:val="006F37EB"/>
    <w:rsid w:val="006F38ED"/>
    <w:rsid w:val="006F39D4"/>
    <w:rsid w:val="006F3E3D"/>
    <w:rsid w:val="006F412B"/>
    <w:rsid w:val="006F4217"/>
    <w:rsid w:val="006F4353"/>
    <w:rsid w:val="006F43AD"/>
    <w:rsid w:val="006F4598"/>
    <w:rsid w:val="006F4B23"/>
    <w:rsid w:val="006F4B6A"/>
    <w:rsid w:val="006F5272"/>
    <w:rsid w:val="006F52F0"/>
    <w:rsid w:val="006F56D3"/>
    <w:rsid w:val="006F56E1"/>
    <w:rsid w:val="006F5718"/>
    <w:rsid w:val="006F576B"/>
    <w:rsid w:val="006F59C3"/>
    <w:rsid w:val="006F5FBB"/>
    <w:rsid w:val="006F6001"/>
    <w:rsid w:val="006F6377"/>
    <w:rsid w:val="006F6885"/>
    <w:rsid w:val="006F69F9"/>
    <w:rsid w:val="006F6CA3"/>
    <w:rsid w:val="006F7B62"/>
    <w:rsid w:val="006F7FBF"/>
    <w:rsid w:val="007005D4"/>
    <w:rsid w:val="0070075E"/>
    <w:rsid w:val="00700892"/>
    <w:rsid w:val="00700CE2"/>
    <w:rsid w:val="00700F7C"/>
    <w:rsid w:val="007012CE"/>
    <w:rsid w:val="0070135A"/>
    <w:rsid w:val="0070155E"/>
    <w:rsid w:val="007019F5"/>
    <w:rsid w:val="00701C54"/>
    <w:rsid w:val="00701D2C"/>
    <w:rsid w:val="00701E3C"/>
    <w:rsid w:val="00701F57"/>
    <w:rsid w:val="0070200F"/>
    <w:rsid w:val="007023F6"/>
    <w:rsid w:val="007024E1"/>
    <w:rsid w:val="00702E32"/>
    <w:rsid w:val="0070328B"/>
    <w:rsid w:val="00703512"/>
    <w:rsid w:val="00703576"/>
    <w:rsid w:val="007035D1"/>
    <w:rsid w:val="007037F4"/>
    <w:rsid w:val="00703A86"/>
    <w:rsid w:val="00703BDA"/>
    <w:rsid w:val="00703BEB"/>
    <w:rsid w:val="00703C5A"/>
    <w:rsid w:val="007040AB"/>
    <w:rsid w:val="00704144"/>
    <w:rsid w:val="00704738"/>
    <w:rsid w:val="007047C1"/>
    <w:rsid w:val="0070493B"/>
    <w:rsid w:val="00704ECF"/>
    <w:rsid w:val="00705365"/>
    <w:rsid w:val="00705534"/>
    <w:rsid w:val="007057B1"/>
    <w:rsid w:val="00705890"/>
    <w:rsid w:val="00705C40"/>
    <w:rsid w:val="00705EB4"/>
    <w:rsid w:val="0070627A"/>
    <w:rsid w:val="007064C4"/>
    <w:rsid w:val="0070714F"/>
    <w:rsid w:val="00707455"/>
    <w:rsid w:val="00707519"/>
    <w:rsid w:val="00707AE7"/>
    <w:rsid w:val="00707FB8"/>
    <w:rsid w:val="007104A1"/>
    <w:rsid w:val="007107A6"/>
    <w:rsid w:val="0071094D"/>
    <w:rsid w:val="00710A2C"/>
    <w:rsid w:val="00710B70"/>
    <w:rsid w:val="00710BC5"/>
    <w:rsid w:val="00710C9F"/>
    <w:rsid w:val="00710EAC"/>
    <w:rsid w:val="00710FFF"/>
    <w:rsid w:val="007113EB"/>
    <w:rsid w:val="007116B3"/>
    <w:rsid w:val="00711D83"/>
    <w:rsid w:val="00711D92"/>
    <w:rsid w:val="00711F91"/>
    <w:rsid w:val="007120F2"/>
    <w:rsid w:val="00712152"/>
    <w:rsid w:val="00712544"/>
    <w:rsid w:val="0071254B"/>
    <w:rsid w:val="00712A87"/>
    <w:rsid w:val="00712C53"/>
    <w:rsid w:val="00712CB3"/>
    <w:rsid w:val="0071309E"/>
    <w:rsid w:val="007130D1"/>
    <w:rsid w:val="0071312D"/>
    <w:rsid w:val="00713182"/>
    <w:rsid w:val="0071329D"/>
    <w:rsid w:val="00713448"/>
    <w:rsid w:val="00713711"/>
    <w:rsid w:val="00713AC9"/>
    <w:rsid w:val="00713AD1"/>
    <w:rsid w:val="00713AF8"/>
    <w:rsid w:val="00713C9B"/>
    <w:rsid w:val="00713F00"/>
    <w:rsid w:val="00714077"/>
    <w:rsid w:val="0071407F"/>
    <w:rsid w:val="007142C7"/>
    <w:rsid w:val="0071430E"/>
    <w:rsid w:val="0071441C"/>
    <w:rsid w:val="0071455B"/>
    <w:rsid w:val="00714816"/>
    <w:rsid w:val="00714974"/>
    <w:rsid w:val="00714B14"/>
    <w:rsid w:val="00714B88"/>
    <w:rsid w:val="00714C39"/>
    <w:rsid w:val="00714D96"/>
    <w:rsid w:val="00715148"/>
    <w:rsid w:val="007153B5"/>
    <w:rsid w:val="0071543B"/>
    <w:rsid w:val="007154A4"/>
    <w:rsid w:val="0071599B"/>
    <w:rsid w:val="00715ADC"/>
    <w:rsid w:val="00715D10"/>
    <w:rsid w:val="00715E94"/>
    <w:rsid w:val="00716374"/>
    <w:rsid w:val="0071646F"/>
    <w:rsid w:val="007164C3"/>
    <w:rsid w:val="0071653A"/>
    <w:rsid w:val="007165A4"/>
    <w:rsid w:val="007167CA"/>
    <w:rsid w:val="00716B14"/>
    <w:rsid w:val="00716BB7"/>
    <w:rsid w:val="00716C5E"/>
    <w:rsid w:val="00716C65"/>
    <w:rsid w:val="00716E6F"/>
    <w:rsid w:val="00717049"/>
    <w:rsid w:val="007172EB"/>
    <w:rsid w:val="007173FD"/>
    <w:rsid w:val="007175E4"/>
    <w:rsid w:val="007178ED"/>
    <w:rsid w:val="00717EDA"/>
    <w:rsid w:val="0072024B"/>
    <w:rsid w:val="007202EE"/>
    <w:rsid w:val="00720636"/>
    <w:rsid w:val="00720906"/>
    <w:rsid w:val="00720A31"/>
    <w:rsid w:val="00720BA8"/>
    <w:rsid w:val="00720C3E"/>
    <w:rsid w:val="00720CBE"/>
    <w:rsid w:val="00720D40"/>
    <w:rsid w:val="00720DBF"/>
    <w:rsid w:val="007216F2"/>
    <w:rsid w:val="00722067"/>
    <w:rsid w:val="00722194"/>
    <w:rsid w:val="007228AC"/>
    <w:rsid w:val="00722FFC"/>
    <w:rsid w:val="0072312B"/>
    <w:rsid w:val="0072322F"/>
    <w:rsid w:val="00723468"/>
    <w:rsid w:val="007235A6"/>
    <w:rsid w:val="00724662"/>
    <w:rsid w:val="00724B28"/>
    <w:rsid w:val="00724D0E"/>
    <w:rsid w:val="00724DF9"/>
    <w:rsid w:val="00724E68"/>
    <w:rsid w:val="00725201"/>
    <w:rsid w:val="007253BD"/>
    <w:rsid w:val="00725409"/>
    <w:rsid w:val="00725646"/>
    <w:rsid w:val="007258B9"/>
    <w:rsid w:val="00725D74"/>
    <w:rsid w:val="0072635C"/>
    <w:rsid w:val="0072669E"/>
    <w:rsid w:val="00726AC1"/>
    <w:rsid w:val="00726EE1"/>
    <w:rsid w:val="00726EF1"/>
    <w:rsid w:val="00726F9D"/>
    <w:rsid w:val="007270FE"/>
    <w:rsid w:val="0072754E"/>
    <w:rsid w:val="007275B8"/>
    <w:rsid w:val="00727670"/>
    <w:rsid w:val="0072787D"/>
    <w:rsid w:val="00727A02"/>
    <w:rsid w:val="00727A6F"/>
    <w:rsid w:val="00727BF3"/>
    <w:rsid w:val="00730323"/>
    <w:rsid w:val="0073034D"/>
    <w:rsid w:val="0073050D"/>
    <w:rsid w:val="00730998"/>
    <w:rsid w:val="00730A45"/>
    <w:rsid w:val="00730CE3"/>
    <w:rsid w:val="00730D12"/>
    <w:rsid w:val="007310D5"/>
    <w:rsid w:val="007310DD"/>
    <w:rsid w:val="007310DF"/>
    <w:rsid w:val="00731256"/>
    <w:rsid w:val="00731369"/>
    <w:rsid w:val="00731432"/>
    <w:rsid w:val="00731708"/>
    <w:rsid w:val="00731819"/>
    <w:rsid w:val="00731C36"/>
    <w:rsid w:val="00731CC5"/>
    <w:rsid w:val="00731D02"/>
    <w:rsid w:val="007322D6"/>
    <w:rsid w:val="00732650"/>
    <w:rsid w:val="00732C61"/>
    <w:rsid w:val="00732E43"/>
    <w:rsid w:val="00732FBF"/>
    <w:rsid w:val="00733408"/>
    <w:rsid w:val="007335E8"/>
    <w:rsid w:val="00733872"/>
    <w:rsid w:val="00733CC8"/>
    <w:rsid w:val="00733E1B"/>
    <w:rsid w:val="00733E6B"/>
    <w:rsid w:val="00733FC9"/>
    <w:rsid w:val="0073410B"/>
    <w:rsid w:val="0073415A"/>
    <w:rsid w:val="007342E1"/>
    <w:rsid w:val="0073469D"/>
    <w:rsid w:val="00734897"/>
    <w:rsid w:val="0073495A"/>
    <w:rsid w:val="0073497D"/>
    <w:rsid w:val="00734C4C"/>
    <w:rsid w:val="00734C5D"/>
    <w:rsid w:val="00734C75"/>
    <w:rsid w:val="00734CE6"/>
    <w:rsid w:val="007350FB"/>
    <w:rsid w:val="0073534F"/>
    <w:rsid w:val="007357AB"/>
    <w:rsid w:val="00735875"/>
    <w:rsid w:val="007359AD"/>
    <w:rsid w:val="00735B39"/>
    <w:rsid w:val="00735B4B"/>
    <w:rsid w:val="00735C67"/>
    <w:rsid w:val="0073645C"/>
    <w:rsid w:val="007369E8"/>
    <w:rsid w:val="00737478"/>
    <w:rsid w:val="007375CE"/>
    <w:rsid w:val="007378DF"/>
    <w:rsid w:val="0073795A"/>
    <w:rsid w:val="00737EA5"/>
    <w:rsid w:val="00737F61"/>
    <w:rsid w:val="00740027"/>
    <w:rsid w:val="00740131"/>
    <w:rsid w:val="00740C47"/>
    <w:rsid w:val="00740EC3"/>
    <w:rsid w:val="00740FE3"/>
    <w:rsid w:val="00741008"/>
    <w:rsid w:val="00741351"/>
    <w:rsid w:val="00741442"/>
    <w:rsid w:val="0074189C"/>
    <w:rsid w:val="0074197B"/>
    <w:rsid w:val="00741B6D"/>
    <w:rsid w:val="00741CC7"/>
    <w:rsid w:val="0074241C"/>
    <w:rsid w:val="0074268F"/>
    <w:rsid w:val="007428F9"/>
    <w:rsid w:val="00742926"/>
    <w:rsid w:val="00742C5C"/>
    <w:rsid w:val="00742D27"/>
    <w:rsid w:val="0074305A"/>
    <w:rsid w:val="0074311A"/>
    <w:rsid w:val="00743265"/>
    <w:rsid w:val="00743522"/>
    <w:rsid w:val="00743A44"/>
    <w:rsid w:val="00743AF0"/>
    <w:rsid w:val="00743E7F"/>
    <w:rsid w:val="00744434"/>
    <w:rsid w:val="0074490D"/>
    <w:rsid w:val="0074498B"/>
    <w:rsid w:val="0074499A"/>
    <w:rsid w:val="00744B0E"/>
    <w:rsid w:val="00744E10"/>
    <w:rsid w:val="00744F4B"/>
    <w:rsid w:val="00745322"/>
    <w:rsid w:val="00745448"/>
    <w:rsid w:val="007458F0"/>
    <w:rsid w:val="007459F6"/>
    <w:rsid w:val="00745D39"/>
    <w:rsid w:val="00745DEF"/>
    <w:rsid w:val="00745EA4"/>
    <w:rsid w:val="00746169"/>
    <w:rsid w:val="00746500"/>
    <w:rsid w:val="0074656E"/>
    <w:rsid w:val="0074689E"/>
    <w:rsid w:val="00746C25"/>
    <w:rsid w:val="00746CDC"/>
    <w:rsid w:val="00746F8A"/>
    <w:rsid w:val="0074706E"/>
    <w:rsid w:val="007472F5"/>
    <w:rsid w:val="00747520"/>
    <w:rsid w:val="00750F5A"/>
    <w:rsid w:val="0075105B"/>
    <w:rsid w:val="0075125B"/>
    <w:rsid w:val="00751636"/>
    <w:rsid w:val="0075164A"/>
    <w:rsid w:val="00751B95"/>
    <w:rsid w:val="00751DFF"/>
    <w:rsid w:val="0075290A"/>
    <w:rsid w:val="00752917"/>
    <w:rsid w:val="00752947"/>
    <w:rsid w:val="00752AFD"/>
    <w:rsid w:val="00752CB1"/>
    <w:rsid w:val="00753704"/>
    <w:rsid w:val="007538D4"/>
    <w:rsid w:val="00753A8D"/>
    <w:rsid w:val="00753D8F"/>
    <w:rsid w:val="00754759"/>
    <w:rsid w:val="00754AF5"/>
    <w:rsid w:val="00754BD4"/>
    <w:rsid w:val="00754C2E"/>
    <w:rsid w:val="00754E0E"/>
    <w:rsid w:val="007550DC"/>
    <w:rsid w:val="007551F3"/>
    <w:rsid w:val="00755347"/>
    <w:rsid w:val="0075536B"/>
    <w:rsid w:val="007556AC"/>
    <w:rsid w:val="007557BF"/>
    <w:rsid w:val="00755A8F"/>
    <w:rsid w:val="00755AA5"/>
    <w:rsid w:val="00755BA8"/>
    <w:rsid w:val="00755BBA"/>
    <w:rsid w:val="00755BE8"/>
    <w:rsid w:val="00755EA8"/>
    <w:rsid w:val="00756060"/>
    <w:rsid w:val="00756203"/>
    <w:rsid w:val="007562F1"/>
    <w:rsid w:val="00756554"/>
    <w:rsid w:val="0075656B"/>
    <w:rsid w:val="0075656D"/>
    <w:rsid w:val="00756CF1"/>
    <w:rsid w:val="00756D39"/>
    <w:rsid w:val="00756E12"/>
    <w:rsid w:val="00756E3F"/>
    <w:rsid w:val="00756E40"/>
    <w:rsid w:val="00756FAF"/>
    <w:rsid w:val="00757225"/>
    <w:rsid w:val="007572A0"/>
    <w:rsid w:val="00757696"/>
    <w:rsid w:val="00757705"/>
    <w:rsid w:val="00757772"/>
    <w:rsid w:val="00757D73"/>
    <w:rsid w:val="007603A5"/>
    <w:rsid w:val="00760697"/>
    <w:rsid w:val="007607E9"/>
    <w:rsid w:val="00760817"/>
    <w:rsid w:val="0076083F"/>
    <w:rsid w:val="00760968"/>
    <w:rsid w:val="00760C3D"/>
    <w:rsid w:val="00760D32"/>
    <w:rsid w:val="00760EDA"/>
    <w:rsid w:val="00760F35"/>
    <w:rsid w:val="007610E6"/>
    <w:rsid w:val="0076116A"/>
    <w:rsid w:val="00761236"/>
    <w:rsid w:val="007615F1"/>
    <w:rsid w:val="00761A51"/>
    <w:rsid w:val="00761AB2"/>
    <w:rsid w:val="00761B0A"/>
    <w:rsid w:val="00761B81"/>
    <w:rsid w:val="00761D75"/>
    <w:rsid w:val="00761D95"/>
    <w:rsid w:val="00761EE2"/>
    <w:rsid w:val="007622A1"/>
    <w:rsid w:val="007623B1"/>
    <w:rsid w:val="007624F9"/>
    <w:rsid w:val="007627AC"/>
    <w:rsid w:val="0076285B"/>
    <w:rsid w:val="007628D8"/>
    <w:rsid w:val="00762904"/>
    <w:rsid w:val="00762C5C"/>
    <w:rsid w:val="00762E72"/>
    <w:rsid w:val="00762E80"/>
    <w:rsid w:val="0076319B"/>
    <w:rsid w:val="0076332D"/>
    <w:rsid w:val="007633A6"/>
    <w:rsid w:val="00763626"/>
    <w:rsid w:val="0076376E"/>
    <w:rsid w:val="0076378C"/>
    <w:rsid w:val="00763888"/>
    <w:rsid w:val="00763935"/>
    <w:rsid w:val="00763A57"/>
    <w:rsid w:val="00763B7C"/>
    <w:rsid w:val="00764043"/>
    <w:rsid w:val="007645F2"/>
    <w:rsid w:val="0076467A"/>
    <w:rsid w:val="00764727"/>
    <w:rsid w:val="00764879"/>
    <w:rsid w:val="00764882"/>
    <w:rsid w:val="00764888"/>
    <w:rsid w:val="00764CDA"/>
    <w:rsid w:val="00764D0D"/>
    <w:rsid w:val="00764F71"/>
    <w:rsid w:val="00765148"/>
    <w:rsid w:val="007651CB"/>
    <w:rsid w:val="0076541A"/>
    <w:rsid w:val="00765A27"/>
    <w:rsid w:val="00765AC2"/>
    <w:rsid w:val="00765E8C"/>
    <w:rsid w:val="00766168"/>
    <w:rsid w:val="007667E4"/>
    <w:rsid w:val="007669C2"/>
    <w:rsid w:val="00766AF4"/>
    <w:rsid w:val="00766C61"/>
    <w:rsid w:val="00766DD4"/>
    <w:rsid w:val="00766EA6"/>
    <w:rsid w:val="007674B0"/>
    <w:rsid w:val="007678BA"/>
    <w:rsid w:val="007679A7"/>
    <w:rsid w:val="00767E25"/>
    <w:rsid w:val="00767EFB"/>
    <w:rsid w:val="007701D6"/>
    <w:rsid w:val="0077036A"/>
    <w:rsid w:val="007703B7"/>
    <w:rsid w:val="00770B18"/>
    <w:rsid w:val="00770BD7"/>
    <w:rsid w:val="007710C5"/>
    <w:rsid w:val="0077120D"/>
    <w:rsid w:val="00771E69"/>
    <w:rsid w:val="00772142"/>
    <w:rsid w:val="0077241B"/>
    <w:rsid w:val="0077241F"/>
    <w:rsid w:val="00772468"/>
    <w:rsid w:val="007726DC"/>
    <w:rsid w:val="00772990"/>
    <w:rsid w:val="00772E67"/>
    <w:rsid w:val="00772F32"/>
    <w:rsid w:val="00773030"/>
    <w:rsid w:val="00773936"/>
    <w:rsid w:val="00773A09"/>
    <w:rsid w:val="00773ECB"/>
    <w:rsid w:val="0077441B"/>
    <w:rsid w:val="00774593"/>
    <w:rsid w:val="007746F5"/>
    <w:rsid w:val="00774CA7"/>
    <w:rsid w:val="00774DBA"/>
    <w:rsid w:val="00774E15"/>
    <w:rsid w:val="00775463"/>
    <w:rsid w:val="00775695"/>
    <w:rsid w:val="00775BA3"/>
    <w:rsid w:val="00775DE1"/>
    <w:rsid w:val="00776210"/>
    <w:rsid w:val="007766E9"/>
    <w:rsid w:val="0077677E"/>
    <w:rsid w:val="0077688B"/>
    <w:rsid w:val="007768E7"/>
    <w:rsid w:val="00776902"/>
    <w:rsid w:val="00776903"/>
    <w:rsid w:val="00776B3E"/>
    <w:rsid w:val="00776E9A"/>
    <w:rsid w:val="00777100"/>
    <w:rsid w:val="0077726A"/>
    <w:rsid w:val="0077734D"/>
    <w:rsid w:val="00777809"/>
    <w:rsid w:val="00777975"/>
    <w:rsid w:val="00777AA3"/>
    <w:rsid w:val="00777DF9"/>
    <w:rsid w:val="00777E62"/>
    <w:rsid w:val="00777E78"/>
    <w:rsid w:val="00780330"/>
    <w:rsid w:val="00780DC3"/>
    <w:rsid w:val="00780ED4"/>
    <w:rsid w:val="00780F55"/>
    <w:rsid w:val="00781417"/>
    <w:rsid w:val="00781A77"/>
    <w:rsid w:val="00781E24"/>
    <w:rsid w:val="0078236B"/>
    <w:rsid w:val="007824BD"/>
    <w:rsid w:val="007827C4"/>
    <w:rsid w:val="00782896"/>
    <w:rsid w:val="00782FC7"/>
    <w:rsid w:val="0078308A"/>
    <w:rsid w:val="007835AA"/>
    <w:rsid w:val="007837A7"/>
    <w:rsid w:val="00783920"/>
    <w:rsid w:val="00784148"/>
    <w:rsid w:val="0078425E"/>
    <w:rsid w:val="007847A9"/>
    <w:rsid w:val="007847CE"/>
    <w:rsid w:val="0078485C"/>
    <w:rsid w:val="00784A4C"/>
    <w:rsid w:val="00784BDD"/>
    <w:rsid w:val="00784DC5"/>
    <w:rsid w:val="00784F8A"/>
    <w:rsid w:val="0078512D"/>
    <w:rsid w:val="0078519F"/>
    <w:rsid w:val="00785798"/>
    <w:rsid w:val="007857E9"/>
    <w:rsid w:val="00785818"/>
    <w:rsid w:val="0078592F"/>
    <w:rsid w:val="00785E8F"/>
    <w:rsid w:val="00785FEB"/>
    <w:rsid w:val="0078617B"/>
    <w:rsid w:val="0078630D"/>
    <w:rsid w:val="0078695B"/>
    <w:rsid w:val="00786A3D"/>
    <w:rsid w:val="00786CAF"/>
    <w:rsid w:val="00786CFF"/>
    <w:rsid w:val="007872DC"/>
    <w:rsid w:val="00787692"/>
    <w:rsid w:val="00787B5D"/>
    <w:rsid w:val="00787E4D"/>
    <w:rsid w:val="007904DA"/>
    <w:rsid w:val="00790634"/>
    <w:rsid w:val="00790696"/>
    <w:rsid w:val="007906F3"/>
    <w:rsid w:val="0079075A"/>
    <w:rsid w:val="00790DBF"/>
    <w:rsid w:val="0079107F"/>
    <w:rsid w:val="007910B5"/>
    <w:rsid w:val="007910C4"/>
    <w:rsid w:val="007915C9"/>
    <w:rsid w:val="00791B11"/>
    <w:rsid w:val="00791CAF"/>
    <w:rsid w:val="00791F04"/>
    <w:rsid w:val="007922D5"/>
    <w:rsid w:val="007926E8"/>
    <w:rsid w:val="00792A1E"/>
    <w:rsid w:val="007930BC"/>
    <w:rsid w:val="00793357"/>
    <w:rsid w:val="00793389"/>
    <w:rsid w:val="0079355F"/>
    <w:rsid w:val="007936DE"/>
    <w:rsid w:val="0079376F"/>
    <w:rsid w:val="0079396A"/>
    <w:rsid w:val="007939E5"/>
    <w:rsid w:val="00793E8F"/>
    <w:rsid w:val="00794017"/>
    <w:rsid w:val="0079401F"/>
    <w:rsid w:val="0079415A"/>
    <w:rsid w:val="00794791"/>
    <w:rsid w:val="007947A0"/>
    <w:rsid w:val="0079492C"/>
    <w:rsid w:val="00794E13"/>
    <w:rsid w:val="00794F61"/>
    <w:rsid w:val="0079573A"/>
    <w:rsid w:val="00795B08"/>
    <w:rsid w:val="00795EBE"/>
    <w:rsid w:val="00796063"/>
    <w:rsid w:val="00796134"/>
    <w:rsid w:val="0079613C"/>
    <w:rsid w:val="007964A1"/>
    <w:rsid w:val="0079659F"/>
    <w:rsid w:val="00796648"/>
    <w:rsid w:val="0079687F"/>
    <w:rsid w:val="007969A2"/>
    <w:rsid w:val="00796B2F"/>
    <w:rsid w:val="00796BD2"/>
    <w:rsid w:val="00796CA8"/>
    <w:rsid w:val="00796DAE"/>
    <w:rsid w:val="007971F3"/>
    <w:rsid w:val="007971FD"/>
    <w:rsid w:val="00797397"/>
    <w:rsid w:val="00797504"/>
    <w:rsid w:val="0079762D"/>
    <w:rsid w:val="007976A1"/>
    <w:rsid w:val="007976B5"/>
    <w:rsid w:val="007977B4"/>
    <w:rsid w:val="0079785A"/>
    <w:rsid w:val="00797AD6"/>
    <w:rsid w:val="00797E88"/>
    <w:rsid w:val="007A0034"/>
    <w:rsid w:val="007A007F"/>
    <w:rsid w:val="007A0090"/>
    <w:rsid w:val="007A02C9"/>
    <w:rsid w:val="007A05EC"/>
    <w:rsid w:val="007A070F"/>
    <w:rsid w:val="007A0939"/>
    <w:rsid w:val="007A0B00"/>
    <w:rsid w:val="007A0F90"/>
    <w:rsid w:val="007A11BC"/>
    <w:rsid w:val="007A11EF"/>
    <w:rsid w:val="007A1314"/>
    <w:rsid w:val="007A171D"/>
    <w:rsid w:val="007A18FA"/>
    <w:rsid w:val="007A1AF2"/>
    <w:rsid w:val="007A1CB7"/>
    <w:rsid w:val="007A3443"/>
    <w:rsid w:val="007A3476"/>
    <w:rsid w:val="007A3730"/>
    <w:rsid w:val="007A3BF7"/>
    <w:rsid w:val="007A3C14"/>
    <w:rsid w:val="007A3E33"/>
    <w:rsid w:val="007A3F97"/>
    <w:rsid w:val="007A4065"/>
    <w:rsid w:val="007A4560"/>
    <w:rsid w:val="007A46CA"/>
    <w:rsid w:val="007A477E"/>
    <w:rsid w:val="007A4B77"/>
    <w:rsid w:val="007A4EF3"/>
    <w:rsid w:val="007A4F47"/>
    <w:rsid w:val="007A521B"/>
    <w:rsid w:val="007A5249"/>
    <w:rsid w:val="007A5264"/>
    <w:rsid w:val="007A5273"/>
    <w:rsid w:val="007A54AD"/>
    <w:rsid w:val="007A5AE2"/>
    <w:rsid w:val="007A5CE8"/>
    <w:rsid w:val="007A5EBF"/>
    <w:rsid w:val="007A637B"/>
    <w:rsid w:val="007A6390"/>
    <w:rsid w:val="007A63B1"/>
    <w:rsid w:val="007A65CE"/>
    <w:rsid w:val="007A66E3"/>
    <w:rsid w:val="007A69F6"/>
    <w:rsid w:val="007A6B0A"/>
    <w:rsid w:val="007A721B"/>
    <w:rsid w:val="007A726A"/>
    <w:rsid w:val="007A75EC"/>
    <w:rsid w:val="007A7C4A"/>
    <w:rsid w:val="007A7CA8"/>
    <w:rsid w:val="007B09A3"/>
    <w:rsid w:val="007B09EE"/>
    <w:rsid w:val="007B0AF6"/>
    <w:rsid w:val="007B0BA9"/>
    <w:rsid w:val="007B0E6F"/>
    <w:rsid w:val="007B11C0"/>
    <w:rsid w:val="007B11CD"/>
    <w:rsid w:val="007B1693"/>
    <w:rsid w:val="007B170B"/>
    <w:rsid w:val="007B1B0D"/>
    <w:rsid w:val="007B1F60"/>
    <w:rsid w:val="007B1FF8"/>
    <w:rsid w:val="007B2A4C"/>
    <w:rsid w:val="007B2C61"/>
    <w:rsid w:val="007B2E83"/>
    <w:rsid w:val="007B2EEE"/>
    <w:rsid w:val="007B3041"/>
    <w:rsid w:val="007B3625"/>
    <w:rsid w:val="007B36ED"/>
    <w:rsid w:val="007B3957"/>
    <w:rsid w:val="007B3B59"/>
    <w:rsid w:val="007B3C0B"/>
    <w:rsid w:val="007B3EFB"/>
    <w:rsid w:val="007B41DA"/>
    <w:rsid w:val="007B4247"/>
    <w:rsid w:val="007B444E"/>
    <w:rsid w:val="007B4671"/>
    <w:rsid w:val="007B47F6"/>
    <w:rsid w:val="007B4956"/>
    <w:rsid w:val="007B4ACF"/>
    <w:rsid w:val="007B4B73"/>
    <w:rsid w:val="007B54F8"/>
    <w:rsid w:val="007B569D"/>
    <w:rsid w:val="007B57E2"/>
    <w:rsid w:val="007B583E"/>
    <w:rsid w:val="007B5DFF"/>
    <w:rsid w:val="007B5E94"/>
    <w:rsid w:val="007B5F46"/>
    <w:rsid w:val="007B5F6F"/>
    <w:rsid w:val="007B622C"/>
    <w:rsid w:val="007B6258"/>
    <w:rsid w:val="007B64A3"/>
    <w:rsid w:val="007B6544"/>
    <w:rsid w:val="007B663B"/>
    <w:rsid w:val="007B6666"/>
    <w:rsid w:val="007B69D3"/>
    <w:rsid w:val="007B6EB4"/>
    <w:rsid w:val="007B70A1"/>
    <w:rsid w:val="007B7303"/>
    <w:rsid w:val="007B740A"/>
    <w:rsid w:val="007B7415"/>
    <w:rsid w:val="007B786D"/>
    <w:rsid w:val="007B793F"/>
    <w:rsid w:val="007C02F7"/>
    <w:rsid w:val="007C039C"/>
    <w:rsid w:val="007C089C"/>
    <w:rsid w:val="007C0F1C"/>
    <w:rsid w:val="007C1072"/>
    <w:rsid w:val="007C10F5"/>
    <w:rsid w:val="007C132F"/>
    <w:rsid w:val="007C1660"/>
    <w:rsid w:val="007C1A8C"/>
    <w:rsid w:val="007C1EEC"/>
    <w:rsid w:val="007C2533"/>
    <w:rsid w:val="007C2625"/>
    <w:rsid w:val="007C2658"/>
    <w:rsid w:val="007C2855"/>
    <w:rsid w:val="007C2FD8"/>
    <w:rsid w:val="007C30DA"/>
    <w:rsid w:val="007C3186"/>
    <w:rsid w:val="007C319B"/>
    <w:rsid w:val="007C3AE3"/>
    <w:rsid w:val="007C3AF0"/>
    <w:rsid w:val="007C3E06"/>
    <w:rsid w:val="007C3E7D"/>
    <w:rsid w:val="007C3E90"/>
    <w:rsid w:val="007C464F"/>
    <w:rsid w:val="007C4AAC"/>
    <w:rsid w:val="007C4C62"/>
    <w:rsid w:val="007C4C8E"/>
    <w:rsid w:val="007C4D2E"/>
    <w:rsid w:val="007C4D36"/>
    <w:rsid w:val="007C4D91"/>
    <w:rsid w:val="007C4DEA"/>
    <w:rsid w:val="007C5034"/>
    <w:rsid w:val="007C536A"/>
    <w:rsid w:val="007C54AF"/>
    <w:rsid w:val="007C579A"/>
    <w:rsid w:val="007C5C61"/>
    <w:rsid w:val="007C5CB0"/>
    <w:rsid w:val="007C649D"/>
    <w:rsid w:val="007C6663"/>
    <w:rsid w:val="007C6D48"/>
    <w:rsid w:val="007C6EDE"/>
    <w:rsid w:val="007C70A6"/>
    <w:rsid w:val="007C70B6"/>
    <w:rsid w:val="007C730E"/>
    <w:rsid w:val="007C738C"/>
    <w:rsid w:val="007C738D"/>
    <w:rsid w:val="007C74B7"/>
    <w:rsid w:val="007C782A"/>
    <w:rsid w:val="007C7A9C"/>
    <w:rsid w:val="007D0459"/>
    <w:rsid w:val="007D079B"/>
    <w:rsid w:val="007D0B88"/>
    <w:rsid w:val="007D0BDE"/>
    <w:rsid w:val="007D0D00"/>
    <w:rsid w:val="007D0D20"/>
    <w:rsid w:val="007D0DEE"/>
    <w:rsid w:val="007D0ED0"/>
    <w:rsid w:val="007D1289"/>
    <w:rsid w:val="007D14CB"/>
    <w:rsid w:val="007D16A1"/>
    <w:rsid w:val="007D1732"/>
    <w:rsid w:val="007D178B"/>
    <w:rsid w:val="007D17BF"/>
    <w:rsid w:val="007D1871"/>
    <w:rsid w:val="007D1ACF"/>
    <w:rsid w:val="007D1BB3"/>
    <w:rsid w:val="007D1BB7"/>
    <w:rsid w:val="007D1C25"/>
    <w:rsid w:val="007D1F4D"/>
    <w:rsid w:val="007D2118"/>
    <w:rsid w:val="007D2B3B"/>
    <w:rsid w:val="007D2F9E"/>
    <w:rsid w:val="007D3155"/>
    <w:rsid w:val="007D31D7"/>
    <w:rsid w:val="007D3803"/>
    <w:rsid w:val="007D3B65"/>
    <w:rsid w:val="007D3EFC"/>
    <w:rsid w:val="007D41C9"/>
    <w:rsid w:val="007D43DB"/>
    <w:rsid w:val="007D452D"/>
    <w:rsid w:val="007D456B"/>
    <w:rsid w:val="007D4625"/>
    <w:rsid w:val="007D47A4"/>
    <w:rsid w:val="007D4F5A"/>
    <w:rsid w:val="007D503B"/>
    <w:rsid w:val="007D5279"/>
    <w:rsid w:val="007D52E2"/>
    <w:rsid w:val="007D5788"/>
    <w:rsid w:val="007D5ADC"/>
    <w:rsid w:val="007D5C16"/>
    <w:rsid w:val="007D5D79"/>
    <w:rsid w:val="007D5E16"/>
    <w:rsid w:val="007D5FA9"/>
    <w:rsid w:val="007D615B"/>
    <w:rsid w:val="007D62DA"/>
    <w:rsid w:val="007D6741"/>
    <w:rsid w:val="007D69F7"/>
    <w:rsid w:val="007D6B2B"/>
    <w:rsid w:val="007D6B7E"/>
    <w:rsid w:val="007D6B93"/>
    <w:rsid w:val="007D709B"/>
    <w:rsid w:val="007D7575"/>
    <w:rsid w:val="007D7618"/>
    <w:rsid w:val="007D79B7"/>
    <w:rsid w:val="007D7AAC"/>
    <w:rsid w:val="007D7FDD"/>
    <w:rsid w:val="007E00FA"/>
    <w:rsid w:val="007E0331"/>
    <w:rsid w:val="007E0541"/>
    <w:rsid w:val="007E0C81"/>
    <w:rsid w:val="007E10AD"/>
    <w:rsid w:val="007E1374"/>
    <w:rsid w:val="007E1707"/>
    <w:rsid w:val="007E1DF7"/>
    <w:rsid w:val="007E2254"/>
    <w:rsid w:val="007E24A2"/>
    <w:rsid w:val="007E28DA"/>
    <w:rsid w:val="007E2961"/>
    <w:rsid w:val="007E2AF4"/>
    <w:rsid w:val="007E2B8D"/>
    <w:rsid w:val="007E318D"/>
    <w:rsid w:val="007E32FF"/>
    <w:rsid w:val="007E33D9"/>
    <w:rsid w:val="007E378D"/>
    <w:rsid w:val="007E38C9"/>
    <w:rsid w:val="007E3902"/>
    <w:rsid w:val="007E3BF2"/>
    <w:rsid w:val="007E3D58"/>
    <w:rsid w:val="007E3E3B"/>
    <w:rsid w:val="007E3FB5"/>
    <w:rsid w:val="007E4678"/>
    <w:rsid w:val="007E46DC"/>
    <w:rsid w:val="007E4970"/>
    <w:rsid w:val="007E4BDE"/>
    <w:rsid w:val="007E4D56"/>
    <w:rsid w:val="007E4F6D"/>
    <w:rsid w:val="007E4FE4"/>
    <w:rsid w:val="007E50D8"/>
    <w:rsid w:val="007E51AF"/>
    <w:rsid w:val="007E51DE"/>
    <w:rsid w:val="007E5226"/>
    <w:rsid w:val="007E5235"/>
    <w:rsid w:val="007E5462"/>
    <w:rsid w:val="007E54DE"/>
    <w:rsid w:val="007E57CC"/>
    <w:rsid w:val="007E5942"/>
    <w:rsid w:val="007E5A35"/>
    <w:rsid w:val="007E5ADC"/>
    <w:rsid w:val="007E5B2D"/>
    <w:rsid w:val="007E5CFC"/>
    <w:rsid w:val="007E5DA7"/>
    <w:rsid w:val="007E5E89"/>
    <w:rsid w:val="007E698C"/>
    <w:rsid w:val="007E6BE5"/>
    <w:rsid w:val="007E6EF5"/>
    <w:rsid w:val="007E6F17"/>
    <w:rsid w:val="007E6FA0"/>
    <w:rsid w:val="007E7067"/>
    <w:rsid w:val="007E70B9"/>
    <w:rsid w:val="007E7270"/>
    <w:rsid w:val="007E72A8"/>
    <w:rsid w:val="007E732C"/>
    <w:rsid w:val="007E7373"/>
    <w:rsid w:val="007E7611"/>
    <w:rsid w:val="007E7754"/>
    <w:rsid w:val="007E7A5B"/>
    <w:rsid w:val="007E7B9D"/>
    <w:rsid w:val="007E7CC2"/>
    <w:rsid w:val="007E7DD5"/>
    <w:rsid w:val="007E7FD7"/>
    <w:rsid w:val="007F0031"/>
    <w:rsid w:val="007F013E"/>
    <w:rsid w:val="007F0305"/>
    <w:rsid w:val="007F06E5"/>
    <w:rsid w:val="007F0890"/>
    <w:rsid w:val="007F0960"/>
    <w:rsid w:val="007F1480"/>
    <w:rsid w:val="007F15A1"/>
    <w:rsid w:val="007F1693"/>
    <w:rsid w:val="007F16DD"/>
    <w:rsid w:val="007F17A1"/>
    <w:rsid w:val="007F1ACC"/>
    <w:rsid w:val="007F1E41"/>
    <w:rsid w:val="007F1F9F"/>
    <w:rsid w:val="007F1FC7"/>
    <w:rsid w:val="007F268D"/>
    <w:rsid w:val="007F2719"/>
    <w:rsid w:val="007F2818"/>
    <w:rsid w:val="007F29D1"/>
    <w:rsid w:val="007F2B1C"/>
    <w:rsid w:val="007F2C20"/>
    <w:rsid w:val="007F2FD4"/>
    <w:rsid w:val="007F349C"/>
    <w:rsid w:val="007F3615"/>
    <w:rsid w:val="007F3960"/>
    <w:rsid w:val="007F39C4"/>
    <w:rsid w:val="007F3A5E"/>
    <w:rsid w:val="007F3C9C"/>
    <w:rsid w:val="007F3CE0"/>
    <w:rsid w:val="007F3D68"/>
    <w:rsid w:val="007F3F59"/>
    <w:rsid w:val="007F41B2"/>
    <w:rsid w:val="007F43A2"/>
    <w:rsid w:val="007F47EF"/>
    <w:rsid w:val="007F48A1"/>
    <w:rsid w:val="007F49C6"/>
    <w:rsid w:val="007F4B52"/>
    <w:rsid w:val="007F4E42"/>
    <w:rsid w:val="007F510C"/>
    <w:rsid w:val="007F51E8"/>
    <w:rsid w:val="007F550E"/>
    <w:rsid w:val="007F577B"/>
    <w:rsid w:val="007F5E69"/>
    <w:rsid w:val="007F601A"/>
    <w:rsid w:val="007F60AD"/>
    <w:rsid w:val="007F63D7"/>
    <w:rsid w:val="007F6434"/>
    <w:rsid w:val="007F6617"/>
    <w:rsid w:val="007F67F7"/>
    <w:rsid w:val="007F699C"/>
    <w:rsid w:val="007F6C2B"/>
    <w:rsid w:val="007F6C4B"/>
    <w:rsid w:val="007F6D7B"/>
    <w:rsid w:val="007F6DCD"/>
    <w:rsid w:val="007F71C2"/>
    <w:rsid w:val="007F7313"/>
    <w:rsid w:val="007F73F4"/>
    <w:rsid w:val="007F7B3C"/>
    <w:rsid w:val="007F7BFB"/>
    <w:rsid w:val="007F7F63"/>
    <w:rsid w:val="0080013A"/>
    <w:rsid w:val="0080048F"/>
    <w:rsid w:val="008004C1"/>
    <w:rsid w:val="0080093B"/>
    <w:rsid w:val="00800A4B"/>
    <w:rsid w:val="00800B1F"/>
    <w:rsid w:val="008014DA"/>
    <w:rsid w:val="00801C06"/>
    <w:rsid w:val="00801E2F"/>
    <w:rsid w:val="00801EDA"/>
    <w:rsid w:val="00802179"/>
    <w:rsid w:val="008022A6"/>
    <w:rsid w:val="008022A9"/>
    <w:rsid w:val="00802748"/>
    <w:rsid w:val="00802C77"/>
    <w:rsid w:val="0080322B"/>
    <w:rsid w:val="008032AA"/>
    <w:rsid w:val="00803363"/>
    <w:rsid w:val="008033A7"/>
    <w:rsid w:val="00803577"/>
    <w:rsid w:val="00803592"/>
    <w:rsid w:val="008035D9"/>
    <w:rsid w:val="008036B0"/>
    <w:rsid w:val="0080377F"/>
    <w:rsid w:val="0080381B"/>
    <w:rsid w:val="0080396E"/>
    <w:rsid w:val="00803A3A"/>
    <w:rsid w:val="00803CB3"/>
    <w:rsid w:val="00803E2F"/>
    <w:rsid w:val="00803EE9"/>
    <w:rsid w:val="00804305"/>
    <w:rsid w:val="0080437B"/>
    <w:rsid w:val="00804391"/>
    <w:rsid w:val="008043E1"/>
    <w:rsid w:val="00804A3C"/>
    <w:rsid w:val="00804B5A"/>
    <w:rsid w:val="00804C58"/>
    <w:rsid w:val="00804E46"/>
    <w:rsid w:val="00804E4C"/>
    <w:rsid w:val="0080522B"/>
    <w:rsid w:val="00805327"/>
    <w:rsid w:val="008054B1"/>
    <w:rsid w:val="008055B6"/>
    <w:rsid w:val="00805846"/>
    <w:rsid w:val="00805C15"/>
    <w:rsid w:val="00805C22"/>
    <w:rsid w:val="00805CA9"/>
    <w:rsid w:val="00805CD1"/>
    <w:rsid w:val="00806240"/>
    <w:rsid w:val="008062DF"/>
    <w:rsid w:val="008065F7"/>
    <w:rsid w:val="00806813"/>
    <w:rsid w:val="00806AF2"/>
    <w:rsid w:val="00806B30"/>
    <w:rsid w:val="008071B2"/>
    <w:rsid w:val="008072BE"/>
    <w:rsid w:val="00807516"/>
    <w:rsid w:val="0080760C"/>
    <w:rsid w:val="0080780F"/>
    <w:rsid w:val="00807C21"/>
    <w:rsid w:val="0081004C"/>
    <w:rsid w:val="008102E8"/>
    <w:rsid w:val="008103A5"/>
    <w:rsid w:val="00810892"/>
    <w:rsid w:val="00810A38"/>
    <w:rsid w:val="00810C3C"/>
    <w:rsid w:val="00810E3D"/>
    <w:rsid w:val="00811484"/>
    <w:rsid w:val="008115F6"/>
    <w:rsid w:val="008117C2"/>
    <w:rsid w:val="00811831"/>
    <w:rsid w:val="008119A1"/>
    <w:rsid w:val="0081203E"/>
    <w:rsid w:val="008125A7"/>
    <w:rsid w:val="00812643"/>
    <w:rsid w:val="0081294D"/>
    <w:rsid w:val="008129E4"/>
    <w:rsid w:val="00812E42"/>
    <w:rsid w:val="008130B4"/>
    <w:rsid w:val="0081324A"/>
    <w:rsid w:val="008133D6"/>
    <w:rsid w:val="00813549"/>
    <w:rsid w:val="00813EB0"/>
    <w:rsid w:val="00813F72"/>
    <w:rsid w:val="00814034"/>
    <w:rsid w:val="00814069"/>
    <w:rsid w:val="008141F2"/>
    <w:rsid w:val="008142C1"/>
    <w:rsid w:val="00814408"/>
    <w:rsid w:val="0081455F"/>
    <w:rsid w:val="00814631"/>
    <w:rsid w:val="00814744"/>
    <w:rsid w:val="00814881"/>
    <w:rsid w:val="00814A67"/>
    <w:rsid w:val="00814B4B"/>
    <w:rsid w:val="00815166"/>
    <w:rsid w:val="00815180"/>
    <w:rsid w:val="0081559D"/>
    <w:rsid w:val="008155A1"/>
    <w:rsid w:val="008158E2"/>
    <w:rsid w:val="00815A25"/>
    <w:rsid w:val="00815E7B"/>
    <w:rsid w:val="00816084"/>
    <w:rsid w:val="0081638A"/>
    <w:rsid w:val="00816779"/>
    <w:rsid w:val="00816840"/>
    <w:rsid w:val="008168B8"/>
    <w:rsid w:val="00816A36"/>
    <w:rsid w:val="00817359"/>
    <w:rsid w:val="0081764B"/>
    <w:rsid w:val="00817661"/>
    <w:rsid w:val="008201EE"/>
    <w:rsid w:val="0082035C"/>
    <w:rsid w:val="00820644"/>
    <w:rsid w:val="0082081F"/>
    <w:rsid w:val="008208D8"/>
    <w:rsid w:val="008209AA"/>
    <w:rsid w:val="00820B86"/>
    <w:rsid w:val="00820BC3"/>
    <w:rsid w:val="008212F0"/>
    <w:rsid w:val="0082167C"/>
    <w:rsid w:val="00821828"/>
    <w:rsid w:val="008219AE"/>
    <w:rsid w:val="00821D13"/>
    <w:rsid w:val="0082215F"/>
    <w:rsid w:val="008222C3"/>
    <w:rsid w:val="0082241E"/>
    <w:rsid w:val="00822492"/>
    <w:rsid w:val="008226E8"/>
    <w:rsid w:val="00822C2B"/>
    <w:rsid w:val="00822C9D"/>
    <w:rsid w:val="00823055"/>
    <w:rsid w:val="008231D5"/>
    <w:rsid w:val="00823782"/>
    <w:rsid w:val="0082403E"/>
    <w:rsid w:val="00824264"/>
    <w:rsid w:val="008246FD"/>
    <w:rsid w:val="00824AA5"/>
    <w:rsid w:val="00824AE2"/>
    <w:rsid w:val="00824AE4"/>
    <w:rsid w:val="00824CC0"/>
    <w:rsid w:val="00824CCD"/>
    <w:rsid w:val="00824E52"/>
    <w:rsid w:val="00824EEB"/>
    <w:rsid w:val="008252E6"/>
    <w:rsid w:val="008253D2"/>
    <w:rsid w:val="00825580"/>
    <w:rsid w:val="00825A50"/>
    <w:rsid w:val="00825CD2"/>
    <w:rsid w:val="00825DE1"/>
    <w:rsid w:val="00825E4B"/>
    <w:rsid w:val="00825EB3"/>
    <w:rsid w:val="00826108"/>
    <w:rsid w:val="0082628D"/>
    <w:rsid w:val="0082652C"/>
    <w:rsid w:val="0082674A"/>
    <w:rsid w:val="00826A5D"/>
    <w:rsid w:val="00826A65"/>
    <w:rsid w:val="00826C0B"/>
    <w:rsid w:val="00827219"/>
    <w:rsid w:val="00827323"/>
    <w:rsid w:val="008274DA"/>
    <w:rsid w:val="00827661"/>
    <w:rsid w:val="008276F7"/>
    <w:rsid w:val="0082771E"/>
    <w:rsid w:val="00827A75"/>
    <w:rsid w:val="00827E9A"/>
    <w:rsid w:val="00827FFE"/>
    <w:rsid w:val="008300A4"/>
    <w:rsid w:val="008300AB"/>
    <w:rsid w:val="00830138"/>
    <w:rsid w:val="00830428"/>
    <w:rsid w:val="008306BE"/>
    <w:rsid w:val="00830EB1"/>
    <w:rsid w:val="00830F0B"/>
    <w:rsid w:val="00830FC5"/>
    <w:rsid w:val="00831108"/>
    <w:rsid w:val="008312CD"/>
    <w:rsid w:val="008312F5"/>
    <w:rsid w:val="008313CA"/>
    <w:rsid w:val="008316EE"/>
    <w:rsid w:val="0083179C"/>
    <w:rsid w:val="0083189B"/>
    <w:rsid w:val="00831936"/>
    <w:rsid w:val="00831C93"/>
    <w:rsid w:val="00831D6A"/>
    <w:rsid w:val="00831DC6"/>
    <w:rsid w:val="00831F6F"/>
    <w:rsid w:val="00832034"/>
    <w:rsid w:val="0083247F"/>
    <w:rsid w:val="008325A7"/>
    <w:rsid w:val="0083260A"/>
    <w:rsid w:val="00832C9A"/>
    <w:rsid w:val="00832F5C"/>
    <w:rsid w:val="00832FCD"/>
    <w:rsid w:val="00833096"/>
    <w:rsid w:val="0083378D"/>
    <w:rsid w:val="008337AC"/>
    <w:rsid w:val="008339D2"/>
    <w:rsid w:val="00833DB2"/>
    <w:rsid w:val="00833E93"/>
    <w:rsid w:val="008341E5"/>
    <w:rsid w:val="00834205"/>
    <w:rsid w:val="00834318"/>
    <w:rsid w:val="008345A1"/>
    <w:rsid w:val="0083461B"/>
    <w:rsid w:val="008346A1"/>
    <w:rsid w:val="008346A9"/>
    <w:rsid w:val="008346AA"/>
    <w:rsid w:val="00834E8E"/>
    <w:rsid w:val="00834F91"/>
    <w:rsid w:val="0083515D"/>
    <w:rsid w:val="008352D0"/>
    <w:rsid w:val="0083567E"/>
    <w:rsid w:val="00835A59"/>
    <w:rsid w:val="00835ACB"/>
    <w:rsid w:val="00835DB5"/>
    <w:rsid w:val="00835E44"/>
    <w:rsid w:val="00836041"/>
    <w:rsid w:val="00836261"/>
    <w:rsid w:val="00836417"/>
    <w:rsid w:val="008367C0"/>
    <w:rsid w:val="00836F69"/>
    <w:rsid w:val="00837035"/>
    <w:rsid w:val="00837046"/>
    <w:rsid w:val="00837199"/>
    <w:rsid w:val="008371AC"/>
    <w:rsid w:val="008372FA"/>
    <w:rsid w:val="008374D7"/>
    <w:rsid w:val="00837634"/>
    <w:rsid w:val="00837748"/>
    <w:rsid w:val="0083784A"/>
    <w:rsid w:val="00837A29"/>
    <w:rsid w:val="00837EF6"/>
    <w:rsid w:val="00837F59"/>
    <w:rsid w:val="00837F84"/>
    <w:rsid w:val="008400D7"/>
    <w:rsid w:val="00840321"/>
    <w:rsid w:val="00840534"/>
    <w:rsid w:val="008412C9"/>
    <w:rsid w:val="008413A3"/>
    <w:rsid w:val="008415EB"/>
    <w:rsid w:val="008418A8"/>
    <w:rsid w:val="00841CB7"/>
    <w:rsid w:val="008422AA"/>
    <w:rsid w:val="0084248D"/>
    <w:rsid w:val="00842813"/>
    <w:rsid w:val="00842943"/>
    <w:rsid w:val="00842BEA"/>
    <w:rsid w:val="00843616"/>
    <w:rsid w:val="008436E4"/>
    <w:rsid w:val="00843724"/>
    <w:rsid w:val="00843BDD"/>
    <w:rsid w:val="00843DC7"/>
    <w:rsid w:val="0084483B"/>
    <w:rsid w:val="0084549A"/>
    <w:rsid w:val="0084581B"/>
    <w:rsid w:val="008459DF"/>
    <w:rsid w:val="00845E2D"/>
    <w:rsid w:val="00845E9A"/>
    <w:rsid w:val="00846399"/>
    <w:rsid w:val="008463E8"/>
    <w:rsid w:val="00846593"/>
    <w:rsid w:val="008465C8"/>
    <w:rsid w:val="0084666F"/>
    <w:rsid w:val="0084688F"/>
    <w:rsid w:val="00846B50"/>
    <w:rsid w:val="00846E76"/>
    <w:rsid w:val="00846F5C"/>
    <w:rsid w:val="0084710F"/>
    <w:rsid w:val="00847119"/>
    <w:rsid w:val="008473F2"/>
    <w:rsid w:val="00847759"/>
    <w:rsid w:val="00847D6C"/>
    <w:rsid w:val="008502EA"/>
    <w:rsid w:val="00850960"/>
    <w:rsid w:val="00850A2B"/>
    <w:rsid w:val="00851005"/>
    <w:rsid w:val="0085143C"/>
    <w:rsid w:val="00852060"/>
    <w:rsid w:val="0085215D"/>
    <w:rsid w:val="00852422"/>
    <w:rsid w:val="0085248C"/>
    <w:rsid w:val="00852577"/>
    <w:rsid w:val="00852692"/>
    <w:rsid w:val="008527EA"/>
    <w:rsid w:val="00852A38"/>
    <w:rsid w:val="00852A42"/>
    <w:rsid w:val="00852D56"/>
    <w:rsid w:val="0085341B"/>
    <w:rsid w:val="008534C2"/>
    <w:rsid w:val="008536F6"/>
    <w:rsid w:val="00853BC2"/>
    <w:rsid w:val="00854229"/>
    <w:rsid w:val="00854463"/>
    <w:rsid w:val="00854543"/>
    <w:rsid w:val="0085460D"/>
    <w:rsid w:val="00854651"/>
    <w:rsid w:val="008546AC"/>
    <w:rsid w:val="00854957"/>
    <w:rsid w:val="00854C1A"/>
    <w:rsid w:val="0085505F"/>
    <w:rsid w:val="008553B7"/>
    <w:rsid w:val="00855B7E"/>
    <w:rsid w:val="00855E56"/>
    <w:rsid w:val="00855E6A"/>
    <w:rsid w:val="00856246"/>
    <w:rsid w:val="00856380"/>
    <w:rsid w:val="00856506"/>
    <w:rsid w:val="0085660A"/>
    <w:rsid w:val="00856663"/>
    <w:rsid w:val="0085673C"/>
    <w:rsid w:val="008567D0"/>
    <w:rsid w:val="00856CE9"/>
    <w:rsid w:val="00856DDB"/>
    <w:rsid w:val="00857211"/>
    <w:rsid w:val="0085724D"/>
    <w:rsid w:val="008572F1"/>
    <w:rsid w:val="008576D0"/>
    <w:rsid w:val="008577D8"/>
    <w:rsid w:val="0085790A"/>
    <w:rsid w:val="00857A26"/>
    <w:rsid w:val="00857B83"/>
    <w:rsid w:val="00857E8F"/>
    <w:rsid w:val="00857FDF"/>
    <w:rsid w:val="00860043"/>
    <w:rsid w:val="008602EA"/>
    <w:rsid w:val="008603E9"/>
    <w:rsid w:val="00860472"/>
    <w:rsid w:val="00860B94"/>
    <w:rsid w:val="00860F8A"/>
    <w:rsid w:val="00861122"/>
    <w:rsid w:val="00861513"/>
    <w:rsid w:val="00861553"/>
    <w:rsid w:val="0086173A"/>
    <w:rsid w:val="008618B1"/>
    <w:rsid w:val="00861905"/>
    <w:rsid w:val="008619CC"/>
    <w:rsid w:val="00861C20"/>
    <w:rsid w:val="00861DD4"/>
    <w:rsid w:val="0086232F"/>
    <w:rsid w:val="008623CF"/>
    <w:rsid w:val="00862545"/>
    <w:rsid w:val="00862719"/>
    <w:rsid w:val="00862752"/>
    <w:rsid w:val="00862840"/>
    <w:rsid w:val="0086289A"/>
    <w:rsid w:val="00862BA3"/>
    <w:rsid w:val="00862BD7"/>
    <w:rsid w:val="00862D1F"/>
    <w:rsid w:val="00862D70"/>
    <w:rsid w:val="00863516"/>
    <w:rsid w:val="008637D4"/>
    <w:rsid w:val="00863ABE"/>
    <w:rsid w:val="00863E9D"/>
    <w:rsid w:val="00864130"/>
    <w:rsid w:val="008641D8"/>
    <w:rsid w:val="00864529"/>
    <w:rsid w:val="008647FF"/>
    <w:rsid w:val="0086499F"/>
    <w:rsid w:val="00864D3A"/>
    <w:rsid w:val="00864E1A"/>
    <w:rsid w:val="00864E83"/>
    <w:rsid w:val="00865075"/>
    <w:rsid w:val="00865151"/>
    <w:rsid w:val="00865383"/>
    <w:rsid w:val="008654FE"/>
    <w:rsid w:val="008655A1"/>
    <w:rsid w:val="008655C0"/>
    <w:rsid w:val="008655EE"/>
    <w:rsid w:val="00865600"/>
    <w:rsid w:val="008656B9"/>
    <w:rsid w:val="008659A2"/>
    <w:rsid w:val="00865B5A"/>
    <w:rsid w:val="00865D9C"/>
    <w:rsid w:val="00865DF8"/>
    <w:rsid w:val="00865FA1"/>
    <w:rsid w:val="0086605F"/>
    <w:rsid w:val="0086611F"/>
    <w:rsid w:val="0086637E"/>
    <w:rsid w:val="0086639B"/>
    <w:rsid w:val="00866491"/>
    <w:rsid w:val="008664EA"/>
    <w:rsid w:val="00866630"/>
    <w:rsid w:val="008669B7"/>
    <w:rsid w:val="00866C2C"/>
    <w:rsid w:val="00866E92"/>
    <w:rsid w:val="00866F49"/>
    <w:rsid w:val="00867172"/>
    <w:rsid w:val="00867179"/>
    <w:rsid w:val="008675BF"/>
    <w:rsid w:val="008675E1"/>
    <w:rsid w:val="00867A00"/>
    <w:rsid w:val="00867FFD"/>
    <w:rsid w:val="00870029"/>
    <w:rsid w:val="00870104"/>
    <w:rsid w:val="0087065E"/>
    <w:rsid w:val="00870898"/>
    <w:rsid w:val="008709E7"/>
    <w:rsid w:val="00870B2E"/>
    <w:rsid w:val="00870B84"/>
    <w:rsid w:val="00870D68"/>
    <w:rsid w:val="0087116F"/>
    <w:rsid w:val="008712A3"/>
    <w:rsid w:val="008712D5"/>
    <w:rsid w:val="00871F5C"/>
    <w:rsid w:val="00872256"/>
    <w:rsid w:val="0087247F"/>
    <w:rsid w:val="00872A38"/>
    <w:rsid w:val="008730FC"/>
    <w:rsid w:val="00873C9D"/>
    <w:rsid w:val="0087426E"/>
    <w:rsid w:val="008745F6"/>
    <w:rsid w:val="0087480F"/>
    <w:rsid w:val="00874B33"/>
    <w:rsid w:val="00874E6D"/>
    <w:rsid w:val="00875229"/>
    <w:rsid w:val="00875415"/>
    <w:rsid w:val="00875833"/>
    <w:rsid w:val="00875FC5"/>
    <w:rsid w:val="00876534"/>
    <w:rsid w:val="008765D7"/>
    <w:rsid w:val="0087668F"/>
    <w:rsid w:val="00876CBC"/>
    <w:rsid w:val="00876D42"/>
    <w:rsid w:val="00876DC0"/>
    <w:rsid w:val="0087757C"/>
    <w:rsid w:val="00877612"/>
    <w:rsid w:val="00877643"/>
    <w:rsid w:val="0087793F"/>
    <w:rsid w:val="00877ED6"/>
    <w:rsid w:val="00880061"/>
    <w:rsid w:val="00880255"/>
    <w:rsid w:val="0088032D"/>
    <w:rsid w:val="008804AD"/>
    <w:rsid w:val="008806A1"/>
    <w:rsid w:val="008808EB"/>
    <w:rsid w:val="00880B93"/>
    <w:rsid w:val="00880C2B"/>
    <w:rsid w:val="00880C9C"/>
    <w:rsid w:val="00880D46"/>
    <w:rsid w:val="00880D9B"/>
    <w:rsid w:val="00880F75"/>
    <w:rsid w:val="00881201"/>
    <w:rsid w:val="00881281"/>
    <w:rsid w:val="008818ED"/>
    <w:rsid w:val="00881DB6"/>
    <w:rsid w:val="00881EB8"/>
    <w:rsid w:val="00882151"/>
    <w:rsid w:val="00882358"/>
    <w:rsid w:val="008823F5"/>
    <w:rsid w:val="00882593"/>
    <w:rsid w:val="0088281B"/>
    <w:rsid w:val="00882A17"/>
    <w:rsid w:val="00882A8F"/>
    <w:rsid w:val="00882BB7"/>
    <w:rsid w:val="00882C86"/>
    <w:rsid w:val="00882E93"/>
    <w:rsid w:val="00883441"/>
    <w:rsid w:val="00883572"/>
    <w:rsid w:val="008835FC"/>
    <w:rsid w:val="00883799"/>
    <w:rsid w:val="008839B8"/>
    <w:rsid w:val="00883C00"/>
    <w:rsid w:val="00883DDA"/>
    <w:rsid w:val="00883E0E"/>
    <w:rsid w:val="00884074"/>
    <w:rsid w:val="008842CB"/>
    <w:rsid w:val="0088437F"/>
    <w:rsid w:val="0088490C"/>
    <w:rsid w:val="00884BCA"/>
    <w:rsid w:val="00884F41"/>
    <w:rsid w:val="008850B4"/>
    <w:rsid w:val="0088548E"/>
    <w:rsid w:val="00885503"/>
    <w:rsid w:val="0088568E"/>
    <w:rsid w:val="00885739"/>
    <w:rsid w:val="00885794"/>
    <w:rsid w:val="0088583B"/>
    <w:rsid w:val="008859FF"/>
    <w:rsid w:val="00885A8A"/>
    <w:rsid w:val="00885B1B"/>
    <w:rsid w:val="00885F26"/>
    <w:rsid w:val="00885F31"/>
    <w:rsid w:val="00885FC0"/>
    <w:rsid w:val="008860BD"/>
    <w:rsid w:val="0088615A"/>
    <w:rsid w:val="008862B3"/>
    <w:rsid w:val="0088637A"/>
    <w:rsid w:val="00886440"/>
    <w:rsid w:val="008867EA"/>
    <w:rsid w:val="008867FC"/>
    <w:rsid w:val="008868A5"/>
    <w:rsid w:val="008868E3"/>
    <w:rsid w:val="00886A27"/>
    <w:rsid w:val="00886B7F"/>
    <w:rsid w:val="00886E49"/>
    <w:rsid w:val="00886EDF"/>
    <w:rsid w:val="00887057"/>
    <w:rsid w:val="0088719A"/>
    <w:rsid w:val="00887470"/>
    <w:rsid w:val="008876F8"/>
    <w:rsid w:val="00887AFD"/>
    <w:rsid w:val="00887C7E"/>
    <w:rsid w:val="00887C8A"/>
    <w:rsid w:val="00887F57"/>
    <w:rsid w:val="00887F69"/>
    <w:rsid w:val="008904FB"/>
    <w:rsid w:val="0089056C"/>
    <w:rsid w:val="00890D88"/>
    <w:rsid w:val="008911F1"/>
    <w:rsid w:val="0089129A"/>
    <w:rsid w:val="008912A9"/>
    <w:rsid w:val="00891470"/>
    <w:rsid w:val="008914C0"/>
    <w:rsid w:val="008914F2"/>
    <w:rsid w:val="0089176B"/>
    <w:rsid w:val="00891A72"/>
    <w:rsid w:val="00891B55"/>
    <w:rsid w:val="00891C3A"/>
    <w:rsid w:val="00891EB0"/>
    <w:rsid w:val="008923A3"/>
    <w:rsid w:val="0089254C"/>
    <w:rsid w:val="00892CCB"/>
    <w:rsid w:val="00892CF4"/>
    <w:rsid w:val="00892D6C"/>
    <w:rsid w:val="00892E32"/>
    <w:rsid w:val="00892F04"/>
    <w:rsid w:val="0089388E"/>
    <w:rsid w:val="00893A4F"/>
    <w:rsid w:val="00893A86"/>
    <w:rsid w:val="00893B7E"/>
    <w:rsid w:val="00893F92"/>
    <w:rsid w:val="008945B1"/>
    <w:rsid w:val="00894E46"/>
    <w:rsid w:val="00894E52"/>
    <w:rsid w:val="008953AD"/>
    <w:rsid w:val="00895AF0"/>
    <w:rsid w:val="00895CAB"/>
    <w:rsid w:val="00895DBA"/>
    <w:rsid w:val="00895EA5"/>
    <w:rsid w:val="00895F54"/>
    <w:rsid w:val="00895F9B"/>
    <w:rsid w:val="00895FC7"/>
    <w:rsid w:val="008961CB"/>
    <w:rsid w:val="00896379"/>
    <w:rsid w:val="00896515"/>
    <w:rsid w:val="0089665D"/>
    <w:rsid w:val="00896A80"/>
    <w:rsid w:val="00896B56"/>
    <w:rsid w:val="00896C6E"/>
    <w:rsid w:val="00896ECA"/>
    <w:rsid w:val="008970AE"/>
    <w:rsid w:val="008975C1"/>
    <w:rsid w:val="00897624"/>
    <w:rsid w:val="008977BB"/>
    <w:rsid w:val="008977BE"/>
    <w:rsid w:val="008979C6"/>
    <w:rsid w:val="00897F65"/>
    <w:rsid w:val="008A0672"/>
    <w:rsid w:val="008A06C6"/>
    <w:rsid w:val="008A089A"/>
    <w:rsid w:val="008A0A44"/>
    <w:rsid w:val="008A0B01"/>
    <w:rsid w:val="008A0B3C"/>
    <w:rsid w:val="008A0EBB"/>
    <w:rsid w:val="008A0EBD"/>
    <w:rsid w:val="008A1148"/>
    <w:rsid w:val="008A12B6"/>
    <w:rsid w:val="008A157C"/>
    <w:rsid w:val="008A162E"/>
    <w:rsid w:val="008A180B"/>
    <w:rsid w:val="008A1F6E"/>
    <w:rsid w:val="008A1FEA"/>
    <w:rsid w:val="008A22BB"/>
    <w:rsid w:val="008A25E0"/>
    <w:rsid w:val="008A2D1A"/>
    <w:rsid w:val="008A3110"/>
    <w:rsid w:val="008A3141"/>
    <w:rsid w:val="008A330B"/>
    <w:rsid w:val="008A3B60"/>
    <w:rsid w:val="008A3C38"/>
    <w:rsid w:val="008A3DBA"/>
    <w:rsid w:val="008A41F5"/>
    <w:rsid w:val="008A41FD"/>
    <w:rsid w:val="008A4334"/>
    <w:rsid w:val="008A44CE"/>
    <w:rsid w:val="008A46BF"/>
    <w:rsid w:val="008A489E"/>
    <w:rsid w:val="008A4BB6"/>
    <w:rsid w:val="008A4C76"/>
    <w:rsid w:val="008A4D25"/>
    <w:rsid w:val="008A4F51"/>
    <w:rsid w:val="008A52E2"/>
    <w:rsid w:val="008A52FF"/>
    <w:rsid w:val="008A5544"/>
    <w:rsid w:val="008A5549"/>
    <w:rsid w:val="008A57E3"/>
    <w:rsid w:val="008A5C45"/>
    <w:rsid w:val="008A6263"/>
    <w:rsid w:val="008A636F"/>
    <w:rsid w:val="008A63CE"/>
    <w:rsid w:val="008A658C"/>
    <w:rsid w:val="008A66A0"/>
    <w:rsid w:val="008A66FC"/>
    <w:rsid w:val="008A672E"/>
    <w:rsid w:val="008A6733"/>
    <w:rsid w:val="008A6C31"/>
    <w:rsid w:val="008A6D9B"/>
    <w:rsid w:val="008A6DC8"/>
    <w:rsid w:val="008A7086"/>
    <w:rsid w:val="008A73E8"/>
    <w:rsid w:val="008A742F"/>
    <w:rsid w:val="008A75E5"/>
    <w:rsid w:val="008A794F"/>
    <w:rsid w:val="008A7969"/>
    <w:rsid w:val="008A7D59"/>
    <w:rsid w:val="008A7D70"/>
    <w:rsid w:val="008A7E96"/>
    <w:rsid w:val="008A7EA7"/>
    <w:rsid w:val="008A7EAE"/>
    <w:rsid w:val="008A7F03"/>
    <w:rsid w:val="008B006D"/>
    <w:rsid w:val="008B026F"/>
    <w:rsid w:val="008B02A6"/>
    <w:rsid w:val="008B02B9"/>
    <w:rsid w:val="008B036F"/>
    <w:rsid w:val="008B0476"/>
    <w:rsid w:val="008B09F2"/>
    <w:rsid w:val="008B0B99"/>
    <w:rsid w:val="008B0D13"/>
    <w:rsid w:val="008B0D4A"/>
    <w:rsid w:val="008B0DF7"/>
    <w:rsid w:val="008B0FED"/>
    <w:rsid w:val="008B109F"/>
    <w:rsid w:val="008B1238"/>
    <w:rsid w:val="008B14C2"/>
    <w:rsid w:val="008B152A"/>
    <w:rsid w:val="008B18C9"/>
    <w:rsid w:val="008B18E1"/>
    <w:rsid w:val="008B1953"/>
    <w:rsid w:val="008B1A5A"/>
    <w:rsid w:val="008B1BAA"/>
    <w:rsid w:val="008B21B3"/>
    <w:rsid w:val="008B28A9"/>
    <w:rsid w:val="008B2B85"/>
    <w:rsid w:val="008B2C1B"/>
    <w:rsid w:val="008B2E82"/>
    <w:rsid w:val="008B2F06"/>
    <w:rsid w:val="008B2F28"/>
    <w:rsid w:val="008B37B5"/>
    <w:rsid w:val="008B387D"/>
    <w:rsid w:val="008B3E67"/>
    <w:rsid w:val="008B41D9"/>
    <w:rsid w:val="008B463F"/>
    <w:rsid w:val="008B53A4"/>
    <w:rsid w:val="008B53B9"/>
    <w:rsid w:val="008B5765"/>
    <w:rsid w:val="008B57FD"/>
    <w:rsid w:val="008B5842"/>
    <w:rsid w:val="008B58EF"/>
    <w:rsid w:val="008B58FF"/>
    <w:rsid w:val="008B59AC"/>
    <w:rsid w:val="008B5DBA"/>
    <w:rsid w:val="008B5FC0"/>
    <w:rsid w:val="008B6710"/>
    <w:rsid w:val="008B678F"/>
    <w:rsid w:val="008B6AF1"/>
    <w:rsid w:val="008B6DB7"/>
    <w:rsid w:val="008B6E98"/>
    <w:rsid w:val="008B7096"/>
    <w:rsid w:val="008B7297"/>
    <w:rsid w:val="008B7468"/>
    <w:rsid w:val="008B7C4A"/>
    <w:rsid w:val="008B7CCA"/>
    <w:rsid w:val="008C0027"/>
    <w:rsid w:val="008C0259"/>
    <w:rsid w:val="008C0491"/>
    <w:rsid w:val="008C052F"/>
    <w:rsid w:val="008C0738"/>
    <w:rsid w:val="008C0844"/>
    <w:rsid w:val="008C09E2"/>
    <w:rsid w:val="008C0BC1"/>
    <w:rsid w:val="008C0D82"/>
    <w:rsid w:val="008C0D9B"/>
    <w:rsid w:val="008C0EBB"/>
    <w:rsid w:val="008C164E"/>
    <w:rsid w:val="008C1818"/>
    <w:rsid w:val="008C1A10"/>
    <w:rsid w:val="008C2388"/>
    <w:rsid w:val="008C303F"/>
    <w:rsid w:val="008C355E"/>
    <w:rsid w:val="008C3621"/>
    <w:rsid w:val="008C379E"/>
    <w:rsid w:val="008C3A3F"/>
    <w:rsid w:val="008C3CD7"/>
    <w:rsid w:val="008C3E9F"/>
    <w:rsid w:val="008C4543"/>
    <w:rsid w:val="008C4546"/>
    <w:rsid w:val="008C4582"/>
    <w:rsid w:val="008C46FC"/>
    <w:rsid w:val="008C486B"/>
    <w:rsid w:val="008C4D21"/>
    <w:rsid w:val="008C4E6C"/>
    <w:rsid w:val="008C4F68"/>
    <w:rsid w:val="008C546D"/>
    <w:rsid w:val="008C55E6"/>
    <w:rsid w:val="008C562E"/>
    <w:rsid w:val="008C5867"/>
    <w:rsid w:val="008C5D97"/>
    <w:rsid w:val="008C5E94"/>
    <w:rsid w:val="008C5EBA"/>
    <w:rsid w:val="008C6148"/>
    <w:rsid w:val="008C635B"/>
    <w:rsid w:val="008C6454"/>
    <w:rsid w:val="008C65AB"/>
    <w:rsid w:val="008C661F"/>
    <w:rsid w:val="008C6709"/>
    <w:rsid w:val="008C6767"/>
    <w:rsid w:val="008C698F"/>
    <w:rsid w:val="008C69C0"/>
    <w:rsid w:val="008C6B2E"/>
    <w:rsid w:val="008C6CA4"/>
    <w:rsid w:val="008C6D47"/>
    <w:rsid w:val="008C6FEF"/>
    <w:rsid w:val="008C700D"/>
    <w:rsid w:val="008C7083"/>
    <w:rsid w:val="008C714B"/>
    <w:rsid w:val="008C7450"/>
    <w:rsid w:val="008C76C8"/>
    <w:rsid w:val="008C7846"/>
    <w:rsid w:val="008D10E4"/>
    <w:rsid w:val="008D127A"/>
    <w:rsid w:val="008D1BA3"/>
    <w:rsid w:val="008D1E74"/>
    <w:rsid w:val="008D1EF7"/>
    <w:rsid w:val="008D2141"/>
    <w:rsid w:val="008D24A9"/>
    <w:rsid w:val="008D24C9"/>
    <w:rsid w:val="008D287F"/>
    <w:rsid w:val="008D3024"/>
    <w:rsid w:val="008D333F"/>
    <w:rsid w:val="008D352D"/>
    <w:rsid w:val="008D354C"/>
    <w:rsid w:val="008D3692"/>
    <w:rsid w:val="008D372A"/>
    <w:rsid w:val="008D37C9"/>
    <w:rsid w:val="008D3827"/>
    <w:rsid w:val="008D402F"/>
    <w:rsid w:val="008D4933"/>
    <w:rsid w:val="008D5129"/>
    <w:rsid w:val="008D5352"/>
    <w:rsid w:val="008D582A"/>
    <w:rsid w:val="008D59FB"/>
    <w:rsid w:val="008D5B23"/>
    <w:rsid w:val="008D5D07"/>
    <w:rsid w:val="008D5F90"/>
    <w:rsid w:val="008D6363"/>
    <w:rsid w:val="008D63C5"/>
    <w:rsid w:val="008D6533"/>
    <w:rsid w:val="008D6685"/>
    <w:rsid w:val="008D6844"/>
    <w:rsid w:val="008D6940"/>
    <w:rsid w:val="008D6D60"/>
    <w:rsid w:val="008D6DD0"/>
    <w:rsid w:val="008D70FF"/>
    <w:rsid w:val="008D754C"/>
    <w:rsid w:val="008D758A"/>
    <w:rsid w:val="008D758C"/>
    <w:rsid w:val="008D77B0"/>
    <w:rsid w:val="008D77E8"/>
    <w:rsid w:val="008D78C2"/>
    <w:rsid w:val="008D7A0C"/>
    <w:rsid w:val="008D7CC6"/>
    <w:rsid w:val="008D7CC8"/>
    <w:rsid w:val="008D7F36"/>
    <w:rsid w:val="008E006E"/>
    <w:rsid w:val="008E02C2"/>
    <w:rsid w:val="008E0716"/>
    <w:rsid w:val="008E0A79"/>
    <w:rsid w:val="008E0B94"/>
    <w:rsid w:val="008E0C55"/>
    <w:rsid w:val="008E0EA7"/>
    <w:rsid w:val="008E1093"/>
    <w:rsid w:val="008E1225"/>
    <w:rsid w:val="008E1359"/>
    <w:rsid w:val="008E18D9"/>
    <w:rsid w:val="008E18EC"/>
    <w:rsid w:val="008E1C1F"/>
    <w:rsid w:val="008E1C44"/>
    <w:rsid w:val="008E20A1"/>
    <w:rsid w:val="008E2195"/>
    <w:rsid w:val="008E24CA"/>
    <w:rsid w:val="008E263F"/>
    <w:rsid w:val="008E27D9"/>
    <w:rsid w:val="008E2A1A"/>
    <w:rsid w:val="008E2EB1"/>
    <w:rsid w:val="008E35B8"/>
    <w:rsid w:val="008E384B"/>
    <w:rsid w:val="008E3932"/>
    <w:rsid w:val="008E39D7"/>
    <w:rsid w:val="008E3A6E"/>
    <w:rsid w:val="008E3C6F"/>
    <w:rsid w:val="008E3D43"/>
    <w:rsid w:val="008E3F1B"/>
    <w:rsid w:val="008E47F5"/>
    <w:rsid w:val="008E48F1"/>
    <w:rsid w:val="008E4BD7"/>
    <w:rsid w:val="008E4E46"/>
    <w:rsid w:val="008E4E95"/>
    <w:rsid w:val="008E509B"/>
    <w:rsid w:val="008E514D"/>
    <w:rsid w:val="008E519E"/>
    <w:rsid w:val="008E54CA"/>
    <w:rsid w:val="008E55CC"/>
    <w:rsid w:val="008E580C"/>
    <w:rsid w:val="008E5AB2"/>
    <w:rsid w:val="008E5AEC"/>
    <w:rsid w:val="008E5B6F"/>
    <w:rsid w:val="008E5D43"/>
    <w:rsid w:val="008E6443"/>
    <w:rsid w:val="008E66B2"/>
    <w:rsid w:val="008E67B1"/>
    <w:rsid w:val="008E67B6"/>
    <w:rsid w:val="008E6B8D"/>
    <w:rsid w:val="008E6FB3"/>
    <w:rsid w:val="008E71A1"/>
    <w:rsid w:val="008E7214"/>
    <w:rsid w:val="008E748A"/>
    <w:rsid w:val="008E7579"/>
    <w:rsid w:val="008E7659"/>
    <w:rsid w:val="008E7666"/>
    <w:rsid w:val="008E7938"/>
    <w:rsid w:val="008E7BF7"/>
    <w:rsid w:val="008E7FDE"/>
    <w:rsid w:val="008F00AD"/>
    <w:rsid w:val="008F031F"/>
    <w:rsid w:val="008F046E"/>
    <w:rsid w:val="008F07FF"/>
    <w:rsid w:val="008F0861"/>
    <w:rsid w:val="008F0BCD"/>
    <w:rsid w:val="008F0CBC"/>
    <w:rsid w:val="008F109F"/>
    <w:rsid w:val="008F1629"/>
    <w:rsid w:val="008F19F0"/>
    <w:rsid w:val="008F1A85"/>
    <w:rsid w:val="008F1EF2"/>
    <w:rsid w:val="008F1F7B"/>
    <w:rsid w:val="008F2883"/>
    <w:rsid w:val="008F3112"/>
    <w:rsid w:val="008F3335"/>
    <w:rsid w:val="008F350B"/>
    <w:rsid w:val="008F3E14"/>
    <w:rsid w:val="008F40AB"/>
    <w:rsid w:val="008F416D"/>
    <w:rsid w:val="008F4357"/>
    <w:rsid w:val="008F47F6"/>
    <w:rsid w:val="008F4C3E"/>
    <w:rsid w:val="008F4E0D"/>
    <w:rsid w:val="008F4F6A"/>
    <w:rsid w:val="008F51A8"/>
    <w:rsid w:val="008F5268"/>
    <w:rsid w:val="008F53D2"/>
    <w:rsid w:val="008F5970"/>
    <w:rsid w:val="008F5974"/>
    <w:rsid w:val="008F5A86"/>
    <w:rsid w:val="008F616A"/>
    <w:rsid w:val="008F62C3"/>
    <w:rsid w:val="008F6447"/>
    <w:rsid w:val="008F6611"/>
    <w:rsid w:val="008F66CD"/>
    <w:rsid w:val="008F695F"/>
    <w:rsid w:val="008F6982"/>
    <w:rsid w:val="008F731A"/>
    <w:rsid w:val="008F749E"/>
    <w:rsid w:val="008F766E"/>
    <w:rsid w:val="008F7BEC"/>
    <w:rsid w:val="00900327"/>
    <w:rsid w:val="0090059F"/>
    <w:rsid w:val="009006B5"/>
    <w:rsid w:val="009007DE"/>
    <w:rsid w:val="0090082E"/>
    <w:rsid w:val="00900D07"/>
    <w:rsid w:val="00900D58"/>
    <w:rsid w:val="0090140C"/>
    <w:rsid w:val="009015F4"/>
    <w:rsid w:val="00901655"/>
    <w:rsid w:val="009016B4"/>
    <w:rsid w:val="0090172A"/>
    <w:rsid w:val="009019E6"/>
    <w:rsid w:val="00901C3C"/>
    <w:rsid w:val="00901C44"/>
    <w:rsid w:val="00901CD5"/>
    <w:rsid w:val="00901D23"/>
    <w:rsid w:val="00901DF2"/>
    <w:rsid w:val="0090236C"/>
    <w:rsid w:val="00902BC0"/>
    <w:rsid w:val="00902D31"/>
    <w:rsid w:val="00902D70"/>
    <w:rsid w:val="009030F3"/>
    <w:rsid w:val="00903527"/>
    <w:rsid w:val="00903554"/>
    <w:rsid w:val="00903836"/>
    <w:rsid w:val="00903A13"/>
    <w:rsid w:val="00903D00"/>
    <w:rsid w:val="00903DC0"/>
    <w:rsid w:val="00903FAB"/>
    <w:rsid w:val="0090407D"/>
    <w:rsid w:val="0090416E"/>
    <w:rsid w:val="009043D6"/>
    <w:rsid w:val="00904462"/>
    <w:rsid w:val="00904885"/>
    <w:rsid w:val="00904C93"/>
    <w:rsid w:val="00904D19"/>
    <w:rsid w:val="00904F4C"/>
    <w:rsid w:val="00905357"/>
    <w:rsid w:val="00905B1B"/>
    <w:rsid w:val="00905C61"/>
    <w:rsid w:val="00905CF4"/>
    <w:rsid w:val="00905D74"/>
    <w:rsid w:val="00905EC1"/>
    <w:rsid w:val="00906095"/>
    <w:rsid w:val="009061CF"/>
    <w:rsid w:val="0090624D"/>
    <w:rsid w:val="009064C4"/>
    <w:rsid w:val="0090658C"/>
    <w:rsid w:val="009070B3"/>
    <w:rsid w:val="00907173"/>
    <w:rsid w:val="00907557"/>
    <w:rsid w:val="0090758F"/>
    <w:rsid w:val="00907C15"/>
    <w:rsid w:val="00910183"/>
    <w:rsid w:val="00910283"/>
    <w:rsid w:val="00910352"/>
    <w:rsid w:val="00910BC1"/>
    <w:rsid w:val="00910D66"/>
    <w:rsid w:val="00910E8B"/>
    <w:rsid w:val="00910EAD"/>
    <w:rsid w:val="00911270"/>
    <w:rsid w:val="009112A6"/>
    <w:rsid w:val="0091133A"/>
    <w:rsid w:val="00911568"/>
    <w:rsid w:val="009116D4"/>
    <w:rsid w:val="00911748"/>
    <w:rsid w:val="00911950"/>
    <w:rsid w:val="00911B5D"/>
    <w:rsid w:val="00911EB0"/>
    <w:rsid w:val="009120E2"/>
    <w:rsid w:val="00912DF6"/>
    <w:rsid w:val="00912EC4"/>
    <w:rsid w:val="00912F2E"/>
    <w:rsid w:val="00913027"/>
    <w:rsid w:val="009133DE"/>
    <w:rsid w:val="009134B6"/>
    <w:rsid w:val="009134BF"/>
    <w:rsid w:val="009135A2"/>
    <w:rsid w:val="009135AF"/>
    <w:rsid w:val="00913768"/>
    <w:rsid w:val="00913BCC"/>
    <w:rsid w:val="00913BF9"/>
    <w:rsid w:val="00913C6E"/>
    <w:rsid w:val="009141D3"/>
    <w:rsid w:val="00914466"/>
    <w:rsid w:val="009146DA"/>
    <w:rsid w:val="009149EA"/>
    <w:rsid w:val="00914AD7"/>
    <w:rsid w:val="00914B36"/>
    <w:rsid w:val="00914C0D"/>
    <w:rsid w:val="00914D22"/>
    <w:rsid w:val="009151DD"/>
    <w:rsid w:val="00915263"/>
    <w:rsid w:val="00915640"/>
    <w:rsid w:val="00915677"/>
    <w:rsid w:val="00915681"/>
    <w:rsid w:val="00915770"/>
    <w:rsid w:val="0091591C"/>
    <w:rsid w:val="00915D70"/>
    <w:rsid w:val="00915E37"/>
    <w:rsid w:val="00915FC1"/>
    <w:rsid w:val="00916264"/>
    <w:rsid w:val="0091676E"/>
    <w:rsid w:val="009169C6"/>
    <w:rsid w:val="00916A1F"/>
    <w:rsid w:val="00916DEC"/>
    <w:rsid w:val="00916E74"/>
    <w:rsid w:val="00916FC8"/>
    <w:rsid w:val="009171BA"/>
    <w:rsid w:val="0091728E"/>
    <w:rsid w:val="00917416"/>
    <w:rsid w:val="0091741D"/>
    <w:rsid w:val="009174E9"/>
    <w:rsid w:val="00917789"/>
    <w:rsid w:val="009178CE"/>
    <w:rsid w:val="00917C3B"/>
    <w:rsid w:val="00917D6C"/>
    <w:rsid w:val="00917DE6"/>
    <w:rsid w:val="0092034E"/>
    <w:rsid w:val="00920DED"/>
    <w:rsid w:val="00921039"/>
    <w:rsid w:val="0092113A"/>
    <w:rsid w:val="009215EA"/>
    <w:rsid w:val="0092330A"/>
    <w:rsid w:val="00923452"/>
    <w:rsid w:val="009236B4"/>
    <w:rsid w:val="00923AFB"/>
    <w:rsid w:val="00923C72"/>
    <w:rsid w:val="00923D73"/>
    <w:rsid w:val="00923E15"/>
    <w:rsid w:val="009241BD"/>
    <w:rsid w:val="00924302"/>
    <w:rsid w:val="009244E2"/>
    <w:rsid w:val="00924515"/>
    <w:rsid w:val="00924599"/>
    <w:rsid w:val="00924743"/>
    <w:rsid w:val="0092481B"/>
    <w:rsid w:val="00924873"/>
    <w:rsid w:val="0092488D"/>
    <w:rsid w:val="009249B9"/>
    <w:rsid w:val="00924CC8"/>
    <w:rsid w:val="0092540B"/>
    <w:rsid w:val="009254E4"/>
    <w:rsid w:val="009255D8"/>
    <w:rsid w:val="0092568C"/>
    <w:rsid w:val="0092578D"/>
    <w:rsid w:val="00925B3B"/>
    <w:rsid w:val="0092603D"/>
    <w:rsid w:val="0092606A"/>
    <w:rsid w:val="009261DC"/>
    <w:rsid w:val="0092631A"/>
    <w:rsid w:val="00926530"/>
    <w:rsid w:val="009265E1"/>
    <w:rsid w:val="00926FFC"/>
    <w:rsid w:val="00927056"/>
    <w:rsid w:val="009276D5"/>
    <w:rsid w:val="0092784B"/>
    <w:rsid w:val="00927918"/>
    <w:rsid w:val="00927944"/>
    <w:rsid w:val="0093016E"/>
    <w:rsid w:val="00930312"/>
    <w:rsid w:val="00930330"/>
    <w:rsid w:val="00930463"/>
    <w:rsid w:val="00930581"/>
    <w:rsid w:val="009305F8"/>
    <w:rsid w:val="00930837"/>
    <w:rsid w:val="00930E35"/>
    <w:rsid w:val="00930F50"/>
    <w:rsid w:val="00931183"/>
    <w:rsid w:val="0093122E"/>
    <w:rsid w:val="00931249"/>
    <w:rsid w:val="009312EE"/>
    <w:rsid w:val="0093131F"/>
    <w:rsid w:val="0093163F"/>
    <w:rsid w:val="0093185B"/>
    <w:rsid w:val="009318D4"/>
    <w:rsid w:val="00931A71"/>
    <w:rsid w:val="00931CDB"/>
    <w:rsid w:val="00931D3C"/>
    <w:rsid w:val="00932102"/>
    <w:rsid w:val="009321BE"/>
    <w:rsid w:val="00932206"/>
    <w:rsid w:val="00932230"/>
    <w:rsid w:val="009328A3"/>
    <w:rsid w:val="00932F33"/>
    <w:rsid w:val="0093329E"/>
    <w:rsid w:val="0093338F"/>
    <w:rsid w:val="00933451"/>
    <w:rsid w:val="00933A2F"/>
    <w:rsid w:val="00933B1A"/>
    <w:rsid w:val="00933C16"/>
    <w:rsid w:val="00933C52"/>
    <w:rsid w:val="00933CE4"/>
    <w:rsid w:val="00933D4D"/>
    <w:rsid w:val="00933DC9"/>
    <w:rsid w:val="00933E84"/>
    <w:rsid w:val="00933FE9"/>
    <w:rsid w:val="0093402D"/>
    <w:rsid w:val="00934132"/>
    <w:rsid w:val="00934443"/>
    <w:rsid w:val="0093455B"/>
    <w:rsid w:val="00934597"/>
    <w:rsid w:val="009348FA"/>
    <w:rsid w:val="00934AC3"/>
    <w:rsid w:val="00934ADC"/>
    <w:rsid w:val="00934C3E"/>
    <w:rsid w:val="00934DAE"/>
    <w:rsid w:val="00934F5D"/>
    <w:rsid w:val="00935065"/>
    <w:rsid w:val="009350EE"/>
    <w:rsid w:val="0093519D"/>
    <w:rsid w:val="00935311"/>
    <w:rsid w:val="009357AD"/>
    <w:rsid w:val="009359F3"/>
    <w:rsid w:val="00935B13"/>
    <w:rsid w:val="00935C0F"/>
    <w:rsid w:val="00935C48"/>
    <w:rsid w:val="0093653B"/>
    <w:rsid w:val="00936888"/>
    <w:rsid w:val="00936FFA"/>
    <w:rsid w:val="0093745A"/>
    <w:rsid w:val="0093756A"/>
    <w:rsid w:val="0093770D"/>
    <w:rsid w:val="009377BE"/>
    <w:rsid w:val="00937A5E"/>
    <w:rsid w:val="00937B7E"/>
    <w:rsid w:val="009400EB"/>
    <w:rsid w:val="00940593"/>
    <w:rsid w:val="0094063A"/>
    <w:rsid w:val="00940771"/>
    <w:rsid w:val="00940B1F"/>
    <w:rsid w:val="00940B75"/>
    <w:rsid w:val="00941019"/>
    <w:rsid w:val="0094143A"/>
    <w:rsid w:val="00941461"/>
    <w:rsid w:val="009414D7"/>
    <w:rsid w:val="00941916"/>
    <w:rsid w:val="00941B92"/>
    <w:rsid w:val="00941CF9"/>
    <w:rsid w:val="00941D15"/>
    <w:rsid w:val="00941E9B"/>
    <w:rsid w:val="009423B9"/>
    <w:rsid w:val="0094258A"/>
    <w:rsid w:val="009426F7"/>
    <w:rsid w:val="00942A3B"/>
    <w:rsid w:val="00942B3D"/>
    <w:rsid w:val="00942DC2"/>
    <w:rsid w:val="00942DEB"/>
    <w:rsid w:val="0094306B"/>
    <w:rsid w:val="00943314"/>
    <w:rsid w:val="009434EA"/>
    <w:rsid w:val="0094368F"/>
    <w:rsid w:val="00943842"/>
    <w:rsid w:val="00943887"/>
    <w:rsid w:val="00943977"/>
    <w:rsid w:val="00943B38"/>
    <w:rsid w:val="00943B82"/>
    <w:rsid w:val="00943D53"/>
    <w:rsid w:val="0094407D"/>
    <w:rsid w:val="00944152"/>
    <w:rsid w:val="009446A4"/>
    <w:rsid w:val="00944905"/>
    <w:rsid w:val="00944B0D"/>
    <w:rsid w:val="00944C0F"/>
    <w:rsid w:val="00944C65"/>
    <w:rsid w:val="00944D36"/>
    <w:rsid w:val="009452EB"/>
    <w:rsid w:val="009453B3"/>
    <w:rsid w:val="009454F9"/>
    <w:rsid w:val="0094554E"/>
    <w:rsid w:val="00945694"/>
    <w:rsid w:val="009459B3"/>
    <w:rsid w:val="00945A35"/>
    <w:rsid w:val="00945AA3"/>
    <w:rsid w:val="00945AC5"/>
    <w:rsid w:val="00946045"/>
    <w:rsid w:val="009461A9"/>
    <w:rsid w:val="009461AE"/>
    <w:rsid w:val="00946429"/>
    <w:rsid w:val="0094650D"/>
    <w:rsid w:val="009466FE"/>
    <w:rsid w:val="00946719"/>
    <w:rsid w:val="0094672C"/>
    <w:rsid w:val="00946A11"/>
    <w:rsid w:val="0094721A"/>
    <w:rsid w:val="00947289"/>
    <w:rsid w:val="009475AE"/>
    <w:rsid w:val="0094771C"/>
    <w:rsid w:val="009503CD"/>
    <w:rsid w:val="00950880"/>
    <w:rsid w:val="00950C70"/>
    <w:rsid w:val="00950DEA"/>
    <w:rsid w:val="00950F74"/>
    <w:rsid w:val="00951069"/>
    <w:rsid w:val="009513E4"/>
    <w:rsid w:val="00951783"/>
    <w:rsid w:val="009517FE"/>
    <w:rsid w:val="00951B5B"/>
    <w:rsid w:val="00951C68"/>
    <w:rsid w:val="00952147"/>
    <w:rsid w:val="00952256"/>
    <w:rsid w:val="00952933"/>
    <w:rsid w:val="00952979"/>
    <w:rsid w:val="00952BB0"/>
    <w:rsid w:val="00952BFD"/>
    <w:rsid w:val="00952C88"/>
    <w:rsid w:val="00952CEF"/>
    <w:rsid w:val="00952DEB"/>
    <w:rsid w:val="00952EA0"/>
    <w:rsid w:val="009531C7"/>
    <w:rsid w:val="0095322E"/>
    <w:rsid w:val="0095323C"/>
    <w:rsid w:val="009533A1"/>
    <w:rsid w:val="00953669"/>
    <w:rsid w:val="00953681"/>
    <w:rsid w:val="009538B8"/>
    <w:rsid w:val="00953952"/>
    <w:rsid w:val="0095396A"/>
    <w:rsid w:val="00953AB6"/>
    <w:rsid w:val="00953BA3"/>
    <w:rsid w:val="00954133"/>
    <w:rsid w:val="009542FC"/>
    <w:rsid w:val="009543E1"/>
    <w:rsid w:val="009544F6"/>
    <w:rsid w:val="00954632"/>
    <w:rsid w:val="00954780"/>
    <w:rsid w:val="00954791"/>
    <w:rsid w:val="00954AB5"/>
    <w:rsid w:val="0095521A"/>
    <w:rsid w:val="00955359"/>
    <w:rsid w:val="009555A2"/>
    <w:rsid w:val="00955757"/>
    <w:rsid w:val="0095580B"/>
    <w:rsid w:val="009558BE"/>
    <w:rsid w:val="00955C17"/>
    <w:rsid w:val="00955D58"/>
    <w:rsid w:val="00955D66"/>
    <w:rsid w:val="00955E06"/>
    <w:rsid w:val="00955E4C"/>
    <w:rsid w:val="00955ECA"/>
    <w:rsid w:val="009560DA"/>
    <w:rsid w:val="00956313"/>
    <w:rsid w:val="009563EA"/>
    <w:rsid w:val="0095650D"/>
    <w:rsid w:val="00956543"/>
    <w:rsid w:val="00956DAF"/>
    <w:rsid w:val="00956F66"/>
    <w:rsid w:val="009570A2"/>
    <w:rsid w:val="00957426"/>
    <w:rsid w:val="00957469"/>
    <w:rsid w:val="0095754D"/>
    <w:rsid w:val="00957A1E"/>
    <w:rsid w:val="00957EBA"/>
    <w:rsid w:val="00957F43"/>
    <w:rsid w:val="00960200"/>
    <w:rsid w:val="0096030F"/>
    <w:rsid w:val="00960662"/>
    <w:rsid w:val="00960C79"/>
    <w:rsid w:val="00960E87"/>
    <w:rsid w:val="00960F3D"/>
    <w:rsid w:val="00961196"/>
    <w:rsid w:val="009611FD"/>
    <w:rsid w:val="009614E3"/>
    <w:rsid w:val="0096154E"/>
    <w:rsid w:val="00961804"/>
    <w:rsid w:val="009618A5"/>
    <w:rsid w:val="00961969"/>
    <w:rsid w:val="00961D52"/>
    <w:rsid w:val="00961E92"/>
    <w:rsid w:val="00961EE2"/>
    <w:rsid w:val="009625D9"/>
    <w:rsid w:val="00962708"/>
    <w:rsid w:val="009628B9"/>
    <w:rsid w:val="00962C4A"/>
    <w:rsid w:val="00962DA8"/>
    <w:rsid w:val="00962DC7"/>
    <w:rsid w:val="0096304D"/>
    <w:rsid w:val="009631CA"/>
    <w:rsid w:val="009633B2"/>
    <w:rsid w:val="009633DD"/>
    <w:rsid w:val="0096393B"/>
    <w:rsid w:val="00963A72"/>
    <w:rsid w:val="00963DF3"/>
    <w:rsid w:val="00963E07"/>
    <w:rsid w:val="009640D4"/>
    <w:rsid w:val="00964225"/>
    <w:rsid w:val="0096471D"/>
    <w:rsid w:val="00964B38"/>
    <w:rsid w:val="00964BA9"/>
    <w:rsid w:val="00964BCE"/>
    <w:rsid w:val="00964C3F"/>
    <w:rsid w:val="00964EA5"/>
    <w:rsid w:val="00964F95"/>
    <w:rsid w:val="009652A8"/>
    <w:rsid w:val="009652EE"/>
    <w:rsid w:val="009653CD"/>
    <w:rsid w:val="00965505"/>
    <w:rsid w:val="00965554"/>
    <w:rsid w:val="009657D8"/>
    <w:rsid w:val="009657F4"/>
    <w:rsid w:val="00965D14"/>
    <w:rsid w:val="00965D41"/>
    <w:rsid w:val="00966020"/>
    <w:rsid w:val="009661B0"/>
    <w:rsid w:val="009663BB"/>
    <w:rsid w:val="00966660"/>
    <w:rsid w:val="009669CC"/>
    <w:rsid w:val="00966BE8"/>
    <w:rsid w:val="00966EB8"/>
    <w:rsid w:val="00966FF5"/>
    <w:rsid w:val="00967AB8"/>
    <w:rsid w:val="00967D27"/>
    <w:rsid w:val="00967DF3"/>
    <w:rsid w:val="00967EFF"/>
    <w:rsid w:val="0097006B"/>
    <w:rsid w:val="009702B0"/>
    <w:rsid w:val="009702CD"/>
    <w:rsid w:val="009702CE"/>
    <w:rsid w:val="00970BD4"/>
    <w:rsid w:val="00970C82"/>
    <w:rsid w:val="00970EA6"/>
    <w:rsid w:val="00970F69"/>
    <w:rsid w:val="00971077"/>
    <w:rsid w:val="00971095"/>
    <w:rsid w:val="0097123B"/>
    <w:rsid w:val="0097144B"/>
    <w:rsid w:val="00971BB9"/>
    <w:rsid w:val="00971FA9"/>
    <w:rsid w:val="009722A3"/>
    <w:rsid w:val="009724FE"/>
    <w:rsid w:val="00972727"/>
    <w:rsid w:val="00972C8B"/>
    <w:rsid w:val="00973027"/>
    <w:rsid w:val="009730A9"/>
    <w:rsid w:val="0097313C"/>
    <w:rsid w:val="00973421"/>
    <w:rsid w:val="009734D8"/>
    <w:rsid w:val="009734F6"/>
    <w:rsid w:val="00973760"/>
    <w:rsid w:val="009739BE"/>
    <w:rsid w:val="00973A96"/>
    <w:rsid w:val="00973DF3"/>
    <w:rsid w:val="00973EDC"/>
    <w:rsid w:val="00973F59"/>
    <w:rsid w:val="00973FA3"/>
    <w:rsid w:val="0097453C"/>
    <w:rsid w:val="009747E1"/>
    <w:rsid w:val="00974B87"/>
    <w:rsid w:val="00974EB2"/>
    <w:rsid w:val="00974FC5"/>
    <w:rsid w:val="0097506C"/>
    <w:rsid w:val="009752EE"/>
    <w:rsid w:val="00975406"/>
    <w:rsid w:val="009756DA"/>
    <w:rsid w:val="00975892"/>
    <w:rsid w:val="00975C30"/>
    <w:rsid w:val="00975CD9"/>
    <w:rsid w:val="00975F08"/>
    <w:rsid w:val="00975FE1"/>
    <w:rsid w:val="00976223"/>
    <w:rsid w:val="00976285"/>
    <w:rsid w:val="0097646D"/>
    <w:rsid w:val="009769D4"/>
    <w:rsid w:val="009769FF"/>
    <w:rsid w:val="00976AC3"/>
    <w:rsid w:val="00976DFE"/>
    <w:rsid w:val="00976E84"/>
    <w:rsid w:val="00976F10"/>
    <w:rsid w:val="00976F4A"/>
    <w:rsid w:val="009772DC"/>
    <w:rsid w:val="0097753A"/>
    <w:rsid w:val="00977573"/>
    <w:rsid w:val="009779B3"/>
    <w:rsid w:val="00977A5A"/>
    <w:rsid w:val="00977E18"/>
    <w:rsid w:val="009800C3"/>
    <w:rsid w:val="0098026C"/>
    <w:rsid w:val="009806F5"/>
    <w:rsid w:val="0098087B"/>
    <w:rsid w:val="00980F3A"/>
    <w:rsid w:val="00981278"/>
    <w:rsid w:val="00981334"/>
    <w:rsid w:val="0098149F"/>
    <w:rsid w:val="0098150E"/>
    <w:rsid w:val="009817FA"/>
    <w:rsid w:val="00981827"/>
    <w:rsid w:val="00981947"/>
    <w:rsid w:val="00981B45"/>
    <w:rsid w:val="00981BE1"/>
    <w:rsid w:val="00981C42"/>
    <w:rsid w:val="00981E1E"/>
    <w:rsid w:val="00981E6B"/>
    <w:rsid w:val="00981E9C"/>
    <w:rsid w:val="00981F5E"/>
    <w:rsid w:val="0098260C"/>
    <w:rsid w:val="00982AA8"/>
    <w:rsid w:val="00982B25"/>
    <w:rsid w:val="00982C06"/>
    <w:rsid w:val="00982C56"/>
    <w:rsid w:val="00982EB2"/>
    <w:rsid w:val="00983231"/>
    <w:rsid w:val="00983F6D"/>
    <w:rsid w:val="00983FCA"/>
    <w:rsid w:val="0098442B"/>
    <w:rsid w:val="00984449"/>
    <w:rsid w:val="009844B0"/>
    <w:rsid w:val="009846C7"/>
    <w:rsid w:val="00984AE7"/>
    <w:rsid w:val="00984C41"/>
    <w:rsid w:val="00984F12"/>
    <w:rsid w:val="00984FA1"/>
    <w:rsid w:val="009855CD"/>
    <w:rsid w:val="009857DC"/>
    <w:rsid w:val="009859EB"/>
    <w:rsid w:val="00985CC7"/>
    <w:rsid w:val="00985EB8"/>
    <w:rsid w:val="00985EFA"/>
    <w:rsid w:val="00985FF5"/>
    <w:rsid w:val="0098605F"/>
    <w:rsid w:val="009863FD"/>
    <w:rsid w:val="00986465"/>
    <w:rsid w:val="00986602"/>
    <w:rsid w:val="00986704"/>
    <w:rsid w:val="00986BF9"/>
    <w:rsid w:val="00986DEF"/>
    <w:rsid w:val="00986F7D"/>
    <w:rsid w:val="00987036"/>
    <w:rsid w:val="009870AE"/>
    <w:rsid w:val="009874D8"/>
    <w:rsid w:val="009878B2"/>
    <w:rsid w:val="00987974"/>
    <w:rsid w:val="00987A06"/>
    <w:rsid w:val="00987B24"/>
    <w:rsid w:val="00987C10"/>
    <w:rsid w:val="00987E94"/>
    <w:rsid w:val="0099005C"/>
    <w:rsid w:val="009902DC"/>
    <w:rsid w:val="009902F4"/>
    <w:rsid w:val="0099061C"/>
    <w:rsid w:val="009906A7"/>
    <w:rsid w:val="009906AE"/>
    <w:rsid w:val="009907D5"/>
    <w:rsid w:val="00990884"/>
    <w:rsid w:val="009909D9"/>
    <w:rsid w:val="00990E45"/>
    <w:rsid w:val="00990E8B"/>
    <w:rsid w:val="00990ED2"/>
    <w:rsid w:val="00990FFE"/>
    <w:rsid w:val="00991352"/>
    <w:rsid w:val="00991499"/>
    <w:rsid w:val="009918A3"/>
    <w:rsid w:val="00991B0B"/>
    <w:rsid w:val="00991E0E"/>
    <w:rsid w:val="00991EE1"/>
    <w:rsid w:val="00991EF9"/>
    <w:rsid w:val="00992351"/>
    <w:rsid w:val="009924E1"/>
    <w:rsid w:val="00992528"/>
    <w:rsid w:val="0099255E"/>
    <w:rsid w:val="00992804"/>
    <w:rsid w:val="009929B6"/>
    <w:rsid w:val="00992D60"/>
    <w:rsid w:val="00993A48"/>
    <w:rsid w:val="00993B80"/>
    <w:rsid w:val="00993C11"/>
    <w:rsid w:val="00993EE1"/>
    <w:rsid w:val="00993FF8"/>
    <w:rsid w:val="00994057"/>
    <w:rsid w:val="00994136"/>
    <w:rsid w:val="0099457D"/>
    <w:rsid w:val="00994B47"/>
    <w:rsid w:val="00994BF0"/>
    <w:rsid w:val="00994C4F"/>
    <w:rsid w:val="009950CD"/>
    <w:rsid w:val="009951C3"/>
    <w:rsid w:val="00995337"/>
    <w:rsid w:val="009958A7"/>
    <w:rsid w:val="009958F5"/>
    <w:rsid w:val="00995A6E"/>
    <w:rsid w:val="00995C85"/>
    <w:rsid w:val="00995E32"/>
    <w:rsid w:val="00996275"/>
    <w:rsid w:val="009968E0"/>
    <w:rsid w:val="0099693B"/>
    <w:rsid w:val="0099699E"/>
    <w:rsid w:val="009969AE"/>
    <w:rsid w:val="009969B2"/>
    <w:rsid w:val="00996E63"/>
    <w:rsid w:val="00996FA2"/>
    <w:rsid w:val="00996FB4"/>
    <w:rsid w:val="00997245"/>
    <w:rsid w:val="009974AE"/>
    <w:rsid w:val="0099799D"/>
    <w:rsid w:val="00997B02"/>
    <w:rsid w:val="00997D7A"/>
    <w:rsid w:val="009A0150"/>
    <w:rsid w:val="009A0FB4"/>
    <w:rsid w:val="009A135B"/>
    <w:rsid w:val="009A151C"/>
    <w:rsid w:val="009A1AA9"/>
    <w:rsid w:val="009A1ED0"/>
    <w:rsid w:val="009A1F57"/>
    <w:rsid w:val="009A2B01"/>
    <w:rsid w:val="009A2D0A"/>
    <w:rsid w:val="009A2F2D"/>
    <w:rsid w:val="009A2F38"/>
    <w:rsid w:val="009A30D1"/>
    <w:rsid w:val="009A364B"/>
    <w:rsid w:val="009A390F"/>
    <w:rsid w:val="009A3933"/>
    <w:rsid w:val="009A39A8"/>
    <w:rsid w:val="009A3A61"/>
    <w:rsid w:val="009A3C34"/>
    <w:rsid w:val="009A4232"/>
    <w:rsid w:val="009A44E6"/>
    <w:rsid w:val="009A45E9"/>
    <w:rsid w:val="009A4842"/>
    <w:rsid w:val="009A4A34"/>
    <w:rsid w:val="009A4AC4"/>
    <w:rsid w:val="009A4BA9"/>
    <w:rsid w:val="009A50E2"/>
    <w:rsid w:val="009A5116"/>
    <w:rsid w:val="009A5234"/>
    <w:rsid w:val="009A591E"/>
    <w:rsid w:val="009A5B1B"/>
    <w:rsid w:val="009A5CC1"/>
    <w:rsid w:val="009A637A"/>
    <w:rsid w:val="009A6A3A"/>
    <w:rsid w:val="009A6F46"/>
    <w:rsid w:val="009A7077"/>
    <w:rsid w:val="009A7A73"/>
    <w:rsid w:val="009A7B12"/>
    <w:rsid w:val="009A7B81"/>
    <w:rsid w:val="009B06F1"/>
    <w:rsid w:val="009B08BD"/>
    <w:rsid w:val="009B0A46"/>
    <w:rsid w:val="009B0AB2"/>
    <w:rsid w:val="009B0CCE"/>
    <w:rsid w:val="009B0EA9"/>
    <w:rsid w:val="009B10B2"/>
    <w:rsid w:val="009B11C4"/>
    <w:rsid w:val="009B1285"/>
    <w:rsid w:val="009B144F"/>
    <w:rsid w:val="009B157D"/>
    <w:rsid w:val="009B1783"/>
    <w:rsid w:val="009B1B25"/>
    <w:rsid w:val="009B2102"/>
    <w:rsid w:val="009B2218"/>
    <w:rsid w:val="009B280E"/>
    <w:rsid w:val="009B2973"/>
    <w:rsid w:val="009B29CE"/>
    <w:rsid w:val="009B2C54"/>
    <w:rsid w:val="009B2CD2"/>
    <w:rsid w:val="009B2EAF"/>
    <w:rsid w:val="009B3014"/>
    <w:rsid w:val="009B3031"/>
    <w:rsid w:val="009B30D3"/>
    <w:rsid w:val="009B3404"/>
    <w:rsid w:val="009B38FE"/>
    <w:rsid w:val="009B3D44"/>
    <w:rsid w:val="009B3FDC"/>
    <w:rsid w:val="009B4048"/>
    <w:rsid w:val="009B42B7"/>
    <w:rsid w:val="009B444E"/>
    <w:rsid w:val="009B4498"/>
    <w:rsid w:val="009B471B"/>
    <w:rsid w:val="009B4A9D"/>
    <w:rsid w:val="009B4AA5"/>
    <w:rsid w:val="009B4B57"/>
    <w:rsid w:val="009B4C3B"/>
    <w:rsid w:val="009B50BC"/>
    <w:rsid w:val="009B522E"/>
    <w:rsid w:val="009B548B"/>
    <w:rsid w:val="009B5807"/>
    <w:rsid w:val="009B593B"/>
    <w:rsid w:val="009B5A56"/>
    <w:rsid w:val="009B5D7C"/>
    <w:rsid w:val="009B611D"/>
    <w:rsid w:val="009B66DE"/>
    <w:rsid w:val="009B69BD"/>
    <w:rsid w:val="009B6A2F"/>
    <w:rsid w:val="009B6A81"/>
    <w:rsid w:val="009B6AF6"/>
    <w:rsid w:val="009B6FE9"/>
    <w:rsid w:val="009B70D9"/>
    <w:rsid w:val="009B7138"/>
    <w:rsid w:val="009B7149"/>
    <w:rsid w:val="009B7183"/>
    <w:rsid w:val="009B71E2"/>
    <w:rsid w:val="009B71EA"/>
    <w:rsid w:val="009B74C7"/>
    <w:rsid w:val="009B7517"/>
    <w:rsid w:val="009B75C7"/>
    <w:rsid w:val="009B787B"/>
    <w:rsid w:val="009C005C"/>
    <w:rsid w:val="009C0404"/>
    <w:rsid w:val="009C05F5"/>
    <w:rsid w:val="009C063C"/>
    <w:rsid w:val="009C08AF"/>
    <w:rsid w:val="009C0938"/>
    <w:rsid w:val="009C0BAB"/>
    <w:rsid w:val="009C0C35"/>
    <w:rsid w:val="009C126B"/>
    <w:rsid w:val="009C145C"/>
    <w:rsid w:val="009C1939"/>
    <w:rsid w:val="009C1B92"/>
    <w:rsid w:val="009C22C5"/>
    <w:rsid w:val="009C2439"/>
    <w:rsid w:val="009C2D0A"/>
    <w:rsid w:val="009C2E71"/>
    <w:rsid w:val="009C2E92"/>
    <w:rsid w:val="009C3160"/>
    <w:rsid w:val="009C34AB"/>
    <w:rsid w:val="009C34EA"/>
    <w:rsid w:val="009C376B"/>
    <w:rsid w:val="009C37F8"/>
    <w:rsid w:val="009C3887"/>
    <w:rsid w:val="009C3B2B"/>
    <w:rsid w:val="009C3DB9"/>
    <w:rsid w:val="009C3E9E"/>
    <w:rsid w:val="009C3F62"/>
    <w:rsid w:val="009C44BE"/>
    <w:rsid w:val="009C4BFA"/>
    <w:rsid w:val="009C4DBC"/>
    <w:rsid w:val="009C4E07"/>
    <w:rsid w:val="009C4EC0"/>
    <w:rsid w:val="009C53DE"/>
    <w:rsid w:val="009C5526"/>
    <w:rsid w:val="009C5A5D"/>
    <w:rsid w:val="009C5B24"/>
    <w:rsid w:val="009C5CF5"/>
    <w:rsid w:val="009C5D41"/>
    <w:rsid w:val="009C6191"/>
    <w:rsid w:val="009C69C1"/>
    <w:rsid w:val="009C6C39"/>
    <w:rsid w:val="009C6CF6"/>
    <w:rsid w:val="009C707E"/>
    <w:rsid w:val="009C7118"/>
    <w:rsid w:val="009C72A0"/>
    <w:rsid w:val="009C7A59"/>
    <w:rsid w:val="009C7ACB"/>
    <w:rsid w:val="009C7C39"/>
    <w:rsid w:val="009D0073"/>
    <w:rsid w:val="009D05C2"/>
    <w:rsid w:val="009D0784"/>
    <w:rsid w:val="009D0816"/>
    <w:rsid w:val="009D0839"/>
    <w:rsid w:val="009D0A0D"/>
    <w:rsid w:val="009D0AC2"/>
    <w:rsid w:val="009D0AE8"/>
    <w:rsid w:val="009D119B"/>
    <w:rsid w:val="009D1591"/>
    <w:rsid w:val="009D16EE"/>
    <w:rsid w:val="009D1A45"/>
    <w:rsid w:val="009D1A9E"/>
    <w:rsid w:val="009D1E6C"/>
    <w:rsid w:val="009D2069"/>
    <w:rsid w:val="009D235D"/>
    <w:rsid w:val="009D23E9"/>
    <w:rsid w:val="009D253B"/>
    <w:rsid w:val="009D263F"/>
    <w:rsid w:val="009D2793"/>
    <w:rsid w:val="009D27C9"/>
    <w:rsid w:val="009D27EC"/>
    <w:rsid w:val="009D2857"/>
    <w:rsid w:val="009D285E"/>
    <w:rsid w:val="009D294B"/>
    <w:rsid w:val="009D2ACB"/>
    <w:rsid w:val="009D2ED3"/>
    <w:rsid w:val="009D2F87"/>
    <w:rsid w:val="009D3035"/>
    <w:rsid w:val="009D3315"/>
    <w:rsid w:val="009D3546"/>
    <w:rsid w:val="009D3C5D"/>
    <w:rsid w:val="009D3D81"/>
    <w:rsid w:val="009D3EFB"/>
    <w:rsid w:val="009D4221"/>
    <w:rsid w:val="009D4AD9"/>
    <w:rsid w:val="009D4B7F"/>
    <w:rsid w:val="009D4C8E"/>
    <w:rsid w:val="009D5217"/>
    <w:rsid w:val="009D52A4"/>
    <w:rsid w:val="009D5399"/>
    <w:rsid w:val="009D5444"/>
    <w:rsid w:val="009D5470"/>
    <w:rsid w:val="009D556D"/>
    <w:rsid w:val="009D5DE2"/>
    <w:rsid w:val="009D5EE4"/>
    <w:rsid w:val="009D5F38"/>
    <w:rsid w:val="009D5FD6"/>
    <w:rsid w:val="009D66A2"/>
    <w:rsid w:val="009D6BEC"/>
    <w:rsid w:val="009D6C10"/>
    <w:rsid w:val="009D6D3A"/>
    <w:rsid w:val="009D6D68"/>
    <w:rsid w:val="009D7171"/>
    <w:rsid w:val="009D725B"/>
    <w:rsid w:val="009D7919"/>
    <w:rsid w:val="009E0271"/>
    <w:rsid w:val="009E03EC"/>
    <w:rsid w:val="009E0577"/>
    <w:rsid w:val="009E06B4"/>
    <w:rsid w:val="009E0E87"/>
    <w:rsid w:val="009E11EC"/>
    <w:rsid w:val="009E1557"/>
    <w:rsid w:val="009E19E5"/>
    <w:rsid w:val="009E21DE"/>
    <w:rsid w:val="009E2478"/>
    <w:rsid w:val="009E2667"/>
    <w:rsid w:val="009E2778"/>
    <w:rsid w:val="009E28A7"/>
    <w:rsid w:val="009E29E1"/>
    <w:rsid w:val="009E2C4B"/>
    <w:rsid w:val="009E2D60"/>
    <w:rsid w:val="009E302D"/>
    <w:rsid w:val="009E3106"/>
    <w:rsid w:val="009E359B"/>
    <w:rsid w:val="009E3E48"/>
    <w:rsid w:val="009E3FF6"/>
    <w:rsid w:val="009E4039"/>
    <w:rsid w:val="009E40F9"/>
    <w:rsid w:val="009E41C0"/>
    <w:rsid w:val="009E41F4"/>
    <w:rsid w:val="009E48DB"/>
    <w:rsid w:val="009E4C2D"/>
    <w:rsid w:val="009E4D05"/>
    <w:rsid w:val="009E4FC6"/>
    <w:rsid w:val="009E51EC"/>
    <w:rsid w:val="009E528E"/>
    <w:rsid w:val="009E5C47"/>
    <w:rsid w:val="009E5D65"/>
    <w:rsid w:val="009E5EAD"/>
    <w:rsid w:val="009E5F14"/>
    <w:rsid w:val="009E5F9B"/>
    <w:rsid w:val="009E63E7"/>
    <w:rsid w:val="009E6523"/>
    <w:rsid w:val="009E6627"/>
    <w:rsid w:val="009E68D0"/>
    <w:rsid w:val="009E6F89"/>
    <w:rsid w:val="009E7180"/>
    <w:rsid w:val="009E769F"/>
    <w:rsid w:val="009E7D0B"/>
    <w:rsid w:val="009E7EB7"/>
    <w:rsid w:val="009E7ED3"/>
    <w:rsid w:val="009F024E"/>
    <w:rsid w:val="009F02FF"/>
    <w:rsid w:val="009F0378"/>
    <w:rsid w:val="009F0434"/>
    <w:rsid w:val="009F04D8"/>
    <w:rsid w:val="009F06B9"/>
    <w:rsid w:val="009F085E"/>
    <w:rsid w:val="009F08CF"/>
    <w:rsid w:val="009F0D14"/>
    <w:rsid w:val="009F0F81"/>
    <w:rsid w:val="009F0FDE"/>
    <w:rsid w:val="009F1083"/>
    <w:rsid w:val="009F1371"/>
    <w:rsid w:val="009F13F5"/>
    <w:rsid w:val="009F14C0"/>
    <w:rsid w:val="009F1722"/>
    <w:rsid w:val="009F1929"/>
    <w:rsid w:val="009F2045"/>
    <w:rsid w:val="009F21BD"/>
    <w:rsid w:val="009F2282"/>
    <w:rsid w:val="009F22A9"/>
    <w:rsid w:val="009F23EB"/>
    <w:rsid w:val="009F290E"/>
    <w:rsid w:val="009F2994"/>
    <w:rsid w:val="009F29AB"/>
    <w:rsid w:val="009F2A47"/>
    <w:rsid w:val="009F32B8"/>
    <w:rsid w:val="009F3475"/>
    <w:rsid w:val="009F3587"/>
    <w:rsid w:val="009F35BC"/>
    <w:rsid w:val="009F38C6"/>
    <w:rsid w:val="009F39E6"/>
    <w:rsid w:val="009F3BBB"/>
    <w:rsid w:val="009F3CF1"/>
    <w:rsid w:val="009F3F93"/>
    <w:rsid w:val="009F4217"/>
    <w:rsid w:val="009F42FE"/>
    <w:rsid w:val="009F4448"/>
    <w:rsid w:val="009F456A"/>
    <w:rsid w:val="009F45E4"/>
    <w:rsid w:val="009F4833"/>
    <w:rsid w:val="009F497F"/>
    <w:rsid w:val="009F49DD"/>
    <w:rsid w:val="009F49F4"/>
    <w:rsid w:val="009F4A00"/>
    <w:rsid w:val="009F4A36"/>
    <w:rsid w:val="009F4DCD"/>
    <w:rsid w:val="009F4E31"/>
    <w:rsid w:val="009F515A"/>
    <w:rsid w:val="009F55E8"/>
    <w:rsid w:val="009F5615"/>
    <w:rsid w:val="009F5889"/>
    <w:rsid w:val="009F5AD1"/>
    <w:rsid w:val="009F5B93"/>
    <w:rsid w:val="009F5BED"/>
    <w:rsid w:val="009F5CEF"/>
    <w:rsid w:val="009F5FBC"/>
    <w:rsid w:val="009F638A"/>
    <w:rsid w:val="009F67EB"/>
    <w:rsid w:val="009F683B"/>
    <w:rsid w:val="009F6B89"/>
    <w:rsid w:val="009F6C6A"/>
    <w:rsid w:val="009F6E7B"/>
    <w:rsid w:val="009F7060"/>
    <w:rsid w:val="009F735C"/>
    <w:rsid w:val="009F7379"/>
    <w:rsid w:val="009F73C1"/>
    <w:rsid w:val="009F7550"/>
    <w:rsid w:val="009F7936"/>
    <w:rsid w:val="009F793B"/>
    <w:rsid w:val="009F7BB3"/>
    <w:rsid w:val="009F7C21"/>
    <w:rsid w:val="009F7DCD"/>
    <w:rsid w:val="009F7E7B"/>
    <w:rsid w:val="00A0021E"/>
    <w:rsid w:val="00A00A26"/>
    <w:rsid w:val="00A00D32"/>
    <w:rsid w:val="00A00F00"/>
    <w:rsid w:val="00A01204"/>
    <w:rsid w:val="00A015A1"/>
    <w:rsid w:val="00A01622"/>
    <w:rsid w:val="00A0167F"/>
    <w:rsid w:val="00A0185A"/>
    <w:rsid w:val="00A019DF"/>
    <w:rsid w:val="00A019EB"/>
    <w:rsid w:val="00A01AAC"/>
    <w:rsid w:val="00A01D7F"/>
    <w:rsid w:val="00A01FCE"/>
    <w:rsid w:val="00A020ED"/>
    <w:rsid w:val="00A0228B"/>
    <w:rsid w:val="00A022F0"/>
    <w:rsid w:val="00A024A8"/>
    <w:rsid w:val="00A02E64"/>
    <w:rsid w:val="00A03123"/>
    <w:rsid w:val="00A03475"/>
    <w:rsid w:val="00A034A8"/>
    <w:rsid w:val="00A035D8"/>
    <w:rsid w:val="00A0388F"/>
    <w:rsid w:val="00A03959"/>
    <w:rsid w:val="00A03C5C"/>
    <w:rsid w:val="00A03F62"/>
    <w:rsid w:val="00A03FC6"/>
    <w:rsid w:val="00A040CB"/>
    <w:rsid w:val="00A0428A"/>
    <w:rsid w:val="00A04373"/>
    <w:rsid w:val="00A04758"/>
    <w:rsid w:val="00A04806"/>
    <w:rsid w:val="00A04882"/>
    <w:rsid w:val="00A048F1"/>
    <w:rsid w:val="00A049A6"/>
    <w:rsid w:val="00A04BC4"/>
    <w:rsid w:val="00A04BC5"/>
    <w:rsid w:val="00A04FA3"/>
    <w:rsid w:val="00A05172"/>
    <w:rsid w:val="00A053D5"/>
    <w:rsid w:val="00A054B7"/>
    <w:rsid w:val="00A05CFC"/>
    <w:rsid w:val="00A05E3B"/>
    <w:rsid w:val="00A06169"/>
    <w:rsid w:val="00A06177"/>
    <w:rsid w:val="00A06509"/>
    <w:rsid w:val="00A0658E"/>
    <w:rsid w:val="00A0661C"/>
    <w:rsid w:val="00A066A7"/>
    <w:rsid w:val="00A06A15"/>
    <w:rsid w:val="00A06A3B"/>
    <w:rsid w:val="00A06B8E"/>
    <w:rsid w:val="00A06CEC"/>
    <w:rsid w:val="00A06E34"/>
    <w:rsid w:val="00A070BB"/>
    <w:rsid w:val="00A072BB"/>
    <w:rsid w:val="00A074AE"/>
    <w:rsid w:val="00A077E6"/>
    <w:rsid w:val="00A07ABB"/>
    <w:rsid w:val="00A07C7B"/>
    <w:rsid w:val="00A101F5"/>
    <w:rsid w:val="00A10334"/>
    <w:rsid w:val="00A10905"/>
    <w:rsid w:val="00A10BA7"/>
    <w:rsid w:val="00A11402"/>
    <w:rsid w:val="00A11ABA"/>
    <w:rsid w:val="00A11AE4"/>
    <w:rsid w:val="00A11B99"/>
    <w:rsid w:val="00A11BC1"/>
    <w:rsid w:val="00A11CAD"/>
    <w:rsid w:val="00A11CEA"/>
    <w:rsid w:val="00A123EB"/>
    <w:rsid w:val="00A1248C"/>
    <w:rsid w:val="00A12AB4"/>
    <w:rsid w:val="00A12BAC"/>
    <w:rsid w:val="00A12CE8"/>
    <w:rsid w:val="00A12D34"/>
    <w:rsid w:val="00A1369E"/>
    <w:rsid w:val="00A14145"/>
    <w:rsid w:val="00A14264"/>
    <w:rsid w:val="00A14309"/>
    <w:rsid w:val="00A1484F"/>
    <w:rsid w:val="00A148FF"/>
    <w:rsid w:val="00A14C7A"/>
    <w:rsid w:val="00A14ED8"/>
    <w:rsid w:val="00A1519D"/>
    <w:rsid w:val="00A151F8"/>
    <w:rsid w:val="00A1596B"/>
    <w:rsid w:val="00A15E6D"/>
    <w:rsid w:val="00A1628C"/>
    <w:rsid w:val="00A16341"/>
    <w:rsid w:val="00A16538"/>
    <w:rsid w:val="00A16BB6"/>
    <w:rsid w:val="00A16C1C"/>
    <w:rsid w:val="00A16E19"/>
    <w:rsid w:val="00A1719D"/>
    <w:rsid w:val="00A17328"/>
    <w:rsid w:val="00A17506"/>
    <w:rsid w:val="00A17776"/>
    <w:rsid w:val="00A177C6"/>
    <w:rsid w:val="00A179EF"/>
    <w:rsid w:val="00A17C99"/>
    <w:rsid w:val="00A17F4A"/>
    <w:rsid w:val="00A2018F"/>
    <w:rsid w:val="00A201E5"/>
    <w:rsid w:val="00A202D6"/>
    <w:rsid w:val="00A20330"/>
    <w:rsid w:val="00A20501"/>
    <w:rsid w:val="00A207E9"/>
    <w:rsid w:val="00A207F0"/>
    <w:rsid w:val="00A2093E"/>
    <w:rsid w:val="00A20A9A"/>
    <w:rsid w:val="00A210A3"/>
    <w:rsid w:val="00A2124F"/>
    <w:rsid w:val="00A21260"/>
    <w:rsid w:val="00A2169A"/>
    <w:rsid w:val="00A2172F"/>
    <w:rsid w:val="00A21776"/>
    <w:rsid w:val="00A21ACE"/>
    <w:rsid w:val="00A21BF1"/>
    <w:rsid w:val="00A21C43"/>
    <w:rsid w:val="00A21C6F"/>
    <w:rsid w:val="00A22539"/>
    <w:rsid w:val="00A22709"/>
    <w:rsid w:val="00A22929"/>
    <w:rsid w:val="00A229B4"/>
    <w:rsid w:val="00A22B9C"/>
    <w:rsid w:val="00A22CB6"/>
    <w:rsid w:val="00A22CEC"/>
    <w:rsid w:val="00A22D61"/>
    <w:rsid w:val="00A23220"/>
    <w:rsid w:val="00A2352C"/>
    <w:rsid w:val="00A23967"/>
    <w:rsid w:val="00A23A0E"/>
    <w:rsid w:val="00A23A12"/>
    <w:rsid w:val="00A23BB9"/>
    <w:rsid w:val="00A23F99"/>
    <w:rsid w:val="00A24277"/>
    <w:rsid w:val="00A2445C"/>
    <w:rsid w:val="00A244E3"/>
    <w:rsid w:val="00A2453F"/>
    <w:rsid w:val="00A2458D"/>
    <w:rsid w:val="00A247AF"/>
    <w:rsid w:val="00A24B36"/>
    <w:rsid w:val="00A24FFE"/>
    <w:rsid w:val="00A253AD"/>
    <w:rsid w:val="00A25651"/>
    <w:rsid w:val="00A25AFB"/>
    <w:rsid w:val="00A25E09"/>
    <w:rsid w:val="00A25E43"/>
    <w:rsid w:val="00A26287"/>
    <w:rsid w:val="00A2656C"/>
    <w:rsid w:val="00A265EE"/>
    <w:rsid w:val="00A26EAF"/>
    <w:rsid w:val="00A270AE"/>
    <w:rsid w:val="00A27107"/>
    <w:rsid w:val="00A271E2"/>
    <w:rsid w:val="00A2728D"/>
    <w:rsid w:val="00A272AA"/>
    <w:rsid w:val="00A27487"/>
    <w:rsid w:val="00A279C5"/>
    <w:rsid w:val="00A27AB8"/>
    <w:rsid w:val="00A27C47"/>
    <w:rsid w:val="00A27E99"/>
    <w:rsid w:val="00A27EF2"/>
    <w:rsid w:val="00A301EA"/>
    <w:rsid w:val="00A30384"/>
    <w:rsid w:val="00A306D7"/>
    <w:rsid w:val="00A309B8"/>
    <w:rsid w:val="00A30B1B"/>
    <w:rsid w:val="00A310EE"/>
    <w:rsid w:val="00A31184"/>
    <w:rsid w:val="00A311F3"/>
    <w:rsid w:val="00A31364"/>
    <w:rsid w:val="00A313FA"/>
    <w:rsid w:val="00A314F4"/>
    <w:rsid w:val="00A31559"/>
    <w:rsid w:val="00A316DC"/>
    <w:rsid w:val="00A31761"/>
    <w:rsid w:val="00A3176E"/>
    <w:rsid w:val="00A31F8D"/>
    <w:rsid w:val="00A32104"/>
    <w:rsid w:val="00A32117"/>
    <w:rsid w:val="00A3252C"/>
    <w:rsid w:val="00A32626"/>
    <w:rsid w:val="00A329BE"/>
    <w:rsid w:val="00A32B43"/>
    <w:rsid w:val="00A3300F"/>
    <w:rsid w:val="00A33257"/>
    <w:rsid w:val="00A33392"/>
    <w:rsid w:val="00A334F7"/>
    <w:rsid w:val="00A33667"/>
    <w:rsid w:val="00A3379D"/>
    <w:rsid w:val="00A3397A"/>
    <w:rsid w:val="00A33993"/>
    <w:rsid w:val="00A33A48"/>
    <w:rsid w:val="00A33AD8"/>
    <w:rsid w:val="00A33C6E"/>
    <w:rsid w:val="00A34042"/>
    <w:rsid w:val="00A340D4"/>
    <w:rsid w:val="00A34650"/>
    <w:rsid w:val="00A34A91"/>
    <w:rsid w:val="00A350B5"/>
    <w:rsid w:val="00A35469"/>
    <w:rsid w:val="00A3550B"/>
    <w:rsid w:val="00A35CCE"/>
    <w:rsid w:val="00A35D47"/>
    <w:rsid w:val="00A35E28"/>
    <w:rsid w:val="00A35FFB"/>
    <w:rsid w:val="00A36230"/>
    <w:rsid w:val="00A3642B"/>
    <w:rsid w:val="00A3644A"/>
    <w:rsid w:val="00A36BDF"/>
    <w:rsid w:val="00A36D83"/>
    <w:rsid w:val="00A36DFE"/>
    <w:rsid w:val="00A3715D"/>
    <w:rsid w:val="00A373B6"/>
    <w:rsid w:val="00A377A2"/>
    <w:rsid w:val="00A37954"/>
    <w:rsid w:val="00A37BBD"/>
    <w:rsid w:val="00A37F01"/>
    <w:rsid w:val="00A405B3"/>
    <w:rsid w:val="00A4071E"/>
    <w:rsid w:val="00A4081B"/>
    <w:rsid w:val="00A40968"/>
    <w:rsid w:val="00A40AB3"/>
    <w:rsid w:val="00A40B26"/>
    <w:rsid w:val="00A40DCA"/>
    <w:rsid w:val="00A40EAF"/>
    <w:rsid w:val="00A410A0"/>
    <w:rsid w:val="00A411D6"/>
    <w:rsid w:val="00A41259"/>
    <w:rsid w:val="00A41261"/>
    <w:rsid w:val="00A41514"/>
    <w:rsid w:val="00A41808"/>
    <w:rsid w:val="00A41924"/>
    <w:rsid w:val="00A41A89"/>
    <w:rsid w:val="00A41CCB"/>
    <w:rsid w:val="00A41D36"/>
    <w:rsid w:val="00A423C3"/>
    <w:rsid w:val="00A425B6"/>
    <w:rsid w:val="00A43160"/>
    <w:rsid w:val="00A435A9"/>
    <w:rsid w:val="00A43632"/>
    <w:rsid w:val="00A4398E"/>
    <w:rsid w:val="00A43C38"/>
    <w:rsid w:val="00A43CCC"/>
    <w:rsid w:val="00A43CCD"/>
    <w:rsid w:val="00A43DCC"/>
    <w:rsid w:val="00A44175"/>
    <w:rsid w:val="00A44178"/>
    <w:rsid w:val="00A44599"/>
    <w:rsid w:val="00A446D8"/>
    <w:rsid w:val="00A44FD7"/>
    <w:rsid w:val="00A4507A"/>
    <w:rsid w:val="00A451EF"/>
    <w:rsid w:val="00A4545A"/>
    <w:rsid w:val="00A45518"/>
    <w:rsid w:val="00A457CF"/>
    <w:rsid w:val="00A45DFA"/>
    <w:rsid w:val="00A45E32"/>
    <w:rsid w:val="00A4604F"/>
    <w:rsid w:val="00A4657C"/>
    <w:rsid w:val="00A465B8"/>
    <w:rsid w:val="00A466E8"/>
    <w:rsid w:val="00A4691B"/>
    <w:rsid w:val="00A46A37"/>
    <w:rsid w:val="00A473AA"/>
    <w:rsid w:val="00A4742D"/>
    <w:rsid w:val="00A47CBF"/>
    <w:rsid w:val="00A47EF7"/>
    <w:rsid w:val="00A47F2B"/>
    <w:rsid w:val="00A503C1"/>
    <w:rsid w:val="00A503C6"/>
    <w:rsid w:val="00A505EE"/>
    <w:rsid w:val="00A50A73"/>
    <w:rsid w:val="00A50E82"/>
    <w:rsid w:val="00A51240"/>
    <w:rsid w:val="00A514B9"/>
    <w:rsid w:val="00A514F6"/>
    <w:rsid w:val="00A51693"/>
    <w:rsid w:val="00A51C1A"/>
    <w:rsid w:val="00A52087"/>
    <w:rsid w:val="00A5227D"/>
    <w:rsid w:val="00A52413"/>
    <w:rsid w:val="00A52486"/>
    <w:rsid w:val="00A5287D"/>
    <w:rsid w:val="00A5291D"/>
    <w:rsid w:val="00A52D38"/>
    <w:rsid w:val="00A52FD6"/>
    <w:rsid w:val="00A530ED"/>
    <w:rsid w:val="00A5322A"/>
    <w:rsid w:val="00A5363C"/>
    <w:rsid w:val="00A537BA"/>
    <w:rsid w:val="00A5383C"/>
    <w:rsid w:val="00A53C54"/>
    <w:rsid w:val="00A53DC3"/>
    <w:rsid w:val="00A5434F"/>
    <w:rsid w:val="00A54387"/>
    <w:rsid w:val="00A54568"/>
    <w:rsid w:val="00A5468B"/>
    <w:rsid w:val="00A546CA"/>
    <w:rsid w:val="00A547CC"/>
    <w:rsid w:val="00A54803"/>
    <w:rsid w:val="00A54D36"/>
    <w:rsid w:val="00A54E9A"/>
    <w:rsid w:val="00A551D1"/>
    <w:rsid w:val="00A55300"/>
    <w:rsid w:val="00A55358"/>
    <w:rsid w:val="00A55398"/>
    <w:rsid w:val="00A55469"/>
    <w:rsid w:val="00A55576"/>
    <w:rsid w:val="00A55864"/>
    <w:rsid w:val="00A5594C"/>
    <w:rsid w:val="00A55DC9"/>
    <w:rsid w:val="00A55ED3"/>
    <w:rsid w:val="00A561D5"/>
    <w:rsid w:val="00A563E7"/>
    <w:rsid w:val="00A564F2"/>
    <w:rsid w:val="00A56C03"/>
    <w:rsid w:val="00A57124"/>
    <w:rsid w:val="00A57177"/>
    <w:rsid w:val="00A57216"/>
    <w:rsid w:val="00A572C2"/>
    <w:rsid w:val="00A57558"/>
    <w:rsid w:val="00A575A2"/>
    <w:rsid w:val="00A576FB"/>
    <w:rsid w:val="00A579A9"/>
    <w:rsid w:val="00A57D21"/>
    <w:rsid w:val="00A57F3E"/>
    <w:rsid w:val="00A60044"/>
    <w:rsid w:val="00A60274"/>
    <w:rsid w:val="00A606DB"/>
    <w:rsid w:val="00A60A45"/>
    <w:rsid w:val="00A60B52"/>
    <w:rsid w:val="00A610D5"/>
    <w:rsid w:val="00A61334"/>
    <w:rsid w:val="00A614B5"/>
    <w:rsid w:val="00A614FD"/>
    <w:rsid w:val="00A61589"/>
    <w:rsid w:val="00A616B1"/>
    <w:rsid w:val="00A6191D"/>
    <w:rsid w:val="00A61B95"/>
    <w:rsid w:val="00A623C5"/>
    <w:rsid w:val="00A626B8"/>
    <w:rsid w:val="00A62881"/>
    <w:rsid w:val="00A62960"/>
    <w:rsid w:val="00A629AA"/>
    <w:rsid w:val="00A629CC"/>
    <w:rsid w:val="00A62A33"/>
    <w:rsid w:val="00A62E96"/>
    <w:rsid w:val="00A62F56"/>
    <w:rsid w:val="00A62F84"/>
    <w:rsid w:val="00A632AD"/>
    <w:rsid w:val="00A63397"/>
    <w:rsid w:val="00A63798"/>
    <w:rsid w:val="00A637B7"/>
    <w:rsid w:val="00A6396A"/>
    <w:rsid w:val="00A6407C"/>
    <w:rsid w:val="00A64181"/>
    <w:rsid w:val="00A64903"/>
    <w:rsid w:val="00A649CF"/>
    <w:rsid w:val="00A64E3A"/>
    <w:rsid w:val="00A64FBA"/>
    <w:rsid w:val="00A651E3"/>
    <w:rsid w:val="00A6545C"/>
    <w:rsid w:val="00A656C0"/>
    <w:rsid w:val="00A657FB"/>
    <w:rsid w:val="00A65847"/>
    <w:rsid w:val="00A65864"/>
    <w:rsid w:val="00A65C3D"/>
    <w:rsid w:val="00A65FC2"/>
    <w:rsid w:val="00A65FF7"/>
    <w:rsid w:val="00A66006"/>
    <w:rsid w:val="00A663D9"/>
    <w:rsid w:val="00A6654D"/>
    <w:rsid w:val="00A66800"/>
    <w:rsid w:val="00A66811"/>
    <w:rsid w:val="00A668A0"/>
    <w:rsid w:val="00A668AE"/>
    <w:rsid w:val="00A66976"/>
    <w:rsid w:val="00A66AC0"/>
    <w:rsid w:val="00A66DB0"/>
    <w:rsid w:val="00A672BC"/>
    <w:rsid w:val="00A67726"/>
    <w:rsid w:val="00A678A3"/>
    <w:rsid w:val="00A679DA"/>
    <w:rsid w:val="00A67A90"/>
    <w:rsid w:val="00A67B5A"/>
    <w:rsid w:val="00A67EC2"/>
    <w:rsid w:val="00A67F80"/>
    <w:rsid w:val="00A67FC7"/>
    <w:rsid w:val="00A70022"/>
    <w:rsid w:val="00A70267"/>
    <w:rsid w:val="00A704E4"/>
    <w:rsid w:val="00A7058F"/>
    <w:rsid w:val="00A70DF0"/>
    <w:rsid w:val="00A70FCA"/>
    <w:rsid w:val="00A71239"/>
    <w:rsid w:val="00A713C6"/>
    <w:rsid w:val="00A7144D"/>
    <w:rsid w:val="00A7189A"/>
    <w:rsid w:val="00A71B21"/>
    <w:rsid w:val="00A71BF8"/>
    <w:rsid w:val="00A71DDE"/>
    <w:rsid w:val="00A72069"/>
    <w:rsid w:val="00A72418"/>
    <w:rsid w:val="00A726B5"/>
    <w:rsid w:val="00A729D2"/>
    <w:rsid w:val="00A73015"/>
    <w:rsid w:val="00A730DF"/>
    <w:rsid w:val="00A730E4"/>
    <w:rsid w:val="00A73220"/>
    <w:rsid w:val="00A73402"/>
    <w:rsid w:val="00A7344D"/>
    <w:rsid w:val="00A73DD2"/>
    <w:rsid w:val="00A740B7"/>
    <w:rsid w:val="00A7421E"/>
    <w:rsid w:val="00A74405"/>
    <w:rsid w:val="00A746EC"/>
    <w:rsid w:val="00A74BBA"/>
    <w:rsid w:val="00A74D9E"/>
    <w:rsid w:val="00A74FE4"/>
    <w:rsid w:val="00A75127"/>
    <w:rsid w:val="00A7581B"/>
    <w:rsid w:val="00A75C4D"/>
    <w:rsid w:val="00A75EE9"/>
    <w:rsid w:val="00A760B7"/>
    <w:rsid w:val="00A76286"/>
    <w:rsid w:val="00A76753"/>
    <w:rsid w:val="00A77014"/>
    <w:rsid w:val="00A7702C"/>
    <w:rsid w:val="00A77538"/>
    <w:rsid w:val="00A7782F"/>
    <w:rsid w:val="00A77A1B"/>
    <w:rsid w:val="00A77ECB"/>
    <w:rsid w:val="00A77F02"/>
    <w:rsid w:val="00A80041"/>
    <w:rsid w:val="00A8012F"/>
    <w:rsid w:val="00A801E7"/>
    <w:rsid w:val="00A803B1"/>
    <w:rsid w:val="00A804B6"/>
    <w:rsid w:val="00A805D1"/>
    <w:rsid w:val="00A806D3"/>
    <w:rsid w:val="00A80AB0"/>
    <w:rsid w:val="00A80E3E"/>
    <w:rsid w:val="00A80FA6"/>
    <w:rsid w:val="00A811EA"/>
    <w:rsid w:val="00A81221"/>
    <w:rsid w:val="00A813D0"/>
    <w:rsid w:val="00A814C5"/>
    <w:rsid w:val="00A81878"/>
    <w:rsid w:val="00A82171"/>
    <w:rsid w:val="00A82354"/>
    <w:rsid w:val="00A8248A"/>
    <w:rsid w:val="00A825D9"/>
    <w:rsid w:val="00A8296A"/>
    <w:rsid w:val="00A82BC5"/>
    <w:rsid w:val="00A82BF7"/>
    <w:rsid w:val="00A82F1D"/>
    <w:rsid w:val="00A82F29"/>
    <w:rsid w:val="00A82FB6"/>
    <w:rsid w:val="00A82FC7"/>
    <w:rsid w:val="00A830D1"/>
    <w:rsid w:val="00A835E8"/>
    <w:rsid w:val="00A836CF"/>
    <w:rsid w:val="00A836DE"/>
    <w:rsid w:val="00A83702"/>
    <w:rsid w:val="00A8382D"/>
    <w:rsid w:val="00A83BF4"/>
    <w:rsid w:val="00A83DA6"/>
    <w:rsid w:val="00A83FEB"/>
    <w:rsid w:val="00A84017"/>
    <w:rsid w:val="00A84165"/>
    <w:rsid w:val="00A8433F"/>
    <w:rsid w:val="00A8448C"/>
    <w:rsid w:val="00A84804"/>
    <w:rsid w:val="00A84AC5"/>
    <w:rsid w:val="00A84C4C"/>
    <w:rsid w:val="00A84DE3"/>
    <w:rsid w:val="00A84EDD"/>
    <w:rsid w:val="00A8520F"/>
    <w:rsid w:val="00A8571B"/>
    <w:rsid w:val="00A85788"/>
    <w:rsid w:val="00A857A8"/>
    <w:rsid w:val="00A85804"/>
    <w:rsid w:val="00A85A45"/>
    <w:rsid w:val="00A85B84"/>
    <w:rsid w:val="00A85D9B"/>
    <w:rsid w:val="00A85EFB"/>
    <w:rsid w:val="00A860B9"/>
    <w:rsid w:val="00A8641D"/>
    <w:rsid w:val="00A86526"/>
    <w:rsid w:val="00A86645"/>
    <w:rsid w:val="00A867D7"/>
    <w:rsid w:val="00A867EE"/>
    <w:rsid w:val="00A86FBA"/>
    <w:rsid w:val="00A870B7"/>
    <w:rsid w:val="00A87438"/>
    <w:rsid w:val="00A876A0"/>
    <w:rsid w:val="00A876DF"/>
    <w:rsid w:val="00A8783B"/>
    <w:rsid w:val="00A87845"/>
    <w:rsid w:val="00A90145"/>
    <w:rsid w:val="00A9045F"/>
    <w:rsid w:val="00A90932"/>
    <w:rsid w:val="00A90A37"/>
    <w:rsid w:val="00A90A7A"/>
    <w:rsid w:val="00A90BBB"/>
    <w:rsid w:val="00A90D62"/>
    <w:rsid w:val="00A911F0"/>
    <w:rsid w:val="00A91406"/>
    <w:rsid w:val="00A916C6"/>
    <w:rsid w:val="00A9173A"/>
    <w:rsid w:val="00A919F0"/>
    <w:rsid w:val="00A91E07"/>
    <w:rsid w:val="00A92257"/>
    <w:rsid w:val="00A92463"/>
    <w:rsid w:val="00A924A7"/>
    <w:rsid w:val="00A92C77"/>
    <w:rsid w:val="00A92E9F"/>
    <w:rsid w:val="00A930D9"/>
    <w:rsid w:val="00A9338C"/>
    <w:rsid w:val="00A933A5"/>
    <w:rsid w:val="00A933E3"/>
    <w:rsid w:val="00A93589"/>
    <w:rsid w:val="00A9363A"/>
    <w:rsid w:val="00A937A5"/>
    <w:rsid w:val="00A93BFB"/>
    <w:rsid w:val="00A93E48"/>
    <w:rsid w:val="00A93E60"/>
    <w:rsid w:val="00A944C8"/>
    <w:rsid w:val="00A94789"/>
    <w:rsid w:val="00A947F3"/>
    <w:rsid w:val="00A94848"/>
    <w:rsid w:val="00A94BBA"/>
    <w:rsid w:val="00A94E38"/>
    <w:rsid w:val="00A9506F"/>
    <w:rsid w:val="00A950AB"/>
    <w:rsid w:val="00A95224"/>
    <w:rsid w:val="00A952E5"/>
    <w:rsid w:val="00A95636"/>
    <w:rsid w:val="00A95798"/>
    <w:rsid w:val="00A9584E"/>
    <w:rsid w:val="00A958A3"/>
    <w:rsid w:val="00A95956"/>
    <w:rsid w:val="00A95B31"/>
    <w:rsid w:val="00A95BC2"/>
    <w:rsid w:val="00A95CEB"/>
    <w:rsid w:val="00A95D37"/>
    <w:rsid w:val="00A95D51"/>
    <w:rsid w:val="00A95F72"/>
    <w:rsid w:val="00A961D4"/>
    <w:rsid w:val="00A961D7"/>
    <w:rsid w:val="00A96460"/>
    <w:rsid w:val="00A965FF"/>
    <w:rsid w:val="00A96B80"/>
    <w:rsid w:val="00A96CA0"/>
    <w:rsid w:val="00A970F6"/>
    <w:rsid w:val="00A971F1"/>
    <w:rsid w:val="00A974D3"/>
    <w:rsid w:val="00A9771D"/>
    <w:rsid w:val="00A97CC5"/>
    <w:rsid w:val="00A97D69"/>
    <w:rsid w:val="00A97F31"/>
    <w:rsid w:val="00AA0161"/>
    <w:rsid w:val="00AA031D"/>
    <w:rsid w:val="00AA084A"/>
    <w:rsid w:val="00AA09F4"/>
    <w:rsid w:val="00AA0D67"/>
    <w:rsid w:val="00AA0DD4"/>
    <w:rsid w:val="00AA0F01"/>
    <w:rsid w:val="00AA0F2C"/>
    <w:rsid w:val="00AA1087"/>
    <w:rsid w:val="00AA11F8"/>
    <w:rsid w:val="00AA139B"/>
    <w:rsid w:val="00AA1742"/>
    <w:rsid w:val="00AA1CBC"/>
    <w:rsid w:val="00AA1E67"/>
    <w:rsid w:val="00AA210A"/>
    <w:rsid w:val="00AA21FA"/>
    <w:rsid w:val="00AA226A"/>
    <w:rsid w:val="00AA237F"/>
    <w:rsid w:val="00AA2561"/>
    <w:rsid w:val="00AA29B1"/>
    <w:rsid w:val="00AA2AB9"/>
    <w:rsid w:val="00AA3093"/>
    <w:rsid w:val="00AA30F2"/>
    <w:rsid w:val="00AA312E"/>
    <w:rsid w:val="00AA342A"/>
    <w:rsid w:val="00AA3501"/>
    <w:rsid w:val="00AA3609"/>
    <w:rsid w:val="00AA36FA"/>
    <w:rsid w:val="00AA36FD"/>
    <w:rsid w:val="00AA3812"/>
    <w:rsid w:val="00AA3B86"/>
    <w:rsid w:val="00AA3EA4"/>
    <w:rsid w:val="00AA40F1"/>
    <w:rsid w:val="00AA4406"/>
    <w:rsid w:val="00AA4BE4"/>
    <w:rsid w:val="00AA4E60"/>
    <w:rsid w:val="00AA500E"/>
    <w:rsid w:val="00AA5066"/>
    <w:rsid w:val="00AA51BB"/>
    <w:rsid w:val="00AA5222"/>
    <w:rsid w:val="00AA52FB"/>
    <w:rsid w:val="00AA55AF"/>
    <w:rsid w:val="00AA5662"/>
    <w:rsid w:val="00AA5D80"/>
    <w:rsid w:val="00AA5F0A"/>
    <w:rsid w:val="00AA5F64"/>
    <w:rsid w:val="00AA6207"/>
    <w:rsid w:val="00AA620B"/>
    <w:rsid w:val="00AA62F2"/>
    <w:rsid w:val="00AA6335"/>
    <w:rsid w:val="00AA6381"/>
    <w:rsid w:val="00AA6716"/>
    <w:rsid w:val="00AA678C"/>
    <w:rsid w:val="00AA68CE"/>
    <w:rsid w:val="00AA6B02"/>
    <w:rsid w:val="00AA6E76"/>
    <w:rsid w:val="00AA72D9"/>
    <w:rsid w:val="00AA7562"/>
    <w:rsid w:val="00AA7986"/>
    <w:rsid w:val="00AA7B4F"/>
    <w:rsid w:val="00AA7E2D"/>
    <w:rsid w:val="00AA7EA1"/>
    <w:rsid w:val="00AB00E3"/>
    <w:rsid w:val="00AB0173"/>
    <w:rsid w:val="00AB082D"/>
    <w:rsid w:val="00AB08E7"/>
    <w:rsid w:val="00AB0D01"/>
    <w:rsid w:val="00AB0FC7"/>
    <w:rsid w:val="00AB142C"/>
    <w:rsid w:val="00AB143D"/>
    <w:rsid w:val="00AB1687"/>
    <w:rsid w:val="00AB174F"/>
    <w:rsid w:val="00AB193E"/>
    <w:rsid w:val="00AB1BCC"/>
    <w:rsid w:val="00AB1C20"/>
    <w:rsid w:val="00AB1CC2"/>
    <w:rsid w:val="00AB1D06"/>
    <w:rsid w:val="00AB21EA"/>
    <w:rsid w:val="00AB2470"/>
    <w:rsid w:val="00AB2717"/>
    <w:rsid w:val="00AB29DF"/>
    <w:rsid w:val="00AB2A47"/>
    <w:rsid w:val="00AB2B30"/>
    <w:rsid w:val="00AB2D2E"/>
    <w:rsid w:val="00AB3142"/>
    <w:rsid w:val="00AB36EE"/>
    <w:rsid w:val="00AB3966"/>
    <w:rsid w:val="00AB3B95"/>
    <w:rsid w:val="00AB3BCF"/>
    <w:rsid w:val="00AB41BF"/>
    <w:rsid w:val="00AB4282"/>
    <w:rsid w:val="00AB4287"/>
    <w:rsid w:val="00AB44DF"/>
    <w:rsid w:val="00AB46A4"/>
    <w:rsid w:val="00AB4762"/>
    <w:rsid w:val="00AB4B08"/>
    <w:rsid w:val="00AB4BC0"/>
    <w:rsid w:val="00AB4C95"/>
    <w:rsid w:val="00AB4D34"/>
    <w:rsid w:val="00AB52E1"/>
    <w:rsid w:val="00AB53A2"/>
    <w:rsid w:val="00AB546D"/>
    <w:rsid w:val="00AB5645"/>
    <w:rsid w:val="00AB58A9"/>
    <w:rsid w:val="00AB5AFB"/>
    <w:rsid w:val="00AB5B3D"/>
    <w:rsid w:val="00AB5B69"/>
    <w:rsid w:val="00AB5C02"/>
    <w:rsid w:val="00AB5DB8"/>
    <w:rsid w:val="00AB62DC"/>
    <w:rsid w:val="00AB62ED"/>
    <w:rsid w:val="00AB646F"/>
    <w:rsid w:val="00AB6769"/>
    <w:rsid w:val="00AB68A5"/>
    <w:rsid w:val="00AB6CA0"/>
    <w:rsid w:val="00AB6CAE"/>
    <w:rsid w:val="00AB6DF0"/>
    <w:rsid w:val="00AB7043"/>
    <w:rsid w:val="00AB713D"/>
    <w:rsid w:val="00AB72FB"/>
    <w:rsid w:val="00AB7444"/>
    <w:rsid w:val="00AB777B"/>
    <w:rsid w:val="00AB77C7"/>
    <w:rsid w:val="00AB793D"/>
    <w:rsid w:val="00AB7B25"/>
    <w:rsid w:val="00AC0107"/>
    <w:rsid w:val="00AC0143"/>
    <w:rsid w:val="00AC0244"/>
    <w:rsid w:val="00AC029F"/>
    <w:rsid w:val="00AC040A"/>
    <w:rsid w:val="00AC04BA"/>
    <w:rsid w:val="00AC0A7B"/>
    <w:rsid w:val="00AC114A"/>
    <w:rsid w:val="00AC134F"/>
    <w:rsid w:val="00AC159C"/>
    <w:rsid w:val="00AC15AD"/>
    <w:rsid w:val="00AC16DA"/>
    <w:rsid w:val="00AC19B2"/>
    <w:rsid w:val="00AC1B60"/>
    <w:rsid w:val="00AC1F10"/>
    <w:rsid w:val="00AC1F40"/>
    <w:rsid w:val="00AC209A"/>
    <w:rsid w:val="00AC228A"/>
    <w:rsid w:val="00AC2306"/>
    <w:rsid w:val="00AC236C"/>
    <w:rsid w:val="00AC2524"/>
    <w:rsid w:val="00AC25FC"/>
    <w:rsid w:val="00AC26D3"/>
    <w:rsid w:val="00AC27EF"/>
    <w:rsid w:val="00AC29ED"/>
    <w:rsid w:val="00AC2A0D"/>
    <w:rsid w:val="00AC2E77"/>
    <w:rsid w:val="00AC2E95"/>
    <w:rsid w:val="00AC2F0E"/>
    <w:rsid w:val="00AC2F7B"/>
    <w:rsid w:val="00AC32DC"/>
    <w:rsid w:val="00AC33AF"/>
    <w:rsid w:val="00AC3479"/>
    <w:rsid w:val="00AC41E3"/>
    <w:rsid w:val="00AC422D"/>
    <w:rsid w:val="00AC42C6"/>
    <w:rsid w:val="00AC4489"/>
    <w:rsid w:val="00AC448F"/>
    <w:rsid w:val="00AC44AA"/>
    <w:rsid w:val="00AC4C66"/>
    <w:rsid w:val="00AC4E62"/>
    <w:rsid w:val="00AC5290"/>
    <w:rsid w:val="00AC53D1"/>
    <w:rsid w:val="00AC55CC"/>
    <w:rsid w:val="00AC55FD"/>
    <w:rsid w:val="00AC57BD"/>
    <w:rsid w:val="00AC5A7F"/>
    <w:rsid w:val="00AC5C4F"/>
    <w:rsid w:val="00AC5FD1"/>
    <w:rsid w:val="00AC6023"/>
    <w:rsid w:val="00AC6238"/>
    <w:rsid w:val="00AC66C2"/>
    <w:rsid w:val="00AC6740"/>
    <w:rsid w:val="00AC6777"/>
    <w:rsid w:val="00AC6ADE"/>
    <w:rsid w:val="00AC6F0F"/>
    <w:rsid w:val="00AC6F9F"/>
    <w:rsid w:val="00AC719A"/>
    <w:rsid w:val="00AC734D"/>
    <w:rsid w:val="00AC7356"/>
    <w:rsid w:val="00AC7501"/>
    <w:rsid w:val="00AC75E7"/>
    <w:rsid w:val="00AC7BB6"/>
    <w:rsid w:val="00AC7EE0"/>
    <w:rsid w:val="00AD0290"/>
    <w:rsid w:val="00AD02DF"/>
    <w:rsid w:val="00AD0422"/>
    <w:rsid w:val="00AD0601"/>
    <w:rsid w:val="00AD06DA"/>
    <w:rsid w:val="00AD0730"/>
    <w:rsid w:val="00AD0785"/>
    <w:rsid w:val="00AD08C1"/>
    <w:rsid w:val="00AD0933"/>
    <w:rsid w:val="00AD0AAB"/>
    <w:rsid w:val="00AD13D0"/>
    <w:rsid w:val="00AD1710"/>
    <w:rsid w:val="00AD1A6C"/>
    <w:rsid w:val="00AD1D41"/>
    <w:rsid w:val="00AD2360"/>
    <w:rsid w:val="00AD25B8"/>
    <w:rsid w:val="00AD2F1B"/>
    <w:rsid w:val="00AD3226"/>
    <w:rsid w:val="00AD3363"/>
    <w:rsid w:val="00AD33CA"/>
    <w:rsid w:val="00AD3469"/>
    <w:rsid w:val="00AD349E"/>
    <w:rsid w:val="00AD35C6"/>
    <w:rsid w:val="00AD369D"/>
    <w:rsid w:val="00AD37B2"/>
    <w:rsid w:val="00AD3C40"/>
    <w:rsid w:val="00AD401A"/>
    <w:rsid w:val="00AD4030"/>
    <w:rsid w:val="00AD44F2"/>
    <w:rsid w:val="00AD46E2"/>
    <w:rsid w:val="00AD4857"/>
    <w:rsid w:val="00AD4914"/>
    <w:rsid w:val="00AD4A33"/>
    <w:rsid w:val="00AD4D88"/>
    <w:rsid w:val="00AD4F2D"/>
    <w:rsid w:val="00AD539E"/>
    <w:rsid w:val="00AD5468"/>
    <w:rsid w:val="00AD5699"/>
    <w:rsid w:val="00AD5858"/>
    <w:rsid w:val="00AD593D"/>
    <w:rsid w:val="00AD5C7F"/>
    <w:rsid w:val="00AD5F59"/>
    <w:rsid w:val="00AD64F0"/>
    <w:rsid w:val="00AD658E"/>
    <w:rsid w:val="00AD6BE8"/>
    <w:rsid w:val="00AD6D43"/>
    <w:rsid w:val="00AD6F51"/>
    <w:rsid w:val="00AD6FAE"/>
    <w:rsid w:val="00AD7057"/>
    <w:rsid w:val="00AD7315"/>
    <w:rsid w:val="00AD746D"/>
    <w:rsid w:val="00AD74F4"/>
    <w:rsid w:val="00AD7AA8"/>
    <w:rsid w:val="00AD7B27"/>
    <w:rsid w:val="00AD7EA2"/>
    <w:rsid w:val="00AE0146"/>
    <w:rsid w:val="00AE034D"/>
    <w:rsid w:val="00AE050C"/>
    <w:rsid w:val="00AE0538"/>
    <w:rsid w:val="00AE057C"/>
    <w:rsid w:val="00AE098A"/>
    <w:rsid w:val="00AE0A61"/>
    <w:rsid w:val="00AE0C4B"/>
    <w:rsid w:val="00AE0CEF"/>
    <w:rsid w:val="00AE1033"/>
    <w:rsid w:val="00AE13B1"/>
    <w:rsid w:val="00AE1718"/>
    <w:rsid w:val="00AE199A"/>
    <w:rsid w:val="00AE1A25"/>
    <w:rsid w:val="00AE1D1A"/>
    <w:rsid w:val="00AE20C0"/>
    <w:rsid w:val="00AE211F"/>
    <w:rsid w:val="00AE2128"/>
    <w:rsid w:val="00AE23E0"/>
    <w:rsid w:val="00AE2595"/>
    <w:rsid w:val="00AE2D08"/>
    <w:rsid w:val="00AE2DE3"/>
    <w:rsid w:val="00AE2DED"/>
    <w:rsid w:val="00AE2EB9"/>
    <w:rsid w:val="00AE2EC0"/>
    <w:rsid w:val="00AE3064"/>
    <w:rsid w:val="00AE311C"/>
    <w:rsid w:val="00AE32F7"/>
    <w:rsid w:val="00AE3390"/>
    <w:rsid w:val="00AE348D"/>
    <w:rsid w:val="00AE34BB"/>
    <w:rsid w:val="00AE3E80"/>
    <w:rsid w:val="00AE408C"/>
    <w:rsid w:val="00AE43EE"/>
    <w:rsid w:val="00AE4601"/>
    <w:rsid w:val="00AE4D44"/>
    <w:rsid w:val="00AE5103"/>
    <w:rsid w:val="00AE5240"/>
    <w:rsid w:val="00AE54D6"/>
    <w:rsid w:val="00AE556F"/>
    <w:rsid w:val="00AE5B0D"/>
    <w:rsid w:val="00AE5C53"/>
    <w:rsid w:val="00AE60FD"/>
    <w:rsid w:val="00AE6348"/>
    <w:rsid w:val="00AE6F5A"/>
    <w:rsid w:val="00AE6F76"/>
    <w:rsid w:val="00AE70C4"/>
    <w:rsid w:val="00AE70D8"/>
    <w:rsid w:val="00AE712A"/>
    <w:rsid w:val="00AE7370"/>
    <w:rsid w:val="00AE74B4"/>
    <w:rsid w:val="00AE7546"/>
    <w:rsid w:val="00AE770A"/>
    <w:rsid w:val="00AE7745"/>
    <w:rsid w:val="00AE775A"/>
    <w:rsid w:val="00AE7939"/>
    <w:rsid w:val="00AE7993"/>
    <w:rsid w:val="00AE7A29"/>
    <w:rsid w:val="00AE7AE1"/>
    <w:rsid w:val="00AE7C6B"/>
    <w:rsid w:val="00AF004D"/>
    <w:rsid w:val="00AF01FE"/>
    <w:rsid w:val="00AF022B"/>
    <w:rsid w:val="00AF04FC"/>
    <w:rsid w:val="00AF0507"/>
    <w:rsid w:val="00AF06DD"/>
    <w:rsid w:val="00AF0CFC"/>
    <w:rsid w:val="00AF18A8"/>
    <w:rsid w:val="00AF199F"/>
    <w:rsid w:val="00AF1BDB"/>
    <w:rsid w:val="00AF1DAC"/>
    <w:rsid w:val="00AF1E2A"/>
    <w:rsid w:val="00AF1E3D"/>
    <w:rsid w:val="00AF1E95"/>
    <w:rsid w:val="00AF202D"/>
    <w:rsid w:val="00AF21D9"/>
    <w:rsid w:val="00AF2218"/>
    <w:rsid w:val="00AF22C4"/>
    <w:rsid w:val="00AF237C"/>
    <w:rsid w:val="00AF2550"/>
    <w:rsid w:val="00AF270F"/>
    <w:rsid w:val="00AF2792"/>
    <w:rsid w:val="00AF29E0"/>
    <w:rsid w:val="00AF2B80"/>
    <w:rsid w:val="00AF2DC0"/>
    <w:rsid w:val="00AF2DE7"/>
    <w:rsid w:val="00AF2FBC"/>
    <w:rsid w:val="00AF3219"/>
    <w:rsid w:val="00AF32CA"/>
    <w:rsid w:val="00AF373C"/>
    <w:rsid w:val="00AF3B27"/>
    <w:rsid w:val="00AF3D9A"/>
    <w:rsid w:val="00AF3FE7"/>
    <w:rsid w:val="00AF41E9"/>
    <w:rsid w:val="00AF4234"/>
    <w:rsid w:val="00AF4661"/>
    <w:rsid w:val="00AF4767"/>
    <w:rsid w:val="00AF4833"/>
    <w:rsid w:val="00AF4A00"/>
    <w:rsid w:val="00AF4A68"/>
    <w:rsid w:val="00AF4F3C"/>
    <w:rsid w:val="00AF504A"/>
    <w:rsid w:val="00AF5259"/>
    <w:rsid w:val="00AF539E"/>
    <w:rsid w:val="00AF5661"/>
    <w:rsid w:val="00AF5725"/>
    <w:rsid w:val="00AF5ABB"/>
    <w:rsid w:val="00AF5C22"/>
    <w:rsid w:val="00AF6557"/>
    <w:rsid w:val="00AF67BE"/>
    <w:rsid w:val="00AF6C26"/>
    <w:rsid w:val="00AF6CC6"/>
    <w:rsid w:val="00AF6D1B"/>
    <w:rsid w:val="00AF7503"/>
    <w:rsid w:val="00AF7662"/>
    <w:rsid w:val="00AF7762"/>
    <w:rsid w:val="00AF79F3"/>
    <w:rsid w:val="00AF7A1A"/>
    <w:rsid w:val="00AF7BB2"/>
    <w:rsid w:val="00AF7F9F"/>
    <w:rsid w:val="00B007C8"/>
    <w:rsid w:val="00B008DF"/>
    <w:rsid w:val="00B00A59"/>
    <w:rsid w:val="00B00A89"/>
    <w:rsid w:val="00B00AEA"/>
    <w:rsid w:val="00B00D85"/>
    <w:rsid w:val="00B00ED6"/>
    <w:rsid w:val="00B010CA"/>
    <w:rsid w:val="00B01791"/>
    <w:rsid w:val="00B01807"/>
    <w:rsid w:val="00B01944"/>
    <w:rsid w:val="00B022E3"/>
    <w:rsid w:val="00B023A4"/>
    <w:rsid w:val="00B0274A"/>
    <w:rsid w:val="00B0275D"/>
    <w:rsid w:val="00B02D2A"/>
    <w:rsid w:val="00B02E74"/>
    <w:rsid w:val="00B0317C"/>
    <w:rsid w:val="00B03387"/>
    <w:rsid w:val="00B03442"/>
    <w:rsid w:val="00B038E4"/>
    <w:rsid w:val="00B03A80"/>
    <w:rsid w:val="00B03C17"/>
    <w:rsid w:val="00B03C82"/>
    <w:rsid w:val="00B03D21"/>
    <w:rsid w:val="00B03E39"/>
    <w:rsid w:val="00B03E52"/>
    <w:rsid w:val="00B0410D"/>
    <w:rsid w:val="00B043B3"/>
    <w:rsid w:val="00B04778"/>
    <w:rsid w:val="00B04A07"/>
    <w:rsid w:val="00B04D14"/>
    <w:rsid w:val="00B04DD3"/>
    <w:rsid w:val="00B04E6C"/>
    <w:rsid w:val="00B0508A"/>
    <w:rsid w:val="00B05182"/>
    <w:rsid w:val="00B051FF"/>
    <w:rsid w:val="00B05786"/>
    <w:rsid w:val="00B057B6"/>
    <w:rsid w:val="00B0595F"/>
    <w:rsid w:val="00B05A1B"/>
    <w:rsid w:val="00B05E6A"/>
    <w:rsid w:val="00B0632D"/>
    <w:rsid w:val="00B06398"/>
    <w:rsid w:val="00B06408"/>
    <w:rsid w:val="00B06463"/>
    <w:rsid w:val="00B065EF"/>
    <w:rsid w:val="00B0669F"/>
    <w:rsid w:val="00B06DA2"/>
    <w:rsid w:val="00B06F85"/>
    <w:rsid w:val="00B07065"/>
    <w:rsid w:val="00B07150"/>
    <w:rsid w:val="00B07275"/>
    <w:rsid w:val="00B0732E"/>
    <w:rsid w:val="00B07437"/>
    <w:rsid w:val="00B07515"/>
    <w:rsid w:val="00B0784A"/>
    <w:rsid w:val="00B07A93"/>
    <w:rsid w:val="00B07DB8"/>
    <w:rsid w:val="00B07E43"/>
    <w:rsid w:val="00B07EC4"/>
    <w:rsid w:val="00B10080"/>
    <w:rsid w:val="00B1051F"/>
    <w:rsid w:val="00B10792"/>
    <w:rsid w:val="00B10BE1"/>
    <w:rsid w:val="00B1150B"/>
    <w:rsid w:val="00B11D43"/>
    <w:rsid w:val="00B11DE1"/>
    <w:rsid w:val="00B11FA4"/>
    <w:rsid w:val="00B12194"/>
    <w:rsid w:val="00B1232A"/>
    <w:rsid w:val="00B12562"/>
    <w:rsid w:val="00B12589"/>
    <w:rsid w:val="00B1260D"/>
    <w:rsid w:val="00B12850"/>
    <w:rsid w:val="00B12C35"/>
    <w:rsid w:val="00B12EC2"/>
    <w:rsid w:val="00B12F4A"/>
    <w:rsid w:val="00B1322B"/>
    <w:rsid w:val="00B132C1"/>
    <w:rsid w:val="00B13A99"/>
    <w:rsid w:val="00B13D4B"/>
    <w:rsid w:val="00B13F43"/>
    <w:rsid w:val="00B13F97"/>
    <w:rsid w:val="00B140B6"/>
    <w:rsid w:val="00B14208"/>
    <w:rsid w:val="00B143B1"/>
    <w:rsid w:val="00B14430"/>
    <w:rsid w:val="00B146FE"/>
    <w:rsid w:val="00B148AD"/>
    <w:rsid w:val="00B149C9"/>
    <w:rsid w:val="00B14D35"/>
    <w:rsid w:val="00B14E31"/>
    <w:rsid w:val="00B15788"/>
    <w:rsid w:val="00B158F2"/>
    <w:rsid w:val="00B15E55"/>
    <w:rsid w:val="00B15FC2"/>
    <w:rsid w:val="00B161AE"/>
    <w:rsid w:val="00B16247"/>
    <w:rsid w:val="00B162F7"/>
    <w:rsid w:val="00B16520"/>
    <w:rsid w:val="00B16BDC"/>
    <w:rsid w:val="00B16C8B"/>
    <w:rsid w:val="00B1714F"/>
    <w:rsid w:val="00B1723A"/>
    <w:rsid w:val="00B17678"/>
    <w:rsid w:val="00B179E2"/>
    <w:rsid w:val="00B17ABC"/>
    <w:rsid w:val="00B17D59"/>
    <w:rsid w:val="00B202AA"/>
    <w:rsid w:val="00B205B2"/>
    <w:rsid w:val="00B2079E"/>
    <w:rsid w:val="00B20862"/>
    <w:rsid w:val="00B20B7E"/>
    <w:rsid w:val="00B20C9C"/>
    <w:rsid w:val="00B20CFF"/>
    <w:rsid w:val="00B20E27"/>
    <w:rsid w:val="00B20E75"/>
    <w:rsid w:val="00B20EBC"/>
    <w:rsid w:val="00B21183"/>
    <w:rsid w:val="00B212F4"/>
    <w:rsid w:val="00B2130E"/>
    <w:rsid w:val="00B21807"/>
    <w:rsid w:val="00B2198E"/>
    <w:rsid w:val="00B21CF2"/>
    <w:rsid w:val="00B21E37"/>
    <w:rsid w:val="00B21EFA"/>
    <w:rsid w:val="00B21F84"/>
    <w:rsid w:val="00B2227E"/>
    <w:rsid w:val="00B225CA"/>
    <w:rsid w:val="00B2279D"/>
    <w:rsid w:val="00B22AEA"/>
    <w:rsid w:val="00B23070"/>
    <w:rsid w:val="00B2309B"/>
    <w:rsid w:val="00B232B9"/>
    <w:rsid w:val="00B23408"/>
    <w:rsid w:val="00B2362E"/>
    <w:rsid w:val="00B23645"/>
    <w:rsid w:val="00B23A6B"/>
    <w:rsid w:val="00B23FEE"/>
    <w:rsid w:val="00B24100"/>
    <w:rsid w:val="00B2458B"/>
    <w:rsid w:val="00B2464B"/>
    <w:rsid w:val="00B2486F"/>
    <w:rsid w:val="00B248F3"/>
    <w:rsid w:val="00B2493D"/>
    <w:rsid w:val="00B24C7F"/>
    <w:rsid w:val="00B2505D"/>
    <w:rsid w:val="00B25090"/>
    <w:rsid w:val="00B25099"/>
    <w:rsid w:val="00B25292"/>
    <w:rsid w:val="00B25332"/>
    <w:rsid w:val="00B253C8"/>
    <w:rsid w:val="00B2551C"/>
    <w:rsid w:val="00B25573"/>
    <w:rsid w:val="00B257AF"/>
    <w:rsid w:val="00B25967"/>
    <w:rsid w:val="00B259B3"/>
    <w:rsid w:val="00B259CF"/>
    <w:rsid w:val="00B25D8C"/>
    <w:rsid w:val="00B261CE"/>
    <w:rsid w:val="00B2643D"/>
    <w:rsid w:val="00B26E7D"/>
    <w:rsid w:val="00B2701E"/>
    <w:rsid w:val="00B273EE"/>
    <w:rsid w:val="00B275E6"/>
    <w:rsid w:val="00B27D2C"/>
    <w:rsid w:val="00B27E86"/>
    <w:rsid w:val="00B3009A"/>
    <w:rsid w:val="00B30124"/>
    <w:rsid w:val="00B30388"/>
    <w:rsid w:val="00B30447"/>
    <w:rsid w:val="00B3067D"/>
    <w:rsid w:val="00B30AB3"/>
    <w:rsid w:val="00B30BCA"/>
    <w:rsid w:val="00B30E0E"/>
    <w:rsid w:val="00B30E98"/>
    <w:rsid w:val="00B30E9A"/>
    <w:rsid w:val="00B3168C"/>
    <w:rsid w:val="00B3180A"/>
    <w:rsid w:val="00B31877"/>
    <w:rsid w:val="00B319F2"/>
    <w:rsid w:val="00B31E66"/>
    <w:rsid w:val="00B31E9D"/>
    <w:rsid w:val="00B31EBB"/>
    <w:rsid w:val="00B31EFC"/>
    <w:rsid w:val="00B31F3B"/>
    <w:rsid w:val="00B322FA"/>
    <w:rsid w:val="00B323D4"/>
    <w:rsid w:val="00B32723"/>
    <w:rsid w:val="00B32756"/>
    <w:rsid w:val="00B3298C"/>
    <w:rsid w:val="00B32CF9"/>
    <w:rsid w:val="00B32D1E"/>
    <w:rsid w:val="00B330D8"/>
    <w:rsid w:val="00B33483"/>
    <w:rsid w:val="00B33518"/>
    <w:rsid w:val="00B33735"/>
    <w:rsid w:val="00B33C28"/>
    <w:rsid w:val="00B33C99"/>
    <w:rsid w:val="00B33F05"/>
    <w:rsid w:val="00B3421B"/>
    <w:rsid w:val="00B3428B"/>
    <w:rsid w:val="00B34550"/>
    <w:rsid w:val="00B346D6"/>
    <w:rsid w:val="00B34829"/>
    <w:rsid w:val="00B34B24"/>
    <w:rsid w:val="00B34C99"/>
    <w:rsid w:val="00B34F7D"/>
    <w:rsid w:val="00B3524E"/>
    <w:rsid w:val="00B353AD"/>
    <w:rsid w:val="00B35C09"/>
    <w:rsid w:val="00B35CFD"/>
    <w:rsid w:val="00B35D24"/>
    <w:rsid w:val="00B35E3E"/>
    <w:rsid w:val="00B35E47"/>
    <w:rsid w:val="00B35E66"/>
    <w:rsid w:val="00B36033"/>
    <w:rsid w:val="00B360F8"/>
    <w:rsid w:val="00B3632E"/>
    <w:rsid w:val="00B3637D"/>
    <w:rsid w:val="00B3652F"/>
    <w:rsid w:val="00B36683"/>
    <w:rsid w:val="00B37B82"/>
    <w:rsid w:val="00B37C3B"/>
    <w:rsid w:val="00B37CA6"/>
    <w:rsid w:val="00B37E9B"/>
    <w:rsid w:val="00B37F26"/>
    <w:rsid w:val="00B40391"/>
    <w:rsid w:val="00B40412"/>
    <w:rsid w:val="00B40AA8"/>
    <w:rsid w:val="00B413F9"/>
    <w:rsid w:val="00B4162C"/>
    <w:rsid w:val="00B4193B"/>
    <w:rsid w:val="00B419C9"/>
    <w:rsid w:val="00B419FA"/>
    <w:rsid w:val="00B41D1D"/>
    <w:rsid w:val="00B42048"/>
    <w:rsid w:val="00B42269"/>
    <w:rsid w:val="00B42393"/>
    <w:rsid w:val="00B4284E"/>
    <w:rsid w:val="00B428BA"/>
    <w:rsid w:val="00B42F77"/>
    <w:rsid w:val="00B42FE1"/>
    <w:rsid w:val="00B43459"/>
    <w:rsid w:val="00B435DC"/>
    <w:rsid w:val="00B4363F"/>
    <w:rsid w:val="00B43AB4"/>
    <w:rsid w:val="00B43B64"/>
    <w:rsid w:val="00B43B68"/>
    <w:rsid w:val="00B43DF3"/>
    <w:rsid w:val="00B43F63"/>
    <w:rsid w:val="00B44086"/>
    <w:rsid w:val="00B443B3"/>
    <w:rsid w:val="00B44512"/>
    <w:rsid w:val="00B44544"/>
    <w:rsid w:val="00B44A10"/>
    <w:rsid w:val="00B44CD7"/>
    <w:rsid w:val="00B44DEC"/>
    <w:rsid w:val="00B44DF0"/>
    <w:rsid w:val="00B450EB"/>
    <w:rsid w:val="00B455D7"/>
    <w:rsid w:val="00B456F6"/>
    <w:rsid w:val="00B45FC0"/>
    <w:rsid w:val="00B46907"/>
    <w:rsid w:val="00B46D2B"/>
    <w:rsid w:val="00B46DCD"/>
    <w:rsid w:val="00B46E9A"/>
    <w:rsid w:val="00B47002"/>
    <w:rsid w:val="00B47599"/>
    <w:rsid w:val="00B47716"/>
    <w:rsid w:val="00B47822"/>
    <w:rsid w:val="00B4790C"/>
    <w:rsid w:val="00B47998"/>
    <w:rsid w:val="00B47A71"/>
    <w:rsid w:val="00B47FBA"/>
    <w:rsid w:val="00B504A2"/>
    <w:rsid w:val="00B505F1"/>
    <w:rsid w:val="00B508A8"/>
    <w:rsid w:val="00B50C04"/>
    <w:rsid w:val="00B50C45"/>
    <w:rsid w:val="00B51038"/>
    <w:rsid w:val="00B51125"/>
    <w:rsid w:val="00B5119A"/>
    <w:rsid w:val="00B511A9"/>
    <w:rsid w:val="00B513D2"/>
    <w:rsid w:val="00B5148F"/>
    <w:rsid w:val="00B5150C"/>
    <w:rsid w:val="00B51730"/>
    <w:rsid w:val="00B5220F"/>
    <w:rsid w:val="00B523A2"/>
    <w:rsid w:val="00B5269D"/>
    <w:rsid w:val="00B52794"/>
    <w:rsid w:val="00B529C2"/>
    <w:rsid w:val="00B52A33"/>
    <w:rsid w:val="00B52C01"/>
    <w:rsid w:val="00B52DEC"/>
    <w:rsid w:val="00B52FE4"/>
    <w:rsid w:val="00B5342B"/>
    <w:rsid w:val="00B53573"/>
    <w:rsid w:val="00B53615"/>
    <w:rsid w:val="00B5376D"/>
    <w:rsid w:val="00B5380D"/>
    <w:rsid w:val="00B53A9C"/>
    <w:rsid w:val="00B53B57"/>
    <w:rsid w:val="00B54164"/>
    <w:rsid w:val="00B541E4"/>
    <w:rsid w:val="00B54311"/>
    <w:rsid w:val="00B54B83"/>
    <w:rsid w:val="00B5535A"/>
    <w:rsid w:val="00B55365"/>
    <w:rsid w:val="00B5540C"/>
    <w:rsid w:val="00B55566"/>
    <w:rsid w:val="00B55AEF"/>
    <w:rsid w:val="00B55B41"/>
    <w:rsid w:val="00B55C01"/>
    <w:rsid w:val="00B55D03"/>
    <w:rsid w:val="00B55D33"/>
    <w:rsid w:val="00B55E1B"/>
    <w:rsid w:val="00B5617A"/>
    <w:rsid w:val="00B56345"/>
    <w:rsid w:val="00B568CD"/>
    <w:rsid w:val="00B56916"/>
    <w:rsid w:val="00B56C52"/>
    <w:rsid w:val="00B56CCF"/>
    <w:rsid w:val="00B56FB5"/>
    <w:rsid w:val="00B56FD9"/>
    <w:rsid w:val="00B575F7"/>
    <w:rsid w:val="00B57772"/>
    <w:rsid w:val="00B57BE5"/>
    <w:rsid w:val="00B57CB3"/>
    <w:rsid w:val="00B57EF7"/>
    <w:rsid w:val="00B60333"/>
    <w:rsid w:val="00B60A2A"/>
    <w:rsid w:val="00B60D0E"/>
    <w:rsid w:val="00B60E66"/>
    <w:rsid w:val="00B60F7B"/>
    <w:rsid w:val="00B610F6"/>
    <w:rsid w:val="00B61125"/>
    <w:rsid w:val="00B616EC"/>
    <w:rsid w:val="00B61749"/>
    <w:rsid w:val="00B61AEE"/>
    <w:rsid w:val="00B61AFB"/>
    <w:rsid w:val="00B61BA3"/>
    <w:rsid w:val="00B61D1F"/>
    <w:rsid w:val="00B61D74"/>
    <w:rsid w:val="00B61ECB"/>
    <w:rsid w:val="00B61F27"/>
    <w:rsid w:val="00B6202B"/>
    <w:rsid w:val="00B6253C"/>
    <w:rsid w:val="00B627FF"/>
    <w:rsid w:val="00B62876"/>
    <w:rsid w:val="00B62925"/>
    <w:rsid w:val="00B62CA7"/>
    <w:rsid w:val="00B62EEB"/>
    <w:rsid w:val="00B62F9C"/>
    <w:rsid w:val="00B63411"/>
    <w:rsid w:val="00B63A3C"/>
    <w:rsid w:val="00B63AB5"/>
    <w:rsid w:val="00B63BB0"/>
    <w:rsid w:val="00B63CB2"/>
    <w:rsid w:val="00B6412D"/>
    <w:rsid w:val="00B64216"/>
    <w:rsid w:val="00B6432B"/>
    <w:rsid w:val="00B6441F"/>
    <w:rsid w:val="00B646A9"/>
    <w:rsid w:val="00B646F7"/>
    <w:rsid w:val="00B648DD"/>
    <w:rsid w:val="00B64959"/>
    <w:rsid w:val="00B64EE0"/>
    <w:rsid w:val="00B65160"/>
    <w:rsid w:val="00B65248"/>
    <w:rsid w:val="00B654E5"/>
    <w:rsid w:val="00B65A77"/>
    <w:rsid w:val="00B65D6D"/>
    <w:rsid w:val="00B65F9E"/>
    <w:rsid w:val="00B66467"/>
    <w:rsid w:val="00B66AE5"/>
    <w:rsid w:val="00B66C2E"/>
    <w:rsid w:val="00B66CAA"/>
    <w:rsid w:val="00B66E42"/>
    <w:rsid w:val="00B672F1"/>
    <w:rsid w:val="00B6730C"/>
    <w:rsid w:val="00B6738A"/>
    <w:rsid w:val="00B67473"/>
    <w:rsid w:val="00B6789F"/>
    <w:rsid w:val="00B67AEE"/>
    <w:rsid w:val="00B67BDF"/>
    <w:rsid w:val="00B67EF6"/>
    <w:rsid w:val="00B67FB9"/>
    <w:rsid w:val="00B70170"/>
    <w:rsid w:val="00B701B4"/>
    <w:rsid w:val="00B707B2"/>
    <w:rsid w:val="00B70AF4"/>
    <w:rsid w:val="00B710B7"/>
    <w:rsid w:val="00B71392"/>
    <w:rsid w:val="00B71596"/>
    <w:rsid w:val="00B718EE"/>
    <w:rsid w:val="00B72076"/>
    <w:rsid w:val="00B72469"/>
    <w:rsid w:val="00B725B1"/>
    <w:rsid w:val="00B72B11"/>
    <w:rsid w:val="00B72CE9"/>
    <w:rsid w:val="00B72E97"/>
    <w:rsid w:val="00B72EE9"/>
    <w:rsid w:val="00B73201"/>
    <w:rsid w:val="00B732ED"/>
    <w:rsid w:val="00B73376"/>
    <w:rsid w:val="00B73440"/>
    <w:rsid w:val="00B73609"/>
    <w:rsid w:val="00B736FA"/>
    <w:rsid w:val="00B73766"/>
    <w:rsid w:val="00B73CE9"/>
    <w:rsid w:val="00B7402B"/>
    <w:rsid w:val="00B74439"/>
    <w:rsid w:val="00B749F7"/>
    <w:rsid w:val="00B74BE7"/>
    <w:rsid w:val="00B74D55"/>
    <w:rsid w:val="00B75541"/>
    <w:rsid w:val="00B7557F"/>
    <w:rsid w:val="00B756BA"/>
    <w:rsid w:val="00B75780"/>
    <w:rsid w:val="00B75A15"/>
    <w:rsid w:val="00B75EFF"/>
    <w:rsid w:val="00B760B6"/>
    <w:rsid w:val="00B763F1"/>
    <w:rsid w:val="00B7652A"/>
    <w:rsid w:val="00B76F2B"/>
    <w:rsid w:val="00B771AC"/>
    <w:rsid w:val="00B773BB"/>
    <w:rsid w:val="00B77712"/>
    <w:rsid w:val="00B77C42"/>
    <w:rsid w:val="00B77FD4"/>
    <w:rsid w:val="00B80333"/>
    <w:rsid w:val="00B805D7"/>
    <w:rsid w:val="00B8063B"/>
    <w:rsid w:val="00B80812"/>
    <w:rsid w:val="00B80930"/>
    <w:rsid w:val="00B80A72"/>
    <w:rsid w:val="00B80BB1"/>
    <w:rsid w:val="00B80F9B"/>
    <w:rsid w:val="00B8102B"/>
    <w:rsid w:val="00B817A8"/>
    <w:rsid w:val="00B818CF"/>
    <w:rsid w:val="00B819C9"/>
    <w:rsid w:val="00B81A13"/>
    <w:rsid w:val="00B81C4D"/>
    <w:rsid w:val="00B82051"/>
    <w:rsid w:val="00B824D9"/>
    <w:rsid w:val="00B826CB"/>
    <w:rsid w:val="00B82AC8"/>
    <w:rsid w:val="00B83779"/>
    <w:rsid w:val="00B83A27"/>
    <w:rsid w:val="00B83A47"/>
    <w:rsid w:val="00B83E6D"/>
    <w:rsid w:val="00B842FB"/>
    <w:rsid w:val="00B843D5"/>
    <w:rsid w:val="00B845BB"/>
    <w:rsid w:val="00B846E7"/>
    <w:rsid w:val="00B8533A"/>
    <w:rsid w:val="00B8552A"/>
    <w:rsid w:val="00B85A0E"/>
    <w:rsid w:val="00B85E34"/>
    <w:rsid w:val="00B85F21"/>
    <w:rsid w:val="00B85F90"/>
    <w:rsid w:val="00B86095"/>
    <w:rsid w:val="00B8632F"/>
    <w:rsid w:val="00B863F3"/>
    <w:rsid w:val="00B86640"/>
    <w:rsid w:val="00B86866"/>
    <w:rsid w:val="00B86AFF"/>
    <w:rsid w:val="00B86B18"/>
    <w:rsid w:val="00B87163"/>
    <w:rsid w:val="00B87AB5"/>
    <w:rsid w:val="00B87C1D"/>
    <w:rsid w:val="00B87D07"/>
    <w:rsid w:val="00B87D91"/>
    <w:rsid w:val="00B87ED9"/>
    <w:rsid w:val="00B87FBD"/>
    <w:rsid w:val="00B900EE"/>
    <w:rsid w:val="00B90191"/>
    <w:rsid w:val="00B90489"/>
    <w:rsid w:val="00B904DE"/>
    <w:rsid w:val="00B90586"/>
    <w:rsid w:val="00B90BC7"/>
    <w:rsid w:val="00B90C62"/>
    <w:rsid w:val="00B90CF0"/>
    <w:rsid w:val="00B90DDC"/>
    <w:rsid w:val="00B90E06"/>
    <w:rsid w:val="00B918BF"/>
    <w:rsid w:val="00B919CB"/>
    <w:rsid w:val="00B91B4F"/>
    <w:rsid w:val="00B91C90"/>
    <w:rsid w:val="00B91CFD"/>
    <w:rsid w:val="00B91EBE"/>
    <w:rsid w:val="00B92BB8"/>
    <w:rsid w:val="00B92FA4"/>
    <w:rsid w:val="00B930B2"/>
    <w:rsid w:val="00B93884"/>
    <w:rsid w:val="00B93954"/>
    <w:rsid w:val="00B939F3"/>
    <w:rsid w:val="00B93EBB"/>
    <w:rsid w:val="00B93FF9"/>
    <w:rsid w:val="00B944A0"/>
    <w:rsid w:val="00B945EF"/>
    <w:rsid w:val="00B94662"/>
    <w:rsid w:val="00B949E0"/>
    <w:rsid w:val="00B94A77"/>
    <w:rsid w:val="00B94B49"/>
    <w:rsid w:val="00B94BD0"/>
    <w:rsid w:val="00B94C1C"/>
    <w:rsid w:val="00B94DA5"/>
    <w:rsid w:val="00B94F0B"/>
    <w:rsid w:val="00B94F91"/>
    <w:rsid w:val="00B9502F"/>
    <w:rsid w:val="00B9516B"/>
    <w:rsid w:val="00B9540C"/>
    <w:rsid w:val="00B955C4"/>
    <w:rsid w:val="00B95719"/>
    <w:rsid w:val="00B96103"/>
    <w:rsid w:val="00B96165"/>
    <w:rsid w:val="00B9648E"/>
    <w:rsid w:val="00B964B0"/>
    <w:rsid w:val="00B96672"/>
    <w:rsid w:val="00B968F9"/>
    <w:rsid w:val="00B96AD6"/>
    <w:rsid w:val="00B96E72"/>
    <w:rsid w:val="00B9705D"/>
    <w:rsid w:val="00B970DD"/>
    <w:rsid w:val="00B9715C"/>
    <w:rsid w:val="00B97B70"/>
    <w:rsid w:val="00B97F93"/>
    <w:rsid w:val="00BA0573"/>
    <w:rsid w:val="00BA0608"/>
    <w:rsid w:val="00BA0783"/>
    <w:rsid w:val="00BA07BA"/>
    <w:rsid w:val="00BA09B7"/>
    <w:rsid w:val="00BA0C42"/>
    <w:rsid w:val="00BA0C55"/>
    <w:rsid w:val="00BA162F"/>
    <w:rsid w:val="00BA1878"/>
    <w:rsid w:val="00BA1CA2"/>
    <w:rsid w:val="00BA2298"/>
    <w:rsid w:val="00BA24C9"/>
    <w:rsid w:val="00BA2538"/>
    <w:rsid w:val="00BA356C"/>
    <w:rsid w:val="00BA365C"/>
    <w:rsid w:val="00BA389E"/>
    <w:rsid w:val="00BA3E20"/>
    <w:rsid w:val="00BA3FDB"/>
    <w:rsid w:val="00BA4221"/>
    <w:rsid w:val="00BA4731"/>
    <w:rsid w:val="00BA4834"/>
    <w:rsid w:val="00BA4887"/>
    <w:rsid w:val="00BA4B94"/>
    <w:rsid w:val="00BA4BE7"/>
    <w:rsid w:val="00BA50F1"/>
    <w:rsid w:val="00BA5472"/>
    <w:rsid w:val="00BA558F"/>
    <w:rsid w:val="00BA6549"/>
    <w:rsid w:val="00BA65AE"/>
    <w:rsid w:val="00BA65EC"/>
    <w:rsid w:val="00BA6610"/>
    <w:rsid w:val="00BA69E3"/>
    <w:rsid w:val="00BA6AF1"/>
    <w:rsid w:val="00BA703A"/>
    <w:rsid w:val="00BA722D"/>
    <w:rsid w:val="00BA7326"/>
    <w:rsid w:val="00BA73B5"/>
    <w:rsid w:val="00BA75A7"/>
    <w:rsid w:val="00BA7751"/>
    <w:rsid w:val="00BA7813"/>
    <w:rsid w:val="00BA7CCB"/>
    <w:rsid w:val="00BA7CDB"/>
    <w:rsid w:val="00BA7E57"/>
    <w:rsid w:val="00BA7EAA"/>
    <w:rsid w:val="00BA7ED3"/>
    <w:rsid w:val="00BB0446"/>
    <w:rsid w:val="00BB0968"/>
    <w:rsid w:val="00BB097A"/>
    <w:rsid w:val="00BB0DEF"/>
    <w:rsid w:val="00BB1282"/>
    <w:rsid w:val="00BB136A"/>
    <w:rsid w:val="00BB16DD"/>
    <w:rsid w:val="00BB1A04"/>
    <w:rsid w:val="00BB1B6E"/>
    <w:rsid w:val="00BB1CB5"/>
    <w:rsid w:val="00BB1D0D"/>
    <w:rsid w:val="00BB1EE2"/>
    <w:rsid w:val="00BB1F17"/>
    <w:rsid w:val="00BB251D"/>
    <w:rsid w:val="00BB2758"/>
    <w:rsid w:val="00BB2ABE"/>
    <w:rsid w:val="00BB2D91"/>
    <w:rsid w:val="00BB2E1F"/>
    <w:rsid w:val="00BB2F9F"/>
    <w:rsid w:val="00BB30EE"/>
    <w:rsid w:val="00BB3113"/>
    <w:rsid w:val="00BB333C"/>
    <w:rsid w:val="00BB33E6"/>
    <w:rsid w:val="00BB37E2"/>
    <w:rsid w:val="00BB3823"/>
    <w:rsid w:val="00BB39C8"/>
    <w:rsid w:val="00BB3CAA"/>
    <w:rsid w:val="00BB3DE8"/>
    <w:rsid w:val="00BB4112"/>
    <w:rsid w:val="00BB4272"/>
    <w:rsid w:val="00BB4278"/>
    <w:rsid w:val="00BB4712"/>
    <w:rsid w:val="00BB47BB"/>
    <w:rsid w:val="00BB482C"/>
    <w:rsid w:val="00BB48BB"/>
    <w:rsid w:val="00BB4C4A"/>
    <w:rsid w:val="00BB5500"/>
    <w:rsid w:val="00BB5715"/>
    <w:rsid w:val="00BB576B"/>
    <w:rsid w:val="00BB5905"/>
    <w:rsid w:val="00BB5D29"/>
    <w:rsid w:val="00BB5D4A"/>
    <w:rsid w:val="00BB5E7B"/>
    <w:rsid w:val="00BB5F53"/>
    <w:rsid w:val="00BB5F92"/>
    <w:rsid w:val="00BB6197"/>
    <w:rsid w:val="00BB6208"/>
    <w:rsid w:val="00BB6411"/>
    <w:rsid w:val="00BB649B"/>
    <w:rsid w:val="00BB64B4"/>
    <w:rsid w:val="00BB6587"/>
    <w:rsid w:val="00BB684C"/>
    <w:rsid w:val="00BB687D"/>
    <w:rsid w:val="00BB6D2F"/>
    <w:rsid w:val="00BB6FF8"/>
    <w:rsid w:val="00BB729C"/>
    <w:rsid w:val="00BB78B6"/>
    <w:rsid w:val="00BB790E"/>
    <w:rsid w:val="00BB7BC7"/>
    <w:rsid w:val="00BB7C53"/>
    <w:rsid w:val="00BB7C98"/>
    <w:rsid w:val="00BB7F38"/>
    <w:rsid w:val="00BB7FE5"/>
    <w:rsid w:val="00BB7FE8"/>
    <w:rsid w:val="00BC0466"/>
    <w:rsid w:val="00BC05B0"/>
    <w:rsid w:val="00BC0BCF"/>
    <w:rsid w:val="00BC0D0D"/>
    <w:rsid w:val="00BC0E08"/>
    <w:rsid w:val="00BC0EDB"/>
    <w:rsid w:val="00BC1127"/>
    <w:rsid w:val="00BC1180"/>
    <w:rsid w:val="00BC1345"/>
    <w:rsid w:val="00BC1822"/>
    <w:rsid w:val="00BC1E3F"/>
    <w:rsid w:val="00BC1EB0"/>
    <w:rsid w:val="00BC1FAC"/>
    <w:rsid w:val="00BC23BF"/>
    <w:rsid w:val="00BC23F3"/>
    <w:rsid w:val="00BC2558"/>
    <w:rsid w:val="00BC2636"/>
    <w:rsid w:val="00BC2A01"/>
    <w:rsid w:val="00BC2DC7"/>
    <w:rsid w:val="00BC2F52"/>
    <w:rsid w:val="00BC3101"/>
    <w:rsid w:val="00BC3322"/>
    <w:rsid w:val="00BC3364"/>
    <w:rsid w:val="00BC33A7"/>
    <w:rsid w:val="00BC3609"/>
    <w:rsid w:val="00BC36D7"/>
    <w:rsid w:val="00BC3D57"/>
    <w:rsid w:val="00BC4299"/>
    <w:rsid w:val="00BC464A"/>
    <w:rsid w:val="00BC4750"/>
    <w:rsid w:val="00BC4AF9"/>
    <w:rsid w:val="00BC4FD4"/>
    <w:rsid w:val="00BC52D7"/>
    <w:rsid w:val="00BC54B3"/>
    <w:rsid w:val="00BC564B"/>
    <w:rsid w:val="00BC57EA"/>
    <w:rsid w:val="00BC5927"/>
    <w:rsid w:val="00BC5977"/>
    <w:rsid w:val="00BC5DF3"/>
    <w:rsid w:val="00BC6410"/>
    <w:rsid w:val="00BC6571"/>
    <w:rsid w:val="00BC68DA"/>
    <w:rsid w:val="00BC6AB3"/>
    <w:rsid w:val="00BC7474"/>
    <w:rsid w:val="00BC747D"/>
    <w:rsid w:val="00BC76B7"/>
    <w:rsid w:val="00BC7AFE"/>
    <w:rsid w:val="00BC7F2E"/>
    <w:rsid w:val="00BC7FC5"/>
    <w:rsid w:val="00BD00F8"/>
    <w:rsid w:val="00BD073E"/>
    <w:rsid w:val="00BD075C"/>
    <w:rsid w:val="00BD095C"/>
    <w:rsid w:val="00BD098B"/>
    <w:rsid w:val="00BD0C08"/>
    <w:rsid w:val="00BD10C1"/>
    <w:rsid w:val="00BD116A"/>
    <w:rsid w:val="00BD1625"/>
    <w:rsid w:val="00BD19C2"/>
    <w:rsid w:val="00BD19C8"/>
    <w:rsid w:val="00BD1D30"/>
    <w:rsid w:val="00BD2441"/>
    <w:rsid w:val="00BD257D"/>
    <w:rsid w:val="00BD260B"/>
    <w:rsid w:val="00BD2668"/>
    <w:rsid w:val="00BD268A"/>
    <w:rsid w:val="00BD2B5F"/>
    <w:rsid w:val="00BD2E5E"/>
    <w:rsid w:val="00BD3082"/>
    <w:rsid w:val="00BD31AD"/>
    <w:rsid w:val="00BD3247"/>
    <w:rsid w:val="00BD3378"/>
    <w:rsid w:val="00BD33AA"/>
    <w:rsid w:val="00BD372F"/>
    <w:rsid w:val="00BD38E9"/>
    <w:rsid w:val="00BD3A19"/>
    <w:rsid w:val="00BD3A32"/>
    <w:rsid w:val="00BD3F16"/>
    <w:rsid w:val="00BD43A0"/>
    <w:rsid w:val="00BD4494"/>
    <w:rsid w:val="00BD44D8"/>
    <w:rsid w:val="00BD4618"/>
    <w:rsid w:val="00BD46D0"/>
    <w:rsid w:val="00BD4B20"/>
    <w:rsid w:val="00BD4C2E"/>
    <w:rsid w:val="00BD5149"/>
    <w:rsid w:val="00BD52BC"/>
    <w:rsid w:val="00BD5336"/>
    <w:rsid w:val="00BD55CE"/>
    <w:rsid w:val="00BD57A9"/>
    <w:rsid w:val="00BD59C9"/>
    <w:rsid w:val="00BD5A60"/>
    <w:rsid w:val="00BD5AEE"/>
    <w:rsid w:val="00BD5B0D"/>
    <w:rsid w:val="00BD5B93"/>
    <w:rsid w:val="00BD5CC1"/>
    <w:rsid w:val="00BD5EB5"/>
    <w:rsid w:val="00BD5FDA"/>
    <w:rsid w:val="00BD65C0"/>
    <w:rsid w:val="00BD6681"/>
    <w:rsid w:val="00BD6744"/>
    <w:rsid w:val="00BD677E"/>
    <w:rsid w:val="00BD6BD3"/>
    <w:rsid w:val="00BD70BA"/>
    <w:rsid w:val="00BD7159"/>
    <w:rsid w:val="00BD71C7"/>
    <w:rsid w:val="00BD71FE"/>
    <w:rsid w:val="00BD7489"/>
    <w:rsid w:val="00BD75B4"/>
    <w:rsid w:val="00BD7762"/>
    <w:rsid w:val="00BD7880"/>
    <w:rsid w:val="00BD79D2"/>
    <w:rsid w:val="00BD7CD1"/>
    <w:rsid w:val="00BD7D78"/>
    <w:rsid w:val="00BE00BF"/>
    <w:rsid w:val="00BE08AD"/>
    <w:rsid w:val="00BE08B0"/>
    <w:rsid w:val="00BE097B"/>
    <w:rsid w:val="00BE1247"/>
    <w:rsid w:val="00BE136E"/>
    <w:rsid w:val="00BE1506"/>
    <w:rsid w:val="00BE1507"/>
    <w:rsid w:val="00BE1573"/>
    <w:rsid w:val="00BE1774"/>
    <w:rsid w:val="00BE17AD"/>
    <w:rsid w:val="00BE1957"/>
    <w:rsid w:val="00BE19B6"/>
    <w:rsid w:val="00BE1B95"/>
    <w:rsid w:val="00BE1E1A"/>
    <w:rsid w:val="00BE1E6B"/>
    <w:rsid w:val="00BE2101"/>
    <w:rsid w:val="00BE260E"/>
    <w:rsid w:val="00BE27B6"/>
    <w:rsid w:val="00BE2B90"/>
    <w:rsid w:val="00BE2D00"/>
    <w:rsid w:val="00BE2E43"/>
    <w:rsid w:val="00BE30EA"/>
    <w:rsid w:val="00BE3484"/>
    <w:rsid w:val="00BE351D"/>
    <w:rsid w:val="00BE3638"/>
    <w:rsid w:val="00BE36DD"/>
    <w:rsid w:val="00BE38C7"/>
    <w:rsid w:val="00BE3A12"/>
    <w:rsid w:val="00BE3DC2"/>
    <w:rsid w:val="00BE4647"/>
    <w:rsid w:val="00BE4F29"/>
    <w:rsid w:val="00BE4FFD"/>
    <w:rsid w:val="00BE508D"/>
    <w:rsid w:val="00BE520B"/>
    <w:rsid w:val="00BE5388"/>
    <w:rsid w:val="00BE542A"/>
    <w:rsid w:val="00BE551F"/>
    <w:rsid w:val="00BE59A1"/>
    <w:rsid w:val="00BE5B48"/>
    <w:rsid w:val="00BE62F2"/>
    <w:rsid w:val="00BE658F"/>
    <w:rsid w:val="00BE6724"/>
    <w:rsid w:val="00BE699D"/>
    <w:rsid w:val="00BE6BB7"/>
    <w:rsid w:val="00BE6D6E"/>
    <w:rsid w:val="00BE6DC7"/>
    <w:rsid w:val="00BE7050"/>
    <w:rsid w:val="00BE7557"/>
    <w:rsid w:val="00BE7907"/>
    <w:rsid w:val="00BE79E4"/>
    <w:rsid w:val="00BE7A03"/>
    <w:rsid w:val="00BE7ACA"/>
    <w:rsid w:val="00BE7B84"/>
    <w:rsid w:val="00BE7C52"/>
    <w:rsid w:val="00BE7EC8"/>
    <w:rsid w:val="00BE7F90"/>
    <w:rsid w:val="00BF0064"/>
    <w:rsid w:val="00BF00B9"/>
    <w:rsid w:val="00BF03E9"/>
    <w:rsid w:val="00BF0704"/>
    <w:rsid w:val="00BF08DB"/>
    <w:rsid w:val="00BF0C02"/>
    <w:rsid w:val="00BF0EA2"/>
    <w:rsid w:val="00BF18A0"/>
    <w:rsid w:val="00BF19E5"/>
    <w:rsid w:val="00BF2049"/>
    <w:rsid w:val="00BF2083"/>
    <w:rsid w:val="00BF222B"/>
    <w:rsid w:val="00BF23D4"/>
    <w:rsid w:val="00BF2614"/>
    <w:rsid w:val="00BF2824"/>
    <w:rsid w:val="00BF29BE"/>
    <w:rsid w:val="00BF2C0E"/>
    <w:rsid w:val="00BF316F"/>
    <w:rsid w:val="00BF3185"/>
    <w:rsid w:val="00BF33F0"/>
    <w:rsid w:val="00BF349B"/>
    <w:rsid w:val="00BF3754"/>
    <w:rsid w:val="00BF3966"/>
    <w:rsid w:val="00BF397C"/>
    <w:rsid w:val="00BF459A"/>
    <w:rsid w:val="00BF46DE"/>
    <w:rsid w:val="00BF4877"/>
    <w:rsid w:val="00BF4CE5"/>
    <w:rsid w:val="00BF50A6"/>
    <w:rsid w:val="00BF51AB"/>
    <w:rsid w:val="00BF5363"/>
    <w:rsid w:val="00BF53CF"/>
    <w:rsid w:val="00BF545B"/>
    <w:rsid w:val="00BF5648"/>
    <w:rsid w:val="00BF5855"/>
    <w:rsid w:val="00BF5975"/>
    <w:rsid w:val="00BF5A29"/>
    <w:rsid w:val="00BF5B82"/>
    <w:rsid w:val="00BF5BF0"/>
    <w:rsid w:val="00BF5D59"/>
    <w:rsid w:val="00BF5DEE"/>
    <w:rsid w:val="00BF6B86"/>
    <w:rsid w:val="00BF6CB2"/>
    <w:rsid w:val="00BF6E92"/>
    <w:rsid w:val="00BF6FCF"/>
    <w:rsid w:val="00BF7274"/>
    <w:rsid w:val="00BF72BE"/>
    <w:rsid w:val="00BF7504"/>
    <w:rsid w:val="00BF7777"/>
    <w:rsid w:val="00BF7B55"/>
    <w:rsid w:val="00BF7B57"/>
    <w:rsid w:val="00BF7F8E"/>
    <w:rsid w:val="00C000AC"/>
    <w:rsid w:val="00C004F2"/>
    <w:rsid w:val="00C0068A"/>
    <w:rsid w:val="00C0082E"/>
    <w:rsid w:val="00C00A28"/>
    <w:rsid w:val="00C00E2A"/>
    <w:rsid w:val="00C00F4F"/>
    <w:rsid w:val="00C010DB"/>
    <w:rsid w:val="00C01B45"/>
    <w:rsid w:val="00C01B9D"/>
    <w:rsid w:val="00C01D42"/>
    <w:rsid w:val="00C01F24"/>
    <w:rsid w:val="00C02595"/>
    <w:rsid w:val="00C02682"/>
    <w:rsid w:val="00C027BB"/>
    <w:rsid w:val="00C029D8"/>
    <w:rsid w:val="00C02BDC"/>
    <w:rsid w:val="00C02E58"/>
    <w:rsid w:val="00C0304F"/>
    <w:rsid w:val="00C03215"/>
    <w:rsid w:val="00C03239"/>
    <w:rsid w:val="00C033F6"/>
    <w:rsid w:val="00C034F6"/>
    <w:rsid w:val="00C035A7"/>
    <w:rsid w:val="00C03610"/>
    <w:rsid w:val="00C037D9"/>
    <w:rsid w:val="00C03B0A"/>
    <w:rsid w:val="00C03D20"/>
    <w:rsid w:val="00C0464A"/>
    <w:rsid w:val="00C046CF"/>
    <w:rsid w:val="00C0476D"/>
    <w:rsid w:val="00C0494B"/>
    <w:rsid w:val="00C04957"/>
    <w:rsid w:val="00C04A64"/>
    <w:rsid w:val="00C04A65"/>
    <w:rsid w:val="00C04C2E"/>
    <w:rsid w:val="00C04E69"/>
    <w:rsid w:val="00C04EF3"/>
    <w:rsid w:val="00C04EFE"/>
    <w:rsid w:val="00C04F79"/>
    <w:rsid w:val="00C0557D"/>
    <w:rsid w:val="00C05757"/>
    <w:rsid w:val="00C058E5"/>
    <w:rsid w:val="00C05931"/>
    <w:rsid w:val="00C05CC7"/>
    <w:rsid w:val="00C05EDF"/>
    <w:rsid w:val="00C05F3E"/>
    <w:rsid w:val="00C061C6"/>
    <w:rsid w:val="00C06315"/>
    <w:rsid w:val="00C06A2C"/>
    <w:rsid w:val="00C06B02"/>
    <w:rsid w:val="00C06D74"/>
    <w:rsid w:val="00C07159"/>
    <w:rsid w:val="00C0736F"/>
    <w:rsid w:val="00C074CF"/>
    <w:rsid w:val="00C075D1"/>
    <w:rsid w:val="00C075F0"/>
    <w:rsid w:val="00C077CF"/>
    <w:rsid w:val="00C07838"/>
    <w:rsid w:val="00C078E3"/>
    <w:rsid w:val="00C07930"/>
    <w:rsid w:val="00C07D75"/>
    <w:rsid w:val="00C07FCC"/>
    <w:rsid w:val="00C102D1"/>
    <w:rsid w:val="00C10337"/>
    <w:rsid w:val="00C1055A"/>
    <w:rsid w:val="00C105FE"/>
    <w:rsid w:val="00C10714"/>
    <w:rsid w:val="00C107DB"/>
    <w:rsid w:val="00C109A0"/>
    <w:rsid w:val="00C109F2"/>
    <w:rsid w:val="00C10B58"/>
    <w:rsid w:val="00C10CB8"/>
    <w:rsid w:val="00C11318"/>
    <w:rsid w:val="00C115E5"/>
    <w:rsid w:val="00C117DC"/>
    <w:rsid w:val="00C11B83"/>
    <w:rsid w:val="00C11D2A"/>
    <w:rsid w:val="00C11D60"/>
    <w:rsid w:val="00C12181"/>
    <w:rsid w:val="00C123FF"/>
    <w:rsid w:val="00C1243B"/>
    <w:rsid w:val="00C126AF"/>
    <w:rsid w:val="00C126FE"/>
    <w:rsid w:val="00C128AF"/>
    <w:rsid w:val="00C1292A"/>
    <w:rsid w:val="00C129F0"/>
    <w:rsid w:val="00C12A85"/>
    <w:rsid w:val="00C12C0B"/>
    <w:rsid w:val="00C12D69"/>
    <w:rsid w:val="00C12DCF"/>
    <w:rsid w:val="00C1324E"/>
    <w:rsid w:val="00C1331F"/>
    <w:rsid w:val="00C134F4"/>
    <w:rsid w:val="00C13654"/>
    <w:rsid w:val="00C137CF"/>
    <w:rsid w:val="00C13CE9"/>
    <w:rsid w:val="00C13E29"/>
    <w:rsid w:val="00C13E93"/>
    <w:rsid w:val="00C14038"/>
    <w:rsid w:val="00C1442B"/>
    <w:rsid w:val="00C14806"/>
    <w:rsid w:val="00C14874"/>
    <w:rsid w:val="00C14AC5"/>
    <w:rsid w:val="00C14C94"/>
    <w:rsid w:val="00C14CF6"/>
    <w:rsid w:val="00C14FAA"/>
    <w:rsid w:val="00C15572"/>
    <w:rsid w:val="00C156B2"/>
    <w:rsid w:val="00C1586C"/>
    <w:rsid w:val="00C15EBB"/>
    <w:rsid w:val="00C15FDD"/>
    <w:rsid w:val="00C161EB"/>
    <w:rsid w:val="00C163E1"/>
    <w:rsid w:val="00C16795"/>
    <w:rsid w:val="00C16886"/>
    <w:rsid w:val="00C16E53"/>
    <w:rsid w:val="00C16E54"/>
    <w:rsid w:val="00C16F3E"/>
    <w:rsid w:val="00C171FC"/>
    <w:rsid w:val="00C1746C"/>
    <w:rsid w:val="00C17563"/>
    <w:rsid w:val="00C175FE"/>
    <w:rsid w:val="00C1785A"/>
    <w:rsid w:val="00C17C36"/>
    <w:rsid w:val="00C17CD7"/>
    <w:rsid w:val="00C17DE5"/>
    <w:rsid w:val="00C17FAC"/>
    <w:rsid w:val="00C20275"/>
    <w:rsid w:val="00C20298"/>
    <w:rsid w:val="00C206E6"/>
    <w:rsid w:val="00C20981"/>
    <w:rsid w:val="00C20DB8"/>
    <w:rsid w:val="00C20E62"/>
    <w:rsid w:val="00C20E80"/>
    <w:rsid w:val="00C20EE1"/>
    <w:rsid w:val="00C20FDC"/>
    <w:rsid w:val="00C212DA"/>
    <w:rsid w:val="00C215B0"/>
    <w:rsid w:val="00C2173C"/>
    <w:rsid w:val="00C2193E"/>
    <w:rsid w:val="00C21B9F"/>
    <w:rsid w:val="00C21EE4"/>
    <w:rsid w:val="00C21F46"/>
    <w:rsid w:val="00C221E1"/>
    <w:rsid w:val="00C22436"/>
    <w:rsid w:val="00C22801"/>
    <w:rsid w:val="00C228C8"/>
    <w:rsid w:val="00C228C9"/>
    <w:rsid w:val="00C229B2"/>
    <w:rsid w:val="00C22A5A"/>
    <w:rsid w:val="00C22B84"/>
    <w:rsid w:val="00C22C93"/>
    <w:rsid w:val="00C22DD5"/>
    <w:rsid w:val="00C22EC7"/>
    <w:rsid w:val="00C2321E"/>
    <w:rsid w:val="00C233A4"/>
    <w:rsid w:val="00C23441"/>
    <w:rsid w:val="00C2392F"/>
    <w:rsid w:val="00C23C97"/>
    <w:rsid w:val="00C23FDF"/>
    <w:rsid w:val="00C240BB"/>
    <w:rsid w:val="00C24278"/>
    <w:rsid w:val="00C2470A"/>
    <w:rsid w:val="00C24AD9"/>
    <w:rsid w:val="00C24DF7"/>
    <w:rsid w:val="00C24F45"/>
    <w:rsid w:val="00C25344"/>
    <w:rsid w:val="00C25431"/>
    <w:rsid w:val="00C2561D"/>
    <w:rsid w:val="00C257B7"/>
    <w:rsid w:val="00C266E1"/>
    <w:rsid w:val="00C26BCB"/>
    <w:rsid w:val="00C2700C"/>
    <w:rsid w:val="00C2705A"/>
    <w:rsid w:val="00C270B5"/>
    <w:rsid w:val="00C276EE"/>
    <w:rsid w:val="00C3008F"/>
    <w:rsid w:val="00C3033B"/>
    <w:rsid w:val="00C30522"/>
    <w:rsid w:val="00C30923"/>
    <w:rsid w:val="00C30A67"/>
    <w:rsid w:val="00C30C8F"/>
    <w:rsid w:val="00C30D15"/>
    <w:rsid w:val="00C31283"/>
    <w:rsid w:val="00C31726"/>
    <w:rsid w:val="00C31937"/>
    <w:rsid w:val="00C31C00"/>
    <w:rsid w:val="00C31C95"/>
    <w:rsid w:val="00C31D11"/>
    <w:rsid w:val="00C31D71"/>
    <w:rsid w:val="00C32274"/>
    <w:rsid w:val="00C322BE"/>
    <w:rsid w:val="00C322F6"/>
    <w:rsid w:val="00C32434"/>
    <w:rsid w:val="00C33013"/>
    <w:rsid w:val="00C3336F"/>
    <w:rsid w:val="00C33534"/>
    <w:rsid w:val="00C33605"/>
    <w:rsid w:val="00C33ADF"/>
    <w:rsid w:val="00C33BCC"/>
    <w:rsid w:val="00C33F20"/>
    <w:rsid w:val="00C33F66"/>
    <w:rsid w:val="00C34008"/>
    <w:rsid w:val="00C346E4"/>
    <w:rsid w:val="00C34A84"/>
    <w:rsid w:val="00C34F3A"/>
    <w:rsid w:val="00C350DF"/>
    <w:rsid w:val="00C354EA"/>
    <w:rsid w:val="00C35768"/>
    <w:rsid w:val="00C35776"/>
    <w:rsid w:val="00C359F1"/>
    <w:rsid w:val="00C35AAC"/>
    <w:rsid w:val="00C35BA9"/>
    <w:rsid w:val="00C365A6"/>
    <w:rsid w:val="00C36854"/>
    <w:rsid w:val="00C36B81"/>
    <w:rsid w:val="00C3779C"/>
    <w:rsid w:val="00C37AA4"/>
    <w:rsid w:val="00C37B21"/>
    <w:rsid w:val="00C37BAF"/>
    <w:rsid w:val="00C37C60"/>
    <w:rsid w:val="00C37CE4"/>
    <w:rsid w:val="00C40625"/>
    <w:rsid w:val="00C40A1E"/>
    <w:rsid w:val="00C40B4F"/>
    <w:rsid w:val="00C40BE3"/>
    <w:rsid w:val="00C40D1F"/>
    <w:rsid w:val="00C41260"/>
    <w:rsid w:val="00C41261"/>
    <w:rsid w:val="00C41401"/>
    <w:rsid w:val="00C41475"/>
    <w:rsid w:val="00C41583"/>
    <w:rsid w:val="00C416B0"/>
    <w:rsid w:val="00C4195A"/>
    <w:rsid w:val="00C41CBC"/>
    <w:rsid w:val="00C41CDC"/>
    <w:rsid w:val="00C41F80"/>
    <w:rsid w:val="00C42063"/>
    <w:rsid w:val="00C42091"/>
    <w:rsid w:val="00C42333"/>
    <w:rsid w:val="00C42974"/>
    <w:rsid w:val="00C42C52"/>
    <w:rsid w:val="00C42D41"/>
    <w:rsid w:val="00C42D9E"/>
    <w:rsid w:val="00C42E00"/>
    <w:rsid w:val="00C42E0C"/>
    <w:rsid w:val="00C42FD2"/>
    <w:rsid w:val="00C43031"/>
    <w:rsid w:val="00C431CD"/>
    <w:rsid w:val="00C43577"/>
    <w:rsid w:val="00C4361C"/>
    <w:rsid w:val="00C436A1"/>
    <w:rsid w:val="00C4377E"/>
    <w:rsid w:val="00C43799"/>
    <w:rsid w:val="00C43841"/>
    <w:rsid w:val="00C43D24"/>
    <w:rsid w:val="00C4454D"/>
    <w:rsid w:val="00C445D7"/>
    <w:rsid w:val="00C44A1E"/>
    <w:rsid w:val="00C44C25"/>
    <w:rsid w:val="00C44E8F"/>
    <w:rsid w:val="00C45005"/>
    <w:rsid w:val="00C450F4"/>
    <w:rsid w:val="00C45699"/>
    <w:rsid w:val="00C45A64"/>
    <w:rsid w:val="00C46019"/>
    <w:rsid w:val="00C460BE"/>
    <w:rsid w:val="00C461F8"/>
    <w:rsid w:val="00C462D2"/>
    <w:rsid w:val="00C4648C"/>
    <w:rsid w:val="00C465AB"/>
    <w:rsid w:val="00C468FB"/>
    <w:rsid w:val="00C46A0F"/>
    <w:rsid w:val="00C46AEE"/>
    <w:rsid w:val="00C47621"/>
    <w:rsid w:val="00C47ADD"/>
    <w:rsid w:val="00C47F3B"/>
    <w:rsid w:val="00C47F80"/>
    <w:rsid w:val="00C501E1"/>
    <w:rsid w:val="00C50BC7"/>
    <w:rsid w:val="00C50F1F"/>
    <w:rsid w:val="00C510CC"/>
    <w:rsid w:val="00C5114E"/>
    <w:rsid w:val="00C51320"/>
    <w:rsid w:val="00C51324"/>
    <w:rsid w:val="00C516F6"/>
    <w:rsid w:val="00C518BB"/>
    <w:rsid w:val="00C51B02"/>
    <w:rsid w:val="00C51EC0"/>
    <w:rsid w:val="00C51EE5"/>
    <w:rsid w:val="00C521BC"/>
    <w:rsid w:val="00C522BB"/>
    <w:rsid w:val="00C522DA"/>
    <w:rsid w:val="00C52527"/>
    <w:rsid w:val="00C527B9"/>
    <w:rsid w:val="00C52812"/>
    <w:rsid w:val="00C529AD"/>
    <w:rsid w:val="00C52A58"/>
    <w:rsid w:val="00C5372A"/>
    <w:rsid w:val="00C53B69"/>
    <w:rsid w:val="00C53B93"/>
    <w:rsid w:val="00C53EE3"/>
    <w:rsid w:val="00C5435D"/>
    <w:rsid w:val="00C545B7"/>
    <w:rsid w:val="00C54777"/>
    <w:rsid w:val="00C547ED"/>
    <w:rsid w:val="00C54899"/>
    <w:rsid w:val="00C549DA"/>
    <w:rsid w:val="00C54A5A"/>
    <w:rsid w:val="00C54A68"/>
    <w:rsid w:val="00C55208"/>
    <w:rsid w:val="00C55280"/>
    <w:rsid w:val="00C556EE"/>
    <w:rsid w:val="00C55863"/>
    <w:rsid w:val="00C55B24"/>
    <w:rsid w:val="00C55C44"/>
    <w:rsid w:val="00C55C69"/>
    <w:rsid w:val="00C55E48"/>
    <w:rsid w:val="00C5601D"/>
    <w:rsid w:val="00C56385"/>
    <w:rsid w:val="00C5657D"/>
    <w:rsid w:val="00C565DE"/>
    <w:rsid w:val="00C56670"/>
    <w:rsid w:val="00C56719"/>
    <w:rsid w:val="00C56D0A"/>
    <w:rsid w:val="00C56EA0"/>
    <w:rsid w:val="00C57420"/>
    <w:rsid w:val="00C57478"/>
    <w:rsid w:val="00C574FC"/>
    <w:rsid w:val="00C57709"/>
    <w:rsid w:val="00C57864"/>
    <w:rsid w:val="00C57AFB"/>
    <w:rsid w:val="00C57C7B"/>
    <w:rsid w:val="00C57E73"/>
    <w:rsid w:val="00C60065"/>
    <w:rsid w:val="00C602E3"/>
    <w:rsid w:val="00C60D47"/>
    <w:rsid w:val="00C610DE"/>
    <w:rsid w:val="00C612E2"/>
    <w:rsid w:val="00C6147A"/>
    <w:rsid w:val="00C614D4"/>
    <w:rsid w:val="00C614E6"/>
    <w:rsid w:val="00C6174F"/>
    <w:rsid w:val="00C618C7"/>
    <w:rsid w:val="00C61957"/>
    <w:rsid w:val="00C61B4B"/>
    <w:rsid w:val="00C61B84"/>
    <w:rsid w:val="00C61F1E"/>
    <w:rsid w:val="00C61F63"/>
    <w:rsid w:val="00C61F81"/>
    <w:rsid w:val="00C62111"/>
    <w:rsid w:val="00C62330"/>
    <w:rsid w:val="00C62639"/>
    <w:rsid w:val="00C62B24"/>
    <w:rsid w:val="00C62D68"/>
    <w:rsid w:val="00C6309B"/>
    <w:rsid w:val="00C63296"/>
    <w:rsid w:val="00C63970"/>
    <w:rsid w:val="00C63B0C"/>
    <w:rsid w:val="00C63B4A"/>
    <w:rsid w:val="00C63BB5"/>
    <w:rsid w:val="00C63D21"/>
    <w:rsid w:val="00C63FCB"/>
    <w:rsid w:val="00C641E3"/>
    <w:rsid w:val="00C6427E"/>
    <w:rsid w:val="00C6445A"/>
    <w:rsid w:val="00C64815"/>
    <w:rsid w:val="00C64900"/>
    <w:rsid w:val="00C64B93"/>
    <w:rsid w:val="00C64CEA"/>
    <w:rsid w:val="00C651FE"/>
    <w:rsid w:val="00C653B0"/>
    <w:rsid w:val="00C655B1"/>
    <w:rsid w:val="00C658BE"/>
    <w:rsid w:val="00C65E62"/>
    <w:rsid w:val="00C660A6"/>
    <w:rsid w:val="00C661A6"/>
    <w:rsid w:val="00C66403"/>
    <w:rsid w:val="00C664D5"/>
    <w:rsid w:val="00C6674C"/>
    <w:rsid w:val="00C66D6E"/>
    <w:rsid w:val="00C66DAC"/>
    <w:rsid w:val="00C6700B"/>
    <w:rsid w:val="00C67169"/>
    <w:rsid w:val="00C671BE"/>
    <w:rsid w:val="00C67EB8"/>
    <w:rsid w:val="00C67ED0"/>
    <w:rsid w:val="00C67FE4"/>
    <w:rsid w:val="00C70811"/>
    <w:rsid w:val="00C708C9"/>
    <w:rsid w:val="00C70C40"/>
    <w:rsid w:val="00C70E2C"/>
    <w:rsid w:val="00C710EB"/>
    <w:rsid w:val="00C7118A"/>
    <w:rsid w:val="00C71445"/>
    <w:rsid w:val="00C7149C"/>
    <w:rsid w:val="00C716DE"/>
    <w:rsid w:val="00C717E0"/>
    <w:rsid w:val="00C718ED"/>
    <w:rsid w:val="00C71B9D"/>
    <w:rsid w:val="00C72080"/>
    <w:rsid w:val="00C72399"/>
    <w:rsid w:val="00C7245A"/>
    <w:rsid w:val="00C72A60"/>
    <w:rsid w:val="00C72D6F"/>
    <w:rsid w:val="00C7342E"/>
    <w:rsid w:val="00C735DC"/>
    <w:rsid w:val="00C7365A"/>
    <w:rsid w:val="00C74066"/>
    <w:rsid w:val="00C742E3"/>
    <w:rsid w:val="00C7431A"/>
    <w:rsid w:val="00C74CA7"/>
    <w:rsid w:val="00C74EA7"/>
    <w:rsid w:val="00C750F9"/>
    <w:rsid w:val="00C75387"/>
    <w:rsid w:val="00C753BE"/>
    <w:rsid w:val="00C75611"/>
    <w:rsid w:val="00C7578F"/>
    <w:rsid w:val="00C75A70"/>
    <w:rsid w:val="00C75C79"/>
    <w:rsid w:val="00C75CE8"/>
    <w:rsid w:val="00C75FC1"/>
    <w:rsid w:val="00C76255"/>
    <w:rsid w:val="00C76274"/>
    <w:rsid w:val="00C76380"/>
    <w:rsid w:val="00C76594"/>
    <w:rsid w:val="00C76B36"/>
    <w:rsid w:val="00C76B92"/>
    <w:rsid w:val="00C76D32"/>
    <w:rsid w:val="00C76E0E"/>
    <w:rsid w:val="00C77449"/>
    <w:rsid w:val="00C779BA"/>
    <w:rsid w:val="00C77B9D"/>
    <w:rsid w:val="00C77CAF"/>
    <w:rsid w:val="00C803BB"/>
    <w:rsid w:val="00C809B9"/>
    <w:rsid w:val="00C80C7A"/>
    <w:rsid w:val="00C80DD2"/>
    <w:rsid w:val="00C8109C"/>
    <w:rsid w:val="00C816AE"/>
    <w:rsid w:val="00C81C71"/>
    <w:rsid w:val="00C82A1C"/>
    <w:rsid w:val="00C82D84"/>
    <w:rsid w:val="00C82FA3"/>
    <w:rsid w:val="00C8317E"/>
    <w:rsid w:val="00C83604"/>
    <w:rsid w:val="00C8364E"/>
    <w:rsid w:val="00C8370C"/>
    <w:rsid w:val="00C837AB"/>
    <w:rsid w:val="00C839FE"/>
    <w:rsid w:val="00C83ABB"/>
    <w:rsid w:val="00C83C63"/>
    <w:rsid w:val="00C83FDD"/>
    <w:rsid w:val="00C849E8"/>
    <w:rsid w:val="00C84D5D"/>
    <w:rsid w:val="00C84F62"/>
    <w:rsid w:val="00C85033"/>
    <w:rsid w:val="00C8505E"/>
    <w:rsid w:val="00C85184"/>
    <w:rsid w:val="00C85238"/>
    <w:rsid w:val="00C8548F"/>
    <w:rsid w:val="00C857DB"/>
    <w:rsid w:val="00C85825"/>
    <w:rsid w:val="00C85AB7"/>
    <w:rsid w:val="00C85AE6"/>
    <w:rsid w:val="00C85B18"/>
    <w:rsid w:val="00C85BD0"/>
    <w:rsid w:val="00C86768"/>
    <w:rsid w:val="00C86EFA"/>
    <w:rsid w:val="00C87099"/>
    <w:rsid w:val="00C871A3"/>
    <w:rsid w:val="00C871CB"/>
    <w:rsid w:val="00C87208"/>
    <w:rsid w:val="00C87234"/>
    <w:rsid w:val="00C87E7B"/>
    <w:rsid w:val="00C90111"/>
    <w:rsid w:val="00C90196"/>
    <w:rsid w:val="00C902A2"/>
    <w:rsid w:val="00C902FA"/>
    <w:rsid w:val="00C9036E"/>
    <w:rsid w:val="00C9039C"/>
    <w:rsid w:val="00C90442"/>
    <w:rsid w:val="00C90557"/>
    <w:rsid w:val="00C90890"/>
    <w:rsid w:val="00C90CFE"/>
    <w:rsid w:val="00C91270"/>
    <w:rsid w:val="00C9128D"/>
    <w:rsid w:val="00C9135C"/>
    <w:rsid w:val="00C91484"/>
    <w:rsid w:val="00C9148F"/>
    <w:rsid w:val="00C9154E"/>
    <w:rsid w:val="00C919E9"/>
    <w:rsid w:val="00C91AB8"/>
    <w:rsid w:val="00C91BE4"/>
    <w:rsid w:val="00C91D65"/>
    <w:rsid w:val="00C91D93"/>
    <w:rsid w:val="00C920C4"/>
    <w:rsid w:val="00C9227F"/>
    <w:rsid w:val="00C92516"/>
    <w:rsid w:val="00C92671"/>
    <w:rsid w:val="00C926CF"/>
    <w:rsid w:val="00C92DA4"/>
    <w:rsid w:val="00C92DDF"/>
    <w:rsid w:val="00C92FA6"/>
    <w:rsid w:val="00C92FFD"/>
    <w:rsid w:val="00C9313D"/>
    <w:rsid w:val="00C931A7"/>
    <w:rsid w:val="00C932BF"/>
    <w:rsid w:val="00C9331B"/>
    <w:rsid w:val="00C93408"/>
    <w:rsid w:val="00C936D7"/>
    <w:rsid w:val="00C937A6"/>
    <w:rsid w:val="00C937BA"/>
    <w:rsid w:val="00C93867"/>
    <w:rsid w:val="00C93BD9"/>
    <w:rsid w:val="00C93FC3"/>
    <w:rsid w:val="00C94140"/>
    <w:rsid w:val="00C943C0"/>
    <w:rsid w:val="00C944F6"/>
    <w:rsid w:val="00C94645"/>
    <w:rsid w:val="00C948E1"/>
    <w:rsid w:val="00C94F6D"/>
    <w:rsid w:val="00C950A1"/>
    <w:rsid w:val="00C9521C"/>
    <w:rsid w:val="00C952B7"/>
    <w:rsid w:val="00C9546D"/>
    <w:rsid w:val="00C95A51"/>
    <w:rsid w:val="00C95B1E"/>
    <w:rsid w:val="00C95B4C"/>
    <w:rsid w:val="00C95BA6"/>
    <w:rsid w:val="00C960D8"/>
    <w:rsid w:val="00C9616A"/>
    <w:rsid w:val="00C9619B"/>
    <w:rsid w:val="00C96802"/>
    <w:rsid w:val="00C968E3"/>
    <w:rsid w:val="00C9690B"/>
    <w:rsid w:val="00C96AAA"/>
    <w:rsid w:val="00C96C82"/>
    <w:rsid w:val="00C973FC"/>
    <w:rsid w:val="00C9744B"/>
    <w:rsid w:val="00C974B7"/>
    <w:rsid w:val="00C975C4"/>
    <w:rsid w:val="00C979AC"/>
    <w:rsid w:val="00C97A0F"/>
    <w:rsid w:val="00CA0032"/>
    <w:rsid w:val="00CA00C5"/>
    <w:rsid w:val="00CA020D"/>
    <w:rsid w:val="00CA0335"/>
    <w:rsid w:val="00CA049A"/>
    <w:rsid w:val="00CA06B3"/>
    <w:rsid w:val="00CA07A3"/>
    <w:rsid w:val="00CA07E8"/>
    <w:rsid w:val="00CA07F0"/>
    <w:rsid w:val="00CA0B12"/>
    <w:rsid w:val="00CA0C24"/>
    <w:rsid w:val="00CA124A"/>
    <w:rsid w:val="00CA1BB0"/>
    <w:rsid w:val="00CA1C1F"/>
    <w:rsid w:val="00CA1C62"/>
    <w:rsid w:val="00CA1F14"/>
    <w:rsid w:val="00CA1F7E"/>
    <w:rsid w:val="00CA226B"/>
    <w:rsid w:val="00CA226D"/>
    <w:rsid w:val="00CA22EC"/>
    <w:rsid w:val="00CA2313"/>
    <w:rsid w:val="00CA240F"/>
    <w:rsid w:val="00CA245C"/>
    <w:rsid w:val="00CA24D9"/>
    <w:rsid w:val="00CA2847"/>
    <w:rsid w:val="00CA294F"/>
    <w:rsid w:val="00CA2B5C"/>
    <w:rsid w:val="00CA2BF2"/>
    <w:rsid w:val="00CA2F07"/>
    <w:rsid w:val="00CA2FD4"/>
    <w:rsid w:val="00CA32F8"/>
    <w:rsid w:val="00CA3338"/>
    <w:rsid w:val="00CA37C5"/>
    <w:rsid w:val="00CA3B30"/>
    <w:rsid w:val="00CA405F"/>
    <w:rsid w:val="00CA4110"/>
    <w:rsid w:val="00CA44D8"/>
    <w:rsid w:val="00CA4571"/>
    <w:rsid w:val="00CA4BD4"/>
    <w:rsid w:val="00CA4C8F"/>
    <w:rsid w:val="00CA4F38"/>
    <w:rsid w:val="00CA525E"/>
    <w:rsid w:val="00CA5420"/>
    <w:rsid w:val="00CA5BF8"/>
    <w:rsid w:val="00CA6582"/>
    <w:rsid w:val="00CA687B"/>
    <w:rsid w:val="00CA6BE1"/>
    <w:rsid w:val="00CA6D86"/>
    <w:rsid w:val="00CA7256"/>
    <w:rsid w:val="00CA74C4"/>
    <w:rsid w:val="00CA76D0"/>
    <w:rsid w:val="00CA779D"/>
    <w:rsid w:val="00CA7844"/>
    <w:rsid w:val="00CA7C03"/>
    <w:rsid w:val="00CA7C60"/>
    <w:rsid w:val="00CA7F5B"/>
    <w:rsid w:val="00CA7FA1"/>
    <w:rsid w:val="00CB01EB"/>
    <w:rsid w:val="00CB0263"/>
    <w:rsid w:val="00CB04EE"/>
    <w:rsid w:val="00CB0675"/>
    <w:rsid w:val="00CB06D4"/>
    <w:rsid w:val="00CB06E7"/>
    <w:rsid w:val="00CB0785"/>
    <w:rsid w:val="00CB0BF3"/>
    <w:rsid w:val="00CB0C3B"/>
    <w:rsid w:val="00CB0ED3"/>
    <w:rsid w:val="00CB11F2"/>
    <w:rsid w:val="00CB14DA"/>
    <w:rsid w:val="00CB16D9"/>
    <w:rsid w:val="00CB1BE1"/>
    <w:rsid w:val="00CB1D59"/>
    <w:rsid w:val="00CB1E5A"/>
    <w:rsid w:val="00CB2307"/>
    <w:rsid w:val="00CB2570"/>
    <w:rsid w:val="00CB26D1"/>
    <w:rsid w:val="00CB2C0B"/>
    <w:rsid w:val="00CB2DB3"/>
    <w:rsid w:val="00CB2EB5"/>
    <w:rsid w:val="00CB2F57"/>
    <w:rsid w:val="00CB300D"/>
    <w:rsid w:val="00CB370B"/>
    <w:rsid w:val="00CB3C29"/>
    <w:rsid w:val="00CB3C33"/>
    <w:rsid w:val="00CB3FB7"/>
    <w:rsid w:val="00CB406D"/>
    <w:rsid w:val="00CB4918"/>
    <w:rsid w:val="00CB4BE8"/>
    <w:rsid w:val="00CB4C06"/>
    <w:rsid w:val="00CB4C66"/>
    <w:rsid w:val="00CB4CB5"/>
    <w:rsid w:val="00CB4FEB"/>
    <w:rsid w:val="00CB5040"/>
    <w:rsid w:val="00CB504F"/>
    <w:rsid w:val="00CB5177"/>
    <w:rsid w:val="00CB51A6"/>
    <w:rsid w:val="00CB5394"/>
    <w:rsid w:val="00CB5537"/>
    <w:rsid w:val="00CB55DC"/>
    <w:rsid w:val="00CB5766"/>
    <w:rsid w:val="00CB5EC6"/>
    <w:rsid w:val="00CB6001"/>
    <w:rsid w:val="00CB607C"/>
    <w:rsid w:val="00CB6413"/>
    <w:rsid w:val="00CB66B0"/>
    <w:rsid w:val="00CB671E"/>
    <w:rsid w:val="00CB6A74"/>
    <w:rsid w:val="00CB6CD3"/>
    <w:rsid w:val="00CB6CD8"/>
    <w:rsid w:val="00CB6FD0"/>
    <w:rsid w:val="00CB7014"/>
    <w:rsid w:val="00CB7380"/>
    <w:rsid w:val="00CB7657"/>
    <w:rsid w:val="00CB7691"/>
    <w:rsid w:val="00CB7795"/>
    <w:rsid w:val="00CB786A"/>
    <w:rsid w:val="00CB7870"/>
    <w:rsid w:val="00CB78B9"/>
    <w:rsid w:val="00CB78F4"/>
    <w:rsid w:val="00CB7911"/>
    <w:rsid w:val="00CB7B60"/>
    <w:rsid w:val="00CB7FDA"/>
    <w:rsid w:val="00CC004A"/>
    <w:rsid w:val="00CC0100"/>
    <w:rsid w:val="00CC0431"/>
    <w:rsid w:val="00CC057D"/>
    <w:rsid w:val="00CC05A8"/>
    <w:rsid w:val="00CC0635"/>
    <w:rsid w:val="00CC06A4"/>
    <w:rsid w:val="00CC07A2"/>
    <w:rsid w:val="00CC08C4"/>
    <w:rsid w:val="00CC0C55"/>
    <w:rsid w:val="00CC0CF8"/>
    <w:rsid w:val="00CC0DFD"/>
    <w:rsid w:val="00CC0F4E"/>
    <w:rsid w:val="00CC11AE"/>
    <w:rsid w:val="00CC11FC"/>
    <w:rsid w:val="00CC1254"/>
    <w:rsid w:val="00CC14BF"/>
    <w:rsid w:val="00CC1528"/>
    <w:rsid w:val="00CC17D2"/>
    <w:rsid w:val="00CC19CA"/>
    <w:rsid w:val="00CC1B42"/>
    <w:rsid w:val="00CC1EBC"/>
    <w:rsid w:val="00CC1EE6"/>
    <w:rsid w:val="00CC1F4B"/>
    <w:rsid w:val="00CC1F9C"/>
    <w:rsid w:val="00CC20ED"/>
    <w:rsid w:val="00CC225E"/>
    <w:rsid w:val="00CC22F6"/>
    <w:rsid w:val="00CC2378"/>
    <w:rsid w:val="00CC23C8"/>
    <w:rsid w:val="00CC254E"/>
    <w:rsid w:val="00CC28CC"/>
    <w:rsid w:val="00CC28F3"/>
    <w:rsid w:val="00CC298C"/>
    <w:rsid w:val="00CC2FC6"/>
    <w:rsid w:val="00CC301D"/>
    <w:rsid w:val="00CC34DA"/>
    <w:rsid w:val="00CC3529"/>
    <w:rsid w:val="00CC392A"/>
    <w:rsid w:val="00CC3A75"/>
    <w:rsid w:val="00CC3B22"/>
    <w:rsid w:val="00CC3EE3"/>
    <w:rsid w:val="00CC47C3"/>
    <w:rsid w:val="00CC4D2C"/>
    <w:rsid w:val="00CC4EB3"/>
    <w:rsid w:val="00CC5253"/>
    <w:rsid w:val="00CC535F"/>
    <w:rsid w:val="00CC54B8"/>
    <w:rsid w:val="00CC554C"/>
    <w:rsid w:val="00CC5781"/>
    <w:rsid w:val="00CC5813"/>
    <w:rsid w:val="00CC591C"/>
    <w:rsid w:val="00CC598F"/>
    <w:rsid w:val="00CC5BA4"/>
    <w:rsid w:val="00CC6065"/>
    <w:rsid w:val="00CC6168"/>
    <w:rsid w:val="00CC6398"/>
    <w:rsid w:val="00CC650D"/>
    <w:rsid w:val="00CC66C1"/>
    <w:rsid w:val="00CC670B"/>
    <w:rsid w:val="00CC6B39"/>
    <w:rsid w:val="00CC6CC2"/>
    <w:rsid w:val="00CC6E38"/>
    <w:rsid w:val="00CC735F"/>
    <w:rsid w:val="00CC78EB"/>
    <w:rsid w:val="00CC7970"/>
    <w:rsid w:val="00CC7A44"/>
    <w:rsid w:val="00CC7BBF"/>
    <w:rsid w:val="00CC7D62"/>
    <w:rsid w:val="00CD0072"/>
    <w:rsid w:val="00CD00B2"/>
    <w:rsid w:val="00CD01D2"/>
    <w:rsid w:val="00CD04A7"/>
    <w:rsid w:val="00CD05E5"/>
    <w:rsid w:val="00CD080A"/>
    <w:rsid w:val="00CD0BF4"/>
    <w:rsid w:val="00CD0C3C"/>
    <w:rsid w:val="00CD1042"/>
    <w:rsid w:val="00CD1474"/>
    <w:rsid w:val="00CD228A"/>
    <w:rsid w:val="00CD239F"/>
    <w:rsid w:val="00CD2456"/>
    <w:rsid w:val="00CD247A"/>
    <w:rsid w:val="00CD24E6"/>
    <w:rsid w:val="00CD2819"/>
    <w:rsid w:val="00CD28F0"/>
    <w:rsid w:val="00CD2AB8"/>
    <w:rsid w:val="00CD2AE3"/>
    <w:rsid w:val="00CD2C20"/>
    <w:rsid w:val="00CD2FED"/>
    <w:rsid w:val="00CD306A"/>
    <w:rsid w:val="00CD30AE"/>
    <w:rsid w:val="00CD30D5"/>
    <w:rsid w:val="00CD32FB"/>
    <w:rsid w:val="00CD381F"/>
    <w:rsid w:val="00CD3CC7"/>
    <w:rsid w:val="00CD3ECD"/>
    <w:rsid w:val="00CD3F4E"/>
    <w:rsid w:val="00CD4019"/>
    <w:rsid w:val="00CD40C3"/>
    <w:rsid w:val="00CD4223"/>
    <w:rsid w:val="00CD4526"/>
    <w:rsid w:val="00CD4924"/>
    <w:rsid w:val="00CD494A"/>
    <w:rsid w:val="00CD49EE"/>
    <w:rsid w:val="00CD4AB0"/>
    <w:rsid w:val="00CD4BDF"/>
    <w:rsid w:val="00CD4D47"/>
    <w:rsid w:val="00CD50C3"/>
    <w:rsid w:val="00CD5385"/>
    <w:rsid w:val="00CD588E"/>
    <w:rsid w:val="00CD5994"/>
    <w:rsid w:val="00CD5ED3"/>
    <w:rsid w:val="00CD614E"/>
    <w:rsid w:val="00CD62BA"/>
    <w:rsid w:val="00CD62E3"/>
    <w:rsid w:val="00CD64E7"/>
    <w:rsid w:val="00CD6564"/>
    <w:rsid w:val="00CD6A80"/>
    <w:rsid w:val="00CD7093"/>
    <w:rsid w:val="00CD737E"/>
    <w:rsid w:val="00CD73E2"/>
    <w:rsid w:val="00CD7754"/>
    <w:rsid w:val="00CD77E3"/>
    <w:rsid w:val="00CD7AAC"/>
    <w:rsid w:val="00CD7CE4"/>
    <w:rsid w:val="00CD7ED6"/>
    <w:rsid w:val="00CD7F65"/>
    <w:rsid w:val="00CD7F72"/>
    <w:rsid w:val="00CE0060"/>
    <w:rsid w:val="00CE0A12"/>
    <w:rsid w:val="00CE0B39"/>
    <w:rsid w:val="00CE0CDF"/>
    <w:rsid w:val="00CE0DC6"/>
    <w:rsid w:val="00CE12AD"/>
    <w:rsid w:val="00CE140A"/>
    <w:rsid w:val="00CE1423"/>
    <w:rsid w:val="00CE1716"/>
    <w:rsid w:val="00CE18FA"/>
    <w:rsid w:val="00CE1CA8"/>
    <w:rsid w:val="00CE1DB2"/>
    <w:rsid w:val="00CE1F1A"/>
    <w:rsid w:val="00CE20FF"/>
    <w:rsid w:val="00CE253F"/>
    <w:rsid w:val="00CE2549"/>
    <w:rsid w:val="00CE258C"/>
    <w:rsid w:val="00CE2636"/>
    <w:rsid w:val="00CE26B6"/>
    <w:rsid w:val="00CE2712"/>
    <w:rsid w:val="00CE27E1"/>
    <w:rsid w:val="00CE2946"/>
    <w:rsid w:val="00CE299D"/>
    <w:rsid w:val="00CE29DD"/>
    <w:rsid w:val="00CE2DB0"/>
    <w:rsid w:val="00CE2E57"/>
    <w:rsid w:val="00CE2E97"/>
    <w:rsid w:val="00CE3089"/>
    <w:rsid w:val="00CE32DC"/>
    <w:rsid w:val="00CE339C"/>
    <w:rsid w:val="00CE373C"/>
    <w:rsid w:val="00CE3838"/>
    <w:rsid w:val="00CE3E5E"/>
    <w:rsid w:val="00CE4021"/>
    <w:rsid w:val="00CE402B"/>
    <w:rsid w:val="00CE40B6"/>
    <w:rsid w:val="00CE45D7"/>
    <w:rsid w:val="00CE47A7"/>
    <w:rsid w:val="00CE486D"/>
    <w:rsid w:val="00CE499C"/>
    <w:rsid w:val="00CE4F51"/>
    <w:rsid w:val="00CE54A7"/>
    <w:rsid w:val="00CE54EB"/>
    <w:rsid w:val="00CE590E"/>
    <w:rsid w:val="00CE5C5F"/>
    <w:rsid w:val="00CE5D9B"/>
    <w:rsid w:val="00CE5F56"/>
    <w:rsid w:val="00CE5FE8"/>
    <w:rsid w:val="00CE6647"/>
    <w:rsid w:val="00CE679E"/>
    <w:rsid w:val="00CE695C"/>
    <w:rsid w:val="00CE6A12"/>
    <w:rsid w:val="00CE7769"/>
    <w:rsid w:val="00CE7D44"/>
    <w:rsid w:val="00CE7DD9"/>
    <w:rsid w:val="00CF0066"/>
    <w:rsid w:val="00CF0163"/>
    <w:rsid w:val="00CF03E5"/>
    <w:rsid w:val="00CF09A9"/>
    <w:rsid w:val="00CF0B48"/>
    <w:rsid w:val="00CF0BCC"/>
    <w:rsid w:val="00CF10A5"/>
    <w:rsid w:val="00CF12BE"/>
    <w:rsid w:val="00CF1866"/>
    <w:rsid w:val="00CF1990"/>
    <w:rsid w:val="00CF1B81"/>
    <w:rsid w:val="00CF1B92"/>
    <w:rsid w:val="00CF1C3B"/>
    <w:rsid w:val="00CF1CB0"/>
    <w:rsid w:val="00CF1EFF"/>
    <w:rsid w:val="00CF2092"/>
    <w:rsid w:val="00CF2863"/>
    <w:rsid w:val="00CF28EE"/>
    <w:rsid w:val="00CF2FA8"/>
    <w:rsid w:val="00CF3278"/>
    <w:rsid w:val="00CF32E4"/>
    <w:rsid w:val="00CF3326"/>
    <w:rsid w:val="00CF39FE"/>
    <w:rsid w:val="00CF3B28"/>
    <w:rsid w:val="00CF3DEE"/>
    <w:rsid w:val="00CF3DF5"/>
    <w:rsid w:val="00CF40F4"/>
    <w:rsid w:val="00CF4482"/>
    <w:rsid w:val="00CF44E9"/>
    <w:rsid w:val="00CF4583"/>
    <w:rsid w:val="00CF4911"/>
    <w:rsid w:val="00CF4A53"/>
    <w:rsid w:val="00CF4E59"/>
    <w:rsid w:val="00CF4FF6"/>
    <w:rsid w:val="00CF5024"/>
    <w:rsid w:val="00CF5481"/>
    <w:rsid w:val="00CF5A53"/>
    <w:rsid w:val="00CF5C0F"/>
    <w:rsid w:val="00CF5CF9"/>
    <w:rsid w:val="00CF5DAE"/>
    <w:rsid w:val="00CF5EA3"/>
    <w:rsid w:val="00CF6390"/>
    <w:rsid w:val="00CF687E"/>
    <w:rsid w:val="00CF68F2"/>
    <w:rsid w:val="00CF6A58"/>
    <w:rsid w:val="00CF6B67"/>
    <w:rsid w:val="00CF6D27"/>
    <w:rsid w:val="00CF6ED5"/>
    <w:rsid w:val="00CF7229"/>
    <w:rsid w:val="00CF739E"/>
    <w:rsid w:val="00CF73E7"/>
    <w:rsid w:val="00CF7DC2"/>
    <w:rsid w:val="00D002A2"/>
    <w:rsid w:val="00D0047C"/>
    <w:rsid w:val="00D004A7"/>
    <w:rsid w:val="00D00E9B"/>
    <w:rsid w:val="00D01119"/>
    <w:rsid w:val="00D0126F"/>
    <w:rsid w:val="00D01386"/>
    <w:rsid w:val="00D013CB"/>
    <w:rsid w:val="00D0193B"/>
    <w:rsid w:val="00D019ED"/>
    <w:rsid w:val="00D01F72"/>
    <w:rsid w:val="00D02301"/>
    <w:rsid w:val="00D026C4"/>
    <w:rsid w:val="00D02B51"/>
    <w:rsid w:val="00D02B66"/>
    <w:rsid w:val="00D0329C"/>
    <w:rsid w:val="00D0348C"/>
    <w:rsid w:val="00D037A1"/>
    <w:rsid w:val="00D03880"/>
    <w:rsid w:val="00D039D1"/>
    <w:rsid w:val="00D041F5"/>
    <w:rsid w:val="00D04666"/>
    <w:rsid w:val="00D04770"/>
    <w:rsid w:val="00D04B05"/>
    <w:rsid w:val="00D04BA3"/>
    <w:rsid w:val="00D04CAF"/>
    <w:rsid w:val="00D04DE7"/>
    <w:rsid w:val="00D05007"/>
    <w:rsid w:val="00D05439"/>
    <w:rsid w:val="00D0570F"/>
    <w:rsid w:val="00D05787"/>
    <w:rsid w:val="00D05B1D"/>
    <w:rsid w:val="00D05B61"/>
    <w:rsid w:val="00D06194"/>
    <w:rsid w:val="00D062DD"/>
    <w:rsid w:val="00D06319"/>
    <w:rsid w:val="00D063FB"/>
    <w:rsid w:val="00D06450"/>
    <w:rsid w:val="00D06546"/>
    <w:rsid w:val="00D06622"/>
    <w:rsid w:val="00D0672E"/>
    <w:rsid w:val="00D06799"/>
    <w:rsid w:val="00D067EE"/>
    <w:rsid w:val="00D069C4"/>
    <w:rsid w:val="00D0722C"/>
    <w:rsid w:val="00D0733B"/>
    <w:rsid w:val="00D07345"/>
    <w:rsid w:val="00D073FA"/>
    <w:rsid w:val="00D07620"/>
    <w:rsid w:val="00D076B6"/>
    <w:rsid w:val="00D077FC"/>
    <w:rsid w:val="00D0796A"/>
    <w:rsid w:val="00D07A7E"/>
    <w:rsid w:val="00D07BAA"/>
    <w:rsid w:val="00D10067"/>
    <w:rsid w:val="00D10398"/>
    <w:rsid w:val="00D10417"/>
    <w:rsid w:val="00D107E7"/>
    <w:rsid w:val="00D1091B"/>
    <w:rsid w:val="00D10D47"/>
    <w:rsid w:val="00D11023"/>
    <w:rsid w:val="00D11233"/>
    <w:rsid w:val="00D1132B"/>
    <w:rsid w:val="00D116FE"/>
    <w:rsid w:val="00D11853"/>
    <w:rsid w:val="00D11D82"/>
    <w:rsid w:val="00D1225A"/>
    <w:rsid w:val="00D12367"/>
    <w:rsid w:val="00D123E9"/>
    <w:rsid w:val="00D1253E"/>
    <w:rsid w:val="00D12B86"/>
    <w:rsid w:val="00D12F5F"/>
    <w:rsid w:val="00D12FD2"/>
    <w:rsid w:val="00D12FD4"/>
    <w:rsid w:val="00D13100"/>
    <w:rsid w:val="00D1369F"/>
    <w:rsid w:val="00D1370A"/>
    <w:rsid w:val="00D13761"/>
    <w:rsid w:val="00D13BED"/>
    <w:rsid w:val="00D13ECB"/>
    <w:rsid w:val="00D140FF"/>
    <w:rsid w:val="00D14764"/>
    <w:rsid w:val="00D14889"/>
    <w:rsid w:val="00D14993"/>
    <w:rsid w:val="00D14996"/>
    <w:rsid w:val="00D14E22"/>
    <w:rsid w:val="00D15003"/>
    <w:rsid w:val="00D15305"/>
    <w:rsid w:val="00D15564"/>
    <w:rsid w:val="00D1569D"/>
    <w:rsid w:val="00D1572D"/>
    <w:rsid w:val="00D157E4"/>
    <w:rsid w:val="00D159FC"/>
    <w:rsid w:val="00D15ED2"/>
    <w:rsid w:val="00D16911"/>
    <w:rsid w:val="00D1699F"/>
    <w:rsid w:val="00D16CD3"/>
    <w:rsid w:val="00D16D89"/>
    <w:rsid w:val="00D16D9E"/>
    <w:rsid w:val="00D16DE1"/>
    <w:rsid w:val="00D1713C"/>
    <w:rsid w:val="00D17161"/>
    <w:rsid w:val="00D1717D"/>
    <w:rsid w:val="00D1728C"/>
    <w:rsid w:val="00D17426"/>
    <w:rsid w:val="00D17B1D"/>
    <w:rsid w:val="00D17DF6"/>
    <w:rsid w:val="00D20065"/>
    <w:rsid w:val="00D201D1"/>
    <w:rsid w:val="00D203D4"/>
    <w:rsid w:val="00D20664"/>
    <w:rsid w:val="00D20821"/>
    <w:rsid w:val="00D2099E"/>
    <w:rsid w:val="00D20B0B"/>
    <w:rsid w:val="00D20BEC"/>
    <w:rsid w:val="00D21020"/>
    <w:rsid w:val="00D2135D"/>
    <w:rsid w:val="00D213E3"/>
    <w:rsid w:val="00D217AB"/>
    <w:rsid w:val="00D21BB0"/>
    <w:rsid w:val="00D21D5C"/>
    <w:rsid w:val="00D21D92"/>
    <w:rsid w:val="00D21DA8"/>
    <w:rsid w:val="00D221C7"/>
    <w:rsid w:val="00D22600"/>
    <w:rsid w:val="00D22B07"/>
    <w:rsid w:val="00D22E58"/>
    <w:rsid w:val="00D23121"/>
    <w:rsid w:val="00D23170"/>
    <w:rsid w:val="00D234C0"/>
    <w:rsid w:val="00D23640"/>
    <w:rsid w:val="00D239D2"/>
    <w:rsid w:val="00D23B65"/>
    <w:rsid w:val="00D23BEB"/>
    <w:rsid w:val="00D23DB5"/>
    <w:rsid w:val="00D23E87"/>
    <w:rsid w:val="00D23F77"/>
    <w:rsid w:val="00D23FCD"/>
    <w:rsid w:val="00D242A6"/>
    <w:rsid w:val="00D24628"/>
    <w:rsid w:val="00D24781"/>
    <w:rsid w:val="00D24FA6"/>
    <w:rsid w:val="00D251B5"/>
    <w:rsid w:val="00D254E9"/>
    <w:rsid w:val="00D258E4"/>
    <w:rsid w:val="00D25A31"/>
    <w:rsid w:val="00D25B60"/>
    <w:rsid w:val="00D25D2B"/>
    <w:rsid w:val="00D25FA2"/>
    <w:rsid w:val="00D26435"/>
    <w:rsid w:val="00D264F0"/>
    <w:rsid w:val="00D2664C"/>
    <w:rsid w:val="00D2665F"/>
    <w:rsid w:val="00D26965"/>
    <w:rsid w:val="00D26ACB"/>
    <w:rsid w:val="00D26CE4"/>
    <w:rsid w:val="00D26F1C"/>
    <w:rsid w:val="00D2715F"/>
    <w:rsid w:val="00D27269"/>
    <w:rsid w:val="00D27289"/>
    <w:rsid w:val="00D2737B"/>
    <w:rsid w:val="00D27BAA"/>
    <w:rsid w:val="00D27BC1"/>
    <w:rsid w:val="00D27CA3"/>
    <w:rsid w:val="00D27D7C"/>
    <w:rsid w:val="00D27D8E"/>
    <w:rsid w:val="00D27DFD"/>
    <w:rsid w:val="00D27FE7"/>
    <w:rsid w:val="00D301EC"/>
    <w:rsid w:val="00D30318"/>
    <w:rsid w:val="00D306D7"/>
    <w:rsid w:val="00D308B5"/>
    <w:rsid w:val="00D31045"/>
    <w:rsid w:val="00D3158E"/>
    <w:rsid w:val="00D31B1F"/>
    <w:rsid w:val="00D31C05"/>
    <w:rsid w:val="00D32394"/>
    <w:rsid w:val="00D328D6"/>
    <w:rsid w:val="00D3295A"/>
    <w:rsid w:val="00D32A5E"/>
    <w:rsid w:val="00D32E16"/>
    <w:rsid w:val="00D32EB8"/>
    <w:rsid w:val="00D32F5C"/>
    <w:rsid w:val="00D330E6"/>
    <w:rsid w:val="00D3329E"/>
    <w:rsid w:val="00D33440"/>
    <w:rsid w:val="00D33CFE"/>
    <w:rsid w:val="00D33D5F"/>
    <w:rsid w:val="00D33E16"/>
    <w:rsid w:val="00D3466E"/>
    <w:rsid w:val="00D34674"/>
    <w:rsid w:val="00D34880"/>
    <w:rsid w:val="00D3496B"/>
    <w:rsid w:val="00D34A0E"/>
    <w:rsid w:val="00D34A37"/>
    <w:rsid w:val="00D34A90"/>
    <w:rsid w:val="00D34C62"/>
    <w:rsid w:val="00D34CA1"/>
    <w:rsid w:val="00D34E7E"/>
    <w:rsid w:val="00D34FD9"/>
    <w:rsid w:val="00D35BEB"/>
    <w:rsid w:val="00D35E92"/>
    <w:rsid w:val="00D35F96"/>
    <w:rsid w:val="00D361C5"/>
    <w:rsid w:val="00D36443"/>
    <w:rsid w:val="00D36526"/>
    <w:rsid w:val="00D3682D"/>
    <w:rsid w:val="00D36835"/>
    <w:rsid w:val="00D368A5"/>
    <w:rsid w:val="00D36C52"/>
    <w:rsid w:val="00D36D80"/>
    <w:rsid w:val="00D36F30"/>
    <w:rsid w:val="00D37158"/>
    <w:rsid w:val="00D3730D"/>
    <w:rsid w:val="00D373A2"/>
    <w:rsid w:val="00D37432"/>
    <w:rsid w:val="00D37434"/>
    <w:rsid w:val="00D37474"/>
    <w:rsid w:val="00D37AE1"/>
    <w:rsid w:val="00D400F3"/>
    <w:rsid w:val="00D402CE"/>
    <w:rsid w:val="00D40A09"/>
    <w:rsid w:val="00D40B6C"/>
    <w:rsid w:val="00D40B87"/>
    <w:rsid w:val="00D4121E"/>
    <w:rsid w:val="00D414A0"/>
    <w:rsid w:val="00D4165B"/>
    <w:rsid w:val="00D4165E"/>
    <w:rsid w:val="00D41851"/>
    <w:rsid w:val="00D41A2B"/>
    <w:rsid w:val="00D41C9D"/>
    <w:rsid w:val="00D4247D"/>
    <w:rsid w:val="00D4281D"/>
    <w:rsid w:val="00D42A63"/>
    <w:rsid w:val="00D42AED"/>
    <w:rsid w:val="00D42C8A"/>
    <w:rsid w:val="00D43109"/>
    <w:rsid w:val="00D43129"/>
    <w:rsid w:val="00D43284"/>
    <w:rsid w:val="00D4354E"/>
    <w:rsid w:val="00D43A8C"/>
    <w:rsid w:val="00D43C39"/>
    <w:rsid w:val="00D43C5F"/>
    <w:rsid w:val="00D4401C"/>
    <w:rsid w:val="00D4433A"/>
    <w:rsid w:val="00D4434A"/>
    <w:rsid w:val="00D44434"/>
    <w:rsid w:val="00D446B5"/>
    <w:rsid w:val="00D44ADA"/>
    <w:rsid w:val="00D44EF1"/>
    <w:rsid w:val="00D44F5D"/>
    <w:rsid w:val="00D45253"/>
    <w:rsid w:val="00D4530C"/>
    <w:rsid w:val="00D45809"/>
    <w:rsid w:val="00D459A9"/>
    <w:rsid w:val="00D45BA4"/>
    <w:rsid w:val="00D460AE"/>
    <w:rsid w:val="00D46271"/>
    <w:rsid w:val="00D4641A"/>
    <w:rsid w:val="00D464FD"/>
    <w:rsid w:val="00D4650F"/>
    <w:rsid w:val="00D4697B"/>
    <w:rsid w:val="00D46A44"/>
    <w:rsid w:val="00D46B8B"/>
    <w:rsid w:val="00D46DF3"/>
    <w:rsid w:val="00D46EE5"/>
    <w:rsid w:val="00D470A1"/>
    <w:rsid w:val="00D47856"/>
    <w:rsid w:val="00D478A4"/>
    <w:rsid w:val="00D47B00"/>
    <w:rsid w:val="00D47D13"/>
    <w:rsid w:val="00D47E4D"/>
    <w:rsid w:val="00D47EA6"/>
    <w:rsid w:val="00D47F79"/>
    <w:rsid w:val="00D502F3"/>
    <w:rsid w:val="00D5053D"/>
    <w:rsid w:val="00D5060D"/>
    <w:rsid w:val="00D50FC0"/>
    <w:rsid w:val="00D51681"/>
    <w:rsid w:val="00D5184E"/>
    <w:rsid w:val="00D51DFD"/>
    <w:rsid w:val="00D520FF"/>
    <w:rsid w:val="00D52114"/>
    <w:rsid w:val="00D521DD"/>
    <w:rsid w:val="00D52334"/>
    <w:rsid w:val="00D52606"/>
    <w:rsid w:val="00D5267A"/>
    <w:rsid w:val="00D52B5D"/>
    <w:rsid w:val="00D52C18"/>
    <w:rsid w:val="00D52D54"/>
    <w:rsid w:val="00D52DD7"/>
    <w:rsid w:val="00D5322D"/>
    <w:rsid w:val="00D53703"/>
    <w:rsid w:val="00D53B6B"/>
    <w:rsid w:val="00D53CFA"/>
    <w:rsid w:val="00D53EE0"/>
    <w:rsid w:val="00D5404C"/>
    <w:rsid w:val="00D540D2"/>
    <w:rsid w:val="00D54342"/>
    <w:rsid w:val="00D543D7"/>
    <w:rsid w:val="00D544A5"/>
    <w:rsid w:val="00D54A59"/>
    <w:rsid w:val="00D54A6F"/>
    <w:rsid w:val="00D54B36"/>
    <w:rsid w:val="00D54F40"/>
    <w:rsid w:val="00D55081"/>
    <w:rsid w:val="00D558DC"/>
    <w:rsid w:val="00D559BC"/>
    <w:rsid w:val="00D55AE1"/>
    <w:rsid w:val="00D55B4A"/>
    <w:rsid w:val="00D55BCE"/>
    <w:rsid w:val="00D55C8B"/>
    <w:rsid w:val="00D55EB1"/>
    <w:rsid w:val="00D55F1B"/>
    <w:rsid w:val="00D5616F"/>
    <w:rsid w:val="00D561B7"/>
    <w:rsid w:val="00D56464"/>
    <w:rsid w:val="00D565AD"/>
    <w:rsid w:val="00D5669A"/>
    <w:rsid w:val="00D5698D"/>
    <w:rsid w:val="00D56A9C"/>
    <w:rsid w:val="00D56C4B"/>
    <w:rsid w:val="00D57055"/>
    <w:rsid w:val="00D5719A"/>
    <w:rsid w:val="00D573EB"/>
    <w:rsid w:val="00D57610"/>
    <w:rsid w:val="00D578FE"/>
    <w:rsid w:val="00D57A2A"/>
    <w:rsid w:val="00D57CCE"/>
    <w:rsid w:val="00D57F6A"/>
    <w:rsid w:val="00D60B56"/>
    <w:rsid w:val="00D60D20"/>
    <w:rsid w:val="00D60F16"/>
    <w:rsid w:val="00D61317"/>
    <w:rsid w:val="00D61648"/>
    <w:rsid w:val="00D61986"/>
    <w:rsid w:val="00D61C73"/>
    <w:rsid w:val="00D61C93"/>
    <w:rsid w:val="00D61F26"/>
    <w:rsid w:val="00D61FA1"/>
    <w:rsid w:val="00D620B9"/>
    <w:rsid w:val="00D62107"/>
    <w:rsid w:val="00D62169"/>
    <w:rsid w:val="00D6270E"/>
    <w:rsid w:val="00D62861"/>
    <w:rsid w:val="00D62896"/>
    <w:rsid w:val="00D62F08"/>
    <w:rsid w:val="00D63012"/>
    <w:rsid w:val="00D63154"/>
    <w:rsid w:val="00D63347"/>
    <w:rsid w:val="00D6347B"/>
    <w:rsid w:val="00D63920"/>
    <w:rsid w:val="00D63AD1"/>
    <w:rsid w:val="00D63D8F"/>
    <w:rsid w:val="00D63DEB"/>
    <w:rsid w:val="00D6460A"/>
    <w:rsid w:val="00D649CE"/>
    <w:rsid w:val="00D64AD4"/>
    <w:rsid w:val="00D64E0A"/>
    <w:rsid w:val="00D64F0B"/>
    <w:rsid w:val="00D64FE3"/>
    <w:rsid w:val="00D65200"/>
    <w:rsid w:val="00D65555"/>
    <w:rsid w:val="00D656EA"/>
    <w:rsid w:val="00D65794"/>
    <w:rsid w:val="00D65875"/>
    <w:rsid w:val="00D6624D"/>
    <w:rsid w:val="00D6647B"/>
    <w:rsid w:val="00D664BC"/>
    <w:rsid w:val="00D66579"/>
    <w:rsid w:val="00D66740"/>
    <w:rsid w:val="00D668D7"/>
    <w:rsid w:val="00D668DB"/>
    <w:rsid w:val="00D66A6E"/>
    <w:rsid w:val="00D66CE3"/>
    <w:rsid w:val="00D66D55"/>
    <w:rsid w:val="00D66DB0"/>
    <w:rsid w:val="00D66DC4"/>
    <w:rsid w:val="00D66DEB"/>
    <w:rsid w:val="00D6711E"/>
    <w:rsid w:val="00D67264"/>
    <w:rsid w:val="00D673CD"/>
    <w:rsid w:val="00D67424"/>
    <w:rsid w:val="00D676B3"/>
    <w:rsid w:val="00D67BEA"/>
    <w:rsid w:val="00D67BEB"/>
    <w:rsid w:val="00D67C10"/>
    <w:rsid w:val="00D67D55"/>
    <w:rsid w:val="00D67DFD"/>
    <w:rsid w:val="00D67EE4"/>
    <w:rsid w:val="00D67F70"/>
    <w:rsid w:val="00D67F78"/>
    <w:rsid w:val="00D704B7"/>
    <w:rsid w:val="00D70691"/>
    <w:rsid w:val="00D70BBC"/>
    <w:rsid w:val="00D70CE3"/>
    <w:rsid w:val="00D70D07"/>
    <w:rsid w:val="00D70F27"/>
    <w:rsid w:val="00D710BE"/>
    <w:rsid w:val="00D710F2"/>
    <w:rsid w:val="00D7112C"/>
    <w:rsid w:val="00D711FB"/>
    <w:rsid w:val="00D7121E"/>
    <w:rsid w:val="00D712EC"/>
    <w:rsid w:val="00D7188E"/>
    <w:rsid w:val="00D71A17"/>
    <w:rsid w:val="00D71C2E"/>
    <w:rsid w:val="00D71DAE"/>
    <w:rsid w:val="00D71FC3"/>
    <w:rsid w:val="00D72358"/>
    <w:rsid w:val="00D726EA"/>
    <w:rsid w:val="00D72ACB"/>
    <w:rsid w:val="00D72D29"/>
    <w:rsid w:val="00D72E3A"/>
    <w:rsid w:val="00D731D2"/>
    <w:rsid w:val="00D73303"/>
    <w:rsid w:val="00D73366"/>
    <w:rsid w:val="00D739E5"/>
    <w:rsid w:val="00D73A6B"/>
    <w:rsid w:val="00D73DAF"/>
    <w:rsid w:val="00D73E78"/>
    <w:rsid w:val="00D73E87"/>
    <w:rsid w:val="00D73F94"/>
    <w:rsid w:val="00D7448A"/>
    <w:rsid w:val="00D7490D"/>
    <w:rsid w:val="00D74F44"/>
    <w:rsid w:val="00D75300"/>
    <w:rsid w:val="00D7543B"/>
    <w:rsid w:val="00D75A9F"/>
    <w:rsid w:val="00D75ED3"/>
    <w:rsid w:val="00D76032"/>
    <w:rsid w:val="00D7622F"/>
    <w:rsid w:val="00D76245"/>
    <w:rsid w:val="00D767A9"/>
    <w:rsid w:val="00D770A1"/>
    <w:rsid w:val="00D7733B"/>
    <w:rsid w:val="00D7741C"/>
    <w:rsid w:val="00D775D6"/>
    <w:rsid w:val="00D77C35"/>
    <w:rsid w:val="00D77D89"/>
    <w:rsid w:val="00D80172"/>
    <w:rsid w:val="00D80221"/>
    <w:rsid w:val="00D80375"/>
    <w:rsid w:val="00D805F2"/>
    <w:rsid w:val="00D8073B"/>
    <w:rsid w:val="00D80866"/>
    <w:rsid w:val="00D809F1"/>
    <w:rsid w:val="00D80AB9"/>
    <w:rsid w:val="00D80DB6"/>
    <w:rsid w:val="00D80F2B"/>
    <w:rsid w:val="00D81038"/>
    <w:rsid w:val="00D813EC"/>
    <w:rsid w:val="00D81935"/>
    <w:rsid w:val="00D82097"/>
    <w:rsid w:val="00D8214D"/>
    <w:rsid w:val="00D821C5"/>
    <w:rsid w:val="00D822D6"/>
    <w:rsid w:val="00D826BD"/>
    <w:rsid w:val="00D82858"/>
    <w:rsid w:val="00D82C7F"/>
    <w:rsid w:val="00D82CB3"/>
    <w:rsid w:val="00D82DC6"/>
    <w:rsid w:val="00D83118"/>
    <w:rsid w:val="00D832AD"/>
    <w:rsid w:val="00D8335A"/>
    <w:rsid w:val="00D83499"/>
    <w:rsid w:val="00D83911"/>
    <w:rsid w:val="00D83AD3"/>
    <w:rsid w:val="00D83AEF"/>
    <w:rsid w:val="00D83AFB"/>
    <w:rsid w:val="00D83B8F"/>
    <w:rsid w:val="00D83D18"/>
    <w:rsid w:val="00D83E7F"/>
    <w:rsid w:val="00D83FF5"/>
    <w:rsid w:val="00D8420E"/>
    <w:rsid w:val="00D84264"/>
    <w:rsid w:val="00D846A3"/>
    <w:rsid w:val="00D84778"/>
    <w:rsid w:val="00D84E53"/>
    <w:rsid w:val="00D84F3C"/>
    <w:rsid w:val="00D853A6"/>
    <w:rsid w:val="00D853D3"/>
    <w:rsid w:val="00D85766"/>
    <w:rsid w:val="00D8576F"/>
    <w:rsid w:val="00D85B20"/>
    <w:rsid w:val="00D85B87"/>
    <w:rsid w:val="00D85BB7"/>
    <w:rsid w:val="00D85FD6"/>
    <w:rsid w:val="00D8640B"/>
    <w:rsid w:val="00D864D5"/>
    <w:rsid w:val="00D8652F"/>
    <w:rsid w:val="00D86639"/>
    <w:rsid w:val="00D866A2"/>
    <w:rsid w:val="00D8674B"/>
    <w:rsid w:val="00D86A84"/>
    <w:rsid w:val="00D86BAB"/>
    <w:rsid w:val="00D86D48"/>
    <w:rsid w:val="00D86DE5"/>
    <w:rsid w:val="00D86E90"/>
    <w:rsid w:val="00D86FBE"/>
    <w:rsid w:val="00D87500"/>
    <w:rsid w:val="00D87733"/>
    <w:rsid w:val="00D87B90"/>
    <w:rsid w:val="00D87E08"/>
    <w:rsid w:val="00D87F73"/>
    <w:rsid w:val="00D90055"/>
    <w:rsid w:val="00D900B8"/>
    <w:rsid w:val="00D90126"/>
    <w:rsid w:val="00D902A5"/>
    <w:rsid w:val="00D904DB"/>
    <w:rsid w:val="00D9089D"/>
    <w:rsid w:val="00D90A07"/>
    <w:rsid w:val="00D90A2C"/>
    <w:rsid w:val="00D90C0B"/>
    <w:rsid w:val="00D90CDB"/>
    <w:rsid w:val="00D90E1C"/>
    <w:rsid w:val="00D90E2F"/>
    <w:rsid w:val="00D90E48"/>
    <w:rsid w:val="00D91181"/>
    <w:rsid w:val="00D91504"/>
    <w:rsid w:val="00D9152C"/>
    <w:rsid w:val="00D916FB"/>
    <w:rsid w:val="00D9197F"/>
    <w:rsid w:val="00D91A63"/>
    <w:rsid w:val="00D91CC5"/>
    <w:rsid w:val="00D9206B"/>
    <w:rsid w:val="00D9234C"/>
    <w:rsid w:val="00D926FA"/>
    <w:rsid w:val="00D92772"/>
    <w:rsid w:val="00D927BC"/>
    <w:rsid w:val="00D9283B"/>
    <w:rsid w:val="00D92989"/>
    <w:rsid w:val="00D92BD2"/>
    <w:rsid w:val="00D92F6D"/>
    <w:rsid w:val="00D933B4"/>
    <w:rsid w:val="00D934F9"/>
    <w:rsid w:val="00D936AE"/>
    <w:rsid w:val="00D93717"/>
    <w:rsid w:val="00D9393F"/>
    <w:rsid w:val="00D93953"/>
    <w:rsid w:val="00D93A54"/>
    <w:rsid w:val="00D93E1B"/>
    <w:rsid w:val="00D93F67"/>
    <w:rsid w:val="00D9443E"/>
    <w:rsid w:val="00D9459C"/>
    <w:rsid w:val="00D94725"/>
    <w:rsid w:val="00D947E6"/>
    <w:rsid w:val="00D9499B"/>
    <w:rsid w:val="00D949B5"/>
    <w:rsid w:val="00D94AA1"/>
    <w:rsid w:val="00D94D2E"/>
    <w:rsid w:val="00D94EBD"/>
    <w:rsid w:val="00D95199"/>
    <w:rsid w:val="00D95295"/>
    <w:rsid w:val="00D9548E"/>
    <w:rsid w:val="00D9554F"/>
    <w:rsid w:val="00D95563"/>
    <w:rsid w:val="00D95850"/>
    <w:rsid w:val="00D958AA"/>
    <w:rsid w:val="00D95A1F"/>
    <w:rsid w:val="00D95C1C"/>
    <w:rsid w:val="00D95DEB"/>
    <w:rsid w:val="00D96341"/>
    <w:rsid w:val="00D96370"/>
    <w:rsid w:val="00D963DB"/>
    <w:rsid w:val="00D96483"/>
    <w:rsid w:val="00D9656B"/>
    <w:rsid w:val="00D96842"/>
    <w:rsid w:val="00D9685B"/>
    <w:rsid w:val="00D96C64"/>
    <w:rsid w:val="00D96D05"/>
    <w:rsid w:val="00D96E51"/>
    <w:rsid w:val="00D97000"/>
    <w:rsid w:val="00D97052"/>
    <w:rsid w:val="00D97290"/>
    <w:rsid w:val="00D97713"/>
    <w:rsid w:val="00D9777D"/>
    <w:rsid w:val="00D9783C"/>
    <w:rsid w:val="00D979BE"/>
    <w:rsid w:val="00D97C82"/>
    <w:rsid w:val="00D97C92"/>
    <w:rsid w:val="00D97CB6"/>
    <w:rsid w:val="00DA00DA"/>
    <w:rsid w:val="00DA0132"/>
    <w:rsid w:val="00DA035F"/>
    <w:rsid w:val="00DA0372"/>
    <w:rsid w:val="00DA0494"/>
    <w:rsid w:val="00DA053A"/>
    <w:rsid w:val="00DA089E"/>
    <w:rsid w:val="00DA0910"/>
    <w:rsid w:val="00DA0A75"/>
    <w:rsid w:val="00DA0F36"/>
    <w:rsid w:val="00DA0F58"/>
    <w:rsid w:val="00DA115D"/>
    <w:rsid w:val="00DA1672"/>
    <w:rsid w:val="00DA1774"/>
    <w:rsid w:val="00DA1904"/>
    <w:rsid w:val="00DA1B76"/>
    <w:rsid w:val="00DA1E5F"/>
    <w:rsid w:val="00DA22BB"/>
    <w:rsid w:val="00DA2373"/>
    <w:rsid w:val="00DA2492"/>
    <w:rsid w:val="00DA275B"/>
    <w:rsid w:val="00DA280B"/>
    <w:rsid w:val="00DA29EC"/>
    <w:rsid w:val="00DA2D65"/>
    <w:rsid w:val="00DA2F7D"/>
    <w:rsid w:val="00DA2FC2"/>
    <w:rsid w:val="00DA302C"/>
    <w:rsid w:val="00DA30F0"/>
    <w:rsid w:val="00DA30FD"/>
    <w:rsid w:val="00DA3120"/>
    <w:rsid w:val="00DA331A"/>
    <w:rsid w:val="00DA34A0"/>
    <w:rsid w:val="00DA3515"/>
    <w:rsid w:val="00DA3655"/>
    <w:rsid w:val="00DA36E0"/>
    <w:rsid w:val="00DA37C5"/>
    <w:rsid w:val="00DA3AEA"/>
    <w:rsid w:val="00DA3B41"/>
    <w:rsid w:val="00DA3CB6"/>
    <w:rsid w:val="00DA3CF6"/>
    <w:rsid w:val="00DA41D6"/>
    <w:rsid w:val="00DA4418"/>
    <w:rsid w:val="00DA456A"/>
    <w:rsid w:val="00DA4823"/>
    <w:rsid w:val="00DA4A7F"/>
    <w:rsid w:val="00DA4D49"/>
    <w:rsid w:val="00DA4E57"/>
    <w:rsid w:val="00DA4F0A"/>
    <w:rsid w:val="00DA547D"/>
    <w:rsid w:val="00DA54B1"/>
    <w:rsid w:val="00DA5A8B"/>
    <w:rsid w:val="00DA5EA2"/>
    <w:rsid w:val="00DA5EFC"/>
    <w:rsid w:val="00DA5FC5"/>
    <w:rsid w:val="00DA620B"/>
    <w:rsid w:val="00DA6954"/>
    <w:rsid w:val="00DA6F27"/>
    <w:rsid w:val="00DA7034"/>
    <w:rsid w:val="00DA733A"/>
    <w:rsid w:val="00DA771D"/>
    <w:rsid w:val="00DA7A64"/>
    <w:rsid w:val="00DA7ABB"/>
    <w:rsid w:val="00DA7F41"/>
    <w:rsid w:val="00DB057F"/>
    <w:rsid w:val="00DB0588"/>
    <w:rsid w:val="00DB06B8"/>
    <w:rsid w:val="00DB0AD1"/>
    <w:rsid w:val="00DB0C4A"/>
    <w:rsid w:val="00DB0DF4"/>
    <w:rsid w:val="00DB0EBA"/>
    <w:rsid w:val="00DB0ECA"/>
    <w:rsid w:val="00DB1036"/>
    <w:rsid w:val="00DB1045"/>
    <w:rsid w:val="00DB169F"/>
    <w:rsid w:val="00DB1767"/>
    <w:rsid w:val="00DB1836"/>
    <w:rsid w:val="00DB1AA4"/>
    <w:rsid w:val="00DB1C88"/>
    <w:rsid w:val="00DB1CE9"/>
    <w:rsid w:val="00DB2074"/>
    <w:rsid w:val="00DB2141"/>
    <w:rsid w:val="00DB23EF"/>
    <w:rsid w:val="00DB268F"/>
    <w:rsid w:val="00DB297C"/>
    <w:rsid w:val="00DB29C7"/>
    <w:rsid w:val="00DB2CB6"/>
    <w:rsid w:val="00DB2CD1"/>
    <w:rsid w:val="00DB2DFA"/>
    <w:rsid w:val="00DB2E1E"/>
    <w:rsid w:val="00DB2EBD"/>
    <w:rsid w:val="00DB3375"/>
    <w:rsid w:val="00DB34D9"/>
    <w:rsid w:val="00DB3747"/>
    <w:rsid w:val="00DB3BC7"/>
    <w:rsid w:val="00DB3BF9"/>
    <w:rsid w:val="00DB3CEE"/>
    <w:rsid w:val="00DB3E80"/>
    <w:rsid w:val="00DB4808"/>
    <w:rsid w:val="00DB4825"/>
    <w:rsid w:val="00DB4928"/>
    <w:rsid w:val="00DB49DA"/>
    <w:rsid w:val="00DB4AB8"/>
    <w:rsid w:val="00DB4B80"/>
    <w:rsid w:val="00DB4D9A"/>
    <w:rsid w:val="00DB4E18"/>
    <w:rsid w:val="00DB507D"/>
    <w:rsid w:val="00DB51E0"/>
    <w:rsid w:val="00DB52A5"/>
    <w:rsid w:val="00DB5468"/>
    <w:rsid w:val="00DB595D"/>
    <w:rsid w:val="00DB5CC8"/>
    <w:rsid w:val="00DB62EF"/>
    <w:rsid w:val="00DB638C"/>
    <w:rsid w:val="00DB63CE"/>
    <w:rsid w:val="00DB69F1"/>
    <w:rsid w:val="00DB6A20"/>
    <w:rsid w:val="00DB6D11"/>
    <w:rsid w:val="00DB6D7F"/>
    <w:rsid w:val="00DB6E56"/>
    <w:rsid w:val="00DB6FB1"/>
    <w:rsid w:val="00DB705B"/>
    <w:rsid w:val="00DB7342"/>
    <w:rsid w:val="00DB7403"/>
    <w:rsid w:val="00DB76CB"/>
    <w:rsid w:val="00DB7B1F"/>
    <w:rsid w:val="00DB7BE2"/>
    <w:rsid w:val="00DB7E32"/>
    <w:rsid w:val="00DB7E8A"/>
    <w:rsid w:val="00DC0147"/>
    <w:rsid w:val="00DC0281"/>
    <w:rsid w:val="00DC02DE"/>
    <w:rsid w:val="00DC04EC"/>
    <w:rsid w:val="00DC061F"/>
    <w:rsid w:val="00DC080D"/>
    <w:rsid w:val="00DC085A"/>
    <w:rsid w:val="00DC0921"/>
    <w:rsid w:val="00DC0BD0"/>
    <w:rsid w:val="00DC0DB4"/>
    <w:rsid w:val="00DC0E7C"/>
    <w:rsid w:val="00DC1068"/>
    <w:rsid w:val="00DC12A5"/>
    <w:rsid w:val="00DC1422"/>
    <w:rsid w:val="00DC17E9"/>
    <w:rsid w:val="00DC1DE8"/>
    <w:rsid w:val="00DC24E9"/>
    <w:rsid w:val="00DC29BE"/>
    <w:rsid w:val="00DC2E21"/>
    <w:rsid w:val="00DC2F7F"/>
    <w:rsid w:val="00DC3007"/>
    <w:rsid w:val="00DC308D"/>
    <w:rsid w:val="00DC31D4"/>
    <w:rsid w:val="00DC328F"/>
    <w:rsid w:val="00DC376B"/>
    <w:rsid w:val="00DC3938"/>
    <w:rsid w:val="00DC3B4A"/>
    <w:rsid w:val="00DC3C31"/>
    <w:rsid w:val="00DC3D97"/>
    <w:rsid w:val="00DC4042"/>
    <w:rsid w:val="00DC4055"/>
    <w:rsid w:val="00DC422D"/>
    <w:rsid w:val="00DC4838"/>
    <w:rsid w:val="00DC4A3B"/>
    <w:rsid w:val="00DC4D83"/>
    <w:rsid w:val="00DC4FFB"/>
    <w:rsid w:val="00DC54D5"/>
    <w:rsid w:val="00DC58D4"/>
    <w:rsid w:val="00DC59DA"/>
    <w:rsid w:val="00DC5A64"/>
    <w:rsid w:val="00DC5B5A"/>
    <w:rsid w:val="00DC5B7F"/>
    <w:rsid w:val="00DC5F35"/>
    <w:rsid w:val="00DC6093"/>
    <w:rsid w:val="00DC61B4"/>
    <w:rsid w:val="00DC622A"/>
    <w:rsid w:val="00DC6243"/>
    <w:rsid w:val="00DC65FF"/>
    <w:rsid w:val="00DC67FE"/>
    <w:rsid w:val="00DC6E81"/>
    <w:rsid w:val="00DC6F07"/>
    <w:rsid w:val="00DC7195"/>
    <w:rsid w:val="00DC7428"/>
    <w:rsid w:val="00DC7654"/>
    <w:rsid w:val="00DC7830"/>
    <w:rsid w:val="00DC7959"/>
    <w:rsid w:val="00DC79FF"/>
    <w:rsid w:val="00DC7A10"/>
    <w:rsid w:val="00DC7D5B"/>
    <w:rsid w:val="00DC7FDD"/>
    <w:rsid w:val="00DD00D8"/>
    <w:rsid w:val="00DD03D6"/>
    <w:rsid w:val="00DD0457"/>
    <w:rsid w:val="00DD0480"/>
    <w:rsid w:val="00DD0502"/>
    <w:rsid w:val="00DD06D0"/>
    <w:rsid w:val="00DD07BE"/>
    <w:rsid w:val="00DD0A47"/>
    <w:rsid w:val="00DD0BE7"/>
    <w:rsid w:val="00DD0D78"/>
    <w:rsid w:val="00DD1BD6"/>
    <w:rsid w:val="00DD205C"/>
    <w:rsid w:val="00DD21BF"/>
    <w:rsid w:val="00DD21CE"/>
    <w:rsid w:val="00DD2239"/>
    <w:rsid w:val="00DD22B2"/>
    <w:rsid w:val="00DD22D5"/>
    <w:rsid w:val="00DD271B"/>
    <w:rsid w:val="00DD288F"/>
    <w:rsid w:val="00DD2B7A"/>
    <w:rsid w:val="00DD2C26"/>
    <w:rsid w:val="00DD30A4"/>
    <w:rsid w:val="00DD3135"/>
    <w:rsid w:val="00DD3465"/>
    <w:rsid w:val="00DD3522"/>
    <w:rsid w:val="00DD369D"/>
    <w:rsid w:val="00DD3BCE"/>
    <w:rsid w:val="00DD3E95"/>
    <w:rsid w:val="00DD4153"/>
    <w:rsid w:val="00DD4561"/>
    <w:rsid w:val="00DD4877"/>
    <w:rsid w:val="00DD4BA3"/>
    <w:rsid w:val="00DD4BE2"/>
    <w:rsid w:val="00DD4F63"/>
    <w:rsid w:val="00DD506F"/>
    <w:rsid w:val="00DD5189"/>
    <w:rsid w:val="00DD55BC"/>
    <w:rsid w:val="00DD5706"/>
    <w:rsid w:val="00DD5B0A"/>
    <w:rsid w:val="00DD5C19"/>
    <w:rsid w:val="00DD6285"/>
    <w:rsid w:val="00DD632D"/>
    <w:rsid w:val="00DD6C49"/>
    <w:rsid w:val="00DD7444"/>
    <w:rsid w:val="00DD7A08"/>
    <w:rsid w:val="00DD7A45"/>
    <w:rsid w:val="00DD7B88"/>
    <w:rsid w:val="00DD7C1C"/>
    <w:rsid w:val="00DD7DC8"/>
    <w:rsid w:val="00DD7DD8"/>
    <w:rsid w:val="00DD7E38"/>
    <w:rsid w:val="00DD7FAD"/>
    <w:rsid w:val="00DE0325"/>
    <w:rsid w:val="00DE0508"/>
    <w:rsid w:val="00DE0920"/>
    <w:rsid w:val="00DE0C36"/>
    <w:rsid w:val="00DE0C9F"/>
    <w:rsid w:val="00DE0CAC"/>
    <w:rsid w:val="00DE1549"/>
    <w:rsid w:val="00DE15FA"/>
    <w:rsid w:val="00DE1B22"/>
    <w:rsid w:val="00DE1B3A"/>
    <w:rsid w:val="00DE1C63"/>
    <w:rsid w:val="00DE1F23"/>
    <w:rsid w:val="00DE1FDE"/>
    <w:rsid w:val="00DE25A1"/>
    <w:rsid w:val="00DE2D51"/>
    <w:rsid w:val="00DE2DD4"/>
    <w:rsid w:val="00DE30BD"/>
    <w:rsid w:val="00DE3105"/>
    <w:rsid w:val="00DE337C"/>
    <w:rsid w:val="00DE3599"/>
    <w:rsid w:val="00DE3609"/>
    <w:rsid w:val="00DE39CC"/>
    <w:rsid w:val="00DE3BA3"/>
    <w:rsid w:val="00DE3DAC"/>
    <w:rsid w:val="00DE4123"/>
    <w:rsid w:val="00DE4718"/>
    <w:rsid w:val="00DE4773"/>
    <w:rsid w:val="00DE48A5"/>
    <w:rsid w:val="00DE48C6"/>
    <w:rsid w:val="00DE4A11"/>
    <w:rsid w:val="00DE524F"/>
    <w:rsid w:val="00DE552C"/>
    <w:rsid w:val="00DE56CC"/>
    <w:rsid w:val="00DE5837"/>
    <w:rsid w:val="00DE5A8F"/>
    <w:rsid w:val="00DE5C5F"/>
    <w:rsid w:val="00DE5EB5"/>
    <w:rsid w:val="00DE615E"/>
    <w:rsid w:val="00DE65C5"/>
    <w:rsid w:val="00DE66C7"/>
    <w:rsid w:val="00DE6943"/>
    <w:rsid w:val="00DE69F8"/>
    <w:rsid w:val="00DE6AB3"/>
    <w:rsid w:val="00DE6F2E"/>
    <w:rsid w:val="00DE75EC"/>
    <w:rsid w:val="00DE7627"/>
    <w:rsid w:val="00DE795A"/>
    <w:rsid w:val="00DE797C"/>
    <w:rsid w:val="00DE7CCE"/>
    <w:rsid w:val="00DE7E5F"/>
    <w:rsid w:val="00DE7EEA"/>
    <w:rsid w:val="00DF06FC"/>
    <w:rsid w:val="00DF0C9B"/>
    <w:rsid w:val="00DF0DFC"/>
    <w:rsid w:val="00DF0E09"/>
    <w:rsid w:val="00DF0F48"/>
    <w:rsid w:val="00DF1286"/>
    <w:rsid w:val="00DF14FF"/>
    <w:rsid w:val="00DF16D7"/>
    <w:rsid w:val="00DF185E"/>
    <w:rsid w:val="00DF1918"/>
    <w:rsid w:val="00DF1A4B"/>
    <w:rsid w:val="00DF1B18"/>
    <w:rsid w:val="00DF1EFE"/>
    <w:rsid w:val="00DF2141"/>
    <w:rsid w:val="00DF26F2"/>
    <w:rsid w:val="00DF2C3D"/>
    <w:rsid w:val="00DF2DFE"/>
    <w:rsid w:val="00DF2EE5"/>
    <w:rsid w:val="00DF3014"/>
    <w:rsid w:val="00DF3030"/>
    <w:rsid w:val="00DF3593"/>
    <w:rsid w:val="00DF360B"/>
    <w:rsid w:val="00DF3A4B"/>
    <w:rsid w:val="00DF3B9B"/>
    <w:rsid w:val="00DF3D9F"/>
    <w:rsid w:val="00DF3F89"/>
    <w:rsid w:val="00DF426B"/>
    <w:rsid w:val="00DF45AC"/>
    <w:rsid w:val="00DF46C1"/>
    <w:rsid w:val="00DF48A5"/>
    <w:rsid w:val="00DF48B8"/>
    <w:rsid w:val="00DF4A3F"/>
    <w:rsid w:val="00DF4BC5"/>
    <w:rsid w:val="00DF4E11"/>
    <w:rsid w:val="00DF4F42"/>
    <w:rsid w:val="00DF5311"/>
    <w:rsid w:val="00DF5397"/>
    <w:rsid w:val="00DF547C"/>
    <w:rsid w:val="00DF572B"/>
    <w:rsid w:val="00DF644A"/>
    <w:rsid w:val="00DF652F"/>
    <w:rsid w:val="00DF6AB6"/>
    <w:rsid w:val="00DF6B0A"/>
    <w:rsid w:val="00DF6C8B"/>
    <w:rsid w:val="00DF6E86"/>
    <w:rsid w:val="00DF7070"/>
    <w:rsid w:val="00DF7453"/>
    <w:rsid w:val="00DF7501"/>
    <w:rsid w:val="00DF7546"/>
    <w:rsid w:val="00DF788D"/>
    <w:rsid w:val="00DF7B44"/>
    <w:rsid w:val="00DF7E04"/>
    <w:rsid w:val="00E002F6"/>
    <w:rsid w:val="00E00964"/>
    <w:rsid w:val="00E00BBA"/>
    <w:rsid w:val="00E00C93"/>
    <w:rsid w:val="00E01ADD"/>
    <w:rsid w:val="00E021C3"/>
    <w:rsid w:val="00E02263"/>
    <w:rsid w:val="00E0243D"/>
    <w:rsid w:val="00E02533"/>
    <w:rsid w:val="00E02F73"/>
    <w:rsid w:val="00E03409"/>
    <w:rsid w:val="00E03983"/>
    <w:rsid w:val="00E03B04"/>
    <w:rsid w:val="00E03C76"/>
    <w:rsid w:val="00E03D0B"/>
    <w:rsid w:val="00E03E9B"/>
    <w:rsid w:val="00E04407"/>
    <w:rsid w:val="00E049F7"/>
    <w:rsid w:val="00E04E7F"/>
    <w:rsid w:val="00E04F0A"/>
    <w:rsid w:val="00E05400"/>
    <w:rsid w:val="00E05889"/>
    <w:rsid w:val="00E0590C"/>
    <w:rsid w:val="00E05BFF"/>
    <w:rsid w:val="00E05C87"/>
    <w:rsid w:val="00E05E92"/>
    <w:rsid w:val="00E05FBE"/>
    <w:rsid w:val="00E06222"/>
    <w:rsid w:val="00E06B3E"/>
    <w:rsid w:val="00E06EBD"/>
    <w:rsid w:val="00E06F57"/>
    <w:rsid w:val="00E06FD6"/>
    <w:rsid w:val="00E0704E"/>
    <w:rsid w:val="00E07253"/>
    <w:rsid w:val="00E07567"/>
    <w:rsid w:val="00E0763A"/>
    <w:rsid w:val="00E0789A"/>
    <w:rsid w:val="00E07A4D"/>
    <w:rsid w:val="00E07AAD"/>
    <w:rsid w:val="00E07B22"/>
    <w:rsid w:val="00E07BEA"/>
    <w:rsid w:val="00E1025D"/>
    <w:rsid w:val="00E104CD"/>
    <w:rsid w:val="00E10E11"/>
    <w:rsid w:val="00E11425"/>
    <w:rsid w:val="00E11672"/>
    <w:rsid w:val="00E11860"/>
    <w:rsid w:val="00E11872"/>
    <w:rsid w:val="00E11D4B"/>
    <w:rsid w:val="00E11EC4"/>
    <w:rsid w:val="00E12A39"/>
    <w:rsid w:val="00E12B22"/>
    <w:rsid w:val="00E12FD2"/>
    <w:rsid w:val="00E132BB"/>
    <w:rsid w:val="00E136BA"/>
    <w:rsid w:val="00E13CAC"/>
    <w:rsid w:val="00E13D8A"/>
    <w:rsid w:val="00E13D9E"/>
    <w:rsid w:val="00E13ED4"/>
    <w:rsid w:val="00E141A7"/>
    <w:rsid w:val="00E14400"/>
    <w:rsid w:val="00E144C9"/>
    <w:rsid w:val="00E145AD"/>
    <w:rsid w:val="00E14ABE"/>
    <w:rsid w:val="00E14D17"/>
    <w:rsid w:val="00E14E36"/>
    <w:rsid w:val="00E14EA7"/>
    <w:rsid w:val="00E14F1E"/>
    <w:rsid w:val="00E14F57"/>
    <w:rsid w:val="00E150C1"/>
    <w:rsid w:val="00E1523C"/>
    <w:rsid w:val="00E153B4"/>
    <w:rsid w:val="00E155B3"/>
    <w:rsid w:val="00E15779"/>
    <w:rsid w:val="00E157C8"/>
    <w:rsid w:val="00E15A2F"/>
    <w:rsid w:val="00E15BC4"/>
    <w:rsid w:val="00E15E01"/>
    <w:rsid w:val="00E161A9"/>
    <w:rsid w:val="00E164AD"/>
    <w:rsid w:val="00E16503"/>
    <w:rsid w:val="00E168EA"/>
    <w:rsid w:val="00E169D0"/>
    <w:rsid w:val="00E16A63"/>
    <w:rsid w:val="00E16ABF"/>
    <w:rsid w:val="00E16E71"/>
    <w:rsid w:val="00E17452"/>
    <w:rsid w:val="00E175CA"/>
    <w:rsid w:val="00E17661"/>
    <w:rsid w:val="00E17D48"/>
    <w:rsid w:val="00E17F67"/>
    <w:rsid w:val="00E20206"/>
    <w:rsid w:val="00E204BE"/>
    <w:rsid w:val="00E20A79"/>
    <w:rsid w:val="00E20C41"/>
    <w:rsid w:val="00E20D11"/>
    <w:rsid w:val="00E20D35"/>
    <w:rsid w:val="00E212C8"/>
    <w:rsid w:val="00E219C7"/>
    <w:rsid w:val="00E21DDF"/>
    <w:rsid w:val="00E21E2C"/>
    <w:rsid w:val="00E21FA5"/>
    <w:rsid w:val="00E2236F"/>
    <w:rsid w:val="00E22630"/>
    <w:rsid w:val="00E22704"/>
    <w:rsid w:val="00E227F4"/>
    <w:rsid w:val="00E22A39"/>
    <w:rsid w:val="00E22BA4"/>
    <w:rsid w:val="00E22CBC"/>
    <w:rsid w:val="00E2305D"/>
    <w:rsid w:val="00E232C2"/>
    <w:rsid w:val="00E23328"/>
    <w:rsid w:val="00E238AE"/>
    <w:rsid w:val="00E23B71"/>
    <w:rsid w:val="00E23F6A"/>
    <w:rsid w:val="00E2404B"/>
    <w:rsid w:val="00E24062"/>
    <w:rsid w:val="00E241CF"/>
    <w:rsid w:val="00E2430C"/>
    <w:rsid w:val="00E24429"/>
    <w:rsid w:val="00E245CC"/>
    <w:rsid w:val="00E246AD"/>
    <w:rsid w:val="00E246EF"/>
    <w:rsid w:val="00E24771"/>
    <w:rsid w:val="00E24829"/>
    <w:rsid w:val="00E24AB0"/>
    <w:rsid w:val="00E24D6E"/>
    <w:rsid w:val="00E2526C"/>
    <w:rsid w:val="00E253BB"/>
    <w:rsid w:val="00E25584"/>
    <w:rsid w:val="00E25995"/>
    <w:rsid w:val="00E2652F"/>
    <w:rsid w:val="00E26541"/>
    <w:rsid w:val="00E2660B"/>
    <w:rsid w:val="00E26770"/>
    <w:rsid w:val="00E267CB"/>
    <w:rsid w:val="00E26802"/>
    <w:rsid w:val="00E268B6"/>
    <w:rsid w:val="00E26988"/>
    <w:rsid w:val="00E27346"/>
    <w:rsid w:val="00E274B5"/>
    <w:rsid w:val="00E27655"/>
    <w:rsid w:val="00E27B33"/>
    <w:rsid w:val="00E27C81"/>
    <w:rsid w:val="00E27CF8"/>
    <w:rsid w:val="00E27D29"/>
    <w:rsid w:val="00E27DAB"/>
    <w:rsid w:val="00E27F78"/>
    <w:rsid w:val="00E302E5"/>
    <w:rsid w:val="00E30370"/>
    <w:rsid w:val="00E30383"/>
    <w:rsid w:val="00E303B7"/>
    <w:rsid w:val="00E3055B"/>
    <w:rsid w:val="00E305DB"/>
    <w:rsid w:val="00E30751"/>
    <w:rsid w:val="00E3097A"/>
    <w:rsid w:val="00E30A10"/>
    <w:rsid w:val="00E30A33"/>
    <w:rsid w:val="00E30D08"/>
    <w:rsid w:val="00E30DBD"/>
    <w:rsid w:val="00E30E9F"/>
    <w:rsid w:val="00E3102E"/>
    <w:rsid w:val="00E312C5"/>
    <w:rsid w:val="00E31540"/>
    <w:rsid w:val="00E3157E"/>
    <w:rsid w:val="00E3157F"/>
    <w:rsid w:val="00E317BA"/>
    <w:rsid w:val="00E318E0"/>
    <w:rsid w:val="00E31AB0"/>
    <w:rsid w:val="00E31BC1"/>
    <w:rsid w:val="00E31D57"/>
    <w:rsid w:val="00E31E89"/>
    <w:rsid w:val="00E3206B"/>
    <w:rsid w:val="00E32078"/>
    <w:rsid w:val="00E3215A"/>
    <w:rsid w:val="00E32391"/>
    <w:rsid w:val="00E32463"/>
    <w:rsid w:val="00E32480"/>
    <w:rsid w:val="00E32872"/>
    <w:rsid w:val="00E32A1A"/>
    <w:rsid w:val="00E32A55"/>
    <w:rsid w:val="00E32DD8"/>
    <w:rsid w:val="00E32E9A"/>
    <w:rsid w:val="00E331B9"/>
    <w:rsid w:val="00E3333B"/>
    <w:rsid w:val="00E3335A"/>
    <w:rsid w:val="00E333FD"/>
    <w:rsid w:val="00E3355F"/>
    <w:rsid w:val="00E33958"/>
    <w:rsid w:val="00E33996"/>
    <w:rsid w:val="00E33D4B"/>
    <w:rsid w:val="00E33DE3"/>
    <w:rsid w:val="00E344BC"/>
    <w:rsid w:val="00E34795"/>
    <w:rsid w:val="00E347B4"/>
    <w:rsid w:val="00E34B2C"/>
    <w:rsid w:val="00E35460"/>
    <w:rsid w:val="00E35602"/>
    <w:rsid w:val="00E35906"/>
    <w:rsid w:val="00E359A3"/>
    <w:rsid w:val="00E35A68"/>
    <w:rsid w:val="00E360C3"/>
    <w:rsid w:val="00E36180"/>
    <w:rsid w:val="00E365E1"/>
    <w:rsid w:val="00E3669B"/>
    <w:rsid w:val="00E36B2B"/>
    <w:rsid w:val="00E36DF9"/>
    <w:rsid w:val="00E374F5"/>
    <w:rsid w:val="00E37610"/>
    <w:rsid w:val="00E37AEB"/>
    <w:rsid w:val="00E405CC"/>
    <w:rsid w:val="00E406B4"/>
    <w:rsid w:val="00E40745"/>
    <w:rsid w:val="00E40F5C"/>
    <w:rsid w:val="00E41616"/>
    <w:rsid w:val="00E41756"/>
    <w:rsid w:val="00E41802"/>
    <w:rsid w:val="00E41A7D"/>
    <w:rsid w:val="00E41CCC"/>
    <w:rsid w:val="00E41DF6"/>
    <w:rsid w:val="00E41E1D"/>
    <w:rsid w:val="00E41FD7"/>
    <w:rsid w:val="00E4201F"/>
    <w:rsid w:val="00E4212C"/>
    <w:rsid w:val="00E42283"/>
    <w:rsid w:val="00E42701"/>
    <w:rsid w:val="00E4279B"/>
    <w:rsid w:val="00E428F6"/>
    <w:rsid w:val="00E429B9"/>
    <w:rsid w:val="00E42A02"/>
    <w:rsid w:val="00E42C3E"/>
    <w:rsid w:val="00E43247"/>
    <w:rsid w:val="00E43705"/>
    <w:rsid w:val="00E43A5A"/>
    <w:rsid w:val="00E44115"/>
    <w:rsid w:val="00E441A3"/>
    <w:rsid w:val="00E4421E"/>
    <w:rsid w:val="00E44248"/>
    <w:rsid w:val="00E449D0"/>
    <w:rsid w:val="00E44D37"/>
    <w:rsid w:val="00E44DE2"/>
    <w:rsid w:val="00E4509A"/>
    <w:rsid w:val="00E45101"/>
    <w:rsid w:val="00E455F2"/>
    <w:rsid w:val="00E459D3"/>
    <w:rsid w:val="00E45C48"/>
    <w:rsid w:val="00E45DF8"/>
    <w:rsid w:val="00E4615E"/>
    <w:rsid w:val="00E465E1"/>
    <w:rsid w:val="00E4665E"/>
    <w:rsid w:val="00E46977"/>
    <w:rsid w:val="00E46A69"/>
    <w:rsid w:val="00E46CDE"/>
    <w:rsid w:val="00E47118"/>
    <w:rsid w:val="00E4722E"/>
    <w:rsid w:val="00E47301"/>
    <w:rsid w:val="00E47437"/>
    <w:rsid w:val="00E4757D"/>
    <w:rsid w:val="00E47673"/>
    <w:rsid w:val="00E47AD0"/>
    <w:rsid w:val="00E47C2B"/>
    <w:rsid w:val="00E47D53"/>
    <w:rsid w:val="00E47D91"/>
    <w:rsid w:val="00E505D7"/>
    <w:rsid w:val="00E5073A"/>
    <w:rsid w:val="00E5080E"/>
    <w:rsid w:val="00E5081A"/>
    <w:rsid w:val="00E50832"/>
    <w:rsid w:val="00E50C2B"/>
    <w:rsid w:val="00E50D41"/>
    <w:rsid w:val="00E50EE1"/>
    <w:rsid w:val="00E50F27"/>
    <w:rsid w:val="00E5124A"/>
    <w:rsid w:val="00E51395"/>
    <w:rsid w:val="00E5146C"/>
    <w:rsid w:val="00E51668"/>
    <w:rsid w:val="00E517B9"/>
    <w:rsid w:val="00E51871"/>
    <w:rsid w:val="00E51BAE"/>
    <w:rsid w:val="00E51D71"/>
    <w:rsid w:val="00E5241C"/>
    <w:rsid w:val="00E527CC"/>
    <w:rsid w:val="00E52972"/>
    <w:rsid w:val="00E52C0E"/>
    <w:rsid w:val="00E52CCB"/>
    <w:rsid w:val="00E52D9B"/>
    <w:rsid w:val="00E52FCA"/>
    <w:rsid w:val="00E53265"/>
    <w:rsid w:val="00E53302"/>
    <w:rsid w:val="00E5334C"/>
    <w:rsid w:val="00E53A8D"/>
    <w:rsid w:val="00E53C03"/>
    <w:rsid w:val="00E541DA"/>
    <w:rsid w:val="00E5421A"/>
    <w:rsid w:val="00E54513"/>
    <w:rsid w:val="00E54D2E"/>
    <w:rsid w:val="00E54E8B"/>
    <w:rsid w:val="00E54F6A"/>
    <w:rsid w:val="00E55266"/>
    <w:rsid w:val="00E553CF"/>
    <w:rsid w:val="00E55AA6"/>
    <w:rsid w:val="00E55B81"/>
    <w:rsid w:val="00E55EB2"/>
    <w:rsid w:val="00E5650F"/>
    <w:rsid w:val="00E572F5"/>
    <w:rsid w:val="00E57585"/>
    <w:rsid w:val="00E575DC"/>
    <w:rsid w:val="00E5785E"/>
    <w:rsid w:val="00E57A4E"/>
    <w:rsid w:val="00E57DA2"/>
    <w:rsid w:val="00E57E2B"/>
    <w:rsid w:val="00E57F21"/>
    <w:rsid w:val="00E601B0"/>
    <w:rsid w:val="00E6036E"/>
    <w:rsid w:val="00E6038D"/>
    <w:rsid w:val="00E60410"/>
    <w:rsid w:val="00E6065A"/>
    <w:rsid w:val="00E60662"/>
    <w:rsid w:val="00E60CFE"/>
    <w:rsid w:val="00E60E4A"/>
    <w:rsid w:val="00E61076"/>
    <w:rsid w:val="00E612BC"/>
    <w:rsid w:val="00E612DF"/>
    <w:rsid w:val="00E61572"/>
    <w:rsid w:val="00E61719"/>
    <w:rsid w:val="00E61777"/>
    <w:rsid w:val="00E61868"/>
    <w:rsid w:val="00E61D34"/>
    <w:rsid w:val="00E61E38"/>
    <w:rsid w:val="00E61E89"/>
    <w:rsid w:val="00E61EC1"/>
    <w:rsid w:val="00E61F82"/>
    <w:rsid w:val="00E620AA"/>
    <w:rsid w:val="00E620F1"/>
    <w:rsid w:val="00E6236B"/>
    <w:rsid w:val="00E62417"/>
    <w:rsid w:val="00E625E5"/>
    <w:rsid w:val="00E628B5"/>
    <w:rsid w:val="00E62956"/>
    <w:rsid w:val="00E62CA7"/>
    <w:rsid w:val="00E62F47"/>
    <w:rsid w:val="00E634B4"/>
    <w:rsid w:val="00E636EC"/>
    <w:rsid w:val="00E63D5B"/>
    <w:rsid w:val="00E640CC"/>
    <w:rsid w:val="00E643E9"/>
    <w:rsid w:val="00E6443C"/>
    <w:rsid w:val="00E64674"/>
    <w:rsid w:val="00E64699"/>
    <w:rsid w:val="00E6480C"/>
    <w:rsid w:val="00E64843"/>
    <w:rsid w:val="00E6488B"/>
    <w:rsid w:val="00E64FA8"/>
    <w:rsid w:val="00E652C0"/>
    <w:rsid w:val="00E653B1"/>
    <w:rsid w:val="00E65713"/>
    <w:rsid w:val="00E65767"/>
    <w:rsid w:val="00E6577D"/>
    <w:rsid w:val="00E660E6"/>
    <w:rsid w:val="00E6637A"/>
    <w:rsid w:val="00E66A8C"/>
    <w:rsid w:val="00E66B7F"/>
    <w:rsid w:val="00E66C16"/>
    <w:rsid w:val="00E67139"/>
    <w:rsid w:val="00E671D6"/>
    <w:rsid w:val="00E6721B"/>
    <w:rsid w:val="00E67354"/>
    <w:rsid w:val="00E673A5"/>
    <w:rsid w:val="00E67786"/>
    <w:rsid w:val="00E677EF"/>
    <w:rsid w:val="00E67AB2"/>
    <w:rsid w:val="00E7021D"/>
    <w:rsid w:val="00E7026A"/>
    <w:rsid w:val="00E703E9"/>
    <w:rsid w:val="00E70584"/>
    <w:rsid w:val="00E70748"/>
    <w:rsid w:val="00E70907"/>
    <w:rsid w:val="00E709C3"/>
    <w:rsid w:val="00E70A0F"/>
    <w:rsid w:val="00E70DA5"/>
    <w:rsid w:val="00E7111F"/>
    <w:rsid w:val="00E711B1"/>
    <w:rsid w:val="00E711BF"/>
    <w:rsid w:val="00E716A1"/>
    <w:rsid w:val="00E716B8"/>
    <w:rsid w:val="00E71850"/>
    <w:rsid w:val="00E71B67"/>
    <w:rsid w:val="00E71B72"/>
    <w:rsid w:val="00E71B85"/>
    <w:rsid w:val="00E71DCF"/>
    <w:rsid w:val="00E7222C"/>
    <w:rsid w:val="00E723DA"/>
    <w:rsid w:val="00E72474"/>
    <w:rsid w:val="00E726FD"/>
    <w:rsid w:val="00E72729"/>
    <w:rsid w:val="00E727A2"/>
    <w:rsid w:val="00E72A4B"/>
    <w:rsid w:val="00E72AAC"/>
    <w:rsid w:val="00E72AEC"/>
    <w:rsid w:val="00E72B43"/>
    <w:rsid w:val="00E72B85"/>
    <w:rsid w:val="00E73091"/>
    <w:rsid w:val="00E7330C"/>
    <w:rsid w:val="00E734BF"/>
    <w:rsid w:val="00E73641"/>
    <w:rsid w:val="00E73819"/>
    <w:rsid w:val="00E73840"/>
    <w:rsid w:val="00E73B7E"/>
    <w:rsid w:val="00E73C13"/>
    <w:rsid w:val="00E73C75"/>
    <w:rsid w:val="00E73E21"/>
    <w:rsid w:val="00E745B4"/>
    <w:rsid w:val="00E74862"/>
    <w:rsid w:val="00E74880"/>
    <w:rsid w:val="00E749D0"/>
    <w:rsid w:val="00E74C4F"/>
    <w:rsid w:val="00E75287"/>
    <w:rsid w:val="00E7597E"/>
    <w:rsid w:val="00E75C82"/>
    <w:rsid w:val="00E75EAF"/>
    <w:rsid w:val="00E760DB"/>
    <w:rsid w:val="00E76108"/>
    <w:rsid w:val="00E763C8"/>
    <w:rsid w:val="00E76791"/>
    <w:rsid w:val="00E76A0C"/>
    <w:rsid w:val="00E76A41"/>
    <w:rsid w:val="00E76AC2"/>
    <w:rsid w:val="00E76B79"/>
    <w:rsid w:val="00E76E1D"/>
    <w:rsid w:val="00E76E7B"/>
    <w:rsid w:val="00E7704C"/>
    <w:rsid w:val="00E77073"/>
    <w:rsid w:val="00E776A8"/>
    <w:rsid w:val="00E776BA"/>
    <w:rsid w:val="00E77965"/>
    <w:rsid w:val="00E77BCB"/>
    <w:rsid w:val="00E77FE0"/>
    <w:rsid w:val="00E80668"/>
    <w:rsid w:val="00E809EF"/>
    <w:rsid w:val="00E80C43"/>
    <w:rsid w:val="00E80CEA"/>
    <w:rsid w:val="00E80EC2"/>
    <w:rsid w:val="00E81166"/>
    <w:rsid w:val="00E811C1"/>
    <w:rsid w:val="00E81242"/>
    <w:rsid w:val="00E8125E"/>
    <w:rsid w:val="00E81314"/>
    <w:rsid w:val="00E81349"/>
    <w:rsid w:val="00E814C6"/>
    <w:rsid w:val="00E81CB6"/>
    <w:rsid w:val="00E81F46"/>
    <w:rsid w:val="00E822BE"/>
    <w:rsid w:val="00E82311"/>
    <w:rsid w:val="00E824F5"/>
    <w:rsid w:val="00E826CC"/>
    <w:rsid w:val="00E8274E"/>
    <w:rsid w:val="00E827C1"/>
    <w:rsid w:val="00E82880"/>
    <w:rsid w:val="00E82994"/>
    <w:rsid w:val="00E82B93"/>
    <w:rsid w:val="00E82C76"/>
    <w:rsid w:val="00E82CC9"/>
    <w:rsid w:val="00E8339F"/>
    <w:rsid w:val="00E833F4"/>
    <w:rsid w:val="00E836EF"/>
    <w:rsid w:val="00E8376C"/>
    <w:rsid w:val="00E837DB"/>
    <w:rsid w:val="00E83C02"/>
    <w:rsid w:val="00E83EA8"/>
    <w:rsid w:val="00E841CC"/>
    <w:rsid w:val="00E842BA"/>
    <w:rsid w:val="00E843B6"/>
    <w:rsid w:val="00E8456E"/>
    <w:rsid w:val="00E84875"/>
    <w:rsid w:val="00E84A42"/>
    <w:rsid w:val="00E84AB7"/>
    <w:rsid w:val="00E84E2F"/>
    <w:rsid w:val="00E8524C"/>
    <w:rsid w:val="00E852A0"/>
    <w:rsid w:val="00E853DF"/>
    <w:rsid w:val="00E8575A"/>
    <w:rsid w:val="00E86289"/>
    <w:rsid w:val="00E863A4"/>
    <w:rsid w:val="00E8654A"/>
    <w:rsid w:val="00E86687"/>
    <w:rsid w:val="00E86762"/>
    <w:rsid w:val="00E869CE"/>
    <w:rsid w:val="00E869F4"/>
    <w:rsid w:val="00E86A11"/>
    <w:rsid w:val="00E86A8C"/>
    <w:rsid w:val="00E86C65"/>
    <w:rsid w:val="00E86D5A"/>
    <w:rsid w:val="00E86E06"/>
    <w:rsid w:val="00E87013"/>
    <w:rsid w:val="00E8760D"/>
    <w:rsid w:val="00E87659"/>
    <w:rsid w:val="00E8782E"/>
    <w:rsid w:val="00E87ADC"/>
    <w:rsid w:val="00E87BDE"/>
    <w:rsid w:val="00E87DFB"/>
    <w:rsid w:val="00E9017F"/>
    <w:rsid w:val="00E9029E"/>
    <w:rsid w:val="00E90485"/>
    <w:rsid w:val="00E90650"/>
    <w:rsid w:val="00E907AE"/>
    <w:rsid w:val="00E9087B"/>
    <w:rsid w:val="00E90B57"/>
    <w:rsid w:val="00E90BE4"/>
    <w:rsid w:val="00E90DF4"/>
    <w:rsid w:val="00E9134B"/>
    <w:rsid w:val="00E91437"/>
    <w:rsid w:val="00E914F4"/>
    <w:rsid w:val="00E91686"/>
    <w:rsid w:val="00E91A68"/>
    <w:rsid w:val="00E91B14"/>
    <w:rsid w:val="00E921A0"/>
    <w:rsid w:val="00E922CF"/>
    <w:rsid w:val="00E92552"/>
    <w:rsid w:val="00E9262F"/>
    <w:rsid w:val="00E9276E"/>
    <w:rsid w:val="00E92772"/>
    <w:rsid w:val="00E92E29"/>
    <w:rsid w:val="00E92E3C"/>
    <w:rsid w:val="00E93241"/>
    <w:rsid w:val="00E93BCE"/>
    <w:rsid w:val="00E93F70"/>
    <w:rsid w:val="00E94105"/>
    <w:rsid w:val="00E948D4"/>
    <w:rsid w:val="00E94917"/>
    <w:rsid w:val="00E949CA"/>
    <w:rsid w:val="00E94C52"/>
    <w:rsid w:val="00E94D50"/>
    <w:rsid w:val="00E94ED4"/>
    <w:rsid w:val="00E95160"/>
    <w:rsid w:val="00E95680"/>
    <w:rsid w:val="00E957C7"/>
    <w:rsid w:val="00E9583A"/>
    <w:rsid w:val="00E95A14"/>
    <w:rsid w:val="00E95A64"/>
    <w:rsid w:val="00E95C02"/>
    <w:rsid w:val="00E95DF0"/>
    <w:rsid w:val="00E95F4B"/>
    <w:rsid w:val="00E95FFD"/>
    <w:rsid w:val="00E960FC"/>
    <w:rsid w:val="00E961B3"/>
    <w:rsid w:val="00E96605"/>
    <w:rsid w:val="00E96741"/>
    <w:rsid w:val="00E969A2"/>
    <w:rsid w:val="00E96AAB"/>
    <w:rsid w:val="00E96ABB"/>
    <w:rsid w:val="00E96B53"/>
    <w:rsid w:val="00E96CB3"/>
    <w:rsid w:val="00E96E57"/>
    <w:rsid w:val="00E96F4E"/>
    <w:rsid w:val="00E97211"/>
    <w:rsid w:val="00E97219"/>
    <w:rsid w:val="00E9727D"/>
    <w:rsid w:val="00E976C6"/>
    <w:rsid w:val="00E97774"/>
    <w:rsid w:val="00E97777"/>
    <w:rsid w:val="00E977CB"/>
    <w:rsid w:val="00E97A3A"/>
    <w:rsid w:val="00E97EAA"/>
    <w:rsid w:val="00EA006F"/>
    <w:rsid w:val="00EA0117"/>
    <w:rsid w:val="00EA01E3"/>
    <w:rsid w:val="00EA061F"/>
    <w:rsid w:val="00EA0672"/>
    <w:rsid w:val="00EA0860"/>
    <w:rsid w:val="00EA098D"/>
    <w:rsid w:val="00EA0B42"/>
    <w:rsid w:val="00EA114B"/>
    <w:rsid w:val="00EA1270"/>
    <w:rsid w:val="00EA12DB"/>
    <w:rsid w:val="00EA12EE"/>
    <w:rsid w:val="00EA1407"/>
    <w:rsid w:val="00EA1AC1"/>
    <w:rsid w:val="00EA1CE9"/>
    <w:rsid w:val="00EA1D08"/>
    <w:rsid w:val="00EA1D39"/>
    <w:rsid w:val="00EA1DAA"/>
    <w:rsid w:val="00EA20DE"/>
    <w:rsid w:val="00EA21D5"/>
    <w:rsid w:val="00EA222F"/>
    <w:rsid w:val="00EA2B62"/>
    <w:rsid w:val="00EA2CB3"/>
    <w:rsid w:val="00EA3549"/>
    <w:rsid w:val="00EA3A92"/>
    <w:rsid w:val="00EA3BD4"/>
    <w:rsid w:val="00EA3DB3"/>
    <w:rsid w:val="00EA4133"/>
    <w:rsid w:val="00EA4871"/>
    <w:rsid w:val="00EA49B6"/>
    <w:rsid w:val="00EA4F5F"/>
    <w:rsid w:val="00EA4FAF"/>
    <w:rsid w:val="00EA50A9"/>
    <w:rsid w:val="00EA53B1"/>
    <w:rsid w:val="00EA5438"/>
    <w:rsid w:val="00EA588F"/>
    <w:rsid w:val="00EA5A7F"/>
    <w:rsid w:val="00EA5E17"/>
    <w:rsid w:val="00EA5E76"/>
    <w:rsid w:val="00EA5E84"/>
    <w:rsid w:val="00EA61FA"/>
    <w:rsid w:val="00EA67FB"/>
    <w:rsid w:val="00EA6E6D"/>
    <w:rsid w:val="00EA71B2"/>
    <w:rsid w:val="00EA7346"/>
    <w:rsid w:val="00EA74BA"/>
    <w:rsid w:val="00EA7676"/>
    <w:rsid w:val="00EA7932"/>
    <w:rsid w:val="00EA795D"/>
    <w:rsid w:val="00EA7AFE"/>
    <w:rsid w:val="00EA7B7B"/>
    <w:rsid w:val="00EA7D47"/>
    <w:rsid w:val="00EA7D7C"/>
    <w:rsid w:val="00EA7FD8"/>
    <w:rsid w:val="00EB02C0"/>
    <w:rsid w:val="00EB0306"/>
    <w:rsid w:val="00EB038C"/>
    <w:rsid w:val="00EB04A3"/>
    <w:rsid w:val="00EB083A"/>
    <w:rsid w:val="00EB0892"/>
    <w:rsid w:val="00EB091E"/>
    <w:rsid w:val="00EB09E3"/>
    <w:rsid w:val="00EB0CAA"/>
    <w:rsid w:val="00EB12F8"/>
    <w:rsid w:val="00EB151F"/>
    <w:rsid w:val="00EB16B6"/>
    <w:rsid w:val="00EB1878"/>
    <w:rsid w:val="00EB1948"/>
    <w:rsid w:val="00EB1A9F"/>
    <w:rsid w:val="00EB1D8D"/>
    <w:rsid w:val="00EB1F42"/>
    <w:rsid w:val="00EB2138"/>
    <w:rsid w:val="00EB256D"/>
    <w:rsid w:val="00EB2A9D"/>
    <w:rsid w:val="00EB2BE8"/>
    <w:rsid w:val="00EB333B"/>
    <w:rsid w:val="00EB33E3"/>
    <w:rsid w:val="00EB34CF"/>
    <w:rsid w:val="00EB35EC"/>
    <w:rsid w:val="00EB36F1"/>
    <w:rsid w:val="00EB3A57"/>
    <w:rsid w:val="00EB3F35"/>
    <w:rsid w:val="00EB4096"/>
    <w:rsid w:val="00EB4844"/>
    <w:rsid w:val="00EB48C9"/>
    <w:rsid w:val="00EB4DFC"/>
    <w:rsid w:val="00EB5081"/>
    <w:rsid w:val="00EB5131"/>
    <w:rsid w:val="00EB51FE"/>
    <w:rsid w:val="00EB5382"/>
    <w:rsid w:val="00EB555F"/>
    <w:rsid w:val="00EB5D50"/>
    <w:rsid w:val="00EB5F92"/>
    <w:rsid w:val="00EB604C"/>
    <w:rsid w:val="00EB62A7"/>
    <w:rsid w:val="00EB62CF"/>
    <w:rsid w:val="00EB6501"/>
    <w:rsid w:val="00EB6C47"/>
    <w:rsid w:val="00EB72C3"/>
    <w:rsid w:val="00EB74E9"/>
    <w:rsid w:val="00EB7612"/>
    <w:rsid w:val="00EB76FF"/>
    <w:rsid w:val="00EB7814"/>
    <w:rsid w:val="00EB7930"/>
    <w:rsid w:val="00EB7A6A"/>
    <w:rsid w:val="00EB7C3B"/>
    <w:rsid w:val="00EB7CE4"/>
    <w:rsid w:val="00EB7E3B"/>
    <w:rsid w:val="00EC01EA"/>
    <w:rsid w:val="00EC069F"/>
    <w:rsid w:val="00EC0E61"/>
    <w:rsid w:val="00EC10FC"/>
    <w:rsid w:val="00EC1101"/>
    <w:rsid w:val="00EC1146"/>
    <w:rsid w:val="00EC1763"/>
    <w:rsid w:val="00EC191F"/>
    <w:rsid w:val="00EC1A0D"/>
    <w:rsid w:val="00EC1C76"/>
    <w:rsid w:val="00EC2018"/>
    <w:rsid w:val="00EC2028"/>
    <w:rsid w:val="00EC2037"/>
    <w:rsid w:val="00EC2038"/>
    <w:rsid w:val="00EC2118"/>
    <w:rsid w:val="00EC230E"/>
    <w:rsid w:val="00EC2383"/>
    <w:rsid w:val="00EC28C4"/>
    <w:rsid w:val="00EC2AD6"/>
    <w:rsid w:val="00EC2B76"/>
    <w:rsid w:val="00EC2DF8"/>
    <w:rsid w:val="00EC3299"/>
    <w:rsid w:val="00EC32C7"/>
    <w:rsid w:val="00EC350B"/>
    <w:rsid w:val="00EC3619"/>
    <w:rsid w:val="00EC391A"/>
    <w:rsid w:val="00EC3936"/>
    <w:rsid w:val="00EC3BF0"/>
    <w:rsid w:val="00EC3DAB"/>
    <w:rsid w:val="00EC3F46"/>
    <w:rsid w:val="00EC42DF"/>
    <w:rsid w:val="00EC4368"/>
    <w:rsid w:val="00EC43CB"/>
    <w:rsid w:val="00EC454D"/>
    <w:rsid w:val="00EC4589"/>
    <w:rsid w:val="00EC4855"/>
    <w:rsid w:val="00EC4AAD"/>
    <w:rsid w:val="00EC4C46"/>
    <w:rsid w:val="00EC4DDE"/>
    <w:rsid w:val="00EC57AE"/>
    <w:rsid w:val="00EC5D9E"/>
    <w:rsid w:val="00EC5DA9"/>
    <w:rsid w:val="00EC6404"/>
    <w:rsid w:val="00EC69B8"/>
    <w:rsid w:val="00EC6A11"/>
    <w:rsid w:val="00EC6F8B"/>
    <w:rsid w:val="00EC7027"/>
    <w:rsid w:val="00EC74F4"/>
    <w:rsid w:val="00EC7564"/>
    <w:rsid w:val="00ED01A5"/>
    <w:rsid w:val="00ED03AC"/>
    <w:rsid w:val="00ED03D4"/>
    <w:rsid w:val="00ED053B"/>
    <w:rsid w:val="00ED0847"/>
    <w:rsid w:val="00ED098E"/>
    <w:rsid w:val="00ED0EA9"/>
    <w:rsid w:val="00ED1109"/>
    <w:rsid w:val="00ED117C"/>
    <w:rsid w:val="00ED1409"/>
    <w:rsid w:val="00ED1539"/>
    <w:rsid w:val="00ED15E3"/>
    <w:rsid w:val="00ED161C"/>
    <w:rsid w:val="00ED18B4"/>
    <w:rsid w:val="00ED195B"/>
    <w:rsid w:val="00ED1A20"/>
    <w:rsid w:val="00ED1F47"/>
    <w:rsid w:val="00ED2358"/>
    <w:rsid w:val="00ED23A4"/>
    <w:rsid w:val="00ED23E5"/>
    <w:rsid w:val="00ED23FC"/>
    <w:rsid w:val="00ED25E8"/>
    <w:rsid w:val="00ED28CF"/>
    <w:rsid w:val="00ED2CF8"/>
    <w:rsid w:val="00ED3267"/>
    <w:rsid w:val="00ED341F"/>
    <w:rsid w:val="00ED3530"/>
    <w:rsid w:val="00ED35D3"/>
    <w:rsid w:val="00ED37CA"/>
    <w:rsid w:val="00ED3B77"/>
    <w:rsid w:val="00ED3DFE"/>
    <w:rsid w:val="00ED3E95"/>
    <w:rsid w:val="00ED440F"/>
    <w:rsid w:val="00ED44C3"/>
    <w:rsid w:val="00ED4517"/>
    <w:rsid w:val="00ED4B59"/>
    <w:rsid w:val="00ED4C96"/>
    <w:rsid w:val="00ED4DCC"/>
    <w:rsid w:val="00ED4E15"/>
    <w:rsid w:val="00ED4FCB"/>
    <w:rsid w:val="00ED50C6"/>
    <w:rsid w:val="00ED518F"/>
    <w:rsid w:val="00ED5422"/>
    <w:rsid w:val="00ED54D0"/>
    <w:rsid w:val="00ED5951"/>
    <w:rsid w:val="00ED59A9"/>
    <w:rsid w:val="00ED5DB5"/>
    <w:rsid w:val="00ED5EB2"/>
    <w:rsid w:val="00ED60D1"/>
    <w:rsid w:val="00ED62C0"/>
    <w:rsid w:val="00ED62FE"/>
    <w:rsid w:val="00ED6734"/>
    <w:rsid w:val="00ED67A4"/>
    <w:rsid w:val="00ED70FA"/>
    <w:rsid w:val="00ED7174"/>
    <w:rsid w:val="00ED748B"/>
    <w:rsid w:val="00ED7641"/>
    <w:rsid w:val="00ED7675"/>
    <w:rsid w:val="00ED7833"/>
    <w:rsid w:val="00ED7981"/>
    <w:rsid w:val="00ED7F1F"/>
    <w:rsid w:val="00EE0181"/>
    <w:rsid w:val="00EE0204"/>
    <w:rsid w:val="00EE02BC"/>
    <w:rsid w:val="00EE02EB"/>
    <w:rsid w:val="00EE150C"/>
    <w:rsid w:val="00EE1A53"/>
    <w:rsid w:val="00EE1BCA"/>
    <w:rsid w:val="00EE2026"/>
    <w:rsid w:val="00EE21A4"/>
    <w:rsid w:val="00EE26D7"/>
    <w:rsid w:val="00EE2887"/>
    <w:rsid w:val="00EE28B3"/>
    <w:rsid w:val="00EE28E6"/>
    <w:rsid w:val="00EE2A01"/>
    <w:rsid w:val="00EE32AD"/>
    <w:rsid w:val="00EE32C4"/>
    <w:rsid w:val="00EE37B0"/>
    <w:rsid w:val="00EE3852"/>
    <w:rsid w:val="00EE38FB"/>
    <w:rsid w:val="00EE39E6"/>
    <w:rsid w:val="00EE3A6D"/>
    <w:rsid w:val="00EE3B8D"/>
    <w:rsid w:val="00EE3F4E"/>
    <w:rsid w:val="00EE4038"/>
    <w:rsid w:val="00EE4053"/>
    <w:rsid w:val="00EE406F"/>
    <w:rsid w:val="00EE4087"/>
    <w:rsid w:val="00EE40B5"/>
    <w:rsid w:val="00EE429F"/>
    <w:rsid w:val="00EE43BE"/>
    <w:rsid w:val="00EE4A06"/>
    <w:rsid w:val="00EE50D9"/>
    <w:rsid w:val="00EE5398"/>
    <w:rsid w:val="00EE5460"/>
    <w:rsid w:val="00EE5A1D"/>
    <w:rsid w:val="00EE5E89"/>
    <w:rsid w:val="00EE60C1"/>
    <w:rsid w:val="00EE616A"/>
    <w:rsid w:val="00EE6381"/>
    <w:rsid w:val="00EE6592"/>
    <w:rsid w:val="00EE6610"/>
    <w:rsid w:val="00EE6733"/>
    <w:rsid w:val="00EE6868"/>
    <w:rsid w:val="00EE68A8"/>
    <w:rsid w:val="00EE6D16"/>
    <w:rsid w:val="00EE727E"/>
    <w:rsid w:val="00EE73C6"/>
    <w:rsid w:val="00EE7756"/>
    <w:rsid w:val="00EE7A43"/>
    <w:rsid w:val="00EE7B0C"/>
    <w:rsid w:val="00EF00D2"/>
    <w:rsid w:val="00EF0275"/>
    <w:rsid w:val="00EF0586"/>
    <w:rsid w:val="00EF06FB"/>
    <w:rsid w:val="00EF073B"/>
    <w:rsid w:val="00EF08B2"/>
    <w:rsid w:val="00EF0980"/>
    <w:rsid w:val="00EF09E3"/>
    <w:rsid w:val="00EF0A20"/>
    <w:rsid w:val="00EF0B45"/>
    <w:rsid w:val="00EF0C81"/>
    <w:rsid w:val="00EF1146"/>
    <w:rsid w:val="00EF1533"/>
    <w:rsid w:val="00EF158F"/>
    <w:rsid w:val="00EF16EB"/>
    <w:rsid w:val="00EF19CD"/>
    <w:rsid w:val="00EF1A44"/>
    <w:rsid w:val="00EF1AE6"/>
    <w:rsid w:val="00EF1B73"/>
    <w:rsid w:val="00EF1C07"/>
    <w:rsid w:val="00EF1E60"/>
    <w:rsid w:val="00EF2038"/>
    <w:rsid w:val="00EF2148"/>
    <w:rsid w:val="00EF23A9"/>
    <w:rsid w:val="00EF258E"/>
    <w:rsid w:val="00EF2731"/>
    <w:rsid w:val="00EF2903"/>
    <w:rsid w:val="00EF2B41"/>
    <w:rsid w:val="00EF2BC1"/>
    <w:rsid w:val="00EF2CA1"/>
    <w:rsid w:val="00EF2CDE"/>
    <w:rsid w:val="00EF2F5F"/>
    <w:rsid w:val="00EF2F8A"/>
    <w:rsid w:val="00EF3102"/>
    <w:rsid w:val="00EF31BC"/>
    <w:rsid w:val="00EF3CAA"/>
    <w:rsid w:val="00EF3D9E"/>
    <w:rsid w:val="00EF4202"/>
    <w:rsid w:val="00EF4278"/>
    <w:rsid w:val="00EF42B5"/>
    <w:rsid w:val="00EF456F"/>
    <w:rsid w:val="00EF45FE"/>
    <w:rsid w:val="00EF47E9"/>
    <w:rsid w:val="00EF489E"/>
    <w:rsid w:val="00EF48A5"/>
    <w:rsid w:val="00EF4A0A"/>
    <w:rsid w:val="00EF4C53"/>
    <w:rsid w:val="00EF4D01"/>
    <w:rsid w:val="00EF4EB2"/>
    <w:rsid w:val="00EF5036"/>
    <w:rsid w:val="00EF5069"/>
    <w:rsid w:val="00EF50B5"/>
    <w:rsid w:val="00EF52F4"/>
    <w:rsid w:val="00EF535C"/>
    <w:rsid w:val="00EF54FB"/>
    <w:rsid w:val="00EF558A"/>
    <w:rsid w:val="00EF572F"/>
    <w:rsid w:val="00EF5760"/>
    <w:rsid w:val="00EF5851"/>
    <w:rsid w:val="00EF5865"/>
    <w:rsid w:val="00EF58A9"/>
    <w:rsid w:val="00EF5A81"/>
    <w:rsid w:val="00EF608F"/>
    <w:rsid w:val="00EF6301"/>
    <w:rsid w:val="00EF67E6"/>
    <w:rsid w:val="00EF6818"/>
    <w:rsid w:val="00EF68B3"/>
    <w:rsid w:val="00EF6934"/>
    <w:rsid w:val="00EF69CD"/>
    <w:rsid w:val="00EF6A4E"/>
    <w:rsid w:val="00EF6B19"/>
    <w:rsid w:val="00EF6B7D"/>
    <w:rsid w:val="00EF6BB5"/>
    <w:rsid w:val="00EF6F91"/>
    <w:rsid w:val="00EF7023"/>
    <w:rsid w:val="00EF7135"/>
    <w:rsid w:val="00EF7556"/>
    <w:rsid w:val="00EF773B"/>
    <w:rsid w:val="00EF792A"/>
    <w:rsid w:val="00EF79A0"/>
    <w:rsid w:val="00EF7B17"/>
    <w:rsid w:val="00EF7BA9"/>
    <w:rsid w:val="00EF7CA3"/>
    <w:rsid w:val="00EF7CA6"/>
    <w:rsid w:val="00EF7CD6"/>
    <w:rsid w:val="00F00102"/>
    <w:rsid w:val="00F00972"/>
    <w:rsid w:val="00F00AB6"/>
    <w:rsid w:val="00F00C9E"/>
    <w:rsid w:val="00F010C4"/>
    <w:rsid w:val="00F014CA"/>
    <w:rsid w:val="00F016B0"/>
    <w:rsid w:val="00F01962"/>
    <w:rsid w:val="00F01A9A"/>
    <w:rsid w:val="00F01B2E"/>
    <w:rsid w:val="00F01E3D"/>
    <w:rsid w:val="00F01EA5"/>
    <w:rsid w:val="00F024BA"/>
    <w:rsid w:val="00F02594"/>
    <w:rsid w:val="00F027D6"/>
    <w:rsid w:val="00F027E8"/>
    <w:rsid w:val="00F02864"/>
    <w:rsid w:val="00F0288A"/>
    <w:rsid w:val="00F02C1F"/>
    <w:rsid w:val="00F02CFF"/>
    <w:rsid w:val="00F02D1C"/>
    <w:rsid w:val="00F02FBF"/>
    <w:rsid w:val="00F03190"/>
    <w:rsid w:val="00F03E23"/>
    <w:rsid w:val="00F04173"/>
    <w:rsid w:val="00F04388"/>
    <w:rsid w:val="00F043FC"/>
    <w:rsid w:val="00F04403"/>
    <w:rsid w:val="00F0456A"/>
    <w:rsid w:val="00F0458A"/>
    <w:rsid w:val="00F045AC"/>
    <w:rsid w:val="00F045D1"/>
    <w:rsid w:val="00F04871"/>
    <w:rsid w:val="00F048E4"/>
    <w:rsid w:val="00F04A18"/>
    <w:rsid w:val="00F04BC7"/>
    <w:rsid w:val="00F04BD4"/>
    <w:rsid w:val="00F04E54"/>
    <w:rsid w:val="00F05282"/>
    <w:rsid w:val="00F05327"/>
    <w:rsid w:val="00F0543C"/>
    <w:rsid w:val="00F05809"/>
    <w:rsid w:val="00F05A0A"/>
    <w:rsid w:val="00F05AE0"/>
    <w:rsid w:val="00F05FB6"/>
    <w:rsid w:val="00F066BD"/>
    <w:rsid w:val="00F067E2"/>
    <w:rsid w:val="00F06820"/>
    <w:rsid w:val="00F0695A"/>
    <w:rsid w:val="00F0722A"/>
    <w:rsid w:val="00F072EA"/>
    <w:rsid w:val="00F07A4B"/>
    <w:rsid w:val="00F07B9F"/>
    <w:rsid w:val="00F07FA9"/>
    <w:rsid w:val="00F101B9"/>
    <w:rsid w:val="00F10604"/>
    <w:rsid w:val="00F1071D"/>
    <w:rsid w:val="00F10ABF"/>
    <w:rsid w:val="00F10C7D"/>
    <w:rsid w:val="00F11053"/>
    <w:rsid w:val="00F11184"/>
    <w:rsid w:val="00F113A4"/>
    <w:rsid w:val="00F114CF"/>
    <w:rsid w:val="00F11C21"/>
    <w:rsid w:val="00F1201B"/>
    <w:rsid w:val="00F120E6"/>
    <w:rsid w:val="00F123FF"/>
    <w:rsid w:val="00F1255B"/>
    <w:rsid w:val="00F126B8"/>
    <w:rsid w:val="00F126BF"/>
    <w:rsid w:val="00F127FD"/>
    <w:rsid w:val="00F128CD"/>
    <w:rsid w:val="00F12963"/>
    <w:rsid w:val="00F12AA7"/>
    <w:rsid w:val="00F130F0"/>
    <w:rsid w:val="00F136C5"/>
    <w:rsid w:val="00F136F9"/>
    <w:rsid w:val="00F13A3E"/>
    <w:rsid w:val="00F13D77"/>
    <w:rsid w:val="00F13DB4"/>
    <w:rsid w:val="00F13DB5"/>
    <w:rsid w:val="00F13E4A"/>
    <w:rsid w:val="00F13EDF"/>
    <w:rsid w:val="00F14173"/>
    <w:rsid w:val="00F147CB"/>
    <w:rsid w:val="00F14C38"/>
    <w:rsid w:val="00F14DD0"/>
    <w:rsid w:val="00F151A4"/>
    <w:rsid w:val="00F1537E"/>
    <w:rsid w:val="00F15550"/>
    <w:rsid w:val="00F1556F"/>
    <w:rsid w:val="00F156E1"/>
    <w:rsid w:val="00F1582E"/>
    <w:rsid w:val="00F15AF8"/>
    <w:rsid w:val="00F15C94"/>
    <w:rsid w:val="00F15D52"/>
    <w:rsid w:val="00F1611A"/>
    <w:rsid w:val="00F161F3"/>
    <w:rsid w:val="00F1626F"/>
    <w:rsid w:val="00F162EE"/>
    <w:rsid w:val="00F1675A"/>
    <w:rsid w:val="00F16D4A"/>
    <w:rsid w:val="00F16DCB"/>
    <w:rsid w:val="00F1717A"/>
    <w:rsid w:val="00F172D8"/>
    <w:rsid w:val="00F17DA5"/>
    <w:rsid w:val="00F17E16"/>
    <w:rsid w:val="00F200D5"/>
    <w:rsid w:val="00F20144"/>
    <w:rsid w:val="00F2023F"/>
    <w:rsid w:val="00F2030C"/>
    <w:rsid w:val="00F204E9"/>
    <w:rsid w:val="00F2074B"/>
    <w:rsid w:val="00F20CD8"/>
    <w:rsid w:val="00F20D08"/>
    <w:rsid w:val="00F215C8"/>
    <w:rsid w:val="00F21902"/>
    <w:rsid w:val="00F21C5B"/>
    <w:rsid w:val="00F21CF7"/>
    <w:rsid w:val="00F21D3C"/>
    <w:rsid w:val="00F21F46"/>
    <w:rsid w:val="00F21FD5"/>
    <w:rsid w:val="00F220ED"/>
    <w:rsid w:val="00F222DC"/>
    <w:rsid w:val="00F226A4"/>
    <w:rsid w:val="00F2284B"/>
    <w:rsid w:val="00F228C5"/>
    <w:rsid w:val="00F22D5A"/>
    <w:rsid w:val="00F23033"/>
    <w:rsid w:val="00F2307E"/>
    <w:rsid w:val="00F23165"/>
    <w:rsid w:val="00F23179"/>
    <w:rsid w:val="00F2331D"/>
    <w:rsid w:val="00F23383"/>
    <w:rsid w:val="00F2378C"/>
    <w:rsid w:val="00F23818"/>
    <w:rsid w:val="00F23963"/>
    <w:rsid w:val="00F23CC6"/>
    <w:rsid w:val="00F23F62"/>
    <w:rsid w:val="00F2442B"/>
    <w:rsid w:val="00F24451"/>
    <w:rsid w:val="00F245C8"/>
    <w:rsid w:val="00F24608"/>
    <w:rsid w:val="00F24A9F"/>
    <w:rsid w:val="00F24B65"/>
    <w:rsid w:val="00F24E3B"/>
    <w:rsid w:val="00F24E3F"/>
    <w:rsid w:val="00F25062"/>
    <w:rsid w:val="00F251F7"/>
    <w:rsid w:val="00F25214"/>
    <w:rsid w:val="00F252CC"/>
    <w:rsid w:val="00F2530F"/>
    <w:rsid w:val="00F25334"/>
    <w:rsid w:val="00F25551"/>
    <w:rsid w:val="00F25715"/>
    <w:rsid w:val="00F25B3B"/>
    <w:rsid w:val="00F2687F"/>
    <w:rsid w:val="00F269FE"/>
    <w:rsid w:val="00F26CC7"/>
    <w:rsid w:val="00F26E74"/>
    <w:rsid w:val="00F2710E"/>
    <w:rsid w:val="00F27120"/>
    <w:rsid w:val="00F272DF"/>
    <w:rsid w:val="00F27700"/>
    <w:rsid w:val="00F27BE6"/>
    <w:rsid w:val="00F27C9A"/>
    <w:rsid w:val="00F27D09"/>
    <w:rsid w:val="00F27F78"/>
    <w:rsid w:val="00F27F84"/>
    <w:rsid w:val="00F300F4"/>
    <w:rsid w:val="00F302B3"/>
    <w:rsid w:val="00F30370"/>
    <w:rsid w:val="00F3049C"/>
    <w:rsid w:val="00F30545"/>
    <w:rsid w:val="00F30844"/>
    <w:rsid w:val="00F30A11"/>
    <w:rsid w:val="00F30CA8"/>
    <w:rsid w:val="00F30D7A"/>
    <w:rsid w:val="00F31220"/>
    <w:rsid w:val="00F318B9"/>
    <w:rsid w:val="00F31CE3"/>
    <w:rsid w:val="00F31D7A"/>
    <w:rsid w:val="00F31EC3"/>
    <w:rsid w:val="00F3240A"/>
    <w:rsid w:val="00F32685"/>
    <w:rsid w:val="00F328CB"/>
    <w:rsid w:val="00F32A4C"/>
    <w:rsid w:val="00F32A92"/>
    <w:rsid w:val="00F32F63"/>
    <w:rsid w:val="00F333BE"/>
    <w:rsid w:val="00F340B0"/>
    <w:rsid w:val="00F342F3"/>
    <w:rsid w:val="00F342FA"/>
    <w:rsid w:val="00F34B22"/>
    <w:rsid w:val="00F34B3D"/>
    <w:rsid w:val="00F34BAD"/>
    <w:rsid w:val="00F34BDC"/>
    <w:rsid w:val="00F34C94"/>
    <w:rsid w:val="00F34DC3"/>
    <w:rsid w:val="00F354D9"/>
    <w:rsid w:val="00F3572E"/>
    <w:rsid w:val="00F35AD0"/>
    <w:rsid w:val="00F35CCF"/>
    <w:rsid w:val="00F35F86"/>
    <w:rsid w:val="00F360AC"/>
    <w:rsid w:val="00F36192"/>
    <w:rsid w:val="00F36246"/>
    <w:rsid w:val="00F3667A"/>
    <w:rsid w:val="00F36A7F"/>
    <w:rsid w:val="00F36B3F"/>
    <w:rsid w:val="00F36DE8"/>
    <w:rsid w:val="00F37026"/>
    <w:rsid w:val="00F372FE"/>
    <w:rsid w:val="00F3773D"/>
    <w:rsid w:val="00F3777A"/>
    <w:rsid w:val="00F379C9"/>
    <w:rsid w:val="00F379FE"/>
    <w:rsid w:val="00F37A80"/>
    <w:rsid w:val="00F37B3D"/>
    <w:rsid w:val="00F37FD8"/>
    <w:rsid w:val="00F40227"/>
    <w:rsid w:val="00F4070A"/>
    <w:rsid w:val="00F40A08"/>
    <w:rsid w:val="00F40AAB"/>
    <w:rsid w:val="00F40AF1"/>
    <w:rsid w:val="00F40D74"/>
    <w:rsid w:val="00F411E5"/>
    <w:rsid w:val="00F41474"/>
    <w:rsid w:val="00F414F3"/>
    <w:rsid w:val="00F41A7D"/>
    <w:rsid w:val="00F41C8E"/>
    <w:rsid w:val="00F41D43"/>
    <w:rsid w:val="00F41D73"/>
    <w:rsid w:val="00F420F1"/>
    <w:rsid w:val="00F42218"/>
    <w:rsid w:val="00F4252E"/>
    <w:rsid w:val="00F426F6"/>
    <w:rsid w:val="00F429C2"/>
    <w:rsid w:val="00F42AE5"/>
    <w:rsid w:val="00F42F7D"/>
    <w:rsid w:val="00F42FB1"/>
    <w:rsid w:val="00F43372"/>
    <w:rsid w:val="00F43376"/>
    <w:rsid w:val="00F43426"/>
    <w:rsid w:val="00F4366B"/>
    <w:rsid w:val="00F4367B"/>
    <w:rsid w:val="00F43709"/>
    <w:rsid w:val="00F43C29"/>
    <w:rsid w:val="00F4420C"/>
    <w:rsid w:val="00F44481"/>
    <w:rsid w:val="00F44645"/>
    <w:rsid w:val="00F446AF"/>
    <w:rsid w:val="00F446E2"/>
    <w:rsid w:val="00F448DB"/>
    <w:rsid w:val="00F44A74"/>
    <w:rsid w:val="00F44ADC"/>
    <w:rsid w:val="00F44B83"/>
    <w:rsid w:val="00F44CC1"/>
    <w:rsid w:val="00F44F34"/>
    <w:rsid w:val="00F44FBF"/>
    <w:rsid w:val="00F4545C"/>
    <w:rsid w:val="00F4557C"/>
    <w:rsid w:val="00F455BF"/>
    <w:rsid w:val="00F45B79"/>
    <w:rsid w:val="00F45FA9"/>
    <w:rsid w:val="00F46918"/>
    <w:rsid w:val="00F469EF"/>
    <w:rsid w:val="00F46B96"/>
    <w:rsid w:val="00F46C73"/>
    <w:rsid w:val="00F46FA6"/>
    <w:rsid w:val="00F471A4"/>
    <w:rsid w:val="00F471A9"/>
    <w:rsid w:val="00F47252"/>
    <w:rsid w:val="00F472FC"/>
    <w:rsid w:val="00F4736A"/>
    <w:rsid w:val="00F4755A"/>
    <w:rsid w:val="00F476F2"/>
    <w:rsid w:val="00F4773A"/>
    <w:rsid w:val="00F4780D"/>
    <w:rsid w:val="00F47D88"/>
    <w:rsid w:val="00F47EDB"/>
    <w:rsid w:val="00F47F70"/>
    <w:rsid w:val="00F5051A"/>
    <w:rsid w:val="00F5066C"/>
    <w:rsid w:val="00F50A8A"/>
    <w:rsid w:val="00F50CF7"/>
    <w:rsid w:val="00F50EA9"/>
    <w:rsid w:val="00F50F59"/>
    <w:rsid w:val="00F510DF"/>
    <w:rsid w:val="00F51226"/>
    <w:rsid w:val="00F51239"/>
    <w:rsid w:val="00F5136C"/>
    <w:rsid w:val="00F5174F"/>
    <w:rsid w:val="00F51DAE"/>
    <w:rsid w:val="00F521B9"/>
    <w:rsid w:val="00F521C0"/>
    <w:rsid w:val="00F523F6"/>
    <w:rsid w:val="00F525D4"/>
    <w:rsid w:val="00F5285B"/>
    <w:rsid w:val="00F52AFA"/>
    <w:rsid w:val="00F52C4A"/>
    <w:rsid w:val="00F52CA1"/>
    <w:rsid w:val="00F52DC2"/>
    <w:rsid w:val="00F53462"/>
    <w:rsid w:val="00F53748"/>
    <w:rsid w:val="00F539E0"/>
    <w:rsid w:val="00F539F0"/>
    <w:rsid w:val="00F53AB3"/>
    <w:rsid w:val="00F53C31"/>
    <w:rsid w:val="00F53C94"/>
    <w:rsid w:val="00F53F10"/>
    <w:rsid w:val="00F540D0"/>
    <w:rsid w:val="00F54333"/>
    <w:rsid w:val="00F54AD6"/>
    <w:rsid w:val="00F54C80"/>
    <w:rsid w:val="00F54C8A"/>
    <w:rsid w:val="00F551C3"/>
    <w:rsid w:val="00F553CA"/>
    <w:rsid w:val="00F5543D"/>
    <w:rsid w:val="00F5584C"/>
    <w:rsid w:val="00F558E4"/>
    <w:rsid w:val="00F55A29"/>
    <w:rsid w:val="00F55C16"/>
    <w:rsid w:val="00F55DC5"/>
    <w:rsid w:val="00F55F3E"/>
    <w:rsid w:val="00F560AF"/>
    <w:rsid w:val="00F56583"/>
    <w:rsid w:val="00F565BB"/>
    <w:rsid w:val="00F5688B"/>
    <w:rsid w:val="00F56C33"/>
    <w:rsid w:val="00F56EED"/>
    <w:rsid w:val="00F573F9"/>
    <w:rsid w:val="00F57B60"/>
    <w:rsid w:val="00F57E43"/>
    <w:rsid w:val="00F601C1"/>
    <w:rsid w:val="00F601CF"/>
    <w:rsid w:val="00F603CB"/>
    <w:rsid w:val="00F6049F"/>
    <w:rsid w:val="00F605D6"/>
    <w:rsid w:val="00F605DD"/>
    <w:rsid w:val="00F60697"/>
    <w:rsid w:val="00F60AE3"/>
    <w:rsid w:val="00F60D5F"/>
    <w:rsid w:val="00F60F0C"/>
    <w:rsid w:val="00F6108E"/>
    <w:rsid w:val="00F611BB"/>
    <w:rsid w:val="00F6144E"/>
    <w:rsid w:val="00F614D5"/>
    <w:rsid w:val="00F6181A"/>
    <w:rsid w:val="00F61983"/>
    <w:rsid w:val="00F61D55"/>
    <w:rsid w:val="00F61F48"/>
    <w:rsid w:val="00F6219E"/>
    <w:rsid w:val="00F621C3"/>
    <w:rsid w:val="00F62259"/>
    <w:rsid w:val="00F622D4"/>
    <w:rsid w:val="00F622F1"/>
    <w:rsid w:val="00F6242D"/>
    <w:rsid w:val="00F624A7"/>
    <w:rsid w:val="00F62606"/>
    <w:rsid w:val="00F62704"/>
    <w:rsid w:val="00F62745"/>
    <w:rsid w:val="00F62AFD"/>
    <w:rsid w:val="00F62E2E"/>
    <w:rsid w:val="00F63039"/>
    <w:rsid w:val="00F632F4"/>
    <w:rsid w:val="00F63341"/>
    <w:rsid w:val="00F633B6"/>
    <w:rsid w:val="00F635B3"/>
    <w:rsid w:val="00F63948"/>
    <w:rsid w:val="00F63B9A"/>
    <w:rsid w:val="00F63CE7"/>
    <w:rsid w:val="00F6416E"/>
    <w:rsid w:val="00F6443D"/>
    <w:rsid w:val="00F64A5D"/>
    <w:rsid w:val="00F65004"/>
    <w:rsid w:val="00F6503A"/>
    <w:rsid w:val="00F65674"/>
    <w:rsid w:val="00F659F4"/>
    <w:rsid w:val="00F65D37"/>
    <w:rsid w:val="00F65F42"/>
    <w:rsid w:val="00F65F71"/>
    <w:rsid w:val="00F664F7"/>
    <w:rsid w:val="00F66532"/>
    <w:rsid w:val="00F669EB"/>
    <w:rsid w:val="00F669F1"/>
    <w:rsid w:val="00F66EF7"/>
    <w:rsid w:val="00F66FDF"/>
    <w:rsid w:val="00F67ABF"/>
    <w:rsid w:val="00F67C54"/>
    <w:rsid w:val="00F67C9A"/>
    <w:rsid w:val="00F7075A"/>
    <w:rsid w:val="00F70A03"/>
    <w:rsid w:val="00F70A0B"/>
    <w:rsid w:val="00F71144"/>
    <w:rsid w:val="00F71A20"/>
    <w:rsid w:val="00F71EA6"/>
    <w:rsid w:val="00F72339"/>
    <w:rsid w:val="00F72A03"/>
    <w:rsid w:val="00F72C6C"/>
    <w:rsid w:val="00F731DD"/>
    <w:rsid w:val="00F731E1"/>
    <w:rsid w:val="00F732FC"/>
    <w:rsid w:val="00F735F3"/>
    <w:rsid w:val="00F73B13"/>
    <w:rsid w:val="00F73CE6"/>
    <w:rsid w:val="00F741A3"/>
    <w:rsid w:val="00F74354"/>
    <w:rsid w:val="00F74391"/>
    <w:rsid w:val="00F7443D"/>
    <w:rsid w:val="00F746A3"/>
    <w:rsid w:val="00F746CF"/>
    <w:rsid w:val="00F74703"/>
    <w:rsid w:val="00F7486D"/>
    <w:rsid w:val="00F74914"/>
    <w:rsid w:val="00F74A2F"/>
    <w:rsid w:val="00F74D3A"/>
    <w:rsid w:val="00F74E74"/>
    <w:rsid w:val="00F74F25"/>
    <w:rsid w:val="00F74FD6"/>
    <w:rsid w:val="00F75013"/>
    <w:rsid w:val="00F75115"/>
    <w:rsid w:val="00F754B9"/>
    <w:rsid w:val="00F755C6"/>
    <w:rsid w:val="00F755D4"/>
    <w:rsid w:val="00F755E1"/>
    <w:rsid w:val="00F755E2"/>
    <w:rsid w:val="00F75660"/>
    <w:rsid w:val="00F75EDA"/>
    <w:rsid w:val="00F75F48"/>
    <w:rsid w:val="00F75F79"/>
    <w:rsid w:val="00F76236"/>
    <w:rsid w:val="00F766E5"/>
    <w:rsid w:val="00F76780"/>
    <w:rsid w:val="00F767AB"/>
    <w:rsid w:val="00F76924"/>
    <w:rsid w:val="00F76D31"/>
    <w:rsid w:val="00F76DAB"/>
    <w:rsid w:val="00F77470"/>
    <w:rsid w:val="00F802FB"/>
    <w:rsid w:val="00F803B4"/>
    <w:rsid w:val="00F8043D"/>
    <w:rsid w:val="00F80474"/>
    <w:rsid w:val="00F80710"/>
    <w:rsid w:val="00F80A12"/>
    <w:rsid w:val="00F80A9D"/>
    <w:rsid w:val="00F80B35"/>
    <w:rsid w:val="00F80F74"/>
    <w:rsid w:val="00F811D3"/>
    <w:rsid w:val="00F811D6"/>
    <w:rsid w:val="00F81510"/>
    <w:rsid w:val="00F816B2"/>
    <w:rsid w:val="00F81817"/>
    <w:rsid w:val="00F8184C"/>
    <w:rsid w:val="00F81AFC"/>
    <w:rsid w:val="00F81B04"/>
    <w:rsid w:val="00F81D7C"/>
    <w:rsid w:val="00F81DCE"/>
    <w:rsid w:val="00F81E96"/>
    <w:rsid w:val="00F820E9"/>
    <w:rsid w:val="00F8274C"/>
    <w:rsid w:val="00F8277B"/>
    <w:rsid w:val="00F82888"/>
    <w:rsid w:val="00F82AD5"/>
    <w:rsid w:val="00F82C59"/>
    <w:rsid w:val="00F8308F"/>
    <w:rsid w:val="00F830EA"/>
    <w:rsid w:val="00F8351E"/>
    <w:rsid w:val="00F83600"/>
    <w:rsid w:val="00F83752"/>
    <w:rsid w:val="00F83A69"/>
    <w:rsid w:val="00F83A99"/>
    <w:rsid w:val="00F83D79"/>
    <w:rsid w:val="00F83E14"/>
    <w:rsid w:val="00F83F57"/>
    <w:rsid w:val="00F841F0"/>
    <w:rsid w:val="00F8459C"/>
    <w:rsid w:val="00F846B9"/>
    <w:rsid w:val="00F8490C"/>
    <w:rsid w:val="00F84C73"/>
    <w:rsid w:val="00F84FCF"/>
    <w:rsid w:val="00F851F5"/>
    <w:rsid w:val="00F85284"/>
    <w:rsid w:val="00F855FF"/>
    <w:rsid w:val="00F859E9"/>
    <w:rsid w:val="00F860D6"/>
    <w:rsid w:val="00F8633F"/>
    <w:rsid w:val="00F8643A"/>
    <w:rsid w:val="00F868FD"/>
    <w:rsid w:val="00F86940"/>
    <w:rsid w:val="00F86C14"/>
    <w:rsid w:val="00F87074"/>
    <w:rsid w:val="00F8740E"/>
    <w:rsid w:val="00F875E3"/>
    <w:rsid w:val="00F87818"/>
    <w:rsid w:val="00F87870"/>
    <w:rsid w:val="00F878E8"/>
    <w:rsid w:val="00F87B56"/>
    <w:rsid w:val="00F87D6C"/>
    <w:rsid w:val="00F90114"/>
    <w:rsid w:val="00F90132"/>
    <w:rsid w:val="00F9020A"/>
    <w:rsid w:val="00F9043C"/>
    <w:rsid w:val="00F90796"/>
    <w:rsid w:val="00F90863"/>
    <w:rsid w:val="00F90B42"/>
    <w:rsid w:val="00F90B7D"/>
    <w:rsid w:val="00F90DB3"/>
    <w:rsid w:val="00F90E61"/>
    <w:rsid w:val="00F910E7"/>
    <w:rsid w:val="00F91182"/>
    <w:rsid w:val="00F912BE"/>
    <w:rsid w:val="00F914D6"/>
    <w:rsid w:val="00F917A5"/>
    <w:rsid w:val="00F91A71"/>
    <w:rsid w:val="00F91AFA"/>
    <w:rsid w:val="00F91C1F"/>
    <w:rsid w:val="00F91E28"/>
    <w:rsid w:val="00F9205F"/>
    <w:rsid w:val="00F920B6"/>
    <w:rsid w:val="00F92525"/>
    <w:rsid w:val="00F92B92"/>
    <w:rsid w:val="00F9313D"/>
    <w:rsid w:val="00F9316F"/>
    <w:rsid w:val="00F933A8"/>
    <w:rsid w:val="00F93528"/>
    <w:rsid w:val="00F93859"/>
    <w:rsid w:val="00F938DA"/>
    <w:rsid w:val="00F93A3F"/>
    <w:rsid w:val="00F93C9E"/>
    <w:rsid w:val="00F941B6"/>
    <w:rsid w:val="00F943D0"/>
    <w:rsid w:val="00F94683"/>
    <w:rsid w:val="00F9476E"/>
    <w:rsid w:val="00F947CC"/>
    <w:rsid w:val="00F947CE"/>
    <w:rsid w:val="00F94E32"/>
    <w:rsid w:val="00F94F2C"/>
    <w:rsid w:val="00F95111"/>
    <w:rsid w:val="00F95354"/>
    <w:rsid w:val="00F953B0"/>
    <w:rsid w:val="00F954B9"/>
    <w:rsid w:val="00F955BF"/>
    <w:rsid w:val="00F958BA"/>
    <w:rsid w:val="00F9593B"/>
    <w:rsid w:val="00F95B2E"/>
    <w:rsid w:val="00F95EC3"/>
    <w:rsid w:val="00F960B1"/>
    <w:rsid w:val="00F962BD"/>
    <w:rsid w:val="00F965F1"/>
    <w:rsid w:val="00F968DF"/>
    <w:rsid w:val="00F96B18"/>
    <w:rsid w:val="00F96B38"/>
    <w:rsid w:val="00F96DC5"/>
    <w:rsid w:val="00F96E86"/>
    <w:rsid w:val="00F973BD"/>
    <w:rsid w:val="00F9758C"/>
    <w:rsid w:val="00F978A3"/>
    <w:rsid w:val="00F978CC"/>
    <w:rsid w:val="00F979FD"/>
    <w:rsid w:val="00F97A0F"/>
    <w:rsid w:val="00F97A5F"/>
    <w:rsid w:val="00F97B1F"/>
    <w:rsid w:val="00F97C9A"/>
    <w:rsid w:val="00F97CE3"/>
    <w:rsid w:val="00F97EAE"/>
    <w:rsid w:val="00F97F50"/>
    <w:rsid w:val="00FA0537"/>
    <w:rsid w:val="00FA05E5"/>
    <w:rsid w:val="00FA06D6"/>
    <w:rsid w:val="00FA0811"/>
    <w:rsid w:val="00FA0969"/>
    <w:rsid w:val="00FA0C7A"/>
    <w:rsid w:val="00FA10D4"/>
    <w:rsid w:val="00FA1589"/>
    <w:rsid w:val="00FA1607"/>
    <w:rsid w:val="00FA1996"/>
    <w:rsid w:val="00FA1CA8"/>
    <w:rsid w:val="00FA1D24"/>
    <w:rsid w:val="00FA2066"/>
    <w:rsid w:val="00FA231F"/>
    <w:rsid w:val="00FA285E"/>
    <w:rsid w:val="00FA2A6F"/>
    <w:rsid w:val="00FA2B65"/>
    <w:rsid w:val="00FA32CD"/>
    <w:rsid w:val="00FA332B"/>
    <w:rsid w:val="00FA3CC8"/>
    <w:rsid w:val="00FA3F20"/>
    <w:rsid w:val="00FA45D6"/>
    <w:rsid w:val="00FA46A3"/>
    <w:rsid w:val="00FA46C1"/>
    <w:rsid w:val="00FA490A"/>
    <w:rsid w:val="00FA4B39"/>
    <w:rsid w:val="00FA4FEB"/>
    <w:rsid w:val="00FA54F7"/>
    <w:rsid w:val="00FA5673"/>
    <w:rsid w:val="00FA5B1A"/>
    <w:rsid w:val="00FA5E4D"/>
    <w:rsid w:val="00FA5FC3"/>
    <w:rsid w:val="00FA6093"/>
    <w:rsid w:val="00FA62A1"/>
    <w:rsid w:val="00FA636F"/>
    <w:rsid w:val="00FA6474"/>
    <w:rsid w:val="00FA64E2"/>
    <w:rsid w:val="00FA653D"/>
    <w:rsid w:val="00FA6579"/>
    <w:rsid w:val="00FA66FC"/>
    <w:rsid w:val="00FA6856"/>
    <w:rsid w:val="00FA6BC8"/>
    <w:rsid w:val="00FA6E5A"/>
    <w:rsid w:val="00FA71E4"/>
    <w:rsid w:val="00FA72C3"/>
    <w:rsid w:val="00FA734E"/>
    <w:rsid w:val="00FA73B6"/>
    <w:rsid w:val="00FA7AAC"/>
    <w:rsid w:val="00FA7AC6"/>
    <w:rsid w:val="00FA7CB8"/>
    <w:rsid w:val="00FB05A9"/>
    <w:rsid w:val="00FB0722"/>
    <w:rsid w:val="00FB0982"/>
    <w:rsid w:val="00FB0B2D"/>
    <w:rsid w:val="00FB0EE5"/>
    <w:rsid w:val="00FB100F"/>
    <w:rsid w:val="00FB155B"/>
    <w:rsid w:val="00FB1932"/>
    <w:rsid w:val="00FB1946"/>
    <w:rsid w:val="00FB195F"/>
    <w:rsid w:val="00FB25DD"/>
    <w:rsid w:val="00FB27D6"/>
    <w:rsid w:val="00FB2B42"/>
    <w:rsid w:val="00FB2D18"/>
    <w:rsid w:val="00FB2E22"/>
    <w:rsid w:val="00FB2E4E"/>
    <w:rsid w:val="00FB2EFE"/>
    <w:rsid w:val="00FB3198"/>
    <w:rsid w:val="00FB346C"/>
    <w:rsid w:val="00FB361C"/>
    <w:rsid w:val="00FB37B5"/>
    <w:rsid w:val="00FB39CF"/>
    <w:rsid w:val="00FB3A40"/>
    <w:rsid w:val="00FB3AF6"/>
    <w:rsid w:val="00FB4013"/>
    <w:rsid w:val="00FB438B"/>
    <w:rsid w:val="00FB447C"/>
    <w:rsid w:val="00FB44FD"/>
    <w:rsid w:val="00FB4749"/>
    <w:rsid w:val="00FB4753"/>
    <w:rsid w:val="00FB499A"/>
    <w:rsid w:val="00FB4A79"/>
    <w:rsid w:val="00FB4CA7"/>
    <w:rsid w:val="00FB4EA8"/>
    <w:rsid w:val="00FB4ED2"/>
    <w:rsid w:val="00FB55E2"/>
    <w:rsid w:val="00FB55F0"/>
    <w:rsid w:val="00FB56D9"/>
    <w:rsid w:val="00FB56DC"/>
    <w:rsid w:val="00FB579F"/>
    <w:rsid w:val="00FB592F"/>
    <w:rsid w:val="00FB5B09"/>
    <w:rsid w:val="00FB5CF8"/>
    <w:rsid w:val="00FB5D50"/>
    <w:rsid w:val="00FB5FC9"/>
    <w:rsid w:val="00FB5FD7"/>
    <w:rsid w:val="00FB6338"/>
    <w:rsid w:val="00FB6676"/>
    <w:rsid w:val="00FB668A"/>
    <w:rsid w:val="00FB669C"/>
    <w:rsid w:val="00FB66EC"/>
    <w:rsid w:val="00FB6715"/>
    <w:rsid w:val="00FB6812"/>
    <w:rsid w:val="00FB688C"/>
    <w:rsid w:val="00FB6A26"/>
    <w:rsid w:val="00FB6B57"/>
    <w:rsid w:val="00FB6B85"/>
    <w:rsid w:val="00FB7217"/>
    <w:rsid w:val="00FB7269"/>
    <w:rsid w:val="00FB75DA"/>
    <w:rsid w:val="00FB765F"/>
    <w:rsid w:val="00FB76AB"/>
    <w:rsid w:val="00FB76B8"/>
    <w:rsid w:val="00FB775B"/>
    <w:rsid w:val="00FB7A0B"/>
    <w:rsid w:val="00FB7C56"/>
    <w:rsid w:val="00FB7D3F"/>
    <w:rsid w:val="00FB7E6C"/>
    <w:rsid w:val="00FB7E89"/>
    <w:rsid w:val="00FC0949"/>
    <w:rsid w:val="00FC0CC3"/>
    <w:rsid w:val="00FC1191"/>
    <w:rsid w:val="00FC1336"/>
    <w:rsid w:val="00FC135C"/>
    <w:rsid w:val="00FC1924"/>
    <w:rsid w:val="00FC1AED"/>
    <w:rsid w:val="00FC1D85"/>
    <w:rsid w:val="00FC1DEA"/>
    <w:rsid w:val="00FC1E21"/>
    <w:rsid w:val="00FC1F6A"/>
    <w:rsid w:val="00FC2151"/>
    <w:rsid w:val="00FC24D6"/>
    <w:rsid w:val="00FC2647"/>
    <w:rsid w:val="00FC2717"/>
    <w:rsid w:val="00FC2741"/>
    <w:rsid w:val="00FC2A5C"/>
    <w:rsid w:val="00FC2BF8"/>
    <w:rsid w:val="00FC2D58"/>
    <w:rsid w:val="00FC30B8"/>
    <w:rsid w:val="00FC319E"/>
    <w:rsid w:val="00FC3666"/>
    <w:rsid w:val="00FC3728"/>
    <w:rsid w:val="00FC38D4"/>
    <w:rsid w:val="00FC3E27"/>
    <w:rsid w:val="00FC4002"/>
    <w:rsid w:val="00FC440E"/>
    <w:rsid w:val="00FC4412"/>
    <w:rsid w:val="00FC4695"/>
    <w:rsid w:val="00FC4696"/>
    <w:rsid w:val="00FC47C8"/>
    <w:rsid w:val="00FC482C"/>
    <w:rsid w:val="00FC48B1"/>
    <w:rsid w:val="00FC4AAB"/>
    <w:rsid w:val="00FC4D2C"/>
    <w:rsid w:val="00FC4F92"/>
    <w:rsid w:val="00FC502A"/>
    <w:rsid w:val="00FC502E"/>
    <w:rsid w:val="00FC5111"/>
    <w:rsid w:val="00FC575F"/>
    <w:rsid w:val="00FC598B"/>
    <w:rsid w:val="00FC59AF"/>
    <w:rsid w:val="00FC5ADF"/>
    <w:rsid w:val="00FC5B8B"/>
    <w:rsid w:val="00FC5CA2"/>
    <w:rsid w:val="00FC5CE9"/>
    <w:rsid w:val="00FC6219"/>
    <w:rsid w:val="00FC6474"/>
    <w:rsid w:val="00FC66AA"/>
    <w:rsid w:val="00FC67F5"/>
    <w:rsid w:val="00FC6953"/>
    <w:rsid w:val="00FC6BFD"/>
    <w:rsid w:val="00FC6F0D"/>
    <w:rsid w:val="00FC6F14"/>
    <w:rsid w:val="00FC7102"/>
    <w:rsid w:val="00FC7307"/>
    <w:rsid w:val="00FC77A0"/>
    <w:rsid w:val="00FC77E1"/>
    <w:rsid w:val="00FC77EB"/>
    <w:rsid w:val="00FC7831"/>
    <w:rsid w:val="00FC7BAE"/>
    <w:rsid w:val="00FD01D8"/>
    <w:rsid w:val="00FD0226"/>
    <w:rsid w:val="00FD0319"/>
    <w:rsid w:val="00FD0763"/>
    <w:rsid w:val="00FD07A6"/>
    <w:rsid w:val="00FD08AF"/>
    <w:rsid w:val="00FD0A68"/>
    <w:rsid w:val="00FD0B3D"/>
    <w:rsid w:val="00FD1086"/>
    <w:rsid w:val="00FD1202"/>
    <w:rsid w:val="00FD12D8"/>
    <w:rsid w:val="00FD1695"/>
    <w:rsid w:val="00FD16DD"/>
    <w:rsid w:val="00FD1B28"/>
    <w:rsid w:val="00FD1E11"/>
    <w:rsid w:val="00FD243F"/>
    <w:rsid w:val="00FD248C"/>
    <w:rsid w:val="00FD26E0"/>
    <w:rsid w:val="00FD28C4"/>
    <w:rsid w:val="00FD2A09"/>
    <w:rsid w:val="00FD2A3A"/>
    <w:rsid w:val="00FD2C8C"/>
    <w:rsid w:val="00FD34A1"/>
    <w:rsid w:val="00FD355F"/>
    <w:rsid w:val="00FD3579"/>
    <w:rsid w:val="00FD38FC"/>
    <w:rsid w:val="00FD3A79"/>
    <w:rsid w:val="00FD3EEA"/>
    <w:rsid w:val="00FD42AB"/>
    <w:rsid w:val="00FD42C4"/>
    <w:rsid w:val="00FD471B"/>
    <w:rsid w:val="00FD47C3"/>
    <w:rsid w:val="00FD4916"/>
    <w:rsid w:val="00FD493E"/>
    <w:rsid w:val="00FD4D0B"/>
    <w:rsid w:val="00FD4E12"/>
    <w:rsid w:val="00FD5372"/>
    <w:rsid w:val="00FD54FD"/>
    <w:rsid w:val="00FD583E"/>
    <w:rsid w:val="00FD5969"/>
    <w:rsid w:val="00FD603C"/>
    <w:rsid w:val="00FD629B"/>
    <w:rsid w:val="00FD653D"/>
    <w:rsid w:val="00FD6673"/>
    <w:rsid w:val="00FD66C9"/>
    <w:rsid w:val="00FD6CA5"/>
    <w:rsid w:val="00FD6F08"/>
    <w:rsid w:val="00FD73FE"/>
    <w:rsid w:val="00FD7651"/>
    <w:rsid w:val="00FD77DA"/>
    <w:rsid w:val="00FD7843"/>
    <w:rsid w:val="00FD79F1"/>
    <w:rsid w:val="00FD7B25"/>
    <w:rsid w:val="00FD7BDE"/>
    <w:rsid w:val="00FD7F27"/>
    <w:rsid w:val="00FD7FE6"/>
    <w:rsid w:val="00FE0827"/>
    <w:rsid w:val="00FE0A04"/>
    <w:rsid w:val="00FE0A1A"/>
    <w:rsid w:val="00FE0D9D"/>
    <w:rsid w:val="00FE0DDD"/>
    <w:rsid w:val="00FE0FDC"/>
    <w:rsid w:val="00FE1167"/>
    <w:rsid w:val="00FE1172"/>
    <w:rsid w:val="00FE1223"/>
    <w:rsid w:val="00FE187D"/>
    <w:rsid w:val="00FE1A0F"/>
    <w:rsid w:val="00FE1C20"/>
    <w:rsid w:val="00FE1D35"/>
    <w:rsid w:val="00FE1F7B"/>
    <w:rsid w:val="00FE1FE8"/>
    <w:rsid w:val="00FE23B0"/>
    <w:rsid w:val="00FE2992"/>
    <w:rsid w:val="00FE2AE6"/>
    <w:rsid w:val="00FE2AF7"/>
    <w:rsid w:val="00FE37E8"/>
    <w:rsid w:val="00FE3824"/>
    <w:rsid w:val="00FE3AA9"/>
    <w:rsid w:val="00FE3BCB"/>
    <w:rsid w:val="00FE4017"/>
    <w:rsid w:val="00FE4583"/>
    <w:rsid w:val="00FE45EB"/>
    <w:rsid w:val="00FE4625"/>
    <w:rsid w:val="00FE466E"/>
    <w:rsid w:val="00FE49D8"/>
    <w:rsid w:val="00FE49F6"/>
    <w:rsid w:val="00FE4C39"/>
    <w:rsid w:val="00FE4E3E"/>
    <w:rsid w:val="00FE4EA5"/>
    <w:rsid w:val="00FE4F4B"/>
    <w:rsid w:val="00FE50CB"/>
    <w:rsid w:val="00FE56CC"/>
    <w:rsid w:val="00FE57A0"/>
    <w:rsid w:val="00FE57BF"/>
    <w:rsid w:val="00FE57F6"/>
    <w:rsid w:val="00FE5D0C"/>
    <w:rsid w:val="00FE634A"/>
    <w:rsid w:val="00FE6863"/>
    <w:rsid w:val="00FE6AAB"/>
    <w:rsid w:val="00FE6C90"/>
    <w:rsid w:val="00FE7205"/>
    <w:rsid w:val="00FE7297"/>
    <w:rsid w:val="00FE72BA"/>
    <w:rsid w:val="00FE73F4"/>
    <w:rsid w:val="00FE7451"/>
    <w:rsid w:val="00FE757C"/>
    <w:rsid w:val="00FE77C7"/>
    <w:rsid w:val="00FE7ACA"/>
    <w:rsid w:val="00FE7BBF"/>
    <w:rsid w:val="00FE7E02"/>
    <w:rsid w:val="00FF01DA"/>
    <w:rsid w:val="00FF0238"/>
    <w:rsid w:val="00FF031C"/>
    <w:rsid w:val="00FF03F9"/>
    <w:rsid w:val="00FF05DF"/>
    <w:rsid w:val="00FF0692"/>
    <w:rsid w:val="00FF07A9"/>
    <w:rsid w:val="00FF0934"/>
    <w:rsid w:val="00FF0E3E"/>
    <w:rsid w:val="00FF0ED3"/>
    <w:rsid w:val="00FF0FAD"/>
    <w:rsid w:val="00FF1744"/>
    <w:rsid w:val="00FF176D"/>
    <w:rsid w:val="00FF1CEF"/>
    <w:rsid w:val="00FF1CFB"/>
    <w:rsid w:val="00FF1ED9"/>
    <w:rsid w:val="00FF20C9"/>
    <w:rsid w:val="00FF21EB"/>
    <w:rsid w:val="00FF28BF"/>
    <w:rsid w:val="00FF28F1"/>
    <w:rsid w:val="00FF2A84"/>
    <w:rsid w:val="00FF2FC4"/>
    <w:rsid w:val="00FF314A"/>
    <w:rsid w:val="00FF3454"/>
    <w:rsid w:val="00FF36F3"/>
    <w:rsid w:val="00FF3856"/>
    <w:rsid w:val="00FF3BC7"/>
    <w:rsid w:val="00FF405F"/>
    <w:rsid w:val="00FF425C"/>
    <w:rsid w:val="00FF4551"/>
    <w:rsid w:val="00FF4CE5"/>
    <w:rsid w:val="00FF5227"/>
    <w:rsid w:val="00FF551B"/>
    <w:rsid w:val="00FF56C2"/>
    <w:rsid w:val="00FF5707"/>
    <w:rsid w:val="00FF5844"/>
    <w:rsid w:val="00FF59F3"/>
    <w:rsid w:val="00FF5CD4"/>
    <w:rsid w:val="00FF62D9"/>
    <w:rsid w:val="00FF6472"/>
    <w:rsid w:val="00FF6638"/>
    <w:rsid w:val="00FF6672"/>
    <w:rsid w:val="00FF6939"/>
    <w:rsid w:val="00FF6D00"/>
    <w:rsid w:val="00FF74FB"/>
    <w:rsid w:val="00FF74FD"/>
    <w:rsid w:val="00FF7E3A"/>
    <w:rsid w:val="00FF7E96"/>
    <w:rsid w:val="00FF7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312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29A566A"/>
  <w15:chartTrackingRefBased/>
  <w15:docId w15:val="{A09B7EF3-4D42-4166-97C5-2FED389D52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1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968DF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968D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qFormat/>
    <w:rsid w:val="00F968D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F968D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F968D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F968D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F968D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F968D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F968D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F968DF"/>
    <w:pPr>
      <w:spacing w:after="120"/>
    </w:pPr>
  </w:style>
  <w:style w:type="character" w:customStyle="1" w:styleId="Heading4Char1">
    <w:name w:val="Heading 4 Char1"/>
    <w:link w:val="Heading4"/>
    <w:rsid w:val="00F74D3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rsid w:val="00770BD7"/>
    <w:rPr>
      <w:rFonts w:cs="EucrosiaUPC"/>
      <w:b/>
      <w:bCs/>
      <w:sz w:val="32"/>
      <w:szCs w:val="32"/>
    </w:rPr>
  </w:style>
  <w:style w:type="character" w:customStyle="1" w:styleId="Heading6Char1">
    <w:name w:val="Heading 6 Char1"/>
    <w:link w:val="Heading6"/>
    <w:rsid w:val="00F74D3A"/>
    <w:rPr>
      <w:rFonts w:cs="EucrosiaUPC"/>
      <w:b/>
      <w:bCs/>
      <w:sz w:val="32"/>
      <w:szCs w:val="32"/>
      <w:u w:val="single"/>
    </w:rPr>
  </w:style>
  <w:style w:type="character" w:customStyle="1" w:styleId="Heading7Char1">
    <w:name w:val="Heading 7 Char1"/>
    <w:link w:val="Heading7"/>
    <w:rsid w:val="00F74D3A"/>
    <w:rPr>
      <w:rFonts w:cs="EucrosiaUPC"/>
      <w:b/>
      <w:bCs/>
      <w:sz w:val="30"/>
      <w:szCs w:val="30"/>
    </w:rPr>
  </w:style>
  <w:style w:type="character" w:customStyle="1" w:styleId="Heading8Char">
    <w:name w:val="Heading 8 Char"/>
    <w:link w:val="Heading8"/>
    <w:rsid w:val="0011724C"/>
    <w:rPr>
      <w:rFonts w:cs="EucrosiaUPC"/>
      <w:b/>
      <w:bCs/>
      <w:sz w:val="32"/>
      <w:szCs w:val="32"/>
    </w:rPr>
  </w:style>
  <w:style w:type="character" w:customStyle="1" w:styleId="Heading9Char1">
    <w:name w:val="Heading 9 Char1"/>
    <w:link w:val="Heading9"/>
    <w:rsid w:val="00F74D3A"/>
    <w:rPr>
      <w:rFonts w:cs="EucrosiaUPC"/>
      <w:b/>
      <w:bCs/>
      <w:sz w:val="30"/>
      <w:szCs w:val="30"/>
    </w:rPr>
  </w:style>
  <w:style w:type="paragraph" w:styleId="Header">
    <w:name w:val="header"/>
    <w:basedOn w:val="Normal"/>
    <w:link w:val="HeaderChar1"/>
    <w:uiPriority w:val="99"/>
    <w:rsid w:val="00F968DF"/>
    <w:pPr>
      <w:tabs>
        <w:tab w:val="center" w:pos="4536"/>
        <w:tab w:val="right" w:pos="9072"/>
      </w:tabs>
    </w:pPr>
  </w:style>
  <w:style w:type="character" w:customStyle="1" w:styleId="HeaderChar1">
    <w:name w:val="Header Char1"/>
    <w:link w:val="Header"/>
    <w:uiPriority w:val="99"/>
    <w:rsid w:val="00F74D3A"/>
    <w:rPr>
      <w:rFonts w:ascii="Arial" w:hAnsi="Arial"/>
      <w:sz w:val="18"/>
      <w:szCs w:val="18"/>
    </w:rPr>
  </w:style>
  <w:style w:type="character" w:customStyle="1" w:styleId="AAAddress">
    <w:name w:val="AA Address"/>
    <w:rsid w:val="00F968D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F968DF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968D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626985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968DF"/>
    <w:rPr>
      <w:rFonts w:cs="Times New Roman"/>
      <w:b/>
      <w:bCs/>
    </w:rPr>
  </w:style>
  <w:style w:type="paragraph" w:styleId="ListBullet">
    <w:name w:val="List Bullet"/>
    <w:basedOn w:val="Normal"/>
    <w:rsid w:val="00F968D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F968D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F968D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F968D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F968D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F968D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F968D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F968DF"/>
    <w:pPr>
      <w:ind w:left="284"/>
    </w:pPr>
  </w:style>
  <w:style w:type="paragraph" w:customStyle="1" w:styleId="AAFrameAddress">
    <w:name w:val="AA Frame Address"/>
    <w:basedOn w:val="Heading1"/>
    <w:rsid w:val="00F968D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968D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F968D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F968D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968D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968D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968DF"/>
    <w:pPr>
      <w:ind w:left="851" w:hanging="284"/>
    </w:pPr>
  </w:style>
  <w:style w:type="paragraph" w:styleId="Index4">
    <w:name w:val="index 4"/>
    <w:basedOn w:val="Normal"/>
    <w:next w:val="Normal"/>
    <w:semiHidden/>
    <w:rsid w:val="00F968DF"/>
    <w:pPr>
      <w:ind w:left="1135" w:hanging="284"/>
    </w:pPr>
  </w:style>
  <w:style w:type="paragraph" w:styleId="Index6">
    <w:name w:val="index 6"/>
    <w:basedOn w:val="Normal"/>
    <w:next w:val="Normal"/>
    <w:semiHidden/>
    <w:rsid w:val="00F968DF"/>
    <w:pPr>
      <w:ind w:left="1702" w:hanging="284"/>
    </w:pPr>
  </w:style>
  <w:style w:type="paragraph" w:styleId="Index5">
    <w:name w:val="index 5"/>
    <w:basedOn w:val="Normal"/>
    <w:next w:val="Normal"/>
    <w:semiHidden/>
    <w:rsid w:val="00F968DF"/>
    <w:pPr>
      <w:ind w:left="1418" w:hanging="284"/>
    </w:pPr>
  </w:style>
  <w:style w:type="paragraph" w:styleId="Index7">
    <w:name w:val="index 7"/>
    <w:basedOn w:val="Normal"/>
    <w:next w:val="Normal"/>
    <w:semiHidden/>
    <w:rsid w:val="00F968DF"/>
    <w:pPr>
      <w:ind w:left="1985" w:hanging="284"/>
    </w:pPr>
  </w:style>
  <w:style w:type="paragraph" w:styleId="Index8">
    <w:name w:val="index 8"/>
    <w:basedOn w:val="Normal"/>
    <w:next w:val="Normal"/>
    <w:semiHidden/>
    <w:rsid w:val="00F968DF"/>
    <w:pPr>
      <w:ind w:left="2269" w:hanging="284"/>
    </w:pPr>
  </w:style>
  <w:style w:type="paragraph" w:styleId="Index9">
    <w:name w:val="index 9"/>
    <w:basedOn w:val="Normal"/>
    <w:next w:val="Normal"/>
    <w:semiHidden/>
    <w:rsid w:val="00F968DF"/>
    <w:pPr>
      <w:ind w:left="2552" w:hanging="284"/>
    </w:pPr>
  </w:style>
  <w:style w:type="paragraph" w:styleId="TOC2">
    <w:name w:val="toc 2"/>
    <w:basedOn w:val="Normal"/>
    <w:next w:val="Normal"/>
    <w:semiHidden/>
    <w:rsid w:val="00F968D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968D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968DF"/>
    <w:pPr>
      <w:ind w:left="851"/>
    </w:pPr>
  </w:style>
  <w:style w:type="paragraph" w:styleId="TOC5">
    <w:name w:val="toc 5"/>
    <w:basedOn w:val="Normal"/>
    <w:next w:val="Normal"/>
    <w:semiHidden/>
    <w:rsid w:val="00F968DF"/>
    <w:pPr>
      <w:ind w:left="1134"/>
    </w:pPr>
  </w:style>
  <w:style w:type="paragraph" w:styleId="TOC6">
    <w:name w:val="toc 6"/>
    <w:basedOn w:val="Normal"/>
    <w:next w:val="Normal"/>
    <w:semiHidden/>
    <w:rsid w:val="00F968DF"/>
    <w:pPr>
      <w:ind w:left="1418"/>
    </w:pPr>
  </w:style>
  <w:style w:type="paragraph" w:styleId="TOC7">
    <w:name w:val="toc 7"/>
    <w:basedOn w:val="Normal"/>
    <w:next w:val="Normal"/>
    <w:semiHidden/>
    <w:rsid w:val="00F968DF"/>
    <w:pPr>
      <w:ind w:left="1701"/>
    </w:pPr>
  </w:style>
  <w:style w:type="paragraph" w:styleId="TOC8">
    <w:name w:val="toc 8"/>
    <w:basedOn w:val="Normal"/>
    <w:next w:val="Normal"/>
    <w:semiHidden/>
    <w:rsid w:val="00F968DF"/>
    <w:pPr>
      <w:ind w:left="1985"/>
    </w:pPr>
  </w:style>
  <w:style w:type="paragraph" w:styleId="TOC9">
    <w:name w:val="toc 9"/>
    <w:basedOn w:val="Normal"/>
    <w:next w:val="Normal"/>
    <w:semiHidden/>
    <w:rsid w:val="00F968DF"/>
    <w:pPr>
      <w:ind w:left="2268"/>
    </w:pPr>
  </w:style>
  <w:style w:type="paragraph" w:styleId="TableofFigures">
    <w:name w:val="table of figures"/>
    <w:basedOn w:val="Normal"/>
    <w:next w:val="Normal"/>
    <w:semiHidden/>
    <w:rsid w:val="00F968DF"/>
    <w:pPr>
      <w:ind w:left="567" w:hanging="567"/>
    </w:pPr>
  </w:style>
  <w:style w:type="paragraph" w:styleId="ListBullet5">
    <w:name w:val="List Bullet 5"/>
    <w:basedOn w:val="Normal"/>
    <w:rsid w:val="00F968D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rsid w:val="00F968DF"/>
    <w:pPr>
      <w:ind w:firstLine="284"/>
    </w:pPr>
  </w:style>
  <w:style w:type="character" w:customStyle="1" w:styleId="BodyTextFirstIndentChar1">
    <w:name w:val="Body Text First Indent Char1"/>
    <w:link w:val="BodyTextFirstIndent"/>
    <w:rsid w:val="00F74D3A"/>
    <w:rPr>
      <w:rFonts w:ascii="Arial" w:eastAsia="Times New Roman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F74D3A"/>
    <w:rPr>
      <w:rFonts w:ascii="Arial" w:eastAsia="Times New Roman" w:hAnsi="Arial" w:cs="Angsana New"/>
      <w:sz w:val="18"/>
      <w:szCs w:val="22"/>
    </w:rPr>
  </w:style>
  <w:style w:type="paragraph" w:styleId="BodyTextIndent">
    <w:name w:val="Body Text Indent"/>
    <w:aliases w:val="i"/>
    <w:basedOn w:val="Normal"/>
    <w:link w:val="BodyTextIndentChar1"/>
    <w:rsid w:val="00F968DF"/>
    <w:pPr>
      <w:spacing w:after="120"/>
      <w:ind w:left="283"/>
    </w:pPr>
  </w:style>
  <w:style w:type="character" w:customStyle="1" w:styleId="BodyTextIndentChar1">
    <w:name w:val="Body Text Indent Char1"/>
    <w:aliases w:val="i Char1"/>
    <w:link w:val="BodyTextIndent"/>
    <w:rsid w:val="00F74D3A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968DF"/>
    <w:pPr>
      <w:ind w:left="284" w:firstLine="284"/>
    </w:pPr>
  </w:style>
  <w:style w:type="character" w:customStyle="1" w:styleId="BodyTextFirstIndent2Char1">
    <w:name w:val="Body Text First Indent 2 Char1"/>
    <w:link w:val="BodyTextFirstIndent2"/>
    <w:rsid w:val="00F74D3A"/>
    <w:rPr>
      <w:rFonts w:ascii="Arial" w:hAnsi="Arial"/>
      <w:sz w:val="18"/>
      <w:szCs w:val="18"/>
    </w:rPr>
  </w:style>
  <w:style w:type="character" w:styleId="Strong">
    <w:name w:val="Strong"/>
    <w:qFormat/>
    <w:rsid w:val="00F968DF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968D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968D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F968DF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968D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F968D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968D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968D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968DF"/>
    <w:pPr>
      <w:framePr w:h="1054" w:wrap="around" w:y="5920"/>
    </w:pPr>
  </w:style>
  <w:style w:type="paragraph" w:customStyle="1" w:styleId="ReportHeading3">
    <w:name w:val="ReportHeading3"/>
    <w:basedOn w:val="ReportHeading2"/>
    <w:rsid w:val="00F968DF"/>
    <w:pPr>
      <w:framePr w:h="443" w:wrap="around" w:y="8223"/>
    </w:pPr>
  </w:style>
  <w:style w:type="paragraph" w:customStyle="1" w:styleId="a">
    <w:name w:val="¢éÍ¤ÇÒÁ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968D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968D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968D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968DF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968DF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rsid w:val="00D805F2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link w:val="BodyText3"/>
    <w:rsid w:val="00F74D3A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F968DF"/>
  </w:style>
  <w:style w:type="paragraph" w:customStyle="1" w:styleId="ASSETS">
    <w:name w:val="ASSETS"/>
    <w:basedOn w:val="Normal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rsid w:val="00F968D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link w:val="BodyTextIndent2"/>
    <w:rsid w:val="00F74D3A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F74D3A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C72A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67"/>
      </w:tabs>
      <w:spacing w:after="0"/>
      <w:jc w:val="thaiDistribute"/>
    </w:pPr>
    <w:rPr>
      <w:rFonts w:ascii="Angsana New" w:hAnsi="Angsana New"/>
      <w:b/>
      <w:bCs/>
      <w:i/>
      <w:iCs/>
      <w:sz w:val="30"/>
      <w:szCs w:val="30"/>
    </w:rPr>
  </w:style>
  <w:style w:type="character" w:customStyle="1" w:styleId="AccPolicyHeadingChar">
    <w:name w:val="Acc Policy Heading Char"/>
    <w:link w:val="AccPolicyHeading"/>
    <w:rsid w:val="00C72A60"/>
    <w:rPr>
      <w:rFonts w:ascii="Angsana New" w:hAnsi="Angsana New" w:cs="Angsana New"/>
      <w:b/>
      <w:bCs/>
      <w:i/>
      <w:iCs/>
      <w:sz w:val="30"/>
      <w:szCs w:val="30"/>
      <w:lang w:val="en-US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gnature">
    <w:name w:val="Signature"/>
    <w:basedOn w:val="Normal"/>
    <w:link w:val="SignatureChar1"/>
    <w:rsid w:val="003057D6"/>
    <w:pPr>
      <w:spacing w:line="240" w:lineRule="auto"/>
    </w:pPr>
  </w:style>
  <w:style w:type="character" w:customStyle="1" w:styleId="SignatureChar1">
    <w:name w:val="Signature Char1"/>
    <w:link w:val="Signature"/>
    <w:rsid w:val="00F74D3A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rsid w:val="00F74D3A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rsid w:val="00F74D3A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9F3F93"/>
    <w:pPr>
      <w:ind w:left="567" w:right="0"/>
      <w:jc w:val="thaiDistribute"/>
    </w:pPr>
    <w:rPr>
      <w:rFonts w:ascii="Angsana New" w:hAnsi="Angsana New"/>
      <w:bCs w:val="0"/>
      <w:i w:val="0"/>
      <w:iCs w:val="0"/>
      <w:sz w:val="30"/>
      <w:szCs w:val="30"/>
      <w:lang w:eastAsia="en-US"/>
    </w:rPr>
  </w:style>
  <w:style w:type="character" w:customStyle="1" w:styleId="AccPolicyalternativeChar">
    <w:name w:val="Acc Policy alternative Char"/>
    <w:link w:val="AccPolicyalternative"/>
    <w:rsid w:val="009F3F93"/>
    <w:rPr>
      <w:rFonts w:ascii="Angsana New" w:hAnsi="Angsana New" w:cs="Angsana New"/>
      <w:bCs/>
      <w:i/>
      <w:iCs/>
      <w:sz w:val="30"/>
      <w:szCs w:val="30"/>
      <w:lang w:val="en-US" w:eastAsia="en-US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F74D3A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styleId="List2">
    <w:name w:val="List 2"/>
    <w:basedOn w:val="Normal"/>
    <w:rsid w:val="005B7219"/>
    <w:pPr>
      <w:ind w:left="720" w:hanging="360"/>
    </w:pPr>
  </w:style>
  <w:style w:type="paragraph" w:styleId="ListContinue2">
    <w:name w:val="List Continue 2"/>
    <w:basedOn w:val="Normal"/>
    <w:rsid w:val="00DF70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720"/>
    </w:pPr>
    <w:rPr>
      <w:rFonts w:ascii="Times New Roman" w:hAnsi="Times New Roman"/>
      <w:sz w:val="28"/>
      <w:szCs w:val="28"/>
      <w:lang w:val="en-GB"/>
    </w:rPr>
  </w:style>
  <w:style w:type="paragraph" w:customStyle="1" w:styleId="E0">
    <w:name w:val="??E"/>
    <w:basedOn w:val="Normal"/>
    <w:rsid w:val="00524A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4"/>
      <w:szCs w:val="24"/>
      <w:lang w:val="th-TH"/>
    </w:rPr>
  </w:style>
  <w:style w:type="paragraph" w:styleId="EnvelopeReturn">
    <w:name w:val="envelope return"/>
    <w:basedOn w:val="Normal"/>
    <w:rsid w:val="006D106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styleId="NormalWeb">
    <w:name w:val="Normal (Web)"/>
    <w:basedOn w:val="Normal"/>
    <w:uiPriority w:val="99"/>
    <w:rsid w:val="001B2F3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character" w:styleId="CommentReference">
    <w:name w:val="annotation reference"/>
    <w:uiPriority w:val="99"/>
    <w:rsid w:val="00C52527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rsid w:val="00C52527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locked/>
    <w:rsid w:val="00F74D3A"/>
    <w:rPr>
      <w:rFonts w:ascii="Arial" w:hAnsi="Arial" w:cs="Cordia New"/>
      <w:szCs w:val="23"/>
    </w:rPr>
  </w:style>
  <w:style w:type="paragraph" w:styleId="CommentSubject">
    <w:name w:val="annotation subject"/>
    <w:basedOn w:val="CommentText"/>
    <w:next w:val="CommentText"/>
    <w:link w:val="CommentSubjectChar"/>
    <w:rsid w:val="00C52527"/>
    <w:rPr>
      <w:b/>
      <w:bCs/>
    </w:rPr>
  </w:style>
  <w:style w:type="character" w:customStyle="1" w:styleId="CommentSubjectChar">
    <w:name w:val="Comment Subject Char"/>
    <w:link w:val="CommentSubject"/>
    <w:locked/>
    <w:rsid w:val="00F74D3A"/>
    <w:rPr>
      <w:rFonts w:ascii="Arial" w:hAnsi="Arial" w:cs="Cordia New"/>
      <w:b/>
      <w:bCs/>
      <w:szCs w:val="23"/>
    </w:rPr>
  </w:style>
  <w:style w:type="paragraph" w:styleId="ListParagraph">
    <w:name w:val="List Paragraph"/>
    <w:basedOn w:val="Normal"/>
    <w:uiPriority w:val="34"/>
    <w:qFormat/>
    <w:rsid w:val="0054355C"/>
    <w:pPr>
      <w:ind w:left="720"/>
      <w:contextualSpacing/>
    </w:pPr>
    <w:rPr>
      <w:szCs w:val="22"/>
    </w:rPr>
  </w:style>
  <w:style w:type="paragraph" w:customStyle="1" w:styleId="Default">
    <w:name w:val="Default"/>
    <w:rsid w:val="00466589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HTMLPreformatted">
    <w:name w:val="HTML Preformatted"/>
    <w:basedOn w:val="Normal"/>
    <w:rsid w:val="00467BC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paragraph" w:styleId="PlainText">
    <w:name w:val="Plain Text"/>
    <w:basedOn w:val="Normal"/>
    <w:link w:val="PlainTextChar"/>
    <w:rsid w:val="00554D5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rsid w:val="00554D51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7B3EFB"/>
    <w:rPr>
      <w:rFonts w:ascii="Arial" w:hAnsi="Arial"/>
      <w:sz w:val="18"/>
      <w:szCs w:val="22"/>
    </w:rPr>
  </w:style>
  <w:style w:type="character" w:customStyle="1" w:styleId="Heading1Char1">
    <w:name w:val="Heading 1 Char1"/>
    <w:uiPriority w:val="99"/>
    <w:rsid w:val="00F74D3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F74D3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F74D3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5Char1">
    <w:name w:val="Heading 5 Char1"/>
    <w:rsid w:val="00F74D3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8Char1">
    <w:name w:val="Heading 8 Char1"/>
    <w:rsid w:val="00F74D3A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FooterChar1">
    <w:name w:val="Footer Char1"/>
    <w:uiPriority w:val="99"/>
    <w:rsid w:val="00F74D3A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74D3A"/>
    <w:rPr>
      <w:rFonts w:ascii="Book Antiqua" w:eastAsia="Times New Roman" w:hAnsi="Book Antiqua" w:cs="Times New Roman"/>
      <w:szCs w:val="22"/>
    </w:rPr>
  </w:style>
  <w:style w:type="character" w:customStyle="1" w:styleId="shorttext1">
    <w:name w:val="short_text1"/>
    <w:rsid w:val="00F74D3A"/>
    <w:rPr>
      <w:sz w:val="29"/>
      <w:szCs w:val="29"/>
    </w:rPr>
  </w:style>
  <w:style w:type="character" w:customStyle="1" w:styleId="shorttext">
    <w:name w:val="short_text"/>
    <w:basedOn w:val="DefaultParagraphFont"/>
    <w:rsid w:val="00F74D3A"/>
  </w:style>
  <w:style w:type="character" w:customStyle="1" w:styleId="Heading4Char">
    <w:name w:val="Heading 4 Char"/>
    <w:locked/>
    <w:rsid w:val="00F74D3A"/>
    <w:rPr>
      <w:rFonts w:ascii="Arial" w:hAnsi="Arial" w:cs="Times New Roman"/>
      <w:b/>
      <w:bCs/>
      <w:sz w:val="18"/>
      <w:szCs w:val="18"/>
    </w:rPr>
  </w:style>
  <w:style w:type="character" w:customStyle="1" w:styleId="Heading6Char">
    <w:name w:val="Heading 6 Char"/>
    <w:locked/>
    <w:rsid w:val="00F74D3A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F74D3A"/>
    <w:rPr>
      <w:rFonts w:cs="EucrosiaUPC"/>
      <w:b/>
      <w:bCs/>
      <w:sz w:val="30"/>
      <w:szCs w:val="30"/>
      <w:lang w:bidi="th-TH"/>
    </w:rPr>
  </w:style>
  <w:style w:type="character" w:customStyle="1" w:styleId="Heading9Char">
    <w:name w:val="Heading 9 Char"/>
    <w:locked/>
    <w:rsid w:val="00F74D3A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uiPriority w:val="99"/>
    <w:locked/>
    <w:rsid w:val="00F74D3A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ocked/>
    <w:rsid w:val="00F74D3A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locked/>
    <w:rsid w:val="00F74D3A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ocked/>
    <w:rsid w:val="00F74D3A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locked/>
    <w:rsid w:val="00F74D3A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F74D3A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locked/>
    <w:rsid w:val="00F74D3A"/>
    <w:rPr>
      <w:rFonts w:ascii="Arial" w:hAnsi="Arial" w:cs="Times New Roman"/>
      <w:sz w:val="18"/>
      <w:szCs w:val="18"/>
    </w:rPr>
  </w:style>
  <w:style w:type="character" w:customStyle="1" w:styleId="hps">
    <w:name w:val="hps"/>
    <w:rsid w:val="00F74D3A"/>
    <w:rPr>
      <w:rFonts w:cs="Times New Roman"/>
    </w:rPr>
  </w:style>
  <w:style w:type="character" w:customStyle="1" w:styleId="gt-icon-text1">
    <w:name w:val="gt-icon-text1"/>
    <w:rsid w:val="00F74D3A"/>
    <w:rPr>
      <w:rFonts w:cs="Times New Roman"/>
    </w:rPr>
  </w:style>
  <w:style w:type="character" w:customStyle="1" w:styleId="longtext">
    <w:name w:val="long_text"/>
    <w:rsid w:val="00F74D3A"/>
    <w:rPr>
      <w:rFonts w:cs="Times New Roman"/>
    </w:rPr>
  </w:style>
  <w:style w:type="character" w:customStyle="1" w:styleId="CharChar22">
    <w:name w:val="Char Char22"/>
    <w:rsid w:val="00F74D3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74D3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F74D3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F74D3A"/>
  </w:style>
  <w:style w:type="character" w:styleId="Emphasis">
    <w:name w:val="Emphasis"/>
    <w:uiPriority w:val="20"/>
    <w:qFormat/>
    <w:rsid w:val="00F74D3A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74D3A"/>
  </w:style>
  <w:style w:type="character" w:styleId="Hyperlink">
    <w:name w:val="Hyperlink"/>
    <w:uiPriority w:val="99"/>
    <w:unhideWhenUsed/>
    <w:rsid w:val="00F74D3A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rsid w:val="00F74D3A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F74D3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F74D3A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A410A0"/>
    <w:rPr>
      <w:rFonts w:ascii="Calibri" w:eastAsia="Calibri" w:hAnsi="Calibri" w:cs="Cordia New"/>
      <w:lang w:val="en-GB" w:eastAsia="en-GB"/>
    </w:rPr>
    <w:tblPr>
      <w:tblInd w:w="0" w:type="dxa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otnoteReference">
    <w:name w:val="footnote reference"/>
    <w:uiPriority w:val="99"/>
    <w:semiHidden/>
    <w:unhideWhenUsed/>
    <w:rsid w:val="003060F6"/>
    <w:rPr>
      <w:vertAlign w:val="superscript"/>
    </w:rPr>
  </w:style>
  <w:style w:type="character" w:customStyle="1" w:styleId="fontstyle01">
    <w:name w:val="fontstyle01"/>
    <w:basedOn w:val="DefaultParagraphFont"/>
    <w:rsid w:val="00C37AA4"/>
    <w:rPr>
      <w:rFonts w:ascii="CordiaNew" w:hAnsi="CordiaNew" w:hint="default"/>
      <w:b w:val="0"/>
      <w:bCs w:val="0"/>
      <w:i w:val="0"/>
      <w:iCs w:val="0"/>
      <w:color w:val="000000"/>
      <w:sz w:val="32"/>
      <w:szCs w:val="32"/>
    </w:rPr>
  </w:style>
  <w:style w:type="table" w:customStyle="1" w:styleId="TableGrid1">
    <w:name w:val="Table Grid1"/>
    <w:basedOn w:val="TableNormal"/>
    <w:next w:val="TableGrid"/>
    <w:uiPriority w:val="39"/>
    <w:rsid w:val="00F156E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86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87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1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3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56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90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05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1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3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1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2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5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8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8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41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1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7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92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4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51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7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46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9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65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34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4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442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3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3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19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564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6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9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0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0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055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5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8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0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3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8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8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0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3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5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3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09070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26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150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9400389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798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1331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72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92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86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70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3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4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9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6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3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6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68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70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6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83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7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4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header" Target="header2.xml"/><Relationship Id="rId3" Type="http://schemas.openxmlformats.org/officeDocument/2006/relationships/styles" Target="style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B0B09D-986E-4624-9C69-B0079606B7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3548</TotalTime>
  <Pages>42</Pages>
  <Words>6219</Words>
  <Characters>35452</Characters>
  <Application>Microsoft Office Word</Application>
  <DocSecurity>0</DocSecurity>
  <Lines>295</Lines>
  <Paragraphs>83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ปูนซิเมนต์ไทย จำกัด (มหาชน) และบริษัทย่อย</vt:lpstr>
    </vt:vector>
  </TitlesOfParts>
  <Company>SCG</Company>
  <LinksUpToDate>false</LinksUpToDate>
  <CharactersWithSpaces>41588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ปูนซิเมนต์ไทย จำกัด (มหาชน) และบริษัทย่อย</dc:title>
  <dc:subject/>
  <dc:creator>Sutunya, Yimpaiboon</dc:creator>
  <cp:keywords/>
  <dc:description/>
  <cp:lastModifiedBy>Pornphan T</cp:lastModifiedBy>
  <cp:revision>517</cp:revision>
  <cp:lastPrinted>2019-10-31T01:09:00Z</cp:lastPrinted>
  <dcterms:created xsi:type="dcterms:W3CDTF">2019-05-07T08:08:00Z</dcterms:created>
  <dcterms:modified xsi:type="dcterms:W3CDTF">2019-11-05T03:34:00Z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