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9D2" w:rsidRPr="00696557" w:rsidRDefault="00FC19D2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66904" w:rsidRPr="002257FF" w:rsidTr="007F33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66904" w:rsidRPr="002257FF" w:rsidRDefault="00DD0EDE" w:rsidP="00696557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OLE_LINK1"/>
            <w:bookmarkStart w:id="1" w:name="OLE_LINK2"/>
            <w:r w:rsidRPr="00DD0E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B66904" w:rsidRPr="0022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6904" w:rsidRPr="0022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E10896" w:rsidRPr="002257FF" w:rsidRDefault="00E10896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:rsidR="00CC1814" w:rsidRPr="002257FF" w:rsidRDefault="00CC1814" w:rsidP="0069655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</w:pPr>
      <w:r w:rsidRPr="002257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บริษัท ซันสวีท จำกัด (มหาชน) </w:t>
      </w:r>
      <w:r w:rsidR="0010179A" w:rsidRPr="002257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(</w:t>
      </w:r>
      <w:r w:rsidR="00C0347E" w:rsidRPr="002257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“</w:t>
      </w:r>
      <w:r w:rsidRPr="002257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บริษัท</w:t>
      </w:r>
      <w:r w:rsidR="00C0347E" w:rsidRPr="002257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”</w:t>
      </w:r>
      <w:r w:rsidR="0010179A" w:rsidRPr="002257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)</w:t>
      </w:r>
      <w:r w:rsidRPr="002257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เป็นบริษัทมหาชนจำกัด และเป็นบริษัทจดทะเบียนในตลาดหลักทรัพย์แห่งประเทศไทย ประกอบกิจการและจัดตั้งขึ้นในประเทศไทย เมื่อวันที่ </w:t>
      </w:r>
      <w:r w:rsidR="00DD0EDE" w:rsidRPr="00DD0E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Pr="002257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ธันวาคม พ.ศ. </w:t>
      </w:r>
      <w:r w:rsidR="00DD0EDE" w:rsidRPr="00DD0E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2540</w:t>
      </w:r>
      <w:r w:rsidRPr="002257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โดยมีที่อยู่ตามที่ได้จดทะเบียนดังนี้</w:t>
      </w:r>
    </w:p>
    <w:p w:rsidR="00824D8B" w:rsidRPr="002257FF" w:rsidRDefault="00824D8B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p w:rsidR="00E10896" w:rsidRPr="002257FF" w:rsidRDefault="00E51B84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เลขที่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="00EB2656" w:rsidRPr="002257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4603D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หมู่ที่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24603D" w:rsidRPr="002257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4603D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ตำบลทุ่งสะโตก อำเภอสันป่าตอง จังหวัดเชียงใหม่</w:t>
      </w:r>
      <w:r w:rsidR="001B5E49" w:rsidRPr="002257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50120</w:t>
      </w:r>
      <w:r w:rsidR="001B5E49" w:rsidRPr="002257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:rsidR="001B5E49" w:rsidRPr="002257FF" w:rsidRDefault="001B5E49" w:rsidP="00696557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356720" w:rsidRPr="00CA703F" w:rsidRDefault="0088743C" w:rsidP="00696557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การดำเนินธุรกิจหลักของบริษัทและบริษัทย่อย </w:t>
      </w:r>
      <w:r w:rsidR="0010179A" w:rsidRPr="002257FF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C0347E" w:rsidRPr="002257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“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C0347E" w:rsidRPr="002257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”</w:t>
      </w:r>
      <w:r w:rsidR="0010179A" w:rsidRPr="002257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คือ </w:t>
      </w:r>
      <w:r w:rsidR="00941859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="00C313AA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ผลิตและจำหน่าย</w:t>
      </w:r>
      <w:r w:rsidR="004E1A34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พืชและ</w:t>
      </w:r>
      <w:r w:rsidR="00356720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ผลไม้ทางการเกษตรทั้งสดและแปรรูปทุกชนิด</w:t>
      </w:r>
    </w:p>
    <w:p w:rsidR="00DE3DDF" w:rsidRPr="002257FF" w:rsidRDefault="00DE3DDF" w:rsidP="00696557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4C7F64" w:rsidRPr="002257FF" w:rsidRDefault="00797077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ข้อมูลทางการเงินรวมและข้อมูลทาง</w:t>
      </w:r>
      <w:r w:rsidR="004F06BD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การเงิน</w:t>
      </w:r>
      <w:r w:rsidR="008239E1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เฉพาะกิจการ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ระหว่างกาล</w:t>
      </w:r>
      <w:r w:rsidR="004F06BD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ได้รับอนุมัติจากคณะกรรมการบริษัทเมื่อ</w:t>
      </w:r>
      <w:r w:rsidR="00824D8B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="008F485C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0D4E7D" w:rsidRPr="002257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D4E7D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พฤศจิกายน</w:t>
      </w:r>
      <w:r w:rsidR="00402047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:rsidR="00E10896" w:rsidRPr="002257FF" w:rsidRDefault="00E10896" w:rsidP="0069655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66904" w:rsidRPr="002257FF" w:rsidTr="007F33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66904" w:rsidRPr="002257FF" w:rsidRDefault="00DD0EDE" w:rsidP="00696557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B66904" w:rsidRPr="0022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6904" w:rsidRPr="0022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:rsidR="004C20A7" w:rsidRPr="002257FF" w:rsidRDefault="004C20A7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811CE0" w:rsidRPr="002257FF" w:rsidRDefault="00811CE0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:rsidR="00811CE0" w:rsidRPr="002257FF" w:rsidRDefault="00811CE0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811CE0" w:rsidRPr="002257FF" w:rsidRDefault="00811CE0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88743C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</w:p>
    <w:p w:rsidR="00811CE0" w:rsidRPr="002257FF" w:rsidRDefault="00811CE0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811CE0" w:rsidRPr="002257FF" w:rsidRDefault="00811CE0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066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ฉบับภาษาไทยเป็นหลัก</w:t>
      </w:r>
    </w:p>
    <w:p w:rsidR="002E6368" w:rsidRPr="002257FF" w:rsidRDefault="002E6368" w:rsidP="0069655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66904" w:rsidRPr="002257FF" w:rsidTr="007F33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66904" w:rsidRPr="002257FF" w:rsidRDefault="00DD0EDE" w:rsidP="00696557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B66904" w:rsidRPr="0022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6904" w:rsidRPr="0022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4C20A7" w:rsidRPr="002257FF" w:rsidRDefault="004C20A7" w:rsidP="00696557">
      <w:pPr>
        <w:tabs>
          <w:tab w:val="left" w:pos="85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:rsidR="00811CE0" w:rsidRPr="008066F2" w:rsidRDefault="00811CE0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06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066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06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806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ยกเว้นเรื่องที่อธิบายในหมายเหตุประกอบ</w:t>
      </w:r>
      <w:r w:rsidR="0088743C" w:rsidRPr="00806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ข้อมูลทาง</w:t>
      </w:r>
      <w:r w:rsidRPr="00806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การเงิน</w:t>
      </w:r>
      <w:r w:rsidR="0088743C" w:rsidRPr="00806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ระหว่างกาล</w:t>
      </w:r>
      <w:r w:rsidRPr="00806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</w:p>
    <w:p w:rsidR="003B0B8C" w:rsidRPr="008066F2" w:rsidRDefault="003B0B8C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3B0B8C" w:rsidRPr="008066F2" w:rsidRDefault="0088743C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06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กลุ่มกิจการไม่ได้นำมาตรฐาน</w:t>
      </w:r>
      <w:r w:rsidR="00C0347E" w:rsidRPr="00806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การราย</w:t>
      </w:r>
      <w:r w:rsidRPr="00806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งานทางการเงินใหม่และมาตรฐานการรายงานทางการเงินที่มีการปรับปรุง ซึ่งมีผลบังคับวันที่ </w:t>
      </w:r>
      <w:r w:rsidR="008066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06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806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มาถือปฏิบัติก่อนวันบังคับใช้</w:t>
      </w:r>
      <w:r w:rsidR="002133CF" w:rsidRPr="00806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B0B8C" w:rsidRPr="00806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ผู้บริหารของกลุ่มกิจการกำลังอยู่ระหว่างการประเมินผลกระทบของ</w:t>
      </w:r>
      <w:r w:rsidR="00BD7C2B" w:rsidRPr="00806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การนำ</w:t>
      </w:r>
      <w:r w:rsidR="003B0B8C" w:rsidRPr="00806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มาตรฐาน</w:t>
      </w:r>
      <w:r w:rsidR="00BD7C2B" w:rsidRPr="00806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การรายงานทางการเงิน</w:t>
      </w:r>
      <w:r w:rsidR="003B0B8C" w:rsidRPr="00806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ดังกล่าว</w:t>
      </w:r>
      <w:r w:rsidR="00C3085D" w:rsidRPr="00806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มาใช้</w:t>
      </w:r>
      <w:r w:rsidR="003B0B8C" w:rsidRPr="00806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:rsidR="007A50F8" w:rsidRPr="008066F2" w:rsidRDefault="007A50F8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88743C" w:rsidRPr="002257FF" w:rsidRDefault="0088743C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66904" w:rsidRPr="002257FF" w:rsidTr="007F33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66904" w:rsidRPr="002257FF" w:rsidRDefault="00DD0EDE" w:rsidP="00696557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66904" w:rsidRPr="0022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6904" w:rsidRPr="0022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การเปลี่ยนแปลงนโยบายการบัญชี</w:t>
            </w:r>
          </w:p>
        </w:tc>
      </w:tr>
    </w:tbl>
    <w:p w:rsidR="007A50F8" w:rsidRPr="002257FF" w:rsidRDefault="007A50F8" w:rsidP="0069655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7A50F8" w:rsidRPr="002257FF" w:rsidRDefault="007A50F8" w:rsidP="0069655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</w:pPr>
      <w:r w:rsidRPr="00225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 xml:space="preserve">มาตรฐานการรายงานทางการเงินฉบับที่ </w:t>
      </w:r>
      <w:r w:rsidR="00DD0EDE" w:rsidRPr="00DD0E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>15</w:t>
      </w:r>
      <w:r w:rsidRPr="00225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  <w:t xml:space="preserve"> </w:t>
      </w:r>
      <w:r w:rsidRPr="00225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เรื่อง รายได้จากสัญญาที่ทำกับลูกค้า</w:t>
      </w:r>
    </w:p>
    <w:p w:rsidR="007A50F8" w:rsidRPr="002257FF" w:rsidRDefault="007A50F8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:rsidR="007A50F8" w:rsidRPr="008066F2" w:rsidRDefault="007A50F8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8066F2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กลุ่ม</w:t>
      </w:r>
      <w:r w:rsidR="0088743C" w:rsidRPr="008066F2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กิจการ</w:t>
      </w:r>
      <w:r w:rsidRPr="008066F2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 xml:space="preserve">ได้นำมาตรฐานการรายงานทางการเงินฉบับที่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  <w:t>15</w:t>
      </w:r>
      <w:r w:rsidRPr="008066F2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เรื่อง รายได้จากสัญญาที่ทำกับลูกค้ามาถือปฏิบัติตั้งแต่วันที่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  <w:t>1</w:t>
      </w:r>
      <w:r w:rsidRPr="008066F2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มกราคม พ.ศ.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  <w:t>2562</w:t>
      </w:r>
      <w:r w:rsidRPr="008066F2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8066F2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8066F2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Modified retrospective) </w:t>
      </w:r>
      <w:r w:rsidRPr="008066F2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 xml:space="preserve">และไม่ปรับปรุงข้อมูลเปรียบเทียบ </w:t>
      </w:r>
      <w:r w:rsidR="0088743C" w:rsidRPr="008066F2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</w:t>
      </w:r>
      <w:r w:rsidR="00D47A59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ารไม่ได้ใช้วิธีปฏิบัติที่ผ่อนปร</w:t>
      </w:r>
      <w:r w:rsidR="00D47A59">
        <w:rPr>
          <w:rFonts w:ascii="Browallia New" w:eastAsia="Arial Unicode MS" w:hAnsi="Browallia New" w:cs="Browallia New" w:hint="cs"/>
          <w:color w:val="000000"/>
          <w:sz w:val="26"/>
          <w:szCs w:val="26"/>
          <w:shd w:val="clear" w:color="auto" w:fill="FFFFFF"/>
          <w:cs/>
        </w:rPr>
        <w:t>น</w:t>
      </w:r>
      <w:r w:rsidR="0088743C" w:rsidRPr="008066F2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สำหรับสัญญาที่เสร็จสมบูรณ์แล้วและสัญญาที่มีการเปลี่ยนแปลงภายใต้มาตรฐานการรายงานทางเงินฉบับที่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  <w:t>15</w:t>
      </w:r>
    </w:p>
    <w:p w:rsidR="007A50F8" w:rsidRPr="002257FF" w:rsidRDefault="007A50F8" w:rsidP="00696557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shd w:val="clear" w:color="auto" w:fill="FFFFFF"/>
        </w:rPr>
      </w:pPr>
    </w:p>
    <w:p w:rsidR="0088743C" w:rsidRPr="002257FF" w:rsidRDefault="0088743C" w:rsidP="00696557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shd w:val="clear" w:color="auto" w:fill="FFFFFF"/>
        </w:rPr>
      </w:pPr>
      <w:r w:rsidRPr="002257F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shd w:val="clear" w:color="auto" w:fill="FFFFFF"/>
          <w:cs/>
        </w:rPr>
        <w:t xml:space="preserve">การนำมาตรฐานการรายงานทางการเงินฉบับที่ </w:t>
      </w:r>
      <w:r w:rsidR="00DD0EDE" w:rsidRPr="00DD0ED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shd w:val="clear" w:color="auto" w:fill="FFFFFF"/>
          <w:lang w:val="en-GB"/>
        </w:rPr>
        <w:t>15</w:t>
      </w:r>
      <w:r w:rsidRPr="002257F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shd w:val="clear" w:color="auto" w:fill="FFFFFF"/>
          <w:cs/>
        </w:rPr>
        <w:t xml:space="preserve"> มาถือปฏิบัติมีผลกระทบต่อวิธี</w:t>
      </w:r>
      <w:r w:rsidR="00010779" w:rsidRPr="002257F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shd w:val="clear" w:color="auto" w:fill="FFFFFF"/>
          <w:cs/>
        </w:rPr>
        <w:t>ปฏิบัติ</w:t>
      </w:r>
      <w:r w:rsidRPr="002257F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shd w:val="clear" w:color="auto" w:fill="FFFFFF"/>
          <w:cs/>
        </w:rPr>
        <w:t>ทางบัญชีของกลุ่มก</w:t>
      </w:r>
      <w:r w:rsidR="00010779" w:rsidRPr="002257F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shd w:val="clear" w:color="auto" w:fill="FFFFFF"/>
          <w:cs/>
        </w:rPr>
        <w:t>ิจการที่เป็นสาระสำคัญในเรื่องดัง</w:t>
      </w:r>
      <w:r w:rsidRPr="002257F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shd w:val="clear" w:color="auto" w:fill="FFFFFF"/>
          <w:cs/>
        </w:rPr>
        <w:t>ต่อไปนี้</w:t>
      </w:r>
    </w:p>
    <w:p w:rsidR="0088743C" w:rsidRPr="002257FF" w:rsidRDefault="0088743C" w:rsidP="00696557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shd w:val="clear" w:color="auto" w:fill="FFFFFF"/>
        </w:rPr>
      </w:pPr>
    </w:p>
    <w:p w:rsidR="004555DE" w:rsidRPr="002257FF" w:rsidRDefault="004555DE" w:rsidP="00696557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shd w:val="clear" w:color="auto" w:fill="FFFFFF"/>
          <w:cs/>
        </w:rPr>
      </w:pPr>
      <w:r w:rsidRPr="002257F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shd w:val="clear" w:color="auto" w:fill="FFFFFF"/>
          <w:cs/>
        </w:rPr>
        <w:t>การรับรู้รายได้</w:t>
      </w:r>
    </w:p>
    <w:p w:rsidR="004555DE" w:rsidRPr="002257FF" w:rsidRDefault="004555DE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:rsidR="004555DE" w:rsidRPr="002257FF" w:rsidRDefault="004555DE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</w:pP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รายได้ประกอบด้วยมูลค่ายุติธรรมที่จะได้รับจากการขายสินค้า ซึ่งเกิดจากกิจกรรมตามปกติของกลุ่มกิจการ รายได้จะแสดงด้วยจำนวนเงินสุทธิจากการรับคืน เงินคืนและส่วนลด โดยไม่รวมรายการขายภายในกลุ่มกิจการสำหรับงบการเงินรวม กลุ่มกิจการรับรู้รายได้</w:t>
      </w:r>
      <w:r w:rsidR="00F43672"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จากการขายสินค้าโดยพิจารณาว่า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อำนาจในการควบคุมสินค้า</w:t>
      </w:r>
      <w:r w:rsidR="00F43672"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เป็นของลูกค้าแล้ว</w:t>
      </w:r>
      <w:r w:rsidR="00F72B6C"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="00491625"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โดยแบ่ง</w:t>
      </w:r>
      <w:r w:rsidR="0088743C"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เป็น</w:t>
      </w:r>
      <w:r w:rsidR="00F72B6C"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กรณี</w:t>
      </w:r>
      <w:r w:rsidR="00491625"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ได้ดังนี้</w:t>
      </w:r>
    </w:p>
    <w:p w:rsidR="004555DE" w:rsidRPr="002257FF" w:rsidRDefault="004555DE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:rsidR="004555DE" w:rsidRPr="002257FF" w:rsidRDefault="004555DE" w:rsidP="00696557">
      <w:pPr>
        <w:numPr>
          <w:ilvl w:val="0"/>
          <w:numId w:val="1"/>
        </w:num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กรณีที่บรรจุภัณฑ์ของสินค้ามีการระบุลักษณะเฉพาะ เช่น ที่อยู่ ตราสินค้าของผู้ซื้อ</w:t>
      </w:r>
      <w:r w:rsidR="00F72B6C"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กลุ่มกิจการจะรับรู้รายได้เมื่อสินค้า</w:t>
      </w:r>
      <w:r w:rsidR="008066F2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br/>
      </w:r>
      <w:r w:rsidR="00F72B6C"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ได้บรรจุในบรรจุภัณฑ์แล้ว</w:t>
      </w:r>
    </w:p>
    <w:p w:rsidR="004555DE" w:rsidRPr="002257FF" w:rsidRDefault="00F72B6C" w:rsidP="00696557">
      <w:pPr>
        <w:numPr>
          <w:ilvl w:val="0"/>
          <w:numId w:val="1"/>
        </w:numPr>
        <w:ind w:left="90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กรณีทั่วไป</w:t>
      </w:r>
      <w:r w:rsidR="00491625"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กลุ่มกิจการจะรับรู้รายได้เมื่อ</w:t>
      </w:r>
      <w:r w:rsidR="00353316"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ผู้ซื้อได้</w:t>
      </w:r>
      <w:r w:rsidR="00491625"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ครอบ</w:t>
      </w:r>
      <w:r w:rsidR="004555DE"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ครองสินค้าแล้ว</w:t>
      </w:r>
    </w:p>
    <w:p w:rsidR="004555DE" w:rsidRPr="002257FF" w:rsidRDefault="004555DE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:rsidR="00A14A56" w:rsidRPr="002257FF" w:rsidRDefault="004555DE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รายได้ดอกเบี้ยและรายได้อื่นรับรู้ตามเกณฑ์คงค้าง เว้นแต่จะมีความไม่แน่นอนในการรับชำระ</w:t>
      </w:r>
    </w:p>
    <w:p w:rsidR="00FC19D2" w:rsidRPr="002257FF" w:rsidRDefault="00FC19D2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:rsidR="003006D2" w:rsidRPr="002257FF" w:rsidRDefault="003006D2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shd w:val="clear" w:color="auto" w:fill="FFFFFF"/>
          <w:cs/>
        </w:rPr>
        <w:t>การ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บัญชีสำหรับการรับรู้รายได้จากการขายสินค้า</w:t>
      </w:r>
    </w:p>
    <w:p w:rsidR="003006D2" w:rsidRPr="002257FF" w:rsidRDefault="003006D2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3006D2" w:rsidRPr="002257FF" w:rsidRDefault="003006D2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การบัญชีสำหรับการรับรู้รายได้จากการขายสินค้า - มาตรฐานการรายงานทางการเงิน ฉบับที่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กำหนดให้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กิจการรับรู้รายได้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 xml:space="preserve">เมื่อลูกค้าสามารถควบคุมและได้รับประโยชน์จากสินค้านั้น ซึ่งหมายถึงการขายสินค้าภายใต้บรรจุภัณฑ์และตราสินค้าเฉพาะของลูกค้า </w:t>
      </w:r>
      <w:r w:rsidR="008066F2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br/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ทำให้ในปี</w:t>
      </w:r>
      <w:r w:rsidR="00FC19D2"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พ.ศ.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  <w:t>2561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กลุ่มกิจการต้องรับรู้รายได้จากการขายสินค้าเพิ่มขึ้นเป็นจำนวน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  <w:t>36</w:t>
      </w:r>
      <w:r w:rsidR="005D365F"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>,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  <w:t>912</w:t>
      </w:r>
      <w:r w:rsidR="005D365F"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>,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  <w:t>778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บาท และรับรู้ต้นทุนขายและค่าใช้จ่ายในการขายที่เกี่ยวข้องเพิ่มขึ้นเป็นจำนวน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  <w:t>31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>,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  <w:t>615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>,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  <w:t>799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บาท และ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  <w:t>1</w:t>
      </w:r>
      <w:r w:rsidR="005D365F"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>,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  <w:t>782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>,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GB"/>
        </w:rPr>
        <w:t>633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บาท ตามลำดับ</w:t>
      </w:r>
    </w:p>
    <w:p w:rsidR="009A2347" w:rsidRPr="002257FF" w:rsidRDefault="009A2347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tbl>
      <w:tblPr>
        <w:tblW w:w="9662" w:type="dxa"/>
        <w:tblInd w:w="-72" w:type="dxa"/>
        <w:tblLook w:val="04A0" w:firstRow="1" w:lastRow="0" w:firstColumn="1" w:lastColumn="0" w:noHBand="0" w:noVBand="1"/>
      </w:tblPr>
      <w:tblGrid>
        <w:gridCol w:w="4320"/>
        <w:gridCol w:w="1800"/>
        <w:gridCol w:w="1584"/>
        <w:gridCol w:w="1950"/>
        <w:gridCol w:w="8"/>
      </w:tblGrid>
      <w:tr w:rsidR="00BF1CCB" w:rsidRPr="002257FF" w:rsidTr="00696557">
        <w:tc>
          <w:tcPr>
            <w:tcW w:w="4320" w:type="dxa"/>
          </w:tcPr>
          <w:p w:rsidR="00BF1CCB" w:rsidRPr="002257FF" w:rsidRDefault="00BF1CCB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3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1CCB" w:rsidRPr="002257FF" w:rsidRDefault="00BF1CCB" w:rsidP="00696557">
            <w:pPr>
              <w:tabs>
                <w:tab w:val="left" w:pos="170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876AC0" w:rsidRPr="002257FF" w:rsidTr="00696557">
        <w:trPr>
          <w:gridAfter w:val="1"/>
          <w:wAfter w:w="8" w:type="dxa"/>
        </w:trPr>
        <w:tc>
          <w:tcPr>
            <w:tcW w:w="4320" w:type="dxa"/>
          </w:tcPr>
          <w:p w:rsidR="00876AC0" w:rsidRPr="002257FF" w:rsidRDefault="00876AC0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876AC0" w:rsidRPr="002257FF" w:rsidRDefault="00876AC0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876AC0" w:rsidRPr="002257FF" w:rsidRDefault="00876AC0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</w:tcPr>
          <w:p w:rsidR="00876AC0" w:rsidRPr="002257FF" w:rsidRDefault="00876AC0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876AC0" w:rsidRPr="002257FF" w:rsidTr="00696557">
        <w:trPr>
          <w:gridAfter w:val="1"/>
          <w:wAfter w:w="8" w:type="dxa"/>
        </w:trPr>
        <w:tc>
          <w:tcPr>
            <w:tcW w:w="4320" w:type="dxa"/>
          </w:tcPr>
          <w:p w:rsidR="00876AC0" w:rsidRPr="002257FF" w:rsidRDefault="00876AC0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:rsidR="00FC19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="00876AC0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:rsidR="00876AC0" w:rsidRPr="002257FF" w:rsidRDefault="00876AC0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84" w:type="dxa"/>
          </w:tcPr>
          <w:p w:rsidR="00876AC0" w:rsidRPr="002257FF" w:rsidRDefault="00876AC0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50" w:type="dxa"/>
            <w:shd w:val="clear" w:color="auto" w:fill="auto"/>
          </w:tcPr>
          <w:p w:rsidR="00FC19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876AC0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:rsidR="00876AC0" w:rsidRPr="002257FF" w:rsidRDefault="00876AC0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876AC0" w:rsidRPr="002257FF" w:rsidTr="00696557">
        <w:trPr>
          <w:gridAfter w:val="1"/>
          <w:wAfter w:w="8" w:type="dxa"/>
        </w:trPr>
        <w:tc>
          <w:tcPr>
            <w:tcW w:w="4320" w:type="dxa"/>
          </w:tcPr>
          <w:p w:rsidR="00876AC0" w:rsidRPr="002257FF" w:rsidRDefault="00876AC0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:rsidR="00876AC0" w:rsidRPr="002257FF" w:rsidRDefault="00876AC0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(ตามที่รายงานไว้เดิม)</w:t>
            </w:r>
          </w:p>
        </w:tc>
        <w:tc>
          <w:tcPr>
            <w:tcW w:w="1584" w:type="dxa"/>
          </w:tcPr>
          <w:p w:rsidR="00876AC0" w:rsidRPr="002257FF" w:rsidRDefault="00876AC0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รายการปรับปรุง</w:t>
            </w:r>
          </w:p>
        </w:tc>
        <w:tc>
          <w:tcPr>
            <w:tcW w:w="1950" w:type="dxa"/>
            <w:shd w:val="clear" w:color="auto" w:fill="auto"/>
          </w:tcPr>
          <w:p w:rsidR="00876AC0" w:rsidRPr="002257FF" w:rsidRDefault="00876AC0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(ตามที่ปรับปรุงใหม่)</w:t>
            </w:r>
          </w:p>
        </w:tc>
      </w:tr>
      <w:tr w:rsidR="00876AC0" w:rsidRPr="002257FF" w:rsidTr="00696557">
        <w:trPr>
          <w:gridAfter w:val="1"/>
          <w:wAfter w:w="8" w:type="dxa"/>
        </w:trPr>
        <w:tc>
          <w:tcPr>
            <w:tcW w:w="4320" w:type="dxa"/>
          </w:tcPr>
          <w:p w:rsidR="00876AC0" w:rsidRPr="002257FF" w:rsidRDefault="00876AC0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876AC0" w:rsidRPr="002257FF" w:rsidRDefault="00876AC0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876AC0" w:rsidRPr="002257FF" w:rsidRDefault="00876AC0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</w:tcPr>
          <w:p w:rsidR="00876AC0" w:rsidRPr="002257FF" w:rsidRDefault="00876AC0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76AC0" w:rsidRPr="002257FF" w:rsidTr="00696557">
        <w:trPr>
          <w:gridAfter w:val="1"/>
          <w:wAfter w:w="8" w:type="dxa"/>
        </w:trPr>
        <w:tc>
          <w:tcPr>
            <w:tcW w:w="4320" w:type="dxa"/>
          </w:tcPr>
          <w:p w:rsidR="00876AC0" w:rsidRPr="00CA703F" w:rsidRDefault="00876AC0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876AC0" w:rsidRPr="00CA703F" w:rsidRDefault="00876AC0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876AC0" w:rsidRPr="00CA703F" w:rsidRDefault="00876AC0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FAFAFA"/>
          </w:tcPr>
          <w:p w:rsidR="00876AC0" w:rsidRPr="00CA703F" w:rsidRDefault="00876AC0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876AC0" w:rsidRPr="002257FF" w:rsidTr="00696557">
        <w:trPr>
          <w:gridAfter w:val="1"/>
          <w:wAfter w:w="8" w:type="dxa"/>
        </w:trPr>
        <w:tc>
          <w:tcPr>
            <w:tcW w:w="4320" w:type="dxa"/>
          </w:tcPr>
          <w:p w:rsidR="00876AC0" w:rsidRPr="002257FF" w:rsidRDefault="00876AC0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กำไรสะสม - ยังไม่ได้จัดสรร</w:t>
            </w:r>
          </w:p>
        </w:tc>
        <w:tc>
          <w:tcPr>
            <w:tcW w:w="1800" w:type="dxa"/>
          </w:tcPr>
          <w:p w:rsidR="00876AC0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876AC0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876AC0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584" w:type="dxa"/>
          </w:tcPr>
          <w:p w:rsidR="00876AC0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B57E6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AB57E6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950" w:type="dxa"/>
            <w:shd w:val="clear" w:color="auto" w:fill="FAFAFA"/>
          </w:tcPr>
          <w:p w:rsidR="00876AC0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AB57E6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AB57E6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</w:tr>
    </w:tbl>
    <w:p w:rsidR="00696557" w:rsidRDefault="00696557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:rsidR="00FB7773" w:rsidRPr="002257FF" w:rsidRDefault="00696557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br w:type="page"/>
      </w:r>
    </w:p>
    <w:tbl>
      <w:tblPr>
        <w:tblW w:w="9662" w:type="dxa"/>
        <w:tblInd w:w="-72" w:type="dxa"/>
        <w:tblLook w:val="04A0" w:firstRow="1" w:lastRow="0" w:firstColumn="1" w:lastColumn="0" w:noHBand="0" w:noVBand="1"/>
      </w:tblPr>
      <w:tblGrid>
        <w:gridCol w:w="4320"/>
        <w:gridCol w:w="1858"/>
        <w:gridCol w:w="1598"/>
        <w:gridCol w:w="1858"/>
        <w:gridCol w:w="28"/>
      </w:tblGrid>
      <w:tr w:rsidR="00876AC0" w:rsidRPr="002257FF" w:rsidTr="00696557">
        <w:tc>
          <w:tcPr>
            <w:tcW w:w="4320" w:type="dxa"/>
          </w:tcPr>
          <w:p w:rsidR="00876AC0" w:rsidRPr="002257FF" w:rsidRDefault="00876AC0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3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6AC0" w:rsidRPr="002257FF" w:rsidRDefault="00876AC0" w:rsidP="00696557">
            <w:pPr>
              <w:tabs>
                <w:tab w:val="left" w:pos="170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76AC0" w:rsidRPr="002257FF" w:rsidTr="00696557">
        <w:trPr>
          <w:gridAfter w:val="1"/>
          <w:wAfter w:w="28" w:type="dxa"/>
        </w:trPr>
        <w:tc>
          <w:tcPr>
            <w:tcW w:w="4320" w:type="dxa"/>
          </w:tcPr>
          <w:p w:rsidR="00876AC0" w:rsidRPr="002257FF" w:rsidRDefault="00876AC0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tcBorders>
              <w:top w:val="single" w:sz="4" w:space="0" w:color="auto"/>
            </w:tcBorders>
            <w:shd w:val="clear" w:color="auto" w:fill="auto"/>
          </w:tcPr>
          <w:p w:rsidR="00876AC0" w:rsidRPr="002257FF" w:rsidRDefault="00876AC0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:rsidR="00876AC0" w:rsidRPr="002257FF" w:rsidRDefault="00876AC0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tcBorders>
              <w:top w:val="single" w:sz="4" w:space="0" w:color="auto"/>
            </w:tcBorders>
            <w:shd w:val="clear" w:color="auto" w:fill="auto"/>
          </w:tcPr>
          <w:p w:rsidR="00876AC0" w:rsidRPr="002257FF" w:rsidRDefault="00876AC0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876AC0" w:rsidRPr="002257FF" w:rsidTr="00696557">
        <w:trPr>
          <w:gridAfter w:val="1"/>
          <w:wAfter w:w="28" w:type="dxa"/>
        </w:trPr>
        <w:tc>
          <w:tcPr>
            <w:tcW w:w="4320" w:type="dxa"/>
          </w:tcPr>
          <w:p w:rsidR="00876AC0" w:rsidRPr="002257FF" w:rsidRDefault="00876AC0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shd w:val="clear" w:color="auto" w:fill="auto"/>
          </w:tcPr>
          <w:p w:rsidR="00FC19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="00876AC0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:rsidR="00876AC0" w:rsidRPr="002257FF" w:rsidRDefault="00876AC0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98" w:type="dxa"/>
          </w:tcPr>
          <w:p w:rsidR="00876AC0" w:rsidRPr="002257FF" w:rsidRDefault="00876AC0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shd w:val="clear" w:color="auto" w:fill="auto"/>
          </w:tcPr>
          <w:p w:rsidR="00FC19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876AC0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:rsidR="00876AC0" w:rsidRPr="002257FF" w:rsidRDefault="00876AC0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876AC0" w:rsidRPr="002257FF" w:rsidTr="00696557">
        <w:trPr>
          <w:gridAfter w:val="1"/>
          <w:wAfter w:w="28" w:type="dxa"/>
        </w:trPr>
        <w:tc>
          <w:tcPr>
            <w:tcW w:w="4320" w:type="dxa"/>
          </w:tcPr>
          <w:p w:rsidR="00876AC0" w:rsidRPr="002257FF" w:rsidRDefault="00876AC0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8" w:type="dxa"/>
            <w:shd w:val="clear" w:color="auto" w:fill="auto"/>
          </w:tcPr>
          <w:p w:rsidR="00876AC0" w:rsidRPr="002257FF" w:rsidRDefault="00876AC0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(ตามที่รายงานไว้เดิม)</w:t>
            </w:r>
          </w:p>
        </w:tc>
        <w:tc>
          <w:tcPr>
            <w:tcW w:w="1598" w:type="dxa"/>
          </w:tcPr>
          <w:p w:rsidR="00876AC0" w:rsidRPr="002257FF" w:rsidRDefault="00876AC0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รายการปรับปรุง</w:t>
            </w:r>
          </w:p>
        </w:tc>
        <w:tc>
          <w:tcPr>
            <w:tcW w:w="1858" w:type="dxa"/>
            <w:shd w:val="clear" w:color="auto" w:fill="auto"/>
          </w:tcPr>
          <w:p w:rsidR="00876AC0" w:rsidRPr="002257FF" w:rsidRDefault="00876AC0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(ตามที่ปรับปรุงใหม่)</w:t>
            </w:r>
          </w:p>
        </w:tc>
      </w:tr>
      <w:tr w:rsidR="00876AC0" w:rsidRPr="002257FF" w:rsidTr="00696557">
        <w:trPr>
          <w:gridAfter w:val="1"/>
          <w:wAfter w:w="28" w:type="dxa"/>
        </w:trPr>
        <w:tc>
          <w:tcPr>
            <w:tcW w:w="4320" w:type="dxa"/>
          </w:tcPr>
          <w:p w:rsidR="00876AC0" w:rsidRPr="002257FF" w:rsidRDefault="00876AC0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auto"/>
          </w:tcPr>
          <w:p w:rsidR="00876AC0" w:rsidRPr="002257FF" w:rsidRDefault="00876AC0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876AC0" w:rsidRPr="002257FF" w:rsidRDefault="00876AC0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auto"/>
          </w:tcPr>
          <w:p w:rsidR="00876AC0" w:rsidRPr="002257FF" w:rsidRDefault="00876AC0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A703F" w:rsidRPr="002257FF" w:rsidTr="00696557">
        <w:trPr>
          <w:gridAfter w:val="1"/>
          <w:wAfter w:w="28" w:type="dxa"/>
        </w:trPr>
        <w:tc>
          <w:tcPr>
            <w:tcW w:w="4320" w:type="dxa"/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58" w:type="dxa"/>
            <w:tcBorders>
              <w:top w:val="single" w:sz="4" w:space="0" w:color="auto"/>
            </w:tcBorders>
            <w:shd w:val="clear" w:color="auto" w:fill="auto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58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876AC0" w:rsidRPr="002257FF" w:rsidTr="00696557">
        <w:trPr>
          <w:gridAfter w:val="1"/>
          <w:wAfter w:w="28" w:type="dxa"/>
        </w:trPr>
        <w:tc>
          <w:tcPr>
            <w:tcW w:w="4320" w:type="dxa"/>
          </w:tcPr>
          <w:p w:rsidR="00876AC0" w:rsidRPr="002257FF" w:rsidRDefault="00876AC0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กำไรสะสม 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ยังไม่ได้จัดสรร</w:t>
            </w:r>
          </w:p>
        </w:tc>
        <w:tc>
          <w:tcPr>
            <w:tcW w:w="1858" w:type="dxa"/>
            <w:shd w:val="clear" w:color="auto" w:fill="auto"/>
          </w:tcPr>
          <w:p w:rsidR="00876AC0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876AC0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876AC0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598" w:type="dxa"/>
          </w:tcPr>
          <w:p w:rsidR="00876AC0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B57E6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AB57E6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858" w:type="dxa"/>
            <w:shd w:val="clear" w:color="auto" w:fill="FAFAFA"/>
          </w:tcPr>
          <w:p w:rsidR="00876AC0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AB57E6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AB57E6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</w:p>
        </w:tc>
      </w:tr>
    </w:tbl>
    <w:p w:rsidR="00917D2A" w:rsidRPr="002257FF" w:rsidRDefault="00917D2A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:rsidR="00917D2A" w:rsidRPr="002257FF" w:rsidRDefault="00917D2A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ตารางต่อไปนี้แสดงจำนวนเงินของแต่ละรายการในงบการเงินในงวดปัจจุบันจากการใช้มาตรฐานการรายงานทางการเงิน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เรื่องรายได้ฉบับใหม่เทียบกับมาตรฐานการรายงานทางการเงินเกี่ยวกับรายได้ฉบับก่อน</w:t>
      </w:r>
    </w:p>
    <w:p w:rsidR="00917D2A" w:rsidRPr="002257FF" w:rsidRDefault="00917D2A" w:rsidP="006965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tbl>
      <w:tblPr>
        <w:tblW w:w="9655" w:type="dxa"/>
        <w:tblInd w:w="-72" w:type="dxa"/>
        <w:tblLook w:val="04A0" w:firstRow="1" w:lastRow="0" w:firstColumn="1" w:lastColumn="0" w:noHBand="0" w:noVBand="1"/>
      </w:tblPr>
      <w:tblGrid>
        <w:gridCol w:w="4770"/>
        <w:gridCol w:w="1628"/>
        <w:gridCol w:w="1628"/>
        <w:gridCol w:w="1629"/>
      </w:tblGrid>
      <w:tr w:rsidR="005D6AAD" w:rsidRPr="002257FF" w:rsidTr="00954FCB">
        <w:tc>
          <w:tcPr>
            <w:tcW w:w="4770" w:type="dxa"/>
            <w:vAlign w:val="bottom"/>
          </w:tcPr>
          <w:p w:rsidR="00AE2448" w:rsidRPr="002257FF" w:rsidRDefault="00AE2448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8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2448" w:rsidRPr="002257FF" w:rsidRDefault="00AE2448" w:rsidP="00696557">
            <w:pPr>
              <w:tabs>
                <w:tab w:val="left" w:pos="1701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D6AAD" w:rsidRPr="002257FF" w:rsidTr="00954FCB">
        <w:tc>
          <w:tcPr>
            <w:tcW w:w="4770" w:type="dxa"/>
            <w:vAlign w:val="bottom"/>
          </w:tcPr>
          <w:p w:rsidR="00AE2448" w:rsidRPr="002257FF" w:rsidRDefault="00AE2448" w:rsidP="00696557">
            <w:pPr>
              <w:tabs>
                <w:tab w:val="left" w:pos="1701"/>
              </w:tabs>
              <w:ind w:left="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8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2448" w:rsidRPr="002257FF" w:rsidRDefault="00AE2448" w:rsidP="00696557">
            <w:pPr>
              <w:tabs>
                <w:tab w:val="left" w:pos="170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42057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07466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</w:t>
            </w:r>
            <w:r w:rsidR="001056BC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3006D2" w:rsidRPr="002257FF" w:rsidTr="00954FCB">
        <w:tc>
          <w:tcPr>
            <w:tcW w:w="4770" w:type="dxa"/>
            <w:vAlign w:val="bottom"/>
          </w:tcPr>
          <w:p w:rsidR="003006D2" w:rsidRPr="002257FF" w:rsidRDefault="003006D2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vAlign w:val="bottom"/>
          </w:tcPr>
          <w:p w:rsidR="003006D2" w:rsidRPr="002257FF" w:rsidRDefault="003006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vAlign w:val="bottom"/>
          </w:tcPr>
          <w:p w:rsidR="003006D2" w:rsidRPr="002257FF" w:rsidRDefault="003006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:rsidR="003006D2" w:rsidRPr="002257FF" w:rsidRDefault="003006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จำนวนเงินตาม</w:t>
            </w:r>
          </w:p>
        </w:tc>
      </w:tr>
      <w:tr w:rsidR="003006D2" w:rsidRPr="002257FF" w:rsidTr="00954FCB">
        <w:tc>
          <w:tcPr>
            <w:tcW w:w="4770" w:type="dxa"/>
            <w:vAlign w:val="bottom"/>
          </w:tcPr>
          <w:p w:rsidR="003006D2" w:rsidRPr="002257FF" w:rsidRDefault="003006D2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8" w:type="dxa"/>
            <w:vAlign w:val="bottom"/>
          </w:tcPr>
          <w:p w:rsidR="003006D2" w:rsidRPr="002257FF" w:rsidRDefault="003006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628" w:type="dxa"/>
            <w:vAlign w:val="bottom"/>
          </w:tcPr>
          <w:p w:rsidR="003006D2" w:rsidRPr="002257FF" w:rsidRDefault="003006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ผลกระทบจาก</w:t>
            </w:r>
          </w:p>
        </w:tc>
        <w:tc>
          <w:tcPr>
            <w:tcW w:w="1629" w:type="dxa"/>
            <w:vAlign w:val="bottom"/>
          </w:tcPr>
          <w:p w:rsidR="003006D2" w:rsidRPr="002257FF" w:rsidRDefault="003006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มาตรฐานรายได้</w:t>
            </w:r>
          </w:p>
        </w:tc>
      </w:tr>
      <w:tr w:rsidR="003006D2" w:rsidRPr="002257FF" w:rsidTr="00954FCB">
        <w:tc>
          <w:tcPr>
            <w:tcW w:w="4770" w:type="dxa"/>
            <w:vAlign w:val="bottom"/>
          </w:tcPr>
          <w:p w:rsidR="003006D2" w:rsidRPr="002257FF" w:rsidRDefault="003006D2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8" w:type="dxa"/>
            <w:vAlign w:val="bottom"/>
          </w:tcPr>
          <w:p w:rsidR="003006D2" w:rsidRPr="002257FF" w:rsidRDefault="003006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628" w:type="dxa"/>
            <w:vAlign w:val="bottom"/>
          </w:tcPr>
          <w:p w:rsidR="003006D2" w:rsidRPr="002257FF" w:rsidRDefault="003006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TFRS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629" w:type="dxa"/>
            <w:vAlign w:val="bottom"/>
          </w:tcPr>
          <w:p w:rsidR="003006D2" w:rsidRPr="002257FF" w:rsidRDefault="003006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ฉบับก่อน</w:t>
            </w:r>
          </w:p>
        </w:tc>
      </w:tr>
      <w:tr w:rsidR="003006D2" w:rsidRPr="002257FF" w:rsidTr="00954FCB">
        <w:tc>
          <w:tcPr>
            <w:tcW w:w="4770" w:type="dxa"/>
            <w:vAlign w:val="bottom"/>
          </w:tcPr>
          <w:p w:rsidR="003006D2" w:rsidRPr="002257FF" w:rsidRDefault="003006D2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vAlign w:val="bottom"/>
          </w:tcPr>
          <w:p w:rsidR="003006D2" w:rsidRPr="002257FF" w:rsidRDefault="003006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vAlign w:val="bottom"/>
          </w:tcPr>
          <w:p w:rsidR="003006D2" w:rsidRPr="002257FF" w:rsidRDefault="003006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:rsidR="003006D2" w:rsidRPr="002257FF" w:rsidRDefault="003006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A703F" w:rsidRPr="002257FF" w:rsidTr="000F07B7">
        <w:tc>
          <w:tcPr>
            <w:tcW w:w="4770" w:type="dxa"/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FD4CD2" w:rsidRPr="002257FF" w:rsidTr="00954FCB">
        <w:tc>
          <w:tcPr>
            <w:tcW w:w="4770" w:type="dxa"/>
            <w:vAlign w:val="bottom"/>
          </w:tcPr>
          <w:p w:rsidR="00FD4CD2" w:rsidRPr="002257FF" w:rsidRDefault="00FD4CD2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</w:tr>
      <w:tr w:rsidR="00FD4CD2" w:rsidRPr="002257FF" w:rsidTr="00954FCB">
        <w:tc>
          <w:tcPr>
            <w:tcW w:w="4770" w:type="dxa"/>
            <w:vAlign w:val="bottom"/>
          </w:tcPr>
          <w:p w:rsidR="00FD4CD2" w:rsidRPr="002257FF" w:rsidRDefault="00FD4CD2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</w:tr>
      <w:tr w:rsidR="00FD4CD2" w:rsidRPr="002257FF" w:rsidTr="00954FCB">
        <w:tc>
          <w:tcPr>
            <w:tcW w:w="4770" w:type="dxa"/>
            <w:vAlign w:val="bottom"/>
          </w:tcPr>
          <w:p w:rsidR="00FD4CD2" w:rsidRPr="002257FF" w:rsidRDefault="00FD4CD2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</w:tr>
      <w:tr w:rsidR="00FD4CD2" w:rsidRPr="002257FF" w:rsidTr="00954FCB">
        <w:tc>
          <w:tcPr>
            <w:tcW w:w="4770" w:type="dxa"/>
            <w:vAlign w:val="bottom"/>
          </w:tcPr>
          <w:p w:rsidR="00FD4CD2" w:rsidRPr="002257FF" w:rsidRDefault="00FD4CD2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D4CD2" w:rsidRPr="002257FF" w:rsidTr="00954FCB">
        <w:tc>
          <w:tcPr>
            <w:tcW w:w="4770" w:type="dxa"/>
            <w:shd w:val="clear" w:color="auto" w:fill="auto"/>
            <w:vAlign w:val="bottom"/>
          </w:tcPr>
          <w:p w:rsidR="00FD4CD2" w:rsidRPr="002257FF" w:rsidRDefault="00FD4CD2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ขาดทุนสะสม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:rsidR="00070210" w:rsidRPr="002257FF" w:rsidRDefault="00070210" w:rsidP="0069655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tbl>
      <w:tblPr>
        <w:tblW w:w="9655" w:type="dxa"/>
        <w:tblInd w:w="-72" w:type="dxa"/>
        <w:tblLook w:val="04A0" w:firstRow="1" w:lastRow="0" w:firstColumn="1" w:lastColumn="0" w:noHBand="0" w:noVBand="1"/>
      </w:tblPr>
      <w:tblGrid>
        <w:gridCol w:w="4903"/>
        <w:gridCol w:w="1584"/>
        <w:gridCol w:w="1584"/>
        <w:gridCol w:w="1584"/>
      </w:tblGrid>
      <w:tr w:rsidR="005D6AAD" w:rsidRPr="002257FF" w:rsidTr="00E26483">
        <w:tc>
          <w:tcPr>
            <w:tcW w:w="4903" w:type="dxa"/>
          </w:tcPr>
          <w:p w:rsidR="00BC7C83" w:rsidRPr="002257FF" w:rsidRDefault="00BC7C83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7C83" w:rsidRPr="002257FF" w:rsidRDefault="00BC7C83" w:rsidP="00696557">
            <w:pPr>
              <w:tabs>
                <w:tab w:val="left" w:pos="1701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D6AAD" w:rsidRPr="002257FF" w:rsidTr="00E26483">
        <w:tc>
          <w:tcPr>
            <w:tcW w:w="4903" w:type="dxa"/>
          </w:tcPr>
          <w:p w:rsidR="00BC7C83" w:rsidRPr="002257FF" w:rsidRDefault="00BC7C83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7C83" w:rsidRPr="002257FF" w:rsidRDefault="00E52B6C" w:rsidP="00696557">
            <w:pPr>
              <w:tabs>
                <w:tab w:val="left" w:pos="170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42057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07466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BC7C83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</w:t>
            </w:r>
            <w:r w:rsidR="001056BC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D71F1E" w:rsidRPr="002257FF" w:rsidTr="00E26483">
        <w:tc>
          <w:tcPr>
            <w:tcW w:w="4903" w:type="dxa"/>
          </w:tcPr>
          <w:p w:rsidR="00D71F1E" w:rsidRPr="002257FF" w:rsidRDefault="00D71F1E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D71F1E" w:rsidRPr="002257FF" w:rsidRDefault="00D71F1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D71F1E" w:rsidRPr="002257FF" w:rsidRDefault="00D71F1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D71F1E" w:rsidRPr="002257FF" w:rsidRDefault="00D71F1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จำนวนเงินตาม</w:t>
            </w:r>
          </w:p>
        </w:tc>
      </w:tr>
      <w:tr w:rsidR="00D71F1E" w:rsidRPr="002257FF" w:rsidTr="00523D0B">
        <w:tc>
          <w:tcPr>
            <w:tcW w:w="4903" w:type="dxa"/>
          </w:tcPr>
          <w:p w:rsidR="00D71F1E" w:rsidRPr="002257FF" w:rsidRDefault="00D71F1E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D71F1E" w:rsidRPr="002257FF" w:rsidRDefault="00D71F1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584" w:type="dxa"/>
          </w:tcPr>
          <w:p w:rsidR="00D71F1E" w:rsidRPr="002257FF" w:rsidRDefault="00D71F1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ผลกระทบจาก</w:t>
            </w:r>
          </w:p>
        </w:tc>
        <w:tc>
          <w:tcPr>
            <w:tcW w:w="1584" w:type="dxa"/>
          </w:tcPr>
          <w:p w:rsidR="00D71F1E" w:rsidRPr="002257FF" w:rsidRDefault="00D71F1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มาตรฐานรายได้</w:t>
            </w:r>
          </w:p>
        </w:tc>
      </w:tr>
      <w:tr w:rsidR="00D71F1E" w:rsidRPr="002257FF" w:rsidTr="00E26483">
        <w:tc>
          <w:tcPr>
            <w:tcW w:w="4903" w:type="dxa"/>
          </w:tcPr>
          <w:p w:rsidR="00D71F1E" w:rsidRPr="002257FF" w:rsidRDefault="00D71F1E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D71F1E" w:rsidRPr="002257FF" w:rsidRDefault="00D71F1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584" w:type="dxa"/>
          </w:tcPr>
          <w:p w:rsidR="00D71F1E" w:rsidRPr="002257FF" w:rsidRDefault="00D71F1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TFRS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584" w:type="dxa"/>
          </w:tcPr>
          <w:p w:rsidR="00D71F1E" w:rsidRPr="002257FF" w:rsidRDefault="00D71F1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ฉบับก่อน</w:t>
            </w:r>
          </w:p>
        </w:tc>
      </w:tr>
      <w:tr w:rsidR="00D71F1E" w:rsidRPr="002257FF" w:rsidTr="00E26483">
        <w:tc>
          <w:tcPr>
            <w:tcW w:w="4903" w:type="dxa"/>
          </w:tcPr>
          <w:p w:rsidR="00D71F1E" w:rsidRPr="002257FF" w:rsidRDefault="00D71F1E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D71F1E" w:rsidRPr="002257FF" w:rsidRDefault="00D71F1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D71F1E" w:rsidRPr="002257FF" w:rsidRDefault="00D71F1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D71F1E" w:rsidRPr="002257FF" w:rsidRDefault="00D71F1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A703F" w:rsidRPr="002257FF" w:rsidTr="00C137A5">
        <w:tc>
          <w:tcPr>
            <w:tcW w:w="4903" w:type="dxa"/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FD4CD2" w:rsidRPr="002257FF" w:rsidTr="008D4F5D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282213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10,147,030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282213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522,525,067</w:t>
            </w:r>
          </w:p>
        </w:tc>
      </w:tr>
      <w:tr w:rsidR="00FD4CD2" w:rsidRPr="002257FF" w:rsidTr="008D4F5D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ต้นทุนขาย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282213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(10,241,783)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822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477,733,774)</w:t>
            </w:r>
          </w:p>
        </w:tc>
      </w:tr>
      <w:tr w:rsidR="00FD4CD2" w:rsidRPr="002257FF" w:rsidTr="008D4F5D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282213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(917,002)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822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36,053,810)</w:t>
            </w:r>
          </w:p>
        </w:tc>
      </w:tr>
      <w:tr w:rsidR="00FD4CD2" w:rsidRPr="002257FF" w:rsidTr="008D4F5D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28221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(ขาดทุน)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282213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(1,011,755)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282213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(58,107)</w:t>
            </w:r>
          </w:p>
        </w:tc>
      </w:tr>
    </w:tbl>
    <w:p w:rsidR="00696557" w:rsidRDefault="00696557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:rsidR="00486E77" w:rsidRPr="002257FF" w:rsidRDefault="00696557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br w:type="page"/>
      </w:r>
    </w:p>
    <w:tbl>
      <w:tblPr>
        <w:tblW w:w="9655" w:type="dxa"/>
        <w:tblInd w:w="-72" w:type="dxa"/>
        <w:tblLook w:val="04A0" w:firstRow="1" w:lastRow="0" w:firstColumn="1" w:lastColumn="0" w:noHBand="0" w:noVBand="1"/>
      </w:tblPr>
      <w:tblGrid>
        <w:gridCol w:w="4903"/>
        <w:gridCol w:w="1584"/>
        <w:gridCol w:w="1584"/>
        <w:gridCol w:w="1584"/>
      </w:tblGrid>
      <w:tr w:rsidR="004D57C4" w:rsidRPr="002257FF" w:rsidTr="004B456C">
        <w:tc>
          <w:tcPr>
            <w:tcW w:w="4903" w:type="dxa"/>
          </w:tcPr>
          <w:p w:rsidR="004D57C4" w:rsidRPr="002257FF" w:rsidRDefault="004D57C4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57C4" w:rsidRPr="002257FF" w:rsidRDefault="004D57C4" w:rsidP="00696557">
            <w:pPr>
              <w:tabs>
                <w:tab w:val="left" w:pos="1701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4D57C4" w:rsidRPr="002257FF" w:rsidTr="004B456C">
        <w:tc>
          <w:tcPr>
            <w:tcW w:w="4903" w:type="dxa"/>
          </w:tcPr>
          <w:p w:rsidR="004D57C4" w:rsidRPr="002257FF" w:rsidRDefault="004D57C4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57C4" w:rsidRPr="002257FF" w:rsidRDefault="004D57C4" w:rsidP="00696557">
            <w:pPr>
              <w:tabs>
                <w:tab w:val="left" w:pos="170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สำหรับงวด</w:t>
            </w:r>
            <w:r w:rsidR="00107466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เก้า</w:t>
            </w: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07466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</w:t>
            </w: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4D57C4" w:rsidRPr="002257FF" w:rsidTr="004B456C">
        <w:tc>
          <w:tcPr>
            <w:tcW w:w="4903" w:type="dxa"/>
          </w:tcPr>
          <w:p w:rsidR="004D57C4" w:rsidRPr="002257FF" w:rsidRDefault="004D57C4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4D57C4" w:rsidRPr="002257FF" w:rsidRDefault="004D57C4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4D57C4" w:rsidRPr="002257FF" w:rsidRDefault="004D57C4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4D57C4" w:rsidRPr="002257FF" w:rsidRDefault="004D57C4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จำนวนเงินตาม</w:t>
            </w:r>
          </w:p>
        </w:tc>
      </w:tr>
      <w:tr w:rsidR="004D57C4" w:rsidRPr="002257FF" w:rsidTr="004B456C">
        <w:tc>
          <w:tcPr>
            <w:tcW w:w="4903" w:type="dxa"/>
          </w:tcPr>
          <w:p w:rsidR="004D57C4" w:rsidRPr="002257FF" w:rsidRDefault="004D57C4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4D57C4" w:rsidRPr="002257FF" w:rsidRDefault="004D57C4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584" w:type="dxa"/>
          </w:tcPr>
          <w:p w:rsidR="004D57C4" w:rsidRPr="002257FF" w:rsidRDefault="004D57C4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ผลกระทบจาก</w:t>
            </w:r>
          </w:p>
        </w:tc>
        <w:tc>
          <w:tcPr>
            <w:tcW w:w="1584" w:type="dxa"/>
          </w:tcPr>
          <w:p w:rsidR="004D57C4" w:rsidRPr="002257FF" w:rsidRDefault="004D57C4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มาตรฐานรายได้</w:t>
            </w:r>
          </w:p>
        </w:tc>
      </w:tr>
      <w:tr w:rsidR="004D57C4" w:rsidRPr="002257FF" w:rsidTr="004B456C">
        <w:tc>
          <w:tcPr>
            <w:tcW w:w="4903" w:type="dxa"/>
          </w:tcPr>
          <w:p w:rsidR="004D57C4" w:rsidRPr="002257FF" w:rsidRDefault="004D57C4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4D57C4" w:rsidRPr="002257FF" w:rsidRDefault="004D57C4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584" w:type="dxa"/>
          </w:tcPr>
          <w:p w:rsidR="004D57C4" w:rsidRPr="002257FF" w:rsidRDefault="004D57C4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TFRS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584" w:type="dxa"/>
          </w:tcPr>
          <w:p w:rsidR="004D57C4" w:rsidRPr="002257FF" w:rsidRDefault="004D57C4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ฉบับก่อน</w:t>
            </w:r>
          </w:p>
        </w:tc>
      </w:tr>
      <w:tr w:rsidR="004D57C4" w:rsidRPr="002257FF" w:rsidTr="004B456C">
        <w:tc>
          <w:tcPr>
            <w:tcW w:w="4903" w:type="dxa"/>
          </w:tcPr>
          <w:p w:rsidR="004D57C4" w:rsidRPr="002257FF" w:rsidRDefault="004D57C4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4D57C4" w:rsidRPr="002257FF" w:rsidRDefault="004D57C4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4D57C4" w:rsidRPr="002257FF" w:rsidRDefault="004D57C4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4D57C4" w:rsidRPr="002257FF" w:rsidRDefault="004D57C4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A703F" w:rsidRPr="002257FF" w:rsidTr="004B456C">
        <w:tc>
          <w:tcPr>
            <w:tcW w:w="4903" w:type="dxa"/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FD4CD2" w:rsidRPr="002257FF" w:rsidTr="008D4F5D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</w:p>
        </w:tc>
      </w:tr>
      <w:tr w:rsidR="00FD4CD2" w:rsidRPr="002257FF" w:rsidTr="008D4F5D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ต้นทุนขาย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D4CD2" w:rsidRPr="002257FF" w:rsidTr="008D4F5D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D4CD2" w:rsidRPr="002257FF" w:rsidTr="008D4F5D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ขาดทุนสำหรับงวด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A703F" w:rsidRPr="002257FF" w:rsidTr="004B456C">
        <w:tc>
          <w:tcPr>
            <w:tcW w:w="4903" w:type="dxa"/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FD4CD2" w:rsidRPr="002257FF" w:rsidTr="004B456C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งบกระแสเงินสด</w:t>
            </w: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D4CD2" w:rsidRPr="002257FF" w:rsidTr="004B456C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กระแสเงินสดจากกิจกรรมดำเนินงาน</w:t>
            </w: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D4CD2" w:rsidRPr="002257FF" w:rsidTr="008D4F5D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ขาดทุนก่อนภาษีเงินได้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D4CD2" w:rsidRPr="002257FF" w:rsidTr="004B456C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D4CD2" w:rsidRPr="002257FF" w:rsidTr="008D4F5D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ขาดทุนจากมูลค่าสินค้าคงเหลือลดลง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</w:tr>
      <w:tr w:rsidR="00CA703F" w:rsidRPr="002257FF" w:rsidTr="00FD4CD2">
        <w:tc>
          <w:tcPr>
            <w:tcW w:w="4903" w:type="dxa"/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FD4CD2" w:rsidRPr="002257FF" w:rsidTr="004B456C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การเปลี่ยนแปลงของเงินทุนหมุนเวียน</w:t>
            </w: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D4CD2" w:rsidRPr="002257FF" w:rsidTr="008D4F5D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ลูกหนี้การค้าและลูกหนี้อื่น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D4CD2" w:rsidRPr="002257FF" w:rsidTr="008D4F5D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สินค้าคงเหลือ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</w:p>
        </w:tc>
      </w:tr>
      <w:tr w:rsidR="00FD4CD2" w:rsidRPr="002257FF" w:rsidTr="008D4F5D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เจ้าหนี้การค้าและเจ้าหนี้อื่น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EC51DC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EC51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EC51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EC51DC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EC51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="00EC51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D4CD2" w:rsidRPr="002257FF" w:rsidTr="008D4F5D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หนี้สินที่เกิดจากสัญญา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:rsidR="0045455B" w:rsidRPr="002257FF" w:rsidRDefault="0045455B" w:rsidP="006965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</w:pPr>
    </w:p>
    <w:tbl>
      <w:tblPr>
        <w:tblW w:w="9655" w:type="dxa"/>
        <w:tblInd w:w="-72" w:type="dxa"/>
        <w:tblLook w:val="04A0" w:firstRow="1" w:lastRow="0" w:firstColumn="1" w:lastColumn="0" w:noHBand="0" w:noVBand="1"/>
      </w:tblPr>
      <w:tblGrid>
        <w:gridCol w:w="4903"/>
        <w:gridCol w:w="1584"/>
        <w:gridCol w:w="1584"/>
        <w:gridCol w:w="1584"/>
      </w:tblGrid>
      <w:tr w:rsidR="005D6AAD" w:rsidRPr="002257FF" w:rsidTr="00E26483">
        <w:tc>
          <w:tcPr>
            <w:tcW w:w="4903" w:type="dxa"/>
          </w:tcPr>
          <w:p w:rsidR="00CE4419" w:rsidRPr="002257FF" w:rsidRDefault="00CE4419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4419" w:rsidRPr="002257FF" w:rsidRDefault="00CE4419" w:rsidP="00696557">
            <w:pPr>
              <w:tabs>
                <w:tab w:val="left" w:pos="1701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D6AAD" w:rsidRPr="002257FF" w:rsidTr="00E26483">
        <w:tc>
          <w:tcPr>
            <w:tcW w:w="4903" w:type="dxa"/>
          </w:tcPr>
          <w:p w:rsidR="00CE4419" w:rsidRPr="002257FF" w:rsidRDefault="00CE4419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4419" w:rsidRPr="002257FF" w:rsidRDefault="00CE4419" w:rsidP="00696557">
            <w:pPr>
              <w:tabs>
                <w:tab w:val="left" w:pos="170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42057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07466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</w:t>
            </w:r>
            <w:r w:rsidR="001056BC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957DE5" w:rsidRPr="002257FF" w:rsidTr="00E26483">
        <w:tc>
          <w:tcPr>
            <w:tcW w:w="4903" w:type="dxa"/>
          </w:tcPr>
          <w:p w:rsidR="00957DE5" w:rsidRPr="002257FF" w:rsidRDefault="00957DE5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957DE5" w:rsidRPr="002257FF" w:rsidRDefault="00957DE5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957DE5" w:rsidRPr="002257FF" w:rsidRDefault="00957DE5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957DE5" w:rsidRPr="002257FF" w:rsidRDefault="00957DE5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จำนวนเงินตาม</w:t>
            </w:r>
          </w:p>
        </w:tc>
      </w:tr>
      <w:tr w:rsidR="00957DE5" w:rsidRPr="002257FF" w:rsidTr="00523D0B">
        <w:tc>
          <w:tcPr>
            <w:tcW w:w="4903" w:type="dxa"/>
          </w:tcPr>
          <w:p w:rsidR="00957DE5" w:rsidRPr="002257FF" w:rsidRDefault="00957DE5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957DE5" w:rsidRPr="002257FF" w:rsidRDefault="00957DE5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584" w:type="dxa"/>
          </w:tcPr>
          <w:p w:rsidR="00957DE5" w:rsidRPr="002257FF" w:rsidRDefault="00957DE5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ผลกระทบจาก</w:t>
            </w:r>
          </w:p>
        </w:tc>
        <w:tc>
          <w:tcPr>
            <w:tcW w:w="1584" w:type="dxa"/>
          </w:tcPr>
          <w:p w:rsidR="00957DE5" w:rsidRPr="002257FF" w:rsidRDefault="00957DE5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มาตรฐานรายได้</w:t>
            </w:r>
          </w:p>
        </w:tc>
      </w:tr>
      <w:tr w:rsidR="00957DE5" w:rsidRPr="002257FF" w:rsidTr="00E26483">
        <w:tc>
          <w:tcPr>
            <w:tcW w:w="4903" w:type="dxa"/>
          </w:tcPr>
          <w:p w:rsidR="00957DE5" w:rsidRPr="002257FF" w:rsidRDefault="00957DE5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957DE5" w:rsidRPr="002257FF" w:rsidRDefault="00957DE5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584" w:type="dxa"/>
          </w:tcPr>
          <w:p w:rsidR="00957DE5" w:rsidRPr="002257FF" w:rsidRDefault="00957DE5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TFRS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584" w:type="dxa"/>
          </w:tcPr>
          <w:p w:rsidR="00957DE5" w:rsidRPr="002257FF" w:rsidRDefault="00957DE5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ฉบับก่อน</w:t>
            </w:r>
          </w:p>
        </w:tc>
      </w:tr>
      <w:tr w:rsidR="00957DE5" w:rsidRPr="002257FF" w:rsidTr="00E26483">
        <w:tc>
          <w:tcPr>
            <w:tcW w:w="4903" w:type="dxa"/>
          </w:tcPr>
          <w:p w:rsidR="00957DE5" w:rsidRPr="002257FF" w:rsidRDefault="00957DE5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957DE5" w:rsidRPr="002257FF" w:rsidRDefault="00957DE5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957DE5" w:rsidRPr="002257FF" w:rsidRDefault="00957DE5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957DE5" w:rsidRPr="002257FF" w:rsidRDefault="00957DE5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A703F" w:rsidRPr="002257FF" w:rsidTr="00C137A5">
        <w:tc>
          <w:tcPr>
            <w:tcW w:w="4903" w:type="dxa"/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FD4CD2" w:rsidRPr="002257FF" w:rsidTr="008D4F5D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</w:tr>
      <w:tr w:rsidR="00FD4CD2" w:rsidRPr="002257FF" w:rsidTr="008D4F5D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</w:tr>
      <w:tr w:rsidR="00FD4CD2" w:rsidRPr="002257FF" w:rsidTr="008D4F5D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</w:tr>
      <w:tr w:rsidR="00FD4CD2" w:rsidRPr="002257FF" w:rsidTr="008D4F5D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D4CD2" w:rsidRPr="002257FF" w:rsidTr="008D4F5D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ขาดทุนสะสม - ยังไม่ได้จัดสรร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:rsidR="00696557" w:rsidRDefault="00696557" w:rsidP="006965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:rsidR="00523D0B" w:rsidRPr="002257FF" w:rsidRDefault="00696557" w:rsidP="006965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br w:type="page"/>
      </w:r>
    </w:p>
    <w:tbl>
      <w:tblPr>
        <w:tblW w:w="9655" w:type="dxa"/>
        <w:tblInd w:w="-72" w:type="dxa"/>
        <w:tblLook w:val="04A0" w:firstRow="1" w:lastRow="0" w:firstColumn="1" w:lastColumn="0" w:noHBand="0" w:noVBand="1"/>
      </w:tblPr>
      <w:tblGrid>
        <w:gridCol w:w="4903"/>
        <w:gridCol w:w="1584"/>
        <w:gridCol w:w="1584"/>
        <w:gridCol w:w="1584"/>
      </w:tblGrid>
      <w:tr w:rsidR="005D6AAD" w:rsidRPr="002257FF" w:rsidTr="00E26483">
        <w:tc>
          <w:tcPr>
            <w:tcW w:w="4903" w:type="dxa"/>
          </w:tcPr>
          <w:p w:rsidR="00CE4419" w:rsidRPr="002257FF" w:rsidRDefault="00CE4419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4419" w:rsidRPr="002257FF" w:rsidRDefault="00CE4419" w:rsidP="00696557">
            <w:pPr>
              <w:tabs>
                <w:tab w:val="left" w:pos="1701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52B6C" w:rsidRPr="002257FF" w:rsidTr="00E26483">
        <w:tc>
          <w:tcPr>
            <w:tcW w:w="4903" w:type="dxa"/>
          </w:tcPr>
          <w:p w:rsidR="00E52B6C" w:rsidRPr="002257FF" w:rsidRDefault="00E52B6C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2B6C" w:rsidRPr="002257FF" w:rsidRDefault="00E52B6C" w:rsidP="00696557">
            <w:pPr>
              <w:tabs>
                <w:tab w:val="left" w:pos="170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42057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07466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</w:t>
            </w:r>
            <w:r w:rsidR="001056BC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244BF" w:rsidRPr="002257FF" w:rsidTr="00E26483">
        <w:tc>
          <w:tcPr>
            <w:tcW w:w="4903" w:type="dxa"/>
          </w:tcPr>
          <w:p w:rsidR="005244BF" w:rsidRPr="002257FF" w:rsidRDefault="005244BF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5244BF" w:rsidRPr="002257FF" w:rsidRDefault="005244BF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5244BF" w:rsidRPr="002257FF" w:rsidRDefault="005244BF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5244BF" w:rsidRPr="002257FF" w:rsidRDefault="005244BF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จำนวนเงินตาม</w:t>
            </w:r>
          </w:p>
        </w:tc>
      </w:tr>
      <w:tr w:rsidR="005244BF" w:rsidRPr="002257FF" w:rsidTr="00523D0B">
        <w:tc>
          <w:tcPr>
            <w:tcW w:w="4903" w:type="dxa"/>
          </w:tcPr>
          <w:p w:rsidR="005244BF" w:rsidRPr="002257FF" w:rsidRDefault="005244BF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5244BF" w:rsidRPr="002257FF" w:rsidRDefault="005244BF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584" w:type="dxa"/>
          </w:tcPr>
          <w:p w:rsidR="005244BF" w:rsidRPr="002257FF" w:rsidRDefault="005244BF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ผลกระทบจาก</w:t>
            </w:r>
          </w:p>
        </w:tc>
        <w:tc>
          <w:tcPr>
            <w:tcW w:w="1584" w:type="dxa"/>
          </w:tcPr>
          <w:p w:rsidR="005244BF" w:rsidRPr="002257FF" w:rsidRDefault="005244BF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มาตรฐานรายได้</w:t>
            </w:r>
          </w:p>
        </w:tc>
      </w:tr>
      <w:tr w:rsidR="005244BF" w:rsidRPr="002257FF" w:rsidTr="00E26483">
        <w:tc>
          <w:tcPr>
            <w:tcW w:w="4903" w:type="dxa"/>
          </w:tcPr>
          <w:p w:rsidR="005244BF" w:rsidRPr="002257FF" w:rsidRDefault="005244BF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5244BF" w:rsidRPr="002257FF" w:rsidRDefault="005244BF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584" w:type="dxa"/>
          </w:tcPr>
          <w:p w:rsidR="005244BF" w:rsidRPr="002257FF" w:rsidRDefault="005244BF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TFRS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584" w:type="dxa"/>
          </w:tcPr>
          <w:p w:rsidR="005244BF" w:rsidRPr="002257FF" w:rsidRDefault="005244BF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ฉบับก่อน</w:t>
            </w:r>
          </w:p>
        </w:tc>
      </w:tr>
      <w:tr w:rsidR="005244BF" w:rsidRPr="002257FF" w:rsidTr="00E26483">
        <w:tc>
          <w:tcPr>
            <w:tcW w:w="4903" w:type="dxa"/>
          </w:tcPr>
          <w:p w:rsidR="005244BF" w:rsidRPr="002257FF" w:rsidRDefault="005244BF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5244BF" w:rsidRPr="002257FF" w:rsidRDefault="005244BF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5244BF" w:rsidRPr="002257FF" w:rsidRDefault="005244BF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5244BF" w:rsidRPr="002257FF" w:rsidRDefault="005244BF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A703F" w:rsidRPr="002257FF" w:rsidTr="00C137A5">
        <w:tc>
          <w:tcPr>
            <w:tcW w:w="4903" w:type="dxa"/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282213" w:rsidRPr="002257FF" w:rsidTr="008D4F5D">
        <w:tc>
          <w:tcPr>
            <w:tcW w:w="4903" w:type="dxa"/>
          </w:tcPr>
          <w:p w:rsidR="00282213" w:rsidRPr="002257FF" w:rsidRDefault="00282213" w:rsidP="00282213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82213" w:rsidRPr="002257FF" w:rsidRDefault="00282213" w:rsidP="00282213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82213" w:rsidRPr="002257FF" w:rsidRDefault="00282213" w:rsidP="00282213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10,147,030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82213" w:rsidRPr="002257FF" w:rsidRDefault="00282213" w:rsidP="00282213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519,340,349</w:t>
            </w:r>
          </w:p>
        </w:tc>
      </w:tr>
      <w:tr w:rsidR="00282213" w:rsidRPr="002257FF" w:rsidTr="008D4F5D">
        <w:tc>
          <w:tcPr>
            <w:tcW w:w="4903" w:type="dxa"/>
          </w:tcPr>
          <w:p w:rsidR="00282213" w:rsidRPr="002257FF" w:rsidRDefault="00282213" w:rsidP="00282213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ต้นทุนขาย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82213" w:rsidRPr="002257FF" w:rsidRDefault="00282213" w:rsidP="00282213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82213" w:rsidRPr="002257FF" w:rsidRDefault="00282213" w:rsidP="00282213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(10,241,783)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82213" w:rsidRPr="002257FF" w:rsidRDefault="00282213" w:rsidP="00282213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475,058,652)</w:t>
            </w:r>
          </w:p>
        </w:tc>
      </w:tr>
      <w:tr w:rsidR="00282213" w:rsidRPr="002257FF" w:rsidTr="008D4F5D">
        <w:tc>
          <w:tcPr>
            <w:tcW w:w="4903" w:type="dxa"/>
          </w:tcPr>
          <w:p w:rsidR="00282213" w:rsidRPr="002257FF" w:rsidRDefault="00282213" w:rsidP="00282213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82213" w:rsidRPr="002257FF" w:rsidRDefault="00282213" w:rsidP="00282213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82213" w:rsidRPr="002257FF" w:rsidRDefault="00282213" w:rsidP="00282213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(917,002)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82213" w:rsidRPr="002257FF" w:rsidRDefault="00282213" w:rsidP="00282213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35,961,916)</w:t>
            </w:r>
          </w:p>
        </w:tc>
      </w:tr>
      <w:tr w:rsidR="00282213" w:rsidRPr="002257FF" w:rsidTr="008D4F5D">
        <w:trPr>
          <w:trHeight w:val="162"/>
        </w:trPr>
        <w:tc>
          <w:tcPr>
            <w:tcW w:w="4903" w:type="dxa"/>
          </w:tcPr>
          <w:p w:rsidR="00282213" w:rsidRPr="002257FF" w:rsidRDefault="00282213" w:rsidP="00282213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(ขาดทุน)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82213" w:rsidRPr="002257FF" w:rsidRDefault="00282213" w:rsidP="00282213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82213" w:rsidRPr="002257FF" w:rsidRDefault="00282213" w:rsidP="00282213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(1,011,755)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82213" w:rsidRPr="002257FF" w:rsidRDefault="00282213" w:rsidP="00282213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(233,045)</w:t>
            </w:r>
          </w:p>
        </w:tc>
      </w:tr>
    </w:tbl>
    <w:p w:rsidR="00A14A56" w:rsidRPr="002257FF" w:rsidRDefault="00A14A56" w:rsidP="0069655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9655" w:type="dxa"/>
        <w:tblInd w:w="-72" w:type="dxa"/>
        <w:tblLook w:val="04A0" w:firstRow="1" w:lastRow="0" w:firstColumn="1" w:lastColumn="0" w:noHBand="0" w:noVBand="1"/>
      </w:tblPr>
      <w:tblGrid>
        <w:gridCol w:w="4903"/>
        <w:gridCol w:w="1584"/>
        <w:gridCol w:w="1584"/>
        <w:gridCol w:w="1584"/>
      </w:tblGrid>
      <w:tr w:rsidR="004D57C4" w:rsidRPr="002257FF" w:rsidTr="004B456C">
        <w:tc>
          <w:tcPr>
            <w:tcW w:w="4903" w:type="dxa"/>
          </w:tcPr>
          <w:p w:rsidR="004D57C4" w:rsidRPr="002257FF" w:rsidRDefault="004D57C4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57C4" w:rsidRPr="002257FF" w:rsidRDefault="004D57C4" w:rsidP="00696557">
            <w:pPr>
              <w:tabs>
                <w:tab w:val="left" w:pos="1701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D57C4" w:rsidRPr="002257FF" w:rsidTr="004B456C">
        <w:tc>
          <w:tcPr>
            <w:tcW w:w="4903" w:type="dxa"/>
          </w:tcPr>
          <w:p w:rsidR="004D57C4" w:rsidRPr="002257FF" w:rsidRDefault="004D57C4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57C4" w:rsidRPr="002257FF" w:rsidRDefault="004D57C4" w:rsidP="00696557">
            <w:pPr>
              <w:tabs>
                <w:tab w:val="left" w:pos="170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สำหรับงวด</w:t>
            </w:r>
            <w:r w:rsidR="00107466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เก้า</w:t>
            </w: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07466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</w:t>
            </w: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4D57C4" w:rsidRPr="002257FF" w:rsidTr="004B456C">
        <w:tc>
          <w:tcPr>
            <w:tcW w:w="4903" w:type="dxa"/>
          </w:tcPr>
          <w:p w:rsidR="004D57C4" w:rsidRPr="002257FF" w:rsidRDefault="004D57C4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4D57C4" w:rsidRPr="002257FF" w:rsidRDefault="004D57C4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4D57C4" w:rsidRPr="002257FF" w:rsidRDefault="004D57C4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4D57C4" w:rsidRPr="002257FF" w:rsidRDefault="004D57C4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จำนวนเงินตาม</w:t>
            </w:r>
          </w:p>
        </w:tc>
      </w:tr>
      <w:tr w:rsidR="004D57C4" w:rsidRPr="002257FF" w:rsidTr="004B456C">
        <w:tc>
          <w:tcPr>
            <w:tcW w:w="4903" w:type="dxa"/>
          </w:tcPr>
          <w:p w:rsidR="004D57C4" w:rsidRPr="002257FF" w:rsidRDefault="004D57C4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4D57C4" w:rsidRPr="002257FF" w:rsidRDefault="004D57C4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584" w:type="dxa"/>
          </w:tcPr>
          <w:p w:rsidR="004D57C4" w:rsidRPr="002257FF" w:rsidRDefault="004D57C4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ผลกระทบจาก</w:t>
            </w:r>
          </w:p>
        </w:tc>
        <w:tc>
          <w:tcPr>
            <w:tcW w:w="1584" w:type="dxa"/>
          </w:tcPr>
          <w:p w:rsidR="004D57C4" w:rsidRPr="002257FF" w:rsidRDefault="004D57C4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มาตรฐานรายได้</w:t>
            </w:r>
          </w:p>
        </w:tc>
      </w:tr>
      <w:tr w:rsidR="004D57C4" w:rsidRPr="002257FF" w:rsidTr="004B456C">
        <w:tc>
          <w:tcPr>
            <w:tcW w:w="4903" w:type="dxa"/>
          </w:tcPr>
          <w:p w:rsidR="004D57C4" w:rsidRPr="002257FF" w:rsidRDefault="004D57C4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:rsidR="004D57C4" w:rsidRPr="002257FF" w:rsidRDefault="004D57C4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584" w:type="dxa"/>
          </w:tcPr>
          <w:p w:rsidR="004D57C4" w:rsidRPr="002257FF" w:rsidRDefault="004D57C4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TFRS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584" w:type="dxa"/>
          </w:tcPr>
          <w:p w:rsidR="004D57C4" w:rsidRPr="002257FF" w:rsidRDefault="004D57C4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ฉบับก่อน</w:t>
            </w:r>
          </w:p>
        </w:tc>
      </w:tr>
      <w:tr w:rsidR="004D57C4" w:rsidRPr="002257FF" w:rsidTr="004B456C">
        <w:tc>
          <w:tcPr>
            <w:tcW w:w="4903" w:type="dxa"/>
          </w:tcPr>
          <w:p w:rsidR="004D57C4" w:rsidRPr="002257FF" w:rsidRDefault="004D57C4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4D57C4" w:rsidRPr="002257FF" w:rsidRDefault="004D57C4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4D57C4" w:rsidRPr="002257FF" w:rsidRDefault="004D57C4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4D57C4" w:rsidRPr="002257FF" w:rsidRDefault="004D57C4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A703F" w:rsidRPr="002257FF" w:rsidTr="004B456C">
        <w:tc>
          <w:tcPr>
            <w:tcW w:w="4903" w:type="dxa"/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FD4CD2" w:rsidRPr="002257FF" w:rsidTr="008D4F5D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</w:tr>
      <w:tr w:rsidR="00FD4CD2" w:rsidRPr="002257FF" w:rsidTr="008D4F5D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ต้นทุนขาย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D4CD2" w:rsidRPr="002257FF" w:rsidTr="008D4F5D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D4CD2" w:rsidRPr="002257FF" w:rsidTr="008D4F5D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ขาดทุนสำหรับงวด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D4CD2" w:rsidRPr="002257FF" w:rsidTr="004B456C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D4CD2" w:rsidRPr="002257FF" w:rsidTr="004B456C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งบกระแสเงินสด</w:t>
            </w: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D4CD2" w:rsidRPr="002257FF" w:rsidTr="004B456C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กระแสเงินสดจากกิจกรรมดำเนินงาน</w:t>
            </w: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D4CD2" w:rsidRPr="002257FF" w:rsidTr="008D4F5D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ขาดทุนก่อนภาษีเงินได้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D4CD2" w:rsidRPr="002257FF" w:rsidTr="004B456C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D4CD2" w:rsidRPr="002257FF" w:rsidTr="008D4F5D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ขาดทุนจากมูลค่าสินค้าคงเหลือลดลง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</w:tr>
      <w:tr w:rsidR="00FD4CD2" w:rsidRPr="002257FF" w:rsidTr="00FD4CD2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D4CD2" w:rsidRPr="002257FF" w:rsidTr="004B456C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การเปลี่ยนแปลงของเงินทุนหมุนเวียน</w:t>
            </w: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D4CD2" w:rsidRPr="002257FF" w:rsidTr="008D4F5D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ลูกหนี้การค้าและลูกหนี้อื่น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D4CD2" w:rsidRPr="002257FF" w:rsidTr="008D4F5D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สินค้าคงเหลือ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</w:tr>
      <w:tr w:rsidR="00FD4CD2" w:rsidRPr="002257FF" w:rsidTr="008D4F5D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เจ้าหนี้การค้าและเจ้าหนี้อื่น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2377DE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377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2377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2377DE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2377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2377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D4CD2" w:rsidRPr="002257FF" w:rsidTr="008D4F5D">
        <w:tc>
          <w:tcPr>
            <w:tcW w:w="4903" w:type="dxa"/>
          </w:tcPr>
          <w:p w:rsidR="00FD4CD2" w:rsidRPr="002257FF" w:rsidRDefault="00FD4CD2" w:rsidP="00696557">
            <w:pPr>
              <w:tabs>
                <w:tab w:val="left" w:pos="1701"/>
              </w:tabs>
              <w:ind w:left="6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หนี้สินที่เกิดจากสัญญา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DD0EDE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FD4CD2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D4CD2" w:rsidRPr="002257FF" w:rsidRDefault="00FD4CD2" w:rsidP="00696557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:rsidR="004D57C4" w:rsidRPr="002257FF" w:rsidRDefault="008A2606" w:rsidP="0069655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257F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66904" w:rsidRPr="002257FF" w:rsidTr="007F33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66904" w:rsidRPr="002257FF" w:rsidRDefault="00DD0EDE" w:rsidP="00696557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523D0B" w:rsidRPr="0022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17D2A" w:rsidRPr="0022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</w:t>
            </w:r>
            <w:r w:rsidR="00FB7773" w:rsidRPr="0022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r w:rsidR="00917D2A" w:rsidRPr="0022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:rsidR="00486E77" w:rsidRPr="00362259" w:rsidRDefault="00486E77" w:rsidP="0069655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486E77" w:rsidRPr="002257FF" w:rsidRDefault="00486E77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7C5DFB" w:rsidRPr="00362259" w:rsidRDefault="007C5DFB" w:rsidP="0069655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7C5DFB" w:rsidRPr="002257FF" w:rsidRDefault="007C5DFB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การเปลี่ยนแปลงประมาณการจากงวดก่อน</w:t>
      </w:r>
    </w:p>
    <w:p w:rsidR="002A2976" w:rsidRPr="00362259" w:rsidRDefault="002A2976" w:rsidP="0069655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917D2A" w:rsidRPr="002257FF" w:rsidRDefault="007C5DFB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ในการจัดทำข้อมูลทางการเง</w:t>
      </w:r>
      <w:r w:rsidR="00917D2A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ินระหว่างกาลนี้ การประมาณการของ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ค่าชดเชยพนักงานหลังเกษียณอายุมีการเปลี่ยนแปลงที่สำคัญ</w:t>
      </w:r>
      <w:r w:rsidR="00917D2A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ค่าชดเชย</w:t>
      </w:r>
      <w:r w:rsidR="00917D2A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พนักงานที่เกษียณอายุและมีอายุงานมากกว่าหรือเท่ากับ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="00917D2A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จะเปลี่ยนจากจำนวน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300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วันของค่าจ้าง</w:t>
      </w:r>
      <w:r w:rsidRPr="002257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อัตราสุดท้ายเป็น </w:t>
      </w:r>
      <w:r w:rsidR="00DD0EDE" w:rsidRPr="00DD0E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400</w:t>
      </w:r>
      <w:r w:rsidRPr="002257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17D2A" w:rsidRPr="002257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วันของค่าจ้างอัตราสุดท้าย </w:t>
      </w:r>
      <w:r w:rsidR="00917D2A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กลุ่มกิจการได้รับรู้ผลกระทบดังกล่าว</w:t>
      </w:r>
      <w:r w:rsidR="009D7435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ทั้งจำนวนแล้ว</w:t>
      </w:r>
    </w:p>
    <w:p w:rsidR="00917D2A" w:rsidRPr="00362259" w:rsidRDefault="00917D2A" w:rsidP="0069655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66904" w:rsidRPr="002257FF" w:rsidTr="007F33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0"/>
          <w:bookmarkEnd w:id="1"/>
          <w:p w:rsidR="00B66904" w:rsidRPr="002257FF" w:rsidRDefault="00DD0EDE" w:rsidP="00696557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66904" w:rsidRPr="0022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6904" w:rsidRPr="0022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</w:t>
            </w:r>
            <w:r w:rsidR="00917D2A" w:rsidRPr="0022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และรายได้</w:t>
            </w:r>
          </w:p>
        </w:tc>
      </w:tr>
    </w:tbl>
    <w:p w:rsidR="000F4F6A" w:rsidRPr="00362259" w:rsidRDefault="000F4F6A" w:rsidP="0069655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cs/>
        </w:rPr>
      </w:pPr>
    </w:p>
    <w:p w:rsidR="00274035" w:rsidRPr="002257FF" w:rsidRDefault="00274035" w:rsidP="00696557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ข้อมูลส่วนงานดำเนินงานที่นำเสนอนี้สอดคล้องกับรายงานภายในที่นำเสนอให้ผู้มีอำนาจตัด</w:t>
      </w:r>
      <w:r w:rsidR="00826CA4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สินใจสูงสุดด้านการดำเนินงาน</w:t>
      </w:r>
      <w:r w:rsidR="00286333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และ</w:t>
      </w:r>
      <w:r w:rsidR="00826CA4" w:rsidRPr="002257F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ได้รับการ</w:t>
      </w:r>
      <w:r w:rsidRPr="002257F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อบทานอย่างสม่ำเสมอเพื่อใช้ในการตัดสินใจในการจัดสรรทรัพยากรให้กับส่วนงานและประเมินผลการปฏิบัติงานของส่วนงาน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17D2A" w:rsidRPr="002257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ทั้งนี้</w:t>
      </w:r>
      <w:r w:rsidRPr="002257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ผู้มีอำนาจตัดสินใจสูงสุดด้านการดำเนินงาน คือคณะกรรมการบริษัท</w:t>
      </w:r>
      <w:r w:rsidR="00073B69" w:rsidRPr="002257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ที่ทำการตัดสินใจเชิงกลยุทธ์</w:t>
      </w:r>
      <w:r w:rsidR="00741A76" w:rsidRPr="002257F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ซึ่งได้วัดผลการดำเนินงานจากกำไรของส่วนงานเป็นหลัก</w:t>
      </w:r>
    </w:p>
    <w:p w:rsidR="00486E77" w:rsidRPr="00362259" w:rsidRDefault="00486E77" w:rsidP="0069655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274035" w:rsidRPr="002257FF" w:rsidRDefault="00274035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เพื่อวัตถุประสงค์ในการบริหารงาน</w:t>
      </w:r>
      <w:r w:rsidR="00CF7A6D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กลุ่มกิจการจัดโครงสร้างองค์กรเป็นหน่วยธุรกิจตามลักษณะการขายสินค้า โดยมีส่วนงานที่รายงานทั้งสิ้น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ส่วนงาน คือ </w:t>
      </w:r>
    </w:p>
    <w:p w:rsidR="00274035" w:rsidRPr="00362259" w:rsidRDefault="00274035" w:rsidP="0069655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:rsidR="00274035" w:rsidRPr="002257FF" w:rsidRDefault="00274035" w:rsidP="00696557">
      <w:pPr>
        <w:ind w:left="5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ส่วนงานขายสินค้าภายในประเทศ</w:t>
      </w:r>
    </w:p>
    <w:p w:rsidR="00274035" w:rsidRPr="002257FF" w:rsidRDefault="00274035" w:rsidP="00696557">
      <w:pPr>
        <w:ind w:left="5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ส่วนงานขายสินค้าส่งออกต่างประเทศ</w:t>
      </w:r>
    </w:p>
    <w:tbl>
      <w:tblPr>
        <w:tblW w:w="9658" w:type="dxa"/>
        <w:tblInd w:w="-100" w:type="dxa"/>
        <w:tblLayout w:type="fixed"/>
        <w:tblLook w:val="04A0" w:firstRow="1" w:lastRow="0" w:firstColumn="1" w:lastColumn="0" w:noHBand="0" w:noVBand="1"/>
      </w:tblPr>
      <w:tblGrid>
        <w:gridCol w:w="4528"/>
        <w:gridCol w:w="1710"/>
        <w:gridCol w:w="1710"/>
        <w:gridCol w:w="1710"/>
      </w:tblGrid>
      <w:tr w:rsidR="00486E77" w:rsidRPr="002257FF" w:rsidTr="003B71FD">
        <w:trPr>
          <w:cantSplit/>
        </w:trPr>
        <w:tc>
          <w:tcPr>
            <w:tcW w:w="4528" w:type="dxa"/>
            <w:vAlign w:val="bottom"/>
          </w:tcPr>
          <w:p w:rsidR="00486E77" w:rsidRPr="002257FF" w:rsidRDefault="00486E77" w:rsidP="00696557">
            <w:pPr>
              <w:ind w:left="100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6E77" w:rsidRPr="002257FF" w:rsidRDefault="00486E77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30DDA" w:rsidRPr="002257FF" w:rsidTr="003B71FD">
        <w:trPr>
          <w:cantSplit/>
        </w:trPr>
        <w:tc>
          <w:tcPr>
            <w:tcW w:w="4528" w:type="dxa"/>
            <w:vAlign w:val="bottom"/>
          </w:tcPr>
          <w:p w:rsidR="00230DDA" w:rsidRPr="002257FF" w:rsidRDefault="00230DDA" w:rsidP="00696557">
            <w:pPr>
              <w:ind w:left="100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30DDA" w:rsidRPr="002257FF" w:rsidRDefault="006C482C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</w:t>
            </w:r>
            <w:r w:rsidR="00230DDA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3B71FD" w:rsidRPr="002257FF" w:rsidTr="003B71FD">
        <w:trPr>
          <w:cantSplit/>
        </w:trPr>
        <w:tc>
          <w:tcPr>
            <w:tcW w:w="4528" w:type="dxa"/>
            <w:vAlign w:val="bottom"/>
          </w:tcPr>
          <w:p w:rsidR="003B71FD" w:rsidRPr="002257FF" w:rsidRDefault="003B71FD" w:rsidP="00696557">
            <w:pPr>
              <w:ind w:left="100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3B71FD" w:rsidRPr="002257FF" w:rsidRDefault="003B71FD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ส่วนงานขายสินค้า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3B71FD" w:rsidRPr="002257FF" w:rsidRDefault="003B71FD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ส่วนงานขายสินค้า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3B71FD" w:rsidRPr="002257FF" w:rsidRDefault="003B71FD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E6368" w:rsidRPr="002257FF" w:rsidTr="003B71FD">
        <w:trPr>
          <w:cantSplit/>
        </w:trPr>
        <w:tc>
          <w:tcPr>
            <w:tcW w:w="4528" w:type="dxa"/>
            <w:vAlign w:val="bottom"/>
          </w:tcPr>
          <w:p w:rsidR="002E6368" w:rsidRPr="002257FF" w:rsidRDefault="002E6368" w:rsidP="00696557">
            <w:pPr>
              <w:ind w:left="100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:rsidR="002E6368" w:rsidRPr="002257FF" w:rsidRDefault="002E6368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ภายในประเทศ</w:t>
            </w:r>
          </w:p>
        </w:tc>
        <w:tc>
          <w:tcPr>
            <w:tcW w:w="1710" w:type="dxa"/>
            <w:vAlign w:val="bottom"/>
          </w:tcPr>
          <w:p w:rsidR="002E6368" w:rsidRPr="002257FF" w:rsidRDefault="002E6368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ส่งออกต่างประเทศ</w:t>
            </w:r>
          </w:p>
        </w:tc>
        <w:tc>
          <w:tcPr>
            <w:tcW w:w="1710" w:type="dxa"/>
            <w:vAlign w:val="bottom"/>
          </w:tcPr>
          <w:p w:rsidR="002E6368" w:rsidRPr="002257FF" w:rsidRDefault="002E6368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E6368" w:rsidRPr="002257FF" w:rsidTr="00E26483">
        <w:trPr>
          <w:cantSplit/>
        </w:trPr>
        <w:tc>
          <w:tcPr>
            <w:tcW w:w="4528" w:type="dxa"/>
            <w:vAlign w:val="bottom"/>
          </w:tcPr>
          <w:p w:rsidR="002E6368" w:rsidRPr="002257FF" w:rsidRDefault="002E6368" w:rsidP="00696557">
            <w:pPr>
              <w:ind w:left="100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2E6368" w:rsidRPr="002257FF" w:rsidRDefault="002E6368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  <w:hideMark/>
          </w:tcPr>
          <w:p w:rsidR="002E6368" w:rsidRPr="002257FF" w:rsidRDefault="002E6368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  <w:hideMark/>
          </w:tcPr>
          <w:p w:rsidR="002E6368" w:rsidRPr="002257FF" w:rsidRDefault="002E6368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16089" w:rsidRPr="002257FF" w:rsidTr="00C137A5">
        <w:trPr>
          <w:cantSplit/>
        </w:trPr>
        <w:tc>
          <w:tcPr>
            <w:tcW w:w="4528" w:type="dxa"/>
            <w:vAlign w:val="bottom"/>
          </w:tcPr>
          <w:p w:rsidR="00816089" w:rsidRPr="00063854" w:rsidRDefault="00816089" w:rsidP="00696557">
            <w:pPr>
              <w:tabs>
                <w:tab w:val="left" w:pos="1710"/>
              </w:tabs>
              <w:ind w:left="100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816089" w:rsidRPr="00063854" w:rsidRDefault="0081608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816089" w:rsidRPr="00063854" w:rsidRDefault="0081608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816089" w:rsidRPr="00063854" w:rsidRDefault="0081608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2E6368" w:rsidRPr="002257FF" w:rsidTr="00C137A5">
        <w:trPr>
          <w:cantSplit/>
        </w:trPr>
        <w:tc>
          <w:tcPr>
            <w:tcW w:w="4528" w:type="dxa"/>
            <w:vAlign w:val="bottom"/>
          </w:tcPr>
          <w:p w:rsidR="002E6368" w:rsidRPr="002257FF" w:rsidRDefault="002E6368" w:rsidP="00696557">
            <w:pPr>
              <w:tabs>
                <w:tab w:val="left" w:pos="1710"/>
              </w:tabs>
              <w:ind w:left="100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2E6368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816089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816089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2E6368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6089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816089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="00816089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2E6368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6089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816089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816089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</w:tr>
      <w:tr w:rsidR="002E6368" w:rsidRPr="002257FF" w:rsidTr="00C137A5">
        <w:trPr>
          <w:cantSplit/>
        </w:trPr>
        <w:tc>
          <w:tcPr>
            <w:tcW w:w="4528" w:type="dxa"/>
            <w:vAlign w:val="bottom"/>
          </w:tcPr>
          <w:p w:rsidR="002E6368" w:rsidRPr="002257FF" w:rsidRDefault="002E6368" w:rsidP="00696557">
            <w:pPr>
              <w:ind w:left="100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ต้นทุนขาย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6368" w:rsidRPr="002257FF" w:rsidRDefault="0081608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6368" w:rsidRPr="002257FF" w:rsidRDefault="0081608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6368" w:rsidRPr="002257FF" w:rsidRDefault="0081608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C6316" w:rsidRPr="002257FF" w:rsidTr="00744010">
        <w:trPr>
          <w:cantSplit/>
        </w:trPr>
        <w:tc>
          <w:tcPr>
            <w:tcW w:w="4528" w:type="dxa"/>
            <w:vAlign w:val="bottom"/>
          </w:tcPr>
          <w:p w:rsidR="005C6316" w:rsidRPr="002257FF" w:rsidRDefault="005C6316" w:rsidP="00696557">
            <w:pPr>
              <w:ind w:left="100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5C6316" w:rsidRPr="002257FF" w:rsidRDefault="005C6316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5C6316" w:rsidRPr="002257FF" w:rsidRDefault="005C6316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5C6316" w:rsidRPr="002257FF" w:rsidRDefault="005C6316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E6368" w:rsidRPr="002257FF" w:rsidTr="00744010">
        <w:trPr>
          <w:cantSplit/>
        </w:trPr>
        <w:tc>
          <w:tcPr>
            <w:tcW w:w="4528" w:type="dxa"/>
            <w:vAlign w:val="bottom"/>
          </w:tcPr>
          <w:p w:rsidR="002E6368" w:rsidRPr="002257FF" w:rsidRDefault="002E6368" w:rsidP="00696557">
            <w:pPr>
              <w:ind w:left="100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th-TH"/>
              </w:rPr>
              <w:t>กำไรของส่วนงาน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2E6368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816089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816089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2E6368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816089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816089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2E6368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816089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816089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</w:p>
        </w:tc>
      </w:tr>
      <w:tr w:rsidR="002E6368" w:rsidRPr="002257FF" w:rsidTr="00C137A5">
        <w:trPr>
          <w:cantSplit/>
        </w:trPr>
        <w:tc>
          <w:tcPr>
            <w:tcW w:w="4528" w:type="dxa"/>
            <w:vAlign w:val="bottom"/>
          </w:tcPr>
          <w:p w:rsidR="002E6368" w:rsidRPr="002257FF" w:rsidRDefault="002E6368" w:rsidP="00696557">
            <w:pPr>
              <w:ind w:left="100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2E6368" w:rsidRPr="002257FF" w:rsidRDefault="002E6368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2E6368" w:rsidRPr="002257FF" w:rsidRDefault="002E6368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2E6368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816089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816089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</w:tr>
      <w:tr w:rsidR="002E6368" w:rsidRPr="002257FF" w:rsidTr="00816089">
        <w:trPr>
          <w:cantSplit/>
        </w:trPr>
        <w:tc>
          <w:tcPr>
            <w:tcW w:w="4528" w:type="dxa"/>
            <w:vAlign w:val="bottom"/>
          </w:tcPr>
          <w:p w:rsidR="002E6368" w:rsidRPr="002257FF" w:rsidRDefault="002E6368" w:rsidP="00696557">
            <w:pPr>
              <w:ind w:left="100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ต้นทุนที่ไม่สามารถปันส่วนได้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2E6368" w:rsidRPr="002257FF" w:rsidRDefault="002E6368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2E6368" w:rsidRPr="002257FF" w:rsidRDefault="002E6368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2E6368" w:rsidRPr="002257FF" w:rsidRDefault="002E6368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86E77" w:rsidRPr="002257FF" w:rsidTr="00816089">
        <w:trPr>
          <w:cantSplit/>
        </w:trPr>
        <w:tc>
          <w:tcPr>
            <w:tcW w:w="4528" w:type="dxa"/>
            <w:vAlign w:val="bottom"/>
          </w:tcPr>
          <w:p w:rsidR="00486E77" w:rsidRPr="002257FF" w:rsidRDefault="00486E77" w:rsidP="00696557">
            <w:pPr>
              <w:ind w:left="100"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   - ค่าใช้จ่ายในการขายและบริหารและต้นทุนทางการเงิน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486E77" w:rsidRPr="002257FF" w:rsidRDefault="00486E77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486E77" w:rsidRPr="002257FF" w:rsidRDefault="00486E77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86E77" w:rsidRPr="002257FF" w:rsidRDefault="00BF517F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816089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="00816089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="00816089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16089" w:rsidRPr="002257FF" w:rsidTr="00816089">
        <w:trPr>
          <w:cantSplit/>
        </w:trPr>
        <w:tc>
          <w:tcPr>
            <w:tcW w:w="4528" w:type="dxa"/>
            <w:vAlign w:val="bottom"/>
          </w:tcPr>
          <w:p w:rsidR="00816089" w:rsidRPr="002257FF" w:rsidRDefault="00816089" w:rsidP="00696557">
            <w:pPr>
              <w:ind w:left="100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816089" w:rsidRPr="002257FF" w:rsidRDefault="00816089" w:rsidP="00696557">
            <w:pPr>
              <w:ind w:left="10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816089" w:rsidRPr="002257FF" w:rsidRDefault="00816089" w:rsidP="00696557">
            <w:pPr>
              <w:ind w:left="10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16089" w:rsidRPr="002257FF" w:rsidRDefault="00816089" w:rsidP="00696557">
            <w:pPr>
              <w:ind w:left="10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816089" w:rsidRPr="002257FF" w:rsidTr="00816089">
        <w:trPr>
          <w:cantSplit/>
        </w:trPr>
        <w:tc>
          <w:tcPr>
            <w:tcW w:w="4528" w:type="dxa"/>
            <w:vAlign w:val="bottom"/>
          </w:tcPr>
          <w:p w:rsidR="00816089" w:rsidRPr="002257FF" w:rsidRDefault="00816089" w:rsidP="00696557">
            <w:pPr>
              <w:ind w:left="100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ขาดทุนก่อนภาษีเงินได้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816089" w:rsidRPr="002257FF" w:rsidRDefault="0081608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816089" w:rsidRPr="002257FF" w:rsidRDefault="0081608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816089" w:rsidRPr="002257FF" w:rsidRDefault="00BF517F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16089" w:rsidRPr="002257FF" w:rsidTr="001B5964">
        <w:trPr>
          <w:cantSplit/>
        </w:trPr>
        <w:tc>
          <w:tcPr>
            <w:tcW w:w="4528" w:type="dxa"/>
            <w:vAlign w:val="bottom"/>
          </w:tcPr>
          <w:p w:rsidR="00816089" w:rsidRPr="002257FF" w:rsidRDefault="00816089" w:rsidP="00696557">
            <w:pPr>
              <w:ind w:left="100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ภาษีเงินได้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816089" w:rsidRPr="002257FF" w:rsidRDefault="0081608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816089" w:rsidRPr="002257FF" w:rsidRDefault="0081608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6089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F517F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BF517F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</w:tr>
      <w:tr w:rsidR="00816089" w:rsidRPr="002257FF" w:rsidTr="001B5964">
        <w:trPr>
          <w:cantSplit/>
        </w:trPr>
        <w:tc>
          <w:tcPr>
            <w:tcW w:w="4528" w:type="dxa"/>
            <w:vAlign w:val="bottom"/>
          </w:tcPr>
          <w:p w:rsidR="00816089" w:rsidRPr="002257FF" w:rsidRDefault="00816089" w:rsidP="00696557">
            <w:pPr>
              <w:ind w:left="100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ขาดทุน</w:t>
            </w: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816089" w:rsidRPr="002257FF" w:rsidRDefault="0081608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816089" w:rsidRPr="002257FF" w:rsidRDefault="0081608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16089" w:rsidRPr="002257FF" w:rsidRDefault="00BF517F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16089" w:rsidRPr="002257FF" w:rsidTr="001B5964">
        <w:trPr>
          <w:cantSplit/>
        </w:trPr>
        <w:tc>
          <w:tcPr>
            <w:tcW w:w="4528" w:type="dxa"/>
            <w:vAlign w:val="bottom"/>
          </w:tcPr>
          <w:p w:rsidR="00816089" w:rsidRPr="002257FF" w:rsidRDefault="00816089" w:rsidP="00696557">
            <w:pPr>
              <w:ind w:left="100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816089" w:rsidRPr="002257FF" w:rsidRDefault="0081608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816089" w:rsidRPr="002257FF" w:rsidRDefault="0081608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16089" w:rsidRPr="002257FF" w:rsidRDefault="0081608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16089" w:rsidRPr="002257FF" w:rsidTr="00C137A5">
        <w:trPr>
          <w:cantSplit/>
        </w:trPr>
        <w:tc>
          <w:tcPr>
            <w:tcW w:w="4528" w:type="dxa"/>
            <w:vAlign w:val="bottom"/>
          </w:tcPr>
          <w:p w:rsidR="00816089" w:rsidRPr="002257FF" w:rsidRDefault="00816089" w:rsidP="00696557">
            <w:pPr>
              <w:ind w:left="100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จังหวะเวลาการรับรู้รายได้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816089" w:rsidRPr="002257FF" w:rsidRDefault="0081608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816089" w:rsidRPr="002257FF" w:rsidRDefault="0081608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816089" w:rsidRPr="002257FF" w:rsidRDefault="0081608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16089" w:rsidRPr="002257FF" w:rsidTr="00C137A5">
        <w:trPr>
          <w:cantSplit/>
          <w:trHeight w:val="279"/>
        </w:trPr>
        <w:tc>
          <w:tcPr>
            <w:tcW w:w="4528" w:type="dxa"/>
            <w:vAlign w:val="bottom"/>
          </w:tcPr>
          <w:p w:rsidR="00816089" w:rsidRPr="002257FF" w:rsidRDefault="00816089" w:rsidP="00696557">
            <w:pPr>
              <w:ind w:left="100"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เมื่อปฏิบัติตามภาระที่ต้องปฏิบัติเสร็จสิ้น (</w:t>
            </w:r>
            <w:r w:rsidRPr="002257F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Point in time</w:t>
            </w:r>
            <w:r w:rsidRPr="002257F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6089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816089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816089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6089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6089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816089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="00816089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6089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6089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816089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816089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</w:tr>
    </w:tbl>
    <w:p w:rsidR="00362259" w:rsidRDefault="00362259" w:rsidP="0069655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:rsidR="00486E77" w:rsidRPr="002257FF" w:rsidRDefault="00362259" w:rsidP="0069655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:rsidR="00543A67" w:rsidRPr="002257FF" w:rsidRDefault="00543A67" w:rsidP="00696557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25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ลูกค้ารายใหญ่</w:t>
      </w:r>
    </w:p>
    <w:p w:rsidR="00543A67" w:rsidRPr="002257FF" w:rsidRDefault="00543A67" w:rsidP="0069655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:rsidR="00543A67" w:rsidRPr="002257FF" w:rsidRDefault="00543A67" w:rsidP="00696557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257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กลุ่มกิจการไม่มีรายได้จากการขาย</w:t>
      </w:r>
      <w:r w:rsidR="006F175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ให้</w:t>
      </w:r>
      <w:r w:rsidRPr="002257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กับลูกค้ารายใดรายหนึ่งที่มากกว่าร้อยละ </w:t>
      </w:r>
      <w:r w:rsidR="00DD0EDE" w:rsidRPr="00DD0E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2257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ของรายได้ของกลุ่มกิจการ</w:t>
      </w:r>
      <w:r w:rsidR="00010779" w:rsidRPr="002257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30DDA" w:rsidRPr="002257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ดังนั้น</w:t>
      </w:r>
      <w:r w:rsidRPr="002257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จึงมิได้เปิดเผย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ข้อมูลเกี่ยวกับลูกค้ารายใหญ่</w:t>
      </w:r>
    </w:p>
    <w:p w:rsidR="007A52D2" w:rsidRDefault="007A52D2" w:rsidP="00696557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66904" w:rsidRPr="002257FF" w:rsidTr="007F33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66904" w:rsidRPr="002257FF" w:rsidRDefault="007C5B10" w:rsidP="00696557">
            <w:pPr>
              <w:widowControl w:val="0"/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66904" w:rsidRPr="0022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6904" w:rsidRPr="0022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:rsidR="00C5770B" w:rsidRPr="002257FF" w:rsidRDefault="00C5770B" w:rsidP="00696557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2E4109" w:rsidRPr="002257FF" w:rsidRDefault="002E4109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261B5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</w:t>
      </w:r>
      <w:r w:rsidR="008066F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งบแสดงฐานะการเงินสามารถวิเคราะห์ตามอายุหนี้ที่ค้างชำระได้ดังนี้</w:t>
      </w:r>
    </w:p>
    <w:p w:rsidR="00B91AA3" w:rsidRPr="002257FF" w:rsidRDefault="00B91AA3" w:rsidP="00696557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9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916"/>
        <w:gridCol w:w="1575"/>
        <w:gridCol w:w="1273"/>
        <w:gridCol w:w="1544"/>
        <w:gridCol w:w="1261"/>
      </w:tblGrid>
      <w:tr w:rsidR="00674054" w:rsidRPr="002257FF" w:rsidTr="007F335F">
        <w:trPr>
          <w:cantSplit/>
        </w:trPr>
        <w:tc>
          <w:tcPr>
            <w:tcW w:w="3916" w:type="dxa"/>
            <w:vAlign w:val="bottom"/>
          </w:tcPr>
          <w:p w:rsidR="00674054" w:rsidRPr="002257FF" w:rsidRDefault="00674054" w:rsidP="00696557">
            <w:pPr>
              <w:ind w:left="-13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4054" w:rsidRPr="002257FF" w:rsidRDefault="00674054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4054" w:rsidRPr="002257FF" w:rsidRDefault="00674054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E2590" w:rsidRPr="002257FF" w:rsidTr="00E26483">
        <w:trPr>
          <w:cantSplit/>
        </w:trPr>
        <w:tc>
          <w:tcPr>
            <w:tcW w:w="3916" w:type="dxa"/>
            <w:vAlign w:val="bottom"/>
          </w:tcPr>
          <w:p w:rsidR="007E2590" w:rsidRPr="002257FF" w:rsidRDefault="007E2590" w:rsidP="00696557">
            <w:pPr>
              <w:ind w:left="-13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7E2590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42057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261B5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7E2590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  <w:p w:rsidR="007E2590" w:rsidRPr="002257FF" w:rsidRDefault="007E2590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3" w:type="dxa"/>
            <w:vAlign w:val="bottom"/>
          </w:tcPr>
          <w:p w:rsidR="007E2590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E2590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E2590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44" w:type="dxa"/>
            <w:vAlign w:val="bottom"/>
          </w:tcPr>
          <w:p w:rsidR="007E2590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42057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261B5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7E2590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  <w:p w:rsidR="007E2590" w:rsidRPr="002257FF" w:rsidRDefault="007E2590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1" w:type="dxa"/>
            <w:vAlign w:val="bottom"/>
          </w:tcPr>
          <w:p w:rsidR="007E2590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E2590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E2590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7E2590" w:rsidRPr="002257FF" w:rsidTr="00E26483">
        <w:trPr>
          <w:cantSplit/>
        </w:trPr>
        <w:tc>
          <w:tcPr>
            <w:tcW w:w="3916" w:type="dxa"/>
            <w:vAlign w:val="bottom"/>
          </w:tcPr>
          <w:p w:rsidR="007E2590" w:rsidRPr="002257FF" w:rsidRDefault="007E2590" w:rsidP="00696557">
            <w:pPr>
              <w:ind w:left="-13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  <w:hideMark/>
          </w:tcPr>
          <w:p w:rsidR="007E2590" w:rsidRPr="002257FF" w:rsidRDefault="007E2590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  <w:hideMark/>
          </w:tcPr>
          <w:p w:rsidR="007E2590" w:rsidRPr="002257FF" w:rsidRDefault="007E2590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  <w:hideMark/>
          </w:tcPr>
          <w:p w:rsidR="007E2590" w:rsidRPr="002257FF" w:rsidRDefault="007E2590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  <w:hideMark/>
          </w:tcPr>
          <w:p w:rsidR="007E2590" w:rsidRPr="002257FF" w:rsidRDefault="007E2590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E2590" w:rsidRPr="002257FF" w:rsidTr="00C137A5">
        <w:trPr>
          <w:cantSplit/>
          <w:trHeight w:val="99"/>
        </w:trPr>
        <w:tc>
          <w:tcPr>
            <w:tcW w:w="3916" w:type="dxa"/>
            <w:vAlign w:val="bottom"/>
          </w:tcPr>
          <w:p w:rsidR="007E2590" w:rsidRPr="002257FF" w:rsidRDefault="007E2590" w:rsidP="00696557">
            <w:pPr>
              <w:ind w:left="-13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E2590" w:rsidRPr="002257FF" w:rsidRDefault="007E2590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:rsidR="007E2590" w:rsidRPr="002257FF" w:rsidRDefault="007E2590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E2590" w:rsidRPr="002257FF" w:rsidRDefault="007E2590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:rsidR="007E2590" w:rsidRPr="002257FF" w:rsidRDefault="007E2590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9368C" w:rsidRPr="002257FF" w:rsidTr="00C137A5">
        <w:trPr>
          <w:cantSplit/>
        </w:trPr>
        <w:tc>
          <w:tcPr>
            <w:tcW w:w="3916" w:type="dxa"/>
          </w:tcPr>
          <w:p w:rsidR="0009368C" w:rsidRPr="002257FF" w:rsidRDefault="0009368C" w:rsidP="00696557">
            <w:pPr>
              <w:tabs>
                <w:tab w:val="left" w:pos="1710"/>
                <w:tab w:val="left" w:pos="9000"/>
              </w:tabs>
              <w:ind w:left="-13"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75" w:type="dxa"/>
            <w:shd w:val="clear" w:color="auto" w:fill="FAFAFA"/>
            <w:vAlign w:val="bottom"/>
          </w:tcPr>
          <w:p w:rsidR="0009368C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73" w:type="dxa"/>
            <w:vAlign w:val="center"/>
          </w:tcPr>
          <w:p w:rsidR="0009368C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44" w:type="dxa"/>
            <w:shd w:val="clear" w:color="auto" w:fill="FAFAFA"/>
            <w:vAlign w:val="bottom"/>
          </w:tcPr>
          <w:p w:rsidR="0009368C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61" w:type="dxa"/>
          </w:tcPr>
          <w:p w:rsidR="0009368C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</w:tr>
      <w:tr w:rsidR="0009368C" w:rsidRPr="002257FF" w:rsidTr="00C137A5">
        <w:trPr>
          <w:cantSplit/>
        </w:trPr>
        <w:tc>
          <w:tcPr>
            <w:tcW w:w="3916" w:type="dxa"/>
          </w:tcPr>
          <w:p w:rsidR="0009368C" w:rsidRPr="002257FF" w:rsidRDefault="0009368C" w:rsidP="00696557">
            <w:pPr>
              <w:tabs>
                <w:tab w:val="left" w:pos="1710"/>
                <w:tab w:val="left" w:pos="9000"/>
              </w:tabs>
              <w:ind w:left="-13"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ค้างชำระไม่เกิน 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75" w:type="dxa"/>
            <w:shd w:val="clear" w:color="auto" w:fill="FAFAFA"/>
            <w:vAlign w:val="bottom"/>
          </w:tcPr>
          <w:p w:rsidR="0009368C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73" w:type="dxa"/>
            <w:vAlign w:val="center"/>
          </w:tcPr>
          <w:p w:rsidR="0009368C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  <w:tc>
          <w:tcPr>
            <w:tcW w:w="1544" w:type="dxa"/>
            <w:shd w:val="clear" w:color="auto" w:fill="FAFAFA"/>
            <w:vAlign w:val="bottom"/>
          </w:tcPr>
          <w:p w:rsidR="0009368C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61" w:type="dxa"/>
          </w:tcPr>
          <w:p w:rsidR="0009368C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</w:tr>
      <w:tr w:rsidR="0009368C" w:rsidRPr="002257FF" w:rsidTr="00C137A5">
        <w:trPr>
          <w:cantSplit/>
        </w:trPr>
        <w:tc>
          <w:tcPr>
            <w:tcW w:w="3916" w:type="dxa"/>
          </w:tcPr>
          <w:p w:rsidR="0009368C" w:rsidRPr="002257FF" w:rsidRDefault="0009368C" w:rsidP="00696557">
            <w:pPr>
              <w:tabs>
                <w:tab w:val="left" w:pos="1710"/>
                <w:tab w:val="left" w:pos="9000"/>
              </w:tabs>
              <w:ind w:left="-13"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ค้างชำระมากกว่า 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75" w:type="dxa"/>
            <w:shd w:val="clear" w:color="auto" w:fill="FAFAFA"/>
            <w:vAlign w:val="bottom"/>
          </w:tcPr>
          <w:p w:rsidR="0009368C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73" w:type="dxa"/>
            <w:vAlign w:val="center"/>
          </w:tcPr>
          <w:p w:rsidR="0009368C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544" w:type="dxa"/>
            <w:shd w:val="clear" w:color="auto" w:fill="FAFAFA"/>
            <w:vAlign w:val="bottom"/>
          </w:tcPr>
          <w:p w:rsidR="0009368C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61" w:type="dxa"/>
          </w:tcPr>
          <w:p w:rsidR="0009368C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</w:tr>
      <w:tr w:rsidR="0009368C" w:rsidRPr="002257FF" w:rsidTr="00C137A5">
        <w:trPr>
          <w:cantSplit/>
        </w:trPr>
        <w:tc>
          <w:tcPr>
            <w:tcW w:w="3916" w:type="dxa"/>
          </w:tcPr>
          <w:p w:rsidR="0009368C" w:rsidRPr="002257FF" w:rsidRDefault="0009368C" w:rsidP="00696557">
            <w:pPr>
              <w:tabs>
                <w:tab w:val="left" w:pos="1710"/>
                <w:tab w:val="left" w:pos="9000"/>
              </w:tabs>
              <w:ind w:left="-13"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ค้างชำระมากกว่า 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75" w:type="dxa"/>
            <w:shd w:val="clear" w:color="auto" w:fill="FAFAFA"/>
            <w:vAlign w:val="bottom"/>
          </w:tcPr>
          <w:p w:rsidR="0009368C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73" w:type="dxa"/>
            <w:vAlign w:val="center"/>
          </w:tcPr>
          <w:p w:rsidR="0009368C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544" w:type="dxa"/>
            <w:shd w:val="clear" w:color="auto" w:fill="FAFAFA"/>
            <w:vAlign w:val="bottom"/>
          </w:tcPr>
          <w:p w:rsidR="0009368C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61" w:type="dxa"/>
          </w:tcPr>
          <w:p w:rsidR="0009368C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</w:tr>
      <w:tr w:rsidR="0009368C" w:rsidRPr="002257FF" w:rsidTr="00C137A5">
        <w:trPr>
          <w:cantSplit/>
        </w:trPr>
        <w:tc>
          <w:tcPr>
            <w:tcW w:w="3916" w:type="dxa"/>
          </w:tcPr>
          <w:p w:rsidR="0009368C" w:rsidRPr="002257FF" w:rsidRDefault="0009368C" w:rsidP="00696557">
            <w:pPr>
              <w:tabs>
                <w:tab w:val="left" w:pos="9000"/>
              </w:tabs>
              <w:ind w:left="-13"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ค้างชำระมากกว่า 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9368C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:rsidR="0009368C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9368C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09368C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09368C" w:rsidRPr="002257FF" w:rsidTr="00C137A5">
        <w:trPr>
          <w:cantSplit/>
        </w:trPr>
        <w:tc>
          <w:tcPr>
            <w:tcW w:w="3916" w:type="dxa"/>
          </w:tcPr>
          <w:p w:rsidR="0009368C" w:rsidRPr="002257FF" w:rsidRDefault="0009368C" w:rsidP="00696557">
            <w:pPr>
              <w:tabs>
                <w:tab w:val="left" w:pos="9000"/>
              </w:tabs>
              <w:ind w:left="-13"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:rsidR="0009368C" w:rsidRPr="002257FF" w:rsidRDefault="0009368C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127</w:t>
            </w:r>
            <w:r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620</w:t>
            </w:r>
            <w:r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135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</w:tcBorders>
            <w:vAlign w:val="center"/>
          </w:tcPr>
          <w:p w:rsidR="0009368C" w:rsidRPr="002257FF" w:rsidRDefault="0009368C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117</w:t>
            </w:r>
            <w:r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317</w:t>
            </w:r>
            <w:r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719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</w:tcPr>
          <w:p w:rsidR="0009368C" w:rsidRPr="002257FF" w:rsidRDefault="0009368C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127</w:t>
            </w:r>
            <w:r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619</w:t>
            </w:r>
            <w:r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374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:rsidR="0009368C" w:rsidRPr="002257FF" w:rsidRDefault="0009368C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117</w:t>
            </w:r>
            <w:r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317</w:t>
            </w:r>
            <w:r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719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09368C" w:rsidRPr="002257FF" w:rsidTr="00C137A5">
        <w:trPr>
          <w:cantSplit/>
        </w:trPr>
        <w:tc>
          <w:tcPr>
            <w:tcW w:w="3916" w:type="dxa"/>
          </w:tcPr>
          <w:p w:rsidR="0009368C" w:rsidRPr="002257FF" w:rsidRDefault="0009368C" w:rsidP="00696557">
            <w:pPr>
              <w:tabs>
                <w:tab w:val="left" w:pos="9000"/>
              </w:tabs>
              <w:ind w:left="-13"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ค่าเผื่อหนี้สงสัยจะสูญ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9368C" w:rsidRPr="002257FF" w:rsidRDefault="0009368C" w:rsidP="008E67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E67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8E67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:rsidR="0009368C" w:rsidRPr="002257FF" w:rsidRDefault="0009368C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9368C" w:rsidRPr="002257FF" w:rsidRDefault="0009368C" w:rsidP="008E670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E67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8E67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:rsidR="0009368C" w:rsidRPr="002257FF" w:rsidRDefault="0009368C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9368C" w:rsidRPr="002257FF" w:rsidTr="00C137A5">
        <w:trPr>
          <w:cantSplit/>
        </w:trPr>
        <w:tc>
          <w:tcPr>
            <w:tcW w:w="3916" w:type="dxa"/>
          </w:tcPr>
          <w:p w:rsidR="0009368C" w:rsidRPr="002257FF" w:rsidRDefault="0009368C" w:rsidP="00696557">
            <w:pPr>
              <w:tabs>
                <w:tab w:val="left" w:pos="9000"/>
              </w:tabs>
              <w:ind w:left="-13"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รวม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9368C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8E67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="008E67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09368C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9368C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8E67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="008E67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09368C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09368C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</w:tr>
    </w:tbl>
    <w:p w:rsidR="006F1C81" w:rsidRDefault="006F1C81" w:rsidP="00696557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64D59" w:rsidRPr="002257FF" w:rsidTr="00AF4F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64D59" w:rsidRPr="002257FF" w:rsidRDefault="007C5B10" w:rsidP="00364D59">
            <w:pPr>
              <w:widowControl w:val="0"/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64D59" w:rsidRPr="0022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64D5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:rsidR="00364D59" w:rsidRPr="00364D59" w:rsidRDefault="00364D59" w:rsidP="00696557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W w:w="9569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916"/>
        <w:gridCol w:w="1575"/>
        <w:gridCol w:w="1273"/>
        <w:gridCol w:w="1544"/>
        <w:gridCol w:w="1261"/>
      </w:tblGrid>
      <w:tr w:rsidR="003A2561" w:rsidRPr="002257FF" w:rsidTr="00AF4FA9">
        <w:trPr>
          <w:cantSplit/>
        </w:trPr>
        <w:tc>
          <w:tcPr>
            <w:tcW w:w="3916" w:type="dxa"/>
            <w:vAlign w:val="bottom"/>
          </w:tcPr>
          <w:p w:rsidR="003A2561" w:rsidRPr="002257FF" w:rsidRDefault="003A2561" w:rsidP="00AF4FA9">
            <w:pPr>
              <w:ind w:left="-13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2561" w:rsidRPr="002257FF" w:rsidRDefault="003A2561" w:rsidP="00AF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2561" w:rsidRPr="002257FF" w:rsidRDefault="003A2561" w:rsidP="00AF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A2561" w:rsidRPr="002257FF" w:rsidTr="00AF4FA9">
        <w:trPr>
          <w:cantSplit/>
        </w:trPr>
        <w:tc>
          <w:tcPr>
            <w:tcW w:w="3916" w:type="dxa"/>
            <w:vAlign w:val="bottom"/>
          </w:tcPr>
          <w:p w:rsidR="003A2561" w:rsidRPr="002257FF" w:rsidRDefault="003A2561" w:rsidP="00AF4FA9">
            <w:pPr>
              <w:ind w:left="-13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3A2561" w:rsidRPr="002257FF" w:rsidRDefault="00DD0EDE" w:rsidP="00AF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A2561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A2561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กันยายน </w:t>
            </w:r>
          </w:p>
          <w:p w:rsidR="003A2561" w:rsidRPr="002257FF" w:rsidRDefault="003A2561" w:rsidP="00AF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3" w:type="dxa"/>
            <w:vAlign w:val="bottom"/>
          </w:tcPr>
          <w:p w:rsidR="003A2561" w:rsidRPr="002257FF" w:rsidRDefault="00DD0EDE" w:rsidP="00AF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A2561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A2561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44" w:type="dxa"/>
            <w:vAlign w:val="bottom"/>
          </w:tcPr>
          <w:p w:rsidR="003A2561" w:rsidRPr="002257FF" w:rsidRDefault="00DD0EDE" w:rsidP="00AF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A2561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A2561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กันยายน </w:t>
            </w:r>
          </w:p>
          <w:p w:rsidR="003A2561" w:rsidRPr="002257FF" w:rsidRDefault="003A2561" w:rsidP="00AF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1" w:type="dxa"/>
            <w:vAlign w:val="bottom"/>
          </w:tcPr>
          <w:p w:rsidR="003A2561" w:rsidRPr="002257FF" w:rsidRDefault="00DD0EDE" w:rsidP="00AF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A2561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A2561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3A2561" w:rsidRPr="002257FF" w:rsidTr="00AF4FA9">
        <w:trPr>
          <w:cantSplit/>
        </w:trPr>
        <w:tc>
          <w:tcPr>
            <w:tcW w:w="3916" w:type="dxa"/>
            <w:vAlign w:val="bottom"/>
          </w:tcPr>
          <w:p w:rsidR="003A2561" w:rsidRPr="002257FF" w:rsidRDefault="003A2561" w:rsidP="00AF4FA9">
            <w:pPr>
              <w:ind w:left="-13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  <w:hideMark/>
          </w:tcPr>
          <w:p w:rsidR="003A2561" w:rsidRPr="002257FF" w:rsidRDefault="003A2561" w:rsidP="00AF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  <w:hideMark/>
          </w:tcPr>
          <w:p w:rsidR="003A2561" w:rsidRPr="002257FF" w:rsidRDefault="003A2561" w:rsidP="00AF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  <w:hideMark/>
          </w:tcPr>
          <w:p w:rsidR="003A2561" w:rsidRPr="002257FF" w:rsidRDefault="003A2561" w:rsidP="00AF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  <w:hideMark/>
          </w:tcPr>
          <w:p w:rsidR="003A2561" w:rsidRPr="002257FF" w:rsidRDefault="003A2561" w:rsidP="00AF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A2561" w:rsidRPr="002257FF" w:rsidTr="00AF4FA9">
        <w:trPr>
          <w:cantSplit/>
          <w:trHeight w:val="99"/>
        </w:trPr>
        <w:tc>
          <w:tcPr>
            <w:tcW w:w="3916" w:type="dxa"/>
            <w:vAlign w:val="bottom"/>
          </w:tcPr>
          <w:p w:rsidR="003A2561" w:rsidRPr="002257FF" w:rsidRDefault="003A2561" w:rsidP="00AF4FA9">
            <w:pPr>
              <w:ind w:left="-13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A2561" w:rsidRPr="002257FF" w:rsidRDefault="003A2561" w:rsidP="00AF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:rsidR="003A2561" w:rsidRPr="002257FF" w:rsidRDefault="003A2561" w:rsidP="00AF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A2561" w:rsidRPr="002257FF" w:rsidRDefault="003A2561" w:rsidP="00AF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:rsidR="003A2561" w:rsidRPr="002257FF" w:rsidRDefault="003A2561" w:rsidP="00AF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E592A" w:rsidRPr="002257FF" w:rsidTr="00AF4FA9">
        <w:trPr>
          <w:cantSplit/>
        </w:trPr>
        <w:tc>
          <w:tcPr>
            <w:tcW w:w="3916" w:type="dxa"/>
          </w:tcPr>
          <w:p w:rsidR="00DE592A" w:rsidRPr="002257FF" w:rsidRDefault="00DE592A" w:rsidP="00DE592A">
            <w:pPr>
              <w:tabs>
                <w:tab w:val="left" w:pos="1710"/>
                <w:tab w:val="left" w:pos="9000"/>
              </w:tabs>
              <w:ind w:left="-13"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75" w:type="dxa"/>
            <w:shd w:val="clear" w:color="auto" w:fill="FAFAFA"/>
          </w:tcPr>
          <w:p w:rsidR="00DE592A" w:rsidRPr="00DE592A" w:rsidRDefault="00DD0EDE" w:rsidP="00DE59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273" w:type="dxa"/>
          </w:tcPr>
          <w:p w:rsidR="00DE592A" w:rsidRPr="00DE592A" w:rsidRDefault="00DD0EDE" w:rsidP="00DE59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544" w:type="dxa"/>
            <w:shd w:val="clear" w:color="auto" w:fill="FAFAFA"/>
          </w:tcPr>
          <w:p w:rsidR="00DE592A" w:rsidRPr="00DE592A" w:rsidRDefault="00DD0EDE" w:rsidP="00DE59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261" w:type="dxa"/>
          </w:tcPr>
          <w:p w:rsidR="00DE592A" w:rsidRPr="00DE592A" w:rsidRDefault="00DD0EDE" w:rsidP="00DE59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</w:tr>
      <w:tr w:rsidR="00DE592A" w:rsidRPr="002257FF" w:rsidTr="00AF4FA9">
        <w:trPr>
          <w:cantSplit/>
        </w:trPr>
        <w:tc>
          <w:tcPr>
            <w:tcW w:w="3916" w:type="dxa"/>
          </w:tcPr>
          <w:p w:rsidR="00DE592A" w:rsidRPr="002257FF" w:rsidRDefault="00DE592A" w:rsidP="00DE592A">
            <w:pPr>
              <w:tabs>
                <w:tab w:val="left" w:pos="1710"/>
                <w:tab w:val="left" w:pos="9000"/>
              </w:tabs>
              <w:ind w:left="-13"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75" w:type="dxa"/>
            <w:shd w:val="clear" w:color="auto" w:fill="FAFAFA"/>
          </w:tcPr>
          <w:p w:rsidR="00DE592A" w:rsidRPr="00DE592A" w:rsidRDefault="00DD0EDE" w:rsidP="00DE59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73" w:type="dxa"/>
          </w:tcPr>
          <w:p w:rsidR="00DE592A" w:rsidRPr="00DE592A" w:rsidRDefault="00DD0EDE" w:rsidP="00DE59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544" w:type="dxa"/>
            <w:shd w:val="clear" w:color="auto" w:fill="FAFAFA"/>
          </w:tcPr>
          <w:p w:rsidR="00DE592A" w:rsidRPr="00DE592A" w:rsidRDefault="00DD0EDE" w:rsidP="00DE59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61" w:type="dxa"/>
          </w:tcPr>
          <w:p w:rsidR="00DE592A" w:rsidRPr="00DE592A" w:rsidRDefault="00DD0EDE" w:rsidP="00DE59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</w:tr>
      <w:tr w:rsidR="00DE592A" w:rsidRPr="002257FF" w:rsidTr="00AF4FA9">
        <w:trPr>
          <w:cantSplit/>
        </w:trPr>
        <w:tc>
          <w:tcPr>
            <w:tcW w:w="3916" w:type="dxa"/>
          </w:tcPr>
          <w:p w:rsidR="00DE592A" w:rsidRPr="002257FF" w:rsidRDefault="00DE592A" w:rsidP="00DE592A">
            <w:pPr>
              <w:tabs>
                <w:tab w:val="left" w:pos="1710"/>
                <w:tab w:val="left" w:pos="9000"/>
              </w:tabs>
              <w:ind w:left="-13"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ภาชนะบรรจุและวัสดุหีบห่อ</w:t>
            </w:r>
          </w:p>
        </w:tc>
        <w:tc>
          <w:tcPr>
            <w:tcW w:w="1575" w:type="dxa"/>
            <w:shd w:val="clear" w:color="auto" w:fill="FAFAFA"/>
          </w:tcPr>
          <w:p w:rsidR="00DE592A" w:rsidRPr="00DE592A" w:rsidRDefault="00DD0EDE" w:rsidP="00DE59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73" w:type="dxa"/>
          </w:tcPr>
          <w:p w:rsidR="00DE592A" w:rsidRPr="00DE592A" w:rsidRDefault="00DD0EDE" w:rsidP="00DE59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544" w:type="dxa"/>
            <w:shd w:val="clear" w:color="auto" w:fill="FAFAFA"/>
          </w:tcPr>
          <w:p w:rsidR="00DE592A" w:rsidRPr="00DE592A" w:rsidRDefault="00DD0EDE" w:rsidP="00DE59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61" w:type="dxa"/>
          </w:tcPr>
          <w:p w:rsidR="00DE592A" w:rsidRPr="00DE592A" w:rsidRDefault="00DD0EDE" w:rsidP="00DE59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DE592A" w:rsidRPr="002257FF" w:rsidTr="00AF4FA9">
        <w:trPr>
          <w:cantSplit/>
        </w:trPr>
        <w:tc>
          <w:tcPr>
            <w:tcW w:w="3916" w:type="dxa"/>
          </w:tcPr>
          <w:p w:rsidR="00DE592A" w:rsidRPr="003A2561" w:rsidRDefault="00DE592A" w:rsidP="00DE592A">
            <w:pPr>
              <w:tabs>
                <w:tab w:val="left" w:pos="9000"/>
              </w:tabs>
              <w:ind w:left="-13"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FAFAFA"/>
          </w:tcPr>
          <w:p w:rsidR="00DE592A" w:rsidRPr="00DE592A" w:rsidRDefault="00DD0EDE" w:rsidP="00DE59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DE592A" w:rsidRPr="00DE592A" w:rsidRDefault="00DD0EDE" w:rsidP="00DE59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</w:tcPr>
          <w:p w:rsidR="00DE592A" w:rsidRPr="00DE592A" w:rsidRDefault="00DD0EDE" w:rsidP="00DE59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DE592A" w:rsidRPr="00DE592A" w:rsidRDefault="00DD0EDE" w:rsidP="00DE59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</w:tr>
      <w:tr w:rsidR="00DE592A" w:rsidRPr="002257FF" w:rsidTr="00AF4FA9">
        <w:trPr>
          <w:cantSplit/>
        </w:trPr>
        <w:tc>
          <w:tcPr>
            <w:tcW w:w="3916" w:type="dxa"/>
          </w:tcPr>
          <w:p w:rsidR="00DE592A" w:rsidRPr="002257FF" w:rsidRDefault="00DE592A" w:rsidP="00DE592A">
            <w:pPr>
              <w:tabs>
                <w:tab w:val="left" w:pos="9000"/>
              </w:tabs>
              <w:ind w:left="-13"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:rsidR="00DE592A" w:rsidRPr="00DE592A" w:rsidRDefault="00DD0EDE" w:rsidP="00DE59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vAlign w:val="center"/>
          </w:tcPr>
          <w:p w:rsidR="00DE592A" w:rsidRPr="00DE592A" w:rsidRDefault="00DE592A" w:rsidP="00DE59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</w:tcPr>
          <w:p w:rsidR="00DE592A" w:rsidRPr="00DE592A" w:rsidRDefault="00DE592A" w:rsidP="00DE59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  <w:r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:rsidR="00DE592A" w:rsidRPr="00DE592A" w:rsidRDefault="00DD0EDE" w:rsidP="00DE59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</w:tr>
      <w:tr w:rsidR="00DE592A" w:rsidRPr="002257FF" w:rsidTr="00AF4FA9">
        <w:trPr>
          <w:cantSplit/>
        </w:trPr>
        <w:tc>
          <w:tcPr>
            <w:tcW w:w="3916" w:type="dxa"/>
          </w:tcPr>
          <w:p w:rsidR="00DE592A" w:rsidRPr="002257FF" w:rsidRDefault="00DE592A" w:rsidP="00DE592A">
            <w:pPr>
              <w:tabs>
                <w:tab w:val="left" w:pos="9000"/>
              </w:tabs>
              <w:ind w:left="-13"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ค่าเผื่อมูลค่าสินค้า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คงเหลือ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E592A" w:rsidRPr="00DE592A" w:rsidRDefault="00DE592A" w:rsidP="006639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:rsidR="00DE592A" w:rsidRPr="00DE592A" w:rsidRDefault="00DE592A" w:rsidP="00DE59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E592A" w:rsidRPr="00DE592A" w:rsidRDefault="00DE592A" w:rsidP="00DE59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:rsidR="00DE592A" w:rsidRPr="00DE592A" w:rsidRDefault="00DE592A" w:rsidP="00DE59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E592A" w:rsidRPr="002257FF" w:rsidTr="00AF4FA9">
        <w:trPr>
          <w:cantSplit/>
        </w:trPr>
        <w:tc>
          <w:tcPr>
            <w:tcW w:w="3916" w:type="dxa"/>
          </w:tcPr>
          <w:p w:rsidR="00DE592A" w:rsidRPr="002257FF" w:rsidRDefault="00DE592A" w:rsidP="00DE592A">
            <w:pPr>
              <w:tabs>
                <w:tab w:val="left" w:pos="9000"/>
              </w:tabs>
              <w:ind w:left="-13"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E592A" w:rsidRPr="00DE592A" w:rsidRDefault="00DD0EDE" w:rsidP="00DE59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DE592A" w:rsidRPr="00DE592A" w:rsidRDefault="00DD0EDE" w:rsidP="00DE59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E592A" w:rsidRPr="00DE592A" w:rsidRDefault="00DD0EDE" w:rsidP="00DE59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DE592A" w:rsidRPr="00DE59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DE592A" w:rsidRPr="00DE592A" w:rsidRDefault="00DD0EDE" w:rsidP="00DE59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A024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A024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</w:tr>
    </w:tbl>
    <w:p w:rsidR="00584836" w:rsidRDefault="00584836" w:rsidP="00696557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p w:rsidR="00364D59" w:rsidRDefault="00584836" w:rsidP="00696557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7894" w:rsidRPr="002257FF" w:rsidTr="00AF4F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17894" w:rsidRPr="002257FF" w:rsidRDefault="007C5B10" w:rsidP="00AF4FA9">
            <w:pPr>
              <w:widowControl w:val="0"/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617894" w:rsidRPr="0022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1789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</w:t>
            </w:r>
            <w:r w:rsidR="003D483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61789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และอุปกรณ์ - สุทธิ</w:t>
            </w:r>
          </w:p>
        </w:tc>
      </w:tr>
    </w:tbl>
    <w:p w:rsidR="00617894" w:rsidRDefault="00617894" w:rsidP="00696557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9569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618"/>
        <w:gridCol w:w="2349"/>
        <w:gridCol w:w="2584"/>
        <w:gridCol w:w="18"/>
      </w:tblGrid>
      <w:tr w:rsidR="00584836" w:rsidRPr="002257FF" w:rsidTr="005835D4">
        <w:trPr>
          <w:cantSplit/>
        </w:trPr>
        <w:tc>
          <w:tcPr>
            <w:tcW w:w="4618" w:type="dxa"/>
            <w:vAlign w:val="bottom"/>
          </w:tcPr>
          <w:p w:rsidR="00584836" w:rsidRPr="002257FF" w:rsidRDefault="00584836" w:rsidP="00AF4FA9">
            <w:pPr>
              <w:ind w:left="-13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4836" w:rsidRPr="002257FF" w:rsidRDefault="00584836" w:rsidP="00AF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84836" w:rsidRPr="002257FF" w:rsidRDefault="00584836" w:rsidP="00AF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84836" w:rsidRPr="002257FF" w:rsidTr="005835D4">
        <w:trPr>
          <w:cantSplit/>
        </w:trPr>
        <w:tc>
          <w:tcPr>
            <w:tcW w:w="4618" w:type="dxa"/>
            <w:vAlign w:val="bottom"/>
          </w:tcPr>
          <w:p w:rsidR="00584836" w:rsidRPr="002257FF" w:rsidRDefault="00584836" w:rsidP="00AF4FA9">
            <w:pPr>
              <w:ind w:left="-13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34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84836" w:rsidRPr="002257FF" w:rsidRDefault="00584836" w:rsidP="0058483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6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84836" w:rsidRPr="002257FF" w:rsidRDefault="00584836" w:rsidP="0058483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A703F" w:rsidRPr="002257FF" w:rsidTr="00DA2E88">
        <w:trPr>
          <w:gridAfter w:val="1"/>
          <w:wAfter w:w="18" w:type="dxa"/>
          <w:cantSplit/>
          <w:trHeight w:val="99"/>
        </w:trPr>
        <w:tc>
          <w:tcPr>
            <w:tcW w:w="4618" w:type="dxa"/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349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584" w:type="dxa"/>
            <w:tcBorders>
              <w:top w:val="single" w:sz="4" w:space="0" w:color="auto"/>
            </w:tcBorders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5835D4" w:rsidRPr="002257FF" w:rsidTr="005835D4">
        <w:trPr>
          <w:gridAfter w:val="1"/>
          <w:wAfter w:w="18" w:type="dxa"/>
          <w:cantSplit/>
        </w:trPr>
        <w:tc>
          <w:tcPr>
            <w:tcW w:w="4618" w:type="dxa"/>
          </w:tcPr>
          <w:p w:rsidR="005835D4" w:rsidRPr="00A37D91" w:rsidRDefault="005835D4" w:rsidP="00A37D91">
            <w:pPr>
              <w:tabs>
                <w:tab w:val="left" w:pos="1710"/>
                <w:tab w:val="left" w:pos="9000"/>
              </w:tabs>
              <w:ind w:left="-13" w:right="-273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A37D91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Pr="00A37D91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กันยายน 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49" w:type="dxa"/>
            <w:shd w:val="clear" w:color="auto" w:fill="FAFAFA"/>
            <w:vAlign w:val="bottom"/>
          </w:tcPr>
          <w:p w:rsidR="005835D4" w:rsidRPr="002257FF" w:rsidRDefault="005835D4" w:rsidP="00AF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84" w:type="dxa"/>
          </w:tcPr>
          <w:p w:rsidR="005835D4" w:rsidRPr="002257FF" w:rsidRDefault="005835D4" w:rsidP="00AF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35D4" w:rsidRPr="00047762" w:rsidTr="005835D4">
        <w:trPr>
          <w:gridAfter w:val="1"/>
          <w:wAfter w:w="18" w:type="dxa"/>
          <w:cantSplit/>
        </w:trPr>
        <w:tc>
          <w:tcPr>
            <w:tcW w:w="4618" w:type="dxa"/>
          </w:tcPr>
          <w:p w:rsidR="005835D4" w:rsidRPr="00047762" w:rsidRDefault="005835D4" w:rsidP="00AF4FA9">
            <w:pPr>
              <w:tabs>
                <w:tab w:val="left" w:pos="1710"/>
                <w:tab w:val="left" w:pos="9000"/>
              </w:tabs>
              <w:ind w:left="-13" w:right="-7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349" w:type="dxa"/>
            <w:shd w:val="clear" w:color="auto" w:fill="FAFAFA"/>
            <w:vAlign w:val="bottom"/>
          </w:tcPr>
          <w:p w:rsidR="005835D4" w:rsidRPr="00047762" w:rsidRDefault="005835D4" w:rsidP="00AF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584" w:type="dxa"/>
          </w:tcPr>
          <w:p w:rsidR="005835D4" w:rsidRPr="00047762" w:rsidRDefault="005835D4" w:rsidP="00AF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5835D4" w:rsidRPr="002257FF" w:rsidTr="005835D4">
        <w:trPr>
          <w:gridAfter w:val="1"/>
          <w:wAfter w:w="18" w:type="dxa"/>
          <w:cantSplit/>
        </w:trPr>
        <w:tc>
          <w:tcPr>
            <w:tcW w:w="4618" w:type="dxa"/>
          </w:tcPr>
          <w:p w:rsidR="005835D4" w:rsidRPr="002257FF" w:rsidRDefault="005835D4" w:rsidP="005835D4">
            <w:pPr>
              <w:tabs>
                <w:tab w:val="left" w:pos="1710"/>
                <w:tab w:val="left" w:pos="9000"/>
              </w:tabs>
              <w:ind w:left="-13"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ราคาตามบัญชีต้นงวด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49" w:type="dxa"/>
            <w:shd w:val="clear" w:color="auto" w:fill="FAFAFA"/>
          </w:tcPr>
          <w:p w:rsidR="005835D4" w:rsidRPr="005835D4" w:rsidRDefault="00DD0EDE" w:rsidP="00583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5835D4" w:rsidRPr="005835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="005835D4" w:rsidRPr="005835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2584" w:type="dxa"/>
          </w:tcPr>
          <w:p w:rsidR="005835D4" w:rsidRPr="005835D4" w:rsidRDefault="00DD0EDE" w:rsidP="00583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5835D4" w:rsidRPr="005835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5835D4" w:rsidRPr="005835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</w:tr>
      <w:tr w:rsidR="005835D4" w:rsidRPr="002257FF" w:rsidTr="005835D4">
        <w:trPr>
          <w:gridAfter w:val="1"/>
          <w:wAfter w:w="18" w:type="dxa"/>
          <w:cantSplit/>
        </w:trPr>
        <w:tc>
          <w:tcPr>
            <w:tcW w:w="4618" w:type="dxa"/>
          </w:tcPr>
          <w:p w:rsidR="005835D4" w:rsidRDefault="005835D4" w:rsidP="005835D4">
            <w:pPr>
              <w:tabs>
                <w:tab w:val="left" w:pos="1710"/>
                <w:tab w:val="left" w:pos="9000"/>
              </w:tabs>
              <w:ind w:left="-13"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349" w:type="dxa"/>
            <w:shd w:val="clear" w:color="auto" w:fill="FAFAFA"/>
          </w:tcPr>
          <w:p w:rsidR="005835D4" w:rsidRPr="005835D4" w:rsidRDefault="00DD0EDE" w:rsidP="00583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5835D4" w:rsidRPr="005835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5835D4" w:rsidRPr="005835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2584" w:type="dxa"/>
          </w:tcPr>
          <w:p w:rsidR="005835D4" w:rsidRPr="005835D4" w:rsidRDefault="00DD0EDE" w:rsidP="00583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5835D4" w:rsidRPr="005835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5835D4" w:rsidRPr="005835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</w:tr>
      <w:tr w:rsidR="005835D4" w:rsidRPr="002257FF" w:rsidTr="005835D4">
        <w:trPr>
          <w:gridAfter w:val="1"/>
          <w:wAfter w:w="18" w:type="dxa"/>
          <w:cantSplit/>
        </w:trPr>
        <w:tc>
          <w:tcPr>
            <w:tcW w:w="4618" w:type="dxa"/>
          </w:tcPr>
          <w:p w:rsidR="005835D4" w:rsidRPr="00047762" w:rsidRDefault="005835D4" w:rsidP="005835D4">
            <w:pPr>
              <w:tabs>
                <w:tab w:val="left" w:pos="1710"/>
                <w:tab w:val="left" w:pos="9000"/>
              </w:tabs>
              <w:ind w:left="-13"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จำหน่ายสินทรัพย์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349" w:type="dxa"/>
            <w:shd w:val="clear" w:color="auto" w:fill="FAFAFA"/>
          </w:tcPr>
          <w:p w:rsidR="005835D4" w:rsidRPr="005835D4" w:rsidRDefault="005835D4" w:rsidP="00583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835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5835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584" w:type="dxa"/>
          </w:tcPr>
          <w:p w:rsidR="005835D4" w:rsidRPr="005835D4" w:rsidRDefault="005835D4" w:rsidP="00583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835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5835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835D4" w:rsidRPr="002257FF" w:rsidTr="005835D4">
        <w:trPr>
          <w:gridAfter w:val="1"/>
          <w:wAfter w:w="18" w:type="dxa"/>
          <w:cantSplit/>
        </w:trPr>
        <w:tc>
          <w:tcPr>
            <w:tcW w:w="4618" w:type="dxa"/>
          </w:tcPr>
          <w:p w:rsidR="005835D4" w:rsidRPr="002257FF" w:rsidRDefault="005835D4" w:rsidP="005835D4">
            <w:pPr>
              <w:tabs>
                <w:tab w:val="left" w:pos="1710"/>
                <w:tab w:val="left" w:pos="9000"/>
              </w:tabs>
              <w:ind w:left="-13"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ตัดจำหน่ายสินทรัพย์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349" w:type="dxa"/>
            <w:shd w:val="clear" w:color="auto" w:fill="FAFAFA"/>
          </w:tcPr>
          <w:p w:rsidR="005835D4" w:rsidRPr="005835D4" w:rsidRDefault="005835D4" w:rsidP="00583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835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5835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Pr="005835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584" w:type="dxa"/>
          </w:tcPr>
          <w:p w:rsidR="005835D4" w:rsidRPr="005835D4" w:rsidRDefault="005835D4" w:rsidP="00583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835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5835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Pr="005835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835D4" w:rsidRPr="002257FF" w:rsidTr="005835D4">
        <w:trPr>
          <w:gridAfter w:val="1"/>
          <w:wAfter w:w="18" w:type="dxa"/>
          <w:cantSplit/>
        </w:trPr>
        <w:tc>
          <w:tcPr>
            <w:tcW w:w="4618" w:type="dxa"/>
          </w:tcPr>
          <w:p w:rsidR="005835D4" w:rsidRPr="002257FF" w:rsidRDefault="005835D4" w:rsidP="005835D4">
            <w:pPr>
              <w:tabs>
                <w:tab w:val="left" w:pos="9000"/>
              </w:tabs>
              <w:ind w:left="-13"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349" w:type="dxa"/>
            <w:tcBorders>
              <w:bottom w:val="single" w:sz="4" w:space="0" w:color="auto"/>
            </w:tcBorders>
            <w:shd w:val="clear" w:color="auto" w:fill="FAFAFA"/>
          </w:tcPr>
          <w:p w:rsidR="005835D4" w:rsidRPr="005835D4" w:rsidRDefault="005835D4" w:rsidP="00583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835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5835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Pr="005835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Pr="005835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584" w:type="dxa"/>
            <w:tcBorders>
              <w:bottom w:val="single" w:sz="4" w:space="0" w:color="auto"/>
            </w:tcBorders>
          </w:tcPr>
          <w:p w:rsidR="005835D4" w:rsidRPr="005835D4" w:rsidRDefault="005835D4" w:rsidP="00583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835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5835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Pr="005835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Pr="005835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835D4" w:rsidRPr="002257FF" w:rsidTr="005835D4">
        <w:trPr>
          <w:gridAfter w:val="1"/>
          <w:wAfter w:w="18" w:type="dxa"/>
          <w:cantSplit/>
        </w:trPr>
        <w:tc>
          <w:tcPr>
            <w:tcW w:w="4618" w:type="dxa"/>
          </w:tcPr>
          <w:p w:rsidR="005835D4" w:rsidRPr="002257FF" w:rsidRDefault="005835D4" w:rsidP="005835D4">
            <w:pPr>
              <w:tabs>
                <w:tab w:val="left" w:pos="9000"/>
              </w:tabs>
              <w:ind w:left="-13"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ราคาตามบัญชีปลายงวด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-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2349" w:type="dxa"/>
            <w:tcBorders>
              <w:bottom w:val="single" w:sz="4" w:space="0" w:color="auto"/>
            </w:tcBorders>
            <w:shd w:val="clear" w:color="auto" w:fill="FAFAFA"/>
          </w:tcPr>
          <w:p w:rsidR="005835D4" w:rsidRPr="005835D4" w:rsidRDefault="00DD0EDE" w:rsidP="005835D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5835D4" w:rsidRPr="005835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5835D4" w:rsidRPr="005835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2584" w:type="dxa"/>
            <w:tcBorders>
              <w:bottom w:val="single" w:sz="4" w:space="0" w:color="auto"/>
            </w:tcBorders>
          </w:tcPr>
          <w:p w:rsidR="005835D4" w:rsidRPr="005835D4" w:rsidRDefault="00DD0EDE" w:rsidP="00062E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062E1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5835D4" w:rsidRPr="005835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</w:tr>
    </w:tbl>
    <w:p w:rsidR="00617894" w:rsidRDefault="00617894" w:rsidP="00696557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:rsidR="00F8120A" w:rsidRPr="00F8120A" w:rsidRDefault="00F8120A" w:rsidP="00696557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ณ วันที่ </w:t>
      </w:r>
      <w:r w:rsidR="00DD0EDE" w:rsidRPr="00DD0E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กันยายน พ.ศ. </w:t>
      </w:r>
      <w:r w:rsidR="00DD0EDE" w:rsidRPr="00DD0E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เครื่องจักรของบริษัทบางส่วน ซึ่งมีราคาทุน</w:t>
      </w:r>
      <w:r w:rsidR="00062E1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จำนวน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DD0EDE" w:rsidRPr="00DD0E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357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DD0EDE" w:rsidRPr="00DD0E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53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ล้านบาท</w:t>
      </w:r>
      <w:r w:rsidR="003832D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3832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(</w:t>
      </w:r>
      <w:r w:rsidR="00DD0EDE" w:rsidRPr="00DD0ED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lang w:val="en-GB"/>
        </w:rPr>
        <w:t>31</w:t>
      </w:r>
      <w:r w:rsidR="003832D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ธันวาคม พ.ศ. </w:t>
      </w:r>
      <w:r w:rsidR="00DD0EDE" w:rsidRPr="00DD0E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2561</w:t>
      </w:r>
      <w:r w:rsidR="00062E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:</w:t>
      </w:r>
      <w:r w:rsidR="003832D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DD0EDE" w:rsidRPr="00DD0E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494</w:t>
      </w:r>
      <w:r w:rsidR="003832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DD0EDE" w:rsidRPr="00DD0ED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94</w:t>
      </w:r>
      <w:r w:rsidR="003832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3832D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ล้านบาท</w:t>
      </w:r>
      <w:r w:rsidR="003832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)</w:t>
      </w:r>
      <w:r w:rsidR="003832D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ได้นำไปเป็นหลักทรัพย์เพื่อค้ำประกันเงินกู้ยืมจากสถาบันการเงิน</w:t>
      </w:r>
    </w:p>
    <w:p w:rsidR="00F8120A" w:rsidRDefault="00F8120A" w:rsidP="00696557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725B8" w:rsidRPr="002257FF" w:rsidTr="00AF4F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725B8" w:rsidRPr="002257FF" w:rsidRDefault="00DD0EDE" w:rsidP="00AF4FA9">
            <w:pPr>
              <w:widowControl w:val="0"/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7C5B1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0</w:t>
            </w:r>
            <w:r w:rsidR="007725B8" w:rsidRPr="0022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725B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</w:t>
            </w:r>
            <w:r w:rsidR="00AF4FA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กู้ยืม</w:t>
            </w:r>
          </w:p>
        </w:tc>
      </w:tr>
    </w:tbl>
    <w:p w:rsidR="007725B8" w:rsidRDefault="007725B8" w:rsidP="00696557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:rsidR="00094F14" w:rsidRPr="00AF4FA9" w:rsidRDefault="00DD0EDE" w:rsidP="00094F1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D0ED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="007C5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0</w:t>
      </w:r>
      <w:r w:rsidR="00094F1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DD0ED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="00094F1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</w:r>
      <w:r w:rsidR="00094F14" w:rsidRPr="00AF4FA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เงินเบิกเกินบัญชีธนาคารและเงินกู้ยืมระยะสั้นจากสถาบันการเงิน</w:t>
      </w:r>
    </w:p>
    <w:p w:rsidR="00094F14" w:rsidRDefault="00094F14" w:rsidP="00696557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W w:w="9569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916"/>
        <w:gridCol w:w="1458"/>
        <w:gridCol w:w="1387"/>
        <w:gridCol w:w="1439"/>
        <w:gridCol w:w="1369"/>
      </w:tblGrid>
      <w:tr w:rsidR="00756279" w:rsidRPr="002257FF" w:rsidTr="00756279">
        <w:trPr>
          <w:cantSplit/>
        </w:trPr>
        <w:tc>
          <w:tcPr>
            <w:tcW w:w="3916" w:type="dxa"/>
            <w:vAlign w:val="bottom"/>
          </w:tcPr>
          <w:p w:rsidR="00756279" w:rsidRPr="002257FF" w:rsidRDefault="00756279" w:rsidP="00AF4FA9">
            <w:pPr>
              <w:ind w:left="-13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56279" w:rsidRPr="002257FF" w:rsidRDefault="00756279" w:rsidP="00AF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56279" w:rsidRPr="002257FF" w:rsidRDefault="00756279" w:rsidP="00AF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56279" w:rsidRPr="002257FF" w:rsidTr="00756279">
        <w:trPr>
          <w:cantSplit/>
        </w:trPr>
        <w:tc>
          <w:tcPr>
            <w:tcW w:w="3916" w:type="dxa"/>
            <w:vAlign w:val="bottom"/>
          </w:tcPr>
          <w:p w:rsidR="00756279" w:rsidRPr="002257FF" w:rsidRDefault="00756279" w:rsidP="00AF4FA9">
            <w:pPr>
              <w:ind w:left="-13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:rsidR="00756279" w:rsidRPr="002257FF" w:rsidRDefault="00DD0EDE" w:rsidP="00AF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756279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56279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กันยายน </w:t>
            </w:r>
          </w:p>
          <w:p w:rsidR="00756279" w:rsidRPr="002257FF" w:rsidRDefault="00756279" w:rsidP="00AF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7" w:type="dxa"/>
            <w:vAlign w:val="bottom"/>
          </w:tcPr>
          <w:p w:rsidR="00756279" w:rsidRPr="002257FF" w:rsidRDefault="00DD0EDE" w:rsidP="00AF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56279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56279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39" w:type="dxa"/>
            <w:vAlign w:val="bottom"/>
          </w:tcPr>
          <w:p w:rsidR="00756279" w:rsidRPr="002257FF" w:rsidRDefault="00DD0EDE" w:rsidP="00AF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756279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56279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กันยายน </w:t>
            </w:r>
          </w:p>
          <w:p w:rsidR="00756279" w:rsidRPr="002257FF" w:rsidRDefault="00756279" w:rsidP="00AF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9" w:type="dxa"/>
            <w:vAlign w:val="bottom"/>
          </w:tcPr>
          <w:p w:rsidR="00756279" w:rsidRPr="002257FF" w:rsidRDefault="00DD0EDE" w:rsidP="00AF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56279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56279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756279" w:rsidRPr="002257FF" w:rsidTr="00756279">
        <w:trPr>
          <w:cantSplit/>
        </w:trPr>
        <w:tc>
          <w:tcPr>
            <w:tcW w:w="3916" w:type="dxa"/>
            <w:vAlign w:val="bottom"/>
          </w:tcPr>
          <w:p w:rsidR="00756279" w:rsidRPr="002257FF" w:rsidRDefault="00756279" w:rsidP="00AF4FA9">
            <w:pPr>
              <w:ind w:left="-13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  <w:hideMark/>
          </w:tcPr>
          <w:p w:rsidR="00756279" w:rsidRPr="002257FF" w:rsidRDefault="00756279" w:rsidP="00AF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  <w:hideMark/>
          </w:tcPr>
          <w:p w:rsidR="00756279" w:rsidRPr="002257FF" w:rsidRDefault="00756279" w:rsidP="00AF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  <w:hideMark/>
          </w:tcPr>
          <w:p w:rsidR="00756279" w:rsidRPr="002257FF" w:rsidRDefault="00756279" w:rsidP="00AF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  <w:hideMark/>
          </w:tcPr>
          <w:p w:rsidR="00756279" w:rsidRPr="002257FF" w:rsidRDefault="00756279" w:rsidP="00AF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A703F" w:rsidRPr="002257FF" w:rsidTr="007C6C27">
        <w:trPr>
          <w:cantSplit/>
          <w:trHeight w:val="99"/>
        </w:trPr>
        <w:tc>
          <w:tcPr>
            <w:tcW w:w="3916" w:type="dxa"/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756279" w:rsidRPr="002257FF" w:rsidTr="00756279">
        <w:trPr>
          <w:cantSplit/>
        </w:trPr>
        <w:tc>
          <w:tcPr>
            <w:tcW w:w="3916" w:type="dxa"/>
          </w:tcPr>
          <w:p w:rsidR="008B3E2D" w:rsidRPr="00047762" w:rsidRDefault="008B3E2D" w:rsidP="003F1114">
            <w:pPr>
              <w:tabs>
                <w:tab w:val="left" w:pos="1710"/>
                <w:tab w:val="left" w:pos="9000"/>
              </w:tabs>
              <w:ind w:left="527"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58" w:type="dxa"/>
            <w:shd w:val="clear" w:color="auto" w:fill="FAFAFA"/>
          </w:tcPr>
          <w:p w:rsidR="008B3E2D" w:rsidRPr="008B3E2D" w:rsidRDefault="008B3E2D" w:rsidP="008B3E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3E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7" w:type="dxa"/>
          </w:tcPr>
          <w:p w:rsidR="008B3E2D" w:rsidRPr="008B3E2D" w:rsidRDefault="00DD0EDE" w:rsidP="008B3E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8B3E2D" w:rsidRPr="008B3E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39" w:type="dxa"/>
            <w:shd w:val="clear" w:color="auto" w:fill="FAFAFA"/>
          </w:tcPr>
          <w:p w:rsidR="008B3E2D" w:rsidRPr="008B3E2D" w:rsidRDefault="008B3E2D" w:rsidP="008B3E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3E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:rsidR="008B3E2D" w:rsidRPr="008B3E2D" w:rsidRDefault="008B3E2D" w:rsidP="008B3E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3E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56279" w:rsidRPr="002257FF" w:rsidTr="00756279">
        <w:trPr>
          <w:cantSplit/>
        </w:trPr>
        <w:tc>
          <w:tcPr>
            <w:tcW w:w="3916" w:type="dxa"/>
          </w:tcPr>
          <w:p w:rsidR="008B3E2D" w:rsidRPr="00DD2402" w:rsidRDefault="008B3E2D" w:rsidP="003F1114">
            <w:pPr>
              <w:tabs>
                <w:tab w:val="left" w:pos="1710"/>
                <w:tab w:val="left" w:pos="9000"/>
              </w:tabs>
              <w:ind w:left="527"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เงินกู้ยืมระยะสั้น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ตั๋วสัญญาใช้เงิน</w:t>
            </w:r>
          </w:p>
        </w:tc>
        <w:tc>
          <w:tcPr>
            <w:tcW w:w="1458" w:type="dxa"/>
            <w:shd w:val="clear" w:color="auto" w:fill="FAFAFA"/>
          </w:tcPr>
          <w:p w:rsidR="008B3E2D" w:rsidRPr="008B3E2D" w:rsidRDefault="00DD0EDE" w:rsidP="008B3E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8B3E2D" w:rsidRPr="008B3E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B3E2D" w:rsidRPr="008B3E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7" w:type="dxa"/>
          </w:tcPr>
          <w:p w:rsidR="008B3E2D" w:rsidRPr="008B3E2D" w:rsidRDefault="00DD0EDE" w:rsidP="008B3E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8B3E2D" w:rsidRPr="008B3E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B3E2D" w:rsidRPr="008B3E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9" w:type="dxa"/>
            <w:shd w:val="clear" w:color="auto" w:fill="FAFAFA"/>
          </w:tcPr>
          <w:p w:rsidR="008B3E2D" w:rsidRPr="008B3E2D" w:rsidRDefault="00DD0EDE" w:rsidP="008B3E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8B3E2D" w:rsidRPr="008B3E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B3E2D" w:rsidRPr="008B3E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9" w:type="dxa"/>
          </w:tcPr>
          <w:p w:rsidR="008B3E2D" w:rsidRPr="008B3E2D" w:rsidRDefault="00DD0EDE" w:rsidP="008B3E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8B3E2D" w:rsidRPr="008B3E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B3E2D" w:rsidRPr="008B3E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95637" w:rsidRPr="002257FF" w:rsidTr="00756279">
        <w:trPr>
          <w:cantSplit/>
        </w:trPr>
        <w:tc>
          <w:tcPr>
            <w:tcW w:w="3916" w:type="dxa"/>
          </w:tcPr>
          <w:p w:rsidR="00295637" w:rsidRDefault="00C978EE" w:rsidP="00295637">
            <w:pPr>
              <w:tabs>
                <w:tab w:val="left" w:pos="1710"/>
                <w:tab w:val="left" w:pos="9000"/>
              </w:tabs>
              <w:ind w:left="527"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เงินกู้ยืมระยะสั้น - ทรัสต์รีซี</w:t>
            </w:r>
            <w:r w:rsidR="0029563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ท</w:t>
            </w:r>
          </w:p>
        </w:tc>
        <w:tc>
          <w:tcPr>
            <w:tcW w:w="1458" w:type="dxa"/>
            <w:shd w:val="clear" w:color="auto" w:fill="FAFAFA"/>
          </w:tcPr>
          <w:p w:rsidR="00295637" w:rsidRPr="00DD0EDE" w:rsidRDefault="00295637" w:rsidP="008B3E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8B3E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Pr="008B3E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87" w:type="dxa"/>
          </w:tcPr>
          <w:p w:rsidR="00295637" w:rsidRPr="00DD0EDE" w:rsidRDefault="00295637" w:rsidP="008B3E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9" w:type="dxa"/>
            <w:shd w:val="clear" w:color="auto" w:fill="FAFAFA"/>
          </w:tcPr>
          <w:p w:rsidR="00295637" w:rsidRPr="00DD0EDE" w:rsidRDefault="00295637" w:rsidP="008B3E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8B3E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Pr="008B3E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9" w:type="dxa"/>
          </w:tcPr>
          <w:p w:rsidR="00295637" w:rsidRPr="00DD0EDE" w:rsidRDefault="00295637" w:rsidP="008B3E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56279" w:rsidRPr="002257FF" w:rsidTr="00756279">
        <w:trPr>
          <w:cantSplit/>
        </w:trPr>
        <w:tc>
          <w:tcPr>
            <w:tcW w:w="3916" w:type="dxa"/>
          </w:tcPr>
          <w:p w:rsidR="008B3E2D" w:rsidRPr="00DD2402" w:rsidRDefault="008B3E2D" w:rsidP="003F1114">
            <w:pPr>
              <w:tabs>
                <w:tab w:val="left" w:pos="9000"/>
              </w:tabs>
              <w:ind w:left="527"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เงินกู้ยืมระยะสั้น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สินเชื่อเพื่อการส่งออก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</w:tcPr>
          <w:p w:rsidR="008B3E2D" w:rsidRPr="008B3E2D" w:rsidRDefault="00295637" w:rsidP="008B3E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:rsidR="008B3E2D" w:rsidRPr="008B3E2D" w:rsidRDefault="00DD0EDE" w:rsidP="008B3E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8B3E2D" w:rsidRPr="008B3E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8B3E2D" w:rsidRPr="008B3E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</w:tcPr>
          <w:p w:rsidR="008B3E2D" w:rsidRPr="008B3E2D" w:rsidRDefault="00295637" w:rsidP="008B3E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:rsidR="008B3E2D" w:rsidRPr="008B3E2D" w:rsidRDefault="00DD0EDE" w:rsidP="008B3E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8B3E2D" w:rsidRPr="008B3E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8B3E2D" w:rsidRPr="008B3E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56279" w:rsidRPr="002257FF" w:rsidTr="00756279">
        <w:trPr>
          <w:cantSplit/>
        </w:trPr>
        <w:tc>
          <w:tcPr>
            <w:tcW w:w="3916" w:type="dxa"/>
          </w:tcPr>
          <w:p w:rsidR="008B3E2D" w:rsidRPr="002257FF" w:rsidRDefault="008B3E2D" w:rsidP="008B3E2D">
            <w:pPr>
              <w:tabs>
                <w:tab w:val="left" w:pos="9000"/>
              </w:tabs>
              <w:ind w:left="-13"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</w:tcPr>
          <w:p w:rsidR="008B3E2D" w:rsidRPr="008B3E2D" w:rsidRDefault="00DD0EDE" w:rsidP="008B3E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8B3E2D" w:rsidRPr="008B3E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8B3E2D" w:rsidRPr="008B3E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:rsidR="008B3E2D" w:rsidRPr="008B3E2D" w:rsidRDefault="00DD0EDE" w:rsidP="008B3E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8B3E2D" w:rsidRPr="008B3E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8B3E2D" w:rsidRPr="008B3E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</w:tcPr>
          <w:p w:rsidR="008B3E2D" w:rsidRPr="008B3E2D" w:rsidRDefault="00DD0EDE" w:rsidP="008B3E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8B3E2D" w:rsidRPr="008B3E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8B3E2D" w:rsidRPr="008B3E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:rsidR="008B3E2D" w:rsidRPr="008B3E2D" w:rsidRDefault="00DD0EDE" w:rsidP="008B3E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8B3E2D" w:rsidRPr="008B3E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8B3E2D" w:rsidRPr="008B3E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:rsidR="00AF4FA9" w:rsidRDefault="00AF4FA9" w:rsidP="00094F14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bookmarkStart w:id="2" w:name="_GoBack"/>
      <w:bookmarkEnd w:id="2"/>
    </w:p>
    <w:p w:rsidR="00AF4FA9" w:rsidRPr="00AF4FA9" w:rsidRDefault="00DD0EDE" w:rsidP="003F11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D0ED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1</w:t>
      </w:r>
      <w:r w:rsidR="007C5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0</w:t>
      </w:r>
      <w:r w:rsidR="00AF4FA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DD0ED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AF4FA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ab/>
      </w:r>
      <w:r w:rsidR="00D9248F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เงินกู้ยืมระยะยาว</w:t>
      </w:r>
    </w:p>
    <w:p w:rsidR="00D9248F" w:rsidRDefault="00D9248F" w:rsidP="003F111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D9248F" w:rsidRPr="00D9248F" w:rsidRDefault="00D9248F" w:rsidP="0006385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D9248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Pr="00D924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30 </w:t>
      </w:r>
      <w:r w:rsidRPr="00D9248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กันยายน พ.ศ. </w:t>
      </w:r>
      <w:r w:rsidRPr="00D924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2562 </w:t>
      </w:r>
      <w:r w:rsidRPr="00D9248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บริษัทมีเงินกู้ยืมระยะยาวจากสถาบันการเงินจำนวน </w:t>
      </w:r>
      <w:r w:rsidRPr="00D924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8.4 </w:t>
      </w:r>
      <w:r w:rsidRPr="00D9248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 โดยมีอัตราดอกเบี้ย</w:t>
      </w:r>
      <w:r w:rsidRPr="00D9248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ร้อยละ </w:t>
      </w:r>
      <w:r w:rsidRPr="00D924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MLR-1.75 </w:t>
      </w:r>
      <w:r w:rsidRPr="00D9248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Pr="00D9248F">
        <w:rPr>
          <w:rFonts w:ascii="Browallia New" w:eastAsia="Arial Unicode MS" w:hAnsi="Browallia New" w:cs="Browallia New"/>
          <w:sz w:val="26"/>
          <w:szCs w:val="26"/>
          <w:lang w:val="en-GB"/>
        </w:rPr>
        <w:t>MLR-</w:t>
      </w:r>
      <w:r w:rsidRPr="00D9248F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Pr="00D9248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D9248F">
        <w:rPr>
          <w:rFonts w:ascii="Browallia New" w:eastAsia="Arial Unicode MS" w:hAnsi="Browallia New" w:cs="Browallia New" w:hint="cs"/>
          <w:sz w:val="26"/>
          <w:szCs w:val="26"/>
          <w:lang w:val="en-GB"/>
        </w:rPr>
        <w:t>00</w:t>
      </w:r>
      <w:r w:rsidRPr="00D9248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ต่อปี และมีกำหนดชำระคืนภายในระยะเวลา </w:t>
      </w:r>
      <w:r w:rsidRPr="00D924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28 </w:t>
      </w:r>
      <w:r w:rsidRPr="00D9248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เดือน</w:t>
      </w:r>
    </w:p>
    <w:p w:rsidR="007725B8" w:rsidRPr="007725B8" w:rsidRDefault="005E208A" w:rsidP="003F1114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9248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B42EF" w:rsidRPr="002257FF" w:rsidTr="009460E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B42EF" w:rsidRPr="002257FF" w:rsidRDefault="007C5B10" w:rsidP="00696557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B42EF" w:rsidRPr="0022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B42EF" w:rsidRPr="0022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3C783F" w:rsidRPr="002257FF" w:rsidRDefault="003C783F" w:rsidP="00696557">
      <w:pPr>
        <w:tabs>
          <w:tab w:val="left" w:pos="510"/>
          <w:tab w:val="left" w:pos="1005"/>
        </w:tabs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010779" w:rsidRPr="002257FF" w:rsidRDefault="00010779" w:rsidP="00696557">
      <w:pPr>
        <w:tabs>
          <w:tab w:val="left" w:pos="510"/>
          <w:tab w:val="left" w:pos="1005"/>
        </w:tabs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การเปลี่ยนแปลงของภาระผูกพันผลประโยชน์พนักงานสำหรับงวดเก้าเดือนสิ้นสุดวันที่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พ.ศ.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:rsidR="00010779" w:rsidRPr="002257FF" w:rsidRDefault="00010779" w:rsidP="00696557">
      <w:pPr>
        <w:tabs>
          <w:tab w:val="left" w:pos="510"/>
          <w:tab w:val="left" w:pos="1005"/>
        </w:tabs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69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916"/>
        <w:gridCol w:w="1575"/>
        <w:gridCol w:w="1273"/>
        <w:gridCol w:w="1544"/>
        <w:gridCol w:w="1261"/>
      </w:tblGrid>
      <w:tr w:rsidR="00434C55" w:rsidRPr="002257FF" w:rsidTr="007F335F">
        <w:trPr>
          <w:cantSplit/>
        </w:trPr>
        <w:tc>
          <w:tcPr>
            <w:tcW w:w="3916" w:type="dxa"/>
            <w:vAlign w:val="bottom"/>
          </w:tcPr>
          <w:p w:rsidR="00173483" w:rsidRPr="002257FF" w:rsidRDefault="00173483" w:rsidP="00696557">
            <w:pPr>
              <w:ind w:left="-13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3483" w:rsidRPr="002257FF" w:rsidRDefault="00173483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3483" w:rsidRPr="002257FF" w:rsidRDefault="00173483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73483" w:rsidRPr="002257FF" w:rsidTr="007F335F">
        <w:trPr>
          <w:cantSplit/>
        </w:trPr>
        <w:tc>
          <w:tcPr>
            <w:tcW w:w="3916" w:type="dxa"/>
            <w:vAlign w:val="bottom"/>
          </w:tcPr>
          <w:p w:rsidR="00173483" w:rsidRPr="002257FF" w:rsidRDefault="00173483" w:rsidP="00696557">
            <w:pPr>
              <w:ind w:left="-13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:rsidR="00173483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42057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261B5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173483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  <w:p w:rsidR="00173483" w:rsidRPr="002257FF" w:rsidRDefault="00402047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3" w:type="dxa"/>
            <w:vAlign w:val="bottom"/>
          </w:tcPr>
          <w:p w:rsidR="00173483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73483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73483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402047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544" w:type="dxa"/>
            <w:vAlign w:val="bottom"/>
          </w:tcPr>
          <w:p w:rsidR="00173483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42057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261B5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173483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  <w:p w:rsidR="00173483" w:rsidRPr="002257FF" w:rsidRDefault="00402047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1" w:type="dxa"/>
            <w:vAlign w:val="bottom"/>
          </w:tcPr>
          <w:p w:rsidR="00173483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73483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73483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402047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173483" w:rsidRPr="002257FF" w:rsidTr="007F335F">
        <w:trPr>
          <w:cantSplit/>
        </w:trPr>
        <w:tc>
          <w:tcPr>
            <w:tcW w:w="3916" w:type="dxa"/>
            <w:vAlign w:val="bottom"/>
          </w:tcPr>
          <w:p w:rsidR="00173483" w:rsidRPr="002257FF" w:rsidRDefault="00173483" w:rsidP="00696557">
            <w:pPr>
              <w:ind w:left="-13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  <w:hideMark/>
          </w:tcPr>
          <w:p w:rsidR="00173483" w:rsidRPr="002257FF" w:rsidRDefault="00173483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  <w:hideMark/>
          </w:tcPr>
          <w:p w:rsidR="00173483" w:rsidRPr="002257FF" w:rsidRDefault="00173483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  <w:hideMark/>
          </w:tcPr>
          <w:p w:rsidR="00173483" w:rsidRPr="002257FF" w:rsidRDefault="00173483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  <w:hideMark/>
          </w:tcPr>
          <w:p w:rsidR="00173483" w:rsidRPr="002257FF" w:rsidRDefault="00173483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A703F" w:rsidRPr="002257FF" w:rsidTr="008954B3">
        <w:trPr>
          <w:cantSplit/>
          <w:trHeight w:val="99"/>
        </w:trPr>
        <w:tc>
          <w:tcPr>
            <w:tcW w:w="3916" w:type="dxa"/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1522C" w:rsidRPr="002257FF" w:rsidTr="00C137A5">
        <w:trPr>
          <w:cantSplit/>
          <w:trHeight w:val="171"/>
        </w:trPr>
        <w:tc>
          <w:tcPr>
            <w:tcW w:w="3916" w:type="dxa"/>
          </w:tcPr>
          <w:p w:rsidR="00D1522C" w:rsidRPr="002257FF" w:rsidRDefault="001B42EF" w:rsidP="00696557">
            <w:pPr>
              <w:ind w:left="-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ยอดคงเหลือต้นงวด/ปี</w:t>
            </w:r>
          </w:p>
        </w:tc>
        <w:tc>
          <w:tcPr>
            <w:tcW w:w="1575" w:type="dxa"/>
            <w:shd w:val="clear" w:color="auto" w:fill="FAFAFA"/>
            <w:vAlign w:val="bottom"/>
          </w:tcPr>
          <w:p w:rsidR="00D1522C" w:rsidRPr="002257FF" w:rsidRDefault="00DD0EDE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1734FF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1734FF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73" w:type="dxa"/>
            <w:vAlign w:val="bottom"/>
          </w:tcPr>
          <w:p w:rsidR="00D1522C" w:rsidRPr="002257FF" w:rsidRDefault="00DD0EDE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1B42EF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1B42EF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544" w:type="dxa"/>
            <w:shd w:val="clear" w:color="auto" w:fill="FAFAFA"/>
            <w:vAlign w:val="bottom"/>
          </w:tcPr>
          <w:p w:rsidR="00D1522C" w:rsidRPr="002257FF" w:rsidRDefault="00DD0EDE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1734FF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="001734FF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61" w:type="dxa"/>
          </w:tcPr>
          <w:p w:rsidR="00D1522C" w:rsidRPr="002257FF" w:rsidRDefault="00DD0EDE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1B42EF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1B42EF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</w:tr>
      <w:tr w:rsidR="0060053B" w:rsidRPr="002257FF" w:rsidTr="00743738">
        <w:trPr>
          <w:cantSplit/>
          <w:trHeight w:val="171"/>
        </w:trPr>
        <w:tc>
          <w:tcPr>
            <w:tcW w:w="3916" w:type="dxa"/>
          </w:tcPr>
          <w:p w:rsidR="0060053B" w:rsidRPr="002257FF" w:rsidRDefault="0060053B" w:rsidP="00696557">
            <w:pPr>
              <w:ind w:left="-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575" w:type="dxa"/>
            <w:shd w:val="clear" w:color="auto" w:fill="FAFAFA"/>
            <w:vAlign w:val="bottom"/>
          </w:tcPr>
          <w:p w:rsidR="0060053B" w:rsidRPr="002257FF" w:rsidRDefault="00DD0EDE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34FF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1734FF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73" w:type="dxa"/>
            <w:vAlign w:val="bottom"/>
          </w:tcPr>
          <w:p w:rsidR="0060053B" w:rsidRPr="002257FF" w:rsidRDefault="00DD0EDE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0053B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60053B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544" w:type="dxa"/>
            <w:shd w:val="clear" w:color="auto" w:fill="FAFAFA"/>
            <w:vAlign w:val="bottom"/>
          </w:tcPr>
          <w:p w:rsidR="0060053B" w:rsidRPr="002257FF" w:rsidRDefault="00DD0EDE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34FF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1734FF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61" w:type="dxa"/>
            <w:vAlign w:val="center"/>
          </w:tcPr>
          <w:p w:rsidR="0060053B" w:rsidRPr="002257FF" w:rsidRDefault="00DD0EDE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0053B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60053B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</w:tr>
      <w:tr w:rsidR="0060053B" w:rsidRPr="002257FF" w:rsidTr="00C137A5">
        <w:trPr>
          <w:cantSplit/>
          <w:trHeight w:val="171"/>
        </w:trPr>
        <w:tc>
          <w:tcPr>
            <w:tcW w:w="3916" w:type="dxa"/>
          </w:tcPr>
          <w:p w:rsidR="0060053B" w:rsidRPr="002257FF" w:rsidRDefault="0060053B" w:rsidP="00696557">
            <w:pPr>
              <w:ind w:left="-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575" w:type="dxa"/>
            <w:shd w:val="clear" w:color="auto" w:fill="FAFAFA"/>
            <w:vAlign w:val="bottom"/>
          </w:tcPr>
          <w:p w:rsidR="0060053B" w:rsidRPr="002257FF" w:rsidRDefault="00DD0EDE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EB6A34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EB6A34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73" w:type="dxa"/>
            <w:vAlign w:val="bottom"/>
          </w:tcPr>
          <w:p w:rsidR="0060053B" w:rsidRPr="002257FF" w:rsidRDefault="0060053B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44" w:type="dxa"/>
            <w:shd w:val="clear" w:color="auto" w:fill="FAFAFA"/>
            <w:vAlign w:val="bottom"/>
          </w:tcPr>
          <w:p w:rsidR="0060053B" w:rsidRPr="002257FF" w:rsidRDefault="00DD0EDE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EB6A34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EB6A34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61" w:type="dxa"/>
          </w:tcPr>
          <w:p w:rsidR="0060053B" w:rsidRPr="002257FF" w:rsidRDefault="0060053B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60053B" w:rsidRPr="002257FF" w:rsidTr="00743738">
        <w:trPr>
          <w:cantSplit/>
          <w:trHeight w:val="171"/>
        </w:trPr>
        <w:tc>
          <w:tcPr>
            <w:tcW w:w="3916" w:type="dxa"/>
          </w:tcPr>
          <w:p w:rsidR="0060053B" w:rsidRPr="002257FF" w:rsidRDefault="0060053B" w:rsidP="00696557">
            <w:pPr>
              <w:ind w:left="-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75" w:type="dxa"/>
            <w:shd w:val="clear" w:color="auto" w:fill="FAFAFA"/>
            <w:vAlign w:val="bottom"/>
          </w:tcPr>
          <w:p w:rsidR="0060053B" w:rsidRPr="002257FF" w:rsidRDefault="00DD0EDE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1734FF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73" w:type="dxa"/>
            <w:vAlign w:val="bottom"/>
          </w:tcPr>
          <w:p w:rsidR="0060053B" w:rsidRPr="002257FF" w:rsidRDefault="00DD0EDE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60053B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544" w:type="dxa"/>
            <w:shd w:val="clear" w:color="auto" w:fill="FAFAFA"/>
            <w:vAlign w:val="bottom"/>
          </w:tcPr>
          <w:p w:rsidR="0060053B" w:rsidRPr="002257FF" w:rsidRDefault="00DD0EDE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1734FF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61" w:type="dxa"/>
          </w:tcPr>
          <w:p w:rsidR="0060053B" w:rsidRPr="002257FF" w:rsidRDefault="00DD0EDE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60053B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</w:p>
        </w:tc>
      </w:tr>
      <w:tr w:rsidR="0060053B" w:rsidRPr="002257FF" w:rsidTr="00743738">
        <w:trPr>
          <w:cantSplit/>
          <w:trHeight w:val="171"/>
        </w:trPr>
        <w:tc>
          <w:tcPr>
            <w:tcW w:w="3916" w:type="dxa"/>
          </w:tcPr>
          <w:p w:rsidR="0060053B" w:rsidRPr="002257FF" w:rsidRDefault="0060053B" w:rsidP="00696557">
            <w:pPr>
              <w:ind w:left="-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575" w:type="dxa"/>
            <w:shd w:val="clear" w:color="auto" w:fill="FAFAFA"/>
            <w:vAlign w:val="bottom"/>
          </w:tcPr>
          <w:p w:rsidR="0060053B" w:rsidRPr="002257FF" w:rsidRDefault="0060053B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3" w:type="dxa"/>
          </w:tcPr>
          <w:p w:rsidR="0060053B" w:rsidRPr="002257FF" w:rsidRDefault="0060053B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:rsidR="0060053B" w:rsidRPr="002257FF" w:rsidRDefault="0060053B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</w:tcPr>
          <w:p w:rsidR="0060053B" w:rsidRPr="002257FF" w:rsidRDefault="0060053B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0053B" w:rsidRPr="002257FF" w:rsidTr="001B42EF">
        <w:trPr>
          <w:cantSplit/>
          <w:trHeight w:val="171"/>
        </w:trPr>
        <w:tc>
          <w:tcPr>
            <w:tcW w:w="3916" w:type="dxa"/>
          </w:tcPr>
          <w:p w:rsidR="0060053B" w:rsidRPr="002257FF" w:rsidRDefault="0060053B" w:rsidP="00696557">
            <w:pPr>
              <w:ind w:left="-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กำไรจากการเปลี่ยนแปลงข้อสมมติฐาน</w:t>
            </w:r>
          </w:p>
        </w:tc>
        <w:tc>
          <w:tcPr>
            <w:tcW w:w="1575" w:type="dxa"/>
            <w:shd w:val="clear" w:color="auto" w:fill="FAFAFA"/>
            <w:vAlign w:val="bottom"/>
          </w:tcPr>
          <w:p w:rsidR="0060053B" w:rsidRPr="002257FF" w:rsidRDefault="0060053B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3" w:type="dxa"/>
          </w:tcPr>
          <w:p w:rsidR="0060053B" w:rsidRPr="002257FF" w:rsidRDefault="0060053B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:rsidR="0060053B" w:rsidRPr="002257FF" w:rsidRDefault="0060053B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</w:tcPr>
          <w:p w:rsidR="0060053B" w:rsidRPr="002257FF" w:rsidRDefault="0060053B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0053B" w:rsidRPr="002257FF" w:rsidTr="001734FF">
        <w:trPr>
          <w:cantSplit/>
          <w:trHeight w:val="171"/>
        </w:trPr>
        <w:tc>
          <w:tcPr>
            <w:tcW w:w="3916" w:type="dxa"/>
          </w:tcPr>
          <w:p w:rsidR="0060053B" w:rsidRPr="002257FF" w:rsidRDefault="0060053B" w:rsidP="00696557">
            <w:pPr>
              <w:ind w:left="-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  ในการประมาณการตามหลักคณิตศาสตร์</w:t>
            </w:r>
          </w:p>
        </w:tc>
        <w:tc>
          <w:tcPr>
            <w:tcW w:w="1575" w:type="dxa"/>
            <w:shd w:val="clear" w:color="auto" w:fill="FAFAFA"/>
            <w:vAlign w:val="bottom"/>
          </w:tcPr>
          <w:p w:rsidR="0060053B" w:rsidRPr="002257FF" w:rsidRDefault="0060053B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3" w:type="dxa"/>
          </w:tcPr>
          <w:p w:rsidR="0060053B" w:rsidRPr="002257FF" w:rsidRDefault="0060053B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4" w:type="dxa"/>
            <w:shd w:val="clear" w:color="auto" w:fill="FAFAFA"/>
            <w:vAlign w:val="bottom"/>
          </w:tcPr>
          <w:p w:rsidR="0060053B" w:rsidRPr="002257FF" w:rsidRDefault="0060053B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1" w:type="dxa"/>
          </w:tcPr>
          <w:p w:rsidR="0060053B" w:rsidRPr="002257FF" w:rsidRDefault="0060053B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0053B" w:rsidRPr="002257FF" w:rsidTr="001734FF">
        <w:trPr>
          <w:cantSplit/>
          <w:trHeight w:val="171"/>
        </w:trPr>
        <w:tc>
          <w:tcPr>
            <w:tcW w:w="3916" w:type="dxa"/>
          </w:tcPr>
          <w:p w:rsidR="0060053B" w:rsidRPr="002257FF" w:rsidRDefault="0060053B" w:rsidP="00696557">
            <w:pPr>
              <w:ind w:left="-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  ประกันภัย</w:t>
            </w:r>
          </w:p>
        </w:tc>
        <w:tc>
          <w:tcPr>
            <w:tcW w:w="1575" w:type="dxa"/>
            <w:shd w:val="clear" w:color="auto" w:fill="FAFAFA"/>
            <w:vAlign w:val="bottom"/>
          </w:tcPr>
          <w:p w:rsidR="0060053B" w:rsidRPr="002257FF" w:rsidRDefault="001734FF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3" w:type="dxa"/>
          </w:tcPr>
          <w:p w:rsidR="0060053B" w:rsidRPr="002257FF" w:rsidRDefault="0060053B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44" w:type="dxa"/>
            <w:shd w:val="clear" w:color="auto" w:fill="FAFAFA"/>
            <w:vAlign w:val="bottom"/>
          </w:tcPr>
          <w:p w:rsidR="0060053B" w:rsidRPr="002257FF" w:rsidRDefault="001734FF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1" w:type="dxa"/>
          </w:tcPr>
          <w:p w:rsidR="0060053B" w:rsidRPr="002257FF" w:rsidRDefault="0060053B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0053B" w:rsidRPr="002257FF" w:rsidTr="001B42EF">
        <w:trPr>
          <w:cantSplit/>
          <w:trHeight w:val="171"/>
        </w:trPr>
        <w:tc>
          <w:tcPr>
            <w:tcW w:w="3916" w:type="dxa"/>
          </w:tcPr>
          <w:p w:rsidR="0060053B" w:rsidRPr="002257FF" w:rsidRDefault="0060053B" w:rsidP="00696557">
            <w:pPr>
              <w:ind w:left="-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ยอดคงเหลือปลายงวด/ปี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0053B" w:rsidRPr="002257FF" w:rsidRDefault="00DD0EDE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1734FF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1734FF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:rsidR="0060053B" w:rsidRPr="002257FF" w:rsidRDefault="00DD0EDE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0053B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60053B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0053B" w:rsidRPr="002257FF" w:rsidRDefault="00DD0EDE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1734FF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="001734FF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60053B" w:rsidRPr="002257FF" w:rsidRDefault="00DD0EDE" w:rsidP="00696557">
            <w:pPr>
              <w:pStyle w:val="Heading1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0053B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="0060053B"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</w:tr>
    </w:tbl>
    <w:p w:rsidR="001734FF" w:rsidRPr="002257FF" w:rsidRDefault="001734FF" w:rsidP="00696557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66904" w:rsidRPr="002257FF" w:rsidTr="007F33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66904" w:rsidRPr="002257FF" w:rsidRDefault="00DD0EDE" w:rsidP="00696557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7C5B1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B66904" w:rsidRPr="0022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6904" w:rsidRPr="0022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2E4109" w:rsidRPr="002257FF" w:rsidRDefault="002E4109" w:rsidP="00696557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2E4109" w:rsidRPr="002257FF" w:rsidRDefault="00CC1E34" w:rsidP="00696557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ค่าใช้จ่ายภาษีเงินได้สำหรับงวด</w:t>
      </w:r>
      <w:r w:rsidR="006D12F1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เก้า</w:t>
      </w:r>
      <w:r w:rsidR="002E4109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2E4109" w:rsidRPr="002257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D12F1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2E4109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2E4109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2E4109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2E4109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:rsidR="002E4109" w:rsidRPr="002257FF" w:rsidRDefault="002E4109" w:rsidP="0069655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790"/>
        <w:gridCol w:w="1440"/>
        <w:gridCol w:w="1440"/>
        <w:gridCol w:w="1440"/>
        <w:gridCol w:w="1440"/>
      </w:tblGrid>
      <w:tr w:rsidR="002E4109" w:rsidRPr="002257FF" w:rsidTr="007F335F">
        <w:trPr>
          <w:cantSplit/>
        </w:trPr>
        <w:tc>
          <w:tcPr>
            <w:tcW w:w="3790" w:type="dxa"/>
            <w:vAlign w:val="bottom"/>
          </w:tcPr>
          <w:p w:rsidR="002E4109" w:rsidRPr="002257FF" w:rsidRDefault="002E4109" w:rsidP="00696557">
            <w:pPr>
              <w:ind w:left="-13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4109" w:rsidRPr="002257FF" w:rsidRDefault="002E4109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4109" w:rsidRPr="002257FF" w:rsidRDefault="002E4109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E4109" w:rsidRPr="002257FF" w:rsidTr="007F335F">
        <w:trPr>
          <w:cantSplit/>
        </w:trPr>
        <w:tc>
          <w:tcPr>
            <w:tcW w:w="3790" w:type="dxa"/>
            <w:vAlign w:val="bottom"/>
          </w:tcPr>
          <w:p w:rsidR="002E4109" w:rsidRPr="002257FF" w:rsidRDefault="002E4109" w:rsidP="00696557">
            <w:pPr>
              <w:ind w:left="-13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E4109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E4109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D12F1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2E4109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2E4109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E4109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64322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2E4109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E4109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D12F1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2E4109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E4109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64322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2E4109" w:rsidRPr="002257FF" w:rsidTr="007F335F">
        <w:trPr>
          <w:cantSplit/>
        </w:trPr>
        <w:tc>
          <w:tcPr>
            <w:tcW w:w="3790" w:type="dxa"/>
            <w:vAlign w:val="bottom"/>
          </w:tcPr>
          <w:p w:rsidR="002E4109" w:rsidRPr="002257FF" w:rsidRDefault="002E4109" w:rsidP="00696557">
            <w:pPr>
              <w:ind w:left="-13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E4109" w:rsidRPr="002257FF" w:rsidRDefault="002E410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E4109" w:rsidRPr="002257FF" w:rsidRDefault="002E410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E4109" w:rsidRPr="002257FF" w:rsidRDefault="002E410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E4109" w:rsidRPr="002257FF" w:rsidRDefault="002E410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CA703F" w:rsidRPr="002257FF" w:rsidTr="002A41F8">
        <w:trPr>
          <w:cantSplit/>
          <w:trHeight w:val="99"/>
        </w:trPr>
        <w:tc>
          <w:tcPr>
            <w:tcW w:w="3790" w:type="dxa"/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1522C" w:rsidRPr="002257FF" w:rsidTr="00C137A5">
        <w:trPr>
          <w:cantSplit/>
          <w:trHeight w:val="171"/>
        </w:trPr>
        <w:tc>
          <w:tcPr>
            <w:tcW w:w="3790" w:type="dxa"/>
          </w:tcPr>
          <w:p w:rsidR="00D1522C" w:rsidRPr="002257FF" w:rsidRDefault="00D1522C" w:rsidP="00696557">
            <w:pPr>
              <w:ind w:left="-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1522C" w:rsidRPr="002257FF" w:rsidRDefault="001734FF" w:rsidP="0069655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970</w:t>
            </w:r>
            <w:r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706</w:t>
            </w:r>
            <w:r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440" w:type="dxa"/>
            <w:vAlign w:val="bottom"/>
          </w:tcPr>
          <w:p w:rsidR="00D1522C" w:rsidRPr="002257FF" w:rsidRDefault="001734FF" w:rsidP="0069655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183</w:t>
            </w:r>
            <w:r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275</w:t>
            </w:r>
            <w:r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1522C" w:rsidRPr="002257FF" w:rsidRDefault="001734FF" w:rsidP="0069655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816</w:t>
            </w:r>
            <w:r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734</w:t>
            </w:r>
            <w:r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440" w:type="dxa"/>
            <w:vAlign w:val="bottom"/>
          </w:tcPr>
          <w:p w:rsidR="00D1522C" w:rsidRPr="002257FF" w:rsidRDefault="001734FF" w:rsidP="0069655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125</w:t>
            </w:r>
            <w:r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865</w:t>
            </w:r>
            <w:r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</w:tr>
      <w:tr w:rsidR="00D1522C" w:rsidRPr="002257FF" w:rsidTr="00C137A5">
        <w:trPr>
          <w:cantSplit/>
          <w:trHeight w:val="171"/>
        </w:trPr>
        <w:tc>
          <w:tcPr>
            <w:tcW w:w="3790" w:type="dxa"/>
          </w:tcPr>
          <w:p w:rsidR="00D1522C" w:rsidRPr="002257FF" w:rsidRDefault="00D1522C" w:rsidP="00696557">
            <w:pPr>
              <w:ind w:left="-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1522C" w:rsidRPr="002257FF" w:rsidRDefault="00DD0EDE" w:rsidP="0069655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8</w:t>
            </w:r>
            <w:r w:rsidR="00EB6A34"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280</w:t>
            </w:r>
            <w:r w:rsidR="00EB6A34"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490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1522C" w:rsidRPr="002257FF" w:rsidRDefault="00DD0EDE" w:rsidP="0069655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238</w:t>
            </w:r>
            <w:r w:rsidR="001734FF"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930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1522C" w:rsidRPr="002257FF" w:rsidRDefault="00DD0EDE" w:rsidP="0069655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8</w:t>
            </w:r>
            <w:r w:rsidR="00EB6A34"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279</w:t>
            </w:r>
            <w:r w:rsidR="00EB6A34"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065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1522C" w:rsidRPr="002257FF" w:rsidRDefault="00DD0EDE" w:rsidP="0069655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236</w:t>
            </w:r>
            <w:r w:rsidR="001734FF"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252</w:t>
            </w:r>
          </w:p>
        </w:tc>
      </w:tr>
      <w:tr w:rsidR="00D1522C" w:rsidRPr="002257FF" w:rsidTr="00C137A5">
        <w:trPr>
          <w:cantSplit/>
          <w:trHeight w:val="171"/>
        </w:trPr>
        <w:tc>
          <w:tcPr>
            <w:tcW w:w="3790" w:type="dxa"/>
          </w:tcPr>
          <w:p w:rsidR="00D1522C" w:rsidRPr="002257FF" w:rsidRDefault="00D1522C" w:rsidP="00696557">
            <w:pPr>
              <w:ind w:left="-1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1522C" w:rsidRPr="002257FF" w:rsidRDefault="00DD0EDE" w:rsidP="0069655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7</w:t>
            </w:r>
            <w:r w:rsidR="00EB6A34"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309</w:t>
            </w:r>
            <w:r w:rsidR="00EB6A34"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522C" w:rsidRPr="002257FF" w:rsidRDefault="00DD0EDE" w:rsidP="0069655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55</w:t>
            </w:r>
            <w:r w:rsidR="001734FF"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655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1522C" w:rsidRPr="002257FF" w:rsidRDefault="00DD0EDE" w:rsidP="0069655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7</w:t>
            </w:r>
            <w:r w:rsidR="00EB6A34"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462</w:t>
            </w:r>
            <w:r w:rsidR="00EB6A34"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522C" w:rsidRPr="002257FF" w:rsidRDefault="00DD0EDE" w:rsidP="00696557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110</w:t>
            </w:r>
            <w:r w:rsidR="001734FF" w:rsidRPr="002257F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387</w:t>
            </w:r>
          </w:p>
        </w:tc>
      </w:tr>
    </w:tbl>
    <w:p w:rsidR="001734FF" w:rsidRPr="002257FF" w:rsidRDefault="001734FF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66904" w:rsidRPr="002257FF" w:rsidTr="007F33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66904" w:rsidRPr="002257FF" w:rsidRDefault="00DD0EDE" w:rsidP="00696557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7C5B1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B66904" w:rsidRPr="0022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6904" w:rsidRPr="0022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การจัดสรรทุนสำรองตามกฎหมายและจ่ายเงินปันผล</w:t>
            </w:r>
          </w:p>
        </w:tc>
      </w:tr>
    </w:tbl>
    <w:p w:rsidR="00C365CD" w:rsidRPr="002257FF" w:rsidRDefault="00C365CD" w:rsidP="00696557">
      <w:pPr>
        <w:tabs>
          <w:tab w:val="left" w:pos="90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C365CD" w:rsidRPr="002257FF" w:rsidRDefault="00C365CD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ตามมติที่ประชุมสามัญผู้ถือหุ้นประจำปี พ.ศ.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เมษายน พ.ศ.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ผู้ถือหุ้นมีมติอนุมัติให้จัดสรรทุนสำรองตามกฎหมายจำนวน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และอนุมัติการจ่ายเงินปันผลสำหรับปี พ.ศ.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แก่ผู้ถือหุ้นสามัญทั้งหมดจำนวน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430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ล้านหุ้น </w:t>
      </w:r>
      <w:r w:rsidR="008066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2257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ในอัตราหุ้นละ </w:t>
      </w:r>
      <w:r w:rsidR="00DD0EDE" w:rsidRPr="00DD0E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Pr="002257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DD0EDE" w:rsidRPr="00DD0E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Pr="002257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บาท รวมเป็นเงินทั้งสิ้น </w:t>
      </w:r>
      <w:r w:rsidR="00DD0EDE" w:rsidRPr="00DD0E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43</w:t>
      </w:r>
      <w:r w:rsidRPr="002257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ล้านบาท อย่างไรก็ตามบริษัทได้จ่ายเงินปันผลระหว่างกาลไปแล้วในอัตราหุ้นละ </w:t>
      </w:r>
      <w:r w:rsidR="00DD0EDE" w:rsidRPr="00DD0E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Pr="002257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DD0EDE" w:rsidRPr="00DD0E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05</w:t>
      </w:r>
      <w:r w:rsidRPr="002257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บาท</w:t>
      </w:r>
      <w:r w:rsidRPr="002257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รวมเป็นเงินจำนวน </w:t>
      </w:r>
      <w:r w:rsidR="00DD0EDE" w:rsidRPr="00DD0E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21</w:t>
      </w:r>
      <w:r w:rsidRPr="002257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.</w:t>
      </w:r>
      <w:r w:rsidR="00DD0EDE" w:rsidRPr="00DD0E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Pr="002257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 เมื่อวันที่ </w:t>
      </w:r>
      <w:r w:rsidR="00DD0EDE" w:rsidRPr="00DD0E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Pr="002257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DD0EDE" w:rsidRPr="00DD0E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และได้จ่ายเงินปันผลส่วนที่เหลือ</w:t>
      </w:r>
      <w:r w:rsidR="001B42EF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อีก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</w:t>
      </w:r>
      <w:r w:rsidR="001B42EF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ในวันที่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พฤษภาคม พ.ศ.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</w:p>
    <w:p w:rsidR="00C365CD" w:rsidRPr="002257FF" w:rsidRDefault="005E208A" w:rsidP="00696557">
      <w:pPr>
        <w:tabs>
          <w:tab w:val="left" w:pos="1134"/>
        </w:tabs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66904" w:rsidRPr="002257FF" w:rsidTr="007F33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66904" w:rsidRPr="002257FF" w:rsidRDefault="00DD0EDE" w:rsidP="007C5B10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7C5B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66904" w:rsidRPr="0022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6904" w:rsidRPr="002257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:rsidR="00C365CD" w:rsidRPr="002257FF" w:rsidRDefault="00C365CD" w:rsidP="00696557">
      <w:pPr>
        <w:tabs>
          <w:tab w:val="left" w:pos="900"/>
        </w:tabs>
        <w:ind w:left="1080" w:hanging="53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C365CD" w:rsidRPr="002257FF" w:rsidRDefault="00DD0EDE" w:rsidP="0069655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0E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C5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365CD" w:rsidRPr="00225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D0E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365CD" w:rsidRPr="00225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365CD" w:rsidRPr="002257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สัญญาซื้อขายเงินตราต่างประเทศล่วงหน้า</w:t>
      </w:r>
    </w:p>
    <w:p w:rsidR="00C365CD" w:rsidRPr="002257FF" w:rsidRDefault="00C365CD" w:rsidP="00696557">
      <w:pPr>
        <w:tabs>
          <w:tab w:val="left" w:pos="900"/>
        </w:tabs>
        <w:ind w:left="1080" w:hanging="53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:rsidR="00C365CD" w:rsidRPr="002257FF" w:rsidRDefault="00C365CD" w:rsidP="00696557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257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2257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สัญญาซื้อเงินตราต่างประเทศล่วงหน้า</w:t>
      </w:r>
    </w:p>
    <w:p w:rsidR="00C365CD" w:rsidRPr="002257FF" w:rsidRDefault="00C365CD" w:rsidP="00696557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C365CD" w:rsidRPr="002257FF" w:rsidRDefault="00C365CD" w:rsidP="00696557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257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DD0EDE" w:rsidRPr="00DD0E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2257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6D12F1" w:rsidRPr="002257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กันยายน</w:t>
      </w:r>
      <w:r w:rsidRPr="002257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DD0EDE" w:rsidRPr="00DD0E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2562</w:t>
      </w:r>
      <w:r w:rsidRPr="002257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บริษัทไม่มีสัญญาซื้อเงินตราต่างประเทศล่วงหน้าที่เปิดสถานะไว้ (</w:t>
      </w:r>
      <w:r w:rsidR="00DD0EDE" w:rsidRPr="00DD0E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2257F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ธันวาคม พ.ศ. </w:t>
      </w:r>
      <w:r w:rsidR="00DD0EDE" w:rsidRPr="00DD0E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2561</w:t>
      </w:r>
      <w:r w:rsidRPr="002257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: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อายุ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เดือน) จำนวนเงินและอัตราแลกเปลี่ยนตามสัญญา มีดังนี้</w:t>
      </w:r>
    </w:p>
    <w:p w:rsidR="00C365CD" w:rsidRPr="002D7116" w:rsidRDefault="00C365CD" w:rsidP="00696557">
      <w:pPr>
        <w:ind w:left="900"/>
        <w:jc w:val="thaiDistribute"/>
        <w:rPr>
          <w:rFonts w:ascii="Arial Unicode MS" w:eastAsia="Arial Unicode MS" w:hAnsi="Arial Unicode MS" w:cs="Arial Unicode MS"/>
          <w:color w:val="000000"/>
          <w:spacing w:val="-6"/>
          <w:sz w:val="18"/>
          <w:szCs w:val="18"/>
          <w:lang w:val="en-GB"/>
        </w:rPr>
      </w:pPr>
    </w:p>
    <w:tbl>
      <w:tblPr>
        <w:tblW w:w="8550" w:type="dxa"/>
        <w:tblInd w:w="1008" w:type="dxa"/>
        <w:tblLook w:val="04A0" w:firstRow="1" w:lastRow="0" w:firstColumn="1" w:lastColumn="0" w:noHBand="0" w:noVBand="1"/>
      </w:tblPr>
      <w:tblGrid>
        <w:gridCol w:w="1620"/>
        <w:gridCol w:w="1192"/>
        <w:gridCol w:w="1193"/>
        <w:gridCol w:w="1192"/>
        <w:gridCol w:w="1193"/>
        <w:gridCol w:w="990"/>
        <w:gridCol w:w="1170"/>
      </w:tblGrid>
      <w:tr w:rsidR="00C365CD" w:rsidRPr="002257FF" w:rsidTr="000A7F5E">
        <w:tc>
          <w:tcPr>
            <w:tcW w:w="1620" w:type="dxa"/>
            <w:shd w:val="clear" w:color="auto" w:fill="auto"/>
          </w:tcPr>
          <w:p w:rsidR="00C365CD" w:rsidRPr="002257FF" w:rsidRDefault="00C365CD" w:rsidP="0069655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93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65CD" w:rsidRPr="002257FF" w:rsidRDefault="00C365CD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365CD" w:rsidRPr="002257FF" w:rsidTr="000A7F5E">
        <w:tc>
          <w:tcPr>
            <w:tcW w:w="1620" w:type="dxa"/>
            <w:shd w:val="clear" w:color="auto" w:fill="auto"/>
          </w:tcPr>
          <w:p w:rsidR="00C365CD" w:rsidRPr="002257FF" w:rsidRDefault="00C365CD" w:rsidP="0069655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3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65CD" w:rsidRPr="002257FF" w:rsidRDefault="00C365CD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จำนวนเงินตามสัญญา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65CD" w:rsidRPr="002257FF" w:rsidRDefault="00C365CD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อัตราแลกเปลี่ยนตามสัญญา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C365CD" w:rsidRPr="002257FF" w:rsidRDefault="00C365CD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C365CD" w:rsidRPr="002257FF" w:rsidRDefault="00C365CD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C365CD" w:rsidRPr="002257FF" w:rsidTr="000A7F5E">
        <w:tc>
          <w:tcPr>
            <w:tcW w:w="1620" w:type="dxa"/>
            <w:shd w:val="clear" w:color="auto" w:fill="auto"/>
          </w:tcPr>
          <w:p w:rsidR="00C365CD" w:rsidRPr="002257FF" w:rsidRDefault="00C365CD" w:rsidP="0069655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:rsidR="00C365CD" w:rsidRPr="002257FF" w:rsidRDefault="00C365CD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C365CD" w:rsidRPr="002257FF" w:rsidRDefault="00C365CD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:rsidR="00C365CD" w:rsidRPr="002257FF" w:rsidRDefault="00C365CD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C365CD" w:rsidRPr="002257FF" w:rsidRDefault="00C365CD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:rsidR="00C365CD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30</w:t>
            </w:r>
            <w:r w:rsidR="00C365CD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337A1C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70" w:type="dxa"/>
            <w:shd w:val="clear" w:color="auto" w:fill="auto"/>
          </w:tcPr>
          <w:p w:rsidR="00C365CD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="00C365CD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365CD" w:rsidRPr="002257FF" w:rsidTr="000A7F5E">
        <w:tc>
          <w:tcPr>
            <w:tcW w:w="1620" w:type="dxa"/>
            <w:shd w:val="clear" w:color="auto" w:fill="auto"/>
          </w:tcPr>
          <w:p w:rsidR="00C365CD" w:rsidRPr="002257FF" w:rsidRDefault="00C365CD" w:rsidP="0069655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92" w:type="dxa"/>
            <w:shd w:val="clear" w:color="auto" w:fill="auto"/>
          </w:tcPr>
          <w:p w:rsidR="00C365CD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C365CD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337A1C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93" w:type="dxa"/>
            <w:shd w:val="clear" w:color="auto" w:fill="auto"/>
          </w:tcPr>
          <w:p w:rsidR="00C365CD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C365CD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192" w:type="dxa"/>
            <w:shd w:val="clear" w:color="auto" w:fill="auto"/>
          </w:tcPr>
          <w:p w:rsidR="00C365CD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C365CD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337A1C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93" w:type="dxa"/>
            <w:shd w:val="clear" w:color="auto" w:fill="auto"/>
          </w:tcPr>
          <w:p w:rsidR="00C365CD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C365CD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</w:tcPr>
          <w:p w:rsidR="00C365CD" w:rsidRPr="002257FF" w:rsidRDefault="00C365CD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C365CD" w:rsidRPr="002257FF" w:rsidRDefault="00C365CD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</w:tr>
      <w:tr w:rsidR="00C365CD" w:rsidRPr="002257FF" w:rsidTr="000A7F5E"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C365CD" w:rsidRPr="002257FF" w:rsidRDefault="00C365CD" w:rsidP="00696557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สกุลเงินต่างประเทศ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:rsidR="00C365CD" w:rsidRPr="002257FF" w:rsidRDefault="00C365CD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C365CD" w:rsidRPr="002257FF" w:rsidRDefault="00C365CD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:rsidR="00C365CD" w:rsidRPr="002257FF" w:rsidRDefault="00C365CD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C365CD" w:rsidRPr="002257FF" w:rsidRDefault="00C365CD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C365CD" w:rsidRPr="002257FF" w:rsidRDefault="00C365CD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365CD" w:rsidRPr="002257FF" w:rsidRDefault="00C365CD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A703F" w:rsidRPr="002257FF" w:rsidTr="000A7F5E"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C365CD" w:rsidRPr="002257FF" w:rsidTr="000A7F5E">
        <w:tc>
          <w:tcPr>
            <w:tcW w:w="1620" w:type="dxa"/>
            <w:shd w:val="clear" w:color="auto" w:fill="auto"/>
          </w:tcPr>
          <w:p w:rsidR="00C365CD" w:rsidRPr="002257FF" w:rsidRDefault="00C365CD" w:rsidP="0069655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ดอลลาร์สหรัฐ</w:t>
            </w:r>
          </w:p>
        </w:tc>
        <w:tc>
          <w:tcPr>
            <w:tcW w:w="1192" w:type="dxa"/>
            <w:shd w:val="clear" w:color="auto" w:fill="FAFAFA"/>
          </w:tcPr>
          <w:p w:rsidR="00C365CD" w:rsidRPr="002257FF" w:rsidRDefault="00ED2648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93" w:type="dxa"/>
            <w:shd w:val="clear" w:color="auto" w:fill="auto"/>
          </w:tcPr>
          <w:p w:rsidR="00C365CD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</w:t>
            </w:r>
            <w:r w:rsidR="00C365CD" w:rsidRPr="002257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</w:p>
        </w:tc>
        <w:tc>
          <w:tcPr>
            <w:tcW w:w="1192" w:type="dxa"/>
            <w:shd w:val="clear" w:color="auto" w:fill="FAFAFA"/>
          </w:tcPr>
          <w:p w:rsidR="00C365CD" w:rsidRPr="002257FF" w:rsidRDefault="00ED2648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93" w:type="dxa"/>
            <w:shd w:val="clear" w:color="auto" w:fill="auto"/>
          </w:tcPr>
          <w:p w:rsidR="00C365CD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32</w:t>
            </w:r>
            <w:r w:rsidR="00C365CD" w:rsidRPr="002257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.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523</w:t>
            </w:r>
          </w:p>
        </w:tc>
        <w:tc>
          <w:tcPr>
            <w:tcW w:w="990" w:type="dxa"/>
            <w:shd w:val="clear" w:color="auto" w:fill="FAFAFA"/>
          </w:tcPr>
          <w:p w:rsidR="00C365CD" w:rsidRPr="002257FF" w:rsidRDefault="00ED2648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C365CD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C365CD" w:rsidRPr="002257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819</w:t>
            </w:r>
            <w:r w:rsidR="00C365CD" w:rsidRPr="002257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350</w:t>
            </w:r>
          </w:p>
        </w:tc>
      </w:tr>
    </w:tbl>
    <w:p w:rsidR="00C365CD" w:rsidRPr="00362259" w:rsidRDefault="00C365CD" w:rsidP="003B4F5B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C365CD" w:rsidRPr="002257FF" w:rsidRDefault="00C365CD" w:rsidP="00696557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257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2257F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สัญญาขายเงินตราต่างประเทศล่วงหน้า</w:t>
      </w:r>
    </w:p>
    <w:p w:rsidR="00C365CD" w:rsidRPr="002257FF" w:rsidRDefault="00C365CD" w:rsidP="00696557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C365CD" w:rsidRPr="002257FF" w:rsidRDefault="00C365CD" w:rsidP="00696557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A490C"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วันครบกำหนดชำระของสัญญาขายเงินตราต่างประเทศที่เปิดสถานะไว้มีอายุ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เดือน (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อายุ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257F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เดือน) จำนวนเงินและอัตราแลกเปลี่ยนตามสัญญา มีดังนี้</w:t>
      </w:r>
    </w:p>
    <w:p w:rsidR="00C365CD" w:rsidRPr="00BD18D7" w:rsidRDefault="00C365CD" w:rsidP="00696557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8559" w:type="dxa"/>
        <w:tblInd w:w="1008" w:type="dxa"/>
        <w:tblLook w:val="04A0" w:firstRow="1" w:lastRow="0" w:firstColumn="1" w:lastColumn="0" w:noHBand="0" w:noVBand="1"/>
      </w:tblPr>
      <w:tblGrid>
        <w:gridCol w:w="1503"/>
        <w:gridCol w:w="1080"/>
        <w:gridCol w:w="1080"/>
        <w:gridCol w:w="1368"/>
        <w:gridCol w:w="1368"/>
        <w:gridCol w:w="1080"/>
        <w:gridCol w:w="1080"/>
      </w:tblGrid>
      <w:tr w:rsidR="00CC0F72" w:rsidRPr="002257FF" w:rsidTr="00CC0F72">
        <w:tc>
          <w:tcPr>
            <w:tcW w:w="1503" w:type="dxa"/>
            <w:shd w:val="clear" w:color="auto" w:fill="auto"/>
          </w:tcPr>
          <w:p w:rsidR="00CC0F72" w:rsidRPr="002257FF" w:rsidRDefault="00CC0F72" w:rsidP="0069655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0F72" w:rsidRPr="002257FF" w:rsidRDefault="00CC0F72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C0F72" w:rsidRPr="002257FF" w:rsidTr="00CC0F72">
        <w:tc>
          <w:tcPr>
            <w:tcW w:w="1503" w:type="dxa"/>
            <w:shd w:val="clear" w:color="auto" w:fill="auto"/>
          </w:tcPr>
          <w:p w:rsidR="00CC0F72" w:rsidRPr="002257FF" w:rsidRDefault="00CC0F72" w:rsidP="0069655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C0F72" w:rsidRPr="002257FF" w:rsidRDefault="00CC0F72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จำนวนเงินตามสัญญา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C0F72" w:rsidRPr="002257FF" w:rsidRDefault="00CC0F72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อัตราแลกเปลี่ยนตามสัญญา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CC0F72" w:rsidRPr="002257FF" w:rsidRDefault="00CC0F72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CC0F72" w:rsidRPr="002257FF" w:rsidRDefault="00CC0F72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CC0F72" w:rsidRPr="002257FF" w:rsidTr="00CC0F72">
        <w:tc>
          <w:tcPr>
            <w:tcW w:w="1503" w:type="dxa"/>
            <w:shd w:val="clear" w:color="auto" w:fill="auto"/>
          </w:tcPr>
          <w:p w:rsidR="00CC0F72" w:rsidRPr="002257FF" w:rsidRDefault="00CC0F72" w:rsidP="0069655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CC0F72" w:rsidRPr="002257FF" w:rsidRDefault="00CC0F72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CC0F72" w:rsidRPr="002257FF" w:rsidRDefault="00CC0F72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C0F72" w:rsidRPr="002257FF" w:rsidRDefault="00CC0F72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C0F72" w:rsidRPr="002257FF" w:rsidRDefault="00CC0F72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:rsidR="00CC0F72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CC0F72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C0F72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:rsidR="00CC0F72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="00CC0F72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C0F72" w:rsidRPr="002257FF" w:rsidTr="00CC0F72">
        <w:tc>
          <w:tcPr>
            <w:tcW w:w="1503" w:type="dxa"/>
            <w:shd w:val="clear" w:color="auto" w:fill="auto"/>
          </w:tcPr>
          <w:p w:rsidR="00CC0F72" w:rsidRPr="002257FF" w:rsidRDefault="00CC0F72" w:rsidP="0069655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:rsidR="00CC0F72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CC0F72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080" w:type="dxa"/>
            <w:shd w:val="clear" w:color="auto" w:fill="auto"/>
          </w:tcPr>
          <w:p w:rsidR="00CC0F72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CC0F72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:rsidR="00CC0F72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CC0F72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C0F72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:rsidR="00CC0F72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CC0F72"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:rsidR="00CC0F72" w:rsidRPr="002257FF" w:rsidRDefault="00CC0F72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CC0F72" w:rsidRPr="002257FF" w:rsidRDefault="00CC0F72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</w:tr>
      <w:tr w:rsidR="00CC0F72" w:rsidRPr="002257FF" w:rsidTr="00CC0F72"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:rsidR="00CC0F72" w:rsidRPr="002257FF" w:rsidRDefault="00CC0F72" w:rsidP="00696557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สกุลเงินต่างประเทศ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CC0F72" w:rsidRPr="002257FF" w:rsidRDefault="00CC0F72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CC0F72" w:rsidRPr="002257FF" w:rsidRDefault="00CC0F72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C0F72" w:rsidRPr="002257FF" w:rsidRDefault="00CC0F72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C0F72" w:rsidRPr="002257FF" w:rsidRDefault="00CC0F72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CC0F72" w:rsidRPr="002257FF" w:rsidRDefault="00CC0F72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CC0F72" w:rsidRPr="002257FF" w:rsidRDefault="00CC0F72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A703F" w:rsidRPr="002257FF" w:rsidTr="00CC0F72"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CC0F72" w:rsidRPr="002257FF" w:rsidTr="00CC0F72">
        <w:tc>
          <w:tcPr>
            <w:tcW w:w="1503" w:type="dxa"/>
            <w:shd w:val="clear" w:color="auto" w:fill="auto"/>
          </w:tcPr>
          <w:p w:rsidR="00CC0F72" w:rsidRPr="002257FF" w:rsidRDefault="00CC0F72" w:rsidP="0069655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257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ดอลลาร์สหรัฐ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CC0F72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CC0F72" w:rsidRPr="002257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275</w:t>
            </w:r>
            <w:r w:rsidR="00CC0F72" w:rsidRPr="002257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127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C0F72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10</w:t>
            </w:r>
            <w:r w:rsidR="00CC0F72" w:rsidRPr="002257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892</w:t>
            </w:r>
            <w:r w:rsidR="00CC0F72" w:rsidRPr="002257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389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CC0F72" w:rsidRPr="002257FF" w:rsidRDefault="00DD0EDE" w:rsidP="00696557">
            <w:pPr>
              <w:ind w:left="-1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eastAsia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GB" w:eastAsia="en-GB"/>
              </w:rPr>
              <w:t>30</w:t>
            </w:r>
            <w:r w:rsidR="00CC0F72" w:rsidRPr="002257FF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eastAsia="en-GB"/>
              </w:rPr>
              <w:t>.</w:t>
            </w:r>
            <w:r w:rsidRPr="00DD0EDE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GB" w:eastAsia="en-GB"/>
              </w:rPr>
              <w:t>3200</w:t>
            </w:r>
            <w:r w:rsidR="00CC0F72" w:rsidRPr="002257FF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eastAsia="en-GB"/>
              </w:rPr>
              <w:t xml:space="preserve"> - </w:t>
            </w:r>
            <w:r w:rsidRPr="00DD0EDE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GB" w:eastAsia="en-GB"/>
              </w:rPr>
              <w:t>30</w:t>
            </w:r>
            <w:r w:rsidR="00CC0F72" w:rsidRPr="002257FF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eastAsia="en-GB"/>
              </w:rPr>
              <w:t>.</w:t>
            </w:r>
            <w:r w:rsidRPr="00DD0EDE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GB" w:eastAsia="en-GB"/>
              </w:rPr>
              <w:t>4825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CC0F72" w:rsidRPr="002257FF" w:rsidRDefault="00DD0EDE" w:rsidP="00696557">
            <w:pPr>
              <w:ind w:left="-16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eastAsia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GB" w:eastAsia="en-GB"/>
              </w:rPr>
              <w:t>32</w:t>
            </w:r>
            <w:r w:rsidR="00CC0F72" w:rsidRPr="002257FF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eastAsia="en-GB"/>
              </w:rPr>
              <w:t>.</w:t>
            </w:r>
            <w:r w:rsidRPr="00DD0EDE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GB" w:eastAsia="en-GB"/>
              </w:rPr>
              <w:t>1125</w:t>
            </w:r>
            <w:r w:rsidR="00CC0F72" w:rsidRPr="002257FF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eastAsia="en-GB"/>
              </w:rPr>
              <w:t xml:space="preserve"> - </w:t>
            </w:r>
            <w:r w:rsidRPr="00DD0EDE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GB" w:eastAsia="en-GB"/>
              </w:rPr>
              <w:t>33</w:t>
            </w:r>
            <w:r w:rsidR="00CC0F72" w:rsidRPr="002257FF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eastAsia="en-GB"/>
              </w:rPr>
              <w:t>.</w:t>
            </w:r>
            <w:r w:rsidRPr="00DD0EDE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GB" w:eastAsia="en-GB"/>
              </w:rPr>
              <w:t>2350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CC0F72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69</w:t>
            </w:r>
            <w:r w:rsidR="00CC0F72" w:rsidRPr="002257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351</w:t>
            </w:r>
            <w:r w:rsidR="00CC0F72" w:rsidRPr="002257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253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C0F72" w:rsidRPr="002257FF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355</w:t>
            </w:r>
            <w:r w:rsidR="00CC0F72" w:rsidRPr="002257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111</w:t>
            </w:r>
            <w:r w:rsidR="00CC0F72" w:rsidRPr="002257F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eastAsia="en-GB"/>
              </w:rPr>
              <w:t>491</w:t>
            </w:r>
          </w:p>
        </w:tc>
      </w:tr>
    </w:tbl>
    <w:p w:rsidR="00ED2648" w:rsidRPr="00BD18D7" w:rsidRDefault="00ED2648" w:rsidP="00696557">
      <w:pPr>
        <w:ind w:left="109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C365CD" w:rsidRPr="00BD18D7" w:rsidRDefault="00DD0EDE" w:rsidP="0069655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0E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C5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365CD" w:rsidRPr="00BD1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D0E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365CD" w:rsidRPr="00BD1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365CD" w:rsidRPr="00BD1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ภาระผูกพันตามหนังสือค้ำประกันธนาคาร</w:t>
      </w:r>
    </w:p>
    <w:p w:rsidR="00C365CD" w:rsidRPr="00BD18D7" w:rsidRDefault="00C365CD" w:rsidP="00696557">
      <w:pPr>
        <w:ind w:left="540" w:firstLine="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C365CD" w:rsidRPr="00BD18D7" w:rsidRDefault="00C365CD" w:rsidP="006965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6371E"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และวันที่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กลุ่มกิจการมีหนังสือค้ำประกันธนาคารเพื่อค้ำประกัน</w:t>
      </w:r>
      <w:r w:rsidR="0075501E"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ตามการดำเนินงานตามปกติของธุรกิจ ดังต่อไปนี้</w:t>
      </w:r>
    </w:p>
    <w:tbl>
      <w:tblPr>
        <w:tblW w:w="9108" w:type="dxa"/>
        <w:tblInd w:w="468" w:type="dxa"/>
        <w:tblLook w:val="04A0" w:firstRow="1" w:lastRow="0" w:firstColumn="1" w:lastColumn="0" w:noHBand="0" w:noVBand="1"/>
      </w:tblPr>
      <w:tblGrid>
        <w:gridCol w:w="5940"/>
        <w:gridCol w:w="1584"/>
        <w:gridCol w:w="1584"/>
      </w:tblGrid>
      <w:tr w:rsidR="00C365CD" w:rsidRPr="00BD18D7" w:rsidTr="007F335F">
        <w:tc>
          <w:tcPr>
            <w:tcW w:w="5940" w:type="dxa"/>
            <w:shd w:val="clear" w:color="auto" w:fill="auto"/>
          </w:tcPr>
          <w:p w:rsidR="00C365CD" w:rsidRPr="00BD18D7" w:rsidRDefault="00C365CD" w:rsidP="00696557">
            <w:pPr>
              <w:ind w:left="7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65CD" w:rsidRPr="00BD18D7" w:rsidRDefault="00C365CD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:rsidR="00C365CD" w:rsidRPr="00BD18D7" w:rsidRDefault="00C365CD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65CD" w:rsidRPr="00BD18D7" w:rsidTr="0075501E">
        <w:tc>
          <w:tcPr>
            <w:tcW w:w="5940" w:type="dxa"/>
            <w:shd w:val="clear" w:color="auto" w:fill="auto"/>
          </w:tcPr>
          <w:p w:rsidR="00C365CD" w:rsidRPr="00BD18D7" w:rsidRDefault="00C365CD" w:rsidP="00696557">
            <w:pPr>
              <w:ind w:left="7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C365CD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C365CD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6371E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shd w:val="clear" w:color="auto" w:fill="auto"/>
          </w:tcPr>
          <w:p w:rsidR="00C365CD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365CD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</w:tr>
      <w:tr w:rsidR="00C365CD" w:rsidRPr="00BD18D7" w:rsidTr="007F335F">
        <w:tc>
          <w:tcPr>
            <w:tcW w:w="5940" w:type="dxa"/>
            <w:shd w:val="clear" w:color="auto" w:fill="auto"/>
          </w:tcPr>
          <w:p w:rsidR="00C365CD" w:rsidRPr="00BD18D7" w:rsidRDefault="00C365CD" w:rsidP="00696557">
            <w:pPr>
              <w:ind w:left="7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C365CD" w:rsidRPr="00BD18D7" w:rsidRDefault="00C365CD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:rsidR="00C365CD" w:rsidRPr="00BD18D7" w:rsidRDefault="00C365CD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C365CD" w:rsidRPr="00BD18D7" w:rsidTr="007F335F">
        <w:tc>
          <w:tcPr>
            <w:tcW w:w="5940" w:type="dxa"/>
            <w:shd w:val="clear" w:color="auto" w:fill="auto"/>
          </w:tcPr>
          <w:p w:rsidR="00C365CD" w:rsidRPr="00BD18D7" w:rsidRDefault="00C365CD" w:rsidP="00696557">
            <w:pPr>
              <w:ind w:left="7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365CD" w:rsidRPr="00BD18D7" w:rsidRDefault="00C365CD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365CD" w:rsidRPr="00BD18D7" w:rsidRDefault="00C365CD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A703F" w:rsidRPr="00BD18D7" w:rsidTr="00240D10">
        <w:tc>
          <w:tcPr>
            <w:tcW w:w="5940" w:type="dxa"/>
            <w:shd w:val="clear" w:color="auto" w:fill="auto"/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15106E" w:rsidRPr="00BD18D7" w:rsidTr="00240D10">
        <w:tc>
          <w:tcPr>
            <w:tcW w:w="5940" w:type="dxa"/>
            <w:shd w:val="clear" w:color="auto" w:fill="auto"/>
          </w:tcPr>
          <w:p w:rsidR="0015106E" w:rsidRPr="00BD18D7" w:rsidRDefault="0015106E" w:rsidP="00696557">
            <w:pPr>
              <w:ind w:left="7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เพื่อค้ำประกันค่าไฟฟ้า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15106E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C0F72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CC0F72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15106E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5106E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15106E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</w:tbl>
    <w:p w:rsidR="008A2606" w:rsidRPr="00BD18D7" w:rsidRDefault="002B008C" w:rsidP="00696557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:rsidR="00C365CD" w:rsidRPr="00BD18D7" w:rsidRDefault="00DD0EDE" w:rsidP="0069655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0E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C5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365CD" w:rsidRPr="00BD1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D0E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365CD" w:rsidRPr="00BD1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ภาระผูกพันจากสัญญาที่สำคัญ</w:t>
      </w:r>
    </w:p>
    <w:p w:rsidR="00C365CD" w:rsidRPr="00BD18D7" w:rsidRDefault="00C365CD" w:rsidP="00696557">
      <w:pPr>
        <w:ind w:left="540" w:hanging="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C365CD" w:rsidRPr="00BD18D7" w:rsidRDefault="00C365CD" w:rsidP="006965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กลุ่มกิจการมีภาระผูกพันที่เป็นข้อผูกมัดจากสัญญาขายสินค้าล่วงหน้ากับลูกค้าภายในระยะเวลาระหว่าง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เดือน ถึง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 </w:t>
      </w:r>
      <w:r w:rsidR="008066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ซึ่งไม่ได้รับรู้ในข้อมูลทางการเงิน ดังต่อไปนี้ </w:t>
      </w:r>
    </w:p>
    <w:tbl>
      <w:tblPr>
        <w:tblW w:w="9281" w:type="dxa"/>
        <w:tblInd w:w="288" w:type="dxa"/>
        <w:tblLook w:val="04A0" w:firstRow="1" w:lastRow="0" w:firstColumn="1" w:lastColumn="0" w:noHBand="0" w:noVBand="1"/>
      </w:tblPr>
      <w:tblGrid>
        <w:gridCol w:w="6199"/>
        <w:gridCol w:w="1541"/>
        <w:gridCol w:w="1541"/>
      </w:tblGrid>
      <w:tr w:rsidR="00C365CD" w:rsidRPr="00BD18D7" w:rsidTr="007F335F">
        <w:tc>
          <w:tcPr>
            <w:tcW w:w="6199" w:type="dxa"/>
            <w:shd w:val="clear" w:color="auto" w:fill="auto"/>
          </w:tcPr>
          <w:p w:rsidR="00C365CD" w:rsidRPr="00BD18D7" w:rsidRDefault="00C365CD" w:rsidP="00696557">
            <w:pPr>
              <w:ind w:left="25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65CD" w:rsidRPr="00BD18D7" w:rsidRDefault="00C365CD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:rsidR="00C365CD" w:rsidRPr="00BD18D7" w:rsidRDefault="00C365CD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65CD" w:rsidRPr="00BD18D7" w:rsidTr="007F335F">
        <w:tc>
          <w:tcPr>
            <w:tcW w:w="6199" w:type="dxa"/>
            <w:shd w:val="clear" w:color="auto" w:fill="auto"/>
          </w:tcPr>
          <w:p w:rsidR="00C365CD" w:rsidRPr="00BD18D7" w:rsidRDefault="00C365CD" w:rsidP="00696557">
            <w:pPr>
              <w:ind w:left="25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41" w:type="dxa"/>
            <w:shd w:val="clear" w:color="auto" w:fill="auto"/>
          </w:tcPr>
          <w:p w:rsidR="00C365CD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C365CD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D3177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41" w:type="dxa"/>
            <w:shd w:val="clear" w:color="auto" w:fill="auto"/>
          </w:tcPr>
          <w:p w:rsidR="00C365CD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365CD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</w:tr>
      <w:tr w:rsidR="00C365CD" w:rsidRPr="00BD18D7" w:rsidTr="007F335F">
        <w:tc>
          <w:tcPr>
            <w:tcW w:w="6199" w:type="dxa"/>
            <w:shd w:val="clear" w:color="auto" w:fill="auto"/>
          </w:tcPr>
          <w:p w:rsidR="00C365CD" w:rsidRPr="00BD18D7" w:rsidRDefault="00C365CD" w:rsidP="00696557">
            <w:pPr>
              <w:ind w:left="25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:rsidR="00C365CD" w:rsidRPr="00BD18D7" w:rsidRDefault="00C365CD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:rsidR="00C365CD" w:rsidRPr="00BD18D7" w:rsidRDefault="00C365CD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CA703F" w:rsidRPr="00BD18D7" w:rsidTr="00C137A5">
        <w:tc>
          <w:tcPr>
            <w:tcW w:w="6199" w:type="dxa"/>
            <w:shd w:val="clear" w:color="auto" w:fill="auto"/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ED3D59" w:rsidRPr="00BD18D7" w:rsidTr="00FD4CD2">
        <w:tc>
          <w:tcPr>
            <w:tcW w:w="6199" w:type="dxa"/>
            <w:shd w:val="clear" w:color="auto" w:fill="auto"/>
          </w:tcPr>
          <w:p w:rsidR="00ED3D59" w:rsidRPr="00BD18D7" w:rsidRDefault="00ED3D59" w:rsidP="00696557">
            <w:pPr>
              <w:ind w:left="25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สัญญาขายสินค้าล่วงหน้า</w:t>
            </w:r>
          </w:p>
        </w:tc>
        <w:tc>
          <w:tcPr>
            <w:tcW w:w="1541" w:type="dxa"/>
            <w:shd w:val="clear" w:color="auto" w:fill="FAFAFA"/>
            <w:vAlign w:val="bottom"/>
          </w:tcPr>
          <w:p w:rsidR="00ED3D59" w:rsidRPr="00BD18D7" w:rsidRDefault="00ED3D5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41" w:type="dxa"/>
            <w:shd w:val="clear" w:color="auto" w:fill="auto"/>
          </w:tcPr>
          <w:p w:rsidR="00ED3D59" w:rsidRPr="00BD18D7" w:rsidRDefault="00ED3D5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D3D59" w:rsidRPr="00BD18D7" w:rsidTr="00C137A5">
        <w:tc>
          <w:tcPr>
            <w:tcW w:w="6199" w:type="dxa"/>
            <w:shd w:val="clear" w:color="auto" w:fill="auto"/>
          </w:tcPr>
          <w:p w:rsidR="00ED3D59" w:rsidRPr="00BD18D7" w:rsidRDefault="00ED3D59" w:rsidP="00696557">
            <w:pPr>
              <w:ind w:left="25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บาท</w:t>
            </w:r>
          </w:p>
        </w:tc>
        <w:tc>
          <w:tcPr>
            <w:tcW w:w="1541" w:type="dxa"/>
            <w:shd w:val="clear" w:color="auto" w:fill="FAFAFA"/>
            <w:vAlign w:val="bottom"/>
          </w:tcPr>
          <w:p w:rsidR="00ED3D59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ED3D59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ED3D59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</w:p>
        </w:tc>
        <w:tc>
          <w:tcPr>
            <w:tcW w:w="1541" w:type="dxa"/>
            <w:shd w:val="clear" w:color="auto" w:fill="auto"/>
            <w:vAlign w:val="bottom"/>
          </w:tcPr>
          <w:p w:rsidR="00ED3D59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="00ED3D59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="00ED3D59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</w:tr>
      <w:tr w:rsidR="00ED3D59" w:rsidRPr="00BD18D7" w:rsidTr="00C137A5">
        <w:tc>
          <w:tcPr>
            <w:tcW w:w="6199" w:type="dxa"/>
            <w:shd w:val="clear" w:color="auto" w:fill="auto"/>
          </w:tcPr>
          <w:p w:rsidR="00ED3D59" w:rsidRPr="00BD18D7" w:rsidRDefault="00ED3D59" w:rsidP="00696557">
            <w:pPr>
              <w:ind w:left="25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ดอลลาร์สหรัฐ</w:t>
            </w:r>
          </w:p>
        </w:tc>
        <w:tc>
          <w:tcPr>
            <w:tcW w:w="1541" w:type="dxa"/>
            <w:shd w:val="clear" w:color="auto" w:fill="FAFAFA"/>
            <w:vAlign w:val="bottom"/>
          </w:tcPr>
          <w:p w:rsidR="00ED3D59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D3D59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ED3D59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541" w:type="dxa"/>
            <w:shd w:val="clear" w:color="auto" w:fill="auto"/>
            <w:vAlign w:val="bottom"/>
          </w:tcPr>
          <w:p w:rsidR="00ED3D59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ED3D59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ED3D59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</w:tr>
      <w:tr w:rsidR="00ED3D59" w:rsidRPr="00BD18D7" w:rsidTr="00C137A5">
        <w:tc>
          <w:tcPr>
            <w:tcW w:w="6199" w:type="dxa"/>
            <w:shd w:val="clear" w:color="auto" w:fill="auto"/>
          </w:tcPr>
          <w:p w:rsidR="00ED3D59" w:rsidRPr="00BD18D7" w:rsidRDefault="00ED3D59" w:rsidP="00696557">
            <w:pPr>
              <w:ind w:left="25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เยน</w:t>
            </w:r>
          </w:p>
        </w:tc>
        <w:tc>
          <w:tcPr>
            <w:tcW w:w="1541" w:type="dxa"/>
            <w:shd w:val="clear" w:color="auto" w:fill="FAFAFA"/>
            <w:vAlign w:val="bottom"/>
          </w:tcPr>
          <w:p w:rsidR="00ED3D59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3B4F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3B4F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41" w:type="dxa"/>
            <w:shd w:val="clear" w:color="auto" w:fill="auto"/>
            <w:vAlign w:val="bottom"/>
          </w:tcPr>
          <w:p w:rsidR="00ED3D59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ED3D59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ED3D59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ED3D59" w:rsidRPr="00BD18D7" w:rsidTr="00C137A5">
        <w:tc>
          <w:tcPr>
            <w:tcW w:w="6199" w:type="dxa"/>
            <w:shd w:val="clear" w:color="auto" w:fill="auto"/>
          </w:tcPr>
          <w:p w:rsidR="00ED3D59" w:rsidRPr="00BD18D7" w:rsidRDefault="00ED3D59" w:rsidP="00696557">
            <w:pPr>
              <w:ind w:left="25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ยูโร</w:t>
            </w:r>
          </w:p>
        </w:tc>
        <w:tc>
          <w:tcPr>
            <w:tcW w:w="1541" w:type="dxa"/>
            <w:shd w:val="clear" w:color="auto" w:fill="FAFAFA"/>
            <w:vAlign w:val="bottom"/>
          </w:tcPr>
          <w:p w:rsidR="00ED3D59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D3D59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ED3D59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541" w:type="dxa"/>
            <w:shd w:val="clear" w:color="auto" w:fill="auto"/>
            <w:vAlign w:val="bottom"/>
          </w:tcPr>
          <w:p w:rsidR="00ED3D59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D3D59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="00ED3D59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</w:tr>
    </w:tbl>
    <w:p w:rsidR="008D4F5D" w:rsidRPr="00362259" w:rsidRDefault="008D4F5D" w:rsidP="0069655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C365CD" w:rsidRPr="00BD18D7" w:rsidRDefault="00DD0EDE" w:rsidP="0069655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0E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C5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365CD" w:rsidRPr="00BD1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D0E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365CD" w:rsidRPr="00BD1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ภาระผูกพันตามสัญญาเช่าดำเนินงาน</w:t>
      </w:r>
    </w:p>
    <w:p w:rsidR="00C365CD" w:rsidRPr="00BD18D7" w:rsidRDefault="00C365CD" w:rsidP="00696557">
      <w:pPr>
        <w:tabs>
          <w:tab w:val="left" w:pos="900"/>
        </w:tabs>
        <w:ind w:left="540" w:firstLine="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C365CD" w:rsidRPr="00BD18D7" w:rsidRDefault="00C365CD" w:rsidP="006965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D3177"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และวันที่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</w:t>
      </w: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กลุ่มกิจการมีจำนวนเงินขั้นต่ำที่ต้องจ่ายในอนาคต</w:t>
      </w:r>
      <w:r w:rsidR="008066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ตามสัญญาเช่าดำเนินงาน ซึ่งเกี่ยวกับค่าเช่าอุปกรณ์สำนักงานและยานพาหนะที่ไม่สามารถยกเลิกได้ ดังต่อไปนี้</w:t>
      </w:r>
    </w:p>
    <w:p w:rsidR="00C365CD" w:rsidRPr="00BD18D7" w:rsidRDefault="00C365CD" w:rsidP="00696557">
      <w:pPr>
        <w:tabs>
          <w:tab w:val="left" w:pos="900"/>
        </w:tabs>
        <w:ind w:left="540" w:firstLine="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10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019"/>
        <w:gridCol w:w="1541"/>
        <w:gridCol w:w="1541"/>
      </w:tblGrid>
      <w:tr w:rsidR="00C365CD" w:rsidRPr="00BD18D7" w:rsidTr="007F335F">
        <w:trPr>
          <w:cantSplit/>
        </w:trPr>
        <w:tc>
          <w:tcPr>
            <w:tcW w:w="6019" w:type="dxa"/>
            <w:vAlign w:val="bottom"/>
          </w:tcPr>
          <w:p w:rsidR="00C365CD" w:rsidRPr="00BD18D7" w:rsidRDefault="00C365CD" w:rsidP="00696557">
            <w:pPr>
              <w:ind w:left="77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365CD" w:rsidRPr="00BD18D7" w:rsidRDefault="00C365CD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:rsidR="00C365CD" w:rsidRPr="00BD18D7" w:rsidRDefault="00C365CD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365CD" w:rsidRPr="00BD18D7" w:rsidTr="007F335F">
        <w:trPr>
          <w:cantSplit/>
        </w:trPr>
        <w:tc>
          <w:tcPr>
            <w:tcW w:w="6019" w:type="dxa"/>
            <w:vAlign w:val="bottom"/>
          </w:tcPr>
          <w:p w:rsidR="00C365CD" w:rsidRPr="00BD18D7" w:rsidRDefault="00C365CD" w:rsidP="00696557">
            <w:pPr>
              <w:ind w:left="77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1" w:type="dxa"/>
            <w:vAlign w:val="bottom"/>
          </w:tcPr>
          <w:p w:rsidR="00C365CD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C365CD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D3177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C365CD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  <w:p w:rsidR="00C365CD" w:rsidRPr="00BD18D7" w:rsidRDefault="00C365CD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41" w:type="dxa"/>
            <w:vAlign w:val="bottom"/>
          </w:tcPr>
          <w:p w:rsidR="00C365CD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365CD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365CD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:rsidR="00C365CD" w:rsidRPr="00BD18D7" w:rsidRDefault="00C365CD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C365CD" w:rsidRPr="00BD18D7" w:rsidTr="007F335F">
        <w:trPr>
          <w:cantSplit/>
        </w:trPr>
        <w:tc>
          <w:tcPr>
            <w:tcW w:w="6019" w:type="dxa"/>
            <w:vAlign w:val="bottom"/>
          </w:tcPr>
          <w:p w:rsidR="00C365CD" w:rsidRPr="00BD18D7" w:rsidRDefault="00C365CD" w:rsidP="00696557">
            <w:pPr>
              <w:ind w:left="77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  <w:hideMark/>
          </w:tcPr>
          <w:p w:rsidR="00C365CD" w:rsidRPr="00BD18D7" w:rsidRDefault="00C365CD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  <w:hideMark/>
          </w:tcPr>
          <w:p w:rsidR="00C365CD" w:rsidRPr="00BD18D7" w:rsidRDefault="00C365CD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A703F" w:rsidRPr="00BD18D7" w:rsidTr="00244F15">
        <w:trPr>
          <w:cantSplit/>
          <w:trHeight w:val="99"/>
        </w:trPr>
        <w:tc>
          <w:tcPr>
            <w:tcW w:w="6019" w:type="dxa"/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C365CD" w:rsidRPr="00BD18D7" w:rsidTr="00C137A5">
        <w:trPr>
          <w:cantSplit/>
          <w:trHeight w:val="171"/>
        </w:trPr>
        <w:tc>
          <w:tcPr>
            <w:tcW w:w="6019" w:type="dxa"/>
          </w:tcPr>
          <w:p w:rsidR="00C365CD" w:rsidRPr="00BD18D7" w:rsidRDefault="00C365CD" w:rsidP="00696557">
            <w:pPr>
              <w:ind w:left="7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41" w:type="dxa"/>
            <w:shd w:val="clear" w:color="auto" w:fill="FAFAFA"/>
          </w:tcPr>
          <w:p w:rsidR="00C365CD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D3D59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="00ED3D59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41" w:type="dxa"/>
          </w:tcPr>
          <w:p w:rsidR="00C365CD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365CD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C365CD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C365CD" w:rsidRPr="00BD18D7" w:rsidTr="00C137A5">
        <w:trPr>
          <w:cantSplit/>
          <w:trHeight w:val="171"/>
        </w:trPr>
        <w:tc>
          <w:tcPr>
            <w:tcW w:w="6019" w:type="dxa"/>
          </w:tcPr>
          <w:p w:rsidR="00C365CD" w:rsidRPr="00BD18D7" w:rsidRDefault="00C365CD" w:rsidP="00696557">
            <w:pPr>
              <w:ind w:left="7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365CD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D3D59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ED3D59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C365CD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365CD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C365CD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365CD" w:rsidRPr="00BD18D7" w:rsidTr="00C137A5">
        <w:trPr>
          <w:cantSplit/>
          <w:trHeight w:val="171"/>
        </w:trPr>
        <w:tc>
          <w:tcPr>
            <w:tcW w:w="6019" w:type="dxa"/>
          </w:tcPr>
          <w:p w:rsidR="00C365CD" w:rsidRPr="00BD18D7" w:rsidRDefault="00C365CD" w:rsidP="00696557">
            <w:pPr>
              <w:ind w:left="7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365CD" w:rsidRPr="00BD18D7" w:rsidRDefault="00ED3D5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Pr="00BD18D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356</w:t>
            </w:r>
            <w:r w:rsidRPr="00BD18D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365CD" w:rsidRPr="00BD18D7" w:rsidRDefault="00C365CD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BD18D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250</w:t>
            </w:r>
            <w:r w:rsidRPr="00BD18D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ED3D59" w:rsidRPr="00BD18D7" w:rsidRDefault="00ED3D59" w:rsidP="00696557">
      <w:pPr>
        <w:tabs>
          <w:tab w:val="left" w:pos="900"/>
        </w:tabs>
        <w:ind w:left="547" w:hanging="53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C365CD" w:rsidRPr="00BD18D7" w:rsidRDefault="00DD0EDE" w:rsidP="0069655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0E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C5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365CD" w:rsidRPr="00BD1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D0E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365CD" w:rsidRPr="00BD1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ข้อผูกมัดรายจ่ายฝ่ายทุน</w:t>
      </w:r>
    </w:p>
    <w:p w:rsidR="00C365CD" w:rsidRPr="00BD18D7" w:rsidRDefault="00C365CD" w:rsidP="00696557">
      <w:pPr>
        <w:ind w:left="547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C365CD" w:rsidRPr="00BD18D7" w:rsidRDefault="00010779" w:rsidP="00696557">
      <w:pPr>
        <w:ind w:left="547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กลุ่มกิจการมี</w:t>
      </w:r>
      <w:r w:rsidR="00C365CD"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ภาระผูกพันที่เป็นข้อผูกมัด ณ วันที่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C365CD" w:rsidRPr="00BD18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136DA"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C365CD"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C365CD"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และวันที่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C365CD"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C365CD"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ที่เกี่ยวข้องกับรายจ่ายฝ่ายทุนซึ่งไม่ได้รับรู้ในข้อมูลการเงิน</w:t>
      </w: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365CD"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ดังต่อไปนี้</w:t>
      </w:r>
    </w:p>
    <w:tbl>
      <w:tblPr>
        <w:tblW w:w="9569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490"/>
        <w:gridCol w:w="1539"/>
        <w:gridCol w:w="1540"/>
      </w:tblGrid>
      <w:tr w:rsidR="00171148" w:rsidRPr="00BD18D7" w:rsidTr="00171148">
        <w:trPr>
          <w:cantSplit/>
        </w:trPr>
        <w:tc>
          <w:tcPr>
            <w:tcW w:w="6490" w:type="dxa"/>
            <w:vAlign w:val="bottom"/>
          </w:tcPr>
          <w:p w:rsidR="00171148" w:rsidRPr="00BD18D7" w:rsidRDefault="00171148" w:rsidP="00696557">
            <w:pPr>
              <w:ind w:left="525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79" w:type="dxa"/>
            <w:gridSpan w:val="2"/>
            <w:vAlign w:val="bottom"/>
          </w:tcPr>
          <w:p w:rsidR="00171148" w:rsidRPr="00BD18D7" w:rsidRDefault="00171148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171148" w:rsidRPr="00BD18D7" w:rsidTr="00171148">
        <w:trPr>
          <w:cantSplit/>
        </w:trPr>
        <w:tc>
          <w:tcPr>
            <w:tcW w:w="6490" w:type="dxa"/>
            <w:vAlign w:val="bottom"/>
          </w:tcPr>
          <w:p w:rsidR="00171148" w:rsidRPr="00BD18D7" w:rsidRDefault="00171148" w:rsidP="00696557">
            <w:pPr>
              <w:tabs>
                <w:tab w:val="left" w:pos="900"/>
              </w:tabs>
              <w:ind w:left="52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079" w:type="dxa"/>
            <w:gridSpan w:val="2"/>
            <w:tcBorders>
              <w:bottom w:val="single" w:sz="4" w:space="0" w:color="auto"/>
            </w:tcBorders>
            <w:vAlign w:val="bottom"/>
          </w:tcPr>
          <w:p w:rsidR="00171148" w:rsidRPr="00BD18D7" w:rsidRDefault="00171148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71148" w:rsidRPr="00BD18D7" w:rsidTr="00171148">
        <w:trPr>
          <w:cantSplit/>
        </w:trPr>
        <w:tc>
          <w:tcPr>
            <w:tcW w:w="6490" w:type="dxa"/>
            <w:vAlign w:val="bottom"/>
          </w:tcPr>
          <w:p w:rsidR="00171148" w:rsidRPr="00BD18D7" w:rsidRDefault="00171148" w:rsidP="00696557">
            <w:pPr>
              <w:ind w:left="525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:rsidR="00171148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71148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136DA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171148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  <w:p w:rsidR="00171148" w:rsidRPr="00BD18D7" w:rsidRDefault="00171148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40" w:type="dxa"/>
            <w:vAlign w:val="bottom"/>
          </w:tcPr>
          <w:p w:rsidR="00171148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71148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71148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:rsidR="00171148" w:rsidRPr="00BD18D7" w:rsidRDefault="00171148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171148" w:rsidRPr="00BD18D7" w:rsidTr="00171148">
        <w:trPr>
          <w:cantSplit/>
        </w:trPr>
        <w:tc>
          <w:tcPr>
            <w:tcW w:w="6490" w:type="dxa"/>
            <w:vAlign w:val="bottom"/>
          </w:tcPr>
          <w:p w:rsidR="00171148" w:rsidRPr="00BD18D7" w:rsidRDefault="00171148" w:rsidP="00696557">
            <w:pPr>
              <w:ind w:left="525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  <w:hideMark/>
          </w:tcPr>
          <w:p w:rsidR="00171148" w:rsidRPr="00BD18D7" w:rsidRDefault="00171148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  <w:hideMark/>
          </w:tcPr>
          <w:p w:rsidR="00171148" w:rsidRPr="00BD18D7" w:rsidRDefault="00171148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A703F" w:rsidRPr="00BD18D7" w:rsidTr="000E5E40">
        <w:trPr>
          <w:cantSplit/>
          <w:trHeight w:val="99"/>
        </w:trPr>
        <w:tc>
          <w:tcPr>
            <w:tcW w:w="6490" w:type="dxa"/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171148" w:rsidRPr="00BD18D7" w:rsidTr="00171148">
        <w:trPr>
          <w:cantSplit/>
          <w:trHeight w:val="171"/>
        </w:trPr>
        <w:tc>
          <w:tcPr>
            <w:tcW w:w="6490" w:type="dxa"/>
          </w:tcPr>
          <w:p w:rsidR="00171148" w:rsidRPr="00BD18D7" w:rsidRDefault="00171148" w:rsidP="00696557">
            <w:pPr>
              <w:ind w:left="52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:rsidR="00171148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D3D59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ED3D59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171148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="00171148" w:rsidRPr="00BD18D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533</w:t>
            </w:r>
            <w:r w:rsidR="00171148" w:rsidRPr="00BD18D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406</w:t>
            </w:r>
          </w:p>
        </w:tc>
      </w:tr>
    </w:tbl>
    <w:p w:rsidR="009D5D6B" w:rsidRPr="00362259" w:rsidRDefault="002A2976" w:rsidP="0069655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D7116">
        <w:rPr>
          <w:rFonts w:ascii="Arial Unicode MS" w:eastAsia="Arial Unicode MS" w:hAnsi="Arial Unicode MS" w:cs="Arial Unicode MS"/>
          <w:b/>
          <w:bCs/>
          <w:color w:val="000000"/>
          <w:sz w:val="18"/>
          <w:szCs w:val="1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66904" w:rsidRPr="00BD18D7" w:rsidTr="007F33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66904" w:rsidRPr="00BD18D7" w:rsidRDefault="00DD0EDE" w:rsidP="007C5B10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7C5B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66904" w:rsidRPr="00BD18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6904" w:rsidRPr="00BD18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F62CC4" w:rsidRPr="007C5B10" w:rsidRDefault="00F62CC4" w:rsidP="00696557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:rsidR="009D5D6B" w:rsidRPr="00BD18D7" w:rsidRDefault="009D5D6B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ความสัมพันธ์ระหว่างบริษัทกับบุคคลหรือกิจการที่เกี่ยวข้องกันเป็นดังต่อไปนี้</w:t>
      </w:r>
    </w:p>
    <w:p w:rsidR="006C6CFE" w:rsidRPr="00362259" w:rsidRDefault="006C6CFE" w:rsidP="00696557">
      <w:pPr>
        <w:jc w:val="thaiDistribute"/>
        <w:rPr>
          <w:rFonts w:ascii="Browallia New" w:eastAsia="Arial Unicode MS" w:hAnsi="Browallia New" w:cs="Browallia New"/>
          <w:color w:val="000000"/>
          <w:cs/>
          <w:lang w:val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28"/>
        <w:gridCol w:w="3096"/>
        <w:gridCol w:w="2808"/>
      </w:tblGrid>
      <w:tr w:rsidR="00434C55" w:rsidRPr="00BD18D7" w:rsidTr="00362259">
        <w:tc>
          <w:tcPr>
            <w:tcW w:w="352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6C6CFE" w:rsidRPr="00BD18D7" w:rsidRDefault="006C6CFE" w:rsidP="00696557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3096" w:type="dxa"/>
            <w:tcBorders>
              <w:top w:val="single" w:sz="4" w:space="0" w:color="auto"/>
              <w:bottom w:val="single" w:sz="4" w:space="0" w:color="auto"/>
            </w:tcBorders>
          </w:tcPr>
          <w:p w:rsidR="006C6CFE" w:rsidRPr="00BD18D7" w:rsidRDefault="006C6CFE" w:rsidP="00696557">
            <w:pPr>
              <w:ind w:left="162" w:right="-72" w:hanging="16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  <w:tc>
          <w:tcPr>
            <w:tcW w:w="2808" w:type="dxa"/>
            <w:tcBorders>
              <w:top w:val="single" w:sz="4" w:space="0" w:color="auto"/>
              <w:bottom w:val="single" w:sz="4" w:space="0" w:color="auto"/>
            </w:tcBorders>
          </w:tcPr>
          <w:p w:rsidR="006C6CFE" w:rsidRPr="00BD18D7" w:rsidRDefault="006C6CFE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ลักษณะความสัมพันธ์</w:t>
            </w:r>
          </w:p>
        </w:tc>
      </w:tr>
      <w:tr w:rsidR="006C6CFE" w:rsidRPr="00362259" w:rsidTr="00362259">
        <w:tc>
          <w:tcPr>
            <w:tcW w:w="3528" w:type="dxa"/>
            <w:tcBorders>
              <w:top w:val="single" w:sz="4" w:space="0" w:color="auto"/>
            </w:tcBorders>
          </w:tcPr>
          <w:p w:rsidR="006C6CFE" w:rsidRPr="00362259" w:rsidRDefault="006C6CFE" w:rsidP="00696557">
            <w:pPr>
              <w:ind w:left="-105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3096" w:type="dxa"/>
            <w:tcBorders>
              <w:top w:val="single" w:sz="4" w:space="0" w:color="auto"/>
            </w:tcBorders>
          </w:tcPr>
          <w:p w:rsidR="006C6CFE" w:rsidRPr="00362259" w:rsidRDefault="006C6CFE" w:rsidP="00696557">
            <w:pPr>
              <w:ind w:left="162" w:right="-72" w:hanging="162"/>
              <w:jc w:val="center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</w:tcPr>
          <w:p w:rsidR="006C6CFE" w:rsidRPr="00362259" w:rsidRDefault="006C6CFE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</w:tr>
      <w:tr w:rsidR="006C6CFE" w:rsidRPr="00BD18D7" w:rsidTr="00362259">
        <w:tc>
          <w:tcPr>
            <w:tcW w:w="3528" w:type="dxa"/>
          </w:tcPr>
          <w:p w:rsidR="006C6CFE" w:rsidRPr="00BD18D7" w:rsidRDefault="006C6CFE" w:rsidP="00696557">
            <w:pPr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3096" w:type="dxa"/>
          </w:tcPr>
          <w:p w:rsidR="006C6CFE" w:rsidRPr="00BD18D7" w:rsidRDefault="006C6CFE" w:rsidP="00696557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08" w:type="dxa"/>
          </w:tcPr>
          <w:p w:rsidR="006C6CFE" w:rsidRPr="00BD18D7" w:rsidRDefault="006C6CFE" w:rsidP="00696557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C6CFE" w:rsidRPr="00BD18D7" w:rsidTr="00362259">
        <w:tc>
          <w:tcPr>
            <w:tcW w:w="3528" w:type="dxa"/>
          </w:tcPr>
          <w:p w:rsidR="006C6CFE" w:rsidRPr="00BD18D7" w:rsidRDefault="006C6CFE" w:rsidP="00696557">
            <w:pPr>
              <w:ind w:left="-10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ซันสวีท อินเตอร์เนชั่น</w:t>
            </w:r>
            <w:r w:rsidR="00227442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</w: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นล จำกัด</w:t>
            </w:r>
          </w:p>
        </w:tc>
        <w:tc>
          <w:tcPr>
            <w:tcW w:w="3096" w:type="dxa"/>
          </w:tcPr>
          <w:p w:rsidR="006C6CFE" w:rsidRPr="00BD18D7" w:rsidRDefault="006C6CFE" w:rsidP="00696557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622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จำหน่ายพืชและผลไม้ทางการเกษตรทั้งสด</w: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และแปรรูป</w:t>
            </w:r>
          </w:p>
        </w:tc>
        <w:tc>
          <w:tcPr>
            <w:tcW w:w="2808" w:type="dxa"/>
          </w:tcPr>
          <w:p w:rsidR="006C6CFE" w:rsidRPr="00BD18D7" w:rsidRDefault="006C6CFE" w:rsidP="00696557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ถือหุ้นทางตรง มีผู้ถือหุ้นและ</w: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/>
              <w:t>มีกรรมการร่วมกัน</w:t>
            </w:r>
          </w:p>
        </w:tc>
      </w:tr>
      <w:tr w:rsidR="00316BDE" w:rsidRPr="00BD18D7" w:rsidTr="00362259">
        <w:tc>
          <w:tcPr>
            <w:tcW w:w="3528" w:type="dxa"/>
          </w:tcPr>
          <w:p w:rsidR="00316BDE" w:rsidRPr="00BD18D7" w:rsidRDefault="00316BDE" w:rsidP="00696557">
            <w:pPr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3096" w:type="dxa"/>
          </w:tcPr>
          <w:p w:rsidR="00316BDE" w:rsidRPr="00BD18D7" w:rsidRDefault="00316BDE" w:rsidP="00696557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808" w:type="dxa"/>
          </w:tcPr>
          <w:p w:rsidR="00316BDE" w:rsidRPr="00BD18D7" w:rsidRDefault="00316BDE" w:rsidP="00696557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7924C2" w:rsidRPr="00BD18D7" w:rsidTr="00362259">
        <w:tc>
          <w:tcPr>
            <w:tcW w:w="3528" w:type="dxa"/>
          </w:tcPr>
          <w:p w:rsidR="007924C2" w:rsidRPr="00BD18D7" w:rsidRDefault="007924C2" w:rsidP="00696557">
            <w:pPr>
              <w:ind w:left="-10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ซันสวีท ไบโอ เอ็นเนอยี่ จำกัด</w:t>
            </w:r>
          </w:p>
        </w:tc>
        <w:tc>
          <w:tcPr>
            <w:tcW w:w="3096" w:type="dxa"/>
          </w:tcPr>
          <w:p w:rsidR="007924C2" w:rsidRPr="00BD18D7" w:rsidRDefault="007924C2" w:rsidP="00362259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ผลิตและจำหน่ายพลังงานไฟฟ้าและสินค้าแปรรูปจากวัสดุเหลือใช้ทางการเกษตร</w:t>
            </w:r>
          </w:p>
        </w:tc>
        <w:tc>
          <w:tcPr>
            <w:tcW w:w="2808" w:type="dxa"/>
          </w:tcPr>
          <w:p w:rsidR="007924C2" w:rsidRPr="00BD18D7" w:rsidRDefault="007924C2" w:rsidP="00696557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มีกรรมการและผู้ถือหุ้นร่วมกัน</w:t>
            </w:r>
          </w:p>
        </w:tc>
      </w:tr>
      <w:tr w:rsidR="007924C2" w:rsidRPr="00BD18D7" w:rsidTr="00362259">
        <w:tc>
          <w:tcPr>
            <w:tcW w:w="3528" w:type="dxa"/>
          </w:tcPr>
          <w:p w:rsidR="007924C2" w:rsidRPr="00BD18D7" w:rsidRDefault="007924C2" w:rsidP="00696557">
            <w:pPr>
              <w:ind w:left="-10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โซสวีท จำกัด</w:t>
            </w:r>
          </w:p>
        </w:tc>
        <w:tc>
          <w:tcPr>
            <w:tcW w:w="3096" w:type="dxa"/>
          </w:tcPr>
          <w:p w:rsidR="007924C2" w:rsidRPr="00BD18D7" w:rsidRDefault="007924C2" w:rsidP="00696557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จำหน่ายผลิตภัณฑ์จากข้าวโพดหวานเพื่อธุรกิจร้านค้าปลีกในระบบแฟรนไชส์</w:t>
            </w:r>
          </w:p>
        </w:tc>
        <w:tc>
          <w:tcPr>
            <w:tcW w:w="2808" w:type="dxa"/>
          </w:tcPr>
          <w:p w:rsidR="007924C2" w:rsidRPr="00BD18D7" w:rsidRDefault="007924C2" w:rsidP="00696557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มีกรรมการและผู้ถือหุ้นร่วมกัน</w:t>
            </w:r>
          </w:p>
        </w:tc>
      </w:tr>
      <w:tr w:rsidR="006C6CFE" w:rsidRPr="00BD18D7" w:rsidTr="00362259">
        <w:tc>
          <w:tcPr>
            <w:tcW w:w="3528" w:type="dxa"/>
          </w:tcPr>
          <w:p w:rsidR="006C6CFE" w:rsidRPr="00BD18D7" w:rsidRDefault="006C6CFE" w:rsidP="00696557">
            <w:pPr>
              <w:ind w:left="-10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ซันสวีท อโกรเทค จำกัด</w:t>
            </w:r>
          </w:p>
        </w:tc>
        <w:tc>
          <w:tcPr>
            <w:tcW w:w="3096" w:type="dxa"/>
          </w:tcPr>
          <w:p w:rsidR="006C6CFE" w:rsidRPr="00BD18D7" w:rsidRDefault="006C6CFE" w:rsidP="00362259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ผลิตและจำหน่ายผลไม้กระป๋องและพืชผลทางการเกษตร</w:t>
            </w:r>
          </w:p>
        </w:tc>
        <w:tc>
          <w:tcPr>
            <w:tcW w:w="2808" w:type="dxa"/>
          </w:tcPr>
          <w:p w:rsidR="006C6CFE" w:rsidRPr="00BD18D7" w:rsidRDefault="006C6CFE" w:rsidP="00696557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มีกรรมการและผู้ถือหุ้นร่วมกัน</w:t>
            </w:r>
          </w:p>
        </w:tc>
      </w:tr>
      <w:tr w:rsidR="006C6CFE" w:rsidRPr="00BD18D7" w:rsidTr="00362259">
        <w:tc>
          <w:tcPr>
            <w:tcW w:w="3528" w:type="dxa"/>
          </w:tcPr>
          <w:p w:rsidR="006C6CFE" w:rsidRPr="00BD18D7" w:rsidRDefault="006C6CFE" w:rsidP="00696557">
            <w:pPr>
              <w:ind w:left="-10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ซันไชน์ ทราเวล จำกัด</w:t>
            </w:r>
          </w:p>
        </w:tc>
        <w:tc>
          <w:tcPr>
            <w:tcW w:w="3096" w:type="dxa"/>
          </w:tcPr>
          <w:p w:rsidR="006C6CFE" w:rsidRPr="00BD18D7" w:rsidRDefault="00362259" w:rsidP="00362259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ประกอบกิจการดำเนินธุรกิจนำเที่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ยว</w:t>
            </w:r>
            <w:r w:rsidR="006C6CFE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รวมทั้งธุรกิจที่เกี่ยวข้องกับการ</w:t>
            </w:r>
          </w:p>
          <w:p w:rsidR="006C6CFE" w:rsidRPr="00BD18D7" w:rsidRDefault="006C6CFE" w:rsidP="00696557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นำเที่ยวทุกประเภท</w:t>
            </w:r>
          </w:p>
        </w:tc>
        <w:tc>
          <w:tcPr>
            <w:tcW w:w="2808" w:type="dxa"/>
          </w:tcPr>
          <w:p w:rsidR="006C6CFE" w:rsidRPr="00BD18D7" w:rsidRDefault="006C6CFE" w:rsidP="00696557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มีกรรมการและผู้ถือหุ้นร่วมกัน</w:t>
            </w:r>
          </w:p>
        </w:tc>
      </w:tr>
      <w:tr w:rsidR="006C6CFE" w:rsidRPr="00BD18D7" w:rsidTr="00362259">
        <w:tc>
          <w:tcPr>
            <w:tcW w:w="3528" w:type="dxa"/>
          </w:tcPr>
          <w:p w:rsidR="006C6CFE" w:rsidRPr="00BD18D7" w:rsidRDefault="006C6CFE" w:rsidP="00696557">
            <w:pPr>
              <w:ind w:left="-10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คอฟฟี่ลิงค์ จำกัด</w:t>
            </w:r>
          </w:p>
        </w:tc>
        <w:tc>
          <w:tcPr>
            <w:tcW w:w="3096" w:type="dxa"/>
          </w:tcPr>
          <w:p w:rsidR="006C6CFE" w:rsidRPr="00BD18D7" w:rsidRDefault="006C6CFE" w:rsidP="00696557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จำหน่ายอาหารและเครื่องดื่ม</w:t>
            </w:r>
          </w:p>
        </w:tc>
        <w:tc>
          <w:tcPr>
            <w:tcW w:w="2808" w:type="dxa"/>
          </w:tcPr>
          <w:p w:rsidR="006C6CFE" w:rsidRPr="00BD18D7" w:rsidRDefault="006C6CFE" w:rsidP="00696557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มีกรรมการและผู้ถือหุ้นร่วมกัน</w:t>
            </w:r>
          </w:p>
        </w:tc>
      </w:tr>
      <w:tr w:rsidR="006C6CFE" w:rsidRPr="00BD18D7" w:rsidTr="00362259">
        <w:tc>
          <w:tcPr>
            <w:tcW w:w="3528" w:type="dxa"/>
          </w:tcPr>
          <w:p w:rsidR="006C6CFE" w:rsidRPr="00BD18D7" w:rsidRDefault="006C6CFE" w:rsidP="00696557">
            <w:pPr>
              <w:ind w:left="-10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เวียงเจ็ดริน จำกัด</w:t>
            </w:r>
          </w:p>
        </w:tc>
        <w:tc>
          <w:tcPr>
            <w:tcW w:w="3096" w:type="dxa"/>
          </w:tcPr>
          <w:p w:rsidR="006C6CFE" w:rsidRPr="00BD18D7" w:rsidRDefault="006C6CFE" w:rsidP="00696557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จำหน่ายและเป็นตัวแทนจำหน่ายไอศกรีม</w:t>
            </w:r>
          </w:p>
        </w:tc>
        <w:tc>
          <w:tcPr>
            <w:tcW w:w="2808" w:type="dxa"/>
          </w:tcPr>
          <w:p w:rsidR="006C6CFE" w:rsidRPr="00BD18D7" w:rsidRDefault="006C6CFE" w:rsidP="00696557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มีกรรมการและผู้ถือหุ้นร่วมกัน</w:t>
            </w:r>
          </w:p>
        </w:tc>
      </w:tr>
      <w:tr w:rsidR="006C6CFE" w:rsidRPr="00BD18D7" w:rsidTr="00362259">
        <w:tc>
          <w:tcPr>
            <w:tcW w:w="3528" w:type="dxa"/>
          </w:tcPr>
          <w:p w:rsidR="006C6CFE" w:rsidRPr="00BD18D7" w:rsidRDefault="006C6CFE" w:rsidP="00696557">
            <w:pPr>
              <w:ind w:left="-105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เชียงใหม่วิสาหกิจเพื่อสังคม จำกัด</w:t>
            </w:r>
          </w:p>
        </w:tc>
        <w:tc>
          <w:tcPr>
            <w:tcW w:w="3096" w:type="dxa"/>
          </w:tcPr>
          <w:p w:rsidR="006C6CFE" w:rsidRPr="00BD18D7" w:rsidRDefault="006C6CFE" w:rsidP="00696557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ดำเนินธุรกิจเพื่อสังคม</w:t>
            </w:r>
          </w:p>
        </w:tc>
        <w:tc>
          <w:tcPr>
            <w:tcW w:w="2808" w:type="dxa"/>
          </w:tcPr>
          <w:p w:rsidR="006C6CFE" w:rsidRPr="00BD18D7" w:rsidRDefault="006C6CFE" w:rsidP="00696557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มีกรรมการและผู้ถือหุ้นร่วมกัน</w:t>
            </w:r>
          </w:p>
        </w:tc>
      </w:tr>
    </w:tbl>
    <w:p w:rsidR="00A14A56" w:rsidRPr="00362259" w:rsidRDefault="00A14A56" w:rsidP="00696557">
      <w:pPr>
        <w:jc w:val="thaiDistribute"/>
        <w:rPr>
          <w:rFonts w:ascii="Browallia New" w:eastAsia="Arial Unicode MS" w:hAnsi="Browallia New" w:cs="Browallia New"/>
          <w:color w:val="000000"/>
          <w:cs/>
          <w:lang w:val="th-TH"/>
        </w:rPr>
      </w:pPr>
    </w:p>
    <w:p w:rsidR="009D5D6B" w:rsidRPr="00BD18D7" w:rsidRDefault="009D5D6B" w:rsidP="00696557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</w:pPr>
      <w:r w:rsidRPr="00BD18D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>รายการกับบุคคลหรือกิจการที่เกี่ยวข้องกัน</w:t>
      </w:r>
      <w:r w:rsidR="00F50025" w:rsidRPr="00BD18D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สำหรับงวด</w:t>
      </w:r>
      <w:r w:rsidR="004136DA" w:rsidRPr="00BD18D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เก้า</w:t>
      </w:r>
      <w:r w:rsidR="008E2B63" w:rsidRPr="00BD18D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เดือน</w:t>
      </w:r>
      <w:r w:rsidR="00F50025" w:rsidRPr="00BD18D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สิ้นสุดวันที่ </w:t>
      </w:r>
      <w:r w:rsidR="00DD0EDE" w:rsidRPr="00DD0ED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30</w:t>
      </w:r>
      <w:r w:rsidR="00D42057" w:rsidRPr="00BD18D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 xml:space="preserve"> </w:t>
      </w:r>
      <w:r w:rsidR="004136DA" w:rsidRPr="00BD18D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>กันยายน</w:t>
      </w:r>
      <w:r w:rsidR="00CF2A37" w:rsidRPr="00BD18D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 xml:space="preserve"> </w:t>
      </w:r>
      <w:r w:rsidR="00402047" w:rsidRPr="00BD18D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พ.ศ. </w:t>
      </w:r>
      <w:r w:rsidR="00DD0EDE" w:rsidRPr="00DD0ED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2562</w:t>
      </w:r>
      <w:r w:rsidR="00CF2A37" w:rsidRPr="00BD18D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 xml:space="preserve"> </w:t>
      </w:r>
      <w:r w:rsidR="00CF2A37" w:rsidRPr="00BD18D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และ </w:t>
      </w:r>
      <w:r w:rsidR="00402047" w:rsidRPr="00BD18D7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 w:eastAsia="th-TH"/>
        </w:rPr>
        <w:t xml:space="preserve">พ.ศ. </w:t>
      </w:r>
      <w:r w:rsidR="00DD0EDE" w:rsidRPr="00DD0ED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 w:eastAsia="th-TH"/>
        </w:rPr>
        <w:t>2561</w:t>
      </w:r>
    </w:p>
    <w:p w:rsidR="00F50025" w:rsidRPr="00362259" w:rsidRDefault="00F50025" w:rsidP="00696557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:rsidR="009D5D6B" w:rsidRPr="00BD18D7" w:rsidRDefault="00DD0EDE" w:rsidP="0069655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D0E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C5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D5D6B" w:rsidRPr="00BD1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D0E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D5D6B" w:rsidRPr="00BD1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D5D6B" w:rsidRPr="00BD1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รายได้จากการขายสินค้าและบริการ</w:t>
      </w:r>
    </w:p>
    <w:p w:rsidR="009D5D6B" w:rsidRPr="00362259" w:rsidRDefault="009D5D6B" w:rsidP="00696557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tbl>
      <w:tblPr>
        <w:tblW w:w="954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786"/>
        <w:gridCol w:w="1440"/>
        <w:gridCol w:w="1440"/>
        <w:gridCol w:w="1440"/>
        <w:gridCol w:w="1440"/>
      </w:tblGrid>
      <w:tr w:rsidR="00CF0659" w:rsidRPr="00BD18D7" w:rsidTr="007F335F">
        <w:trPr>
          <w:cantSplit/>
        </w:trPr>
        <w:tc>
          <w:tcPr>
            <w:tcW w:w="3786" w:type="dxa"/>
            <w:vAlign w:val="bottom"/>
          </w:tcPr>
          <w:p w:rsidR="00CF0659" w:rsidRPr="00BD18D7" w:rsidRDefault="00CF0659" w:rsidP="00696557">
            <w:pPr>
              <w:ind w:left="527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0659" w:rsidRPr="00BD18D7" w:rsidRDefault="00CF0659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0659" w:rsidRPr="00BD18D7" w:rsidRDefault="00CF0659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E653E" w:rsidRPr="00BD18D7" w:rsidTr="00426018">
        <w:trPr>
          <w:cantSplit/>
        </w:trPr>
        <w:tc>
          <w:tcPr>
            <w:tcW w:w="3786" w:type="dxa"/>
            <w:vAlign w:val="bottom"/>
          </w:tcPr>
          <w:p w:rsidR="00AE653E" w:rsidRPr="00BD18D7" w:rsidRDefault="00AE653E" w:rsidP="00696557">
            <w:pPr>
              <w:ind w:left="527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E653E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E653E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E653E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vAlign w:val="bottom"/>
          </w:tcPr>
          <w:p w:rsidR="00AE653E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E653E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E653E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AE653E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E653E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E653E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กันยายน </w:t>
            </w:r>
          </w:p>
        </w:tc>
        <w:tc>
          <w:tcPr>
            <w:tcW w:w="1440" w:type="dxa"/>
            <w:vAlign w:val="bottom"/>
          </w:tcPr>
          <w:p w:rsidR="00AE653E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E653E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E653E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241D25" w:rsidRPr="00BD18D7" w:rsidTr="007F335F">
        <w:trPr>
          <w:cantSplit/>
        </w:trPr>
        <w:tc>
          <w:tcPr>
            <w:tcW w:w="3786" w:type="dxa"/>
            <w:vAlign w:val="bottom"/>
          </w:tcPr>
          <w:p w:rsidR="00241D25" w:rsidRPr="00BD18D7" w:rsidRDefault="00241D25" w:rsidP="00696557">
            <w:pPr>
              <w:ind w:left="527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41D25" w:rsidRPr="00BD18D7" w:rsidRDefault="00241D2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41D25" w:rsidRPr="00BD18D7" w:rsidRDefault="00241D2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41D25" w:rsidRPr="00BD18D7" w:rsidRDefault="00241D2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41D25" w:rsidRPr="00BD18D7" w:rsidRDefault="00241D2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241D25" w:rsidRPr="00BD18D7" w:rsidTr="007F335F">
        <w:trPr>
          <w:cantSplit/>
        </w:trPr>
        <w:tc>
          <w:tcPr>
            <w:tcW w:w="3786" w:type="dxa"/>
            <w:vAlign w:val="bottom"/>
          </w:tcPr>
          <w:p w:rsidR="00241D25" w:rsidRPr="00BD18D7" w:rsidRDefault="00241D25" w:rsidP="00696557">
            <w:pPr>
              <w:ind w:left="527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241D25" w:rsidRPr="00BD18D7" w:rsidRDefault="00241D2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241D25" w:rsidRPr="00BD18D7" w:rsidRDefault="00241D2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241D25" w:rsidRPr="00BD18D7" w:rsidRDefault="00241D2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241D25" w:rsidRPr="00BD18D7" w:rsidRDefault="00241D2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41D25" w:rsidRPr="00BD18D7" w:rsidTr="00C137A5">
        <w:trPr>
          <w:cantSplit/>
        </w:trPr>
        <w:tc>
          <w:tcPr>
            <w:tcW w:w="3786" w:type="dxa"/>
            <w:vAlign w:val="bottom"/>
          </w:tcPr>
          <w:p w:rsidR="00241D25" w:rsidRPr="00BD18D7" w:rsidRDefault="008A2606" w:rsidP="00696557">
            <w:pPr>
              <w:ind w:left="527" w:right="-12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รายได้จากการให้บริการแก่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1D25" w:rsidRPr="00BD18D7" w:rsidRDefault="00241D2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41D25" w:rsidRPr="00BD18D7" w:rsidRDefault="00241D2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1D25" w:rsidRPr="00BD18D7" w:rsidRDefault="00241D2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41D25" w:rsidRPr="00BD18D7" w:rsidRDefault="00241D2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04555" w:rsidRPr="00BD18D7" w:rsidTr="00FD4CD2">
        <w:trPr>
          <w:cantSplit/>
        </w:trPr>
        <w:tc>
          <w:tcPr>
            <w:tcW w:w="3786" w:type="dxa"/>
          </w:tcPr>
          <w:p w:rsidR="00A04555" w:rsidRPr="00BD18D7" w:rsidRDefault="00A04555" w:rsidP="00696557">
            <w:pPr>
              <w:ind w:left="527" w:right="-12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04555" w:rsidRPr="00BD18D7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:rsidR="00A04555" w:rsidRPr="00BD18D7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04555" w:rsidRPr="00BD18D7" w:rsidTr="00FD4CD2">
        <w:trPr>
          <w:cantSplit/>
        </w:trPr>
        <w:tc>
          <w:tcPr>
            <w:tcW w:w="3786" w:type="dxa"/>
          </w:tcPr>
          <w:p w:rsidR="00A04555" w:rsidRPr="00BD18D7" w:rsidRDefault="00A04555" w:rsidP="00696557">
            <w:pPr>
              <w:ind w:left="52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บุคคลและกิจการที่เกี่ยวข้องกัน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</w:tr>
      <w:tr w:rsidR="00A04555" w:rsidRPr="00BD18D7" w:rsidTr="00D10871">
        <w:trPr>
          <w:cantSplit/>
        </w:trPr>
        <w:tc>
          <w:tcPr>
            <w:tcW w:w="3786" w:type="dxa"/>
          </w:tcPr>
          <w:p w:rsidR="00A04555" w:rsidRPr="00BD18D7" w:rsidRDefault="00A04555" w:rsidP="00696557">
            <w:pPr>
              <w:ind w:left="527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04555" w:rsidRPr="00BD18D7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23</w:t>
            </w:r>
            <w:r w:rsidRPr="00BD18D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836</w: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04555" w:rsidRPr="00BD18D7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021294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</w:tr>
      <w:tr w:rsidR="00CA703F" w:rsidRPr="00362259" w:rsidTr="00616F04">
        <w:trPr>
          <w:cantSplit/>
        </w:trPr>
        <w:tc>
          <w:tcPr>
            <w:tcW w:w="3786" w:type="dxa"/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04555" w:rsidRPr="00BD18D7" w:rsidTr="00A04555">
        <w:trPr>
          <w:cantSplit/>
        </w:trPr>
        <w:tc>
          <w:tcPr>
            <w:tcW w:w="3786" w:type="dxa"/>
          </w:tcPr>
          <w:p w:rsidR="00A04555" w:rsidRPr="00BD18D7" w:rsidRDefault="00A04555" w:rsidP="00696557">
            <w:pPr>
              <w:ind w:left="52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รายได้ค่าเช่ารับจาก </w:t>
            </w:r>
          </w:p>
          <w:p w:rsidR="00A04555" w:rsidRPr="00BD18D7" w:rsidRDefault="00A04555" w:rsidP="00696557">
            <w:pPr>
              <w:ind w:left="52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04555" w:rsidRPr="00BD18D7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A04555" w:rsidRPr="00BD18D7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04555" w:rsidRPr="00BD18D7" w:rsidTr="00D10871">
        <w:trPr>
          <w:cantSplit/>
        </w:trPr>
        <w:tc>
          <w:tcPr>
            <w:tcW w:w="3786" w:type="dxa"/>
          </w:tcPr>
          <w:p w:rsidR="00A04555" w:rsidRPr="00BD18D7" w:rsidRDefault="00A04555" w:rsidP="00696557">
            <w:pPr>
              <w:tabs>
                <w:tab w:val="left" w:pos="1243"/>
              </w:tabs>
              <w:ind w:left="527" w:right="-153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A04555" w:rsidRPr="00BD18D7" w:rsidTr="00D10871">
        <w:trPr>
          <w:cantSplit/>
        </w:trPr>
        <w:tc>
          <w:tcPr>
            <w:tcW w:w="3786" w:type="dxa"/>
          </w:tcPr>
          <w:p w:rsidR="00A04555" w:rsidRPr="00BD18D7" w:rsidRDefault="00A04555" w:rsidP="00696557">
            <w:pPr>
              <w:ind w:left="527" w:right="-153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04555" w:rsidRPr="00BD18D7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471</w:t>
            </w:r>
            <w:r w:rsidRPr="00BD18D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600</w: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04555" w:rsidRPr="00BD18D7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021294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CA703F" w:rsidRPr="00362259" w:rsidTr="00EE783D">
        <w:trPr>
          <w:cantSplit/>
        </w:trPr>
        <w:tc>
          <w:tcPr>
            <w:tcW w:w="3786" w:type="dxa"/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04555" w:rsidRPr="00BD18D7" w:rsidTr="007924C2">
        <w:trPr>
          <w:cantSplit/>
        </w:trPr>
        <w:tc>
          <w:tcPr>
            <w:tcW w:w="3786" w:type="dxa"/>
          </w:tcPr>
          <w:p w:rsidR="00A04555" w:rsidRPr="00BD18D7" w:rsidRDefault="00A04555" w:rsidP="00696557">
            <w:pPr>
              <w:ind w:left="527" w:right="-153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ดอกเบี้ยรับจาก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04555" w:rsidRPr="00BD18D7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04555" w:rsidRPr="00BD18D7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04555" w:rsidRPr="00BD18D7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A04555" w:rsidRPr="00BD18D7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04555" w:rsidRPr="00BD18D7" w:rsidTr="00D10871">
        <w:trPr>
          <w:cantSplit/>
        </w:trPr>
        <w:tc>
          <w:tcPr>
            <w:tcW w:w="3786" w:type="dxa"/>
          </w:tcPr>
          <w:p w:rsidR="00A04555" w:rsidRPr="00BD18D7" w:rsidRDefault="00A04555" w:rsidP="00696557">
            <w:pPr>
              <w:ind w:left="527" w:right="-153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4555" w:rsidRPr="00BD18D7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04555" w:rsidRPr="00BD18D7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</w:tr>
    </w:tbl>
    <w:p w:rsidR="00CF0659" w:rsidRPr="00BD18D7" w:rsidRDefault="001A2877" w:rsidP="006965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:rsidR="00083BD3" w:rsidRPr="00BD18D7" w:rsidRDefault="00DD0EDE" w:rsidP="0069655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0E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C5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62CC4" w:rsidRPr="00BD1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D0E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83BD3" w:rsidRPr="00BD1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83BD3" w:rsidRPr="00BD1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</w:t>
      </w:r>
      <w:r w:rsidR="00837D4D" w:rsidRPr="00BD1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ซื้อสินค้าและ</w:t>
      </w:r>
      <w:r w:rsidR="00083BD3" w:rsidRPr="00BD1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รับบริการ</w:t>
      </w: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790"/>
        <w:gridCol w:w="1440"/>
        <w:gridCol w:w="1440"/>
        <w:gridCol w:w="1440"/>
        <w:gridCol w:w="1440"/>
      </w:tblGrid>
      <w:tr w:rsidR="00570B0E" w:rsidRPr="00BD18D7" w:rsidTr="007F335F">
        <w:trPr>
          <w:cantSplit/>
        </w:trPr>
        <w:tc>
          <w:tcPr>
            <w:tcW w:w="3790" w:type="dxa"/>
            <w:vAlign w:val="bottom"/>
          </w:tcPr>
          <w:p w:rsidR="00570B0E" w:rsidRPr="00BD18D7" w:rsidRDefault="00570B0E" w:rsidP="00696557">
            <w:pPr>
              <w:ind w:left="527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0B0E" w:rsidRPr="00BD18D7" w:rsidRDefault="00570B0E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0B0E" w:rsidRPr="00BD18D7" w:rsidRDefault="00570B0E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41D25" w:rsidRPr="00BD18D7" w:rsidTr="003A18B4">
        <w:trPr>
          <w:cantSplit/>
        </w:trPr>
        <w:tc>
          <w:tcPr>
            <w:tcW w:w="3790" w:type="dxa"/>
            <w:vAlign w:val="bottom"/>
          </w:tcPr>
          <w:p w:rsidR="00241D25" w:rsidRPr="00BD18D7" w:rsidRDefault="00241D25" w:rsidP="00696557">
            <w:pPr>
              <w:ind w:left="527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41D2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41D25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B5022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241D25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241D2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41D25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E653E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241D2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41D25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B5022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241D25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241D2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41D25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E653E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241D25" w:rsidRPr="00BD18D7" w:rsidTr="007F335F">
        <w:trPr>
          <w:cantSplit/>
        </w:trPr>
        <w:tc>
          <w:tcPr>
            <w:tcW w:w="3790" w:type="dxa"/>
            <w:vAlign w:val="bottom"/>
          </w:tcPr>
          <w:p w:rsidR="00241D25" w:rsidRPr="00BD18D7" w:rsidRDefault="00241D25" w:rsidP="00696557">
            <w:pPr>
              <w:ind w:left="527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41D25" w:rsidRPr="00BD18D7" w:rsidRDefault="00241D2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241D25" w:rsidRPr="00BD18D7" w:rsidRDefault="00241D2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241D25" w:rsidRPr="00BD18D7" w:rsidRDefault="00241D2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241D25" w:rsidRPr="00BD18D7" w:rsidRDefault="00241D2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241D25" w:rsidRPr="00BD18D7" w:rsidTr="007F335F">
        <w:trPr>
          <w:cantSplit/>
        </w:trPr>
        <w:tc>
          <w:tcPr>
            <w:tcW w:w="3790" w:type="dxa"/>
            <w:vAlign w:val="bottom"/>
          </w:tcPr>
          <w:p w:rsidR="00241D25" w:rsidRPr="00BD18D7" w:rsidRDefault="00241D25" w:rsidP="00696557">
            <w:pPr>
              <w:ind w:left="527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241D25" w:rsidRPr="00BD18D7" w:rsidRDefault="00241D2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241D25" w:rsidRPr="00BD18D7" w:rsidRDefault="00241D2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241D25" w:rsidRPr="00BD18D7" w:rsidRDefault="00241D2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241D25" w:rsidRPr="00BD18D7" w:rsidRDefault="00241D2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41D25" w:rsidRPr="00194F7E" w:rsidTr="00C137A5">
        <w:trPr>
          <w:cantSplit/>
          <w:trHeight w:val="99"/>
        </w:trPr>
        <w:tc>
          <w:tcPr>
            <w:tcW w:w="3790" w:type="dxa"/>
            <w:vAlign w:val="bottom"/>
          </w:tcPr>
          <w:p w:rsidR="00241D25" w:rsidRPr="00194F7E" w:rsidRDefault="00241D25" w:rsidP="00696557">
            <w:pPr>
              <w:ind w:left="527"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1D25" w:rsidRPr="00194F7E" w:rsidRDefault="00241D2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41D25" w:rsidRPr="00194F7E" w:rsidRDefault="00241D2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1D25" w:rsidRPr="00194F7E" w:rsidRDefault="00241D2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41D25" w:rsidRPr="00194F7E" w:rsidRDefault="00241D2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241D25" w:rsidRPr="00BD18D7" w:rsidTr="00C137A5">
        <w:trPr>
          <w:cantSplit/>
          <w:trHeight w:val="99"/>
        </w:trPr>
        <w:tc>
          <w:tcPr>
            <w:tcW w:w="3790" w:type="dxa"/>
            <w:vAlign w:val="bottom"/>
          </w:tcPr>
          <w:p w:rsidR="00241D25" w:rsidRPr="00BD18D7" w:rsidRDefault="00241D25" w:rsidP="00696557">
            <w:pPr>
              <w:ind w:left="527"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ค่าเช่าจ่ายแก่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41D25" w:rsidRPr="00BD18D7" w:rsidRDefault="00241D2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41D25" w:rsidRPr="00BD18D7" w:rsidRDefault="00241D2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41D25" w:rsidRPr="00BD18D7" w:rsidRDefault="00241D2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41D25" w:rsidRPr="00BD18D7" w:rsidRDefault="00241D2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04555" w:rsidRPr="00BD18D7" w:rsidTr="00C137A5">
        <w:trPr>
          <w:cantSplit/>
          <w:trHeight w:val="171"/>
        </w:trPr>
        <w:tc>
          <w:tcPr>
            <w:tcW w:w="3790" w:type="dxa"/>
          </w:tcPr>
          <w:p w:rsidR="00A04555" w:rsidRPr="00BD18D7" w:rsidRDefault="00A04555" w:rsidP="00696557">
            <w:pPr>
              <w:ind w:left="527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- </w: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04555" w:rsidRPr="00BD18D7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A04555" w:rsidRPr="00BD18D7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A04555" w:rsidRPr="00BD18D7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04555" w:rsidRPr="00BD18D7" w:rsidTr="00FD4CD2">
        <w:trPr>
          <w:cantSplit/>
          <w:trHeight w:val="171"/>
        </w:trPr>
        <w:tc>
          <w:tcPr>
            <w:tcW w:w="3790" w:type="dxa"/>
          </w:tcPr>
          <w:p w:rsidR="00A04555" w:rsidRPr="00BD18D7" w:rsidRDefault="00A04555" w:rsidP="00696557">
            <w:pPr>
              <w:ind w:left="527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- 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</w:tr>
      <w:tr w:rsidR="00A04555" w:rsidRPr="00BD18D7" w:rsidTr="00D10871">
        <w:trPr>
          <w:cantSplit/>
          <w:trHeight w:val="171"/>
        </w:trPr>
        <w:tc>
          <w:tcPr>
            <w:tcW w:w="3790" w:type="dxa"/>
          </w:tcPr>
          <w:p w:rsidR="00A04555" w:rsidRPr="00BD18D7" w:rsidRDefault="00A04555" w:rsidP="00696557">
            <w:pPr>
              <w:ind w:left="527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04555" w:rsidRPr="00BD18D7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157</w:t>
            </w:r>
            <w:r w:rsidRPr="00BD18D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320</w: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04555" w:rsidRPr="00BD18D7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382</w:t>
            </w:r>
            <w:r w:rsidRPr="00BD18D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320</w: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</w:tr>
    </w:tbl>
    <w:p w:rsidR="00A04555" w:rsidRPr="004018DE" w:rsidRDefault="00A04555" w:rsidP="006965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  <w:lang w:val="th-TH"/>
        </w:rPr>
      </w:pPr>
    </w:p>
    <w:p w:rsidR="009D5D6B" w:rsidRPr="00BD18D7" w:rsidRDefault="00DD0EDE" w:rsidP="0069655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0E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C5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D5D6B" w:rsidRPr="00BD1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D0E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D5D6B" w:rsidRPr="00BD1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ยอดค้างชำระที่เกิดจากการซื้อและขายสินค้าและบริการ</w:t>
      </w:r>
    </w:p>
    <w:p w:rsidR="009D5D6B" w:rsidRPr="004018DE" w:rsidRDefault="009D5D6B" w:rsidP="006965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:rsidR="007924C2" w:rsidRPr="00BD18D7" w:rsidRDefault="007924C2" w:rsidP="0069655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ยอดคงเหลือ ณ วันสิ้นรอบระยะเวลารายงานที่เกี่ยวข้องกับบุคคลหรือกิจการที่เกี่ยวข้องกันมีดังนี้</w:t>
      </w:r>
    </w:p>
    <w:p w:rsidR="004A7874" w:rsidRPr="004018DE" w:rsidRDefault="004A7874" w:rsidP="006965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790"/>
        <w:gridCol w:w="1440"/>
        <w:gridCol w:w="1440"/>
        <w:gridCol w:w="1440"/>
        <w:gridCol w:w="1440"/>
      </w:tblGrid>
      <w:tr w:rsidR="004A7874" w:rsidRPr="00BD18D7" w:rsidTr="004A7874">
        <w:trPr>
          <w:cantSplit/>
        </w:trPr>
        <w:tc>
          <w:tcPr>
            <w:tcW w:w="3790" w:type="dxa"/>
            <w:vAlign w:val="bottom"/>
          </w:tcPr>
          <w:p w:rsidR="004A7874" w:rsidRPr="00BD18D7" w:rsidRDefault="004A7874" w:rsidP="00696557">
            <w:pPr>
              <w:ind w:left="532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7874" w:rsidRPr="00BD18D7" w:rsidRDefault="004A7874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7874" w:rsidRPr="00BD18D7" w:rsidRDefault="004A7874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40013" w:rsidRPr="00BD18D7" w:rsidTr="004A7874">
        <w:trPr>
          <w:cantSplit/>
        </w:trPr>
        <w:tc>
          <w:tcPr>
            <w:tcW w:w="3790" w:type="dxa"/>
            <w:vAlign w:val="bottom"/>
          </w:tcPr>
          <w:p w:rsidR="00F40013" w:rsidRPr="00BD18D7" w:rsidRDefault="00F40013" w:rsidP="00696557">
            <w:pPr>
              <w:ind w:left="532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40013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42057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E653E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F40013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  <w:p w:rsidR="00F40013" w:rsidRPr="00BD18D7" w:rsidRDefault="00F40013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7874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40013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40013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:rsidR="00F40013" w:rsidRPr="00BD18D7" w:rsidRDefault="00F40013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40013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42057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E653E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F40013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  <w:p w:rsidR="00F40013" w:rsidRPr="00BD18D7" w:rsidRDefault="00F40013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7874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40013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40013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:rsidR="00F40013" w:rsidRPr="00BD18D7" w:rsidRDefault="00F40013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F40013" w:rsidRPr="00BD18D7" w:rsidTr="004A7874">
        <w:trPr>
          <w:cantSplit/>
        </w:trPr>
        <w:tc>
          <w:tcPr>
            <w:tcW w:w="3790" w:type="dxa"/>
            <w:vAlign w:val="bottom"/>
          </w:tcPr>
          <w:p w:rsidR="00F40013" w:rsidRPr="00BD18D7" w:rsidRDefault="00F40013" w:rsidP="00696557">
            <w:pPr>
              <w:ind w:left="532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F40013" w:rsidRPr="00BD18D7" w:rsidRDefault="00F40013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F40013" w:rsidRPr="00BD18D7" w:rsidRDefault="00F40013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F40013" w:rsidRPr="00BD18D7" w:rsidRDefault="00F40013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:rsidR="00F40013" w:rsidRPr="00BD18D7" w:rsidRDefault="00F40013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0013" w:rsidRPr="00194F7E" w:rsidTr="004A7874">
        <w:trPr>
          <w:cantSplit/>
          <w:trHeight w:val="99"/>
        </w:trPr>
        <w:tc>
          <w:tcPr>
            <w:tcW w:w="3790" w:type="dxa"/>
            <w:vAlign w:val="bottom"/>
          </w:tcPr>
          <w:p w:rsidR="00F40013" w:rsidRPr="00194F7E" w:rsidRDefault="00F40013" w:rsidP="00696557">
            <w:pPr>
              <w:ind w:left="532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0013" w:rsidRPr="00194F7E" w:rsidRDefault="00F40013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40013" w:rsidRPr="00194F7E" w:rsidRDefault="00F40013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0013" w:rsidRPr="00194F7E" w:rsidRDefault="00F40013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40013" w:rsidRPr="00194F7E" w:rsidRDefault="00F40013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40013" w:rsidRPr="00BD18D7" w:rsidTr="004A7874">
        <w:trPr>
          <w:cantSplit/>
          <w:trHeight w:val="171"/>
        </w:trPr>
        <w:tc>
          <w:tcPr>
            <w:tcW w:w="3790" w:type="dxa"/>
          </w:tcPr>
          <w:p w:rsidR="00F40013" w:rsidRPr="00BD18D7" w:rsidRDefault="0001499C" w:rsidP="00696557">
            <w:pPr>
              <w:tabs>
                <w:tab w:val="left" w:pos="1251"/>
              </w:tabs>
              <w:ind w:left="53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40013" w:rsidRPr="00BD18D7" w:rsidRDefault="00F40013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40013" w:rsidRPr="00BD18D7" w:rsidRDefault="00F40013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40013" w:rsidRPr="00BD18D7" w:rsidRDefault="00F40013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40013" w:rsidRPr="00BD18D7" w:rsidRDefault="00F40013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53729" w:rsidRPr="00BD18D7" w:rsidTr="004A7874">
        <w:trPr>
          <w:cantSplit/>
          <w:trHeight w:val="171"/>
        </w:trPr>
        <w:tc>
          <w:tcPr>
            <w:tcW w:w="3790" w:type="dxa"/>
          </w:tcPr>
          <w:p w:rsidR="00F53729" w:rsidRPr="00BD18D7" w:rsidRDefault="00F53729" w:rsidP="00696557">
            <w:pPr>
              <w:tabs>
                <w:tab w:val="left" w:pos="1251"/>
              </w:tabs>
              <w:ind w:left="53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53729" w:rsidRPr="00BD18D7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F53729" w:rsidRPr="00BD18D7" w:rsidRDefault="00F5372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53729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vAlign w:val="bottom"/>
          </w:tcPr>
          <w:p w:rsidR="00F53729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F53729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F53729" w:rsidRPr="00194F7E" w:rsidTr="004A7874">
        <w:trPr>
          <w:cantSplit/>
          <w:trHeight w:val="171"/>
        </w:trPr>
        <w:tc>
          <w:tcPr>
            <w:tcW w:w="3790" w:type="dxa"/>
          </w:tcPr>
          <w:p w:rsidR="00F53729" w:rsidRPr="00194F7E" w:rsidRDefault="00F53729" w:rsidP="00696557">
            <w:pPr>
              <w:tabs>
                <w:tab w:val="left" w:pos="2151"/>
              </w:tabs>
              <w:ind w:left="53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3729" w:rsidRPr="00194F7E" w:rsidRDefault="00F5372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53729" w:rsidRPr="00194F7E" w:rsidRDefault="00F5372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3729" w:rsidRPr="00194F7E" w:rsidRDefault="00F5372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53729" w:rsidRPr="00194F7E" w:rsidRDefault="00F5372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F53729" w:rsidRPr="00BD18D7" w:rsidTr="004A7874">
        <w:trPr>
          <w:cantSplit/>
          <w:trHeight w:val="171"/>
        </w:trPr>
        <w:tc>
          <w:tcPr>
            <w:tcW w:w="3790" w:type="dxa"/>
          </w:tcPr>
          <w:p w:rsidR="00F53729" w:rsidRPr="00BD18D7" w:rsidRDefault="00F53729" w:rsidP="00696557">
            <w:pPr>
              <w:tabs>
                <w:tab w:val="left" w:pos="2151"/>
              </w:tabs>
              <w:ind w:left="53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53729" w:rsidRPr="00BD18D7" w:rsidRDefault="00F5372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53729" w:rsidRPr="00BD18D7" w:rsidRDefault="00F5372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53729" w:rsidRPr="00BD18D7" w:rsidRDefault="00F5372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F53729" w:rsidRPr="00BD18D7" w:rsidRDefault="00F5372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53729" w:rsidRPr="00BD18D7" w:rsidTr="004A7874">
        <w:trPr>
          <w:cantSplit/>
          <w:trHeight w:val="171"/>
        </w:trPr>
        <w:tc>
          <w:tcPr>
            <w:tcW w:w="3790" w:type="dxa"/>
          </w:tcPr>
          <w:p w:rsidR="00F53729" w:rsidRPr="00BD18D7" w:rsidRDefault="00F53729" w:rsidP="00696557">
            <w:pPr>
              <w:tabs>
                <w:tab w:val="left" w:pos="2151"/>
              </w:tabs>
              <w:ind w:left="53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3729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53729" w:rsidRPr="00BD18D7" w:rsidRDefault="00F5372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3729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53729" w:rsidRPr="00BD18D7" w:rsidRDefault="00F5372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53729" w:rsidRPr="00194F7E" w:rsidTr="004A7874">
        <w:trPr>
          <w:cantSplit/>
          <w:trHeight w:val="171"/>
        </w:trPr>
        <w:tc>
          <w:tcPr>
            <w:tcW w:w="3790" w:type="dxa"/>
          </w:tcPr>
          <w:p w:rsidR="00F53729" w:rsidRPr="00194F7E" w:rsidRDefault="00F53729" w:rsidP="00696557">
            <w:pPr>
              <w:tabs>
                <w:tab w:val="left" w:pos="1987"/>
              </w:tabs>
              <w:ind w:left="53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3729" w:rsidRPr="00194F7E" w:rsidRDefault="00F5372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53729" w:rsidRPr="00194F7E" w:rsidRDefault="00F5372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53729" w:rsidRPr="00194F7E" w:rsidRDefault="00F5372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53729" w:rsidRPr="00194F7E" w:rsidRDefault="00F5372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818" w:rsidRPr="00BD18D7" w:rsidTr="00EB6A34">
        <w:trPr>
          <w:cantSplit/>
          <w:trHeight w:val="171"/>
        </w:trPr>
        <w:tc>
          <w:tcPr>
            <w:tcW w:w="3790" w:type="dxa"/>
          </w:tcPr>
          <w:p w:rsidR="003A7818" w:rsidRPr="00BD18D7" w:rsidRDefault="003A7818" w:rsidP="00696557">
            <w:pPr>
              <w:tabs>
                <w:tab w:val="left" w:pos="1607"/>
              </w:tabs>
              <w:ind w:left="53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A7818" w:rsidRPr="00BD18D7" w:rsidRDefault="003A7818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A7818" w:rsidRPr="00BD18D7" w:rsidRDefault="003A7818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A7818" w:rsidRPr="00BD18D7" w:rsidRDefault="003A7818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A7818" w:rsidRPr="00BD18D7" w:rsidRDefault="003A7818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53729" w:rsidRPr="00BD18D7" w:rsidTr="00EB6A34">
        <w:trPr>
          <w:cantSplit/>
          <w:trHeight w:val="171"/>
        </w:trPr>
        <w:tc>
          <w:tcPr>
            <w:tcW w:w="3790" w:type="dxa"/>
          </w:tcPr>
          <w:p w:rsidR="00F53729" w:rsidRPr="00BD18D7" w:rsidRDefault="003A7818" w:rsidP="00696557">
            <w:pPr>
              <w:tabs>
                <w:tab w:val="left" w:pos="1607"/>
              </w:tabs>
              <w:ind w:left="53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F53729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3729" w:rsidRPr="00BD18D7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53729" w:rsidRPr="00BD18D7" w:rsidRDefault="00F53729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3729" w:rsidRPr="00BD18D7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53729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F53729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:rsidR="00362259" w:rsidRPr="004018DE" w:rsidRDefault="00362259" w:rsidP="00696557">
      <w:pPr>
        <w:jc w:val="thaiDistribute"/>
        <w:rPr>
          <w:rFonts w:ascii="Browallia New" w:eastAsia="Arial Unicode MS" w:hAnsi="Browallia New" w:cs="Browallia New"/>
          <w:color w:val="CF4A02"/>
          <w:sz w:val="12"/>
          <w:szCs w:val="12"/>
          <w:cs/>
          <w:lang w:val="en-GB"/>
        </w:rPr>
      </w:pPr>
    </w:p>
    <w:p w:rsidR="009D5D6B" w:rsidRPr="00BD18D7" w:rsidRDefault="00DD0EDE" w:rsidP="0069655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0E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C5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D5D6B" w:rsidRPr="00BD1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D0E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D5D6B" w:rsidRPr="00BD1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1C30D5" w:rsidRPr="00BD1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เงินให้กู้ยืมระยะสั้นแก่บริษัทย่อย</w:t>
      </w:r>
    </w:p>
    <w:p w:rsidR="00346B8D" w:rsidRPr="004018DE" w:rsidRDefault="00346B8D" w:rsidP="0069655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12"/>
          <w:szCs w:val="12"/>
          <w:lang w:val="en-GB"/>
        </w:rPr>
      </w:pPr>
    </w:p>
    <w:p w:rsidR="00346B8D" w:rsidRPr="00BD18D7" w:rsidRDefault="00346B8D" w:rsidP="006965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การเปลี่ยนแปลงของเงินให้กู้ยืม</w:t>
      </w:r>
      <w:r w:rsidR="00AE653E"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ระยะสั้นแก่บริษัทย่อยสำหรับงวดเก้า</w:t>
      </w: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เดือนสิ้นสุดวันที่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E653E"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และพ.ศ.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</w:p>
    <w:p w:rsidR="00346B8D" w:rsidRPr="004018DE" w:rsidRDefault="00346B8D" w:rsidP="0069655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12"/>
          <w:szCs w:val="12"/>
          <w:lang w:val="en-GB"/>
        </w:rPr>
      </w:pPr>
    </w:p>
    <w:tbl>
      <w:tblPr>
        <w:tblW w:w="956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763"/>
        <w:gridCol w:w="1402"/>
        <w:gridCol w:w="1403"/>
      </w:tblGrid>
      <w:tr w:rsidR="00434C55" w:rsidRPr="00BD18D7" w:rsidTr="007F335F">
        <w:trPr>
          <w:cantSplit/>
        </w:trPr>
        <w:tc>
          <w:tcPr>
            <w:tcW w:w="6763" w:type="dxa"/>
            <w:vAlign w:val="bottom"/>
          </w:tcPr>
          <w:p w:rsidR="00206CE4" w:rsidRPr="00BD18D7" w:rsidRDefault="00206CE4" w:rsidP="00696557">
            <w:pPr>
              <w:ind w:left="527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6CE4" w:rsidRPr="00BD18D7" w:rsidRDefault="00206CE4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06CE4" w:rsidRPr="00BD18D7" w:rsidTr="007F335F">
        <w:trPr>
          <w:cantSplit/>
        </w:trPr>
        <w:tc>
          <w:tcPr>
            <w:tcW w:w="6763" w:type="dxa"/>
            <w:vAlign w:val="bottom"/>
          </w:tcPr>
          <w:p w:rsidR="00206CE4" w:rsidRPr="00BD18D7" w:rsidRDefault="00206CE4" w:rsidP="00696557">
            <w:pPr>
              <w:ind w:left="527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vAlign w:val="bottom"/>
          </w:tcPr>
          <w:p w:rsidR="00206CE4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42057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E653E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206CE4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  <w:p w:rsidR="00206CE4" w:rsidRPr="00BD18D7" w:rsidRDefault="00206CE4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03" w:type="dxa"/>
            <w:vAlign w:val="bottom"/>
          </w:tcPr>
          <w:p w:rsidR="00346B8D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46B8D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64322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="00346B8D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  <w:p w:rsidR="00206CE4" w:rsidRPr="00BD18D7" w:rsidRDefault="00206CE4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206CE4" w:rsidRPr="00BD18D7" w:rsidTr="007F335F">
        <w:trPr>
          <w:cantSplit/>
        </w:trPr>
        <w:tc>
          <w:tcPr>
            <w:tcW w:w="6763" w:type="dxa"/>
            <w:vAlign w:val="bottom"/>
          </w:tcPr>
          <w:p w:rsidR="00206CE4" w:rsidRPr="00BD18D7" w:rsidRDefault="00206CE4" w:rsidP="00696557">
            <w:pPr>
              <w:ind w:left="527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  <w:hideMark/>
          </w:tcPr>
          <w:p w:rsidR="00206CE4" w:rsidRPr="00BD18D7" w:rsidRDefault="00206CE4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  <w:hideMark/>
          </w:tcPr>
          <w:p w:rsidR="00206CE4" w:rsidRPr="00BD18D7" w:rsidRDefault="00206CE4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04555" w:rsidRPr="00194F7E" w:rsidTr="00FD4CD2">
        <w:trPr>
          <w:cantSplit/>
          <w:trHeight w:val="99"/>
        </w:trPr>
        <w:tc>
          <w:tcPr>
            <w:tcW w:w="6763" w:type="dxa"/>
            <w:vAlign w:val="bottom"/>
          </w:tcPr>
          <w:p w:rsidR="00A04555" w:rsidRPr="00194F7E" w:rsidRDefault="00A04555" w:rsidP="00696557">
            <w:pPr>
              <w:ind w:left="527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FAFAFA"/>
          </w:tcPr>
          <w:p w:rsidR="00A04555" w:rsidRPr="00194F7E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:rsidR="00A04555" w:rsidRPr="00194F7E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04555" w:rsidRPr="00BD18D7" w:rsidTr="00FD4CD2">
        <w:trPr>
          <w:cantSplit/>
          <w:trHeight w:val="171"/>
        </w:trPr>
        <w:tc>
          <w:tcPr>
            <w:tcW w:w="6763" w:type="dxa"/>
          </w:tcPr>
          <w:p w:rsidR="00A04555" w:rsidRPr="00BD18D7" w:rsidRDefault="00A04555" w:rsidP="00696557">
            <w:pPr>
              <w:ind w:left="52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02" w:type="dxa"/>
            <w:shd w:val="clear" w:color="auto" w:fill="FAFAFA"/>
          </w:tcPr>
          <w:p w:rsidR="00A04555" w:rsidRPr="00BD18D7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3" w:type="dxa"/>
            <w:vAlign w:val="bottom"/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</w:tr>
      <w:tr w:rsidR="00A04555" w:rsidRPr="00BD18D7" w:rsidTr="00FD4CD2">
        <w:trPr>
          <w:cantSplit/>
          <w:trHeight w:val="171"/>
        </w:trPr>
        <w:tc>
          <w:tcPr>
            <w:tcW w:w="6763" w:type="dxa"/>
          </w:tcPr>
          <w:p w:rsidR="00A04555" w:rsidRPr="00BD18D7" w:rsidRDefault="00A04555" w:rsidP="00696557">
            <w:pPr>
              <w:ind w:left="52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ให้กู้เพิ่มระหว่างงวด</w:t>
            </w:r>
          </w:p>
        </w:tc>
        <w:tc>
          <w:tcPr>
            <w:tcW w:w="1402" w:type="dxa"/>
            <w:shd w:val="clear" w:color="auto" w:fill="FAFAFA"/>
            <w:vAlign w:val="bottom"/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03" w:type="dxa"/>
            <w:vAlign w:val="bottom"/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04555" w:rsidRPr="00BD18D7" w:rsidTr="00FD4CD2">
        <w:trPr>
          <w:cantSplit/>
          <w:trHeight w:val="171"/>
        </w:trPr>
        <w:tc>
          <w:tcPr>
            <w:tcW w:w="6763" w:type="dxa"/>
          </w:tcPr>
          <w:p w:rsidR="00A04555" w:rsidRPr="00BD18D7" w:rsidRDefault="00A04555" w:rsidP="00696557">
            <w:pPr>
              <w:ind w:left="52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ดอกเบี้ยเพิ่มขึ้นระหว่างงวด</w:t>
            </w:r>
          </w:p>
        </w:tc>
        <w:tc>
          <w:tcPr>
            <w:tcW w:w="1402" w:type="dxa"/>
            <w:shd w:val="clear" w:color="auto" w:fill="FAFAFA"/>
            <w:vAlign w:val="bottom"/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03" w:type="dxa"/>
            <w:vAlign w:val="bottom"/>
          </w:tcPr>
          <w:p w:rsidR="00A04555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</w:tr>
      <w:tr w:rsidR="00A04555" w:rsidRPr="00BD18D7" w:rsidTr="00FD4CD2">
        <w:trPr>
          <w:cantSplit/>
          <w:trHeight w:val="171"/>
        </w:trPr>
        <w:tc>
          <w:tcPr>
            <w:tcW w:w="6763" w:type="dxa"/>
          </w:tcPr>
          <w:p w:rsidR="00A04555" w:rsidRPr="00BD18D7" w:rsidRDefault="00A04555" w:rsidP="00696557">
            <w:pPr>
              <w:ind w:left="52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รับชำระคืน</w:t>
            </w:r>
            <w:r w:rsidR="0069318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เงินต้น</w: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พร้อมดอกเบี้ย</w:t>
            </w:r>
            <w:r w:rsidR="0069318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ใน</w: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04555" w:rsidRPr="00BD18D7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:rsidR="00A04555" w:rsidRPr="00BD18D7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04555" w:rsidRPr="00BD18D7" w:rsidTr="00C137A5">
        <w:trPr>
          <w:cantSplit/>
          <w:trHeight w:val="171"/>
        </w:trPr>
        <w:tc>
          <w:tcPr>
            <w:tcW w:w="6763" w:type="dxa"/>
          </w:tcPr>
          <w:p w:rsidR="00A04555" w:rsidRPr="00BD18D7" w:rsidRDefault="00A04555" w:rsidP="00696557">
            <w:pPr>
              <w:ind w:left="52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04555" w:rsidRPr="00BD18D7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</w:tcPr>
          <w:p w:rsidR="00A04555" w:rsidRPr="00BD18D7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:rsidR="00A04555" w:rsidRPr="004018DE" w:rsidRDefault="00A04555" w:rsidP="0069655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2"/>
          <w:szCs w:val="12"/>
        </w:rPr>
      </w:pPr>
    </w:p>
    <w:p w:rsidR="00E8736D" w:rsidRPr="00BD18D7" w:rsidRDefault="001C30D5" w:rsidP="006965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BD1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เงินให้กู้ยืมระยะสั้นแก่บริษัทย่อยเป็นไปตามเงื่อนไขทางการค้าในการให้กู้ยืมปกติ ไม่มีหลักประกันการกู้ยืม มีอัตราดอกเบี้ย</w:t>
      </w:r>
      <w:r w:rsidR="00241D25" w:rsidRPr="00BD18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A04555" w:rsidRPr="00BD18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="005F1763" w:rsidRPr="00BD18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ต่อปี </w:t>
      </w:r>
      <w:r w:rsidR="00AE3937" w:rsidRPr="00BD18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="00AE3937"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AE3937"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E3937" w:rsidRPr="00BD18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="00AE3937"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ร้อยละ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AE3937"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="00AE3937"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ต่อปี</w:t>
      </w:r>
      <w:r w:rsidR="00AE3937" w:rsidRPr="00BD18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227442"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และได้รับชำระคืนเงินให้กู้ยืมทั้งจำนวนพร้อมดอกเบี้ยจากบริษัทย่อยแล้ว</w:t>
      </w:r>
    </w:p>
    <w:p w:rsidR="00A04555" w:rsidRPr="00BD18D7" w:rsidRDefault="00194F7E" w:rsidP="006965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:rsidR="009D5D6B" w:rsidRPr="00BD18D7" w:rsidRDefault="00DD0EDE" w:rsidP="0069655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D0E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C5B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D5D6B" w:rsidRPr="00BD1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D0E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D5D6B" w:rsidRPr="00BD1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  <w:r w:rsidR="00346B8D" w:rsidRPr="00BD18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ของกิจการ</w:t>
      </w:r>
    </w:p>
    <w:p w:rsidR="009D5D6B" w:rsidRPr="00BD18D7" w:rsidRDefault="009D5D6B" w:rsidP="006965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9D5D6B" w:rsidRPr="00BD18D7" w:rsidRDefault="009D5D6B" w:rsidP="006965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D18D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ผู้บริหารสำคัญของ</w:t>
      </w:r>
      <w:r w:rsidR="008A2606" w:rsidRPr="00BD18D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Pr="00BD18D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รวมถึงกรรมการ (ไม่ว่าจะทำหน้าที่ในระดับบริหารหรือไม่) คณะผู้บริหารระดับสูง เลขานุการบริษัท</w:t>
      </w: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94F6A"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และหัวหน้าหน่วยงานตรวจสอบภายใน </w:t>
      </w: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ค่าตอบแทนที่จ่ายหรือค้างจ่ายสำหรับผู้บริหารสำคัญ</w:t>
      </w:r>
      <w:r w:rsidR="00AC3189"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ของกิจการสำหรับงวด</w:t>
      </w:r>
      <w:r w:rsidR="004500DA"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เก้า</w:t>
      </w:r>
      <w:r w:rsidR="00DF30D8"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="00AC3189"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D42057" w:rsidRPr="00BD18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45A70"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AC3189"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AC3189" w:rsidRPr="00BD18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C3189"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DD0EDE" w:rsidRPr="00DD0ED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AC3189" w:rsidRPr="00BD18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</w:t>
      </w:r>
      <w:r w:rsidR="00EE5514"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รายละเอียด</w:t>
      </w:r>
      <w:r w:rsidRPr="00BD18D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:rsidR="00A5751C" w:rsidRPr="00BD18D7" w:rsidRDefault="00A5751C" w:rsidP="0069655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670"/>
        <w:gridCol w:w="1440"/>
        <w:gridCol w:w="1440"/>
      </w:tblGrid>
      <w:tr w:rsidR="003025BE" w:rsidRPr="00BD18D7" w:rsidTr="007F335F">
        <w:trPr>
          <w:cantSplit/>
        </w:trPr>
        <w:tc>
          <w:tcPr>
            <w:tcW w:w="6670" w:type="dxa"/>
            <w:vAlign w:val="bottom"/>
          </w:tcPr>
          <w:p w:rsidR="003025BE" w:rsidRPr="00BD18D7" w:rsidRDefault="003025BE" w:rsidP="00696557">
            <w:pPr>
              <w:ind w:left="527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25BE" w:rsidRPr="00BD18D7" w:rsidRDefault="003025BE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:rsidR="003025BE" w:rsidRPr="00BD18D7" w:rsidRDefault="003025BE" w:rsidP="006965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025BE" w:rsidRPr="00BD18D7" w:rsidTr="003A18B4">
        <w:trPr>
          <w:cantSplit/>
        </w:trPr>
        <w:tc>
          <w:tcPr>
            <w:tcW w:w="6670" w:type="dxa"/>
            <w:vAlign w:val="bottom"/>
          </w:tcPr>
          <w:p w:rsidR="003025BE" w:rsidRPr="00BD18D7" w:rsidRDefault="003025BE" w:rsidP="00696557">
            <w:pPr>
              <w:ind w:left="527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025BE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025BE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45A70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3025BE" w:rsidRPr="00BD18D7" w:rsidRDefault="00DD0EDE" w:rsidP="00696557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025BE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45A70"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3025BE" w:rsidRPr="00BD18D7" w:rsidTr="007F335F">
        <w:trPr>
          <w:cantSplit/>
        </w:trPr>
        <w:tc>
          <w:tcPr>
            <w:tcW w:w="6670" w:type="dxa"/>
            <w:vAlign w:val="bottom"/>
          </w:tcPr>
          <w:p w:rsidR="003025BE" w:rsidRPr="00BD18D7" w:rsidRDefault="003025BE" w:rsidP="00696557">
            <w:pPr>
              <w:ind w:left="527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025BE" w:rsidRPr="00BD18D7" w:rsidRDefault="003025B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3025BE" w:rsidRPr="00BD18D7" w:rsidRDefault="003025B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0EDE" w:rsidRPr="00DD0E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3025BE" w:rsidRPr="00BD18D7" w:rsidTr="007F335F">
        <w:trPr>
          <w:cantSplit/>
        </w:trPr>
        <w:tc>
          <w:tcPr>
            <w:tcW w:w="6670" w:type="dxa"/>
            <w:vAlign w:val="bottom"/>
          </w:tcPr>
          <w:p w:rsidR="003025BE" w:rsidRPr="00BD18D7" w:rsidRDefault="003025BE" w:rsidP="00696557">
            <w:pPr>
              <w:ind w:left="527"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025BE" w:rsidRPr="00BD18D7" w:rsidRDefault="003025B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025BE" w:rsidRPr="00BD18D7" w:rsidRDefault="003025B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A703F" w:rsidRPr="00BD18D7" w:rsidTr="00C137A5">
        <w:trPr>
          <w:cantSplit/>
          <w:trHeight w:val="99"/>
        </w:trPr>
        <w:tc>
          <w:tcPr>
            <w:tcW w:w="6670" w:type="dxa"/>
          </w:tcPr>
          <w:p w:rsidR="00CA703F" w:rsidRPr="00CA703F" w:rsidRDefault="00CA703F" w:rsidP="00CA703F">
            <w:pPr>
              <w:tabs>
                <w:tab w:val="left" w:pos="1701"/>
              </w:tabs>
              <w:ind w:left="78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A703F" w:rsidRPr="00CA703F" w:rsidRDefault="00CA703F" w:rsidP="00CA703F">
            <w:pPr>
              <w:tabs>
                <w:tab w:val="left" w:pos="17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3025BE" w:rsidRPr="00BD18D7" w:rsidTr="00C137A5">
        <w:trPr>
          <w:cantSplit/>
          <w:trHeight w:val="99"/>
        </w:trPr>
        <w:tc>
          <w:tcPr>
            <w:tcW w:w="6670" w:type="dxa"/>
          </w:tcPr>
          <w:p w:rsidR="003025BE" w:rsidRPr="00BD18D7" w:rsidRDefault="003025BE" w:rsidP="00696557">
            <w:pPr>
              <w:ind w:left="527"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025BE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:rsidR="003025BE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EB6A34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="00EB6A34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</w:tr>
      <w:tr w:rsidR="003025BE" w:rsidRPr="00BD18D7" w:rsidTr="00C137A5">
        <w:trPr>
          <w:cantSplit/>
          <w:trHeight w:val="171"/>
        </w:trPr>
        <w:tc>
          <w:tcPr>
            <w:tcW w:w="6670" w:type="dxa"/>
          </w:tcPr>
          <w:p w:rsidR="003025BE" w:rsidRPr="00BD18D7" w:rsidRDefault="003025BE" w:rsidP="00696557">
            <w:pPr>
              <w:ind w:left="52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25BE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A04555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025BE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EB6A34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</w:tr>
      <w:tr w:rsidR="003025BE" w:rsidRPr="00BD18D7" w:rsidTr="00C137A5">
        <w:trPr>
          <w:cantSplit/>
          <w:trHeight w:val="171"/>
        </w:trPr>
        <w:tc>
          <w:tcPr>
            <w:tcW w:w="6670" w:type="dxa"/>
          </w:tcPr>
          <w:p w:rsidR="003025BE" w:rsidRPr="00BD18D7" w:rsidRDefault="003025BE" w:rsidP="00696557">
            <w:pPr>
              <w:ind w:left="527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025BE" w:rsidRPr="00BD18D7" w:rsidRDefault="00A04555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Pr="00BD18D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480</w:t>
            </w:r>
            <w:r w:rsidRPr="00BD18D7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D0EDE" w:rsidRPr="00DD0ED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853</w:t>
            </w:r>
            <w:r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25BE" w:rsidRPr="00BD18D7" w:rsidRDefault="00DD0EDE" w:rsidP="0069655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EB6A34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  <w:r w:rsidR="00EB6A34" w:rsidRPr="00BD18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0E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</w:tr>
    </w:tbl>
    <w:p w:rsidR="00AF234C" w:rsidRPr="002D7116" w:rsidRDefault="00AF234C" w:rsidP="00696557">
      <w:pPr>
        <w:tabs>
          <w:tab w:val="left" w:pos="9000"/>
        </w:tabs>
        <w:ind w:left="547"/>
        <w:jc w:val="thaiDistribute"/>
        <w:rPr>
          <w:rFonts w:ascii="Arial Unicode MS" w:eastAsia="Arial Unicode MS" w:hAnsi="Arial Unicode MS" w:cs="Arial Unicode MS"/>
          <w:color w:val="000000"/>
          <w:sz w:val="18"/>
          <w:szCs w:val="18"/>
          <w:lang w:val="en-GB"/>
        </w:rPr>
      </w:pPr>
    </w:p>
    <w:sectPr w:rsidR="00AF234C" w:rsidRPr="002D7116" w:rsidSect="00D651CD">
      <w:headerReference w:type="default" r:id="rId8"/>
      <w:footerReference w:type="default" r:id="rId9"/>
      <w:pgSz w:w="11909" w:h="16834"/>
      <w:pgMar w:top="1440" w:right="720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DD7" w:rsidRDefault="006F0DD7">
      <w:r>
        <w:separator/>
      </w:r>
    </w:p>
  </w:endnote>
  <w:endnote w:type="continuationSeparator" w:id="0">
    <w:p w:rsidR="006F0DD7" w:rsidRDefault="006F0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ChalalaiClassicas">
    <w:altName w:val="Times New Roman"/>
    <w:charset w:val="01"/>
    <w:family w:val="auto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FA9" w:rsidRPr="002257FF" w:rsidRDefault="00AF4FA9" w:rsidP="00E502F3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2257FF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2257FF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2257FF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C978EE">
      <w:rPr>
        <w:rFonts w:ascii="Browallia New" w:eastAsia="Arial Unicode MS" w:hAnsi="Browallia New" w:cs="Browallia New"/>
        <w:noProof/>
        <w:sz w:val="26"/>
        <w:szCs w:val="26"/>
        <w:lang w:val="en-GB"/>
      </w:rPr>
      <w:t>18</w:t>
    </w:r>
    <w:r w:rsidRPr="002257FF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DD7" w:rsidRDefault="006F0DD7">
      <w:r>
        <w:separator/>
      </w:r>
    </w:p>
  </w:footnote>
  <w:footnote w:type="continuationSeparator" w:id="0">
    <w:p w:rsidR="006F0DD7" w:rsidRDefault="006F0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FA9" w:rsidRPr="002257FF" w:rsidRDefault="00AF4FA9" w:rsidP="002D7116">
    <w:pPr>
      <w:spacing w:line="320" w:lineRule="exact"/>
      <w:jc w:val="thaiDistribute"/>
      <w:rPr>
        <w:rFonts w:ascii="Browallia New" w:eastAsia="Arial Unicode MS" w:hAnsi="Browallia New" w:cs="Browallia New"/>
        <w:b/>
        <w:bCs/>
        <w:snapToGrid w:val="0"/>
        <w:color w:val="000000"/>
        <w:sz w:val="26"/>
        <w:szCs w:val="26"/>
        <w:cs/>
        <w:lang w:eastAsia="th-TH"/>
      </w:rPr>
    </w:pPr>
    <w:r w:rsidRPr="002257FF">
      <w:rPr>
        <w:rFonts w:ascii="Browallia New" w:eastAsia="Arial Unicode MS" w:hAnsi="Browallia New" w:cs="Browallia New"/>
        <w:b/>
        <w:bCs/>
        <w:snapToGrid w:val="0"/>
        <w:color w:val="000000"/>
        <w:sz w:val="26"/>
        <w:szCs w:val="26"/>
        <w:cs/>
        <w:lang w:eastAsia="th-TH"/>
      </w:rPr>
      <w:t>บริษัท ซันสวีท จำกัด</w:t>
    </w:r>
    <w:r w:rsidRPr="002257FF">
      <w:rPr>
        <w:rFonts w:ascii="Browallia New" w:eastAsia="Arial Unicode MS" w:hAnsi="Browallia New" w:cs="Browallia New"/>
        <w:b/>
        <w:bCs/>
        <w:snapToGrid w:val="0"/>
        <w:color w:val="000000"/>
        <w:sz w:val="26"/>
        <w:szCs w:val="26"/>
        <w:lang w:eastAsia="th-TH"/>
      </w:rPr>
      <w:t xml:space="preserve"> </w:t>
    </w:r>
    <w:r w:rsidRPr="002257FF">
      <w:rPr>
        <w:rFonts w:ascii="Browallia New" w:eastAsia="Arial Unicode MS" w:hAnsi="Browallia New" w:cs="Browallia New"/>
        <w:b/>
        <w:bCs/>
        <w:snapToGrid w:val="0"/>
        <w:color w:val="000000"/>
        <w:sz w:val="26"/>
        <w:szCs w:val="26"/>
        <w:cs/>
        <w:lang w:eastAsia="th-TH"/>
      </w:rPr>
      <w:t>(มหาชน)</w:t>
    </w:r>
  </w:p>
  <w:p w:rsidR="00AF4FA9" w:rsidRPr="002257FF" w:rsidRDefault="00AF4FA9" w:rsidP="002D7116">
    <w:pPr>
      <w:pBdr>
        <w:bottom w:val="single" w:sz="8" w:space="1" w:color="auto"/>
      </w:pBdr>
      <w:spacing w:line="320" w:lineRule="exact"/>
      <w:jc w:val="thaiDistribute"/>
      <w:rPr>
        <w:rFonts w:ascii="Browallia New" w:eastAsia="Arial Unicode MS" w:hAnsi="Browallia New" w:cs="Browallia New"/>
        <w:b/>
        <w:bCs/>
        <w:sz w:val="26"/>
        <w:szCs w:val="26"/>
      </w:rPr>
    </w:pPr>
    <w:r w:rsidRPr="002257F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(ยังไม่ได้ตรวจสอบ) </w:t>
    </w:r>
  </w:p>
  <w:p w:rsidR="00AF4FA9" w:rsidRPr="002257FF" w:rsidRDefault="00AF4FA9" w:rsidP="002D7116">
    <w:pPr>
      <w:pBdr>
        <w:bottom w:val="single" w:sz="8" w:space="1" w:color="auto"/>
      </w:pBdr>
      <w:spacing w:line="320" w:lineRule="exact"/>
      <w:jc w:val="thaiDistribute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2257F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2257F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Pr="002257FF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กันยายน</w:t>
    </w:r>
    <w:r w:rsidRPr="002257F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2257F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D2095"/>
    <w:multiLevelType w:val="hybridMultilevel"/>
    <w:tmpl w:val="60F4E864"/>
    <w:lvl w:ilvl="0" w:tplc="A050BCE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1450A6"/>
    <w:multiLevelType w:val="hybridMultilevel"/>
    <w:tmpl w:val="42320E22"/>
    <w:lvl w:ilvl="0" w:tplc="771CF89C">
      <w:start w:val="1"/>
      <w:numFmt w:val="decimal"/>
      <w:lvlText w:val="%1."/>
      <w:lvlJc w:val="left"/>
      <w:pPr>
        <w:ind w:left="6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110" w:hanging="360"/>
      </w:pPr>
    </w:lvl>
    <w:lvl w:ilvl="2" w:tplc="0409001B" w:tentative="1">
      <w:start w:val="1"/>
      <w:numFmt w:val="lowerRoman"/>
      <w:lvlText w:val="%3."/>
      <w:lvlJc w:val="right"/>
      <w:pPr>
        <w:ind w:left="7830" w:hanging="180"/>
      </w:pPr>
    </w:lvl>
    <w:lvl w:ilvl="3" w:tplc="0409000F" w:tentative="1">
      <w:start w:val="1"/>
      <w:numFmt w:val="decimal"/>
      <w:lvlText w:val="%4."/>
      <w:lvlJc w:val="left"/>
      <w:pPr>
        <w:ind w:left="8550" w:hanging="360"/>
      </w:pPr>
    </w:lvl>
    <w:lvl w:ilvl="4" w:tplc="04090019" w:tentative="1">
      <w:start w:val="1"/>
      <w:numFmt w:val="lowerLetter"/>
      <w:lvlText w:val="%5."/>
      <w:lvlJc w:val="left"/>
      <w:pPr>
        <w:ind w:left="9270" w:hanging="360"/>
      </w:pPr>
    </w:lvl>
    <w:lvl w:ilvl="5" w:tplc="0409001B" w:tentative="1">
      <w:start w:val="1"/>
      <w:numFmt w:val="lowerRoman"/>
      <w:lvlText w:val="%6."/>
      <w:lvlJc w:val="right"/>
      <w:pPr>
        <w:ind w:left="9990" w:hanging="180"/>
      </w:pPr>
    </w:lvl>
    <w:lvl w:ilvl="6" w:tplc="0409000F" w:tentative="1">
      <w:start w:val="1"/>
      <w:numFmt w:val="decimal"/>
      <w:lvlText w:val="%7."/>
      <w:lvlJc w:val="left"/>
      <w:pPr>
        <w:ind w:left="10710" w:hanging="360"/>
      </w:pPr>
    </w:lvl>
    <w:lvl w:ilvl="7" w:tplc="04090019" w:tentative="1">
      <w:start w:val="1"/>
      <w:numFmt w:val="lowerLetter"/>
      <w:lvlText w:val="%8."/>
      <w:lvlJc w:val="left"/>
      <w:pPr>
        <w:ind w:left="11430" w:hanging="360"/>
      </w:pPr>
    </w:lvl>
    <w:lvl w:ilvl="8" w:tplc="0409001B" w:tentative="1">
      <w:start w:val="1"/>
      <w:numFmt w:val="lowerRoman"/>
      <w:lvlText w:val="%9."/>
      <w:lvlJc w:val="right"/>
      <w:pPr>
        <w:ind w:left="1215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0896"/>
    <w:rsid w:val="00000134"/>
    <w:rsid w:val="000029C1"/>
    <w:rsid w:val="000031EC"/>
    <w:rsid w:val="00003694"/>
    <w:rsid w:val="00003E69"/>
    <w:rsid w:val="000040C7"/>
    <w:rsid w:val="00007174"/>
    <w:rsid w:val="000102E6"/>
    <w:rsid w:val="000104E0"/>
    <w:rsid w:val="000106A6"/>
    <w:rsid w:val="00010779"/>
    <w:rsid w:val="00010959"/>
    <w:rsid w:val="00011769"/>
    <w:rsid w:val="00011B59"/>
    <w:rsid w:val="00012C9D"/>
    <w:rsid w:val="00012E7D"/>
    <w:rsid w:val="0001499C"/>
    <w:rsid w:val="0001606F"/>
    <w:rsid w:val="00016383"/>
    <w:rsid w:val="00016A08"/>
    <w:rsid w:val="00017110"/>
    <w:rsid w:val="00017750"/>
    <w:rsid w:val="00020D86"/>
    <w:rsid w:val="00021294"/>
    <w:rsid w:val="00021461"/>
    <w:rsid w:val="0002153D"/>
    <w:rsid w:val="000215D4"/>
    <w:rsid w:val="00021A7F"/>
    <w:rsid w:val="00021EE2"/>
    <w:rsid w:val="0002256F"/>
    <w:rsid w:val="000226E3"/>
    <w:rsid w:val="00023E19"/>
    <w:rsid w:val="00024416"/>
    <w:rsid w:val="0002454D"/>
    <w:rsid w:val="000246F2"/>
    <w:rsid w:val="00025655"/>
    <w:rsid w:val="000256F5"/>
    <w:rsid w:val="00025DE5"/>
    <w:rsid w:val="00026192"/>
    <w:rsid w:val="00026DAF"/>
    <w:rsid w:val="00026F66"/>
    <w:rsid w:val="0002789C"/>
    <w:rsid w:val="000313DD"/>
    <w:rsid w:val="000323F2"/>
    <w:rsid w:val="000345FE"/>
    <w:rsid w:val="00034693"/>
    <w:rsid w:val="00035170"/>
    <w:rsid w:val="000359D3"/>
    <w:rsid w:val="00036CFB"/>
    <w:rsid w:val="00036D69"/>
    <w:rsid w:val="00036EE6"/>
    <w:rsid w:val="000379EE"/>
    <w:rsid w:val="000404E2"/>
    <w:rsid w:val="000406CB"/>
    <w:rsid w:val="00041352"/>
    <w:rsid w:val="0004158E"/>
    <w:rsid w:val="0004178F"/>
    <w:rsid w:val="00042129"/>
    <w:rsid w:val="00042BBB"/>
    <w:rsid w:val="000431F2"/>
    <w:rsid w:val="0004338F"/>
    <w:rsid w:val="00043723"/>
    <w:rsid w:val="000438E2"/>
    <w:rsid w:val="000447C4"/>
    <w:rsid w:val="0004491F"/>
    <w:rsid w:val="000452E4"/>
    <w:rsid w:val="00045DB0"/>
    <w:rsid w:val="00046F0F"/>
    <w:rsid w:val="000473A7"/>
    <w:rsid w:val="00047535"/>
    <w:rsid w:val="00047762"/>
    <w:rsid w:val="00047A05"/>
    <w:rsid w:val="00047A34"/>
    <w:rsid w:val="00047B51"/>
    <w:rsid w:val="000509A2"/>
    <w:rsid w:val="000527B4"/>
    <w:rsid w:val="00052AB8"/>
    <w:rsid w:val="00052B78"/>
    <w:rsid w:val="00052C7B"/>
    <w:rsid w:val="00052E4D"/>
    <w:rsid w:val="00053361"/>
    <w:rsid w:val="000534B4"/>
    <w:rsid w:val="00054476"/>
    <w:rsid w:val="00054E51"/>
    <w:rsid w:val="00055777"/>
    <w:rsid w:val="00055D3D"/>
    <w:rsid w:val="000567E9"/>
    <w:rsid w:val="00057983"/>
    <w:rsid w:val="00057AC8"/>
    <w:rsid w:val="00061874"/>
    <w:rsid w:val="00061C23"/>
    <w:rsid w:val="00062C58"/>
    <w:rsid w:val="00062E10"/>
    <w:rsid w:val="00063854"/>
    <w:rsid w:val="00064011"/>
    <w:rsid w:val="000648F0"/>
    <w:rsid w:val="00064CAE"/>
    <w:rsid w:val="0006589A"/>
    <w:rsid w:val="000659C9"/>
    <w:rsid w:val="00066033"/>
    <w:rsid w:val="0006630E"/>
    <w:rsid w:val="00066321"/>
    <w:rsid w:val="000669D7"/>
    <w:rsid w:val="00066BE4"/>
    <w:rsid w:val="000675B7"/>
    <w:rsid w:val="00070210"/>
    <w:rsid w:val="00070B81"/>
    <w:rsid w:val="00070D1A"/>
    <w:rsid w:val="00070F6D"/>
    <w:rsid w:val="00073B69"/>
    <w:rsid w:val="00073BF2"/>
    <w:rsid w:val="0007472E"/>
    <w:rsid w:val="00074BFF"/>
    <w:rsid w:val="00074D18"/>
    <w:rsid w:val="00075904"/>
    <w:rsid w:val="000762FF"/>
    <w:rsid w:val="000764BF"/>
    <w:rsid w:val="00077630"/>
    <w:rsid w:val="00080404"/>
    <w:rsid w:val="000831EC"/>
    <w:rsid w:val="00083BD3"/>
    <w:rsid w:val="00083C71"/>
    <w:rsid w:val="00084385"/>
    <w:rsid w:val="00084487"/>
    <w:rsid w:val="00084ABE"/>
    <w:rsid w:val="00084FE2"/>
    <w:rsid w:val="00085C89"/>
    <w:rsid w:val="00086102"/>
    <w:rsid w:val="00086906"/>
    <w:rsid w:val="00086952"/>
    <w:rsid w:val="0008753D"/>
    <w:rsid w:val="00087D63"/>
    <w:rsid w:val="000902FE"/>
    <w:rsid w:val="000908B1"/>
    <w:rsid w:val="00091201"/>
    <w:rsid w:val="0009123C"/>
    <w:rsid w:val="00091362"/>
    <w:rsid w:val="0009368C"/>
    <w:rsid w:val="000940D8"/>
    <w:rsid w:val="0009438A"/>
    <w:rsid w:val="0009473F"/>
    <w:rsid w:val="00094853"/>
    <w:rsid w:val="00094F14"/>
    <w:rsid w:val="000951B8"/>
    <w:rsid w:val="0009524F"/>
    <w:rsid w:val="0009542A"/>
    <w:rsid w:val="00095AA4"/>
    <w:rsid w:val="00096080"/>
    <w:rsid w:val="00096EFC"/>
    <w:rsid w:val="000978D3"/>
    <w:rsid w:val="000A00D7"/>
    <w:rsid w:val="000A0407"/>
    <w:rsid w:val="000A092D"/>
    <w:rsid w:val="000A2174"/>
    <w:rsid w:val="000A333F"/>
    <w:rsid w:val="000A4A69"/>
    <w:rsid w:val="000A5ED6"/>
    <w:rsid w:val="000A63B5"/>
    <w:rsid w:val="000A71A0"/>
    <w:rsid w:val="000A7399"/>
    <w:rsid w:val="000A7B38"/>
    <w:rsid w:val="000A7F5E"/>
    <w:rsid w:val="000B06AB"/>
    <w:rsid w:val="000B3ABE"/>
    <w:rsid w:val="000B3B5F"/>
    <w:rsid w:val="000B4F05"/>
    <w:rsid w:val="000B503C"/>
    <w:rsid w:val="000B55BD"/>
    <w:rsid w:val="000B5CBA"/>
    <w:rsid w:val="000B721F"/>
    <w:rsid w:val="000B727F"/>
    <w:rsid w:val="000B77ED"/>
    <w:rsid w:val="000C03C9"/>
    <w:rsid w:val="000C0A4A"/>
    <w:rsid w:val="000C0F94"/>
    <w:rsid w:val="000C1511"/>
    <w:rsid w:val="000C1D46"/>
    <w:rsid w:val="000C235B"/>
    <w:rsid w:val="000C29B2"/>
    <w:rsid w:val="000C2D07"/>
    <w:rsid w:val="000C3570"/>
    <w:rsid w:val="000C382F"/>
    <w:rsid w:val="000C41DB"/>
    <w:rsid w:val="000C46FD"/>
    <w:rsid w:val="000C4DC1"/>
    <w:rsid w:val="000C5968"/>
    <w:rsid w:val="000C6F60"/>
    <w:rsid w:val="000C77D5"/>
    <w:rsid w:val="000D09A8"/>
    <w:rsid w:val="000D0C7E"/>
    <w:rsid w:val="000D1D6B"/>
    <w:rsid w:val="000D333D"/>
    <w:rsid w:val="000D40BA"/>
    <w:rsid w:val="000D47DA"/>
    <w:rsid w:val="000D4E7D"/>
    <w:rsid w:val="000D57F2"/>
    <w:rsid w:val="000D6036"/>
    <w:rsid w:val="000D6512"/>
    <w:rsid w:val="000D660A"/>
    <w:rsid w:val="000D6E5C"/>
    <w:rsid w:val="000D76D9"/>
    <w:rsid w:val="000E00B2"/>
    <w:rsid w:val="000E0F02"/>
    <w:rsid w:val="000E3AA3"/>
    <w:rsid w:val="000E4E32"/>
    <w:rsid w:val="000E60CE"/>
    <w:rsid w:val="000E67B7"/>
    <w:rsid w:val="000E6C45"/>
    <w:rsid w:val="000E7343"/>
    <w:rsid w:val="000E7F15"/>
    <w:rsid w:val="000F087A"/>
    <w:rsid w:val="000F0948"/>
    <w:rsid w:val="000F0F1D"/>
    <w:rsid w:val="000F16B1"/>
    <w:rsid w:val="000F1922"/>
    <w:rsid w:val="000F3439"/>
    <w:rsid w:val="000F385F"/>
    <w:rsid w:val="000F4414"/>
    <w:rsid w:val="000F4F6A"/>
    <w:rsid w:val="000F60DE"/>
    <w:rsid w:val="000F6349"/>
    <w:rsid w:val="000F74BD"/>
    <w:rsid w:val="001002BE"/>
    <w:rsid w:val="00100A6A"/>
    <w:rsid w:val="00100FC7"/>
    <w:rsid w:val="001010CA"/>
    <w:rsid w:val="0010179A"/>
    <w:rsid w:val="00101BA9"/>
    <w:rsid w:val="00101E77"/>
    <w:rsid w:val="00101FB8"/>
    <w:rsid w:val="001028CD"/>
    <w:rsid w:val="001033D4"/>
    <w:rsid w:val="001044CB"/>
    <w:rsid w:val="00105493"/>
    <w:rsid w:val="001056BC"/>
    <w:rsid w:val="00105DA2"/>
    <w:rsid w:val="001063F0"/>
    <w:rsid w:val="00106948"/>
    <w:rsid w:val="00107466"/>
    <w:rsid w:val="00107610"/>
    <w:rsid w:val="001076BC"/>
    <w:rsid w:val="00107C0E"/>
    <w:rsid w:val="00107FDF"/>
    <w:rsid w:val="001102E5"/>
    <w:rsid w:val="00110666"/>
    <w:rsid w:val="00110B05"/>
    <w:rsid w:val="00110D09"/>
    <w:rsid w:val="00111EF2"/>
    <w:rsid w:val="00112903"/>
    <w:rsid w:val="0011360E"/>
    <w:rsid w:val="00113B8A"/>
    <w:rsid w:val="00114BB6"/>
    <w:rsid w:val="001167DE"/>
    <w:rsid w:val="00116BCA"/>
    <w:rsid w:val="00116C57"/>
    <w:rsid w:val="00116C9B"/>
    <w:rsid w:val="0011757F"/>
    <w:rsid w:val="00117ED6"/>
    <w:rsid w:val="00121E83"/>
    <w:rsid w:val="00121EE8"/>
    <w:rsid w:val="00122AC4"/>
    <w:rsid w:val="001231E0"/>
    <w:rsid w:val="001236F2"/>
    <w:rsid w:val="00123834"/>
    <w:rsid w:val="00123936"/>
    <w:rsid w:val="00123B88"/>
    <w:rsid w:val="00124D0A"/>
    <w:rsid w:val="001250B1"/>
    <w:rsid w:val="00125A1E"/>
    <w:rsid w:val="001267F6"/>
    <w:rsid w:val="0012698F"/>
    <w:rsid w:val="00126E49"/>
    <w:rsid w:val="00127CDB"/>
    <w:rsid w:val="001303D6"/>
    <w:rsid w:val="001305B4"/>
    <w:rsid w:val="00130C91"/>
    <w:rsid w:val="00131133"/>
    <w:rsid w:val="001318FD"/>
    <w:rsid w:val="00131943"/>
    <w:rsid w:val="00131EA1"/>
    <w:rsid w:val="00132D68"/>
    <w:rsid w:val="0013306A"/>
    <w:rsid w:val="00133B96"/>
    <w:rsid w:val="00135163"/>
    <w:rsid w:val="00135F41"/>
    <w:rsid w:val="00136606"/>
    <w:rsid w:val="0013712E"/>
    <w:rsid w:val="00137BD4"/>
    <w:rsid w:val="00137EA0"/>
    <w:rsid w:val="00140525"/>
    <w:rsid w:val="00140E83"/>
    <w:rsid w:val="001410ED"/>
    <w:rsid w:val="00141B4A"/>
    <w:rsid w:val="0014202C"/>
    <w:rsid w:val="001429C8"/>
    <w:rsid w:val="00142DAE"/>
    <w:rsid w:val="00143CD3"/>
    <w:rsid w:val="00144616"/>
    <w:rsid w:val="001447FA"/>
    <w:rsid w:val="001450DE"/>
    <w:rsid w:val="00145771"/>
    <w:rsid w:val="00150099"/>
    <w:rsid w:val="0015084C"/>
    <w:rsid w:val="0015106E"/>
    <w:rsid w:val="001515D1"/>
    <w:rsid w:val="001520EF"/>
    <w:rsid w:val="00152EE6"/>
    <w:rsid w:val="001537E6"/>
    <w:rsid w:val="00153C6C"/>
    <w:rsid w:val="00154748"/>
    <w:rsid w:val="001558C9"/>
    <w:rsid w:val="00155B7A"/>
    <w:rsid w:val="00155E6A"/>
    <w:rsid w:val="00156332"/>
    <w:rsid w:val="00157C0E"/>
    <w:rsid w:val="00157C72"/>
    <w:rsid w:val="00157D5E"/>
    <w:rsid w:val="00157FBC"/>
    <w:rsid w:val="001616C8"/>
    <w:rsid w:val="001633F9"/>
    <w:rsid w:val="0016419B"/>
    <w:rsid w:val="001647FA"/>
    <w:rsid w:val="00165F81"/>
    <w:rsid w:val="00166B26"/>
    <w:rsid w:val="00167831"/>
    <w:rsid w:val="0017045E"/>
    <w:rsid w:val="00170E0D"/>
    <w:rsid w:val="00171148"/>
    <w:rsid w:val="001719EF"/>
    <w:rsid w:val="00171B3E"/>
    <w:rsid w:val="00171D75"/>
    <w:rsid w:val="00172CE2"/>
    <w:rsid w:val="00173197"/>
    <w:rsid w:val="00173483"/>
    <w:rsid w:val="001734FF"/>
    <w:rsid w:val="00173623"/>
    <w:rsid w:val="001738FA"/>
    <w:rsid w:val="00173908"/>
    <w:rsid w:val="00174032"/>
    <w:rsid w:val="00174606"/>
    <w:rsid w:val="00174913"/>
    <w:rsid w:val="00174A01"/>
    <w:rsid w:val="00174CBB"/>
    <w:rsid w:val="00175FBB"/>
    <w:rsid w:val="00176008"/>
    <w:rsid w:val="001771AD"/>
    <w:rsid w:val="00181611"/>
    <w:rsid w:val="00181911"/>
    <w:rsid w:val="00182566"/>
    <w:rsid w:val="0018290B"/>
    <w:rsid w:val="00183209"/>
    <w:rsid w:val="00183CA7"/>
    <w:rsid w:val="00184572"/>
    <w:rsid w:val="00184FCE"/>
    <w:rsid w:val="0018524A"/>
    <w:rsid w:val="00185525"/>
    <w:rsid w:val="00185738"/>
    <w:rsid w:val="00185835"/>
    <w:rsid w:val="0018584D"/>
    <w:rsid w:val="00186671"/>
    <w:rsid w:val="00190090"/>
    <w:rsid w:val="00191D22"/>
    <w:rsid w:val="00191DB8"/>
    <w:rsid w:val="00193160"/>
    <w:rsid w:val="0019339C"/>
    <w:rsid w:val="00194121"/>
    <w:rsid w:val="00194F7E"/>
    <w:rsid w:val="0019675A"/>
    <w:rsid w:val="0019682C"/>
    <w:rsid w:val="001A021B"/>
    <w:rsid w:val="001A0253"/>
    <w:rsid w:val="001A0CC2"/>
    <w:rsid w:val="001A150B"/>
    <w:rsid w:val="001A17A1"/>
    <w:rsid w:val="001A20DF"/>
    <w:rsid w:val="001A246C"/>
    <w:rsid w:val="001A2525"/>
    <w:rsid w:val="001A2877"/>
    <w:rsid w:val="001A3F64"/>
    <w:rsid w:val="001A576A"/>
    <w:rsid w:val="001A5A51"/>
    <w:rsid w:val="001A5D04"/>
    <w:rsid w:val="001A5D38"/>
    <w:rsid w:val="001A5FA3"/>
    <w:rsid w:val="001A7234"/>
    <w:rsid w:val="001A75F9"/>
    <w:rsid w:val="001A7722"/>
    <w:rsid w:val="001A7950"/>
    <w:rsid w:val="001A7F1E"/>
    <w:rsid w:val="001B103F"/>
    <w:rsid w:val="001B15FF"/>
    <w:rsid w:val="001B1BAD"/>
    <w:rsid w:val="001B23FB"/>
    <w:rsid w:val="001B2FCB"/>
    <w:rsid w:val="001B39A9"/>
    <w:rsid w:val="001B42EF"/>
    <w:rsid w:val="001B47AD"/>
    <w:rsid w:val="001B58A8"/>
    <w:rsid w:val="001B5964"/>
    <w:rsid w:val="001B5CB1"/>
    <w:rsid w:val="001B5E49"/>
    <w:rsid w:val="001B602B"/>
    <w:rsid w:val="001B61D0"/>
    <w:rsid w:val="001B7464"/>
    <w:rsid w:val="001C0E97"/>
    <w:rsid w:val="001C1056"/>
    <w:rsid w:val="001C1C35"/>
    <w:rsid w:val="001C235B"/>
    <w:rsid w:val="001C291E"/>
    <w:rsid w:val="001C2954"/>
    <w:rsid w:val="001C30D5"/>
    <w:rsid w:val="001C44EB"/>
    <w:rsid w:val="001C5C97"/>
    <w:rsid w:val="001C5C9C"/>
    <w:rsid w:val="001C5E45"/>
    <w:rsid w:val="001C6117"/>
    <w:rsid w:val="001C65C9"/>
    <w:rsid w:val="001C6924"/>
    <w:rsid w:val="001C6948"/>
    <w:rsid w:val="001C6B0C"/>
    <w:rsid w:val="001C6E32"/>
    <w:rsid w:val="001D0E9C"/>
    <w:rsid w:val="001D13EE"/>
    <w:rsid w:val="001D1874"/>
    <w:rsid w:val="001D1A77"/>
    <w:rsid w:val="001D20F7"/>
    <w:rsid w:val="001D2210"/>
    <w:rsid w:val="001D25B3"/>
    <w:rsid w:val="001D26D3"/>
    <w:rsid w:val="001D3944"/>
    <w:rsid w:val="001D3CB8"/>
    <w:rsid w:val="001D415E"/>
    <w:rsid w:val="001D421D"/>
    <w:rsid w:val="001D6650"/>
    <w:rsid w:val="001D6A68"/>
    <w:rsid w:val="001D7C3E"/>
    <w:rsid w:val="001D7D6C"/>
    <w:rsid w:val="001E0537"/>
    <w:rsid w:val="001E06CC"/>
    <w:rsid w:val="001E09F8"/>
    <w:rsid w:val="001E2BB9"/>
    <w:rsid w:val="001E366D"/>
    <w:rsid w:val="001E3CC4"/>
    <w:rsid w:val="001E45D0"/>
    <w:rsid w:val="001E5A72"/>
    <w:rsid w:val="001E5E64"/>
    <w:rsid w:val="001E5F15"/>
    <w:rsid w:val="001E63A5"/>
    <w:rsid w:val="001E6CE4"/>
    <w:rsid w:val="001E6D8C"/>
    <w:rsid w:val="001E7A18"/>
    <w:rsid w:val="001F052D"/>
    <w:rsid w:val="001F19CC"/>
    <w:rsid w:val="001F1C82"/>
    <w:rsid w:val="001F285B"/>
    <w:rsid w:val="001F3CD9"/>
    <w:rsid w:val="001F496E"/>
    <w:rsid w:val="001F67A6"/>
    <w:rsid w:val="001F6B12"/>
    <w:rsid w:val="001F6DCA"/>
    <w:rsid w:val="001F70E1"/>
    <w:rsid w:val="001F720C"/>
    <w:rsid w:val="001F7610"/>
    <w:rsid w:val="001F762C"/>
    <w:rsid w:val="001F777F"/>
    <w:rsid w:val="001F7A1D"/>
    <w:rsid w:val="001F7E5B"/>
    <w:rsid w:val="00200BAF"/>
    <w:rsid w:val="0020102E"/>
    <w:rsid w:val="00203B27"/>
    <w:rsid w:val="00203D04"/>
    <w:rsid w:val="00203D29"/>
    <w:rsid w:val="002041EC"/>
    <w:rsid w:val="00205305"/>
    <w:rsid w:val="00206389"/>
    <w:rsid w:val="00206CE4"/>
    <w:rsid w:val="00206EE2"/>
    <w:rsid w:val="00207534"/>
    <w:rsid w:val="00207825"/>
    <w:rsid w:val="00207A12"/>
    <w:rsid w:val="00210A35"/>
    <w:rsid w:val="00211168"/>
    <w:rsid w:val="00211AA7"/>
    <w:rsid w:val="002127A5"/>
    <w:rsid w:val="00212D20"/>
    <w:rsid w:val="002133CF"/>
    <w:rsid w:val="00213871"/>
    <w:rsid w:val="00214302"/>
    <w:rsid w:val="00214865"/>
    <w:rsid w:val="0021536D"/>
    <w:rsid w:val="0021580C"/>
    <w:rsid w:val="00215D04"/>
    <w:rsid w:val="002161F9"/>
    <w:rsid w:val="00216C37"/>
    <w:rsid w:val="00217BC6"/>
    <w:rsid w:val="00220794"/>
    <w:rsid w:val="00220F0E"/>
    <w:rsid w:val="00221231"/>
    <w:rsid w:val="0022154C"/>
    <w:rsid w:val="00221A50"/>
    <w:rsid w:val="002226A8"/>
    <w:rsid w:val="0022280E"/>
    <w:rsid w:val="002228DA"/>
    <w:rsid w:val="0022389E"/>
    <w:rsid w:val="00223C53"/>
    <w:rsid w:val="0022452B"/>
    <w:rsid w:val="00224738"/>
    <w:rsid w:val="00224DC9"/>
    <w:rsid w:val="002257FF"/>
    <w:rsid w:val="00227442"/>
    <w:rsid w:val="0022770E"/>
    <w:rsid w:val="00230C56"/>
    <w:rsid w:val="00230DDA"/>
    <w:rsid w:val="00232B89"/>
    <w:rsid w:val="00232DD8"/>
    <w:rsid w:val="00233036"/>
    <w:rsid w:val="002338ED"/>
    <w:rsid w:val="002341C9"/>
    <w:rsid w:val="002345F0"/>
    <w:rsid w:val="00234616"/>
    <w:rsid w:val="002351B6"/>
    <w:rsid w:val="002358A5"/>
    <w:rsid w:val="00235A60"/>
    <w:rsid w:val="002361E0"/>
    <w:rsid w:val="002377DE"/>
    <w:rsid w:val="00237AF5"/>
    <w:rsid w:val="002400AA"/>
    <w:rsid w:val="00240849"/>
    <w:rsid w:val="00240D10"/>
    <w:rsid w:val="00241A51"/>
    <w:rsid w:val="00241BAC"/>
    <w:rsid w:val="00241D25"/>
    <w:rsid w:val="00242016"/>
    <w:rsid w:val="002420B2"/>
    <w:rsid w:val="00242640"/>
    <w:rsid w:val="002433AD"/>
    <w:rsid w:val="00243889"/>
    <w:rsid w:val="00243D6C"/>
    <w:rsid w:val="00243F8D"/>
    <w:rsid w:val="002445FC"/>
    <w:rsid w:val="0024477C"/>
    <w:rsid w:val="0024535E"/>
    <w:rsid w:val="0024603D"/>
    <w:rsid w:val="00246378"/>
    <w:rsid w:val="00246AC0"/>
    <w:rsid w:val="00246B46"/>
    <w:rsid w:val="00246BE0"/>
    <w:rsid w:val="00246D74"/>
    <w:rsid w:val="00247391"/>
    <w:rsid w:val="002474B9"/>
    <w:rsid w:val="00251103"/>
    <w:rsid w:val="0025119E"/>
    <w:rsid w:val="00251424"/>
    <w:rsid w:val="002525BD"/>
    <w:rsid w:val="00252633"/>
    <w:rsid w:val="00252CE0"/>
    <w:rsid w:val="0025375F"/>
    <w:rsid w:val="00253FCF"/>
    <w:rsid w:val="00254C14"/>
    <w:rsid w:val="002561F6"/>
    <w:rsid w:val="002567C8"/>
    <w:rsid w:val="002578D9"/>
    <w:rsid w:val="002579E9"/>
    <w:rsid w:val="00257AE8"/>
    <w:rsid w:val="00257E05"/>
    <w:rsid w:val="00260713"/>
    <w:rsid w:val="002612B2"/>
    <w:rsid w:val="00261AA9"/>
    <w:rsid w:val="00261CD5"/>
    <w:rsid w:val="00262514"/>
    <w:rsid w:val="00262A4C"/>
    <w:rsid w:val="00262EFF"/>
    <w:rsid w:val="0026380E"/>
    <w:rsid w:val="00263E2F"/>
    <w:rsid w:val="00263F76"/>
    <w:rsid w:val="002643AC"/>
    <w:rsid w:val="002644D4"/>
    <w:rsid w:val="00264AC4"/>
    <w:rsid w:val="0026597B"/>
    <w:rsid w:val="00266ECB"/>
    <w:rsid w:val="00267D77"/>
    <w:rsid w:val="002700A8"/>
    <w:rsid w:val="00270E05"/>
    <w:rsid w:val="00270EAA"/>
    <w:rsid w:val="00271408"/>
    <w:rsid w:val="00271690"/>
    <w:rsid w:val="002729A2"/>
    <w:rsid w:val="002729A4"/>
    <w:rsid w:val="00273447"/>
    <w:rsid w:val="00273509"/>
    <w:rsid w:val="00273753"/>
    <w:rsid w:val="00273A47"/>
    <w:rsid w:val="00274035"/>
    <w:rsid w:val="00274862"/>
    <w:rsid w:val="0027518E"/>
    <w:rsid w:val="00275B40"/>
    <w:rsid w:val="00276109"/>
    <w:rsid w:val="002763DF"/>
    <w:rsid w:val="00276790"/>
    <w:rsid w:val="00276F12"/>
    <w:rsid w:val="00276F73"/>
    <w:rsid w:val="0027785A"/>
    <w:rsid w:val="0028004F"/>
    <w:rsid w:val="00281987"/>
    <w:rsid w:val="00282213"/>
    <w:rsid w:val="002822ED"/>
    <w:rsid w:val="0028260A"/>
    <w:rsid w:val="00282A22"/>
    <w:rsid w:val="00284333"/>
    <w:rsid w:val="00284DF8"/>
    <w:rsid w:val="00285D59"/>
    <w:rsid w:val="00286333"/>
    <w:rsid w:val="00286365"/>
    <w:rsid w:val="00286408"/>
    <w:rsid w:val="00286959"/>
    <w:rsid w:val="00286B92"/>
    <w:rsid w:val="0028768C"/>
    <w:rsid w:val="00287CB5"/>
    <w:rsid w:val="00287E3D"/>
    <w:rsid w:val="0029015D"/>
    <w:rsid w:val="00290295"/>
    <w:rsid w:val="0029056F"/>
    <w:rsid w:val="00290B8C"/>
    <w:rsid w:val="00290C4E"/>
    <w:rsid w:val="00291238"/>
    <w:rsid w:val="00292020"/>
    <w:rsid w:val="00292591"/>
    <w:rsid w:val="002927D2"/>
    <w:rsid w:val="00294427"/>
    <w:rsid w:val="00295146"/>
    <w:rsid w:val="00295637"/>
    <w:rsid w:val="002960A1"/>
    <w:rsid w:val="0029750D"/>
    <w:rsid w:val="00297725"/>
    <w:rsid w:val="002A017C"/>
    <w:rsid w:val="002A0DBF"/>
    <w:rsid w:val="002A150E"/>
    <w:rsid w:val="002A1B5A"/>
    <w:rsid w:val="002A1DCF"/>
    <w:rsid w:val="002A275D"/>
    <w:rsid w:val="002A27AF"/>
    <w:rsid w:val="002A2976"/>
    <w:rsid w:val="002A2A38"/>
    <w:rsid w:val="002A415E"/>
    <w:rsid w:val="002A43B3"/>
    <w:rsid w:val="002A4907"/>
    <w:rsid w:val="002A4974"/>
    <w:rsid w:val="002A5583"/>
    <w:rsid w:val="002A7C5F"/>
    <w:rsid w:val="002B008C"/>
    <w:rsid w:val="002B045C"/>
    <w:rsid w:val="002B0A8B"/>
    <w:rsid w:val="002B15F5"/>
    <w:rsid w:val="002B2A8A"/>
    <w:rsid w:val="002B2B47"/>
    <w:rsid w:val="002B3D96"/>
    <w:rsid w:val="002B3EF8"/>
    <w:rsid w:val="002B48E8"/>
    <w:rsid w:val="002B49F5"/>
    <w:rsid w:val="002B6B8B"/>
    <w:rsid w:val="002B73A4"/>
    <w:rsid w:val="002C0899"/>
    <w:rsid w:val="002C0C0C"/>
    <w:rsid w:val="002C0ED9"/>
    <w:rsid w:val="002C0EED"/>
    <w:rsid w:val="002C1DE6"/>
    <w:rsid w:val="002C2574"/>
    <w:rsid w:val="002C266A"/>
    <w:rsid w:val="002C2823"/>
    <w:rsid w:val="002C2F91"/>
    <w:rsid w:val="002C33BA"/>
    <w:rsid w:val="002C3F31"/>
    <w:rsid w:val="002C40C3"/>
    <w:rsid w:val="002C5115"/>
    <w:rsid w:val="002C5580"/>
    <w:rsid w:val="002C5CDC"/>
    <w:rsid w:val="002C5F26"/>
    <w:rsid w:val="002C65E0"/>
    <w:rsid w:val="002C6D32"/>
    <w:rsid w:val="002C743F"/>
    <w:rsid w:val="002D06C9"/>
    <w:rsid w:val="002D0CEF"/>
    <w:rsid w:val="002D1FFD"/>
    <w:rsid w:val="002D34AD"/>
    <w:rsid w:val="002D3545"/>
    <w:rsid w:val="002D4112"/>
    <w:rsid w:val="002D49AA"/>
    <w:rsid w:val="002D5C6E"/>
    <w:rsid w:val="002D5E45"/>
    <w:rsid w:val="002D6352"/>
    <w:rsid w:val="002D63E3"/>
    <w:rsid w:val="002D6BCF"/>
    <w:rsid w:val="002D7116"/>
    <w:rsid w:val="002E0678"/>
    <w:rsid w:val="002E074E"/>
    <w:rsid w:val="002E07F2"/>
    <w:rsid w:val="002E0D70"/>
    <w:rsid w:val="002E12B0"/>
    <w:rsid w:val="002E2BD6"/>
    <w:rsid w:val="002E2E22"/>
    <w:rsid w:val="002E2E80"/>
    <w:rsid w:val="002E2F7B"/>
    <w:rsid w:val="002E3313"/>
    <w:rsid w:val="002E4109"/>
    <w:rsid w:val="002E4DC1"/>
    <w:rsid w:val="002E4F03"/>
    <w:rsid w:val="002E5EAF"/>
    <w:rsid w:val="002E6368"/>
    <w:rsid w:val="002E6A60"/>
    <w:rsid w:val="002E7094"/>
    <w:rsid w:val="002E7ECF"/>
    <w:rsid w:val="002F05CB"/>
    <w:rsid w:val="002F13DB"/>
    <w:rsid w:val="002F1885"/>
    <w:rsid w:val="002F1A14"/>
    <w:rsid w:val="002F1CF7"/>
    <w:rsid w:val="002F2A10"/>
    <w:rsid w:val="002F2DCF"/>
    <w:rsid w:val="002F46AA"/>
    <w:rsid w:val="002F5487"/>
    <w:rsid w:val="002F557C"/>
    <w:rsid w:val="002F5975"/>
    <w:rsid w:val="002F5C73"/>
    <w:rsid w:val="002F5E2D"/>
    <w:rsid w:val="002F5E70"/>
    <w:rsid w:val="002F6098"/>
    <w:rsid w:val="002F611B"/>
    <w:rsid w:val="002F6454"/>
    <w:rsid w:val="002F6745"/>
    <w:rsid w:val="002F67F5"/>
    <w:rsid w:val="002F6DA0"/>
    <w:rsid w:val="002F76B3"/>
    <w:rsid w:val="002F7775"/>
    <w:rsid w:val="002F7CDD"/>
    <w:rsid w:val="003006D2"/>
    <w:rsid w:val="00301131"/>
    <w:rsid w:val="0030163A"/>
    <w:rsid w:val="003025BE"/>
    <w:rsid w:val="00302C61"/>
    <w:rsid w:val="00303578"/>
    <w:rsid w:val="00303E48"/>
    <w:rsid w:val="00304A7E"/>
    <w:rsid w:val="00304E02"/>
    <w:rsid w:val="00304ED0"/>
    <w:rsid w:val="00305934"/>
    <w:rsid w:val="0030673F"/>
    <w:rsid w:val="003070A5"/>
    <w:rsid w:val="003072AD"/>
    <w:rsid w:val="003078AF"/>
    <w:rsid w:val="003114E0"/>
    <w:rsid w:val="0031214C"/>
    <w:rsid w:val="0031332B"/>
    <w:rsid w:val="00314DA7"/>
    <w:rsid w:val="003153EE"/>
    <w:rsid w:val="00316A9A"/>
    <w:rsid w:val="00316AFB"/>
    <w:rsid w:val="00316BDE"/>
    <w:rsid w:val="003175C4"/>
    <w:rsid w:val="003179EA"/>
    <w:rsid w:val="00317EDF"/>
    <w:rsid w:val="003206C8"/>
    <w:rsid w:val="00320CD0"/>
    <w:rsid w:val="00320F36"/>
    <w:rsid w:val="00321C3D"/>
    <w:rsid w:val="00322598"/>
    <w:rsid w:val="00322665"/>
    <w:rsid w:val="00323647"/>
    <w:rsid w:val="00324562"/>
    <w:rsid w:val="00324A2D"/>
    <w:rsid w:val="00324BDE"/>
    <w:rsid w:val="00325600"/>
    <w:rsid w:val="00325B47"/>
    <w:rsid w:val="00327882"/>
    <w:rsid w:val="00331D7B"/>
    <w:rsid w:val="003328E0"/>
    <w:rsid w:val="00332EA0"/>
    <w:rsid w:val="003331C8"/>
    <w:rsid w:val="00333772"/>
    <w:rsid w:val="00334392"/>
    <w:rsid w:val="0033444D"/>
    <w:rsid w:val="00335709"/>
    <w:rsid w:val="00336D8C"/>
    <w:rsid w:val="003370D0"/>
    <w:rsid w:val="00337250"/>
    <w:rsid w:val="00337A1C"/>
    <w:rsid w:val="00340C23"/>
    <w:rsid w:val="00340CAC"/>
    <w:rsid w:val="0034152C"/>
    <w:rsid w:val="00342267"/>
    <w:rsid w:val="00342DDA"/>
    <w:rsid w:val="00343A11"/>
    <w:rsid w:val="00343B98"/>
    <w:rsid w:val="00345707"/>
    <w:rsid w:val="00345F39"/>
    <w:rsid w:val="0034610E"/>
    <w:rsid w:val="003468AE"/>
    <w:rsid w:val="00346B8D"/>
    <w:rsid w:val="00346EE6"/>
    <w:rsid w:val="00347746"/>
    <w:rsid w:val="0035036C"/>
    <w:rsid w:val="003505DE"/>
    <w:rsid w:val="003506F6"/>
    <w:rsid w:val="00351886"/>
    <w:rsid w:val="00352054"/>
    <w:rsid w:val="003522B1"/>
    <w:rsid w:val="00352FA1"/>
    <w:rsid w:val="00352FAE"/>
    <w:rsid w:val="0035310A"/>
    <w:rsid w:val="003532D5"/>
    <w:rsid w:val="00353316"/>
    <w:rsid w:val="00353489"/>
    <w:rsid w:val="00353EDE"/>
    <w:rsid w:val="00353FA5"/>
    <w:rsid w:val="00354E0B"/>
    <w:rsid w:val="00355CC4"/>
    <w:rsid w:val="00355DCD"/>
    <w:rsid w:val="00356168"/>
    <w:rsid w:val="00356468"/>
    <w:rsid w:val="00356720"/>
    <w:rsid w:val="003568F9"/>
    <w:rsid w:val="00356B97"/>
    <w:rsid w:val="00356E56"/>
    <w:rsid w:val="00356F85"/>
    <w:rsid w:val="00357078"/>
    <w:rsid w:val="00360171"/>
    <w:rsid w:val="00360272"/>
    <w:rsid w:val="003602B4"/>
    <w:rsid w:val="003603BA"/>
    <w:rsid w:val="003605AE"/>
    <w:rsid w:val="0036075E"/>
    <w:rsid w:val="003608ED"/>
    <w:rsid w:val="003614CD"/>
    <w:rsid w:val="00361C07"/>
    <w:rsid w:val="00362259"/>
    <w:rsid w:val="00362D48"/>
    <w:rsid w:val="003634C1"/>
    <w:rsid w:val="00363C68"/>
    <w:rsid w:val="00363EFF"/>
    <w:rsid w:val="00364892"/>
    <w:rsid w:val="003648C2"/>
    <w:rsid w:val="00364956"/>
    <w:rsid w:val="00364D59"/>
    <w:rsid w:val="00366080"/>
    <w:rsid w:val="0036689D"/>
    <w:rsid w:val="00366A78"/>
    <w:rsid w:val="00367884"/>
    <w:rsid w:val="00367E51"/>
    <w:rsid w:val="003705B4"/>
    <w:rsid w:val="00370887"/>
    <w:rsid w:val="00371289"/>
    <w:rsid w:val="0037180E"/>
    <w:rsid w:val="00371D5D"/>
    <w:rsid w:val="00372820"/>
    <w:rsid w:val="003730B2"/>
    <w:rsid w:val="003732BF"/>
    <w:rsid w:val="00373A1C"/>
    <w:rsid w:val="00373F5F"/>
    <w:rsid w:val="00374E66"/>
    <w:rsid w:val="00376018"/>
    <w:rsid w:val="00376F04"/>
    <w:rsid w:val="003774A5"/>
    <w:rsid w:val="0038078F"/>
    <w:rsid w:val="00380F53"/>
    <w:rsid w:val="003815D6"/>
    <w:rsid w:val="00382152"/>
    <w:rsid w:val="00382AC0"/>
    <w:rsid w:val="00382F9B"/>
    <w:rsid w:val="0038313D"/>
    <w:rsid w:val="003832DC"/>
    <w:rsid w:val="00383B2E"/>
    <w:rsid w:val="003846FA"/>
    <w:rsid w:val="00384B8E"/>
    <w:rsid w:val="00386641"/>
    <w:rsid w:val="00387104"/>
    <w:rsid w:val="003873A3"/>
    <w:rsid w:val="00390C30"/>
    <w:rsid w:val="00391474"/>
    <w:rsid w:val="00391578"/>
    <w:rsid w:val="003915C5"/>
    <w:rsid w:val="003917CE"/>
    <w:rsid w:val="003919B6"/>
    <w:rsid w:val="0039280B"/>
    <w:rsid w:val="003929A9"/>
    <w:rsid w:val="00392F94"/>
    <w:rsid w:val="003945D3"/>
    <w:rsid w:val="00394A9A"/>
    <w:rsid w:val="00394D9D"/>
    <w:rsid w:val="003960B8"/>
    <w:rsid w:val="003974CF"/>
    <w:rsid w:val="003A03EB"/>
    <w:rsid w:val="003A06C6"/>
    <w:rsid w:val="003A0F67"/>
    <w:rsid w:val="003A15CB"/>
    <w:rsid w:val="003A18B4"/>
    <w:rsid w:val="003A1E7F"/>
    <w:rsid w:val="003A22D6"/>
    <w:rsid w:val="003A2561"/>
    <w:rsid w:val="003A2B5F"/>
    <w:rsid w:val="003A4246"/>
    <w:rsid w:val="003A4F2B"/>
    <w:rsid w:val="003A538E"/>
    <w:rsid w:val="003A58FD"/>
    <w:rsid w:val="003A5D8C"/>
    <w:rsid w:val="003A6371"/>
    <w:rsid w:val="003A6DD2"/>
    <w:rsid w:val="003A71C3"/>
    <w:rsid w:val="003A71C4"/>
    <w:rsid w:val="003A7643"/>
    <w:rsid w:val="003A7818"/>
    <w:rsid w:val="003A7EE7"/>
    <w:rsid w:val="003B07AF"/>
    <w:rsid w:val="003B0B8C"/>
    <w:rsid w:val="003B0F06"/>
    <w:rsid w:val="003B106F"/>
    <w:rsid w:val="003B1621"/>
    <w:rsid w:val="003B19AB"/>
    <w:rsid w:val="003B1B0E"/>
    <w:rsid w:val="003B1B72"/>
    <w:rsid w:val="003B1C1B"/>
    <w:rsid w:val="003B20B3"/>
    <w:rsid w:val="003B251A"/>
    <w:rsid w:val="003B27A0"/>
    <w:rsid w:val="003B3405"/>
    <w:rsid w:val="003B3486"/>
    <w:rsid w:val="003B3EE3"/>
    <w:rsid w:val="003B4F5B"/>
    <w:rsid w:val="003B574B"/>
    <w:rsid w:val="003B6141"/>
    <w:rsid w:val="003B6754"/>
    <w:rsid w:val="003B71FD"/>
    <w:rsid w:val="003C0C25"/>
    <w:rsid w:val="003C0C69"/>
    <w:rsid w:val="003C1094"/>
    <w:rsid w:val="003C10F3"/>
    <w:rsid w:val="003C1B3F"/>
    <w:rsid w:val="003C21A4"/>
    <w:rsid w:val="003C21B6"/>
    <w:rsid w:val="003C27B7"/>
    <w:rsid w:val="003C2F09"/>
    <w:rsid w:val="003C5C31"/>
    <w:rsid w:val="003C6A34"/>
    <w:rsid w:val="003C783F"/>
    <w:rsid w:val="003D01AB"/>
    <w:rsid w:val="003D0412"/>
    <w:rsid w:val="003D1598"/>
    <w:rsid w:val="003D2527"/>
    <w:rsid w:val="003D28D0"/>
    <w:rsid w:val="003D2DF0"/>
    <w:rsid w:val="003D33E3"/>
    <w:rsid w:val="003D347D"/>
    <w:rsid w:val="003D3612"/>
    <w:rsid w:val="003D3CBA"/>
    <w:rsid w:val="003D483F"/>
    <w:rsid w:val="003D53B3"/>
    <w:rsid w:val="003D59A4"/>
    <w:rsid w:val="003D5D8A"/>
    <w:rsid w:val="003D60DC"/>
    <w:rsid w:val="003D72D1"/>
    <w:rsid w:val="003D7D06"/>
    <w:rsid w:val="003D7F3F"/>
    <w:rsid w:val="003E173C"/>
    <w:rsid w:val="003E1D95"/>
    <w:rsid w:val="003E349A"/>
    <w:rsid w:val="003E34F3"/>
    <w:rsid w:val="003E38F4"/>
    <w:rsid w:val="003E391D"/>
    <w:rsid w:val="003E590B"/>
    <w:rsid w:val="003E5984"/>
    <w:rsid w:val="003E67E4"/>
    <w:rsid w:val="003E7601"/>
    <w:rsid w:val="003E7A29"/>
    <w:rsid w:val="003F0895"/>
    <w:rsid w:val="003F1114"/>
    <w:rsid w:val="003F1374"/>
    <w:rsid w:val="003F1DF9"/>
    <w:rsid w:val="003F2652"/>
    <w:rsid w:val="003F2719"/>
    <w:rsid w:val="003F3244"/>
    <w:rsid w:val="003F34C4"/>
    <w:rsid w:val="003F36AA"/>
    <w:rsid w:val="003F3D59"/>
    <w:rsid w:val="003F4C4E"/>
    <w:rsid w:val="003F5943"/>
    <w:rsid w:val="003F5E56"/>
    <w:rsid w:val="003F6834"/>
    <w:rsid w:val="003F69DD"/>
    <w:rsid w:val="003F7502"/>
    <w:rsid w:val="003F7CAE"/>
    <w:rsid w:val="003F7FE5"/>
    <w:rsid w:val="004004D9"/>
    <w:rsid w:val="00400D0D"/>
    <w:rsid w:val="00400D8B"/>
    <w:rsid w:val="00400E8F"/>
    <w:rsid w:val="00401152"/>
    <w:rsid w:val="004013DA"/>
    <w:rsid w:val="004018CA"/>
    <w:rsid w:val="004018DE"/>
    <w:rsid w:val="00402047"/>
    <w:rsid w:val="00402899"/>
    <w:rsid w:val="00402EB4"/>
    <w:rsid w:val="00402FCB"/>
    <w:rsid w:val="004035DA"/>
    <w:rsid w:val="0040428D"/>
    <w:rsid w:val="004048B2"/>
    <w:rsid w:val="00404989"/>
    <w:rsid w:val="00405085"/>
    <w:rsid w:val="0040548F"/>
    <w:rsid w:val="00405688"/>
    <w:rsid w:val="004064B5"/>
    <w:rsid w:val="0040704E"/>
    <w:rsid w:val="004079E5"/>
    <w:rsid w:val="004102EE"/>
    <w:rsid w:val="00411165"/>
    <w:rsid w:val="0041137A"/>
    <w:rsid w:val="00411A52"/>
    <w:rsid w:val="004120B1"/>
    <w:rsid w:val="00412617"/>
    <w:rsid w:val="00412FFF"/>
    <w:rsid w:val="004131A7"/>
    <w:rsid w:val="004136DA"/>
    <w:rsid w:val="00413B71"/>
    <w:rsid w:val="00413F96"/>
    <w:rsid w:val="00415BD4"/>
    <w:rsid w:val="00415CBD"/>
    <w:rsid w:val="00415F61"/>
    <w:rsid w:val="00416025"/>
    <w:rsid w:val="004160A7"/>
    <w:rsid w:val="0041619A"/>
    <w:rsid w:val="00416592"/>
    <w:rsid w:val="00416643"/>
    <w:rsid w:val="0041740E"/>
    <w:rsid w:val="0041780E"/>
    <w:rsid w:val="00417813"/>
    <w:rsid w:val="004204AC"/>
    <w:rsid w:val="004215B2"/>
    <w:rsid w:val="00423141"/>
    <w:rsid w:val="004233E7"/>
    <w:rsid w:val="00423626"/>
    <w:rsid w:val="00424062"/>
    <w:rsid w:val="00424E24"/>
    <w:rsid w:val="00425BCF"/>
    <w:rsid w:val="00425EA0"/>
    <w:rsid w:val="00426018"/>
    <w:rsid w:val="00426242"/>
    <w:rsid w:val="00426BFE"/>
    <w:rsid w:val="00426F78"/>
    <w:rsid w:val="0042721D"/>
    <w:rsid w:val="00427388"/>
    <w:rsid w:val="00427547"/>
    <w:rsid w:val="00427D96"/>
    <w:rsid w:val="00430358"/>
    <w:rsid w:val="004306BC"/>
    <w:rsid w:val="00430723"/>
    <w:rsid w:val="00430B1F"/>
    <w:rsid w:val="00430B48"/>
    <w:rsid w:val="00431989"/>
    <w:rsid w:val="00432458"/>
    <w:rsid w:val="0043274E"/>
    <w:rsid w:val="00432C4E"/>
    <w:rsid w:val="00432DEC"/>
    <w:rsid w:val="00432EEE"/>
    <w:rsid w:val="00432EF2"/>
    <w:rsid w:val="00433379"/>
    <w:rsid w:val="00433BFD"/>
    <w:rsid w:val="004340B7"/>
    <w:rsid w:val="004342FD"/>
    <w:rsid w:val="00434C55"/>
    <w:rsid w:val="0043503B"/>
    <w:rsid w:val="004352AA"/>
    <w:rsid w:val="004355F5"/>
    <w:rsid w:val="00435C9E"/>
    <w:rsid w:val="00435D76"/>
    <w:rsid w:val="0043731F"/>
    <w:rsid w:val="004373E9"/>
    <w:rsid w:val="0043797B"/>
    <w:rsid w:val="00437E1B"/>
    <w:rsid w:val="00440941"/>
    <w:rsid w:val="00440D09"/>
    <w:rsid w:val="00440F3F"/>
    <w:rsid w:val="00440FEE"/>
    <w:rsid w:val="0044234F"/>
    <w:rsid w:val="00442820"/>
    <w:rsid w:val="00442AE0"/>
    <w:rsid w:val="00443900"/>
    <w:rsid w:val="004439FC"/>
    <w:rsid w:val="00444294"/>
    <w:rsid w:val="00444A04"/>
    <w:rsid w:val="00444BA7"/>
    <w:rsid w:val="00444DA6"/>
    <w:rsid w:val="00445BA5"/>
    <w:rsid w:val="00446546"/>
    <w:rsid w:val="00446A3C"/>
    <w:rsid w:val="00446B23"/>
    <w:rsid w:val="00446E3B"/>
    <w:rsid w:val="00446F87"/>
    <w:rsid w:val="00447DBE"/>
    <w:rsid w:val="004500DA"/>
    <w:rsid w:val="00451296"/>
    <w:rsid w:val="00451AB3"/>
    <w:rsid w:val="00452A96"/>
    <w:rsid w:val="00452E59"/>
    <w:rsid w:val="0045455B"/>
    <w:rsid w:val="00454706"/>
    <w:rsid w:val="00454BD6"/>
    <w:rsid w:val="00454DC0"/>
    <w:rsid w:val="00454FF2"/>
    <w:rsid w:val="00455365"/>
    <w:rsid w:val="004555DE"/>
    <w:rsid w:val="00456518"/>
    <w:rsid w:val="00457036"/>
    <w:rsid w:val="004613F9"/>
    <w:rsid w:val="004614BF"/>
    <w:rsid w:val="0046177A"/>
    <w:rsid w:val="00461EEF"/>
    <w:rsid w:val="00462EAA"/>
    <w:rsid w:val="004633B1"/>
    <w:rsid w:val="004638E5"/>
    <w:rsid w:val="004640D7"/>
    <w:rsid w:val="004659D1"/>
    <w:rsid w:val="0046713F"/>
    <w:rsid w:val="00467219"/>
    <w:rsid w:val="00467A7E"/>
    <w:rsid w:val="00467BD1"/>
    <w:rsid w:val="004707AB"/>
    <w:rsid w:val="004710A4"/>
    <w:rsid w:val="004715AD"/>
    <w:rsid w:val="00471A90"/>
    <w:rsid w:val="00472350"/>
    <w:rsid w:val="00472644"/>
    <w:rsid w:val="00472E7A"/>
    <w:rsid w:val="00472E9A"/>
    <w:rsid w:val="00472FE6"/>
    <w:rsid w:val="00473253"/>
    <w:rsid w:val="0047445B"/>
    <w:rsid w:val="00480036"/>
    <w:rsid w:val="00480D05"/>
    <w:rsid w:val="00482205"/>
    <w:rsid w:val="004828F0"/>
    <w:rsid w:val="00484AB3"/>
    <w:rsid w:val="004857ED"/>
    <w:rsid w:val="004861E7"/>
    <w:rsid w:val="00486A85"/>
    <w:rsid w:val="00486D07"/>
    <w:rsid w:val="00486E73"/>
    <w:rsid w:val="00486E77"/>
    <w:rsid w:val="004903DA"/>
    <w:rsid w:val="0049150B"/>
    <w:rsid w:val="00491625"/>
    <w:rsid w:val="00491CE1"/>
    <w:rsid w:val="00492B52"/>
    <w:rsid w:val="00492B5D"/>
    <w:rsid w:val="00493392"/>
    <w:rsid w:val="00495B4E"/>
    <w:rsid w:val="00496788"/>
    <w:rsid w:val="004A06B3"/>
    <w:rsid w:val="004A1348"/>
    <w:rsid w:val="004A1B27"/>
    <w:rsid w:val="004A2EE8"/>
    <w:rsid w:val="004A3449"/>
    <w:rsid w:val="004A3452"/>
    <w:rsid w:val="004A3B0B"/>
    <w:rsid w:val="004A3C03"/>
    <w:rsid w:val="004A42F4"/>
    <w:rsid w:val="004A4F06"/>
    <w:rsid w:val="004A5462"/>
    <w:rsid w:val="004A55DF"/>
    <w:rsid w:val="004A5631"/>
    <w:rsid w:val="004A6FAD"/>
    <w:rsid w:val="004A713F"/>
    <w:rsid w:val="004A7874"/>
    <w:rsid w:val="004B1299"/>
    <w:rsid w:val="004B2D18"/>
    <w:rsid w:val="004B3550"/>
    <w:rsid w:val="004B3E31"/>
    <w:rsid w:val="004B3E6D"/>
    <w:rsid w:val="004B456C"/>
    <w:rsid w:val="004B46BF"/>
    <w:rsid w:val="004B4BA4"/>
    <w:rsid w:val="004B4EA6"/>
    <w:rsid w:val="004B546B"/>
    <w:rsid w:val="004B59C1"/>
    <w:rsid w:val="004B5F54"/>
    <w:rsid w:val="004B616D"/>
    <w:rsid w:val="004B7136"/>
    <w:rsid w:val="004B7447"/>
    <w:rsid w:val="004B7643"/>
    <w:rsid w:val="004B7CC1"/>
    <w:rsid w:val="004C03BE"/>
    <w:rsid w:val="004C0BB8"/>
    <w:rsid w:val="004C18A7"/>
    <w:rsid w:val="004C18C8"/>
    <w:rsid w:val="004C1B0C"/>
    <w:rsid w:val="004C1CE2"/>
    <w:rsid w:val="004C1EBE"/>
    <w:rsid w:val="004C20A7"/>
    <w:rsid w:val="004C2838"/>
    <w:rsid w:val="004C2D4E"/>
    <w:rsid w:val="004C3C57"/>
    <w:rsid w:val="004C423A"/>
    <w:rsid w:val="004C435B"/>
    <w:rsid w:val="004C5386"/>
    <w:rsid w:val="004C552E"/>
    <w:rsid w:val="004C5615"/>
    <w:rsid w:val="004C56A5"/>
    <w:rsid w:val="004C56DF"/>
    <w:rsid w:val="004C572B"/>
    <w:rsid w:val="004C5E51"/>
    <w:rsid w:val="004C651B"/>
    <w:rsid w:val="004C67FF"/>
    <w:rsid w:val="004C68F4"/>
    <w:rsid w:val="004C6C7F"/>
    <w:rsid w:val="004C6FC8"/>
    <w:rsid w:val="004C70A3"/>
    <w:rsid w:val="004C733F"/>
    <w:rsid w:val="004C772D"/>
    <w:rsid w:val="004C7F64"/>
    <w:rsid w:val="004D061E"/>
    <w:rsid w:val="004D0A4A"/>
    <w:rsid w:val="004D13F9"/>
    <w:rsid w:val="004D2688"/>
    <w:rsid w:val="004D2BE5"/>
    <w:rsid w:val="004D3253"/>
    <w:rsid w:val="004D3D91"/>
    <w:rsid w:val="004D51BB"/>
    <w:rsid w:val="004D57C4"/>
    <w:rsid w:val="004D6263"/>
    <w:rsid w:val="004D65B0"/>
    <w:rsid w:val="004D6881"/>
    <w:rsid w:val="004D6A18"/>
    <w:rsid w:val="004D7222"/>
    <w:rsid w:val="004E10A0"/>
    <w:rsid w:val="004E1A34"/>
    <w:rsid w:val="004E2580"/>
    <w:rsid w:val="004E2DA6"/>
    <w:rsid w:val="004E3883"/>
    <w:rsid w:val="004E4A61"/>
    <w:rsid w:val="004E4D75"/>
    <w:rsid w:val="004E501E"/>
    <w:rsid w:val="004E60BD"/>
    <w:rsid w:val="004E615E"/>
    <w:rsid w:val="004E6DFE"/>
    <w:rsid w:val="004F06BD"/>
    <w:rsid w:val="004F073D"/>
    <w:rsid w:val="004F0A03"/>
    <w:rsid w:val="004F110D"/>
    <w:rsid w:val="004F27E7"/>
    <w:rsid w:val="004F2CBB"/>
    <w:rsid w:val="004F2CC5"/>
    <w:rsid w:val="004F31FB"/>
    <w:rsid w:val="004F376E"/>
    <w:rsid w:val="004F3CF3"/>
    <w:rsid w:val="004F3D1E"/>
    <w:rsid w:val="004F4CA5"/>
    <w:rsid w:val="004F4CCE"/>
    <w:rsid w:val="004F54AE"/>
    <w:rsid w:val="004F555A"/>
    <w:rsid w:val="004F6FFF"/>
    <w:rsid w:val="004F7719"/>
    <w:rsid w:val="004F7EEC"/>
    <w:rsid w:val="005003DF"/>
    <w:rsid w:val="00500F85"/>
    <w:rsid w:val="005021D1"/>
    <w:rsid w:val="00503F4F"/>
    <w:rsid w:val="0050551D"/>
    <w:rsid w:val="005056D3"/>
    <w:rsid w:val="00505766"/>
    <w:rsid w:val="00505825"/>
    <w:rsid w:val="0050611E"/>
    <w:rsid w:val="00506829"/>
    <w:rsid w:val="005074C7"/>
    <w:rsid w:val="00507BC7"/>
    <w:rsid w:val="00510505"/>
    <w:rsid w:val="005108C8"/>
    <w:rsid w:val="00511075"/>
    <w:rsid w:val="00511140"/>
    <w:rsid w:val="0051135A"/>
    <w:rsid w:val="00512342"/>
    <w:rsid w:val="0051279B"/>
    <w:rsid w:val="00512808"/>
    <w:rsid w:val="00512F72"/>
    <w:rsid w:val="00514E32"/>
    <w:rsid w:val="00516143"/>
    <w:rsid w:val="00516CC7"/>
    <w:rsid w:val="00516E6F"/>
    <w:rsid w:val="0051764C"/>
    <w:rsid w:val="00517F24"/>
    <w:rsid w:val="00520881"/>
    <w:rsid w:val="00520E21"/>
    <w:rsid w:val="0052153E"/>
    <w:rsid w:val="00521D07"/>
    <w:rsid w:val="0052236F"/>
    <w:rsid w:val="00522475"/>
    <w:rsid w:val="005230EC"/>
    <w:rsid w:val="00523391"/>
    <w:rsid w:val="00523D0B"/>
    <w:rsid w:val="00524462"/>
    <w:rsid w:val="005244BF"/>
    <w:rsid w:val="0052587D"/>
    <w:rsid w:val="00525AB2"/>
    <w:rsid w:val="00525E7F"/>
    <w:rsid w:val="0052606D"/>
    <w:rsid w:val="00527103"/>
    <w:rsid w:val="005302B4"/>
    <w:rsid w:val="00530CFA"/>
    <w:rsid w:val="0053120F"/>
    <w:rsid w:val="00531338"/>
    <w:rsid w:val="00531A93"/>
    <w:rsid w:val="00532389"/>
    <w:rsid w:val="00532E12"/>
    <w:rsid w:val="00533954"/>
    <w:rsid w:val="00533CC7"/>
    <w:rsid w:val="0053683B"/>
    <w:rsid w:val="00536B25"/>
    <w:rsid w:val="00536F26"/>
    <w:rsid w:val="00537317"/>
    <w:rsid w:val="005376DE"/>
    <w:rsid w:val="005401A8"/>
    <w:rsid w:val="00541700"/>
    <w:rsid w:val="00541EDE"/>
    <w:rsid w:val="00542089"/>
    <w:rsid w:val="00542857"/>
    <w:rsid w:val="00542A0D"/>
    <w:rsid w:val="0054346A"/>
    <w:rsid w:val="00543A67"/>
    <w:rsid w:val="005444F5"/>
    <w:rsid w:val="00544714"/>
    <w:rsid w:val="00544930"/>
    <w:rsid w:val="00544A7E"/>
    <w:rsid w:val="00544E22"/>
    <w:rsid w:val="00545123"/>
    <w:rsid w:val="00545A70"/>
    <w:rsid w:val="00545F35"/>
    <w:rsid w:val="00545F36"/>
    <w:rsid w:val="00546698"/>
    <w:rsid w:val="00546A97"/>
    <w:rsid w:val="00546D29"/>
    <w:rsid w:val="0055083E"/>
    <w:rsid w:val="00550BD6"/>
    <w:rsid w:val="00551004"/>
    <w:rsid w:val="005516E7"/>
    <w:rsid w:val="005518D7"/>
    <w:rsid w:val="00551B40"/>
    <w:rsid w:val="005524F0"/>
    <w:rsid w:val="00552E66"/>
    <w:rsid w:val="00552F1C"/>
    <w:rsid w:val="00553017"/>
    <w:rsid w:val="005531DC"/>
    <w:rsid w:val="005533AD"/>
    <w:rsid w:val="0055387A"/>
    <w:rsid w:val="0055591B"/>
    <w:rsid w:val="00556A27"/>
    <w:rsid w:val="00556B01"/>
    <w:rsid w:val="00556D96"/>
    <w:rsid w:val="00557AD5"/>
    <w:rsid w:val="0056032F"/>
    <w:rsid w:val="0056040C"/>
    <w:rsid w:val="00560959"/>
    <w:rsid w:val="00560B7A"/>
    <w:rsid w:val="00560F89"/>
    <w:rsid w:val="00561106"/>
    <w:rsid w:val="005618B9"/>
    <w:rsid w:val="005619CC"/>
    <w:rsid w:val="00561F5D"/>
    <w:rsid w:val="00562525"/>
    <w:rsid w:val="0056304A"/>
    <w:rsid w:val="00563A57"/>
    <w:rsid w:val="00564B7D"/>
    <w:rsid w:val="00566B27"/>
    <w:rsid w:val="005676D1"/>
    <w:rsid w:val="00567DDB"/>
    <w:rsid w:val="00570B0E"/>
    <w:rsid w:val="00570D3F"/>
    <w:rsid w:val="00571281"/>
    <w:rsid w:val="00571365"/>
    <w:rsid w:val="005716A8"/>
    <w:rsid w:val="00572076"/>
    <w:rsid w:val="00572FDA"/>
    <w:rsid w:val="0057380E"/>
    <w:rsid w:val="00574AF8"/>
    <w:rsid w:val="00574ECE"/>
    <w:rsid w:val="005751DE"/>
    <w:rsid w:val="00576530"/>
    <w:rsid w:val="00576CCB"/>
    <w:rsid w:val="00580233"/>
    <w:rsid w:val="00580357"/>
    <w:rsid w:val="00580958"/>
    <w:rsid w:val="00581175"/>
    <w:rsid w:val="00581D0A"/>
    <w:rsid w:val="00582027"/>
    <w:rsid w:val="005835D4"/>
    <w:rsid w:val="00583CDA"/>
    <w:rsid w:val="00583F54"/>
    <w:rsid w:val="00584389"/>
    <w:rsid w:val="00584466"/>
    <w:rsid w:val="00584836"/>
    <w:rsid w:val="00584975"/>
    <w:rsid w:val="00585388"/>
    <w:rsid w:val="0058569E"/>
    <w:rsid w:val="00586266"/>
    <w:rsid w:val="00586575"/>
    <w:rsid w:val="005866E5"/>
    <w:rsid w:val="00586C03"/>
    <w:rsid w:val="00587F60"/>
    <w:rsid w:val="005907ED"/>
    <w:rsid w:val="00590CF9"/>
    <w:rsid w:val="00590DBD"/>
    <w:rsid w:val="005913F1"/>
    <w:rsid w:val="00591EAE"/>
    <w:rsid w:val="00593BC6"/>
    <w:rsid w:val="005940DF"/>
    <w:rsid w:val="00594102"/>
    <w:rsid w:val="00594A0F"/>
    <w:rsid w:val="00594AED"/>
    <w:rsid w:val="00594F81"/>
    <w:rsid w:val="005956CA"/>
    <w:rsid w:val="00596BEF"/>
    <w:rsid w:val="00596DF3"/>
    <w:rsid w:val="00596FB4"/>
    <w:rsid w:val="0059700D"/>
    <w:rsid w:val="00597210"/>
    <w:rsid w:val="005974BE"/>
    <w:rsid w:val="005978C1"/>
    <w:rsid w:val="00597C2A"/>
    <w:rsid w:val="005A0254"/>
    <w:rsid w:val="005A13CE"/>
    <w:rsid w:val="005A17E5"/>
    <w:rsid w:val="005A2282"/>
    <w:rsid w:val="005A367E"/>
    <w:rsid w:val="005A39A8"/>
    <w:rsid w:val="005A45E7"/>
    <w:rsid w:val="005A5274"/>
    <w:rsid w:val="005A5839"/>
    <w:rsid w:val="005A652C"/>
    <w:rsid w:val="005A6747"/>
    <w:rsid w:val="005A6951"/>
    <w:rsid w:val="005A73F9"/>
    <w:rsid w:val="005A78CE"/>
    <w:rsid w:val="005B08B8"/>
    <w:rsid w:val="005B17B1"/>
    <w:rsid w:val="005B28B7"/>
    <w:rsid w:val="005B2AE3"/>
    <w:rsid w:val="005B3007"/>
    <w:rsid w:val="005B3E57"/>
    <w:rsid w:val="005B42FA"/>
    <w:rsid w:val="005B4D3A"/>
    <w:rsid w:val="005B52C5"/>
    <w:rsid w:val="005B5A60"/>
    <w:rsid w:val="005B6466"/>
    <w:rsid w:val="005B6D7D"/>
    <w:rsid w:val="005B7840"/>
    <w:rsid w:val="005B7E30"/>
    <w:rsid w:val="005B7EB6"/>
    <w:rsid w:val="005C0DE6"/>
    <w:rsid w:val="005C1927"/>
    <w:rsid w:val="005C2FAC"/>
    <w:rsid w:val="005C3334"/>
    <w:rsid w:val="005C3853"/>
    <w:rsid w:val="005C3A1D"/>
    <w:rsid w:val="005C3FF2"/>
    <w:rsid w:val="005C4111"/>
    <w:rsid w:val="005C4ACE"/>
    <w:rsid w:val="005C4B43"/>
    <w:rsid w:val="005C54B3"/>
    <w:rsid w:val="005C6316"/>
    <w:rsid w:val="005C635D"/>
    <w:rsid w:val="005C6CD7"/>
    <w:rsid w:val="005C6D17"/>
    <w:rsid w:val="005C7446"/>
    <w:rsid w:val="005C7489"/>
    <w:rsid w:val="005C74BF"/>
    <w:rsid w:val="005C7737"/>
    <w:rsid w:val="005C78CD"/>
    <w:rsid w:val="005D0828"/>
    <w:rsid w:val="005D2C7F"/>
    <w:rsid w:val="005D365F"/>
    <w:rsid w:val="005D3AFD"/>
    <w:rsid w:val="005D3E40"/>
    <w:rsid w:val="005D4A32"/>
    <w:rsid w:val="005D5B33"/>
    <w:rsid w:val="005D6862"/>
    <w:rsid w:val="005D6A6F"/>
    <w:rsid w:val="005D6AAD"/>
    <w:rsid w:val="005D7303"/>
    <w:rsid w:val="005D7341"/>
    <w:rsid w:val="005D7ADE"/>
    <w:rsid w:val="005E00E5"/>
    <w:rsid w:val="005E1905"/>
    <w:rsid w:val="005E1A57"/>
    <w:rsid w:val="005E1D61"/>
    <w:rsid w:val="005E208A"/>
    <w:rsid w:val="005E27B4"/>
    <w:rsid w:val="005E29E6"/>
    <w:rsid w:val="005E2A72"/>
    <w:rsid w:val="005E381E"/>
    <w:rsid w:val="005E3B7D"/>
    <w:rsid w:val="005E3C84"/>
    <w:rsid w:val="005E40BF"/>
    <w:rsid w:val="005E4247"/>
    <w:rsid w:val="005E48F9"/>
    <w:rsid w:val="005E6688"/>
    <w:rsid w:val="005E73C6"/>
    <w:rsid w:val="005E7FDF"/>
    <w:rsid w:val="005F0F36"/>
    <w:rsid w:val="005F1763"/>
    <w:rsid w:val="005F3D35"/>
    <w:rsid w:val="005F3D8C"/>
    <w:rsid w:val="005F4338"/>
    <w:rsid w:val="005F4863"/>
    <w:rsid w:val="005F58FD"/>
    <w:rsid w:val="005F60B7"/>
    <w:rsid w:val="005F6607"/>
    <w:rsid w:val="005F6E79"/>
    <w:rsid w:val="005F6EA5"/>
    <w:rsid w:val="00600207"/>
    <w:rsid w:val="0060053B"/>
    <w:rsid w:val="006007F7"/>
    <w:rsid w:val="0060082D"/>
    <w:rsid w:val="006009AB"/>
    <w:rsid w:val="00600A29"/>
    <w:rsid w:val="00601E5E"/>
    <w:rsid w:val="00602185"/>
    <w:rsid w:val="00602E03"/>
    <w:rsid w:val="00603149"/>
    <w:rsid w:val="00604129"/>
    <w:rsid w:val="00605143"/>
    <w:rsid w:val="00606308"/>
    <w:rsid w:val="0060663F"/>
    <w:rsid w:val="00607FC7"/>
    <w:rsid w:val="006112E4"/>
    <w:rsid w:val="006115F9"/>
    <w:rsid w:val="00611E40"/>
    <w:rsid w:val="00611E7D"/>
    <w:rsid w:val="00612032"/>
    <w:rsid w:val="00613B5F"/>
    <w:rsid w:val="00614460"/>
    <w:rsid w:val="00614703"/>
    <w:rsid w:val="006154FC"/>
    <w:rsid w:val="00615E0E"/>
    <w:rsid w:val="006166E3"/>
    <w:rsid w:val="0061678C"/>
    <w:rsid w:val="00616912"/>
    <w:rsid w:val="00616C5A"/>
    <w:rsid w:val="00616C6A"/>
    <w:rsid w:val="00617894"/>
    <w:rsid w:val="0061790F"/>
    <w:rsid w:val="00617FA1"/>
    <w:rsid w:val="00620AE4"/>
    <w:rsid w:val="00620F85"/>
    <w:rsid w:val="006210A5"/>
    <w:rsid w:val="00621255"/>
    <w:rsid w:val="00621534"/>
    <w:rsid w:val="006215A5"/>
    <w:rsid w:val="006225BB"/>
    <w:rsid w:val="00623196"/>
    <w:rsid w:val="00624FC4"/>
    <w:rsid w:val="00625DC5"/>
    <w:rsid w:val="006262C2"/>
    <w:rsid w:val="00626719"/>
    <w:rsid w:val="00626D18"/>
    <w:rsid w:val="00626E4D"/>
    <w:rsid w:val="00627099"/>
    <w:rsid w:val="0062780F"/>
    <w:rsid w:val="00627898"/>
    <w:rsid w:val="00627AC5"/>
    <w:rsid w:val="00630012"/>
    <w:rsid w:val="00630056"/>
    <w:rsid w:val="006312F9"/>
    <w:rsid w:val="00631491"/>
    <w:rsid w:val="006314BD"/>
    <w:rsid w:val="00632D13"/>
    <w:rsid w:val="00632DA3"/>
    <w:rsid w:val="00632F8E"/>
    <w:rsid w:val="006330C8"/>
    <w:rsid w:val="0063397D"/>
    <w:rsid w:val="006340C0"/>
    <w:rsid w:val="00634BA6"/>
    <w:rsid w:val="00635028"/>
    <w:rsid w:val="006351A1"/>
    <w:rsid w:val="006352D9"/>
    <w:rsid w:val="00635A7F"/>
    <w:rsid w:val="00635AC0"/>
    <w:rsid w:val="00635EAD"/>
    <w:rsid w:val="00635F25"/>
    <w:rsid w:val="0063665E"/>
    <w:rsid w:val="00636842"/>
    <w:rsid w:val="00636BC6"/>
    <w:rsid w:val="00636BF7"/>
    <w:rsid w:val="00641732"/>
    <w:rsid w:val="006417BA"/>
    <w:rsid w:val="00641849"/>
    <w:rsid w:val="00641A18"/>
    <w:rsid w:val="0064264E"/>
    <w:rsid w:val="00643E79"/>
    <w:rsid w:val="006445F4"/>
    <w:rsid w:val="00645476"/>
    <w:rsid w:val="00645ABE"/>
    <w:rsid w:val="00650028"/>
    <w:rsid w:val="00650585"/>
    <w:rsid w:val="00650824"/>
    <w:rsid w:val="00650924"/>
    <w:rsid w:val="00650BD3"/>
    <w:rsid w:val="00651612"/>
    <w:rsid w:val="0065281E"/>
    <w:rsid w:val="00653AB4"/>
    <w:rsid w:val="00653B4F"/>
    <w:rsid w:val="00654B65"/>
    <w:rsid w:val="00654FBB"/>
    <w:rsid w:val="006552EB"/>
    <w:rsid w:val="006554E4"/>
    <w:rsid w:val="00655949"/>
    <w:rsid w:val="00656230"/>
    <w:rsid w:val="00656C02"/>
    <w:rsid w:val="006575B6"/>
    <w:rsid w:val="006609CC"/>
    <w:rsid w:val="006615AA"/>
    <w:rsid w:val="006621C0"/>
    <w:rsid w:val="006627C4"/>
    <w:rsid w:val="006636F0"/>
    <w:rsid w:val="006637C7"/>
    <w:rsid w:val="006639EA"/>
    <w:rsid w:val="006645E4"/>
    <w:rsid w:val="006653B2"/>
    <w:rsid w:val="00665623"/>
    <w:rsid w:val="00665CDE"/>
    <w:rsid w:val="00665D25"/>
    <w:rsid w:val="00666123"/>
    <w:rsid w:val="006665D2"/>
    <w:rsid w:val="006669C8"/>
    <w:rsid w:val="006669EE"/>
    <w:rsid w:val="00667216"/>
    <w:rsid w:val="006674B5"/>
    <w:rsid w:val="0066776F"/>
    <w:rsid w:val="00667807"/>
    <w:rsid w:val="00667DA0"/>
    <w:rsid w:val="0067000B"/>
    <w:rsid w:val="00670193"/>
    <w:rsid w:val="006719BD"/>
    <w:rsid w:val="00671A90"/>
    <w:rsid w:val="00671B98"/>
    <w:rsid w:val="006735CC"/>
    <w:rsid w:val="0067388B"/>
    <w:rsid w:val="00674054"/>
    <w:rsid w:val="0067436A"/>
    <w:rsid w:val="006743FA"/>
    <w:rsid w:val="00674964"/>
    <w:rsid w:val="006753E7"/>
    <w:rsid w:val="006758A5"/>
    <w:rsid w:val="00675E6A"/>
    <w:rsid w:val="0067609D"/>
    <w:rsid w:val="006767EA"/>
    <w:rsid w:val="006776AE"/>
    <w:rsid w:val="00680ED8"/>
    <w:rsid w:val="00680F64"/>
    <w:rsid w:val="006819BC"/>
    <w:rsid w:val="00681A3E"/>
    <w:rsid w:val="00683AA5"/>
    <w:rsid w:val="00683BB0"/>
    <w:rsid w:val="0068442B"/>
    <w:rsid w:val="006863B9"/>
    <w:rsid w:val="006867B9"/>
    <w:rsid w:val="006867DA"/>
    <w:rsid w:val="00686B19"/>
    <w:rsid w:val="00686D7A"/>
    <w:rsid w:val="006875D3"/>
    <w:rsid w:val="00690D25"/>
    <w:rsid w:val="006920BE"/>
    <w:rsid w:val="0069318D"/>
    <w:rsid w:val="00693594"/>
    <w:rsid w:val="00693835"/>
    <w:rsid w:val="00693B19"/>
    <w:rsid w:val="00693BD4"/>
    <w:rsid w:val="006947A6"/>
    <w:rsid w:val="006951BF"/>
    <w:rsid w:val="0069645E"/>
    <w:rsid w:val="00696557"/>
    <w:rsid w:val="00696888"/>
    <w:rsid w:val="00696B58"/>
    <w:rsid w:val="00697DAC"/>
    <w:rsid w:val="006A05A5"/>
    <w:rsid w:val="006A115A"/>
    <w:rsid w:val="006A2822"/>
    <w:rsid w:val="006A35FE"/>
    <w:rsid w:val="006A3B98"/>
    <w:rsid w:val="006A410F"/>
    <w:rsid w:val="006A4421"/>
    <w:rsid w:val="006A4584"/>
    <w:rsid w:val="006A4592"/>
    <w:rsid w:val="006A490C"/>
    <w:rsid w:val="006A49E1"/>
    <w:rsid w:val="006A4CF5"/>
    <w:rsid w:val="006A517C"/>
    <w:rsid w:val="006A71FE"/>
    <w:rsid w:val="006A7CFE"/>
    <w:rsid w:val="006A7D3E"/>
    <w:rsid w:val="006A7ED0"/>
    <w:rsid w:val="006B080E"/>
    <w:rsid w:val="006B0D30"/>
    <w:rsid w:val="006B1345"/>
    <w:rsid w:val="006B24EE"/>
    <w:rsid w:val="006B2947"/>
    <w:rsid w:val="006B36C1"/>
    <w:rsid w:val="006B3A16"/>
    <w:rsid w:val="006B3BF5"/>
    <w:rsid w:val="006B4252"/>
    <w:rsid w:val="006B48B7"/>
    <w:rsid w:val="006B558E"/>
    <w:rsid w:val="006B59AB"/>
    <w:rsid w:val="006B62AA"/>
    <w:rsid w:val="006B63FF"/>
    <w:rsid w:val="006B7065"/>
    <w:rsid w:val="006B7BBA"/>
    <w:rsid w:val="006C032F"/>
    <w:rsid w:val="006C0A26"/>
    <w:rsid w:val="006C18D2"/>
    <w:rsid w:val="006C1A10"/>
    <w:rsid w:val="006C1BBD"/>
    <w:rsid w:val="006C2ABE"/>
    <w:rsid w:val="006C399F"/>
    <w:rsid w:val="006C43A2"/>
    <w:rsid w:val="006C467A"/>
    <w:rsid w:val="006C482C"/>
    <w:rsid w:val="006C4DCC"/>
    <w:rsid w:val="006C5817"/>
    <w:rsid w:val="006C5A08"/>
    <w:rsid w:val="006C5E0D"/>
    <w:rsid w:val="006C6B89"/>
    <w:rsid w:val="006C6CFE"/>
    <w:rsid w:val="006C785B"/>
    <w:rsid w:val="006C7D22"/>
    <w:rsid w:val="006D034A"/>
    <w:rsid w:val="006D08DC"/>
    <w:rsid w:val="006D12F1"/>
    <w:rsid w:val="006D1748"/>
    <w:rsid w:val="006D1BF8"/>
    <w:rsid w:val="006D3A86"/>
    <w:rsid w:val="006D3DC2"/>
    <w:rsid w:val="006D41E2"/>
    <w:rsid w:val="006D4716"/>
    <w:rsid w:val="006D5A39"/>
    <w:rsid w:val="006D5E39"/>
    <w:rsid w:val="006D6028"/>
    <w:rsid w:val="006D75D2"/>
    <w:rsid w:val="006D7D50"/>
    <w:rsid w:val="006E1634"/>
    <w:rsid w:val="006E17CC"/>
    <w:rsid w:val="006E2A48"/>
    <w:rsid w:val="006E3167"/>
    <w:rsid w:val="006E31C2"/>
    <w:rsid w:val="006E3B37"/>
    <w:rsid w:val="006E3B8C"/>
    <w:rsid w:val="006E4477"/>
    <w:rsid w:val="006E4886"/>
    <w:rsid w:val="006E4EFD"/>
    <w:rsid w:val="006E6B4E"/>
    <w:rsid w:val="006E70BB"/>
    <w:rsid w:val="006F0DD7"/>
    <w:rsid w:val="006F175D"/>
    <w:rsid w:val="006F17BA"/>
    <w:rsid w:val="006F1C81"/>
    <w:rsid w:val="006F1DE4"/>
    <w:rsid w:val="006F31DD"/>
    <w:rsid w:val="006F48C2"/>
    <w:rsid w:val="006F541A"/>
    <w:rsid w:val="006F6C2D"/>
    <w:rsid w:val="006F6F88"/>
    <w:rsid w:val="006F7B4B"/>
    <w:rsid w:val="0070027C"/>
    <w:rsid w:val="00700404"/>
    <w:rsid w:val="0070073D"/>
    <w:rsid w:val="0070097E"/>
    <w:rsid w:val="00700BFF"/>
    <w:rsid w:val="007014B6"/>
    <w:rsid w:val="00701C57"/>
    <w:rsid w:val="007021DF"/>
    <w:rsid w:val="0070311C"/>
    <w:rsid w:val="0070359C"/>
    <w:rsid w:val="007038E9"/>
    <w:rsid w:val="007052B9"/>
    <w:rsid w:val="007052E1"/>
    <w:rsid w:val="00706256"/>
    <w:rsid w:val="0070667D"/>
    <w:rsid w:val="00707453"/>
    <w:rsid w:val="00711532"/>
    <w:rsid w:val="00711E73"/>
    <w:rsid w:val="0071211B"/>
    <w:rsid w:val="00712148"/>
    <w:rsid w:val="00712502"/>
    <w:rsid w:val="0071291F"/>
    <w:rsid w:val="0071320E"/>
    <w:rsid w:val="00713722"/>
    <w:rsid w:val="007157AF"/>
    <w:rsid w:val="00715C5D"/>
    <w:rsid w:val="00715DF1"/>
    <w:rsid w:val="007169F8"/>
    <w:rsid w:val="00717AF2"/>
    <w:rsid w:val="00717C76"/>
    <w:rsid w:val="00720351"/>
    <w:rsid w:val="00720AF8"/>
    <w:rsid w:val="00721292"/>
    <w:rsid w:val="00721549"/>
    <w:rsid w:val="007219C7"/>
    <w:rsid w:val="00723A5F"/>
    <w:rsid w:val="00723B25"/>
    <w:rsid w:val="0072444A"/>
    <w:rsid w:val="007247A3"/>
    <w:rsid w:val="00724D07"/>
    <w:rsid w:val="007250CD"/>
    <w:rsid w:val="00725968"/>
    <w:rsid w:val="00725C1C"/>
    <w:rsid w:val="00725D64"/>
    <w:rsid w:val="00725D67"/>
    <w:rsid w:val="00726246"/>
    <w:rsid w:val="007266AF"/>
    <w:rsid w:val="00727C70"/>
    <w:rsid w:val="00731E44"/>
    <w:rsid w:val="00731F15"/>
    <w:rsid w:val="00732E74"/>
    <w:rsid w:val="00732F21"/>
    <w:rsid w:val="00734F0F"/>
    <w:rsid w:val="0073546C"/>
    <w:rsid w:val="007357E7"/>
    <w:rsid w:val="007365D1"/>
    <w:rsid w:val="007366A7"/>
    <w:rsid w:val="00736A8E"/>
    <w:rsid w:val="007373A2"/>
    <w:rsid w:val="007374FD"/>
    <w:rsid w:val="007376AD"/>
    <w:rsid w:val="00740168"/>
    <w:rsid w:val="00740586"/>
    <w:rsid w:val="00740D3F"/>
    <w:rsid w:val="007416E1"/>
    <w:rsid w:val="00741A76"/>
    <w:rsid w:val="00742BE7"/>
    <w:rsid w:val="00742D76"/>
    <w:rsid w:val="00743738"/>
    <w:rsid w:val="00743B6C"/>
    <w:rsid w:val="00744010"/>
    <w:rsid w:val="00744AF9"/>
    <w:rsid w:val="00745383"/>
    <w:rsid w:val="00745E67"/>
    <w:rsid w:val="0074635F"/>
    <w:rsid w:val="007465C8"/>
    <w:rsid w:val="0074763D"/>
    <w:rsid w:val="007500E0"/>
    <w:rsid w:val="0075042D"/>
    <w:rsid w:val="007507FF"/>
    <w:rsid w:val="0075099B"/>
    <w:rsid w:val="00751B73"/>
    <w:rsid w:val="007525DC"/>
    <w:rsid w:val="0075293F"/>
    <w:rsid w:val="00752EF9"/>
    <w:rsid w:val="0075320C"/>
    <w:rsid w:val="00753AD8"/>
    <w:rsid w:val="0075415D"/>
    <w:rsid w:val="00754B81"/>
    <w:rsid w:val="0075501E"/>
    <w:rsid w:val="00755753"/>
    <w:rsid w:val="0075616E"/>
    <w:rsid w:val="00756279"/>
    <w:rsid w:val="0075663F"/>
    <w:rsid w:val="0075680E"/>
    <w:rsid w:val="0075688F"/>
    <w:rsid w:val="00756B6F"/>
    <w:rsid w:val="00756E8A"/>
    <w:rsid w:val="007574AB"/>
    <w:rsid w:val="0075760F"/>
    <w:rsid w:val="00757DE1"/>
    <w:rsid w:val="007601DF"/>
    <w:rsid w:val="007608CA"/>
    <w:rsid w:val="00760CCC"/>
    <w:rsid w:val="00761256"/>
    <w:rsid w:val="00761E99"/>
    <w:rsid w:val="0076270D"/>
    <w:rsid w:val="007633E7"/>
    <w:rsid w:val="00763C75"/>
    <w:rsid w:val="0076473B"/>
    <w:rsid w:val="00764ABB"/>
    <w:rsid w:val="00764D09"/>
    <w:rsid w:val="00765658"/>
    <w:rsid w:val="007658AC"/>
    <w:rsid w:val="00765B9F"/>
    <w:rsid w:val="00765E6A"/>
    <w:rsid w:val="00766929"/>
    <w:rsid w:val="00767021"/>
    <w:rsid w:val="00767BF4"/>
    <w:rsid w:val="00770464"/>
    <w:rsid w:val="00770834"/>
    <w:rsid w:val="00771076"/>
    <w:rsid w:val="007715DE"/>
    <w:rsid w:val="007725B8"/>
    <w:rsid w:val="00773120"/>
    <w:rsid w:val="007740CF"/>
    <w:rsid w:val="007756E5"/>
    <w:rsid w:val="007757F2"/>
    <w:rsid w:val="00776406"/>
    <w:rsid w:val="00776902"/>
    <w:rsid w:val="00776A20"/>
    <w:rsid w:val="00777C47"/>
    <w:rsid w:val="00780594"/>
    <w:rsid w:val="00780969"/>
    <w:rsid w:val="00780B23"/>
    <w:rsid w:val="007811C3"/>
    <w:rsid w:val="007811D2"/>
    <w:rsid w:val="00781A30"/>
    <w:rsid w:val="00782356"/>
    <w:rsid w:val="00782A24"/>
    <w:rsid w:val="00783152"/>
    <w:rsid w:val="0078347F"/>
    <w:rsid w:val="007845F8"/>
    <w:rsid w:val="00784B82"/>
    <w:rsid w:val="00786BF3"/>
    <w:rsid w:val="007874DF"/>
    <w:rsid w:val="007875C4"/>
    <w:rsid w:val="0078766F"/>
    <w:rsid w:val="00790296"/>
    <w:rsid w:val="00790F73"/>
    <w:rsid w:val="007914DB"/>
    <w:rsid w:val="007924C2"/>
    <w:rsid w:val="00792D14"/>
    <w:rsid w:val="007931C8"/>
    <w:rsid w:val="007933A9"/>
    <w:rsid w:val="0079349F"/>
    <w:rsid w:val="00793C64"/>
    <w:rsid w:val="007951EC"/>
    <w:rsid w:val="00795C48"/>
    <w:rsid w:val="00795DC7"/>
    <w:rsid w:val="00795E73"/>
    <w:rsid w:val="0079650C"/>
    <w:rsid w:val="00797077"/>
    <w:rsid w:val="00797971"/>
    <w:rsid w:val="00797DDE"/>
    <w:rsid w:val="007A0C92"/>
    <w:rsid w:val="007A1716"/>
    <w:rsid w:val="007A342B"/>
    <w:rsid w:val="007A3655"/>
    <w:rsid w:val="007A444C"/>
    <w:rsid w:val="007A50F8"/>
    <w:rsid w:val="007A5167"/>
    <w:rsid w:val="007A52D2"/>
    <w:rsid w:val="007A6785"/>
    <w:rsid w:val="007A6A10"/>
    <w:rsid w:val="007A6C43"/>
    <w:rsid w:val="007A6E23"/>
    <w:rsid w:val="007A78BE"/>
    <w:rsid w:val="007B0AC9"/>
    <w:rsid w:val="007B12FD"/>
    <w:rsid w:val="007B167E"/>
    <w:rsid w:val="007B1D2E"/>
    <w:rsid w:val="007B341F"/>
    <w:rsid w:val="007B362D"/>
    <w:rsid w:val="007B3F10"/>
    <w:rsid w:val="007B45E4"/>
    <w:rsid w:val="007B5165"/>
    <w:rsid w:val="007B58FF"/>
    <w:rsid w:val="007B5DEB"/>
    <w:rsid w:val="007B6AE8"/>
    <w:rsid w:val="007B6EC5"/>
    <w:rsid w:val="007C1A28"/>
    <w:rsid w:val="007C1D05"/>
    <w:rsid w:val="007C2FD0"/>
    <w:rsid w:val="007C34FF"/>
    <w:rsid w:val="007C3E40"/>
    <w:rsid w:val="007C5439"/>
    <w:rsid w:val="007C565A"/>
    <w:rsid w:val="007C5B10"/>
    <w:rsid w:val="007C5DFB"/>
    <w:rsid w:val="007C5E52"/>
    <w:rsid w:val="007C6193"/>
    <w:rsid w:val="007C65BF"/>
    <w:rsid w:val="007C6733"/>
    <w:rsid w:val="007C733F"/>
    <w:rsid w:val="007C7957"/>
    <w:rsid w:val="007C7C1B"/>
    <w:rsid w:val="007D0228"/>
    <w:rsid w:val="007D0229"/>
    <w:rsid w:val="007D0953"/>
    <w:rsid w:val="007D1405"/>
    <w:rsid w:val="007D1A4E"/>
    <w:rsid w:val="007D1B4E"/>
    <w:rsid w:val="007D1FB8"/>
    <w:rsid w:val="007D207C"/>
    <w:rsid w:val="007D2AA2"/>
    <w:rsid w:val="007D2BD6"/>
    <w:rsid w:val="007D3177"/>
    <w:rsid w:val="007D369B"/>
    <w:rsid w:val="007D3850"/>
    <w:rsid w:val="007D553C"/>
    <w:rsid w:val="007D62DC"/>
    <w:rsid w:val="007D644B"/>
    <w:rsid w:val="007D7122"/>
    <w:rsid w:val="007D7513"/>
    <w:rsid w:val="007E09E2"/>
    <w:rsid w:val="007E0AC8"/>
    <w:rsid w:val="007E0C9D"/>
    <w:rsid w:val="007E110E"/>
    <w:rsid w:val="007E1AE1"/>
    <w:rsid w:val="007E2340"/>
    <w:rsid w:val="007E2410"/>
    <w:rsid w:val="007E2590"/>
    <w:rsid w:val="007E26C1"/>
    <w:rsid w:val="007E3A5A"/>
    <w:rsid w:val="007E575E"/>
    <w:rsid w:val="007E626A"/>
    <w:rsid w:val="007E6757"/>
    <w:rsid w:val="007E6A1F"/>
    <w:rsid w:val="007E6D8C"/>
    <w:rsid w:val="007E7340"/>
    <w:rsid w:val="007E73B3"/>
    <w:rsid w:val="007E7C81"/>
    <w:rsid w:val="007F0465"/>
    <w:rsid w:val="007F1B1F"/>
    <w:rsid w:val="007F2513"/>
    <w:rsid w:val="007F251D"/>
    <w:rsid w:val="007F2A79"/>
    <w:rsid w:val="007F2B0C"/>
    <w:rsid w:val="007F2B48"/>
    <w:rsid w:val="007F2BA7"/>
    <w:rsid w:val="007F335F"/>
    <w:rsid w:val="007F3603"/>
    <w:rsid w:val="007F3A6A"/>
    <w:rsid w:val="007F3CAB"/>
    <w:rsid w:val="007F530E"/>
    <w:rsid w:val="007F6086"/>
    <w:rsid w:val="007F6C4A"/>
    <w:rsid w:val="007F7E30"/>
    <w:rsid w:val="008001D1"/>
    <w:rsid w:val="008009DD"/>
    <w:rsid w:val="00802094"/>
    <w:rsid w:val="00802F39"/>
    <w:rsid w:val="00804119"/>
    <w:rsid w:val="0080438A"/>
    <w:rsid w:val="00805F2C"/>
    <w:rsid w:val="008066F2"/>
    <w:rsid w:val="00806E61"/>
    <w:rsid w:val="0081037A"/>
    <w:rsid w:val="008108AF"/>
    <w:rsid w:val="0081127D"/>
    <w:rsid w:val="008118B1"/>
    <w:rsid w:val="00811C7D"/>
    <w:rsid w:val="00811CE0"/>
    <w:rsid w:val="00811FB7"/>
    <w:rsid w:val="0081219E"/>
    <w:rsid w:val="00812A87"/>
    <w:rsid w:val="008133FF"/>
    <w:rsid w:val="008138EB"/>
    <w:rsid w:val="00813AD3"/>
    <w:rsid w:val="008148EC"/>
    <w:rsid w:val="00814E72"/>
    <w:rsid w:val="0081511B"/>
    <w:rsid w:val="00815927"/>
    <w:rsid w:val="00816089"/>
    <w:rsid w:val="00816C1B"/>
    <w:rsid w:val="00817136"/>
    <w:rsid w:val="00817938"/>
    <w:rsid w:val="008209CB"/>
    <w:rsid w:val="00821347"/>
    <w:rsid w:val="008215A9"/>
    <w:rsid w:val="0082187D"/>
    <w:rsid w:val="008222D3"/>
    <w:rsid w:val="00822499"/>
    <w:rsid w:val="0082291F"/>
    <w:rsid w:val="00822AB8"/>
    <w:rsid w:val="0082385E"/>
    <w:rsid w:val="008239E1"/>
    <w:rsid w:val="00824D8B"/>
    <w:rsid w:val="0082505C"/>
    <w:rsid w:val="008255DA"/>
    <w:rsid w:val="008256CB"/>
    <w:rsid w:val="00825D82"/>
    <w:rsid w:val="00826031"/>
    <w:rsid w:val="00826212"/>
    <w:rsid w:val="00826CA4"/>
    <w:rsid w:val="00827E13"/>
    <w:rsid w:val="00830428"/>
    <w:rsid w:val="00830CAF"/>
    <w:rsid w:val="00830F84"/>
    <w:rsid w:val="0083118B"/>
    <w:rsid w:val="00832050"/>
    <w:rsid w:val="00832275"/>
    <w:rsid w:val="00832533"/>
    <w:rsid w:val="0083335B"/>
    <w:rsid w:val="00833851"/>
    <w:rsid w:val="00834C95"/>
    <w:rsid w:val="00835C0E"/>
    <w:rsid w:val="00836173"/>
    <w:rsid w:val="00836926"/>
    <w:rsid w:val="008373A3"/>
    <w:rsid w:val="00837A1E"/>
    <w:rsid w:val="00837D4D"/>
    <w:rsid w:val="00837FAF"/>
    <w:rsid w:val="0084005D"/>
    <w:rsid w:val="008402EE"/>
    <w:rsid w:val="0084077E"/>
    <w:rsid w:val="0084207D"/>
    <w:rsid w:val="008424FB"/>
    <w:rsid w:val="00842A55"/>
    <w:rsid w:val="00843A0E"/>
    <w:rsid w:val="008445D1"/>
    <w:rsid w:val="00844C81"/>
    <w:rsid w:val="008454BB"/>
    <w:rsid w:val="00846E97"/>
    <w:rsid w:val="00847E99"/>
    <w:rsid w:val="00847EB7"/>
    <w:rsid w:val="00850A76"/>
    <w:rsid w:val="00850C28"/>
    <w:rsid w:val="00851EBF"/>
    <w:rsid w:val="008520D4"/>
    <w:rsid w:val="0085258E"/>
    <w:rsid w:val="00853281"/>
    <w:rsid w:val="0085368D"/>
    <w:rsid w:val="00853883"/>
    <w:rsid w:val="00855E9A"/>
    <w:rsid w:val="0085603B"/>
    <w:rsid w:val="00856E52"/>
    <w:rsid w:val="0085722D"/>
    <w:rsid w:val="0086059C"/>
    <w:rsid w:val="00860643"/>
    <w:rsid w:val="008618BD"/>
    <w:rsid w:val="008618C2"/>
    <w:rsid w:val="0086241F"/>
    <w:rsid w:val="0086299C"/>
    <w:rsid w:val="008639DD"/>
    <w:rsid w:val="0086518D"/>
    <w:rsid w:val="00865F8C"/>
    <w:rsid w:val="00867A97"/>
    <w:rsid w:val="00867F04"/>
    <w:rsid w:val="00870452"/>
    <w:rsid w:val="008721BA"/>
    <w:rsid w:val="008734F2"/>
    <w:rsid w:val="0087372E"/>
    <w:rsid w:val="00873798"/>
    <w:rsid w:val="00873EA6"/>
    <w:rsid w:val="00874843"/>
    <w:rsid w:val="00876373"/>
    <w:rsid w:val="00876AC0"/>
    <w:rsid w:val="00877562"/>
    <w:rsid w:val="00881388"/>
    <w:rsid w:val="0088212B"/>
    <w:rsid w:val="008821AB"/>
    <w:rsid w:val="00882543"/>
    <w:rsid w:val="008825B6"/>
    <w:rsid w:val="008827BC"/>
    <w:rsid w:val="008832CB"/>
    <w:rsid w:val="008838F1"/>
    <w:rsid w:val="00883BD4"/>
    <w:rsid w:val="00883BFD"/>
    <w:rsid w:val="00883D23"/>
    <w:rsid w:val="0088418F"/>
    <w:rsid w:val="008844BE"/>
    <w:rsid w:val="00884CE4"/>
    <w:rsid w:val="008856F4"/>
    <w:rsid w:val="00886512"/>
    <w:rsid w:val="00886FF0"/>
    <w:rsid w:val="00887122"/>
    <w:rsid w:val="0088735D"/>
    <w:rsid w:val="0088743C"/>
    <w:rsid w:val="008876F7"/>
    <w:rsid w:val="00890C0B"/>
    <w:rsid w:val="008918FA"/>
    <w:rsid w:val="00891B7D"/>
    <w:rsid w:val="008923E7"/>
    <w:rsid w:val="0089274E"/>
    <w:rsid w:val="0089278F"/>
    <w:rsid w:val="00892C3F"/>
    <w:rsid w:val="00892E5B"/>
    <w:rsid w:val="00892E91"/>
    <w:rsid w:val="00893ADA"/>
    <w:rsid w:val="00893BD6"/>
    <w:rsid w:val="00893C94"/>
    <w:rsid w:val="008945B0"/>
    <w:rsid w:val="0089545B"/>
    <w:rsid w:val="00896411"/>
    <w:rsid w:val="0089701D"/>
    <w:rsid w:val="00897804"/>
    <w:rsid w:val="008A1282"/>
    <w:rsid w:val="008A1896"/>
    <w:rsid w:val="008A2606"/>
    <w:rsid w:val="008A2F98"/>
    <w:rsid w:val="008A3440"/>
    <w:rsid w:val="008A3577"/>
    <w:rsid w:val="008A3CDB"/>
    <w:rsid w:val="008A4C6C"/>
    <w:rsid w:val="008A6601"/>
    <w:rsid w:val="008A66DD"/>
    <w:rsid w:val="008A7C39"/>
    <w:rsid w:val="008A7C9A"/>
    <w:rsid w:val="008A7F60"/>
    <w:rsid w:val="008B075E"/>
    <w:rsid w:val="008B0914"/>
    <w:rsid w:val="008B1370"/>
    <w:rsid w:val="008B1647"/>
    <w:rsid w:val="008B2E60"/>
    <w:rsid w:val="008B3578"/>
    <w:rsid w:val="008B3CEE"/>
    <w:rsid w:val="008B3E2D"/>
    <w:rsid w:val="008B4326"/>
    <w:rsid w:val="008B4C5D"/>
    <w:rsid w:val="008B4E21"/>
    <w:rsid w:val="008B5449"/>
    <w:rsid w:val="008B5523"/>
    <w:rsid w:val="008B5585"/>
    <w:rsid w:val="008B5A27"/>
    <w:rsid w:val="008B67CA"/>
    <w:rsid w:val="008B7C6C"/>
    <w:rsid w:val="008C0247"/>
    <w:rsid w:val="008C0256"/>
    <w:rsid w:val="008C02F4"/>
    <w:rsid w:val="008C248B"/>
    <w:rsid w:val="008C28A1"/>
    <w:rsid w:val="008C3E42"/>
    <w:rsid w:val="008C42D3"/>
    <w:rsid w:val="008C4F27"/>
    <w:rsid w:val="008C5A09"/>
    <w:rsid w:val="008C667A"/>
    <w:rsid w:val="008C71CE"/>
    <w:rsid w:val="008C7CA3"/>
    <w:rsid w:val="008D056E"/>
    <w:rsid w:val="008D0AF2"/>
    <w:rsid w:val="008D0BDC"/>
    <w:rsid w:val="008D10AD"/>
    <w:rsid w:val="008D1A4B"/>
    <w:rsid w:val="008D1AB7"/>
    <w:rsid w:val="008D1D2B"/>
    <w:rsid w:val="008D2037"/>
    <w:rsid w:val="008D26EC"/>
    <w:rsid w:val="008D43D6"/>
    <w:rsid w:val="008D4A23"/>
    <w:rsid w:val="008D4D27"/>
    <w:rsid w:val="008D4F5D"/>
    <w:rsid w:val="008D5461"/>
    <w:rsid w:val="008D6064"/>
    <w:rsid w:val="008D613E"/>
    <w:rsid w:val="008D6A8F"/>
    <w:rsid w:val="008D71C3"/>
    <w:rsid w:val="008D7A3D"/>
    <w:rsid w:val="008E1574"/>
    <w:rsid w:val="008E1AEC"/>
    <w:rsid w:val="008E1B3A"/>
    <w:rsid w:val="008E2B63"/>
    <w:rsid w:val="008E3B77"/>
    <w:rsid w:val="008E3DE6"/>
    <w:rsid w:val="008E43A9"/>
    <w:rsid w:val="008E4498"/>
    <w:rsid w:val="008E4A9C"/>
    <w:rsid w:val="008E4CFC"/>
    <w:rsid w:val="008E54E6"/>
    <w:rsid w:val="008E6639"/>
    <w:rsid w:val="008E6703"/>
    <w:rsid w:val="008E7286"/>
    <w:rsid w:val="008E7623"/>
    <w:rsid w:val="008E766A"/>
    <w:rsid w:val="008E7BA3"/>
    <w:rsid w:val="008F06ED"/>
    <w:rsid w:val="008F152F"/>
    <w:rsid w:val="008F1733"/>
    <w:rsid w:val="008F1A46"/>
    <w:rsid w:val="008F3B03"/>
    <w:rsid w:val="008F3B55"/>
    <w:rsid w:val="008F485C"/>
    <w:rsid w:val="008F5469"/>
    <w:rsid w:val="008F5534"/>
    <w:rsid w:val="008F5B84"/>
    <w:rsid w:val="008F61F7"/>
    <w:rsid w:val="008F66BE"/>
    <w:rsid w:val="008F6CFF"/>
    <w:rsid w:val="009000B4"/>
    <w:rsid w:val="0090014B"/>
    <w:rsid w:val="0090021E"/>
    <w:rsid w:val="00900891"/>
    <w:rsid w:val="00900E27"/>
    <w:rsid w:val="00901EB4"/>
    <w:rsid w:val="0090262E"/>
    <w:rsid w:val="00902838"/>
    <w:rsid w:val="00902A64"/>
    <w:rsid w:val="00902EFF"/>
    <w:rsid w:val="0090512A"/>
    <w:rsid w:val="009051BD"/>
    <w:rsid w:val="00905566"/>
    <w:rsid w:val="0090765D"/>
    <w:rsid w:val="00907C54"/>
    <w:rsid w:val="00907D3E"/>
    <w:rsid w:val="009109C5"/>
    <w:rsid w:val="00910A5E"/>
    <w:rsid w:val="00910DA8"/>
    <w:rsid w:val="00910FC0"/>
    <w:rsid w:val="0091121A"/>
    <w:rsid w:val="00911739"/>
    <w:rsid w:val="00911AE1"/>
    <w:rsid w:val="009123A1"/>
    <w:rsid w:val="009134D3"/>
    <w:rsid w:val="009136C7"/>
    <w:rsid w:val="00913D7A"/>
    <w:rsid w:val="009143AD"/>
    <w:rsid w:val="0091479B"/>
    <w:rsid w:val="00915557"/>
    <w:rsid w:val="00915DD8"/>
    <w:rsid w:val="0091624F"/>
    <w:rsid w:val="00916A85"/>
    <w:rsid w:val="00917714"/>
    <w:rsid w:val="00917D2A"/>
    <w:rsid w:val="009208A1"/>
    <w:rsid w:val="009208BD"/>
    <w:rsid w:val="00920FF9"/>
    <w:rsid w:val="009213CD"/>
    <w:rsid w:val="009226D8"/>
    <w:rsid w:val="00922A4E"/>
    <w:rsid w:val="00922FBD"/>
    <w:rsid w:val="009236DF"/>
    <w:rsid w:val="00923CEE"/>
    <w:rsid w:val="0092408E"/>
    <w:rsid w:val="00924E5F"/>
    <w:rsid w:val="0092536F"/>
    <w:rsid w:val="009253CE"/>
    <w:rsid w:val="009254B1"/>
    <w:rsid w:val="00925E3C"/>
    <w:rsid w:val="009265E3"/>
    <w:rsid w:val="009270BB"/>
    <w:rsid w:val="0092775B"/>
    <w:rsid w:val="0093008A"/>
    <w:rsid w:val="0093030F"/>
    <w:rsid w:val="009308D8"/>
    <w:rsid w:val="00930CFD"/>
    <w:rsid w:val="00930FA6"/>
    <w:rsid w:val="00931A06"/>
    <w:rsid w:val="00931AC4"/>
    <w:rsid w:val="009327DA"/>
    <w:rsid w:val="00933915"/>
    <w:rsid w:val="009339D7"/>
    <w:rsid w:val="00933A76"/>
    <w:rsid w:val="00933E70"/>
    <w:rsid w:val="00934CC1"/>
    <w:rsid w:val="009360C3"/>
    <w:rsid w:val="009371FF"/>
    <w:rsid w:val="00937EBD"/>
    <w:rsid w:val="0094072F"/>
    <w:rsid w:val="009407B7"/>
    <w:rsid w:val="009414EE"/>
    <w:rsid w:val="00941859"/>
    <w:rsid w:val="00941C75"/>
    <w:rsid w:val="00941FE3"/>
    <w:rsid w:val="00942829"/>
    <w:rsid w:val="009433D8"/>
    <w:rsid w:val="0094373E"/>
    <w:rsid w:val="009438A8"/>
    <w:rsid w:val="00943C79"/>
    <w:rsid w:val="0094450E"/>
    <w:rsid w:val="00944645"/>
    <w:rsid w:val="00944B8D"/>
    <w:rsid w:val="00944DF4"/>
    <w:rsid w:val="00944EC1"/>
    <w:rsid w:val="009453F4"/>
    <w:rsid w:val="0094545F"/>
    <w:rsid w:val="0094559F"/>
    <w:rsid w:val="009460EA"/>
    <w:rsid w:val="0094761E"/>
    <w:rsid w:val="00947AD7"/>
    <w:rsid w:val="009509BF"/>
    <w:rsid w:val="00950B2E"/>
    <w:rsid w:val="0095148B"/>
    <w:rsid w:val="009517DA"/>
    <w:rsid w:val="009539D6"/>
    <w:rsid w:val="00953F53"/>
    <w:rsid w:val="0095419F"/>
    <w:rsid w:val="00954341"/>
    <w:rsid w:val="009543A1"/>
    <w:rsid w:val="00954FCB"/>
    <w:rsid w:val="0095514B"/>
    <w:rsid w:val="00956231"/>
    <w:rsid w:val="00956725"/>
    <w:rsid w:val="00956C79"/>
    <w:rsid w:val="00957DE5"/>
    <w:rsid w:val="00957FB9"/>
    <w:rsid w:val="00960A08"/>
    <w:rsid w:val="00962036"/>
    <w:rsid w:val="00963273"/>
    <w:rsid w:val="009638B9"/>
    <w:rsid w:val="00963957"/>
    <w:rsid w:val="009649C4"/>
    <w:rsid w:val="009653FD"/>
    <w:rsid w:val="00965520"/>
    <w:rsid w:val="0096555F"/>
    <w:rsid w:val="00965CE5"/>
    <w:rsid w:val="0096691E"/>
    <w:rsid w:val="009671F0"/>
    <w:rsid w:val="00967A35"/>
    <w:rsid w:val="00970166"/>
    <w:rsid w:val="009725AB"/>
    <w:rsid w:val="00972753"/>
    <w:rsid w:val="00972AFE"/>
    <w:rsid w:val="0097373A"/>
    <w:rsid w:val="0097377C"/>
    <w:rsid w:val="009743C9"/>
    <w:rsid w:val="00975B05"/>
    <w:rsid w:val="00976B5F"/>
    <w:rsid w:val="00980257"/>
    <w:rsid w:val="00980480"/>
    <w:rsid w:val="00980B80"/>
    <w:rsid w:val="00981730"/>
    <w:rsid w:val="0098228B"/>
    <w:rsid w:val="00983024"/>
    <w:rsid w:val="009861B0"/>
    <w:rsid w:val="00987B13"/>
    <w:rsid w:val="009904B1"/>
    <w:rsid w:val="00990AC9"/>
    <w:rsid w:val="00992ED5"/>
    <w:rsid w:val="00994EB5"/>
    <w:rsid w:val="009956F4"/>
    <w:rsid w:val="009962CC"/>
    <w:rsid w:val="009967D8"/>
    <w:rsid w:val="009A091D"/>
    <w:rsid w:val="009A0E17"/>
    <w:rsid w:val="009A2347"/>
    <w:rsid w:val="009A3460"/>
    <w:rsid w:val="009A3B26"/>
    <w:rsid w:val="009A3C02"/>
    <w:rsid w:val="009A483A"/>
    <w:rsid w:val="009A54AC"/>
    <w:rsid w:val="009A68F9"/>
    <w:rsid w:val="009A6E1B"/>
    <w:rsid w:val="009A758E"/>
    <w:rsid w:val="009A7766"/>
    <w:rsid w:val="009A7F1D"/>
    <w:rsid w:val="009B104B"/>
    <w:rsid w:val="009B278A"/>
    <w:rsid w:val="009B316D"/>
    <w:rsid w:val="009B36F2"/>
    <w:rsid w:val="009B4955"/>
    <w:rsid w:val="009B75C1"/>
    <w:rsid w:val="009C02DE"/>
    <w:rsid w:val="009C123E"/>
    <w:rsid w:val="009C1713"/>
    <w:rsid w:val="009C19C5"/>
    <w:rsid w:val="009C2877"/>
    <w:rsid w:val="009C305B"/>
    <w:rsid w:val="009C3800"/>
    <w:rsid w:val="009C3D2D"/>
    <w:rsid w:val="009C3EB6"/>
    <w:rsid w:val="009C4403"/>
    <w:rsid w:val="009C484E"/>
    <w:rsid w:val="009C4EF5"/>
    <w:rsid w:val="009C533E"/>
    <w:rsid w:val="009C5F28"/>
    <w:rsid w:val="009C630C"/>
    <w:rsid w:val="009C6640"/>
    <w:rsid w:val="009C7083"/>
    <w:rsid w:val="009C736C"/>
    <w:rsid w:val="009C79EF"/>
    <w:rsid w:val="009C7D1E"/>
    <w:rsid w:val="009D0960"/>
    <w:rsid w:val="009D0B7C"/>
    <w:rsid w:val="009D0FA3"/>
    <w:rsid w:val="009D1FBD"/>
    <w:rsid w:val="009D2B6E"/>
    <w:rsid w:val="009D417D"/>
    <w:rsid w:val="009D4423"/>
    <w:rsid w:val="009D4850"/>
    <w:rsid w:val="009D4B3F"/>
    <w:rsid w:val="009D5D6B"/>
    <w:rsid w:val="009D5F42"/>
    <w:rsid w:val="009D6644"/>
    <w:rsid w:val="009D69FD"/>
    <w:rsid w:val="009D7323"/>
    <w:rsid w:val="009D7411"/>
    <w:rsid w:val="009D7435"/>
    <w:rsid w:val="009E0173"/>
    <w:rsid w:val="009E14FB"/>
    <w:rsid w:val="009E1C72"/>
    <w:rsid w:val="009E207A"/>
    <w:rsid w:val="009E351E"/>
    <w:rsid w:val="009E3EEE"/>
    <w:rsid w:val="009E4609"/>
    <w:rsid w:val="009E4AEB"/>
    <w:rsid w:val="009E554C"/>
    <w:rsid w:val="009E5CB3"/>
    <w:rsid w:val="009E6A7B"/>
    <w:rsid w:val="009E6C40"/>
    <w:rsid w:val="009E74A1"/>
    <w:rsid w:val="009E7C02"/>
    <w:rsid w:val="009F04A0"/>
    <w:rsid w:val="009F0B5F"/>
    <w:rsid w:val="009F1412"/>
    <w:rsid w:val="009F176D"/>
    <w:rsid w:val="009F17B1"/>
    <w:rsid w:val="009F1AAB"/>
    <w:rsid w:val="009F1F9D"/>
    <w:rsid w:val="009F2213"/>
    <w:rsid w:val="009F22A1"/>
    <w:rsid w:val="009F3C9B"/>
    <w:rsid w:val="009F3CAF"/>
    <w:rsid w:val="009F4B12"/>
    <w:rsid w:val="009F503E"/>
    <w:rsid w:val="009F6FE3"/>
    <w:rsid w:val="009F703E"/>
    <w:rsid w:val="009F7185"/>
    <w:rsid w:val="009F7FA2"/>
    <w:rsid w:val="00A00052"/>
    <w:rsid w:val="00A00962"/>
    <w:rsid w:val="00A00B2E"/>
    <w:rsid w:val="00A014B3"/>
    <w:rsid w:val="00A0227F"/>
    <w:rsid w:val="00A024E4"/>
    <w:rsid w:val="00A0330C"/>
    <w:rsid w:val="00A03879"/>
    <w:rsid w:val="00A03C6F"/>
    <w:rsid w:val="00A04555"/>
    <w:rsid w:val="00A04967"/>
    <w:rsid w:val="00A04B77"/>
    <w:rsid w:val="00A07A3F"/>
    <w:rsid w:val="00A07E6D"/>
    <w:rsid w:val="00A106AD"/>
    <w:rsid w:val="00A10EBB"/>
    <w:rsid w:val="00A118F9"/>
    <w:rsid w:val="00A12474"/>
    <w:rsid w:val="00A128A6"/>
    <w:rsid w:val="00A12E87"/>
    <w:rsid w:val="00A139B7"/>
    <w:rsid w:val="00A13EEC"/>
    <w:rsid w:val="00A140A5"/>
    <w:rsid w:val="00A14A56"/>
    <w:rsid w:val="00A14C45"/>
    <w:rsid w:val="00A15297"/>
    <w:rsid w:val="00A1542A"/>
    <w:rsid w:val="00A15DF8"/>
    <w:rsid w:val="00A160B5"/>
    <w:rsid w:val="00A1693E"/>
    <w:rsid w:val="00A16A6F"/>
    <w:rsid w:val="00A171EE"/>
    <w:rsid w:val="00A17684"/>
    <w:rsid w:val="00A17A33"/>
    <w:rsid w:val="00A17D26"/>
    <w:rsid w:val="00A17F36"/>
    <w:rsid w:val="00A2067C"/>
    <w:rsid w:val="00A21288"/>
    <w:rsid w:val="00A22320"/>
    <w:rsid w:val="00A232C1"/>
    <w:rsid w:val="00A236BF"/>
    <w:rsid w:val="00A24660"/>
    <w:rsid w:val="00A257DD"/>
    <w:rsid w:val="00A2621A"/>
    <w:rsid w:val="00A27291"/>
    <w:rsid w:val="00A2779F"/>
    <w:rsid w:val="00A27CFD"/>
    <w:rsid w:val="00A3070B"/>
    <w:rsid w:val="00A30F18"/>
    <w:rsid w:val="00A31CA3"/>
    <w:rsid w:val="00A3204B"/>
    <w:rsid w:val="00A337CB"/>
    <w:rsid w:val="00A33AED"/>
    <w:rsid w:val="00A34CEE"/>
    <w:rsid w:val="00A34D10"/>
    <w:rsid w:val="00A3511D"/>
    <w:rsid w:val="00A35654"/>
    <w:rsid w:val="00A3582C"/>
    <w:rsid w:val="00A35D2D"/>
    <w:rsid w:val="00A35FDF"/>
    <w:rsid w:val="00A3717D"/>
    <w:rsid w:val="00A37D91"/>
    <w:rsid w:val="00A405A9"/>
    <w:rsid w:val="00A40D0A"/>
    <w:rsid w:val="00A42F20"/>
    <w:rsid w:val="00A4324A"/>
    <w:rsid w:val="00A44941"/>
    <w:rsid w:val="00A45942"/>
    <w:rsid w:val="00A45AFC"/>
    <w:rsid w:val="00A45F0C"/>
    <w:rsid w:val="00A47112"/>
    <w:rsid w:val="00A47A2A"/>
    <w:rsid w:val="00A47A59"/>
    <w:rsid w:val="00A506CF"/>
    <w:rsid w:val="00A515AC"/>
    <w:rsid w:val="00A515B7"/>
    <w:rsid w:val="00A528D9"/>
    <w:rsid w:val="00A52B60"/>
    <w:rsid w:val="00A54428"/>
    <w:rsid w:val="00A5496E"/>
    <w:rsid w:val="00A54A44"/>
    <w:rsid w:val="00A54D1D"/>
    <w:rsid w:val="00A5545E"/>
    <w:rsid w:val="00A55D88"/>
    <w:rsid w:val="00A5609F"/>
    <w:rsid w:val="00A5613F"/>
    <w:rsid w:val="00A56211"/>
    <w:rsid w:val="00A5653E"/>
    <w:rsid w:val="00A568CF"/>
    <w:rsid w:val="00A5751C"/>
    <w:rsid w:val="00A60BB5"/>
    <w:rsid w:val="00A622B6"/>
    <w:rsid w:val="00A62B58"/>
    <w:rsid w:val="00A63680"/>
    <w:rsid w:val="00A638DD"/>
    <w:rsid w:val="00A64BED"/>
    <w:rsid w:val="00A64DC0"/>
    <w:rsid w:val="00A660FD"/>
    <w:rsid w:val="00A661EA"/>
    <w:rsid w:val="00A6681A"/>
    <w:rsid w:val="00A6709E"/>
    <w:rsid w:val="00A67CC0"/>
    <w:rsid w:val="00A67E64"/>
    <w:rsid w:val="00A70257"/>
    <w:rsid w:val="00A714A5"/>
    <w:rsid w:val="00A72710"/>
    <w:rsid w:val="00A736AF"/>
    <w:rsid w:val="00A73701"/>
    <w:rsid w:val="00A753FC"/>
    <w:rsid w:val="00A75A67"/>
    <w:rsid w:val="00A80C9A"/>
    <w:rsid w:val="00A80CA0"/>
    <w:rsid w:val="00A82386"/>
    <w:rsid w:val="00A82FF2"/>
    <w:rsid w:val="00A838FB"/>
    <w:rsid w:val="00A84159"/>
    <w:rsid w:val="00A84899"/>
    <w:rsid w:val="00A8537F"/>
    <w:rsid w:val="00A85E8D"/>
    <w:rsid w:val="00A85EF7"/>
    <w:rsid w:val="00A867AB"/>
    <w:rsid w:val="00A86F02"/>
    <w:rsid w:val="00A87448"/>
    <w:rsid w:val="00A9007E"/>
    <w:rsid w:val="00A90C36"/>
    <w:rsid w:val="00A90CC0"/>
    <w:rsid w:val="00A914C5"/>
    <w:rsid w:val="00A91EEC"/>
    <w:rsid w:val="00A93660"/>
    <w:rsid w:val="00A9400B"/>
    <w:rsid w:val="00A95567"/>
    <w:rsid w:val="00A9719C"/>
    <w:rsid w:val="00A979D6"/>
    <w:rsid w:val="00A979F9"/>
    <w:rsid w:val="00A97C66"/>
    <w:rsid w:val="00A97C6B"/>
    <w:rsid w:val="00AA0A4E"/>
    <w:rsid w:val="00AA114C"/>
    <w:rsid w:val="00AA1BF9"/>
    <w:rsid w:val="00AA262F"/>
    <w:rsid w:val="00AA2D73"/>
    <w:rsid w:val="00AA34C8"/>
    <w:rsid w:val="00AA423C"/>
    <w:rsid w:val="00AA4CCC"/>
    <w:rsid w:val="00AA5402"/>
    <w:rsid w:val="00AA5CC4"/>
    <w:rsid w:val="00AA64E8"/>
    <w:rsid w:val="00AA655A"/>
    <w:rsid w:val="00AB02E6"/>
    <w:rsid w:val="00AB12CD"/>
    <w:rsid w:val="00AB1F5C"/>
    <w:rsid w:val="00AB2620"/>
    <w:rsid w:val="00AB35DC"/>
    <w:rsid w:val="00AB371B"/>
    <w:rsid w:val="00AB4207"/>
    <w:rsid w:val="00AB4249"/>
    <w:rsid w:val="00AB491C"/>
    <w:rsid w:val="00AB49EA"/>
    <w:rsid w:val="00AB4ECD"/>
    <w:rsid w:val="00AB4FD9"/>
    <w:rsid w:val="00AB57E6"/>
    <w:rsid w:val="00AB6077"/>
    <w:rsid w:val="00AB6585"/>
    <w:rsid w:val="00AB7973"/>
    <w:rsid w:val="00AB7D69"/>
    <w:rsid w:val="00AC0093"/>
    <w:rsid w:val="00AC032D"/>
    <w:rsid w:val="00AC1C8C"/>
    <w:rsid w:val="00AC205B"/>
    <w:rsid w:val="00AC25BC"/>
    <w:rsid w:val="00AC3189"/>
    <w:rsid w:val="00AC49C2"/>
    <w:rsid w:val="00AC5075"/>
    <w:rsid w:val="00AC54F8"/>
    <w:rsid w:val="00AC5D19"/>
    <w:rsid w:val="00AC61F5"/>
    <w:rsid w:val="00AC65F3"/>
    <w:rsid w:val="00AC6693"/>
    <w:rsid w:val="00AC680E"/>
    <w:rsid w:val="00AC7B9A"/>
    <w:rsid w:val="00AC7BB8"/>
    <w:rsid w:val="00AC7EA8"/>
    <w:rsid w:val="00AD0AC3"/>
    <w:rsid w:val="00AD0D62"/>
    <w:rsid w:val="00AD0F70"/>
    <w:rsid w:val="00AD0FB2"/>
    <w:rsid w:val="00AD1242"/>
    <w:rsid w:val="00AD1585"/>
    <w:rsid w:val="00AD2380"/>
    <w:rsid w:val="00AD2823"/>
    <w:rsid w:val="00AD3148"/>
    <w:rsid w:val="00AD3437"/>
    <w:rsid w:val="00AD4329"/>
    <w:rsid w:val="00AD46F6"/>
    <w:rsid w:val="00AD4951"/>
    <w:rsid w:val="00AD4AFA"/>
    <w:rsid w:val="00AD4E76"/>
    <w:rsid w:val="00AD5FA4"/>
    <w:rsid w:val="00AD67E9"/>
    <w:rsid w:val="00AE0629"/>
    <w:rsid w:val="00AE07CE"/>
    <w:rsid w:val="00AE086F"/>
    <w:rsid w:val="00AE0B92"/>
    <w:rsid w:val="00AE10F1"/>
    <w:rsid w:val="00AE11BE"/>
    <w:rsid w:val="00AE122A"/>
    <w:rsid w:val="00AE2130"/>
    <w:rsid w:val="00AE2192"/>
    <w:rsid w:val="00AE2448"/>
    <w:rsid w:val="00AE26F6"/>
    <w:rsid w:val="00AE2939"/>
    <w:rsid w:val="00AE2B13"/>
    <w:rsid w:val="00AE3937"/>
    <w:rsid w:val="00AE48AE"/>
    <w:rsid w:val="00AE5113"/>
    <w:rsid w:val="00AE653E"/>
    <w:rsid w:val="00AE7046"/>
    <w:rsid w:val="00AF01E5"/>
    <w:rsid w:val="00AF0AAA"/>
    <w:rsid w:val="00AF0F96"/>
    <w:rsid w:val="00AF149E"/>
    <w:rsid w:val="00AF1606"/>
    <w:rsid w:val="00AF1F55"/>
    <w:rsid w:val="00AF234C"/>
    <w:rsid w:val="00AF2379"/>
    <w:rsid w:val="00AF2433"/>
    <w:rsid w:val="00AF2811"/>
    <w:rsid w:val="00AF294F"/>
    <w:rsid w:val="00AF3C61"/>
    <w:rsid w:val="00AF3DF0"/>
    <w:rsid w:val="00AF455A"/>
    <w:rsid w:val="00AF4FA9"/>
    <w:rsid w:val="00AF5301"/>
    <w:rsid w:val="00AF58F0"/>
    <w:rsid w:val="00AF6263"/>
    <w:rsid w:val="00AF63DB"/>
    <w:rsid w:val="00AF6D0B"/>
    <w:rsid w:val="00AF6D82"/>
    <w:rsid w:val="00AF70D8"/>
    <w:rsid w:val="00AF71C0"/>
    <w:rsid w:val="00AF752D"/>
    <w:rsid w:val="00AF7D7A"/>
    <w:rsid w:val="00AF7ED7"/>
    <w:rsid w:val="00B007CB"/>
    <w:rsid w:val="00B00A3C"/>
    <w:rsid w:val="00B010D0"/>
    <w:rsid w:val="00B01AAF"/>
    <w:rsid w:val="00B01C41"/>
    <w:rsid w:val="00B024FC"/>
    <w:rsid w:val="00B02B70"/>
    <w:rsid w:val="00B03464"/>
    <w:rsid w:val="00B0347A"/>
    <w:rsid w:val="00B036AA"/>
    <w:rsid w:val="00B05377"/>
    <w:rsid w:val="00B059E8"/>
    <w:rsid w:val="00B06903"/>
    <w:rsid w:val="00B06C36"/>
    <w:rsid w:val="00B072A9"/>
    <w:rsid w:val="00B073A5"/>
    <w:rsid w:val="00B07468"/>
    <w:rsid w:val="00B07A37"/>
    <w:rsid w:val="00B07B52"/>
    <w:rsid w:val="00B07D21"/>
    <w:rsid w:val="00B07FCE"/>
    <w:rsid w:val="00B10DA1"/>
    <w:rsid w:val="00B10E2F"/>
    <w:rsid w:val="00B12C4F"/>
    <w:rsid w:val="00B139C6"/>
    <w:rsid w:val="00B14247"/>
    <w:rsid w:val="00B16E99"/>
    <w:rsid w:val="00B170C8"/>
    <w:rsid w:val="00B175C2"/>
    <w:rsid w:val="00B17B4D"/>
    <w:rsid w:val="00B17BBE"/>
    <w:rsid w:val="00B203AD"/>
    <w:rsid w:val="00B21068"/>
    <w:rsid w:val="00B21A3B"/>
    <w:rsid w:val="00B22A12"/>
    <w:rsid w:val="00B2505E"/>
    <w:rsid w:val="00B25073"/>
    <w:rsid w:val="00B25AE9"/>
    <w:rsid w:val="00B261C5"/>
    <w:rsid w:val="00B26A2C"/>
    <w:rsid w:val="00B26C69"/>
    <w:rsid w:val="00B27715"/>
    <w:rsid w:val="00B27CBC"/>
    <w:rsid w:val="00B30A91"/>
    <w:rsid w:val="00B314DB"/>
    <w:rsid w:val="00B31DAA"/>
    <w:rsid w:val="00B31FF0"/>
    <w:rsid w:val="00B321DB"/>
    <w:rsid w:val="00B32E04"/>
    <w:rsid w:val="00B32F90"/>
    <w:rsid w:val="00B34346"/>
    <w:rsid w:val="00B3506A"/>
    <w:rsid w:val="00B3703A"/>
    <w:rsid w:val="00B3709D"/>
    <w:rsid w:val="00B3774A"/>
    <w:rsid w:val="00B37DAD"/>
    <w:rsid w:val="00B405D0"/>
    <w:rsid w:val="00B40FEA"/>
    <w:rsid w:val="00B416D2"/>
    <w:rsid w:val="00B4554C"/>
    <w:rsid w:val="00B459FA"/>
    <w:rsid w:val="00B468C0"/>
    <w:rsid w:val="00B5047B"/>
    <w:rsid w:val="00B506A8"/>
    <w:rsid w:val="00B5137F"/>
    <w:rsid w:val="00B524E0"/>
    <w:rsid w:val="00B525D0"/>
    <w:rsid w:val="00B52649"/>
    <w:rsid w:val="00B52AC2"/>
    <w:rsid w:val="00B52B3E"/>
    <w:rsid w:val="00B52C90"/>
    <w:rsid w:val="00B531B6"/>
    <w:rsid w:val="00B55F1D"/>
    <w:rsid w:val="00B562F3"/>
    <w:rsid w:val="00B563DA"/>
    <w:rsid w:val="00B57827"/>
    <w:rsid w:val="00B603EF"/>
    <w:rsid w:val="00B605D9"/>
    <w:rsid w:val="00B61485"/>
    <w:rsid w:val="00B61F5D"/>
    <w:rsid w:val="00B623BA"/>
    <w:rsid w:val="00B631DC"/>
    <w:rsid w:val="00B637D0"/>
    <w:rsid w:val="00B639A5"/>
    <w:rsid w:val="00B63E80"/>
    <w:rsid w:val="00B64006"/>
    <w:rsid w:val="00B642F0"/>
    <w:rsid w:val="00B65036"/>
    <w:rsid w:val="00B65D3B"/>
    <w:rsid w:val="00B65D4C"/>
    <w:rsid w:val="00B66074"/>
    <w:rsid w:val="00B663A6"/>
    <w:rsid w:val="00B66904"/>
    <w:rsid w:val="00B66C4F"/>
    <w:rsid w:val="00B67633"/>
    <w:rsid w:val="00B71525"/>
    <w:rsid w:val="00B71877"/>
    <w:rsid w:val="00B71F9F"/>
    <w:rsid w:val="00B72CFF"/>
    <w:rsid w:val="00B73066"/>
    <w:rsid w:val="00B73E06"/>
    <w:rsid w:val="00B73F64"/>
    <w:rsid w:val="00B750FF"/>
    <w:rsid w:val="00B7529B"/>
    <w:rsid w:val="00B761DA"/>
    <w:rsid w:val="00B76A2C"/>
    <w:rsid w:val="00B779A6"/>
    <w:rsid w:val="00B804E1"/>
    <w:rsid w:val="00B80F0D"/>
    <w:rsid w:val="00B81A98"/>
    <w:rsid w:val="00B81AE1"/>
    <w:rsid w:val="00B82293"/>
    <w:rsid w:val="00B829FC"/>
    <w:rsid w:val="00B82A6F"/>
    <w:rsid w:val="00B8301B"/>
    <w:rsid w:val="00B83641"/>
    <w:rsid w:val="00B83673"/>
    <w:rsid w:val="00B83C7F"/>
    <w:rsid w:val="00B83E25"/>
    <w:rsid w:val="00B8439E"/>
    <w:rsid w:val="00B849C5"/>
    <w:rsid w:val="00B85CE6"/>
    <w:rsid w:val="00B86ECC"/>
    <w:rsid w:val="00B90801"/>
    <w:rsid w:val="00B91AA3"/>
    <w:rsid w:val="00B929A8"/>
    <w:rsid w:val="00B93DF1"/>
    <w:rsid w:val="00B9408B"/>
    <w:rsid w:val="00B947E5"/>
    <w:rsid w:val="00B948B8"/>
    <w:rsid w:val="00B95027"/>
    <w:rsid w:val="00B95AF2"/>
    <w:rsid w:val="00B9610E"/>
    <w:rsid w:val="00B97179"/>
    <w:rsid w:val="00B97621"/>
    <w:rsid w:val="00B976AE"/>
    <w:rsid w:val="00B97BD6"/>
    <w:rsid w:val="00BA1837"/>
    <w:rsid w:val="00BA1B70"/>
    <w:rsid w:val="00BA2475"/>
    <w:rsid w:val="00BA2CC8"/>
    <w:rsid w:val="00BA4016"/>
    <w:rsid w:val="00BA4470"/>
    <w:rsid w:val="00BA4FEA"/>
    <w:rsid w:val="00BA59AA"/>
    <w:rsid w:val="00BA68E0"/>
    <w:rsid w:val="00BA6A53"/>
    <w:rsid w:val="00BA6FAE"/>
    <w:rsid w:val="00BA714B"/>
    <w:rsid w:val="00BA73F4"/>
    <w:rsid w:val="00BA753C"/>
    <w:rsid w:val="00BA7EAE"/>
    <w:rsid w:val="00BB08CB"/>
    <w:rsid w:val="00BB0D55"/>
    <w:rsid w:val="00BB1266"/>
    <w:rsid w:val="00BB2891"/>
    <w:rsid w:val="00BB3365"/>
    <w:rsid w:val="00BB382F"/>
    <w:rsid w:val="00BB3DAC"/>
    <w:rsid w:val="00BB4362"/>
    <w:rsid w:val="00BB4E01"/>
    <w:rsid w:val="00BB54AE"/>
    <w:rsid w:val="00BB5976"/>
    <w:rsid w:val="00BB5A2A"/>
    <w:rsid w:val="00BB6189"/>
    <w:rsid w:val="00BC125E"/>
    <w:rsid w:val="00BC1795"/>
    <w:rsid w:val="00BC2090"/>
    <w:rsid w:val="00BC2492"/>
    <w:rsid w:val="00BC2603"/>
    <w:rsid w:val="00BC2817"/>
    <w:rsid w:val="00BC2EE6"/>
    <w:rsid w:val="00BC357E"/>
    <w:rsid w:val="00BC37DC"/>
    <w:rsid w:val="00BC3EB7"/>
    <w:rsid w:val="00BC40CF"/>
    <w:rsid w:val="00BC434E"/>
    <w:rsid w:val="00BC502F"/>
    <w:rsid w:val="00BC52A4"/>
    <w:rsid w:val="00BC5C33"/>
    <w:rsid w:val="00BC5F7D"/>
    <w:rsid w:val="00BC6247"/>
    <w:rsid w:val="00BC6287"/>
    <w:rsid w:val="00BC65E5"/>
    <w:rsid w:val="00BC69D7"/>
    <w:rsid w:val="00BC7689"/>
    <w:rsid w:val="00BC7C83"/>
    <w:rsid w:val="00BD04D1"/>
    <w:rsid w:val="00BD18D7"/>
    <w:rsid w:val="00BD1BDB"/>
    <w:rsid w:val="00BD1E80"/>
    <w:rsid w:val="00BD1F08"/>
    <w:rsid w:val="00BD284B"/>
    <w:rsid w:val="00BD2EF2"/>
    <w:rsid w:val="00BD4121"/>
    <w:rsid w:val="00BD4ED1"/>
    <w:rsid w:val="00BD50F3"/>
    <w:rsid w:val="00BD58E7"/>
    <w:rsid w:val="00BD59E7"/>
    <w:rsid w:val="00BD76C9"/>
    <w:rsid w:val="00BD780D"/>
    <w:rsid w:val="00BD7C2B"/>
    <w:rsid w:val="00BE022B"/>
    <w:rsid w:val="00BE04DE"/>
    <w:rsid w:val="00BE1E9D"/>
    <w:rsid w:val="00BE1F44"/>
    <w:rsid w:val="00BE3367"/>
    <w:rsid w:val="00BE38BB"/>
    <w:rsid w:val="00BE3F55"/>
    <w:rsid w:val="00BE508B"/>
    <w:rsid w:val="00BE5A69"/>
    <w:rsid w:val="00BE6766"/>
    <w:rsid w:val="00BF019E"/>
    <w:rsid w:val="00BF17A9"/>
    <w:rsid w:val="00BF1CCB"/>
    <w:rsid w:val="00BF2411"/>
    <w:rsid w:val="00BF24CF"/>
    <w:rsid w:val="00BF276D"/>
    <w:rsid w:val="00BF36B2"/>
    <w:rsid w:val="00BF4A0F"/>
    <w:rsid w:val="00BF4FC9"/>
    <w:rsid w:val="00BF517F"/>
    <w:rsid w:val="00BF59B7"/>
    <w:rsid w:val="00BF60C6"/>
    <w:rsid w:val="00BF66A7"/>
    <w:rsid w:val="00BF6A53"/>
    <w:rsid w:val="00BF7C28"/>
    <w:rsid w:val="00C00B52"/>
    <w:rsid w:val="00C01B8A"/>
    <w:rsid w:val="00C0347E"/>
    <w:rsid w:val="00C034B3"/>
    <w:rsid w:val="00C03A04"/>
    <w:rsid w:val="00C03E37"/>
    <w:rsid w:val="00C0579B"/>
    <w:rsid w:val="00C067AD"/>
    <w:rsid w:val="00C06FF2"/>
    <w:rsid w:val="00C078A3"/>
    <w:rsid w:val="00C0790F"/>
    <w:rsid w:val="00C10443"/>
    <w:rsid w:val="00C10601"/>
    <w:rsid w:val="00C10A75"/>
    <w:rsid w:val="00C1144A"/>
    <w:rsid w:val="00C11523"/>
    <w:rsid w:val="00C118F8"/>
    <w:rsid w:val="00C11E74"/>
    <w:rsid w:val="00C121F7"/>
    <w:rsid w:val="00C125B0"/>
    <w:rsid w:val="00C125B3"/>
    <w:rsid w:val="00C12647"/>
    <w:rsid w:val="00C12D44"/>
    <w:rsid w:val="00C12E58"/>
    <w:rsid w:val="00C13068"/>
    <w:rsid w:val="00C1338B"/>
    <w:rsid w:val="00C137A5"/>
    <w:rsid w:val="00C14371"/>
    <w:rsid w:val="00C15369"/>
    <w:rsid w:val="00C153F3"/>
    <w:rsid w:val="00C155D3"/>
    <w:rsid w:val="00C15B49"/>
    <w:rsid w:val="00C16238"/>
    <w:rsid w:val="00C170E4"/>
    <w:rsid w:val="00C17D0A"/>
    <w:rsid w:val="00C20499"/>
    <w:rsid w:val="00C21259"/>
    <w:rsid w:val="00C21342"/>
    <w:rsid w:val="00C21DA5"/>
    <w:rsid w:val="00C22292"/>
    <w:rsid w:val="00C22837"/>
    <w:rsid w:val="00C22C17"/>
    <w:rsid w:val="00C232AD"/>
    <w:rsid w:val="00C24543"/>
    <w:rsid w:val="00C25DA3"/>
    <w:rsid w:val="00C25DF7"/>
    <w:rsid w:val="00C269BF"/>
    <w:rsid w:val="00C26C26"/>
    <w:rsid w:val="00C270FE"/>
    <w:rsid w:val="00C27105"/>
    <w:rsid w:val="00C27508"/>
    <w:rsid w:val="00C3085D"/>
    <w:rsid w:val="00C313AA"/>
    <w:rsid w:val="00C31D86"/>
    <w:rsid w:val="00C3353C"/>
    <w:rsid w:val="00C339E8"/>
    <w:rsid w:val="00C33C8A"/>
    <w:rsid w:val="00C33E36"/>
    <w:rsid w:val="00C342D2"/>
    <w:rsid w:val="00C34632"/>
    <w:rsid w:val="00C3494E"/>
    <w:rsid w:val="00C35577"/>
    <w:rsid w:val="00C3617D"/>
    <w:rsid w:val="00C365CD"/>
    <w:rsid w:val="00C36ECC"/>
    <w:rsid w:val="00C3709A"/>
    <w:rsid w:val="00C37935"/>
    <w:rsid w:val="00C40EFC"/>
    <w:rsid w:val="00C415A4"/>
    <w:rsid w:val="00C41762"/>
    <w:rsid w:val="00C41D45"/>
    <w:rsid w:val="00C4225A"/>
    <w:rsid w:val="00C42837"/>
    <w:rsid w:val="00C42BF1"/>
    <w:rsid w:val="00C43174"/>
    <w:rsid w:val="00C44071"/>
    <w:rsid w:val="00C44D4C"/>
    <w:rsid w:val="00C45B0D"/>
    <w:rsid w:val="00C47EFE"/>
    <w:rsid w:val="00C52B66"/>
    <w:rsid w:val="00C532E1"/>
    <w:rsid w:val="00C53338"/>
    <w:rsid w:val="00C5340E"/>
    <w:rsid w:val="00C54808"/>
    <w:rsid w:val="00C549CA"/>
    <w:rsid w:val="00C54E63"/>
    <w:rsid w:val="00C54EB6"/>
    <w:rsid w:val="00C553EF"/>
    <w:rsid w:val="00C55549"/>
    <w:rsid w:val="00C570CC"/>
    <w:rsid w:val="00C5712A"/>
    <w:rsid w:val="00C5770B"/>
    <w:rsid w:val="00C6051D"/>
    <w:rsid w:val="00C609E9"/>
    <w:rsid w:val="00C60AC7"/>
    <w:rsid w:val="00C61993"/>
    <w:rsid w:val="00C61AC5"/>
    <w:rsid w:val="00C62594"/>
    <w:rsid w:val="00C6433A"/>
    <w:rsid w:val="00C64500"/>
    <w:rsid w:val="00C6614D"/>
    <w:rsid w:val="00C66BAC"/>
    <w:rsid w:val="00C67B9D"/>
    <w:rsid w:val="00C712C0"/>
    <w:rsid w:val="00C71C48"/>
    <w:rsid w:val="00C72655"/>
    <w:rsid w:val="00C73019"/>
    <w:rsid w:val="00C7319B"/>
    <w:rsid w:val="00C734DE"/>
    <w:rsid w:val="00C7456A"/>
    <w:rsid w:val="00C75499"/>
    <w:rsid w:val="00C757D9"/>
    <w:rsid w:val="00C77C7D"/>
    <w:rsid w:val="00C8023A"/>
    <w:rsid w:val="00C81315"/>
    <w:rsid w:val="00C81719"/>
    <w:rsid w:val="00C8185F"/>
    <w:rsid w:val="00C81F15"/>
    <w:rsid w:val="00C821C2"/>
    <w:rsid w:val="00C82B10"/>
    <w:rsid w:val="00C82BBE"/>
    <w:rsid w:val="00C82C53"/>
    <w:rsid w:val="00C8359D"/>
    <w:rsid w:val="00C8497C"/>
    <w:rsid w:val="00C849D1"/>
    <w:rsid w:val="00C84F18"/>
    <w:rsid w:val="00C850D9"/>
    <w:rsid w:val="00C859E2"/>
    <w:rsid w:val="00C86286"/>
    <w:rsid w:val="00C86611"/>
    <w:rsid w:val="00C86895"/>
    <w:rsid w:val="00C87981"/>
    <w:rsid w:val="00C879EB"/>
    <w:rsid w:val="00C905F9"/>
    <w:rsid w:val="00C91438"/>
    <w:rsid w:val="00C91857"/>
    <w:rsid w:val="00C91A2F"/>
    <w:rsid w:val="00C91A31"/>
    <w:rsid w:val="00C920F8"/>
    <w:rsid w:val="00C927AD"/>
    <w:rsid w:val="00C9298B"/>
    <w:rsid w:val="00C92EB4"/>
    <w:rsid w:val="00C947B4"/>
    <w:rsid w:val="00C958D3"/>
    <w:rsid w:val="00C9592C"/>
    <w:rsid w:val="00C95D97"/>
    <w:rsid w:val="00C9616C"/>
    <w:rsid w:val="00C968A9"/>
    <w:rsid w:val="00C9702A"/>
    <w:rsid w:val="00C9745A"/>
    <w:rsid w:val="00C975B0"/>
    <w:rsid w:val="00C978EE"/>
    <w:rsid w:val="00C97CA2"/>
    <w:rsid w:val="00CA0A4E"/>
    <w:rsid w:val="00CA10BA"/>
    <w:rsid w:val="00CA1D76"/>
    <w:rsid w:val="00CA2300"/>
    <w:rsid w:val="00CA36C9"/>
    <w:rsid w:val="00CA37F2"/>
    <w:rsid w:val="00CA4AC1"/>
    <w:rsid w:val="00CA5052"/>
    <w:rsid w:val="00CA51A8"/>
    <w:rsid w:val="00CA51E7"/>
    <w:rsid w:val="00CA5352"/>
    <w:rsid w:val="00CA5728"/>
    <w:rsid w:val="00CA5B39"/>
    <w:rsid w:val="00CA703F"/>
    <w:rsid w:val="00CA7947"/>
    <w:rsid w:val="00CB286E"/>
    <w:rsid w:val="00CB289E"/>
    <w:rsid w:val="00CB2C72"/>
    <w:rsid w:val="00CB3548"/>
    <w:rsid w:val="00CB38E0"/>
    <w:rsid w:val="00CB3E97"/>
    <w:rsid w:val="00CB4BAF"/>
    <w:rsid w:val="00CB4C3B"/>
    <w:rsid w:val="00CB5EFE"/>
    <w:rsid w:val="00CB6918"/>
    <w:rsid w:val="00CB78DD"/>
    <w:rsid w:val="00CC0397"/>
    <w:rsid w:val="00CC0D4C"/>
    <w:rsid w:val="00CC0F72"/>
    <w:rsid w:val="00CC1814"/>
    <w:rsid w:val="00CC1CFE"/>
    <w:rsid w:val="00CC1E34"/>
    <w:rsid w:val="00CC1FC4"/>
    <w:rsid w:val="00CC20CC"/>
    <w:rsid w:val="00CC2F24"/>
    <w:rsid w:val="00CC2F32"/>
    <w:rsid w:val="00CC391A"/>
    <w:rsid w:val="00CC3FD4"/>
    <w:rsid w:val="00CC68DF"/>
    <w:rsid w:val="00CC6A1A"/>
    <w:rsid w:val="00CC7D6C"/>
    <w:rsid w:val="00CC7E13"/>
    <w:rsid w:val="00CD000B"/>
    <w:rsid w:val="00CD132A"/>
    <w:rsid w:val="00CD1B6F"/>
    <w:rsid w:val="00CD1C92"/>
    <w:rsid w:val="00CD21E9"/>
    <w:rsid w:val="00CD259A"/>
    <w:rsid w:val="00CD3179"/>
    <w:rsid w:val="00CD3446"/>
    <w:rsid w:val="00CD36CB"/>
    <w:rsid w:val="00CD4A99"/>
    <w:rsid w:val="00CD4D43"/>
    <w:rsid w:val="00CD628C"/>
    <w:rsid w:val="00CD7D51"/>
    <w:rsid w:val="00CE047A"/>
    <w:rsid w:val="00CE1B38"/>
    <w:rsid w:val="00CE2513"/>
    <w:rsid w:val="00CE28C0"/>
    <w:rsid w:val="00CE2D5B"/>
    <w:rsid w:val="00CE3280"/>
    <w:rsid w:val="00CE3FE1"/>
    <w:rsid w:val="00CE4419"/>
    <w:rsid w:val="00CE4E1C"/>
    <w:rsid w:val="00CE5489"/>
    <w:rsid w:val="00CE5D08"/>
    <w:rsid w:val="00CE6D4A"/>
    <w:rsid w:val="00CE734B"/>
    <w:rsid w:val="00CE7DA6"/>
    <w:rsid w:val="00CF0062"/>
    <w:rsid w:val="00CF0659"/>
    <w:rsid w:val="00CF11C4"/>
    <w:rsid w:val="00CF16AE"/>
    <w:rsid w:val="00CF2A37"/>
    <w:rsid w:val="00CF3246"/>
    <w:rsid w:val="00CF3B1A"/>
    <w:rsid w:val="00CF3FDD"/>
    <w:rsid w:val="00CF4618"/>
    <w:rsid w:val="00CF471B"/>
    <w:rsid w:val="00CF5A2C"/>
    <w:rsid w:val="00CF5C66"/>
    <w:rsid w:val="00CF5F5B"/>
    <w:rsid w:val="00CF7A6D"/>
    <w:rsid w:val="00D00084"/>
    <w:rsid w:val="00D0050E"/>
    <w:rsid w:val="00D00A5B"/>
    <w:rsid w:val="00D0161A"/>
    <w:rsid w:val="00D0180C"/>
    <w:rsid w:val="00D02A81"/>
    <w:rsid w:val="00D036DC"/>
    <w:rsid w:val="00D03B72"/>
    <w:rsid w:val="00D043DE"/>
    <w:rsid w:val="00D0440C"/>
    <w:rsid w:val="00D04538"/>
    <w:rsid w:val="00D053AB"/>
    <w:rsid w:val="00D057FE"/>
    <w:rsid w:val="00D05828"/>
    <w:rsid w:val="00D07007"/>
    <w:rsid w:val="00D0727C"/>
    <w:rsid w:val="00D07B27"/>
    <w:rsid w:val="00D1020F"/>
    <w:rsid w:val="00D10871"/>
    <w:rsid w:val="00D10DE1"/>
    <w:rsid w:val="00D10F42"/>
    <w:rsid w:val="00D12747"/>
    <w:rsid w:val="00D12BB1"/>
    <w:rsid w:val="00D131F6"/>
    <w:rsid w:val="00D13E77"/>
    <w:rsid w:val="00D149C7"/>
    <w:rsid w:val="00D14AAA"/>
    <w:rsid w:val="00D14FD3"/>
    <w:rsid w:val="00D150B8"/>
    <w:rsid w:val="00D1522C"/>
    <w:rsid w:val="00D15A4A"/>
    <w:rsid w:val="00D160E5"/>
    <w:rsid w:val="00D167A9"/>
    <w:rsid w:val="00D16D01"/>
    <w:rsid w:val="00D17440"/>
    <w:rsid w:val="00D17793"/>
    <w:rsid w:val="00D177C6"/>
    <w:rsid w:val="00D17C2F"/>
    <w:rsid w:val="00D21EE4"/>
    <w:rsid w:val="00D22322"/>
    <w:rsid w:val="00D223D7"/>
    <w:rsid w:val="00D226AF"/>
    <w:rsid w:val="00D22F80"/>
    <w:rsid w:val="00D23B4B"/>
    <w:rsid w:val="00D23F8D"/>
    <w:rsid w:val="00D244C0"/>
    <w:rsid w:val="00D24836"/>
    <w:rsid w:val="00D256B2"/>
    <w:rsid w:val="00D259AE"/>
    <w:rsid w:val="00D261B5"/>
    <w:rsid w:val="00D262DE"/>
    <w:rsid w:val="00D2646C"/>
    <w:rsid w:val="00D27EBA"/>
    <w:rsid w:val="00D301AC"/>
    <w:rsid w:val="00D30A83"/>
    <w:rsid w:val="00D30FFF"/>
    <w:rsid w:val="00D319CE"/>
    <w:rsid w:val="00D328FC"/>
    <w:rsid w:val="00D3322B"/>
    <w:rsid w:val="00D3397C"/>
    <w:rsid w:val="00D33DF7"/>
    <w:rsid w:val="00D344A6"/>
    <w:rsid w:val="00D34915"/>
    <w:rsid w:val="00D34AE9"/>
    <w:rsid w:val="00D37154"/>
    <w:rsid w:val="00D3716A"/>
    <w:rsid w:val="00D37A96"/>
    <w:rsid w:val="00D37AAF"/>
    <w:rsid w:val="00D40006"/>
    <w:rsid w:val="00D4017C"/>
    <w:rsid w:val="00D413A4"/>
    <w:rsid w:val="00D41F0B"/>
    <w:rsid w:val="00D41FB3"/>
    <w:rsid w:val="00D42057"/>
    <w:rsid w:val="00D42510"/>
    <w:rsid w:val="00D43512"/>
    <w:rsid w:val="00D43525"/>
    <w:rsid w:val="00D436E1"/>
    <w:rsid w:val="00D44131"/>
    <w:rsid w:val="00D44A81"/>
    <w:rsid w:val="00D44DD5"/>
    <w:rsid w:val="00D454C1"/>
    <w:rsid w:val="00D45E17"/>
    <w:rsid w:val="00D45E62"/>
    <w:rsid w:val="00D464F4"/>
    <w:rsid w:val="00D475F7"/>
    <w:rsid w:val="00D477C5"/>
    <w:rsid w:val="00D477D7"/>
    <w:rsid w:val="00D47A59"/>
    <w:rsid w:val="00D50A0F"/>
    <w:rsid w:val="00D50C2D"/>
    <w:rsid w:val="00D513C9"/>
    <w:rsid w:val="00D51772"/>
    <w:rsid w:val="00D51C92"/>
    <w:rsid w:val="00D51FA8"/>
    <w:rsid w:val="00D54298"/>
    <w:rsid w:val="00D54428"/>
    <w:rsid w:val="00D54837"/>
    <w:rsid w:val="00D553EB"/>
    <w:rsid w:val="00D555E7"/>
    <w:rsid w:val="00D57785"/>
    <w:rsid w:val="00D57C2C"/>
    <w:rsid w:val="00D63FD5"/>
    <w:rsid w:val="00D64322"/>
    <w:rsid w:val="00D6499C"/>
    <w:rsid w:val="00D651CD"/>
    <w:rsid w:val="00D664EB"/>
    <w:rsid w:val="00D669CD"/>
    <w:rsid w:val="00D66BD2"/>
    <w:rsid w:val="00D7096F"/>
    <w:rsid w:val="00D7155C"/>
    <w:rsid w:val="00D71850"/>
    <w:rsid w:val="00D71F1E"/>
    <w:rsid w:val="00D720A8"/>
    <w:rsid w:val="00D72AB3"/>
    <w:rsid w:val="00D72E9C"/>
    <w:rsid w:val="00D72FDD"/>
    <w:rsid w:val="00D73220"/>
    <w:rsid w:val="00D73D6B"/>
    <w:rsid w:val="00D742F7"/>
    <w:rsid w:val="00D74DF3"/>
    <w:rsid w:val="00D74EA3"/>
    <w:rsid w:val="00D76A71"/>
    <w:rsid w:val="00D77837"/>
    <w:rsid w:val="00D77CD2"/>
    <w:rsid w:val="00D77FEC"/>
    <w:rsid w:val="00D81195"/>
    <w:rsid w:val="00D812F6"/>
    <w:rsid w:val="00D8345A"/>
    <w:rsid w:val="00D83E4A"/>
    <w:rsid w:val="00D84CBA"/>
    <w:rsid w:val="00D8589F"/>
    <w:rsid w:val="00D864CD"/>
    <w:rsid w:val="00D86509"/>
    <w:rsid w:val="00D86794"/>
    <w:rsid w:val="00D870BD"/>
    <w:rsid w:val="00D87160"/>
    <w:rsid w:val="00D87726"/>
    <w:rsid w:val="00D8798F"/>
    <w:rsid w:val="00D879E6"/>
    <w:rsid w:val="00D909DD"/>
    <w:rsid w:val="00D90A6C"/>
    <w:rsid w:val="00D91937"/>
    <w:rsid w:val="00D91A67"/>
    <w:rsid w:val="00D9248F"/>
    <w:rsid w:val="00D93130"/>
    <w:rsid w:val="00D94587"/>
    <w:rsid w:val="00D94633"/>
    <w:rsid w:val="00D9464A"/>
    <w:rsid w:val="00D94C3F"/>
    <w:rsid w:val="00D95012"/>
    <w:rsid w:val="00D952E7"/>
    <w:rsid w:val="00D95E02"/>
    <w:rsid w:val="00D965FE"/>
    <w:rsid w:val="00D96816"/>
    <w:rsid w:val="00D96E60"/>
    <w:rsid w:val="00D97436"/>
    <w:rsid w:val="00D9762C"/>
    <w:rsid w:val="00D97E37"/>
    <w:rsid w:val="00DA1679"/>
    <w:rsid w:val="00DA1870"/>
    <w:rsid w:val="00DA1BE5"/>
    <w:rsid w:val="00DA2062"/>
    <w:rsid w:val="00DA2EF3"/>
    <w:rsid w:val="00DA4A77"/>
    <w:rsid w:val="00DA5A82"/>
    <w:rsid w:val="00DA5AC7"/>
    <w:rsid w:val="00DA5D37"/>
    <w:rsid w:val="00DA6705"/>
    <w:rsid w:val="00DA6F0C"/>
    <w:rsid w:val="00DA7152"/>
    <w:rsid w:val="00DA7239"/>
    <w:rsid w:val="00DA79C5"/>
    <w:rsid w:val="00DB0B17"/>
    <w:rsid w:val="00DB19D3"/>
    <w:rsid w:val="00DB2066"/>
    <w:rsid w:val="00DB2866"/>
    <w:rsid w:val="00DB4320"/>
    <w:rsid w:val="00DB43BC"/>
    <w:rsid w:val="00DB5B17"/>
    <w:rsid w:val="00DB5E6A"/>
    <w:rsid w:val="00DB5F14"/>
    <w:rsid w:val="00DB6816"/>
    <w:rsid w:val="00DB6B0A"/>
    <w:rsid w:val="00DB6C26"/>
    <w:rsid w:val="00DB7444"/>
    <w:rsid w:val="00DB78A4"/>
    <w:rsid w:val="00DB7EF8"/>
    <w:rsid w:val="00DC01BC"/>
    <w:rsid w:val="00DC0D55"/>
    <w:rsid w:val="00DC1D49"/>
    <w:rsid w:val="00DC2426"/>
    <w:rsid w:val="00DC2D5C"/>
    <w:rsid w:val="00DC2E46"/>
    <w:rsid w:val="00DC333F"/>
    <w:rsid w:val="00DC47B9"/>
    <w:rsid w:val="00DC6253"/>
    <w:rsid w:val="00DC6C2C"/>
    <w:rsid w:val="00DC7058"/>
    <w:rsid w:val="00DD063A"/>
    <w:rsid w:val="00DD0938"/>
    <w:rsid w:val="00DD0EDE"/>
    <w:rsid w:val="00DD176B"/>
    <w:rsid w:val="00DD1968"/>
    <w:rsid w:val="00DD1A35"/>
    <w:rsid w:val="00DD2402"/>
    <w:rsid w:val="00DD32E7"/>
    <w:rsid w:val="00DD335D"/>
    <w:rsid w:val="00DD39D5"/>
    <w:rsid w:val="00DD3DA5"/>
    <w:rsid w:val="00DD3ECC"/>
    <w:rsid w:val="00DD4DE4"/>
    <w:rsid w:val="00DD51DC"/>
    <w:rsid w:val="00DD52B9"/>
    <w:rsid w:val="00DD5916"/>
    <w:rsid w:val="00DD613C"/>
    <w:rsid w:val="00DD634A"/>
    <w:rsid w:val="00DE1EEA"/>
    <w:rsid w:val="00DE2ABA"/>
    <w:rsid w:val="00DE2B3A"/>
    <w:rsid w:val="00DE3DDF"/>
    <w:rsid w:val="00DE3E71"/>
    <w:rsid w:val="00DE53EC"/>
    <w:rsid w:val="00DE57C2"/>
    <w:rsid w:val="00DE592A"/>
    <w:rsid w:val="00DE5E9C"/>
    <w:rsid w:val="00DE682D"/>
    <w:rsid w:val="00DE6F10"/>
    <w:rsid w:val="00DE7461"/>
    <w:rsid w:val="00DE7E37"/>
    <w:rsid w:val="00DF01DD"/>
    <w:rsid w:val="00DF09C1"/>
    <w:rsid w:val="00DF0B12"/>
    <w:rsid w:val="00DF0C1E"/>
    <w:rsid w:val="00DF119D"/>
    <w:rsid w:val="00DF24DE"/>
    <w:rsid w:val="00DF30D8"/>
    <w:rsid w:val="00DF3253"/>
    <w:rsid w:val="00DF4D38"/>
    <w:rsid w:val="00DF53D7"/>
    <w:rsid w:val="00DF65DA"/>
    <w:rsid w:val="00DF6872"/>
    <w:rsid w:val="00DF78FB"/>
    <w:rsid w:val="00E01A2A"/>
    <w:rsid w:val="00E020C4"/>
    <w:rsid w:val="00E028CB"/>
    <w:rsid w:val="00E02B3C"/>
    <w:rsid w:val="00E02F93"/>
    <w:rsid w:val="00E03A98"/>
    <w:rsid w:val="00E045A9"/>
    <w:rsid w:val="00E04F5B"/>
    <w:rsid w:val="00E05CBC"/>
    <w:rsid w:val="00E06312"/>
    <w:rsid w:val="00E06382"/>
    <w:rsid w:val="00E065BE"/>
    <w:rsid w:val="00E06BE9"/>
    <w:rsid w:val="00E07AF7"/>
    <w:rsid w:val="00E10387"/>
    <w:rsid w:val="00E10896"/>
    <w:rsid w:val="00E1091E"/>
    <w:rsid w:val="00E11656"/>
    <w:rsid w:val="00E12194"/>
    <w:rsid w:val="00E12720"/>
    <w:rsid w:val="00E14DB2"/>
    <w:rsid w:val="00E1557C"/>
    <w:rsid w:val="00E17E74"/>
    <w:rsid w:val="00E21379"/>
    <w:rsid w:val="00E23279"/>
    <w:rsid w:val="00E232BC"/>
    <w:rsid w:val="00E233E4"/>
    <w:rsid w:val="00E23A0B"/>
    <w:rsid w:val="00E23E74"/>
    <w:rsid w:val="00E2421F"/>
    <w:rsid w:val="00E244F1"/>
    <w:rsid w:val="00E24D1F"/>
    <w:rsid w:val="00E2537E"/>
    <w:rsid w:val="00E26235"/>
    <w:rsid w:val="00E26483"/>
    <w:rsid w:val="00E2662D"/>
    <w:rsid w:val="00E271F4"/>
    <w:rsid w:val="00E27798"/>
    <w:rsid w:val="00E27C7B"/>
    <w:rsid w:val="00E27FE1"/>
    <w:rsid w:val="00E3049C"/>
    <w:rsid w:val="00E3060E"/>
    <w:rsid w:val="00E30F0B"/>
    <w:rsid w:val="00E31DE5"/>
    <w:rsid w:val="00E323C1"/>
    <w:rsid w:val="00E32C3A"/>
    <w:rsid w:val="00E3336B"/>
    <w:rsid w:val="00E34C11"/>
    <w:rsid w:val="00E34F18"/>
    <w:rsid w:val="00E36282"/>
    <w:rsid w:val="00E36F69"/>
    <w:rsid w:val="00E374C9"/>
    <w:rsid w:val="00E401A0"/>
    <w:rsid w:val="00E40A45"/>
    <w:rsid w:val="00E40A94"/>
    <w:rsid w:val="00E40C72"/>
    <w:rsid w:val="00E40DCF"/>
    <w:rsid w:val="00E41575"/>
    <w:rsid w:val="00E416A6"/>
    <w:rsid w:val="00E42AF9"/>
    <w:rsid w:val="00E4321F"/>
    <w:rsid w:val="00E438D3"/>
    <w:rsid w:val="00E446BF"/>
    <w:rsid w:val="00E44762"/>
    <w:rsid w:val="00E44BA3"/>
    <w:rsid w:val="00E4525D"/>
    <w:rsid w:val="00E45D4E"/>
    <w:rsid w:val="00E46BF6"/>
    <w:rsid w:val="00E4775B"/>
    <w:rsid w:val="00E500A5"/>
    <w:rsid w:val="00E502F3"/>
    <w:rsid w:val="00E50F25"/>
    <w:rsid w:val="00E50F70"/>
    <w:rsid w:val="00E5165F"/>
    <w:rsid w:val="00E518A0"/>
    <w:rsid w:val="00E519E6"/>
    <w:rsid w:val="00E51B84"/>
    <w:rsid w:val="00E52B3A"/>
    <w:rsid w:val="00E52B6C"/>
    <w:rsid w:val="00E53639"/>
    <w:rsid w:val="00E5375C"/>
    <w:rsid w:val="00E537DE"/>
    <w:rsid w:val="00E548D9"/>
    <w:rsid w:val="00E57C97"/>
    <w:rsid w:val="00E57F5F"/>
    <w:rsid w:val="00E60007"/>
    <w:rsid w:val="00E6026D"/>
    <w:rsid w:val="00E60930"/>
    <w:rsid w:val="00E609AB"/>
    <w:rsid w:val="00E61A0B"/>
    <w:rsid w:val="00E63361"/>
    <w:rsid w:val="00E6371E"/>
    <w:rsid w:val="00E637C8"/>
    <w:rsid w:val="00E63D3F"/>
    <w:rsid w:val="00E6445D"/>
    <w:rsid w:val="00E64729"/>
    <w:rsid w:val="00E672FF"/>
    <w:rsid w:val="00E67939"/>
    <w:rsid w:val="00E67EE0"/>
    <w:rsid w:val="00E70534"/>
    <w:rsid w:val="00E70BEF"/>
    <w:rsid w:val="00E70D68"/>
    <w:rsid w:val="00E71611"/>
    <w:rsid w:val="00E71636"/>
    <w:rsid w:val="00E71A60"/>
    <w:rsid w:val="00E72D34"/>
    <w:rsid w:val="00E757D8"/>
    <w:rsid w:val="00E76912"/>
    <w:rsid w:val="00E76A6C"/>
    <w:rsid w:val="00E76C3D"/>
    <w:rsid w:val="00E777D9"/>
    <w:rsid w:val="00E777FB"/>
    <w:rsid w:val="00E8222A"/>
    <w:rsid w:val="00E837E3"/>
    <w:rsid w:val="00E8434B"/>
    <w:rsid w:val="00E84666"/>
    <w:rsid w:val="00E8574C"/>
    <w:rsid w:val="00E85911"/>
    <w:rsid w:val="00E8683D"/>
    <w:rsid w:val="00E8736D"/>
    <w:rsid w:val="00E87FA8"/>
    <w:rsid w:val="00E905E3"/>
    <w:rsid w:val="00E90834"/>
    <w:rsid w:val="00E91144"/>
    <w:rsid w:val="00E919C3"/>
    <w:rsid w:val="00E91C38"/>
    <w:rsid w:val="00E925F8"/>
    <w:rsid w:val="00E93705"/>
    <w:rsid w:val="00E93E14"/>
    <w:rsid w:val="00E96661"/>
    <w:rsid w:val="00E96AE0"/>
    <w:rsid w:val="00E96BBF"/>
    <w:rsid w:val="00E9721D"/>
    <w:rsid w:val="00E97B46"/>
    <w:rsid w:val="00EA0073"/>
    <w:rsid w:val="00EA0181"/>
    <w:rsid w:val="00EA0855"/>
    <w:rsid w:val="00EA0EF1"/>
    <w:rsid w:val="00EA162F"/>
    <w:rsid w:val="00EA190D"/>
    <w:rsid w:val="00EA21F3"/>
    <w:rsid w:val="00EA2534"/>
    <w:rsid w:val="00EA2AA3"/>
    <w:rsid w:val="00EA3124"/>
    <w:rsid w:val="00EA3532"/>
    <w:rsid w:val="00EA3687"/>
    <w:rsid w:val="00EA40F1"/>
    <w:rsid w:val="00EA48EE"/>
    <w:rsid w:val="00EA4DAE"/>
    <w:rsid w:val="00EA5184"/>
    <w:rsid w:val="00EA5223"/>
    <w:rsid w:val="00EA550E"/>
    <w:rsid w:val="00EA61CA"/>
    <w:rsid w:val="00EA64B4"/>
    <w:rsid w:val="00EA7424"/>
    <w:rsid w:val="00EB0EBF"/>
    <w:rsid w:val="00EB0F21"/>
    <w:rsid w:val="00EB1153"/>
    <w:rsid w:val="00EB1287"/>
    <w:rsid w:val="00EB1E0A"/>
    <w:rsid w:val="00EB1FBD"/>
    <w:rsid w:val="00EB2656"/>
    <w:rsid w:val="00EB3002"/>
    <w:rsid w:val="00EB3012"/>
    <w:rsid w:val="00EB307C"/>
    <w:rsid w:val="00EB378A"/>
    <w:rsid w:val="00EB4345"/>
    <w:rsid w:val="00EB5022"/>
    <w:rsid w:val="00EB67AA"/>
    <w:rsid w:val="00EB6946"/>
    <w:rsid w:val="00EB69DE"/>
    <w:rsid w:val="00EB6A34"/>
    <w:rsid w:val="00EB6A98"/>
    <w:rsid w:val="00EB7082"/>
    <w:rsid w:val="00EB7F67"/>
    <w:rsid w:val="00EC107F"/>
    <w:rsid w:val="00EC16A8"/>
    <w:rsid w:val="00EC1940"/>
    <w:rsid w:val="00EC1BEC"/>
    <w:rsid w:val="00EC269E"/>
    <w:rsid w:val="00EC28BA"/>
    <w:rsid w:val="00EC2E22"/>
    <w:rsid w:val="00EC3711"/>
    <w:rsid w:val="00EC407F"/>
    <w:rsid w:val="00EC41B0"/>
    <w:rsid w:val="00EC4362"/>
    <w:rsid w:val="00EC51DC"/>
    <w:rsid w:val="00EC53F3"/>
    <w:rsid w:val="00EC58D3"/>
    <w:rsid w:val="00EC71CD"/>
    <w:rsid w:val="00EC7AC5"/>
    <w:rsid w:val="00EC7F2C"/>
    <w:rsid w:val="00ED0437"/>
    <w:rsid w:val="00ED112B"/>
    <w:rsid w:val="00ED12B7"/>
    <w:rsid w:val="00ED13F8"/>
    <w:rsid w:val="00ED22AA"/>
    <w:rsid w:val="00ED2648"/>
    <w:rsid w:val="00ED269B"/>
    <w:rsid w:val="00ED2CC6"/>
    <w:rsid w:val="00ED30E4"/>
    <w:rsid w:val="00ED3D59"/>
    <w:rsid w:val="00ED4390"/>
    <w:rsid w:val="00ED4395"/>
    <w:rsid w:val="00ED4814"/>
    <w:rsid w:val="00ED54FD"/>
    <w:rsid w:val="00ED5B30"/>
    <w:rsid w:val="00ED6269"/>
    <w:rsid w:val="00ED62BA"/>
    <w:rsid w:val="00ED6486"/>
    <w:rsid w:val="00ED6F37"/>
    <w:rsid w:val="00ED71DE"/>
    <w:rsid w:val="00ED7330"/>
    <w:rsid w:val="00ED7447"/>
    <w:rsid w:val="00EE099D"/>
    <w:rsid w:val="00EE1051"/>
    <w:rsid w:val="00EE1A74"/>
    <w:rsid w:val="00EE1AA3"/>
    <w:rsid w:val="00EE1EE0"/>
    <w:rsid w:val="00EE2D56"/>
    <w:rsid w:val="00EE3CEB"/>
    <w:rsid w:val="00EE3D17"/>
    <w:rsid w:val="00EE45F9"/>
    <w:rsid w:val="00EE510E"/>
    <w:rsid w:val="00EE51AE"/>
    <w:rsid w:val="00EE5514"/>
    <w:rsid w:val="00EE65FD"/>
    <w:rsid w:val="00EE6A39"/>
    <w:rsid w:val="00EE7E2A"/>
    <w:rsid w:val="00EF043C"/>
    <w:rsid w:val="00EF10BF"/>
    <w:rsid w:val="00EF1D29"/>
    <w:rsid w:val="00EF3B93"/>
    <w:rsid w:val="00EF3CCF"/>
    <w:rsid w:val="00EF451B"/>
    <w:rsid w:val="00EF514C"/>
    <w:rsid w:val="00EF5528"/>
    <w:rsid w:val="00EF57ED"/>
    <w:rsid w:val="00EF5D56"/>
    <w:rsid w:val="00EF68ED"/>
    <w:rsid w:val="00EF6DD0"/>
    <w:rsid w:val="00EF6E68"/>
    <w:rsid w:val="00F00030"/>
    <w:rsid w:val="00F00A9A"/>
    <w:rsid w:val="00F01063"/>
    <w:rsid w:val="00F01C6E"/>
    <w:rsid w:val="00F01CC5"/>
    <w:rsid w:val="00F029A7"/>
    <w:rsid w:val="00F034DA"/>
    <w:rsid w:val="00F03CC2"/>
    <w:rsid w:val="00F043A1"/>
    <w:rsid w:val="00F0447E"/>
    <w:rsid w:val="00F04F9F"/>
    <w:rsid w:val="00F05C15"/>
    <w:rsid w:val="00F0625A"/>
    <w:rsid w:val="00F06570"/>
    <w:rsid w:val="00F079DE"/>
    <w:rsid w:val="00F1022E"/>
    <w:rsid w:val="00F11872"/>
    <w:rsid w:val="00F11F54"/>
    <w:rsid w:val="00F131D6"/>
    <w:rsid w:val="00F17BFF"/>
    <w:rsid w:val="00F17E61"/>
    <w:rsid w:val="00F21177"/>
    <w:rsid w:val="00F21786"/>
    <w:rsid w:val="00F21B0C"/>
    <w:rsid w:val="00F239F8"/>
    <w:rsid w:val="00F23D96"/>
    <w:rsid w:val="00F245ED"/>
    <w:rsid w:val="00F24AB3"/>
    <w:rsid w:val="00F253AC"/>
    <w:rsid w:val="00F259E2"/>
    <w:rsid w:val="00F26508"/>
    <w:rsid w:val="00F26A96"/>
    <w:rsid w:val="00F27985"/>
    <w:rsid w:val="00F279E1"/>
    <w:rsid w:val="00F30400"/>
    <w:rsid w:val="00F3195D"/>
    <w:rsid w:val="00F31973"/>
    <w:rsid w:val="00F319B6"/>
    <w:rsid w:val="00F320F4"/>
    <w:rsid w:val="00F33D9A"/>
    <w:rsid w:val="00F3434E"/>
    <w:rsid w:val="00F3496C"/>
    <w:rsid w:val="00F35021"/>
    <w:rsid w:val="00F35548"/>
    <w:rsid w:val="00F358FD"/>
    <w:rsid w:val="00F35DF4"/>
    <w:rsid w:val="00F36555"/>
    <w:rsid w:val="00F367E1"/>
    <w:rsid w:val="00F36AE4"/>
    <w:rsid w:val="00F3718E"/>
    <w:rsid w:val="00F37260"/>
    <w:rsid w:val="00F375C9"/>
    <w:rsid w:val="00F40013"/>
    <w:rsid w:val="00F41148"/>
    <w:rsid w:val="00F414DE"/>
    <w:rsid w:val="00F41CC3"/>
    <w:rsid w:val="00F42D64"/>
    <w:rsid w:val="00F43672"/>
    <w:rsid w:val="00F43C2C"/>
    <w:rsid w:val="00F43DAB"/>
    <w:rsid w:val="00F43F18"/>
    <w:rsid w:val="00F4471D"/>
    <w:rsid w:val="00F456B1"/>
    <w:rsid w:val="00F46B0A"/>
    <w:rsid w:val="00F47033"/>
    <w:rsid w:val="00F50025"/>
    <w:rsid w:val="00F50250"/>
    <w:rsid w:val="00F50429"/>
    <w:rsid w:val="00F516A8"/>
    <w:rsid w:val="00F5241F"/>
    <w:rsid w:val="00F524F5"/>
    <w:rsid w:val="00F531B4"/>
    <w:rsid w:val="00F536AD"/>
    <w:rsid w:val="00F53729"/>
    <w:rsid w:val="00F54C89"/>
    <w:rsid w:val="00F550DF"/>
    <w:rsid w:val="00F55A11"/>
    <w:rsid w:val="00F55F92"/>
    <w:rsid w:val="00F5616E"/>
    <w:rsid w:val="00F5624F"/>
    <w:rsid w:val="00F5641E"/>
    <w:rsid w:val="00F5655D"/>
    <w:rsid w:val="00F56B06"/>
    <w:rsid w:val="00F5759E"/>
    <w:rsid w:val="00F60BF5"/>
    <w:rsid w:val="00F60E46"/>
    <w:rsid w:val="00F60F7A"/>
    <w:rsid w:val="00F61AFB"/>
    <w:rsid w:val="00F62141"/>
    <w:rsid w:val="00F62444"/>
    <w:rsid w:val="00F62CC4"/>
    <w:rsid w:val="00F6307E"/>
    <w:rsid w:val="00F631BB"/>
    <w:rsid w:val="00F634B1"/>
    <w:rsid w:val="00F64144"/>
    <w:rsid w:val="00F6519D"/>
    <w:rsid w:val="00F6569E"/>
    <w:rsid w:val="00F65AC9"/>
    <w:rsid w:val="00F66299"/>
    <w:rsid w:val="00F663B6"/>
    <w:rsid w:val="00F675F5"/>
    <w:rsid w:val="00F70583"/>
    <w:rsid w:val="00F713E1"/>
    <w:rsid w:val="00F715F0"/>
    <w:rsid w:val="00F715F3"/>
    <w:rsid w:val="00F71769"/>
    <w:rsid w:val="00F718A2"/>
    <w:rsid w:val="00F72319"/>
    <w:rsid w:val="00F72B6C"/>
    <w:rsid w:val="00F72E1D"/>
    <w:rsid w:val="00F732B3"/>
    <w:rsid w:val="00F735EC"/>
    <w:rsid w:val="00F738AA"/>
    <w:rsid w:val="00F73E1A"/>
    <w:rsid w:val="00F75450"/>
    <w:rsid w:val="00F75D84"/>
    <w:rsid w:val="00F7799A"/>
    <w:rsid w:val="00F80CC9"/>
    <w:rsid w:val="00F80D74"/>
    <w:rsid w:val="00F8120A"/>
    <w:rsid w:val="00F81550"/>
    <w:rsid w:val="00F81D81"/>
    <w:rsid w:val="00F823B2"/>
    <w:rsid w:val="00F852FB"/>
    <w:rsid w:val="00F85610"/>
    <w:rsid w:val="00F864E1"/>
    <w:rsid w:val="00F86917"/>
    <w:rsid w:val="00F90F07"/>
    <w:rsid w:val="00F90F20"/>
    <w:rsid w:val="00F91257"/>
    <w:rsid w:val="00F91915"/>
    <w:rsid w:val="00F91B1E"/>
    <w:rsid w:val="00F92F03"/>
    <w:rsid w:val="00F93B18"/>
    <w:rsid w:val="00F93B5B"/>
    <w:rsid w:val="00F93C54"/>
    <w:rsid w:val="00F93DC5"/>
    <w:rsid w:val="00F940E5"/>
    <w:rsid w:val="00F94C26"/>
    <w:rsid w:val="00F94F6A"/>
    <w:rsid w:val="00F9570C"/>
    <w:rsid w:val="00F95A60"/>
    <w:rsid w:val="00F96C45"/>
    <w:rsid w:val="00F96E3C"/>
    <w:rsid w:val="00FA050E"/>
    <w:rsid w:val="00FA0879"/>
    <w:rsid w:val="00FA0C05"/>
    <w:rsid w:val="00FA0F88"/>
    <w:rsid w:val="00FA1076"/>
    <w:rsid w:val="00FA2362"/>
    <w:rsid w:val="00FA23E9"/>
    <w:rsid w:val="00FA2B5D"/>
    <w:rsid w:val="00FA2E83"/>
    <w:rsid w:val="00FA345B"/>
    <w:rsid w:val="00FA35EF"/>
    <w:rsid w:val="00FA4C88"/>
    <w:rsid w:val="00FA505F"/>
    <w:rsid w:val="00FB04B9"/>
    <w:rsid w:val="00FB0BFB"/>
    <w:rsid w:val="00FB0C9B"/>
    <w:rsid w:val="00FB12EB"/>
    <w:rsid w:val="00FB19CF"/>
    <w:rsid w:val="00FB21EC"/>
    <w:rsid w:val="00FB277C"/>
    <w:rsid w:val="00FB2BAA"/>
    <w:rsid w:val="00FB2EC3"/>
    <w:rsid w:val="00FB2EC6"/>
    <w:rsid w:val="00FB3570"/>
    <w:rsid w:val="00FB3B33"/>
    <w:rsid w:val="00FB3D77"/>
    <w:rsid w:val="00FB490D"/>
    <w:rsid w:val="00FB51C8"/>
    <w:rsid w:val="00FB634B"/>
    <w:rsid w:val="00FB649D"/>
    <w:rsid w:val="00FB67B1"/>
    <w:rsid w:val="00FB6ADE"/>
    <w:rsid w:val="00FB715E"/>
    <w:rsid w:val="00FB72C6"/>
    <w:rsid w:val="00FB7773"/>
    <w:rsid w:val="00FC19D2"/>
    <w:rsid w:val="00FC33A7"/>
    <w:rsid w:val="00FC361E"/>
    <w:rsid w:val="00FC432D"/>
    <w:rsid w:val="00FC4397"/>
    <w:rsid w:val="00FC4A05"/>
    <w:rsid w:val="00FC5886"/>
    <w:rsid w:val="00FC6401"/>
    <w:rsid w:val="00FC6BB3"/>
    <w:rsid w:val="00FC6DCD"/>
    <w:rsid w:val="00FC721C"/>
    <w:rsid w:val="00FC7372"/>
    <w:rsid w:val="00FC7A65"/>
    <w:rsid w:val="00FC7FB8"/>
    <w:rsid w:val="00FD03B4"/>
    <w:rsid w:val="00FD0CC3"/>
    <w:rsid w:val="00FD0DA5"/>
    <w:rsid w:val="00FD1024"/>
    <w:rsid w:val="00FD1872"/>
    <w:rsid w:val="00FD2EEC"/>
    <w:rsid w:val="00FD315C"/>
    <w:rsid w:val="00FD4040"/>
    <w:rsid w:val="00FD4546"/>
    <w:rsid w:val="00FD4CD2"/>
    <w:rsid w:val="00FD5488"/>
    <w:rsid w:val="00FD586A"/>
    <w:rsid w:val="00FD5921"/>
    <w:rsid w:val="00FD5B72"/>
    <w:rsid w:val="00FD7E44"/>
    <w:rsid w:val="00FE07D9"/>
    <w:rsid w:val="00FE1FEE"/>
    <w:rsid w:val="00FE20DC"/>
    <w:rsid w:val="00FE20F4"/>
    <w:rsid w:val="00FE2B0F"/>
    <w:rsid w:val="00FE3346"/>
    <w:rsid w:val="00FE3375"/>
    <w:rsid w:val="00FE3A43"/>
    <w:rsid w:val="00FE3CAC"/>
    <w:rsid w:val="00FE3D9A"/>
    <w:rsid w:val="00FE5D1A"/>
    <w:rsid w:val="00FE5F98"/>
    <w:rsid w:val="00FE62DC"/>
    <w:rsid w:val="00FE6E7F"/>
    <w:rsid w:val="00FE7505"/>
    <w:rsid w:val="00FF0233"/>
    <w:rsid w:val="00FF037C"/>
    <w:rsid w:val="00FF0970"/>
    <w:rsid w:val="00FF0D9E"/>
    <w:rsid w:val="00FF1354"/>
    <w:rsid w:val="00FF1544"/>
    <w:rsid w:val="00FF1AB0"/>
    <w:rsid w:val="00FF1E15"/>
    <w:rsid w:val="00FF2703"/>
    <w:rsid w:val="00FF2770"/>
    <w:rsid w:val="00FF2D2A"/>
    <w:rsid w:val="00FF36F0"/>
    <w:rsid w:val="00FF3F80"/>
    <w:rsid w:val="00FF40C1"/>
    <w:rsid w:val="00FF49D9"/>
    <w:rsid w:val="00FF5043"/>
    <w:rsid w:val="00FF594A"/>
    <w:rsid w:val="00FF63C2"/>
    <w:rsid w:val="00FF69B9"/>
    <w:rsid w:val="00FF6A90"/>
    <w:rsid w:val="00FF6EE7"/>
    <w:rsid w:val="00FF7055"/>
    <w:rsid w:val="00FF70F5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E67DDEC"/>
  <w15:chartTrackingRefBased/>
  <w15:docId w15:val="{CE31C9FE-48FB-499D-AC98-0ABA215A4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7894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22389E"/>
    <w:pPr>
      <w:keepNext/>
      <w:ind w:right="389"/>
      <w:outlineLvl w:val="0"/>
    </w:pPr>
    <w:rPr>
      <w:rFonts w:ascii="CordiaUPC" w:hAnsi="CordiaUPC" w:cs="AngsanaUPC"/>
      <w:sz w:val="28"/>
      <w:szCs w:val="28"/>
      <w:lang w:val="th-TH"/>
    </w:rPr>
  </w:style>
  <w:style w:type="paragraph" w:styleId="Heading2">
    <w:name w:val="heading 2"/>
    <w:basedOn w:val="Normal"/>
    <w:next w:val="Normal"/>
    <w:link w:val="Heading2Char"/>
    <w:qFormat/>
    <w:rsid w:val="0022389E"/>
    <w:pPr>
      <w:keepNext/>
      <w:tabs>
        <w:tab w:val="left" w:pos="540"/>
      </w:tabs>
      <w:ind w:left="360"/>
      <w:outlineLvl w:val="1"/>
    </w:pPr>
    <w:rPr>
      <w:rFonts w:ascii="CordiaUPC" w:hAnsi="CordiaUPC" w:cs="AngsanaUPC"/>
      <w:color w:val="000000"/>
      <w:sz w:val="28"/>
      <w:szCs w:val="28"/>
      <w:lang w:val="th-TH"/>
    </w:rPr>
  </w:style>
  <w:style w:type="paragraph" w:styleId="Heading3">
    <w:name w:val="heading 3"/>
    <w:basedOn w:val="Normal"/>
    <w:next w:val="Normal"/>
    <w:link w:val="Heading3Char"/>
    <w:qFormat/>
    <w:rsid w:val="0022389E"/>
    <w:pPr>
      <w:keepNext/>
      <w:jc w:val="center"/>
      <w:outlineLvl w:val="2"/>
    </w:pPr>
    <w:rPr>
      <w:rFonts w:ascii="CordiaUPC" w:hAnsi="CordiaUPC" w:cs="AngsanaUPC"/>
      <w:sz w:val="28"/>
      <w:szCs w:val="28"/>
      <w:lang w:val="th-TH"/>
    </w:rPr>
  </w:style>
  <w:style w:type="paragraph" w:styleId="Heading4">
    <w:name w:val="heading 4"/>
    <w:basedOn w:val="Normal"/>
    <w:next w:val="Normal"/>
    <w:link w:val="Heading4Char"/>
    <w:qFormat/>
    <w:rsid w:val="0022389E"/>
    <w:pPr>
      <w:keepNext/>
      <w:ind w:left="360"/>
      <w:jc w:val="left"/>
      <w:outlineLvl w:val="3"/>
    </w:pPr>
    <w:rPr>
      <w:rFonts w:ascii="CordiaUPC" w:hAnsi="CordiaUPC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2389E"/>
    <w:pPr>
      <w:keepNext/>
      <w:ind w:left="1080"/>
      <w:outlineLvl w:val="4"/>
    </w:pPr>
    <w:rPr>
      <w:rFonts w:ascii="CordiaUPC" w:hAnsi="CordiaUPC" w:cs="Angsan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2389E"/>
    <w:pPr>
      <w:keepNext/>
      <w:ind w:left="720"/>
      <w:outlineLvl w:val="5"/>
    </w:pPr>
    <w:rPr>
      <w:rFonts w:ascii="CordiaUPC" w:hAnsi="CordiaUPC" w:cs="Angsan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22389E"/>
    <w:pPr>
      <w:keepNext/>
      <w:tabs>
        <w:tab w:val="left" w:pos="1080"/>
      </w:tabs>
      <w:ind w:left="720" w:hanging="360"/>
      <w:outlineLvl w:val="6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link w:val="Heading8Char"/>
    <w:qFormat/>
    <w:rsid w:val="0022389E"/>
    <w:pPr>
      <w:keepNext/>
      <w:ind w:left="720"/>
      <w:jc w:val="left"/>
      <w:outlineLvl w:val="7"/>
    </w:pPr>
    <w:rPr>
      <w:rFonts w:ascii="CordiaUPC" w:hAnsi="CordiaUPC" w:cs="AngsanaUPC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2389E"/>
    <w:pPr>
      <w:keepNext/>
      <w:ind w:left="540"/>
      <w:jc w:val="left"/>
      <w:outlineLvl w:val="8"/>
    </w:pPr>
    <w:rPr>
      <w:rFonts w:ascii="CordiaUPC" w:hAnsi="CordiaUPC"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16025"/>
    <w:rPr>
      <w:rFonts w:cs="AngsanaUPC"/>
      <w:sz w:val="28"/>
      <w:szCs w:val="28"/>
      <w:lang w:val="th-TH" w:eastAsia="en-US"/>
    </w:rPr>
  </w:style>
  <w:style w:type="character" w:customStyle="1" w:styleId="Heading2Char">
    <w:name w:val="Heading 2 Char"/>
    <w:link w:val="Heading2"/>
    <w:rsid w:val="004E6DFE"/>
    <w:rPr>
      <w:rFonts w:cs="AngsanaUPC"/>
      <w:color w:val="00000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416025"/>
    <w:rPr>
      <w:rFonts w:cs="AngsanaUPC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416025"/>
    <w:rPr>
      <w:rFonts w:cs="AngsanaUPC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416025"/>
    <w:rPr>
      <w:rFonts w:cs="AngsanaUPC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416025"/>
    <w:rPr>
      <w:rFonts w:cs="AngsanaUPC"/>
      <w:sz w:val="28"/>
      <w:szCs w:val="28"/>
      <w:lang w:val="en-US" w:eastAsia="en-US"/>
    </w:rPr>
  </w:style>
  <w:style w:type="character" w:customStyle="1" w:styleId="Heading7Char">
    <w:name w:val="Heading 7 Char"/>
    <w:link w:val="Heading7"/>
    <w:rsid w:val="00416025"/>
    <w:rPr>
      <w:rFonts w:cs="AngsanaUPC"/>
      <w:b/>
      <w:bCs/>
      <w:sz w:val="28"/>
      <w:szCs w:val="28"/>
      <w:lang w:val="th-TH" w:eastAsia="en-US"/>
    </w:rPr>
  </w:style>
  <w:style w:type="character" w:customStyle="1" w:styleId="Heading8Char">
    <w:name w:val="Heading 8 Char"/>
    <w:link w:val="Heading8"/>
    <w:rsid w:val="00416025"/>
    <w:rPr>
      <w:rFonts w:cs="AngsanaUPC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416025"/>
    <w:rPr>
      <w:rFonts w:cs="AngsanaUPC"/>
      <w:sz w:val="28"/>
      <w:szCs w:val="28"/>
      <w:lang w:val="en-US" w:eastAsia="en-US"/>
    </w:rPr>
  </w:style>
  <w:style w:type="paragraph" w:customStyle="1" w:styleId="a">
    <w:name w:val="เนื้อเรื่อง"/>
    <w:basedOn w:val="Normal"/>
    <w:rsid w:val="0022389E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22389E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1"/>
    <w:rsid w:val="0022389E"/>
  </w:style>
  <w:style w:type="character" w:customStyle="1" w:styleId="CommentTextChar1">
    <w:name w:val="Comment Text Char1"/>
    <w:link w:val="CommentText"/>
    <w:rsid w:val="002A150E"/>
    <w:rPr>
      <w:rFonts w:ascii="Arial" w:hAnsi="Arial"/>
      <w:lang w:val="en-US" w:eastAsia="en-US"/>
    </w:rPr>
  </w:style>
  <w:style w:type="paragraph" w:styleId="Footer">
    <w:name w:val="footer"/>
    <w:basedOn w:val="Normal"/>
    <w:link w:val="Foot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E2BB9"/>
    <w:rPr>
      <w:rFonts w:ascii="Arial" w:hAnsi="Arial"/>
      <w:lang w:val="en-US" w:eastAsia="en-US"/>
    </w:rPr>
  </w:style>
  <w:style w:type="character" w:styleId="PageNumber">
    <w:name w:val="page number"/>
    <w:basedOn w:val="DefaultParagraphFont"/>
    <w:rsid w:val="0022389E"/>
  </w:style>
  <w:style w:type="paragraph" w:styleId="Header">
    <w:name w:val="header"/>
    <w:basedOn w:val="Normal"/>
    <w:link w:val="HeaderChar"/>
    <w:rsid w:val="0022389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612032"/>
    <w:rPr>
      <w:rFonts w:ascii="Arial" w:hAnsi="Arial"/>
      <w:lang w:val="en-US" w:eastAsia="en-US"/>
    </w:rPr>
  </w:style>
  <w:style w:type="paragraph" w:styleId="BodyText">
    <w:name w:val="Body Text"/>
    <w:basedOn w:val="Normal"/>
    <w:link w:val="BodyTextChar"/>
    <w:rsid w:val="0022389E"/>
    <w:pPr>
      <w:ind w:right="389"/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Char">
    <w:name w:val="Body Text Char"/>
    <w:link w:val="BodyText"/>
    <w:rsid w:val="00416025"/>
    <w:rPr>
      <w:rFonts w:cs="AngsanaUPC"/>
      <w:sz w:val="28"/>
      <w:szCs w:val="28"/>
      <w:lang w:val="th-TH" w:eastAsia="en-US"/>
    </w:rPr>
  </w:style>
  <w:style w:type="paragraph" w:styleId="DocumentMap">
    <w:name w:val="Document Map"/>
    <w:basedOn w:val="Normal"/>
    <w:link w:val="DocumentMapChar"/>
    <w:semiHidden/>
    <w:rsid w:val="0022389E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link w:val="DocumentMap"/>
    <w:semiHidden/>
    <w:rsid w:val="00416025"/>
    <w:rPr>
      <w:rFonts w:ascii="Cordia New" w:hAnsi="Arial" w:cs="Cordia New"/>
      <w:sz w:val="28"/>
      <w:szCs w:val="28"/>
      <w:shd w:val="clear" w:color="auto" w:fill="000080"/>
      <w:lang w:val="en-US" w:eastAsia="en-US"/>
    </w:rPr>
  </w:style>
  <w:style w:type="paragraph" w:styleId="BodyTextIndent">
    <w:name w:val="Body Text Indent"/>
    <w:basedOn w:val="Normal"/>
    <w:link w:val="BodyTextIndentChar"/>
    <w:rsid w:val="0022389E"/>
    <w:pPr>
      <w:ind w:left="1080"/>
    </w:pPr>
    <w:rPr>
      <w:rFonts w:ascii="CordiaUPC" w:hAnsi="CordiaUPC" w:cs="AngsanaUPC"/>
      <w:sz w:val="28"/>
      <w:szCs w:val="28"/>
    </w:rPr>
  </w:style>
  <w:style w:type="character" w:customStyle="1" w:styleId="BodyTextIndentChar">
    <w:name w:val="Body Text Indent Char"/>
    <w:link w:val="BodyTextIndent"/>
    <w:rsid w:val="00416025"/>
    <w:rPr>
      <w:rFonts w:cs="AngsanaUPC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rsid w:val="0022389E"/>
    <w:pPr>
      <w:ind w:left="360"/>
    </w:pPr>
    <w:rPr>
      <w:rFonts w:ascii="CordiaUPC" w:hAnsi="CordiaUPC" w:cs="AngsanaUPC"/>
      <w:sz w:val="28"/>
      <w:szCs w:val="28"/>
    </w:rPr>
  </w:style>
  <w:style w:type="character" w:customStyle="1" w:styleId="BodyTextIndent2Char">
    <w:name w:val="Body Text Indent 2 Char"/>
    <w:link w:val="BodyTextIndent2"/>
    <w:rsid w:val="00416025"/>
    <w:rPr>
      <w:rFonts w:cs="AngsanaUPC"/>
      <w:sz w:val="28"/>
      <w:szCs w:val="28"/>
      <w:lang w:val="en-US" w:eastAsia="en-US"/>
    </w:rPr>
  </w:style>
  <w:style w:type="paragraph" w:styleId="BlockText">
    <w:name w:val="Block Text"/>
    <w:basedOn w:val="Normal"/>
    <w:rsid w:val="0022389E"/>
    <w:pPr>
      <w:tabs>
        <w:tab w:val="left" w:pos="1080"/>
        <w:tab w:val="right" w:pos="9000"/>
      </w:tabs>
      <w:ind w:left="720" w:right="-691"/>
    </w:pPr>
    <w:rPr>
      <w:rFonts w:ascii="CordiaUPC" w:hAnsi="CordiaUPC" w:cs="Angsan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22389E"/>
    <w:pPr>
      <w:tabs>
        <w:tab w:val="left" w:pos="1080"/>
      </w:tabs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2Char">
    <w:name w:val="Body Text 2 Char"/>
    <w:link w:val="BodyText2"/>
    <w:rsid w:val="00416025"/>
    <w:rPr>
      <w:rFonts w:cs="AngsanaUPC"/>
      <w:sz w:val="28"/>
      <w:szCs w:val="28"/>
      <w:lang w:val="th-TH" w:eastAsia="en-US"/>
    </w:rPr>
  </w:style>
  <w:style w:type="paragraph" w:styleId="BodyTextIndent3">
    <w:name w:val="Body Text Indent 3"/>
    <w:basedOn w:val="Normal"/>
    <w:link w:val="BodyTextIndent3Char"/>
    <w:rsid w:val="0022389E"/>
    <w:pPr>
      <w:ind w:left="720"/>
      <w:jc w:val="thaiDistribute"/>
    </w:pPr>
    <w:rPr>
      <w:rFonts w:ascii="Angsana New"/>
      <w:sz w:val="29"/>
      <w:szCs w:val="29"/>
      <w:lang w:val="th-TH"/>
    </w:rPr>
  </w:style>
  <w:style w:type="character" w:customStyle="1" w:styleId="BodyTextIndent3Char">
    <w:name w:val="Body Text Indent 3 Char"/>
    <w:link w:val="BodyTextIndent3"/>
    <w:rsid w:val="00416025"/>
    <w:rPr>
      <w:rFonts w:ascii="Angsana New" w:hAnsi="Arial"/>
      <w:sz w:val="29"/>
      <w:szCs w:val="29"/>
      <w:lang w:val="th-TH" w:eastAsia="en-US"/>
    </w:rPr>
  </w:style>
  <w:style w:type="paragraph" w:styleId="BodyText3">
    <w:name w:val="Body Text 3"/>
    <w:basedOn w:val="Normal"/>
    <w:link w:val="BodyText3Char"/>
    <w:rsid w:val="0022389E"/>
    <w:pPr>
      <w:pBdr>
        <w:bottom w:val="single" w:sz="4" w:space="1" w:color="auto"/>
      </w:pBdr>
      <w:ind w:right="64"/>
      <w:jc w:val="right"/>
    </w:pPr>
    <w:rPr>
      <w:b/>
      <w:bCs/>
      <w:sz w:val="29"/>
      <w:szCs w:val="29"/>
      <w:lang w:val="th-TH"/>
    </w:rPr>
  </w:style>
  <w:style w:type="character" w:customStyle="1" w:styleId="BodyText3Char">
    <w:name w:val="Body Text 3 Char"/>
    <w:link w:val="BodyText3"/>
    <w:rsid w:val="00416025"/>
    <w:rPr>
      <w:rFonts w:ascii="Arial" w:hAnsi="Arial"/>
      <w:b/>
      <w:bCs/>
      <w:sz w:val="29"/>
      <w:szCs w:val="29"/>
      <w:lang w:val="th-TH" w:eastAsia="en-US"/>
    </w:rPr>
  </w:style>
  <w:style w:type="paragraph" w:customStyle="1" w:styleId="a0">
    <w:name w:val="???????????"/>
    <w:basedOn w:val="Normal"/>
    <w:rsid w:val="0022389E"/>
    <w:pPr>
      <w:widowControl w:val="0"/>
      <w:ind w:right="386"/>
      <w:jc w:val="left"/>
    </w:pPr>
    <w:rPr>
      <w:rFonts w:ascii="Cordia New" w:hAnsi="Cordia New"/>
    </w:rPr>
  </w:style>
  <w:style w:type="paragraph" w:styleId="BalloonText">
    <w:name w:val="Balloon Text"/>
    <w:basedOn w:val="Normal"/>
    <w:link w:val="BalloonTextChar"/>
    <w:uiPriority w:val="99"/>
    <w:semiHidden/>
    <w:rsid w:val="0022389E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16025"/>
    <w:rPr>
      <w:rFonts w:ascii="Tahoma" w:hAnsi="Tahoma"/>
      <w:sz w:val="16"/>
      <w:szCs w:val="18"/>
      <w:lang w:val="en-US" w:eastAsia="en-US"/>
    </w:rPr>
  </w:style>
  <w:style w:type="paragraph" w:styleId="List2">
    <w:name w:val="List 2"/>
    <w:basedOn w:val="Normal"/>
    <w:rsid w:val="0022389E"/>
    <w:pPr>
      <w:ind w:left="720" w:hanging="360"/>
      <w:jc w:val="left"/>
    </w:pPr>
    <w:rPr>
      <w:rFonts w:ascii="CordiaUPC" w:hAnsi="CordiaUPC" w:cs="CordiaUPC"/>
      <w:lang w:val="en-GB"/>
    </w:rPr>
  </w:style>
  <w:style w:type="paragraph" w:styleId="NormalWeb">
    <w:name w:val="Normal (Web)"/>
    <w:basedOn w:val="Normal"/>
    <w:uiPriority w:val="99"/>
    <w:rsid w:val="0022389E"/>
    <w:pPr>
      <w:spacing w:before="100" w:beforeAutospacing="1" w:after="100" w:afterAutospacing="1"/>
      <w:jc w:val="left"/>
    </w:pPr>
    <w:rPr>
      <w:rFonts w:ascii="Arial Unicode MS" w:hAnsi="Times New Roman" w:cs="Arial Unicode MS"/>
      <w:sz w:val="24"/>
      <w:szCs w:val="24"/>
    </w:rPr>
  </w:style>
  <w:style w:type="character" w:styleId="Hyperlink">
    <w:name w:val="Hyperlink"/>
    <w:uiPriority w:val="99"/>
    <w:rsid w:val="00153C6C"/>
    <w:rPr>
      <w:color w:val="0000FF"/>
      <w:u w:val="single"/>
    </w:rPr>
  </w:style>
  <w:style w:type="table" w:styleId="TableGrid">
    <w:name w:val="Table Grid"/>
    <w:basedOn w:val="TableNormal"/>
    <w:uiPriority w:val="59"/>
    <w:rsid w:val="00EF1D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C5F7D"/>
    <w:rPr>
      <w:rFonts w:cs="Times New Roman"/>
      <w:color w:val="800080"/>
      <w:u w:val="single"/>
    </w:rPr>
  </w:style>
  <w:style w:type="paragraph" w:styleId="Index1">
    <w:name w:val="index 1"/>
    <w:basedOn w:val="Normal"/>
    <w:next w:val="Normal"/>
    <w:autoRedefine/>
    <w:rsid w:val="00A979D6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A979D6"/>
    <w:rPr>
      <w:rFonts w:ascii="Cordia New" w:eastAsia="Cordia New" w:hAnsi="Cordia New" w:cs="Cordia New"/>
      <w:b/>
      <w:bCs/>
      <w:sz w:val="28"/>
      <w:szCs w:val="28"/>
      <w:lang w:val="en-GB"/>
    </w:rPr>
  </w:style>
  <w:style w:type="character" w:styleId="Emphasis">
    <w:name w:val="Emphasis"/>
    <w:uiPriority w:val="20"/>
    <w:qFormat/>
    <w:rsid w:val="00A106AD"/>
    <w:rPr>
      <w:i/>
      <w:iCs/>
    </w:rPr>
  </w:style>
  <w:style w:type="paragraph" w:customStyle="1" w:styleId="acctcolumnheading">
    <w:name w:val="acct column heading"/>
    <w:aliases w:val="ac"/>
    <w:basedOn w:val="Normal"/>
    <w:rsid w:val="000D40BA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0D40BA"/>
    <w:pPr>
      <w:ind w:left="720"/>
      <w:contextualSpacing/>
      <w:jc w:val="left"/>
    </w:pPr>
    <w:rPr>
      <w:rFonts w:ascii="Times New Roman" w:hAnsi="Times New Roman"/>
      <w:sz w:val="28"/>
      <w:szCs w:val="35"/>
      <w:lang w:val="th-TH"/>
    </w:rPr>
  </w:style>
  <w:style w:type="paragraph" w:styleId="NoSpacing">
    <w:name w:val="No Spacing"/>
    <w:uiPriority w:val="1"/>
    <w:qFormat/>
    <w:rsid w:val="00944B8D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MacroText">
    <w:name w:val="macro"/>
    <w:link w:val="MacroTextChar"/>
    <w:rsid w:val="005260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2606D"/>
    <w:rPr>
      <w:rFonts w:ascii="Courier New" w:eastAsia="MS Mincho" w:hAnsi="Courier New"/>
      <w:lang w:val="en-AU" w:eastAsia="en-US"/>
    </w:rPr>
  </w:style>
  <w:style w:type="paragraph" w:customStyle="1" w:styleId="a1">
    <w:name w:val="à¹×éÍàÃ×èÍ§"/>
    <w:basedOn w:val="Normal"/>
    <w:rsid w:val="00C24543"/>
    <w:pPr>
      <w:ind w:right="386"/>
      <w:jc w:val="left"/>
    </w:pPr>
    <w:rPr>
      <w:rFonts w:ascii="Cordia New" w:hAnsi="Cordia New" w:cs="AngsanaUPC"/>
      <w:sz w:val="28"/>
      <w:szCs w:val="28"/>
    </w:rPr>
  </w:style>
  <w:style w:type="paragraph" w:customStyle="1" w:styleId="E">
    <w:name w:val="??E"/>
    <w:basedOn w:val="Normal"/>
    <w:rsid w:val="00F75D84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character" w:styleId="EndnoteReference">
    <w:name w:val="endnote reference"/>
    <w:rsid w:val="002A150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2A150E"/>
    <w:pPr>
      <w:framePr w:w="7920" w:h="1980" w:hRule="exact" w:hSpace="180" w:wrap="auto" w:hAnchor="page" w:xAlign="center" w:yAlign="bottom"/>
      <w:ind w:left="2880"/>
    </w:pPr>
    <w:rPr>
      <w:rFonts w:ascii="PSLChalalaiClassicas" w:eastAsia="Courier New" w:hAnsi="PSLChalalaiClassicas"/>
    </w:rPr>
  </w:style>
  <w:style w:type="paragraph" w:styleId="EnvelopeReturn">
    <w:name w:val="envelope return"/>
    <w:basedOn w:val="Normal"/>
    <w:rsid w:val="002A150E"/>
    <w:rPr>
      <w:rFonts w:ascii="PSLChalalaiClassicas" w:eastAsia="Courier New" w:hAnsi="PSLChalalaiClassicas"/>
    </w:rPr>
  </w:style>
  <w:style w:type="character" w:styleId="FootnoteReference">
    <w:name w:val="footnote reference"/>
    <w:rsid w:val="002A150E"/>
    <w:rPr>
      <w:rFonts w:ascii="PSLChalalaiClassicas" w:hAnsi="PSLChalalaiClassicas"/>
      <w:sz w:val="20"/>
      <w:szCs w:val="20"/>
      <w:vertAlign w:val="superscript"/>
    </w:rPr>
  </w:style>
  <w:style w:type="character" w:styleId="LineNumber">
    <w:name w:val="line number"/>
    <w:rsid w:val="002A150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2A15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PSLChalalaiClassicas" w:eastAsia="Courier New" w:hAnsi="PSLChalalaiClassicas"/>
    </w:rPr>
  </w:style>
  <w:style w:type="character" w:customStyle="1" w:styleId="MessageHeaderChar">
    <w:name w:val="Message Header Char"/>
    <w:link w:val="MessageHeader"/>
    <w:rsid w:val="002A150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2A150E"/>
    <w:rPr>
      <w:rFonts w:ascii="PSLChalalaiClassicas" w:eastAsia="Courier New" w:hAnsi="PSLChalalaiClassicas"/>
    </w:rPr>
  </w:style>
  <w:style w:type="character" w:customStyle="1" w:styleId="PlainTextChar">
    <w:name w:val="Plain Text Char"/>
    <w:link w:val="PlainText"/>
    <w:rsid w:val="002A150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qFormat/>
    <w:rsid w:val="002A150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A150E"/>
    <w:pPr>
      <w:spacing w:after="60"/>
      <w:jc w:val="center"/>
      <w:outlineLvl w:val="1"/>
    </w:pPr>
    <w:rPr>
      <w:rFonts w:ascii="PSLChalalaiClassicas" w:eastAsia="Courier New" w:hAnsi="PSLChalalaiClassicas"/>
    </w:rPr>
  </w:style>
  <w:style w:type="character" w:customStyle="1" w:styleId="SubtitleChar">
    <w:name w:val="Subtitle Char"/>
    <w:link w:val="Subtitle"/>
    <w:rsid w:val="002A150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2A150E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</w:rPr>
  </w:style>
  <w:style w:type="character" w:customStyle="1" w:styleId="TitleChar">
    <w:name w:val="Title Char"/>
    <w:link w:val="Title"/>
    <w:rsid w:val="002A150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2A150E"/>
    <w:pPr>
      <w:spacing w:before="120"/>
    </w:pPr>
    <w:rPr>
      <w:rFonts w:ascii="PSLChalalaiClassicas" w:eastAsia="Courier New" w:hAnsi="PSLChalalaiClassicas" w:cs="Courier New"/>
      <w:b/>
      <w:bCs/>
    </w:rPr>
  </w:style>
  <w:style w:type="paragraph" w:styleId="TOC9">
    <w:name w:val="toc 9"/>
    <w:basedOn w:val="Normal"/>
    <w:next w:val="Normal"/>
    <w:autoRedefine/>
    <w:uiPriority w:val="39"/>
    <w:rsid w:val="002A150E"/>
    <w:pPr>
      <w:ind w:left="1600"/>
    </w:pPr>
    <w:rPr>
      <w:rFonts w:ascii="PSLChalalaiClassicas" w:eastAsia="Courier New" w:hAnsi="PSLChalalaiClassicas"/>
    </w:rPr>
  </w:style>
  <w:style w:type="paragraph" w:customStyle="1" w:styleId="7I-7H-">
    <w:name w:val="@7I-@#7H-"/>
    <w:basedOn w:val="Normal"/>
    <w:next w:val="Normal"/>
    <w:rsid w:val="002A150E"/>
    <w:pPr>
      <w:jc w:val="left"/>
    </w:pPr>
    <w:rPr>
      <w:rFonts w:ascii="PSLChalalaiClassicas" w:eastAsia="Courier New" w:hAnsi="PSLChalalaiClassicas" w:cs="Courier New"/>
      <w:b/>
      <w:bCs/>
      <w:snapToGrid w:val="0"/>
      <w:sz w:val="24"/>
      <w:szCs w:val="24"/>
      <w:lang w:val="th-TH" w:eastAsia="th-TH"/>
    </w:rPr>
  </w:style>
  <w:style w:type="paragraph" w:styleId="Caption">
    <w:name w:val="caption"/>
    <w:basedOn w:val="Normal"/>
    <w:next w:val="Normal"/>
    <w:qFormat/>
    <w:rsid w:val="002A150E"/>
    <w:pPr>
      <w:ind w:left="426" w:right="-691" w:hanging="426"/>
      <w:jc w:val="left"/>
    </w:pPr>
    <w:rPr>
      <w:rFonts w:ascii="Courier New" w:eastAsia="Courier New" w:hAnsi="Courier New" w:cs="PSLChalalaiClassicas"/>
      <w:b/>
      <w:bCs/>
      <w:sz w:val="26"/>
      <w:szCs w:val="26"/>
    </w:rPr>
  </w:style>
  <w:style w:type="paragraph" w:styleId="NormalIndent">
    <w:name w:val="Normal Indent"/>
    <w:basedOn w:val="Normal"/>
    <w:rsid w:val="002A150E"/>
    <w:pPr>
      <w:ind w:left="720"/>
      <w:jc w:val="left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customStyle="1" w:styleId="acctfourfigures">
    <w:name w:val="acct four figures"/>
    <w:aliases w:val="a4"/>
    <w:basedOn w:val="Normal"/>
    <w:rsid w:val="002A150E"/>
    <w:pPr>
      <w:tabs>
        <w:tab w:val="decimal" w:pos="76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CommentTextChar">
    <w:name w:val="Comment Text Char"/>
    <w:rsid w:val="002A150E"/>
    <w:rPr>
      <w:rFonts w:ascii="PSLChalalaiClassicas" w:hAnsi="PSLChalalaiClassicas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A150E"/>
    <w:rPr>
      <w:rFonts w:ascii="PSLChalalaiClassicas" w:eastAsia="Courier New" w:hAnsi="PSLChalalaiClassicas"/>
      <w:b/>
      <w:bCs/>
      <w:szCs w:val="25"/>
    </w:rPr>
  </w:style>
  <w:style w:type="character" w:customStyle="1" w:styleId="CommentSubjectChar">
    <w:name w:val="Comment Subject Char"/>
    <w:link w:val="CommentSubject"/>
    <w:rsid w:val="002A150E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2A150E"/>
    <w:rPr>
      <w:rFonts w:ascii="PSLChalalaiClassicas" w:eastAsia="Courier New" w:hAnsi="PSLChalalaiClassicas"/>
      <w:szCs w:val="25"/>
    </w:rPr>
  </w:style>
  <w:style w:type="paragraph" w:styleId="FootnoteText">
    <w:name w:val="footnote text"/>
    <w:basedOn w:val="Normal"/>
    <w:link w:val="FootnoteTextChar"/>
    <w:rsid w:val="00A3070B"/>
    <w:pPr>
      <w:jc w:val="left"/>
    </w:pPr>
    <w:rPr>
      <w:rFonts w:ascii="Angsana New" w:eastAsia="Cordia New" w:hAnsi="Angsana New" w:cs="Cordia New"/>
      <w:color w:val="000000"/>
      <w:szCs w:val="23"/>
    </w:rPr>
  </w:style>
  <w:style w:type="character" w:customStyle="1" w:styleId="FootnoteTextChar">
    <w:name w:val="Footnote Text Char"/>
    <w:link w:val="FootnoteText"/>
    <w:rsid w:val="00A3070B"/>
    <w:rPr>
      <w:rFonts w:ascii="Angsana New" w:eastAsia="Cordia New" w:hAnsi="Angsana New" w:cs="Cordia New"/>
      <w:color w:val="000000"/>
      <w:szCs w:val="23"/>
      <w:lang w:val="en-US" w:eastAsia="en-US"/>
    </w:rPr>
  </w:style>
  <w:style w:type="paragraph" w:styleId="TOC3">
    <w:name w:val="toc 3"/>
    <w:basedOn w:val="Normal"/>
    <w:next w:val="Normal"/>
    <w:autoRedefine/>
    <w:uiPriority w:val="39"/>
    <w:rsid w:val="00A3070B"/>
    <w:pPr>
      <w:ind w:left="480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2">
    <w:name w:val="toc 2"/>
    <w:basedOn w:val="Normal"/>
    <w:next w:val="Normal"/>
    <w:autoRedefine/>
    <w:uiPriority w:val="39"/>
    <w:rsid w:val="00A3070B"/>
    <w:pPr>
      <w:tabs>
        <w:tab w:val="left" w:pos="720"/>
        <w:tab w:val="right" w:leader="dot" w:pos="9737"/>
      </w:tabs>
      <w:spacing w:line="280" w:lineRule="exact"/>
      <w:ind w:left="245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1">
    <w:name w:val="toc 1"/>
    <w:basedOn w:val="Normal"/>
    <w:next w:val="Normal"/>
    <w:autoRedefine/>
    <w:uiPriority w:val="39"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4">
    <w:name w:val="toc 4"/>
    <w:basedOn w:val="Normal"/>
    <w:next w:val="Normal"/>
    <w:autoRedefine/>
    <w:uiPriority w:val="39"/>
    <w:rsid w:val="00A3070B"/>
    <w:pPr>
      <w:ind w:left="720"/>
      <w:jc w:val="left"/>
    </w:pPr>
    <w:rPr>
      <w:rFonts w:ascii="Times New Roman" w:hAnsi="Times New Roman"/>
      <w:sz w:val="24"/>
      <w:szCs w:val="28"/>
    </w:rPr>
  </w:style>
  <w:style w:type="paragraph" w:styleId="TOC5">
    <w:name w:val="toc 5"/>
    <w:basedOn w:val="Normal"/>
    <w:next w:val="Normal"/>
    <w:autoRedefine/>
    <w:uiPriority w:val="39"/>
    <w:rsid w:val="00A3070B"/>
    <w:pPr>
      <w:ind w:left="960"/>
      <w:jc w:val="left"/>
    </w:pPr>
    <w:rPr>
      <w:rFonts w:ascii="Times New Roman" w:hAnsi="Times New Roman"/>
      <w:sz w:val="24"/>
      <w:szCs w:val="28"/>
    </w:rPr>
  </w:style>
  <w:style w:type="paragraph" w:styleId="TOC6">
    <w:name w:val="toc 6"/>
    <w:basedOn w:val="Normal"/>
    <w:next w:val="Normal"/>
    <w:autoRedefine/>
    <w:uiPriority w:val="39"/>
    <w:rsid w:val="00A3070B"/>
    <w:pPr>
      <w:ind w:left="1200"/>
      <w:jc w:val="left"/>
    </w:pPr>
    <w:rPr>
      <w:rFonts w:ascii="Times New Roman" w:hAnsi="Times New Roman"/>
      <w:sz w:val="24"/>
      <w:szCs w:val="28"/>
    </w:rPr>
  </w:style>
  <w:style w:type="paragraph" w:styleId="TOC7">
    <w:name w:val="toc 7"/>
    <w:basedOn w:val="Normal"/>
    <w:next w:val="Normal"/>
    <w:autoRedefine/>
    <w:uiPriority w:val="39"/>
    <w:rsid w:val="00A3070B"/>
    <w:pPr>
      <w:ind w:left="1440"/>
      <w:jc w:val="left"/>
    </w:pPr>
    <w:rPr>
      <w:rFonts w:ascii="Times New Roman" w:hAnsi="Times New Roman"/>
      <w:sz w:val="24"/>
      <w:szCs w:val="28"/>
    </w:rPr>
  </w:style>
  <w:style w:type="paragraph" w:styleId="TOC8">
    <w:name w:val="toc 8"/>
    <w:basedOn w:val="Normal"/>
    <w:next w:val="Normal"/>
    <w:autoRedefine/>
    <w:uiPriority w:val="39"/>
    <w:rsid w:val="00A3070B"/>
    <w:pPr>
      <w:ind w:left="1680"/>
      <w:jc w:val="left"/>
    </w:pPr>
    <w:rPr>
      <w:rFonts w:ascii="Times New Roman" w:hAnsi="Times New Roman"/>
      <w:sz w:val="24"/>
      <w:szCs w:val="28"/>
    </w:rPr>
  </w:style>
  <w:style w:type="paragraph" w:customStyle="1" w:styleId="Style2">
    <w:name w:val="Style2"/>
    <w:basedOn w:val="Normal"/>
    <w:rsid w:val="00A3070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A3070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cs="Times New Roman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A3070B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7I-7H-1">
    <w:name w:val="@7I-@#7H-1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A3070B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bidi="ar-SA"/>
    </w:rPr>
  </w:style>
  <w:style w:type="paragraph" w:customStyle="1" w:styleId="BodySingle">
    <w:name w:val="Body Single"/>
    <w:rsid w:val="00A3070B"/>
    <w:rPr>
      <w:rFonts w:ascii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A3070B"/>
    <w:pPr>
      <w:spacing w:before="120" w:after="120"/>
      <w:ind w:firstLine="709"/>
      <w:jc w:val="left"/>
    </w:pPr>
    <w:rPr>
      <w:rFonts w:ascii="Times New Roman" w:hAnsi="Times New Roman" w:cs="Times New Roman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3070B"/>
    <w:pPr>
      <w:keepLines/>
      <w:spacing w:before="480" w:line="276" w:lineRule="auto"/>
      <w:ind w:right="0"/>
      <w:jc w:val="left"/>
      <w:outlineLvl w:val="9"/>
    </w:pPr>
    <w:rPr>
      <w:rFonts w:ascii="Cambria" w:hAnsi="Cambria" w:cs="Angsana New"/>
      <w:b/>
      <w:bCs/>
      <w:color w:val="4F81BD"/>
      <w:lang w:val="en-US" w:bidi="ar-SA"/>
    </w:rPr>
  </w:style>
  <w:style w:type="paragraph" w:customStyle="1" w:styleId="7I-7H-3">
    <w:name w:val="@7I-@#7H-3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TableofFigures">
    <w:name w:val="table of figures"/>
    <w:basedOn w:val="Normal"/>
    <w:next w:val="Normal"/>
    <w:unhideWhenUsed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30"/>
    </w:rPr>
  </w:style>
  <w:style w:type="paragraph" w:customStyle="1" w:styleId="Default">
    <w:name w:val="Default"/>
    <w:rsid w:val="0072154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7A50F8"/>
    <w:pPr>
      <w:spacing w:before="60" w:after="60"/>
    </w:pPr>
    <w:rPr>
      <w:rFonts w:ascii="Georgia" w:eastAsia="Arial" w:hAnsi="Georgia"/>
      <w:lang w:val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F1CCB"/>
    <w:pPr>
      <w:spacing w:before="60" w:after="60"/>
    </w:pPr>
    <w:rPr>
      <w:rFonts w:ascii="Georgia" w:eastAsia="Arial" w:hAnsi="Georgia"/>
      <w:lang w:val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0B3ABE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fssti1-th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A5BD4-80B7-4257-9FA7-CE97D22B6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fssti1-th.dot</Template>
  <TotalTime>330</TotalTime>
  <Pages>14</Pages>
  <Words>3223</Words>
  <Characters>18375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FSSTD.S1.TH</vt:lpstr>
    </vt:vector>
  </TitlesOfParts>
  <Company>Price Waterhouse</Company>
  <LinksUpToDate>false</LinksUpToDate>
  <CharactersWithSpaces>21555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Patinya Wongwai</cp:lastModifiedBy>
  <cp:revision>89</cp:revision>
  <cp:lastPrinted>2019-10-31T08:48:00Z</cp:lastPrinted>
  <dcterms:created xsi:type="dcterms:W3CDTF">2019-08-20T07:00:00Z</dcterms:created>
  <dcterms:modified xsi:type="dcterms:W3CDTF">2019-11-04T10:06:00Z</dcterms:modified>
</cp:coreProperties>
</file>