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lang w:eastAsia="ja-JP"/>
        </w:rPr>
      </w:pPr>
      <w:bookmarkStart w:id="0" w:name="Title"/>
    </w:p>
    <w:p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E47713" w:rsidRPr="001D737A" w:rsidRDefault="00E47713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F16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E47713" w:rsidRPr="001D737A" w:rsidRDefault="001D5399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733F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Pr="008733F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D906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47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758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E47713" w:rsidRPr="00610FB1" w:rsidRDefault="00E47713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47713" w:rsidRPr="00A4230F" w:rsidRDefault="00E47713" w:rsidP="00E477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F16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</w:rPr>
      </w:pPr>
    </w:p>
    <w:p w:rsidR="00946B43" w:rsidRPr="00F020EA" w:rsidRDefault="00946B43" w:rsidP="008923CA">
      <w:pPr>
        <w:rPr>
          <w:rFonts w:ascii="Angsana New" w:hAnsi="Angsana New"/>
          <w:sz w:val="32"/>
          <w:szCs w:val="32"/>
        </w:rPr>
      </w:pPr>
    </w:p>
    <w:p w:rsidR="00946B43" w:rsidRPr="00F020EA" w:rsidRDefault="00946B43" w:rsidP="008923CA">
      <w:pPr>
        <w:rPr>
          <w:rFonts w:ascii="Angsana New" w:hAnsi="Angsana New"/>
          <w:sz w:val="32"/>
          <w:szCs w:val="32"/>
        </w:r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</w:r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</w:r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</w:r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</w:rPr>
      </w:pPr>
    </w:p>
    <w:p w:rsidR="008923CA" w:rsidRPr="00F020EA" w:rsidRDefault="008923CA" w:rsidP="008923CA">
      <w:pPr>
        <w:rPr>
          <w:rFonts w:ascii="Angsana New" w:hAnsi="Angsana New"/>
          <w:sz w:val="32"/>
          <w:szCs w:val="32"/>
          <w:cs/>
        </w:rPr>
      </w:pPr>
    </w:p>
    <w:p w:rsidR="003B122C" w:rsidRPr="00822996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2299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306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2299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3B122C" w:rsidRPr="0082299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5C0455" w:rsidRPr="008923CA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:rsidR="003B122C" w:rsidRPr="00822996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2299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822996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82299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C5281B" w:rsidRPr="008923CA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87CFF" w:rsidRDefault="00FF125A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F2DA9">
        <w:rPr>
          <w:rFonts w:ascii="Angsana New" w:hAnsi="Angsana New"/>
          <w:sz w:val="30"/>
          <w:szCs w:val="30"/>
        </w:rPr>
        <w:t xml:space="preserve">30 </w:t>
      </w:r>
      <w:r w:rsidR="008F2DA9">
        <w:rPr>
          <w:rFonts w:ascii="Angsana New" w:hAnsi="Angsana New"/>
          <w:sz w:val="30"/>
          <w:szCs w:val="30"/>
          <w:cs/>
        </w:rPr>
        <w:t>กันยายน</w:t>
      </w:r>
      <w:r w:rsidR="008F2DA9">
        <w:rPr>
          <w:rFonts w:ascii="Angsana New" w:hAnsi="Angsana New" w:hint="cs"/>
          <w:sz w:val="30"/>
          <w:szCs w:val="30"/>
          <w:cs/>
        </w:rPr>
        <w:t xml:space="preserve"> 256</w:t>
      </w:r>
      <w:r w:rsidR="008F2DA9">
        <w:rPr>
          <w:rFonts w:ascii="Angsana New" w:hAnsi="Angsana New"/>
          <w:sz w:val="30"/>
          <w:szCs w:val="30"/>
        </w:rPr>
        <w:t>2</w:t>
      </w:r>
      <w:r w:rsidR="008F2DA9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8F2DA9">
        <w:rPr>
          <w:rFonts w:ascii="Angsana New" w:hAnsi="Angsana New"/>
          <w:sz w:val="30"/>
          <w:szCs w:val="30"/>
        </w:rPr>
        <w:t xml:space="preserve"> </w:t>
      </w:r>
      <w:r w:rsidR="008F2DA9"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 30 กันยายน 256</w:t>
      </w:r>
      <w:r w:rsidR="008F2DA9">
        <w:rPr>
          <w:rFonts w:ascii="Angsana New" w:hAnsi="Angsana New"/>
          <w:sz w:val="30"/>
          <w:szCs w:val="30"/>
        </w:rPr>
        <w:t xml:space="preserve">2 </w:t>
      </w:r>
      <w:r w:rsidR="008F2DA9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="008F2DA9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30 กันยายน 256</w:t>
      </w:r>
      <w:r w:rsidR="008F2DA9">
        <w:rPr>
          <w:rFonts w:ascii="Angsana New" w:hAnsi="Angsana New"/>
          <w:sz w:val="30"/>
          <w:szCs w:val="30"/>
        </w:rPr>
        <w:t>2</w:t>
      </w:r>
      <w:r w:rsidR="008F2DA9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F2DA9">
        <w:rPr>
          <w:rFonts w:ascii="Angsana New" w:hAnsi="Angsana New"/>
          <w:sz w:val="30"/>
          <w:szCs w:val="30"/>
        </w:rPr>
        <w:t xml:space="preserve">34 </w:t>
      </w:r>
      <w:r w:rsidR="008F2DA9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8F2DA9" w:rsidRPr="004D574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8F2DA9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F125A" w:rsidRPr="008923CA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87CFF" w:rsidRPr="004D5747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D5747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4D5747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:rsidR="00D14506" w:rsidRPr="004D5747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9159FC" w:rsidRPr="004D5747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5747"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/>
          <w:sz w:val="30"/>
          <w:szCs w:val="30"/>
          <w:cs/>
        </w:rPr>
        <w:t>รหัส</w:t>
      </w:r>
      <w:r w:rsidRPr="004D5747">
        <w:rPr>
          <w:rFonts w:ascii="Angsana New" w:hAnsi="Angsana New"/>
          <w:sz w:val="30"/>
          <w:szCs w:val="30"/>
        </w:rPr>
        <w:t xml:space="preserve"> 2410 “</w:t>
      </w:r>
      <w:r w:rsidRPr="004D574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5747">
        <w:rPr>
          <w:rFonts w:ascii="Angsana New" w:hAnsi="Angsana New"/>
          <w:sz w:val="30"/>
          <w:szCs w:val="30"/>
        </w:rPr>
        <w:t>”</w:t>
      </w:r>
      <w:r w:rsidRPr="004D574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D5747"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D5747">
        <w:rPr>
          <w:rFonts w:ascii="Angsana New" w:hAnsi="Angsana New"/>
          <w:sz w:val="30"/>
          <w:szCs w:val="30"/>
        </w:rPr>
        <w:t xml:space="preserve"> </w:t>
      </w:r>
      <w:r w:rsidRPr="004D574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4D5747">
        <w:rPr>
          <w:rFonts w:ascii="Angsana New" w:hAnsi="Angsana New" w:hint="cs"/>
          <w:sz w:val="30"/>
          <w:szCs w:val="30"/>
          <w:cs/>
        </w:rPr>
        <w:t xml:space="preserve"> </w:t>
      </w:r>
      <w:r w:rsidRPr="004D574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D5747">
        <w:rPr>
          <w:rFonts w:ascii="Angsana New" w:hAnsi="Angsana New"/>
          <w:sz w:val="30"/>
          <w:szCs w:val="30"/>
        </w:rPr>
        <w:t xml:space="preserve"> </w:t>
      </w:r>
      <w:r w:rsidR="00C5281B" w:rsidRPr="004D574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4D5747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4D574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2D0B51" w:rsidRPr="004D5747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031FA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923CA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93286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893286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F031FA" w:rsidRPr="004D5747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18AE" w:rsidRDefault="002718A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18AE" w:rsidRDefault="002718A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37EE5" w:rsidRPr="004D5747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4" w:name="_GoBack"/>
      <w:bookmarkEnd w:id="4"/>
      <w:r w:rsidRPr="004D574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637EE5" w:rsidRPr="004D5747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:rsidR="003D659D" w:rsidRPr="00795C1E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D574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D574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D5747">
        <w:rPr>
          <w:rFonts w:ascii="Angsana New" w:hAnsi="Angsana New"/>
          <w:sz w:val="30"/>
          <w:szCs w:val="30"/>
          <w:cs/>
        </w:rPr>
        <w:t>ดังกล่าว</w:t>
      </w:r>
      <w:r w:rsidRPr="004D5747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D5747">
        <w:rPr>
          <w:rFonts w:ascii="Angsana New" w:hAnsi="Angsana New"/>
          <w:sz w:val="30"/>
          <w:szCs w:val="30"/>
          <w:cs/>
        </w:rPr>
        <w:t>มาตรฐานการ</w:t>
      </w:r>
      <w:r w:rsidRPr="004D5747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D5747">
        <w:rPr>
          <w:rFonts w:ascii="Angsana New" w:hAnsi="Angsana New"/>
          <w:sz w:val="30"/>
          <w:szCs w:val="30"/>
        </w:rPr>
        <w:t>34</w:t>
      </w:r>
      <w:r w:rsidRPr="004D5747">
        <w:rPr>
          <w:rFonts w:ascii="Angsana New" w:hAnsi="Angsana New"/>
          <w:sz w:val="30"/>
          <w:szCs w:val="30"/>
          <w:cs/>
        </w:rPr>
        <w:t xml:space="preserve"> </w:t>
      </w:r>
      <w:r w:rsidRPr="004D574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D5747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D574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45429" w:rsidRPr="00795C1E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:rsidR="00245429" w:rsidRPr="0013062F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281B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:rsidR="00C5281B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:rsidR="00F031FA" w:rsidRPr="007768B5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768B5">
        <w:rPr>
          <w:rFonts w:ascii="Angsana New" w:hAnsi="Angsana New"/>
          <w:sz w:val="30"/>
          <w:szCs w:val="30"/>
        </w:rPr>
        <w:t>(</w:t>
      </w:r>
      <w:r w:rsidR="00735DA0">
        <w:rPr>
          <w:rFonts w:ascii="Angsana New" w:hAnsi="Angsana New"/>
          <w:sz w:val="30"/>
          <w:szCs w:val="30"/>
          <w:cs/>
        </w:rPr>
        <w:t>นายศักดา</w:t>
      </w:r>
      <w:r w:rsidRPr="007768B5">
        <w:rPr>
          <w:rFonts w:ascii="Angsana New" w:hAnsi="Angsana New"/>
          <w:sz w:val="30"/>
          <w:szCs w:val="30"/>
          <w:cs/>
        </w:rPr>
        <w:t xml:space="preserve"> เกาทัณฑ์ทอง</w:t>
      </w:r>
      <w:r w:rsidRPr="007768B5">
        <w:rPr>
          <w:rFonts w:ascii="Angsana New" w:hAnsi="Angsana New"/>
          <w:sz w:val="30"/>
          <w:szCs w:val="30"/>
        </w:rPr>
        <w:t>)</w:t>
      </w:r>
    </w:p>
    <w:p w:rsidR="00F031FA" w:rsidRPr="007768B5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768B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031FA" w:rsidRPr="007768B5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4628</w:t>
      </w:r>
    </w:p>
    <w:p w:rsidR="00C5281B" w:rsidRPr="00822996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:rsidR="00C5281B" w:rsidRPr="00BE42B2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822996">
        <w:rPr>
          <w:rFonts w:ascii="Angsana New" w:hAnsi="Angsana New"/>
          <w:sz w:val="30"/>
          <w:szCs w:val="30"/>
          <w:cs/>
        </w:rPr>
        <w:t>บริษั</w:t>
      </w:r>
      <w:r w:rsidRPr="00BE42B2">
        <w:rPr>
          <w:rFonts w:ascii="Angsana New" w:hAnsi="Angsana New"/>
          <w:sz w:val="30"/>
          <w:szCs w:val="30"/>
          <w:cs/>
        </w:rPr>
        <w:t>ท เคพีเอ็มจี ภูมิไชย สอบบัญชี จำกัด</w:t>
      </w:r>
    </w:p>
    <w:p w:rsidR="006D02A5" w:rsidRPr="00BE42B2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BE42B2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919F7" w:rsidRDefault="00F456CE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4C1D8A">
        <w:rPr>
          <w:rFonts w:ascii="Angsana New" w:hAnsi="Angsana New"/>
          <w:sz w:val="30"/>
          <w:szCs w:val="30"/>
        </w:rPr>
        <w:t xml:space="preserve"> </w:t>
      </w:r>
      <w:r w:rsidR="008F2DA9">
        <w:rPr>
          <w:rFonts w:ascii="Angsana New" w:hAnsi="Angsana New" w:hint="cs"/>
          <w:sz w:val="30"/>
          <w:szCs w:val="30"/>
          <w:cs/>
        </w:rPr>
        <w:t>พฤศจิกายน</w:t>
      </w:r>
      <w:r w:rsidR="004C1D8A">
        <w:rPr>
          <w:rFonts w:ascii="Angsana New" w:hAnsi="Angsana New" w:hint="cs"/>
          <w:sz w:val="30"/>
          <w:szCs w:val="30"/>
          <w:cs/>
        </w:rPr>
        <w:t xml:space="preserve"> </w:t>
      </w:r>
      <w:r w:rsidR="000D2731">
        <w:rPr>
          <w:rFonts w:ascii="Angsana New" w:hAnsi="Angsana New"/>
          <w:sz w:val="30"/>
          <w:szCs w:val="30"/>
        </w:rPr>
        <w:t>2562</w:t>
      </w:r>
    </w:p>
    <w:p w:rsidR="00CE05CA" w:rsidRDefault="00CE05CA" w:rsidP="008E1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sectPr w:rsidR="00CE05CA" w:rsidSect="00527BD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8AD" w:rsidRDefault="001158AD">
      <w:r>
        <w:separator/>
      </w:r>
    </w:p>
  </w:endnote>
  <w:endnote w:type="continuationSeparator" w:id="0">
    <w:p w:rsidR="001158AD" w:rsidRDefault="0011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AF2BA8" w:rsidRDefault="00AF2BA8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381B5D" w:rsidRDefault="00AF2BA8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:rsidR="00AF2BA8" w:rsidRDefault="00AF2BA8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:rsidR="00AF2BA8" w:rsidRDefault="00AF2BA8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:rsidR="00AF2BA8" w:rsidRDefault="00AF2BA8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:rsidR="00AF2BA8" w:rsidRDefault="00AF2BA8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:rsidR="00AF2BA8" w:rsidRDefault="00AF2BA8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:rsidR="00AF2BA8" w:rsidRPr="00890558" w:rsidRDefault="00AF2BA8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381B5D" w:rsidRDefault="00AF2BA8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381B5D" w:rsidRDefault="00AF2BA8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:rsidR="00AF2BA8" w:rsidRPr="00890558" w:rsidRDefault="00AF2BA8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Pr="00775DAE" w:rsidRDefault="00AF2BA8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8AD" w:rsidRDefault="001158AD">
      <w:r>
        <w:separator/>
      </w:r>
    </w:p>
  </w:footnote>
  <w:footnote w:type="continuationSeparator" w:id="0">
    <w:p w:rsidR="001158AD" w:rsidRDefault="0011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BA8" w:rsidRDefault="00AF2BA8">
    <w:pPr>
      <w:pStyle w:val="Header"/>
    </w:pPr>
  </w:p>
  <w:p w:rsidR="00AF2BA8" w:rsidRPr="00E807EC" w:rsidRDefault="00AF2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2"/>
  </w:num>
  <w:num w:numId="14">
    <w:abstractNumId w:val="16"/>
  </w:num>
  <w:num w:numId="15">
    <w:abstractNumId w:val="18"/>
  </w:num>
  <w:num w:numId="16">
    <w:abstractNumId w:val="24"/>
  </w:num>
  <w:num w:numId="17">
    <w:abstractNumId w:val="27"/>
  </w:num>
  <w:num w:numId="18">
    <w:abstractNumId w:val="25"/>
  </w:num>
  <w:num w:numId="19">
    <w:abstractNumId w:val="21"/>
  </w:num>
  <w:num w:numId="20">
    <w:abstractNumId w:val="15"/>
  </w:num>
  <w:num w:numId="21">
    <w:abstractNumId w:val="12"/>
  </w:num>
  <w:num w:numId="22">
    <w:abstractNumId w:val="10"/>
  </w:num>
  <w:num w:numId="23">
    <w:abstractNumId w:val="11"/>
  </w:num>
  <w:num w:numId="24">
    <w:abstractNumId w:val="26"/>
  </w:num>
  <w:num w:numId="25">
    <w:abstractNumId w:val="23"/>
  </w:num>
  <w:num w:numId="26">
    <w:abstractNumId w:val="19"/>
  </w:num>
  <w:num w:numId="27">
    <w:abstractNumId w:val="14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BFD"/>
    <w:rsid w:val="00006CCE"/>
    <w:rsid w:val="000070A4"/>
    <w:rsid w:val="00007183"/>
    <w:rsid w:val="000073F2"/>
    <w:rsid w:val="00007433"/>
    <w:rsid w:val="00007472"/>
    <w:rsid w:val="0000779F"/>
    <w:rsid w:val="00007847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6F"/>
    <w:rsid w:val="000224D2"/>
    <w:rsid w:val="00022E09"/>
    <w:rsid w:val="000233C7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B73"/>
    <w:rsid w:val="00031E78"/>
    <w:rsid w:val="000321C8"/>
    <w:rsid w:val="00032584"/>
    <w:rsid w:val="000325AD"/>
    <w:rsid w:val="000327B4"/>
    <w:rsid w:val="00032BC2"/>
    <w:rsid w:val="00032FB7"/>
    <w:rsid w:val="0003324D"/>
    <w:rsid w:val="000334D5"/>
    <w:rsid w:val="000335F1"/>
    <w:rsid w:val="000336DA"/>
    <w:rsid w:val="00033796"/>
    <w:rsid w:val="0003383A"/>
    <w:rsid w:val="00033F13"/>
    <w:rsid w:val="0003427F"/>
    <w:rsid w:val="00034448"/>
    <w:rsid w:val="000344C6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4D9E"/>
    <w:rsid w:val="0004505C"/>
    <w:rsid w:val="00045098"/>
    <w:rsid w:val="000450E5"/>
    <w:rsid w:val="0004539B"/>
    <w:rsid w:val="0004568C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E56"/>
    <w:rsid w:val="000652B5"/>
    <w:rsid w:val="00065AA5"/>
    <w:rsid w:val="00065EA8"/>
    <w:rsid w:val="00066298"/>
    <w:rsid w:val="00066745"/>
    <w:rsid w:val="00066F4B"/>
    <w:rsid w:val="000670EE"/>
    <w:rsid w:val="000673B3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126"/>
    <w:rsid w:val="000711C0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9AD"/>
    <w:rsid w:val="00073AA7"/>
    <w:rsid w:val="000742C6"/>
    <w:rsid w:val="0007464B"/>
    <w:rsid w:val="0007465D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98A"/>
    <w:rsid w:val="00086C1D"/>
    <w:rsid w:val="00086CC3"/>
    <w:rsid w:val="00087065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436D"/>
    <w:rsid w:val="00094B79"/>
    <w:rsid w:val="00094C98"/>
    <w:rsid w:val="00094FB2"/>
    <w:rsid w:val="00095C61"/>
    <w:rsid w:val="00096045"/>
    <w:rsid w:val="00096327"/>
    <w:rsid w:val="00096903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5B8"/>
    <w:rsid w:val="000D6668"/>
    <w:rsid w:val="000D70CC"/>
    <w:rsid w:val="000D74D5"/>
    <w:rsid w:val="000D7514"/>
    <w:rsid w:val="000D759A"/>
    <w:rsid w:val="000D783D"/>
    <w:rsid w:val="000D79AA"/>
    <w:rsid w:val="000D7DBC"/>
    <w:rsid w:val="000E080D"/>
    <w:rsid w:val="000E0925"/>
    <w:rsid w:val="000E18FA"/>
    <w:rsid w:val="000E1C44"/>
    <w:rsid w:val="000E1FBD"/>
    <w:rsid w:val="000E23CB"/>
    <w:rsid w:val="000E2498"/>
    <w:rsid w:val="000E3194"/>
    <w:rsid w:val="000E3202"/>
    <w:rsid w:val="000E3923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10463"/>
    <w:rsid w:val="0011076C"/>
    <w:rsid w:val="0011107F"/>
    <w:rsid w:val="001112C7"/>
    <w:rsid w:val="001117FF"/>
    <w:rsid w:val="001119E8"/>
    <w:rsid w:val="00111F01"/>
    <w:rsid w:val="00112028"/>
    <w:rsid w:val="00112038"/>
    <w:rsid w:val="001121E8"/>
    <w:rsid w:val="00112212"/>
    <w:rsid w:val="00112246"/>
    <w:rsid w:val="00112AE0"/>
    <w:rsid w:val="00112B4E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83F"/>
    <w:rsid w:val="00124EA3"/>
    <w:rsid w:val="00124F9A"/>
    <w:rsid w:val="001254E6"/>
    <w:rsid w:val="001255D3"/>
    <w:rsid w:val="00125835"/>
    <w:rsid w:val="00125883"/>
    <w:rsid w:val="00125B8D"/>
    <w:rsid w:val="001263D9"/>
    <w:rsid w:val="001265A5"/>
    <w:rsid w:val="001275AB"/>
    <w:rsid w:val="00127827"/>
    <w:rsid w:val="00130089"/>
    <w:rsid w:val="001300C8"/>
    <w:rsid w:val="0013062F"/>
    <w:rsid w:val="0013074A"/>
    <w:rsid w:val="001307BC"/>
    <w:rsid w:val="00130AED"/>
    <w:rsid w:val="001310A1"/>
    <w:rsid w:val="0013138A"/>
    <w:rsid w:val="0013162B"/>
    <w:rsid w:val="0013184F"/>
    <w:rsid w:val="00131957"/>
    <w:rsid w:val="00131E99"/>
    <w:rsid w:val="00132218"/>
    <w:rsid w:val="00132320"/>
    <w:rsid w:val="00132755"/>
    <w:rsid w:val="00132DC6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53C"/>
    <w:rsid w:val="0013664B"/>
    <w:rsid w:val="001368E5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605C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553D"/>
    <w:rsid w:val="00175915"/>
    <w:rsid w:val="00175992"/>
    <w:rsid w:val="00175EC4"/>
    <w:rsid w:val="00176129"/>
    <w:rsid w:val="0017636E"/>
    <w:rsid w:val="00176494"/>
    <w:rsid w:val="0017669A"/>
    <w:rsid w:val="00176FC6"/>
    <w:rsid w:val="00177925"/>
    <w:rsid w:val="00177AB9"/>
    <w:rsid w:val="00177C10"/>
    <w:rsid w:val="00177C3D"/>
    <w:rsid w:val="001802EE"/>
    <w:rsid w:val="00180369"/>
    <w:rsid w:val="001804E8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ED"/>
    <w:rsid w:val="001B3A44"/>
    <w:rsid w:val="001B455A"/>
    <w:rsid w:val="001B4843"/>
    <w:rsid w:val="001B49B9"/>
    <w:rsid w:val="001B4B16"/>
    <w:rsid w:val="001B4DD5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DB0"/>
    <w:rsid w:val="001D4F3D"/>
    <w:rsid w:val="001D51D2"/>
    <w:rsid w:val="001D5215"/>
    <w:rsid w:val="001D5399"/>
    <w:rsid w:val="001D53A2"/>
    <w:rsid w:val="001D558E"/>
    <w:rsid w:val="001D59F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80B"/>
    <w:rsid w:val="001E0AB7"/>
    <w:rsid w:val="001E109C"/>
    <w:rsid w:val="001E1FF8"/>
    <w:rsid w:val="001E2360"/>
    <w:rsid w:val="001E2586"/>
    <w:rsid w:val="001E26DD"/>
    <w:rsid w:val="001E2946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88B"/>
    <w:rsid w:val="00215C20"/>
    <w:rsid w:val="00215CF2"/>
    <w:rsid w:val="00215EE6"/>
    <w:rsid w:val="00215F22"/>
    <w:rsid w:val="00215FD3"/>
    <w:rsid w:val="00216908"/>
    <w:rsid w:val="00216994"/>
    <w:rsid w:val="00217E1D"/>
    <w:rsid w:val="0022030D"/>
    <w:rsid w:val="00220C7D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223"/>
    <w:rsid w:val="00251C5C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21EF"/>
    <w:rsid w:val="00262472"/>
    <w:rsid w:val="0026251C"/>
    <w:rsid w:val="00262D14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8AE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EAE"/>
    <w:rsid w:val="00275EB8"/>
    <w:rsid w:val="00276443"/>
    <w:rsid w:val="002764FE"/>
    <w:rsid w:val="002765EF"/>
    <w:rsid w:val="00276665"/>
    <w:rsid w:val="002768F9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5054"/>
    <w:rsid w:val="002A507F"/>
    <w:rsid w:val="002A52EF"/>
    <w:rsid w:val="002A5640"/>
    <w:rsid w:val="002A5842"/>
    <w:rsid w:val="002A5A45"/>
    <w:rsid w:val="002A5D2F"/>
    <w:rsid w:val="002A5E29"/>
    <w:rsid w:val="002A5F36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12C7"/>
    <w:rsid w:val="002B14C9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8D"/>
    <w:rsid w:val="002B6FCD"/>
    <w:rsid w:val="002B7023"/>
    <w:rsid w:val="002B715A"/>
    <w:rsid w:val="002B759A"/>
    <w:rsid w:val="002B762A"/>
    <w:rsid w:val="002B77A8"/>
    <w:rsid w:val="002B7BE6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6B7"/>
    <w:rsid w:val="002F16F8"/>
    <w:rsid w:val="002F19C9"/>
    <w:rsid w:val="002F1AF7"/>
    <w:rsid w:val="002F1B9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3734"/>
    <w:rsid w:val="00323961"/>
    <w:rsid w:val="00323B05"/>
    <w:rsid w:val="00323F4C"/>
    <w:rsid w:val="00324147"/>
    <w:rsid w:val="00324292"/>
    <w:rsid w:val="003242DF"/>
    <w:rsid w:val="003245BF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314B"/>
    <w:rsid w:val="00343800"/>
    <w:rsid w:val="0034387B"/>
    <w:rsid w:val="00343A29"/>
    <w:rsid w:val="00343BE1"/>
    <w:rsid w:val="00343CCA"/>
    <w:rsid w:val="00344086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449D"/>
    <w:rsid w:val="00354B24"/>
    <w:rsid w:val="00354DE1"/>
    <w:rsid w:val="003551C5"/>
    <w:rsid w:val="003552BB"/>
    <w:rsid w:val="003555BD"/>
    <w:rsid w:val="00355757"/>
    <w:rsid w:val="003557B1"/>
    <w:rsid w:val="00355E8E"/>
    <w:rsid w:val="00356419"/>
    <w:rsid w:val="00356A37"/>
    <w:rsid w:val="00356BE7"/>
    <w:rsid w:val="00356C4B"/>
    <w:rsid w:val="00356E65"/>
    <w:rsid w:val="00357006"/>
    <w:rsid w:val="00357611"/>
    <w:rsid w:val="0035781F"/>
    <w:rsid w:val="003579E0"/>
    <w:rsid w:val="00357A81"/>
    <w:rsid w:val="00357AEC"/>
    <w:rsid w:val="00360405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3422"/>
    <w:rsid w:val="003637F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C9C"/>
    <w:rsid w:val="00366F06"/>
    <w:rsid w:val="00366F2F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A34"/>
    <w:rsid w:val="00384AF8"/>
    <w:rsid w:val="00385505"/>
    <w:rsid w:val="00385564"/>
    <w:rsid w:val="00385A50"/>
    <w:rsid w:val="00385F0B"/>
    <w:rsid w:val="00386428"/>
    <w:rsid w:val="003866B9"/>
    <w:rsid w:val="0038677D"/>
    <w:rsid w:val="003869FD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E4E"/>
    <w:rsid w:val="003A0506"/>
    <w:rsid w:val="003A08BE"/>
    <w:rsid w:val="003A1282"/>
    <w:rsid w:val="003A13C4"/>
    <w:rsid w:val="003A1CA5"/>
    <w:rsid w:val="003A1D6C"/>
    <w:rsid w:val="003A2696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5871"/>
    <w:rsid w:val="003B59F2"/>
    <w:rsid w:val="003B622F"/>
    <w:rsid w:val="003B638F"/>
    <w:rsid w:val="003B63BA"/>
    <w:rsid w:val="003B6482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34B3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6CF"/>
    <w:rsid w:val="003F1843"/>
    <w:rsid w:val="003F1B31"/>
    <w:rsid w:val="003F1F56"/>
    <w:rsid w:val="003F2260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6293"/>
    <w:rsid w:val="00406A48"/>
    <w:rsid w:val="00406A59"/>
    <w:rsid w:val="00406F9B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B98"/>
    <w:rsid w:val="00432CAE"/>
    <w:rsid w:val="0043371B"/>
    <w:rsid w:val="0043374C"/>
    <w:rsid w:val="00433C95"/>
    <w:rsid w:val="00434219"/>
    <w:rsid w:val="00434D7B"/>
    <w:rsid w:val="00434E33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E8"/>
    <w:rsid w:val="00456085"/>
    <w:rsid w:val="004562FF"/>
    <w:rsid w:val="00456625"/>
    <w:rsid w:val="00456686"/>
    <w:rsid w:val="0045698E"/>
    <w:rsid w:val="00456E9C"/>
    <w:rsid w:val="00456EF4"/>
    <w:rsid w:val="0045706E"/>
    <w:rsid w:val="004573CB"/>
    <w:rsid w:val="00457685"/>
    <w:rsid w:val="00457753"/>
    <w:rsid w:val="0045782D"/>
    <w:rsid w:val="0045789F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6108"/>
    <w:rsid w:val="00466115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C7B"/>
    <w:rsid w:val="00477CA5"/>
    <w:rsid w:val="0048013A"/>
    <w:rsid w:val="0048031E"/>
    <w:rsid w:val="004807C8"/>
    <w:rsid w:val="00480859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DE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63D"/>
    <w:rsid w:val="00494D39"/>
    <w:rsid w:val="00494F49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3EC"/>
    <w:rsid w:val="004E4570"/>
    <w:rsid w:val="004E528E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22E"/>
    <w:rsid w:val="004F327D"/>
    <w:rsid w:val="004F36BF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74A2"/>
    <w:rsid w:val="00507C46"/>
    <w:rsid w:val="005103A8"/>
    <w:rsid w:val="005103A9"/>
    <w:rsid w:val="0051071A"/>
    <w:rsid w:val="005109A1"/>
    <w:rsid w:val="00511039"/>
    <w:rsid w:val="005113A2"/>
    <w:rsid w:val="00511525"/>
    <w:rsid w:val="00513184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9CA"/>
    <w:rsid w:val="00522FF8"/>
    <w:rsid w:val="00523950"/>
    <w:rsid w:val="00523ABC"/>
    <w:rsid w:val="00523CB6"/>
    <w:rsid w:val="00523E30"/>
    <w:rsid w:val="0052431A"/>
    <w:rsid w:val="00524D7B"/>
    <w:rsid w:val="005250C6"/>
    <w:rsid w:val="00525431"/>
    <w:rsid w:val="005254E4"/>
    <w:rsid w:val="0052582E"/>
    <w:rsid w:val="00525942"/>
    <w:rsid w:val="0052616B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A47"/>
    <w:rsid w:val="00537BF0"/>
    <w:rsid w:val="00537D6B"/>
    <w:rsid w:val="00537DFC"/>
    <w:rsid w:val="00537FD9"/>
    <w:rsid w:val="0054007B"/>
    <w:rsid w:val="00540167"/>
    <w:rsid w:val="005401F2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78D6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1ED"/>
    <w:rsid w:val="00562796"/>
    <w:rsid w:val="00562D42"/>
    <w:rsid w:val="00563172"/>
    <w:rsid w:val="00563290"/>
    <w:rsid w:val="00563650"/>
    <w:rsid w:val="00563E71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E43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17E5"/>
    <w:rsid w:val="0058185D"/>
    <w:rsid w:val="0058232A"/>
    <w:rsid w:val="00582492"/>
    <w:rsid w:val="00582A05"/>
    <w:rsid w:val="005830E4"/>
    <w:rsid w:val="00583925"/>
    <w:rsid w:val="00583B93"/>
    <w:rsid w:val="005840E5"/>
    <w:rsid w:val="005842A6"/>
    <w:rsid w:val="00584A17"/>
    <w:rsid w:val="00584D4B"/>
    <w:rsid w:val="00584E0E"/>
    <w:rsid w:val="00585078"/>
    <w:rsid w:val="005854E5"/>
    <w:rsid w:val="005857E8"/>
    <w:rsid w:val="00585AA2"/>
    <w:rsid w:val="00585FA3"/>
    <w:rsid w:val="00586876"/>
    <w:rsid w:val="00586971"/>
    <w:rsid w:val="00586A5D"/>
    <w:rsid w:val="00587BF2"/>
    <w:rsid w:val="00587EDB"/>
    <w:rsid w:val="00590725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1E1"/>
    <w:rsid w:val="0059559D"/>
    <w:rsid w:val="00595AAC"/>
    <w:rsid w:val="00595BAD"/>
    <w:rsid w:val="00596087"/>
    <w:rsid w:val="005961B9"/>
    <w:rsid w:val="0059688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B9B"/>
    <w:rsid w:val="005A0CC4"/>
    <w:rsid w:val="005A0DCF"/>
    <w:rsid w:val="005A1F48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B4C"/>
    <w:rsid w:val="005B5E15"/>
    <w:rsid w:val="005B6546"/>
    <w:rsid w:val="005B6829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FB"/>
    <w:rsid w:val="005D5A18"/>
    <w:rsid w:val="005D5D07"/>
    <w:rsid w:val="005D5FD6"/>
    <w:rsid w:val="005D6682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196"/>
    <w:rsid w:val="005E1B88"/>
    <w:rsid w:val="005E2844"/>
    <w:rsid w:val="005E28A2"/>
    <w:rsid w:val="005E2B06"/>
    <w:rsid w:val="005E2D81"/>
    <w:rsid w:val="005E330B"/>
    <w:rsid w:val="005E336E"/>
    <w:rsid w:val="005E350F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47B"/>
    <w:rsid w:val="0061451B"/>
    <w:rsid w:val="0061456F"/>
    <w:rsid w:val="00614BB5"/>
    <w:rsid w:val="00614F70"/>
    <w:rsid w:val="006150A8"/>
    <w:rsid w:val="006151E5"/>
    <w:rsid w:val="0061527F"/>
    <w:rsid w:val="0061557B"/>
    <w:rsid w:val="006157C8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712E"/>
    <w:rsid w:val="0064715F"/>
    <w:rsid w:val="00647175"/>
    <w:rsid w:val="00647443"/>
    <w:rsid w:val="00647663"/>
    <w:rsid w:val="0065000C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7DF"/>
    <w:rsid w:val="00653E8D"/>
    <w:rsid w:val="00653E95"/>
    <w:rsid w:val="006545A6"/>
    <w:rsid w:val="0065460A"/>
    <w:rsid w:val="006546A6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4A7"/>
    <w:rsid w:val="0066175A"/>
    <w:rsid w:val="00661856"/>
    <w:rsid w:val="00661A0D"/>
    <w:rsid w:val="00661A73"/>
    <w:rsid w:val="00662204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46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2BE"/>
    <w:rsid w:val="006B2435"/>
    <w:rsid w:val="006B26DA"/>
    <w:rsid w:val="006B2831"/>
    <w:rsid w:val="006B28A4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758B"/>
    <w:rsid w:val="006C75FC"/>
    <w:rsid w:val="006C7A93"/>
    <w:rsid w:val="006C7C06"/>
    <w:rsid w:val="006C7CB1"/>
    <w:rsid w:val="006C7D94"/>
    <w:rsid w:val="006C7FB8"/>
    <w:rsid w:val="006D014D"/>
    <w:rsid w:val="006D025A"/>
    <w:rsid w:val="006D02A5"/>
    <w:rsid w:val="006D0BEE"/>
    <w:rsid w:val="006D116A"/>
    <w:rsid w:val="006D150D"/>
    <w:rsid w:val="006D1519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9"/>
    <w:rsid w:val="006F0C56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E9F"/>
    <w:rsid w:val="00731044"/>
    <w:rsid w:val="00731434"/>
    <w:rsid w:val="00731703"/>
    <w:rsid w:val="0073173D"/>
    <w:rsid w:val="00731773"/>
    <w:rsid w:val="00731F1F"/>
    <w:rsid w:val="0073219F"/>
    <w:rsid w:val="00732264"/>
    <w:rsid w:val="00733063"/>
    <w:rsid w:val="007333CE"/>
    <w:rsid w:val="007337BE"/>
    <w:rsid w:val="00733E37"/>
    <w:rsid w:val="0073414C"/>
    <w:rsid w:val="007341C5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75F"/>
    <w:rsid w:val="0076295D"/>
    <w:rsid w:val="00762A37"/>
    <w:rsid w:val="00763299"/>
    <w:rsid w:val="00763CDD"/>
    <w:rsid w:val="007641A1"/>
    <w:rsid w:val="00764302"/>
    <w:rsid w:val="007649BD"/>
    <w:rsid w:val="00764AA0"/>
    <w:rsid w:val="00765034"/>
    <w:rsid w:val="00765286"/>
    <w:rsid w:val="0076546E"/>
    <w:rsid w:val="0076568B"/>
    <w:rsid w:val="00765C15"/>
    <w:rsid w:val="00765D7F"/>
    <w:rsid w:val="00766775"/>
    <w:rsid w:val="0076720D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343"/>
    <w:rsid w:val="00782900"/>
    <w:rsid w:val="00783207"/>
    <w:rsid w:val="00783811"/>
    <w:rsid w:val="00783858"/>
    <w:rsid w:val="00784188"/>
    <w:rsid w:val="007842CA"/>
    <w:rsid w:val="00784391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DA1"/>
    <w:rsid w:val="007A6E29"/>
    <w:rsid w:val="007A74C2"/>
    <w:rsid w:val="007A7947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422"/>
    <w:rsid w:val="007F2AE2"/>
    <w:rsid w:val="007F2CED"/>
    <w:rsid w:val="007F2CF4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3244"/>
    <w:rsid w:val="008034E0"/>
    <w:rsid w:val="00803957"/>
    <w:rsid w:val="00803969"/>
    <w:rsid w:val="00803978"/>
    <w:rsid w:val="00803A2F"/>
    <w:rsid w:val="00803B72"/>
    <w:rsid w:val="008046B8"/>
    <w:rsid w:val="00804A3B"/>
    <w:rsid w:val="0080502F"/>
    <w:rsid w:val="00805397"/>
    <w:rsid w:val="0080591F"/>
    <w:rsid w:val="00805E34"/>
    <w:rsid w:val="0080629A"/>
    <w:rsid w:val="008068C9"/>
    <w:rsid w:val="0080694E"/>
    <w:rsid w:val="00806961"/>
    <w:rsid w:val="00806C68"/>
    <w:rsid w:val="00807302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6C7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32A2"/>
    <w:rsid w:val="00853F7F"/>
    <w:rsid w:val="008542D3"/>
    <w:rsid w:val="008549AF"/>
    <w:rsid w:val="00854EA6"/>
    <w:rsid w:val="00854F39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57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DE1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39FC"/>
    <w:rsid w:val="00884015"/>
    <w:rsid w:val="0088485A"/>
    <w:rsid w:val="00884F6D"/>
    <w:rsid w:val="00885036"/>
    <w:rsid w:val="00885054"/>
    <w:rsid w:val="0088519F"/>
    <w:rsid w:val="00885224"/>
    <w:rsid w:val="00885A9F"/>
    <w:rsid w:val="008865EF"/>
    <w:rsid w:val="00887B63"/>
    <w:rsid w:val="00887FCF"/>
    <w:rsid w:val="0089021D"/>
    <w:rsid w:val="0089050E"/>
    <w:rsid w:val="00890558"/>
    <w:rsid w:val="0089070F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5194"/>
    <w:rsid w:val="0089537B"/>
    <w:rsid w:val="00895922"/>
    <w:rsid w:val="00895BCD"/>
    <w:rsid w:val="00896CF3"/>
    <w:rsid w:val="00896CF9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753C"/>
    <w:rsid w:val="008D7E15"/>
    <w:rsid w:val="008D7F16"/>
    <w:rsid w:val="008E0F7C"/>
    <w:rsid w:val="008E10C6"/>
    <w:rsid w:val="008E1143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372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D4"/>
    <w:rsid w:val="00922AC4"/>
    <w:rsid w:val="00922C3A"/>
    <w:rsid w:val="00922E75"/>
    <w:rsid w:val="009234B7"/>
    <w:rsid w:val="00923A07"/>
    <w:rsid w:val="00924092"/>
    <w:rsid w:val="0092482C"/>
    <w:rsid w:val="00924A5A"/>
    <w:rsid w:val="00924C1B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45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7143"/>
    <w:rsid w:val="00967166"/>
    <w:rsid w:val="009671AC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98D"/>
    <w:rsid w:val="00977DE8"/>
    <w:rsid w:val="0098013D"/>
    <w:rsid w:val="00980547"/>
    <w:rsid w:val="009808E4"/>
    <w:rsid w:val="00980BAD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3324"/>
    <w:rsid w:val="0098350B"/>
    <w:rsid w:val="00983652"/>
    <w:rsid w:val="00983FA0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B0B"/>
    <w:rsid w:val="009A00D0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BA3"/>
    <w:rsid w:val="009C2D57"/>
    <w:rsid w:val="009C2DFC"/>
    <w:rsid w:val="009C32FE"/>
    <w:rsid w:val="009C37C2"/>
    <w:rsid w:val="009C405E"/>
    <w:rsid w:val="009C42EF"/>
    <w:rsid w:val="009C4745"/>
    <w:rsid w:val="009C4C83"/>
    <w:rsid w:val="009C583B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E7"/>
    <w:rsid w:val="009E220C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85B"/>
    <w:rsid w:val="009E6E32"/>
    <w:rsid w:val="009E73DA"/>
    <w:rsid w:val="009E7FE3"/>
    <w:rsid w:val="009F003E"/>
    <w:rsid w:val="009F082A"/>
    <w:rsid w:val="009F0990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5388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CE"/>
    <w:rsid w:val="00A45299"/>
    <w:rsid w:val="00A45460"/>
    <w:rsid w:val="00A45523"/>
    <w:rsid w:val="00A458CF"/>
    <w:rsid w:val="00A45AD8"/>
    <w:rsid w:val="00A469B7"/>
    <w:rsid w:val="00A47021"/>
    <w:rsid w:val="00A4711D"/>
    <w:rsid w:val="00A47327"/>
    <w:rsid w:val="00A473F2"/>
    <w:rsid w:val="00A47A6A"/>
    <w:rsid w:val="00A47C2F"/>
    <w:rsid w:val="00A47C7B"/>
    <w:rsid w:val="00A502A2"/>
    <w:rsid w:val="00A502AC"/>
    <w:rsid w:val="00A5038F"/>
    <w:rsid w:val="00A506AB"/>
    <w:rsid w:val="00A50860"/>
    <w:rsid w:val="00A50C68"/>
    <w:rsid w:val="00A513F3"/>
    <w:rsid w:val="00A51424"/>
    <w:rsid w:val="00A514EC"/>
    <w:rsid w:val="00A51514"/>
    <w:rsid w:val="00A515FF"/>
    <w:rsid w:val="00A5192F"/>
    <w:rsid w:val="00A52224"/>
    <w:rsid w:val="00A524AE"/>
    <w:rsid w:val="00A529A7"/>
    <w:rsid w:val="00A52C19"/>
    <w:rsid w:val="00A52C4E"/>
    <w:rsid w:val="00A52DA4"/>
    <w:rsid w:val="00A52EE6"/>
    <w:rsid w:val="00A5326E"/>
    <w:rsid w:val="00A53B4E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519F"/>
    <w:rsid w:val="00A75236"/>
    <w:rsid w:val="00A75730"/>
    <w:rsid w:val="00A76105"/>
    <w:rsid w:val="00A762A3"/>
    <w:rsid w:val="00A76322"/>
    <w:rsid w:val="00A765FF"/>
    <w:rsid w:val="00A768EA"/>
    <w:rsid w:val="00A76C2B"/>
    <w:rsid w:val="00A7708D"/>
    <w:rsid w:val="00A7743C"/>
    <w:rsid w:val="00A7762E"/>
    <w:rsid w:val="00A7765A"/>
    <w:rsid w:val="00A77C72"/>
    <w:rsid w:val="00A77D4D"/>
    <w:rsid w:val="00A77DE3"/>
    <w:rsid w:val="00A8016C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45A1"/>
    <w:rsid w:val="00A8461D"/>
    <w:rsid w:val="00A848BC"/>
    <w:rsid w:val="00A84D9E"/>
    <w:rsid w:val="00A84F0B"/>
    <w:rsid w:val="00A8572B"/>
    <w:rsid w:val="00A85825"/>
    <w:rsid w:val="00A85C2E"/>
    <w:rsid w:val="00A8634F"/>
    <w:rsid w:val="00A86772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D5A"/>
    <w:rsid w:val="00AA61C9"/>
    <w:rsid w:val="00AA6343"/>
    <w:rsid w:val="00AA6589"/>
    <w:rsid w:val="00AA66C2"/>
    <w:rsid w:val="00AA6ED8"/>
    <w:rsid w:val="00AA7214"/>
    <w:rsid w:val="00AB0289"/>
    <w:rsid w:val="00AB1630"/>
    <w:rsid w:val="00AB1BE6"/>
    <w:rsid w:val="00AB2CAB"/>
    <w:rsid w:val="00AB30AA"/>
    <w:rsid w:val="00AB3728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D4F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833"/>
    <w:rsid w:val="00B51D23"/>
    <w:rsid w:val="00B51D51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266"/>
    <w:rsid w:val="00B7374C"/>
    <w:rsid w:val="00B73AAA"/>
    <w:rsid w:val="00B73F85"/>
    <w:rsid w:val="00B742FC"/>
    <w:rsid w:val="00B7434F"/>
    <w:rsid w:val="00B743F0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D5D"/>
    <w:rsid w:val="00B80DBB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2E4"/>
    <w:rsid w:val="00B91DF9"/>
    <w:rsid w:val="00B9276F"/>
    <w:rsid w:val="00B92A47"/>
    <w:rsid w:val="00B92AEA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61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76B"/>
    <w:rsid w:val="00BC788E"/>
    <w:rsid w:val="00BD06A2"/>
    <w:rsid w:val="00BD0A30"/>
    <w:rsid w:val="00BD0F3A"/>
    <w:rsid w:val="00BD1016"/>
    <w:rsid w:val="00BD1265"/>
    <w:rsid w:val="00BD1295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B51"/>
    <w:rsid w:val="00BD2D37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3D4"/>
    <w:rsid w:val="00BD5591"/>
    <w:rsid w:val="00BD58E7"/>
    <w:rsid w:val="00BD59AE"/>
    <w:rsid w:val="00BD5CE4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777"/>
    <w:rsid w:val="00BE3D17"/>
    <w:rsid w:val="00BE42B2"/>
    <w:rsid w:val="00BE4738"/>
    <w:rsid w:val="00BE4A5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59D"/>
    <w:rsid w:val="00BF4AA1"/>
    <w:rsid w:val="00BF4C43"/>
    <w:rsid w:val="00BF5295"/>
    <w:rsid w:val="00BF52FB"/>
    <w:rsid w:val="00BF62D9"/>
    <w:rsid w:val="00BF6402"/>
    <w:rsid w:val="00BF644E"/>
    <w:rsid w:val="00BF672F"/>
    <w:rsid w:val="00BF6FC2"/>
    <w:rsid w:val="00BF70D2"/>
    <w:rsid w:val="00BF75B3"/>
    <w:rsid w:val="00BF78BF"/>
    <w:rsid w:val="00BF7A18"/>
    <w:rsid w:val="00BF7C7F"/>
    <w:rsid w:val="00C006A5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94B"/>
    <w:rsid w:val="00C24C0A"/>
    <w:rsid w:val="00C24DD2"/>
    <w:rsid w:val="00C25388"/>
    <w:rsid w:val="00C25437"/>
    <w:rsid w:val="00C25872"/>
    <w:rsid w:val="00C26420"/>
    <w:rsid w:val="00C26847"/>
    <w:rsid w:val="00C26A98"/>
    <w:rsid w:val="00C27CBA"/>
    <w:rsid w:val="00C27D07"/>
    <w:rsid w:val="00C30005"/>
    <w:rsid w:val="00C3096C"/>
    <w:rsid w:val="00C313DE"/>
    <w:rsid w:val="00C31FB3"/>
    <w:rsid w:val="00C32943"/>
    <w:rsid w:val="00C32F07"/>
    <w:rsid w:val="00C339EA"/>
    <w:rsid w:val="00C33DDF"/>
    <w:rsid w:val="00C33F2F"/>
    <w:rsid w:val="00C34056"/>
    <w:rsid w:val="00C345C9"/>
    <w:rsid w:val="00C3462B"/>
    <w:rsid w:val="00C348AA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A0C"/>
    <w:rsid w:val="00C72AC6"/>
    <w:rsid w:val="00C72B81"/>
    <w:rsid w:val="00C7352E"/>
    <w:rsid w:val="00C7357E"/>
    <w:rsid w:val="00C73687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686"/>
    <w:rsid w:val="00C8471E"/>
    <w:rsid w:val="00C84B05"/>
    <w:rsid w:val="00C852A8"/>
    <w:rsid w:val="00C852DB"/>
    <w:rsid w:val="00C8538C"/>
    <w:rsid w:val="00C85537"/>
    <w:rsid w:val="00C85B49"/>
    <w:rsid w:val="00C864A1"/>
    <w:rsid w:val="00C867FB"/>
    <w:rsid w:val="00C878E2"/>
    <w:rsid w:val="00C87D3A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5E"/>
    <w:rsid w:val="00C96AC0"/>
    <w:rsid w:val="00C96FE4"/>
    <w:rsid w:val="00C97518"/>
    <w:rsid w:val="00C97671"/>
    <w:rsid w:val="00C976F7"/>
    <w:rsid w:val="00C97847"/>
    <w:rsid w:val="00C97891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161C"/>
    <w:rsid w:val="00CE16EE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7E88"/>
    <w:rsid w:val="00D27EF0"/>
    <w:rsid w:val="00D30287"/>
    <w:rsid w:val="00D307A2"/>
    <w:rsid w:val="00D30C79"/>
    <w:rsid w:val="00D3126C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FBF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DFB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867"/>
    <w:rsid w:val="00D759E0"/>
    <w:rsid w:val="00D764D1"/>
    <w:rsid w:val="00D766DC"/>
    <w:rsid w:val="00D76B77"/>
    <w:rsid w:val="00D76DA8"/>
    <w:rsid w:val="00D76E03"/>
    <w:rsid w:val="00D773A7"/>
    <w:rsid w:val="00D773E0"/>
    <w:rsid w:val="00D774CF"/>
    <w:rsid w:val="00D77A3A"/>
    <w:rsid w:val="00D77B84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DDA"/>
    <w:rsid w:val="00D86429"/>
    <w:rsid w:val="00D866E4"/>
    <w:rsid w:val="00D8678D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3BC"/>
    <w:rsid w:val="00D9643A"/>
    <w:rsid w:val="00D96BB6"/>
    <w:rsid w:val="00D96D14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540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E5"/>
    <w:rsid w:val="00DD25D3"/>
    <w:rsid w:val="00DD261E"/>
    <w:rsid w:val="00DD2BB2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65C"/>
    <w:rsid w:val="00DE07BE"/>
    <w:rsid w:val="00DE0B85"/>
    <w:rsid w:val="00DE105F"/>
    <w:rsid w:val="00DE1130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E04"/>
    <w:rsid w:val="00DF6EB7"/>
    <w:rsid w:val="00DF6EBA"/>
    <w:rsid w:val="00DF78EE"/>
    <w:rsid w:val="00DF7D25"/>
    <w:rsid w:val="00DF7E6E"/>
    <w:rsid w:val="00DF7F8A"/>
    <w:rsid w:val="00E001E9"/>
    <w:rsid w:val="00E0047D"/>
    <w:rsid w:val="00E00F87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5CEA"/>
    <w:rsid w:val="00E1609C"/>
    <w:rsid w:val="00E1628A"/>
    <w:rsid w:val="00E16464"/>
    <w:rsid w:val="00E16F84"/>
    <w:rsid w:val="00E171D3"/>
    <w:rsid w:val="00E17525"/>
    <w:rsid w:val="00E17607"/>
    <w:rsid w:val="00E17F8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4E2"/>
    <w:rsid w:val="00E24691"/>
    <w:rsid w:val="00E246F7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979"/>
    <w:rsid w:val="00E50DB5"/>
    <w:rsid w:val="00E514EB"/>
    <w:rsid w:val="00E5153A"/>
    <w:rsid w:val="00E5159A"/>
    <w:rsid w:val="00E5182E"/>
    <w:rsid w:val="00E51873"/>
    <w:rsid w:val="00E51899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5A5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3268"/>
    <w:rsid w:val="00E7399A"/>
    <w:rsid w:val="00E739B9"/>
    <w:rsid w:val="00E73C78"/>
    <w:rsid w:val="00E7442D"/>
    <w:rsid w:val="00E744AB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898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1932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C90"/>
    <w:rsid w:val="00EA4DA7"/>
    <w:rsid w:val="00EA4EE6"/>
    <w:rsid w:val="00EA5061"/>
    <w:rsid w:val="00EA573C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94C"/>
    <w:rsid w:val="00EB4AD1"/>
    <w:rsid w:val="00EB4F0D"/>
    <w:rsid w:val="00EB5553"/>
    <w:rsid w:val="00EB6043"/>
    <w:rsid w:val="00EB60D2"/>
    <w:rsid w:val="00EB6100"/>
    <w:rsid w:val="00EB66F2"/>
    <w:rsid w:val="00EB6E68"/>
    <w:rsid w:val="00EB7360"/>
    <w:rsid w:val="00EB74DA"/>
    <w:rsid w:val="00EB77BD"/>
    <w:rsid w:val="00EB79BD"/>
    <w:rsid w:val="00EB7AB5"/>
    <w:rsid w:val="00EC01BE"/>
    <w:rsid w:val="00EC01D7"/>
    <w:rsid w:val="00EC02C9"/>
    <w:rsid w:val="00EC0B44"/>
    <w:rsid w:val="00EC0FAC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608"/>
    <w:rsid w:val="00EC6781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96"/>
    <w:rsid w:val="00EE3D86"/>
    <w:rsid w:val="00EE44B4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847"/>
    <w:rsid w:val="00EF1ACA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928"/>
    <w:rsid w:val="00F07BCE"/>
    <w:rsid w:val="00F07D38"/>
    <w:rsid w:val="00F10111"/>
    <w:rsid w:val="00F10647"/>
    <w:rsid w:val="00F106D4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F21"/>
    <w:rsid w:val="00F161EB"/>
    <w:rsid w:val="00F16487"/>
    <w:rsid w:val="00F16607"/>
    <w:rsid w:val="00F1671E"/>
    <w:rsid w:val="00F16985"/>
    <w:rsid w:val="00F17331"/>
    <w:rsid w:val="00F17A44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8B6"/>
    <w:rsid w:val="00F22910"/>
    <w:rsid w:val="00F22977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31D4"/>
    <w:rsid w:val="00F336FD"/>
    <w:rsid w:val="00F337F0"/>
    <w:rsid w:val="00F34FFA"/>
    <w:rsid w:val="00F35126"/>
    <w:rsid w:val="00F35575"/>
    <w:rsid w:val="00F3617E"/>
    <w:rsid w:val="00F367B2"/>
    <w:rsid w:val="00F36864"/>
    <w:rsid w:val="00F36968"/>
    <w:rsid w:val="00F36DF7"/>
    <w:rsid w:val="00F36FA3"/>
    <w:rsid w:val="00F37487"/>
    <w:rsid w:val="00F37CFA"/>
    <w:rsid w:val="00F37EC0"/>
    <w:rsid w:val="00F4015E"/>
    <w:rsid w:val="00F40476"/>
    <w:rsid w:val="00F40663"/>
    <w:rsid w:val="00F406CC"/>
    <w:rsid w:val="00F40896"/>
    <w:rsid w:val="00F411EB"/>
    <w:rsid w:val="00F4135E"/>
    <w:rsid w:val="00F41742"/>
    <w:rsid w:val="00F4197C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46C9"/>
    <w:rsid w:val="00F748BB"/>
    <w:rsid w:val="00F74B0E"/>
    <w:rsid w:val="00F753A5"/>
    <w:rsid w:val="00F75A0B"/>
    <w:rsid w:val="00F75F6B"/>
    <w:rsid w:val="00F75FF2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7A"/>
    <w:rsid w:val="00F917B8"/>
    <w:rsid w:val="00F91B92"/>
    <w:rsid w:val="00F91D4C"/>
    <w:rsid w:val="00F9266F"/>
    <w:rsid w:val="00F92D90"/>
    <w:rsid w:val="00F92DBF"/>
    <w:rsid w:val="00F9353B"/>
    <w:rsid w:val="00F93593"/>
    <w:rsid w:val="00F936AF"/>
    <w:rsid w:val="00F93F95"/>
    <w:rsid w:val="00F948C8"/>
    <w:rsid w:val="00F95084"/>
    <w:rsid w:val="00F951AA"/>
    <w:rsid w:val="00F954A7"/>
    <w:rsid w:val="00F954BD"/>
    <w:rsid w:val="00F954DA"/>
    <w:rsid w:val="00F9569D"/>
    <w:rsid w:val="00F95A19"/>
    <w:rsid w:val="00F95C91"/>
    <w:rsid w:val="00F965E2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57E0"/>
    <w:rsid w:val="00FA58F1"/>
    <w:rsid w:val="00FA5B70"/>
    <w:rsid w:val="00FA5D3B"/>
    <w:rsid w:val="00FA61B3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FCE"/>
    <w:rsid w:val="00FB228A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729"/>
    <w:rsid w:val="00FD5B9A"/>
    <w:rsid w:val="00FD5D18"/>
    <w:rsid w:val="00FD62B4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2D5"/>
    <w:rsid w:val="00FE186F"/>
    <w:rsid w:val="00FE1937"/>
    <w:rsid w:val="00FE1B2C"/>
    <w:rsid w:val="00FE1BE5"/>
    <w:rsid w:val="00FE1FE8"/>
    <w:rsid w:val="00FE2DE9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6318AA"/>
  <w15:docId w15:val="{8496F295-3A22-4702-9D14-D36D7C81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0545-A9F7-4CCC-A2F9-2F6FE2DE8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425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Somjai, Nigonyanont</cp:lastModifiedBy>
  <cp:revision>3</cp:revision>
  <cp:lastPrinted>2019-11-06T07:52:00Z</cp:lastPrinted>
  <dcterms:created xsi:type="dcterms:W3CDTF">2019-11-07T07:55:00Z</dcterms:created>
  <dcterms:modified xsi:type="dcterms:W3CDTF">2019-11-07T08:12:00Z</dcterms:modified>
</cp:coreProperties>
</file>