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188"/>
        <w:gridCol w:w="8345"/>
      </w:tblGrid>
      <w:tr w:rsidR="00E807EC" w:rsidRPr="009566C2" w:rsidTr="004D487B">
        <w:tc>
          <w:tcPr>
            <w:tcW w:w="1188" w:type="dxa"/>
          </w:tcPr>
          <w:p w:rsidR="00E807EC" w:rsidRPr="009566C2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45" w:type="dxa"/>
          </w:tcPr>
          <w:p w:rsidR="00E807EC" w:rsidRPr="009566C2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5777E7" w:rsidRPr="009566C2" w:rsidTr="004D487B">
        <w:tc>
          <w:tcPr>
            <w:tcW w:w="1188" w:type="dxa"/>
          </w:tcPr>
          <w:p w:rsidR="005777E7" w:rsidRPr="009566C2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45" w:type="dxa"/>
          </w:tcPr>
          <w:p w:rsidR="005777E7" w:rsidRPr="009566C2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807EC" w:rsidRPr="009566C2" w:rsidTr="004D487B">
        <w:tc>
          <w:tcPr>
            <w:tcW w:w="1188" w:type="dxa"/>
          </w:tcPr>
          <w:p w:rsidR="00E807EC" w:rsidRPr="009566C2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345" w:type="dxa"/>
          </w:tcPr>
          <w:p w:rsidR="00E807EC" w:rsidRPr="009566C2" w:rsidRDefault="007C7811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 w:rsidR="00D20EC0" w:rsidRPr="009566C2">
              <w:rPr>
                <w:rFonts w:ascii="Angsana New" w:hAnsi="Angsana New"/>
                <w:sz w:val="30"/>
                <w:szCs w:val="30"/>
                <w:cs/>
              </w:rPr>
              <w:t>ทั่วไป</w:t>
            </w:r>
          </w:p>
        </w:tc>
      </w:tr>
      <w:tr w:rsidR="00E807EC" w:rsidRPr="009566C2" w:rsidTr="004D487B">
        <w:tc>
          <w:tcPr>
            <w:tcW w:w="1188" w:type="dxa"/>
          </w:tcPr>
          <w:p w:rsidR="00AD7733" w:rsidRPr="00AD7733" w:rsidRDefault="00E807EC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345" w:type="dxa"/>
          </w:tcPr>
          <w:p w:rsidR="00AD7733" w:rsidRPr="009566C2" w:rsidRDefault="00D20EC0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C32F07" w:rsidRPr="009566C2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AD7733" w:rsidRPr="009566C2" w:rsidTr="004D487B">
        <w:tc>
          <w:tcPr>
            <w:tcW w:w="1188" w:type="dxa"/>
          </w:tcPr>
          <w:p w:rsidR="00AD7733" w:rsidRPr="009566C2" w:rsidRDefault="00AD7733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345" w:type="dxa"/>
          </w:tcPr>
          <w:p w:rsidR="00AD7733" w:rsidRPr="009566C2" w:rsidRDefault="00AD7733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การซื้อบริษัทย่อย</w:t>
            </w:r>
          </w:p>
        </w:tc>
      </w:tr>
      <w:tr w:rsidR="00217E1D" w:rsidRPr="009566C2" w:rsidTr="004D487B">
        <w:tc>
          <w:tcPr>
            <w:tcW w:w="1188" w:type="dxa"/>
          </w:tcPr>
          <w:p w:rsidR="00217E1D" w:rsidRPr="009566C2" w:rsidRDefault="00AD7733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45" w:type="dxa"/>
          </w:tcPr>
          <w:p w:rsidR="00217E1D" w:rsidRPr="009566C2" w:rsidRDefault="00217E1D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71FBA" w:rsidRPr="009566C2" w:rsidTr="004D487B">
        <w:tc>
          <w:tcPr>
            <w:tcW w:w="1188" w:type="dxa"/>
          </w:tcPr>
          <w:p w:rsidR="00571FBA" w:rsidRPr="009566C2" w:rsidRDefault="00AD7733" w:rsidP="00571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45" w:type="dxa"/>
          </w:tcPr>
          <w:p w:rsidR="00571FBA" w:rsidRPr="009566C2" w:rsidRDefault="00571FBA" w:rsidP="00571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5F1F82" w:rsidRPr="009566C2" w:rsidTr="004D487B">
        <w:tc>
          <w:tcPr>
            <w:tcW w:w="1188" w:type="dxa"/>
          </w:tcPr>
          <w:p w:rsidR="005F1F82" w:rsidRPr="009566C2" w:rsidRDefault="00AD7733" w:rsidP="005F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345" w:type="dxa"/>
          </w:tcPr>
          <w:p w:rsidR="005F1F82" w:rsidRPr="009566C2" w:rsidRDefault="005F1F82" w:rsidP="005F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5F1F82" w:rsidRPr="009566C2" w:rsidTr="004D487B">
        <w:tc>
          <w:tcPr>
            <w:tcW w:w="1188" w:type="dxa"/>
          </w:tcPr>
          <w:p w:rsidR="005F1F82" w:rsidRPr="009566C2" w:rsidRDefault="00AD7733" w:rsidP="005F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345" w:type="dxa"/>
          </w:tcPr>
          <w:p w:rsidR="005F1F82" w:rsidRPr="009566C2" w:rsidRDefault="005F1F82" w:rsidP="005F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5F1F82" w:rsidRPr="009566C2" w:rsidTr="004D487B">
        <w:tc>
          <w:tcPr>
            <w:tcW w:w="1188" w:type="dxa"/>
          </w:tcPr>
          <w:p w:rsidR="005F1F82" w:rsidRPr="009566C2" w:rsidRDefault="00AD7733" w:rsidP="005F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345" w:type="dxa"/>
          </w:tcPr>
          <w:p w:rsidR="005F1F82" w:rsidRPr="009566C2" w:rsidRDefault="005F1F82" w:rsidP="005F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F1F82" w:rsidRPr="009566C2" w:rsidTr="004D487B">
        <w:tc>
          <w:tcPr>
            <w:tcW w:w="1188" w:type="dxa"/>
          </w:tcPr>
          <w:p w:rsidR="005F1F82" w:rsidRPr="009566C2" w:rsidRDefault="00AD7733" w:rsidP="005F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345" w:type="dxa"/>
            <w:shd w:val="clear" w:color="auto" w:fill="auto"/>
          </w:tcPr>
          <w:p w:rsidR="005F1F82" w:rsidRPr="009566C2" w:rsidRDefault="005F1F82" w:rsidP="005F1F8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9566C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หนี้สินที่มีภาระดอกเบี้ย</w:t>
            </w:r>
          </w:p>
        </w:tc>
      </w:tr>
      <w:tr w:rsidR="00ED2991" w:rsidRPr="009566C2" w:rsidTr="004D487B">
        <w:tc>
          <w:tcPr>
            <w:tcW w:w="1188" w:type="dxa"/>
          </w:tcPr>
          <w:p w:rsidR="00ED2991" w:rsidRPr="00EB3988" w:rsidRDefault="00AD7733" w:rsidP="005F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345" w:type="dxa"/>
            <w:shd w:val="clear" w:color="auto" w:fill="auto"/>
          </w:tcPr>
          <w:p w:rsidR="00ED2991" w:rsidRPr="00EB3988" w:rsidRDefault="00EB3988" w:rsidP="005F1F8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B398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5F1F82" w:rsidRPr="009566C2" w:rsidTr="004D487B">
        <w:tc>
          <w:tcPr>
            <w:tcW w:w="1188" w:type="dxa"/>
          </w:tcPr>
          <w:p w:rsidR="005F1F82" w:rsidRPr="009566C2" w:rsidRDefault="00ED2991" w:rsidP="005F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D773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345" w:type="dxa"/>
          </w:tcPr>
          <w:p w:rsidR="005F1F82" w:rsidRPr="009566C2" w:rsidRDefault="005F1F82" w:rsidP="005F1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ข้อมูลทางการเงินจำแนกตามส่วนงาน</w:t>
            </w:r>
          </w:p>
        </w:tc>
      </w:tr>
      <w:tr w:rsidR="00FC0CFB" w:rsidRPr="009566C2" w:rsidTr="004D487B">
        <w:tc>
          <w:tcPr>
            <w:tcW w:w="1188" w:type="dxa"/>
          </w:tcPr>
          <w:p w:rsidR="00FC0CFB" w:rsidRPr="009566C2" w:rsidRDefault="00FC0CFB" w:rsidP="00FC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D773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345" w:type="dxa"/>
          </w:tcPr>
          <w:p w:rsidR="00FC0CFB" w:rsidRPr="009566C2" w:rsidRDefault="00FC0CFB" w:rsidP="00FC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FC0CFB" w:rsidRPr="009566C2" w:rsidTr="004D487B">
        <w:tc>
          <w:tcPr>
            <w:tcW w:w="1188" w:type="dxa"/>
          </w:tcPr>
          <w:p w:rsidR="00FC0CFB" w:rsidRPr="009566C2" w:rsidRDefault="00FC0CFB" w:rsidP="00FC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D773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345" w:type="dxa"/>
          </w:tcPr>
          <w:p w:rsidR="00FC0CFB" w:rsidRPr="009566C2" w:rsidRDefault="00FC0CFB" w:rsidP="00FC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C0CFB" w:rsidRPr="009566C2" w:rsidTr="004D487B">
        <w:tc>
          <w:tcPr>
            <w:tcW w:w="1188" w:type="dxa"/>
          </w:tcPr>
          <w:p w:rsidR="00FC0CFB" w:rsidRPr="009566C2" w:rsidRDefault="00FC0CFB" w:rsidP="00FC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F450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45" w:type="dxa"/>
          </w:tcPr>
          <w:p w:rsidR="00FC0CFB" w:rsidRPr="00B2461D" w:rsidRDefault="00FC0CFB" w:rsidP="00FC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มาตรฐานการรายงานทางการเงินที่ยังไม่ได้ใช้</w:t>
            </w:r>
          </w:p>
        </w:tc>
      </w:tr>
    </w:tbl>
    <w:p w:rsidR="00E807EC" w:rsidRPr="00C4398E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4398E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C4398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</w:t>
      </w:r>
      <w:r w:rsidR="00FA46AA" w:rsidRPr="00C4398E">
        <w:rPr>
          <w:rFonts w:ascii="Angsana New" w:hAnsi="Angsana New"/>
          <w:sz w:val="30"/>
          <w:szCs w:val="30"/>
          <w:cs/>
        </w:rPr>
        <w:t>เงิน</w:t>
      </w:r>
      <w:r w:rsidR="000B077A" w:rsidRPr="00C4398E">
        <w:rPr>
          <w:rFonts w:ascii="Angsana New" w:hAnsi="Angsana New"/>
          <w:sz w:val="30"/>
          <w:szCs w:val="30"/>
          <w:cs/>
        </w:rPr>
        <w:t>ระหว่างกาล</w:t>
      </w:r>
      <w:r w:rsidRPr="00C4398E">
        <w:rPr>
          <w:rFonts w:ascii="Angsana New" w:hAnsi="Angsana New"/>
          <w:sz w:val="30"/>
          <w:szCs w:val="30"/>
          <w:cs/>
        </w:rPr>
        <w:t>นี้</w:t>
      </w:r>
    </w:p>
    <w:p w:rsidR="00E807EC" w:rsidRPr="00A8634F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091CCD" w:rsidRPr="0073219F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ja-JP"/>
        </w:rPr>
      </w:pPr>
      <w:r w:rsidRPr="00C4398E">
        <w:rPr>
          <w:rFonts w:ascii="Angsana New" w:hAnsi="Angsana New"/>
          <w:sz w:val="30"/>
          <w:szCs w:val="30"/>
          <w:cs/>
        </w:rPr>
        <w:t>งบการเงิน</w:t>
      </w:r>
      <w:r w:rsidR="00890558" w:rsidRPr="00C4398E">
        <w:rPr>
          <w:rFonts w:ascii="Angsana New" w:hAnsi="Angsana New"/>
          <w:sz w:val="30"/>
          <w:szCs w:val="30"/>
          <w:cs/>
        </w:rPr>
        <w:t>ระหว่างกาล</w:t>
      </w:r>
      <w:r w:rsidR="006B3F54" w:rsidRPr="00C4398E">
        <w:rPr>
          <w:rFonts w:ascii="Angsana New" w:hAnsi="Angsana New"/>
          <w:sz w:val="30"/>
          <w:szCs w:val="30"/>
          <w:cs/>
        </w:rPr>
        <w:t>นี้</w:t>
      </w:r>
      <w:r w:rsidRPr="00C4398E">
        <w:rPr>
          <w:rFonts w:ascii="Angsana New" w:hAnsi="Angsana New"/>
          <w:sz w:val="30"/>
          <w:szCs w:val="30"/>
          <w:cs/>
        </w:rPr>
        <w:t>ได้รับ</w:t>
      </w:r>
      <w:r w:rsidR="00AA164B" w:rsidRPr="00C4398E">
        <w:rPr>
          <w:rFonts w:ascii="Angsana New" w:hAnsi="Angsana New"/>
          <w:sz w:val="30"/>
          <w:szCs w:val="30"/>
          <w:cs/>
        </w:rPr>
        <w:t>อนุมัติ</w:t>
      </w:r>
      <w:r w:rsidR="00B70443" w:rsidRPr="00C4398E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C4398E">
        <w:rPr>
          <w:rFonts w:ascii="Angsana New" w:hAnsi="Angsana New"/>
          <w:sz w:val="30"/>
          <w:szCs w:val="30"/>
          <w:cs/>
        </w:rPr>
        <w:t>จาก</w:t>
      </w:r>
      <w:r w:rsidR="00F30074" w:rsidRPr="00C4398E">
        <w:rPr>
          <w:rFonts w:ascii="Angsana New" w:hAnsi="Angsana New"/>
          <w:sz w:val="30"/>
          <w:szCs w:val="30"/>
          <w:cs/>
        </w:rPr>
        <w:t>คณะ</w:t>
      </w:r>
      <w:r w:rsidRPr="00C4398E">
        <w:rPr>
          <w:rFonts w:ascii="Angsana New" w:hAnsi="Angsana New"/>
          <w:sz w:val="30"/>
          <w:szCs w:val="30"/>
          <w:cs/>
        </w:rPr>
        <w:t>กรรม</w:t>
      </w:r>
      <w:r w:rsidRPr="00BE42B2">
        <w:rPr>
          <w:rFonts w:ascii="Angsana New" w:hAnsi="Angsana New"/>
          <w:sz w:val="30"/>
          <w:szCs w:val="30"/>
          <w:cs/>
        </w:rPr>
        <w:t>การ</w:t>
      </w:r>
      <w:r w:rsidR="00D645FB" w:rsidRPr="00BE42B2">
        <w:rPr>
          <w:rFonts w:ascii="Angsana New" w:hAnsi="Angsana New"/>
          <w:sz w:val="30"/>
          <w:szCs w:val="30"/>
          <w:cs/>
        </w:rPr>
        <w:t>เมื่อ</w:t>
      </w:r>
      <w:r w:rsidR="00F028E1" w:rsidRPr="00BE42B2">
        <w:rPr>
          <w:rFonts w:ascii="Angsana New" w:hAnsi="Angsana New"/>
          <w:sz w:val="30"/>
          <w:szCs w:val="30"/>
          <w:cs/>
        </w:rPr>
        <w:t>วันที</w:t>
      </w:r>
      <w:r w:rsidR="00F028E1" w:rsidRPr="00BE42B2">
        <w:rPr>
          <w:rFonts w:ascii="Angsana New" w:hAnsi="Angsana New" w:hint="cs"/>
          <w:sz w:val="30"/>
          <w:szCs w:val="30"/>
          <w:cs/>
        </w:rPr>
        <w:t xml:space="preserve">่ </w:t>
      </w:r>
      <w:r w:rsidR="008A2AD6">
        <w:rPr>
          <w:rFonts w:ascii="Angsana New" w:hAnsi="Angsana New"/>
          <w:sz w:val="30"/>
          <w:szCs w:val="30"/>
        </w:rPr>
        <w:t>7</w:t>
      </w:r>
      <w:r w:rsidR="007F2CED">
        <w:rPr>
          <w:rFonts w:ascii="Angsana New" w:hAnsi="Angsana New"/>
          <w:sz w:val="30"/>
          <w:szCs w:val="30"/>
        </w:rPr>
        <w:t xml:space="preserve"> </w:t>
      </w:r>
      <w:r w:rsidR="008F2DA9">
        <w:rPr>
          <w:rFonts w:ascii="Angsana New" w:hAnsi="Angsana New" w:hint="cs"/>
          <w:sz w:val="30"/>
          <w:szCs w:val="30"/>
          <w:cs/>
        </w:rPr>
        <w:t>พฤศจิกายน</w:t>
      </w:r>
      <w:r w:rsidR="007F2CED">
        <w:rPr>
          <w:rFonts w:ascii="Angsana New" w:hAnsi="Angsana New" w:hint="cs"/>
          <w:sz w:val="30"/>
          <w:szCs w:val="30"/>
          <w:cs/>
        </w:rPr>
        <w:t xml:space="preserve"> </w:t>
      </w:r>
      <w:r w:rsidR="007F2CED">
        <w:rPr>
          <w:rFonts w:ascii="Angsana New" w:hAnsi="Angsana New"/>
          <w:sz w:val="30"/>
          <w:szCs w:val="30"/>
        </w:rPr>
        <w:t>2562</w:t>
      </w:r>
    </w:p>
    <w:p w:rsidR="00922686" w:rsidRPr="00A8634F" w:rsidRDefault="00922686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091CCD" w:rsidRPr="00C4398E" w:rsidRDefault="00922686" w:rsidP="00C3582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C4398E">
        <w:rPr>
          <w:rFonts w:ascii="Angsana New" w:hAnsi="Angsana New" w:cs="Angsana New"/>
          <w:b/>
          <w:bCs/>
          <w:cs/>
        </w:rPr>
        <w:t>1</w:t>
      </w:r>
      <w:r w:rsidR="00091CCD" w:rsidRPr="00C4398E">
        <w:rPr>
          <w:rFonts w:ascii="Angsana New" w:hAnsi="Angsana New" w:cs="Angsana New"/>
          <w:b/>
          <w:bCs/>
          <w:cs/>
        </w:rPr>
        <w:tab/>
      </w:r>
      <w:r w:rsidR="002B2215" w:rsidRPr="00C4398E">
        <w:rPr>
          <w:rFonts w:ascii="Angsana New" w:hAnsi="Angsana New" w:cs="Angsana New"/>
          <w:b/>
          <w:bCs/>
          <w:cs/>
        </w:rPr>
        <w:t>ข้อมูล</w:t>
      </w:r>
      <w:r w:rsidR="00091CCD" w:rsidRPr="00C4398E">
        <w:rPr>
          <w:rFonts w:ascii="Angsana New" w:hAnsi="Angsana New" w:cs="Angsana New"/>
          <w:b/>
          <w:bCs/>
          <w:cs/>
        </w:rPr>
        <w:t>ทั่วไป</w:t>
      </w:r>
    </w:p>
    <w:p w:rsidR="00091CCD" w:rsidRPr="00A8634F" w:rsidRDefault="00091CCD" w:rsidP="00C3582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:rsidR="00A506AB" w:rsidRPr="00302821" w:rsidRDefault="00051F21" w:rsidP="00A60E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C4398E">
        <w:rPr>
          <w:rFonts w:ascii="Angsana New" w:hAnsi="Angsana New" w:cs="Angsana New"/>
          <w:cs/>
        </w:rPr>
        <w:t>บริษัทดำเนินธุรกิจหลักเกี่ยวกับการ</w:t>
      </w:r>
      <w:r w:rsidR="00F30074" w:rsidRPr="00C4398E">
        <w:rPr>
          <w:rFonts w:ascii="Angsana New" w:hAnsi="Angsana New" w:cs="Angsana New"/>
          <w:cs/>
        </w:rPr>
        <w:t>ผลิตเพลารถกระบะและที่รองแหนบรถบรรทุก</w:t>
      </w:r>
      <w:r w:rsidR="00922686" w:rsidRPr="00C4398E">
        <w:rPr>
          <w:rFonts w:ascii="Angsana New" w:hAnsi="Angsana New" w:cs="Angsana New"/>
          <w:cs/>
        </w:rPr>
        <w:t xml:space="preserve"> </w:t>
      </w:r>
      <w:r w:rsidR="00183A2B" w:rsidRPr="00C4398E">
        <w:rPr>
          <w:rFonts w:ascii="Angsana New" w:hAnsi="Angsana New" w:cs="Angsana New"/>
          <w:cs/>
        </w:rPr>
        <w:t>รายละเอียดของ</w:t>
      </w:r>
      <w:r w:rsidR="00922686" w:rsidRPr="00C4398E">
        <w:rPr>
          <w:rFonts w:ascii="Angsana New" w:hAnsi="Angsana New" w:cs="Angsana New"/>
          <w:cs/>
        </w:rPr>
        <w:t>บริษัทย่อย</w:t>
      </w:r>
      <w:r w:rsidR="00BD53D4">
        <w:rPr>
          <w:rFonts w:ascii="Angsana New" w:hAnsi="Angsana New" w:cs="Angsana New" w:hint="cs"/>
          <w:cs/>
        </w:rPr>
        <w:t xml:space="preserve"> บริษัทร่วม และการร่วมค้า</w:t>
      </w:r>
      <w:r w:rsidR="00DF3CB1" w:rsidRPr="00C4398E">
        <w:rPr>
          <w:rFonts w:ascii="Angsana New" w:hAnsi="Angsana New" w:cs="Angsana New"/>
          <w:cs/>
        </w:rPr>
        <w:t xml:space="preserve"> </w:t>
      </w:r>
      <w:r w:rsidR="00901259" w:rsidRPr="00C4398E">
        <w:rPr>
          <w:rFonts w:ascii="Angsana New" w:hAnsi="Angsana New" w:cs="Angsana New"/>
          <w:cs/>
        </w:rPr>
        <w:t xml:space="preserve">ณ วันที่ </w:t>
      </w:r>
      <w:r w:rsidR="00D373F9">
        <w:rPr>
          <w:rFonts w:ascii="Angsana New" w:hAnsi="Angsana New" w:cs="Angsana New" w:hint="cs"/>
          <w:cs/>
          <w:lang w:val="en-US"/>
        </w:rPr>
        <w:t>30 กันยายน</w:t>
      </w:r>
      <w:r w:rsidR="00736B35">
        <w:rPr>
          <w:rFonts w:ascii="Angsana New" w:hAnsi="Angsana New" w:cs="Angsana New" w:hint="cs"/>
          <w:cs/>
          <w:lang w:val="en-US"/>
        </w:rPr>
        <w:t xml:space="preserve"> 256</w:t>
      </w:r>
      <w:r w:rsidR="00736B35">
        <w:rPr>
          <w:rFonts w:ascii="Angsana New" w:hAnsi="Angsana New" w:cs="Angsana New"/>
          <w:lang w:val="en-US"/>
        </w:rPr>
        <w:t>2</w:t>
      </w:r>
      <w:r w:rsidR="00E47713">
        <w:rPr>
          <w:rFonts w:ascii="Angsana New" w:hAnsi="Angsana New" w:cs="Angsana New" w:hint="cs"/>
          <w:cs/>
          <w:lang w:val="en-US"/>
        </w:rPr>
        <w:t xml:space="preserve"> </w:t>
      </w:r>
      <w:r w:rsidR="00B871CC">
        <w:rPr>
          <w:rFonts w:ascii="Angsana New" w:hAnsi="Angsana New" w:cs="Angsana New"/>
          <w:cs/>
        </w:rPr>
        <w:t xml:space="preserve">และ </w:t>
      </w:r>
      <w:r w:rsidR="00B871CC">
        <w:rPr>
          <w:rFonts w:ascii="Angsana New" w:hAnsi="Angsana New" w:cs="Angsana New" w:hint="cs"/>
          <w:cs/>
        </w:rPr>
        <w:t>31</w:t>
      </w:r>
      <w:r w:rsidR="00B871CC">
        <w:rPr>
          <w:rFonts w:ascii="Angsana New" w:hAnsi="Angsana New" w:cs="Angsana New"/>
          <w:cs/>
        </w:rPr>
        <w:t xml:space="preserve"> ธันวาคม</w:t>
      </w:r>
      <w:r w:rsidR="00736B35">
        <w:rPr>
          <w:rFonts w:ascii="Angsana New" w:hAnsi="Angsana New" w:cs="Angsana New" w:hint="cs"/>
          <w:cs/>
        </w:rPr>
        <w:t xml:space="preserve"> 2561</w:t>
      </w:r>
      <w:r w:rsidR="00901259" w:rsidRPr="00C4398E">
        <w:rPr>
          <w:rFonts w:ascii="Angsana New" w:hAnsi="Angsana New" w:cs="Angsana New"/>
          <w:cs/>
        </w:rPr>
        <w:t xml:space="preserve"> </w:t>
      </w:r>
      <w:r w:rsidR="00960D57">
        <w:rPr>
          <w:rFonts w:ascii="Angsana New" w:hAnsi="Angsana New" w:cs="Angsana New" w:hint="cs"/>
          <w:cs/>
        </w:rPr>
        <w:t>ได้เปิดเ</w:t>
      </w:r>
      <w:r w:rsidR="000B1C93">
        <w:rPr>
          <w:rFonts w:ascii="Angsana New" w:hAnsi="Angsana New" w:cs="Angsana New" w:hint="cs"/>
          <w:cs/>
        </w:rPr>
        <w:t>ผยไว้ในหมายเหตุประกอบ</w:t>
      </w:r>
      <w:r w:rsidR="007C19EC">
        <w:rPr>
          <w:rFonts w:ascii="Angsana New" w:hAnsi="Angsana New" w:cs="Angsana New" w:hint="cs"/>
          <w:cs/>
        </w:rPr>
        <w:t xml:space="preserve">    </w:t>
      </w:r>
      <w:r w:rsidR="000B1C93">
        <w:rPr>
          <w:rFonts w:ascii="Angsana New" w:hAnsi="Angsana New" w:cs="Angsana New" w:hint="cs"/>
          <w:cs/>
        </w:rPr>
        <w:t>งบการเงิน</w:t>
      </w:r>
      <w:r w:rsidR="00DC50C3">
        <w:rPr>
          <w:rFonts w:ascii="Angsana New" w:hAnsi="Angsana New" w:cs="Angsana New" w:hint="cs"/>
          <w:cs/>
        </w:rPr>
        <w:t>ข้อ</w:t>
      </w:r>
      <w:r w:rsidR="00E36502">
        <w:rPr>
          <w:rFonts w:ascii="Angsana New" w:hAnsi="Angsana New" w:cs="Angsana New" w:hint="cs"/>
          <w:cs/>
        </w:rPr>
        <w:t xml:space="preserve"> </w:t>
      </w:r>
      <w:r w:rsidR="00AD7733">
        <w:rPr>
          <w:rFonts w:ascii="Angsana New" w:hAnsi="Angsana New" w:cs="Angsana New"/>
          <w:lang w:val="en-US"/>
        </w:rPr>
        <w:t>6</w:t>
      </w:r>
      <w:r w:rsidR="00E36502">
        <w:rPr>
          <w:rFonts w:ascii="Angsana New" w:hAnsi="Angsana New" w:cs="Angsana New" w:hint="cs"/>
          <w:cs/>
          <w:lang w:val="en-US"/>
        </w:rPr>
        <w:t xml:space="preserve"> </w:t>
      </w:r>
      <w:r w:rsidR="00554BBC">
        <w:rPr>
          <w:rFonts w:ascii="Angsana New" w:hAnsi="Angsana New" w:cs="Angsana New" w:hint="cs"/>
          <w:cs/>
          <w:lang w:val="en-US"/>
        </w:rPr>
        <w:t>และ</w:t>
      </w:r>
      <w:r w:rsidR="00E36502">
        <w:rPr>
          <w:rFonts w:ascii="Angsana New" w:hAnsi="Angsana New" w:cs="Angsana New" w:hint="cs"/>
          <w:cs/>
          <w:lang w:val="en-US"/>
        </w:rPr>
        <w:t xml:space="preserve"> </w:t>
      </w:r>
      <w:r w:rsidR="00AD7733">
        <w:rPr>
          <w:rFonts w:ascii="Angsana New" w:hAnsi="Angsana New" w:cs="Angsana New"/>
          <w:lang w:val="en-US"/>
        </w:rPr>
        <w:t>7</w:t>
      </w:r>
    </w:p>
    <w:p w:rsidR="00A506AB" w:rsidRDefault="00A506AB" w:rsidP="00A506A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:rsidR="00A506AB" w:rsidRPr="00C4398E" w:rsidRDefault="00A506AB" w:rsidP="00A506A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C4398E">
        <w:rPr>
          <w:rFonts w:ascii="Angsana New" w:hAnsi="Angsana New" w:cs="Angsana New"/>
          <w:b/>
          <w:bCs/>
          <w:cs/>
        </w:rPr>
        <w:t>2</w:t>
      </w:r>
      <w:r w:rsidRPr="00C4398E">
        <w:rPr>
          <w:rFonts w:ascii="Angsana New" w:hAnsi="Angsana New" w:cs="Angsana New"/>
          <w:b/>
          <w:bCs/>
          <w:cs/>
        </w:rPr>
        <w:tab/>
        <w:t>เกณฑ์การจัดทำงบการเงินระหว่างกาล</w:t>
      </w:r>
    </w:p>
    <w:p w:rsidR="00A506AB" w:rsidRPr="00A8634F" w:rsidRDefault="00A506AB" w:rsidP="00A506AB">
      <w:pPr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:rsidR="00A506AB" w:rsidRPr="00C027F2" w:rsidRDefault="00A506AB" w:rsidP="00A506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C027F2">
        <w:rPr>
          <w:rFonts w:ascii="Angsana New" w:hAnsi="Angsana New"/>
          <w:i/>
          <w:iCs/>
          <w:color w:val="000000"/>
          <w:sz w:val="30"/>
          <w:szCs w:val="30"/>
          <w:cs/>
        </w:rPr>
        <w:t>(ก)</w:t>
      </w:r>
      <w:r w:rsidRPr="00C027F2">
        <w:rPr>
          <w:rFonts w:ascii="Angsana New" w:hAnsi="Angsana New"/>
          <w:i/>
          <w:iCs/>
          <w:color w:val="000000"/>
          <w:sz w:val="30"/>
          <w:szCs w:val="30"/>
          <w:cs/>
        </w:rPr>
        <w:tab/>
        <w:t>เกณฑ์การถือปฏิบัติ</w:t>
      </w:r>
    </w:p>
    <w:p w:rsidR="00A506AB" w:rsidRPr="00A8634F" w:rsidRDefault="00A506AB" w:rsidP="00A506AB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8634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:rsidR="00A506AB" w:rsidRDefault="00525431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5431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9121E4">
        <w:rPr>
          <w:rFonts w:ascii="Angsana New" w:hAnsi="Angsana New" w:hint="cs"/>
          <w:sz w:val="30"/>
          <w:szCs w:val="30"/>
          <w:cs/>
        </w:rPr>
        <w:t>แบบย่อ</w:t>
      </w:r>
      <w:r w:rsidRPr="00525431">
        <w:rPr>
          <w:rFonts w:ascii="Angsana New" w:hAnsi="Angsana New" w:hint="cs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="009121E4">
        <w:rPr>
          <w:rFonts w:ascii="Angsana New" w:hAnsi="Angsana New" w:hint="cs"/>
          <w:sz w:val="30"/>
          <w:szCs w:val="30"/>
          <w:cs/>
        </w:rPr>
        <w:t xml:space="preserve"> (</w:t>
      </w:r>
      <w:r w:rsidR="009121E4">
        <w:rPr>
          <w:rFonts w:ascii="Angsana New" w:hAnsi="Angsana New"/>
          <w:sz w:val="30"/>
          <w:szCs w:val="30"/>
        </w:rPr>
        <w:t>“</w:t>
      </w:r>
      <w:r w:rsidR="009121E4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9121E4">
        <w:rPr>
          <w:rFonts w:ascii="Angsana New" w:hAnsi="Angsana New"/>
          <w:sz w:val="30"/>
          <w:szCs w:val="30"/>
        </w:rPr>
        <w:t>”</w:t>
      </w:r>
      <w:r w:rsidR="009121E4">
        <w:rPr>
          <w:rFonts w:ascii="Angsana New" w:hAnsi="Angsana New" w:hint="cs"/>
          <w:sz w:val="30"/>
          <w:szCs w:val="30"/>
          <w:cs/>
        </w:rPr>
        <w:t xml:space="preserve">) </w:t>
      </w:r>
      <w:r w:rsidRPr="00525431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525431">
        <w:rPr>
          <w:rFonts w:ascii="Angsana New" w:hAnsi="Angsana New"/>
          <w:sz w:val="30"/>
          <w:szCs w:val="30"/>
          <w:cs/>
        </w:rPr>
        <w:t xml:space="preserve"> </w:t>
      </w:r>
      <w:r w:rsidRPr="00525431">
        <w:rPr>
          <w:rFonts w:ascii="Angsana New" w:hAnsi="Angsana New" w:hint="cs"/>
          <w:sz w:val="30"/>
          <w:szCs w:val="30"/>
          <w:cs/>
        </w:rPr>
        <w:t>ฉบับที่</w:t>
      </w:r>
      <w:r w:rsidRPr="00525431">
        <w:rPr>
          <w:rFonts w:ascii="Angsana New" w:hAnsi="Angsana New"/>
          <w:sz w:val="30"/>
          <w:szCs w:val="30"/>
          <w:cs/>
        </w:rPr>
        <w:t xml:space="preserve"> 34 </w:t>
      </w:r>
      <w:r w:rsidRPr="00525431">
        <w:rPr>
          <w:rFonts w:ascii="Angsana New" w:hAnsi="Angsana New" w:hint="cs"/>
          <w:sz w:val="30"/>
          <w:szCs w:val="30"/>
          <w:cs/>
        </w:rPr>
        <w:t>เรื่อง</w:t>
      </w:r>
      <w:r w:rsidRPr="00525431">
        <w:rPr>
          <w:rFonts w:ascii="Angsana New" w:hAnsi="Angsana New"/>
          <w:sz w:val="30"/>
          <w:szCs w:val="30"/>
          <w:cs/>
        </w:rPr>
        <w:t xml:space="preserve"> </w:t>
      </w:r>
      <w:r w:rsidRPr="00C027F2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25431">
        <w:rPr>
          <w:rFonts w:ascii="Angsana New" w:hAnsi="Angsana New"/>
          <w:sz w:val="30"/>
          <w:szCs w:val="30"/>
          <w:cs/>
        </w:rPr>
        <w:t xml:space="preserve"> </w:t>
      </w:r>
      <w:r w:rsidRPr="00525431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25431">
        <w:rPr>
          <w:rFonts w:ascii="Angsana New" w:hAnsi="Angsana New"/>
          <w:sz w:val="30"/>
          <w:szCs w:val="30"/>
          <w:cs/>
        </w:rPr>
        <w:t xml:space="preserve"> </w:t>
      </w:r>
      <w:r w:rsidRPr="00525431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506AB" w:rsidRPr="00C4398E">
        <w:rPr>
          <w:rFonts w:ascii="Angsana New" w:hAnsi="Angsana New"/>
          <w:sz w:val="30"/>
          <w:szCs w:val="30"/>
        </w:rPr>
        <w:t xml:space="preserve"> </w:t>
      </w:r>
    </w:p>
    <w:p w:rsidR="000C164D" w:rsidRPr="00C4398E" w:rsidRDefault="000C164D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A506AB" w:rsidRDefault="00A506AB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12F07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</w:t>
      </w:r>
      <w:r w:rsidRPr="00782F39">
        <w:rPr>
          <w:rFonts w:ascii="Angsana New" w:hAnsi="Angsana New"/>
          <w:sz w:val="30"/>
          <w:szCs w:val="30"/>
          <w:cs/>
        </w:rPr>
        <w:t xml:space="preserve">วันที่ </w:t>
      </w:r>
      <w:r w:rsidRPr="00943146">
        <w:rPr>
          <w:rFonts w:ascii="Angsana New" w:hAnsi="Angsana New"/>
          <w:sz w:val="30"/>
          <w:szCs w:val="30"/>
        </w:rPr>
        <w:t>31</w:t>
      </w:r>
      <w:r w:rsidR="00E638CD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943146">
        <w:rPr>
          <w:rFonts w:ascii="Angsana New" w:hAnsi="Angsana New" w:hint="cs"/>
          <w:sz w:val="30"/>
          <w:szCs w:val="30"/>
          <w:cs/>
        </w:rPr>
        <w:t>ธันวาคม</w:t>
      </w:r>
      <w:r w:rsidRPr="00943146">
        <w:rPr>
          <w:rFonts w:ascii="Angsana New" w:hAnsi="Angsana New"/>
          <w:color w:val="FFFFFF"/>
          <w:sz w:val="30"/>
          <w:szCs w:val="30"/>
        </w:rPr>
        <w:t xml:space="preserve"> </w:t>
      </w:r>
      <w:r w:rsidR="000708FF">
        <w:rPr>
          <w:rFonts w:ascii="Angsana New" w:hAnsi="Angsana New"/>
          <w:sz w:val="30"/>
          <w:szCs w:val="30"/>
          <w:cs/>
        </w:rPr>
        <w:t>25</w:t>
      </w:r>
      <w:r w:rsidR="009229D4">
        <w:rPr>
          <w:rFonts w:ascii="Angsana New" w:hAnsi="Angsana New"/>
          <w:sz w:val="30"/>
          <w:szCs w:val="30"/>
        </w:rPr>
        <w:t>61</w:t>
      </w:r>
      <w:r w:rsidR="005A5EE9">
        <w:rPr>
          <w:rFonts w:ascii="Angsana New" w:hAnsi="Angsana New"/>
          <w:sz w:val="30"/>
          <w:szCs w:val="30"/>
        </w:rPr>
        <w:t xml:space="preserve">         </w:t>
      </w:r>
      <w:r w:rsidRPr="00943146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1144C8" w:rsidRPr="00943146">
        <w:rPr>
          <w:rFonts w:ascii="Angsana New" w:hAnsi="Angsana New" w:hint="cs"/>
          <w:sz w:val="30"/>
          <w:szCs w:val="30"/>
          <w:cs/>
        </w:rPr>
        <w:t xml:space="preserve"> (</w:t>
      </w:r>
      <w:r w:rsidR="00674A0D" w:rsidRPr="00943146">
        <w:rPr>
          <w:rFonts w:ascii="Angsana New" w:hAnsi="Angsana New"/>
          <w:sz w:val="30"/>
          <w:szCs w:val="30"/>
        </w:rPr>
        <w:t>“</w:t>
      </w:r>
      <w:r w:rsidR="001144C8" w:rsidRPr="0094314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74A0D" w:rsidRPr="00943146">
        <w:rPr>
          <w:rFonts w:ascii="Angsana New" w:hAnsi="Angsana New"/>
          <w:sz w:val="30"/>
          <w:szCs w:val="30"/>
        </w:rPr>
        <w:t>”</w:t>
      </w:r>
      <w:r w:rsidR="001144C8" w:rsidRPr="00943146">
        <w:rPr>
          <w:rFonts w:ascii="Angsana New" w:hAnsi="Angsana New" w:hint="cs"/>
          <w:sz w:val="30"/>
          <w:szCs w:val="30"/>
          <w:cs/>
        </w:rPr>
        <w:t xml:space="preserve">) </w:t>
      </w:r>
      <w:r w:rsidRPr="00943146">
        <w:rPr>
          <w:rFonts w:ascii="Angsana New" w:hAnsi="Angsana New"/>
          <w:sz w:val="30"/>
          <w:szCs w:val="30"/>
          <w:cs/>
        </w:rPr>
        <w:t>สำหร</w:t>
      </w:r>
      <w:r w:rsidR="009636EB">
        <w:rPr>
          <w:rFonts w:ascii="Angsana New" w:hAnsi="Angsana New"/>
          <w:sz w:val="30"/>
          <w:szCs w:val="30"/>
          <w:cs/>
        </w:rPr>
        <w:t>ับปีสิ้นสุดวันที่ 31 ธันวาคม 25</w:t>
      </w:r>
      <w:r w:rsidR="009229D4">
        <w:rPr>
          <w:rFonts w:ascii="Angsana New" w:hAnsi="Angsana New"/>
          <w:sz w:val="30"/>
          <w:szCs w:val="30"/>
        </w:rPr>
        <w:t>61</w:t>
      </w:r>
    </w:p>
    <w:p w:rsidR="002D5CC2" w:rsidRPr="00E758CC" w:rsidRDefault="000C164D" w:rsidP="002218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2D5CC2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(</w:t>
      </w:r>
      <w:r w:rsidR="00495876" w:rsidRPr="0022186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ข</w:t>
      </w:r>
      <w:r w:rsidR="005705B5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  <w:r w:rsidR="00221865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221865" w:rsidRPr="00C027F2">
        <w:rPr>
          <w:rFonts w:ascii="Angsana New" w:hAnsi="Angsana New"/>
          <w:i/>
          <w:iCs/>
          <w:color w:val="000000"/>
          <w:sz w:val="30"/>
          <w:szCs w:val="30"/>
          <w:cs/>
        </w:rPr>
        <w:tab/>
      </w:r>
      <w:r w:rsidR="00D645FB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การ</w:t>
      </w:r>
      <w:r w:rsidR="006B3DEE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ใช้วิจารณญาณ</w:t>
      </w:r>
      <w:r w:rsidR="00BF672F" w:rsidRPr="00221865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การ</w:t>
      </w:r>
      <w:r w:rsidR="00D645FB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ประมาณการ</w:t>
      </w:r>
      <w:r w:rsidR="00BF672F" w:rsidRPr="00221865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และนโยบายบัญชี</w:t>
      </w:r>
    </w:p>
    <w:p w:rsidR="002D5CC2" w:rsidRPr="00C7421D" w:rsidRDefault="002D5CC2" w:rsidP="001D4032">
      <w:pPr>
        <w:tabs>
          <w:tab w:val="clear" w:pos="22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60E24" w:rsidRDefault="00F87A16" w:rsidP="00F87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31F5">
        <w:rPr>
          <w:rFonts w:ascii="Angsana New" w:hAnsi="Angsana New"/>
          <w:sz w:val="30"/>
          <w:szCs w:val="30"/>
          <w:cs/>
        </w:rPr>
        <w:t>ในการจัดทำ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</w:t>
      </w:r>
      <w:r w:rsidRPr="00F87A16">
        <w:rPr>
          <w:rFonts w:ascii="Angsana New" w:hAnsi="Angsana New"/>
          <w:sz w:val="30"/>
          <w:szCs w:val="30"/>
          <w:cs/>
        </w:rPr>
        <w:t>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</w:t>
      </w:r>
      <w:r w:rsidRPr="00F87A16">
        <w:rPr>
          <w:rFonts w:ascii="Angsana New" w:hAnsi="Angsana New" w:hint="cs"/>
          <w:sz w:val="30"/>
          <w:szCs w:val="30"/>
          <w:cs/>
        </w:rPr>
        <w:t xml:space="preserve">ท </w:t>
      </w:r>
      <w:r w:rsidRPr="00F87A16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F87A16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F87A16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F87A16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F87A16">
        <w:rPr>
          <w:rFonts w:ascii="Angsana New" w:hAnsi="Angsana New"/>
          <w:sz w:val="30"/>
          <w:szCs w:val="30"/>
          <w:cs/>
        </w:rPr>
        <w:t>นั้น</w:t>
      </w:r>
      <w:r w:rsidRPr="00F87A16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F87A16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F87A16">
        <w:rPr>
          <w:rFonts w:ascii="Angsana New" w:hAnsi="Angsana New"/>
          <w:sz w:val="30"/>
          <w:szCs w:val="30"/>
        </w:rPr>
        <w:t xml:space="preserve">31 </w:t>
      </w:r>
      <w:r w:rsidRPr="00F87A1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87A16">
        <w:rPr>
          <w:rFonts w:ascii="Angsana New" w:hAnsi="Angsana New"/>
          <w:sz w:val="30"/>
          <w:szCs w:val="30"/>
        </w:rPr>
        <w:t>2561</w:t>
      </w:r>
      <w:r w:rsidRPr="00F87A16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F87A16">
        <w:rPr>
          <w:rFonts w:ascii="Angsana New" w:hAnsi="Angsana New"/>
          <w:sz w:val="30"/>
          <w:szCs w:val="30"/>
          <w:cs/>
        </w:rPr>
        <w:t>าร</w:t>
      </w:r>
      <w:r w:rsidRPr="00F87A16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Pr="00F87A16">
        <w:rPr>
          <w:rFonts w:ascii="Angsana New" w:hAnsi="Angsana New"/>
          <w:sz w:val="30"/>
          <w:szCs w:val="30"/>
          <w:cs/>
        </w:rPr>
        <w:t>ใช้</w:t>
      </w:r>
      <w:r w:rsidRPr="00F87A16">
        <w:rPr>
          <w:rFonts w:ascii="Angsana New" w:hAnsi="Angsana New" w:hint="cs"/>
          <w:sz w:val="30"/>
          <w:szCs w:val="30"/>
          <w:cs/>
        </w:rPr>
        <w:t>วิจารณญาณ</w:t>
      </w:r>
      <w:r w:rsidRPr="00F87A16">
        <w:rPr>
          <w:rFonts w:ascii="Angsana New" w:hAnsi="Angsana New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F87A16">
        <w:rPr>
          <w:rFonts w:ascii="Angsana New" w:hAnsi="Angsana New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F87A16">
        <w:rPr>
          <w:rFonts w:ascii="Angsana New" w:hAnsi="Angsana New"/>
          <w:sz w:val="30"/>
          <w:szCs w:val="30"/>
        </w:rPr>
        <w:t xml:space="preserve">15 </w:t>
      </w:r>
      <w:r w:rsidRPr="00F87A16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F87A16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F87A16">
        <w:rPr>
          <w:rFonts w:ascii="Angsana New" w:hAnsi="Angsana New" w:hint="cs"/>
          <w:sz w:val="30"/>
          <w:szCs w:val="30"/>
          <w:cs/>
        </w:rPr>
        <w:t xml:space="preserve"> (“</w:t>
      </w:r>
      <w:r w:rsidRPr="00F87A16">
        <w:rPr>
          <w:rFonts w:ascii="Angsana New" w:hAnsi="Angsana New"/>
          <w:sz w:val="30"/>
          <w:szCs w:val="30"/>
        </w:rPr>
        <w:t>TFRS 15</w:t>
      </w:r>
      <w:r w:rsidRPr="00F87A16">
        <w:rPr>
          <w:rFonts w:ascii="Angsana New" w:hAnsi="Angsana New" w:hint="cs"/>
          <w:sz w:val="30"/>
          <w:szCs w:val="30"/>
          <w:cs/>
        </w:rPr>
        <w:t>”)</w:t>
      </w:r>
      <w:r w:rsidRPr="00F87A16">
        <w:rPr>
          <w:rFonts w:ascii="Angsana New" w:hAnsi="Angsana New"/>
          <w:sz w:val="30"/>
          <w:szCs w:val="30"/>
        </w:rPr>
        <w:t xml:space="preserve"> </w:t>
      </w:r>
      <w:r w:rsidRPr="00F87A16">
        <w:rPr>
          <w:rFonts w:ascii="Angsana New" w:hAnsi="Angsana New" w:hint="cs"/>
          <w:sz w:val="30"/>
          <w:szCs w:val="30"/>
          <w:cs/>
        </w:rPr>
        <w:t>ที่</w:t>
      </w:r>
      <w:r w:rsidR="00B97CC7" w:rsidRPr="00C7421D">
        <w:rPr>
          <w:rFonts w:ascii="Angsana New" w:hAnsi="Angsana New"/>
          <w:sz w:val="30"/>
          <w:szCs w:val="30"/>
          <w:cs/>
        </w:rPr>
        <w:t>กลุ่มบริษัท</w:t>
      </w:r>
      <w:r w:rsidR="00B97CC7" w:rsidRPr="00C7421D">
        <w:rPr>
          <w:rFonts w:ascii="Angsana New" w:hAnsi="Angsana New" w:hint="cs"/>
          <w:sz w:val="30"/>
          <w:szCs w:val="30"/>
          <w:cs/>
        </w:rPr>
        <w:t>ถือปฎิบัติเป็นครั้งแรก</w:t>
      </w:r>
      <w:r w:rsidRPr="00F87A16">
        <w:rPr>
          <w:rFonts w:ascii="Angsana New" w:hAnsi="Angsana New" w:hint="cs"/>
          <w:sz w:val="30"/>
          <w:szCs w:val="30"/>
          <w:cs/>
        </w:rPr>
        <w:t>แทนมาตรฐานการบัญชี</w:t>
      </w:r>
      <w:r w:rsidRPr="00F87A16">
        <w:rPr>
          <w:rFonts w:ascii="Angsana New" w:hAnsi="Angsana New"/>
          <w:sz w:val="30"/>
          <w:szCs w:val="30"/>
          <w:cs/>
        </w:rPr>
        <w:t xml:space="preserve"> </w:t>
      </w:r>
      <w:r w:rsidRPr="00F87A16">
        <w:rPr>
          <w:rFonts w:ascii="Angsana New" w:hAnsi="Angsana New" w:hint="cs"/>
          <w:sz w:val="30"/>
          <w:szCs w:val="30"/>
          <w:cs/>
        </w:rPr>
        <w:t>ฉบับที่</w:t>
      </w:r>
      <w:r w:rsidRPr="00F87A16">
        <w:rPr>
          <w:rFonts w:ascii="Angsana New" w:hAnsi="Angsana New"/>
          <w:sz w:val="30"/>
          <w:szCs w:val="30"/>
          <w:cs/>
        </w:rPr>
        <w:t xml:space="preserve"> 18 </w:t>
      </w:r>
      <w:r w:rsidRPr="00F87A16">
        <w:rPr>
          <w:rFonts w:ascii="Angsana New" w:hAnsi="Angsana New" w:hint="cs"/>
          <w:sz w:val="30"/>
          <w:szCs w:val="30"/>
          <w:cs/>
        </w:rPr>
        <w:t>เรื่อง</w:t>
      </w:r>
      <w:r w:rsidRPr="00F87A16">
        <w:rPr>
          <w:rFonts w:ascii="Angsana New" w:hAnsi="Angsana New"/>
          <w:sz w:val="30"/>
          <w:szCs w:val="30"/>
          <w:cs/>
        </w:rPr>
        <w:t xml:space="preserve"> </w:t>
      </w:r>
      <w:r w:rsidRPr="00E12144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F87A16">
        <w:rPr>
          <w:rFonts w:ascii="Angsana New" w:hAnsi="Angsana New"/>
          <w:sz w:val="30"/>
          <w:szCs w:val="30"/>
          <w:cs/>
        </w:rPr>
        <w:t xml:space="preserve"> (“</w:t>
      </w:r>
      <w:r w:rsidRPr="00F87A16">
        <w:rPr>
          <w:rFonts w:ascii="Angsana New" w:hAnsi="Angsana New"/>
          <w:sz w:val="30"/>
          <w:szCs w:val="30"/>
        </w:rPr>
        <w:t xml:space="preserve">TAS </w:t>
      </w:r>
      <w:r w:rsidRPr="00F87A16">
        <w:rPr>
          <w:rFonts w:ascii="Angsana New" w:hAnsi="Angsana New"/>
          <w:sz w:val="30"/>
          <w:szCs w:val="30"/>
          <w:cs/>
        </w:rPr>
        <w:t>18”)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87A16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F87A16" w:rsidRDefault="00F87A16" w:rsidP="00495876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95876" w:rsidRPr="00B83623" w:rsidRDefault="00495876" w:rsidP="00495876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Cordia New"/>
          <w:b/>
          <w:bCs/>
          <w:color w:val="0000FF"/>
          <w:sz w:val="30"/>
          <w:szCs w:val="30"/>
        </w:rPr>
      </w:pPr>
      <w:r w:rsidRPr="00B83623">
        <w:rPr>
          <w:rFonts w:ascii="Angsana New" w:hAnsi="Angsana New"/>
          <w:sz w:val="30"/>
          <w:szCs w:val="30"/>
          <w:cs/>
        </w:rPr>
        <w:t>ตาม</w:t>
      </w:r>
      <w:r w:rsidRPr="00B83623">
        <w:rPr>
          <w:rFonts w:ascii="Angsana New" w:hAnsi="Angsana New"/>
          <w:sz w:val="30"/>
          <w:szCs w:val="30"/>
        </w:rPr>
        <w:t xml:space="preserve"> TFRS 15</w:t>
      </w:r>
      <w:r w:rsidRPr="00B83623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B83623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B83623">
        <w:rPr>
          <w:rFonts w:ascii="Angsana New" w:hAnsi="Angsana New"/>
          <w:sz w:val="30"/>
          <w:szCs w:val="30"/>
          <w:cs/>
        </w:rPr>
        <w:t>ควบคุม</w:t>
      </w:r>
      <w:r w:rsidRPr="00B83623">
        <w:rPr>
          <w:rFonts w:ascii="Angsana New" w:hAnsi="Angsana New" w:hint="cs"/>
          <w:sz w:val="30"/>
          <w:szCs w:val="30"/>
          <w:cs/>
        </w:rPr>
        <w:t>ใน</w:t>
      </w:r>
      <w:r w:rsidRPr="00B83623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B83623">
        <w:rPr>
          <w:rFonts w:ascii="Angsana New" w:hAnsi="Angsana New"/>
          <w:sz w:val="30"/>
          <w:szCs w:val="30"/>
        </w:rPr>
        <w:t xml:space="preserve"> </w:t>
      </w:r>
      <w:r w:rsidRPr="00B83623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B83623">
        <w:rPr>
          <w:rFonts w:ascii="Angsana New" w:hAnsi="Angsana New"/>
          <w:sz w:val="30"/>
          <w:szCs w:val="30"/>
          <w:cs/>
        </w:rPr>
        <w:t>กลุ่มบริษัท</w:t>
      </w:r>
      <w:r w:rsidRPr="00B83623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B83623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B83623">
        <w:rPr>
          <w:rFonts w:ascii="Angsana New" w:hAnsi="Angsana New" w:hint="cs"/>
          <w:sz w:val="30"/>
          <w:szCs w:val="30"/>
          <w:cs/>
        </w:rPr>
        <w:t>วิจารณญาณ</w:t>
      </w:r>
      <w:r w:rsidRPr="00B83623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B83623">
        <w:rPr>
          <w:rFonts w:ascii="Angsana New" w:hAnsi="Angsana New" w:hint="cs"/>
          <w:sz w:val="30"/>
          <w:szCs w:val="30"/>
          <w:cs/>
        </w:rPr>
        <w:t xml:space="preserve"> </w:t>
      </w:r>
      <w:r w:rsidRPr="00B83623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B83623">
        <w:rPr>
          <w:rFonts w:ascii="Angsana New" w:hAnsi="Angsana New"/>
          <w:sz w:val="30"/>
          <w:szCs w:val="30"/>
        </w:rPr>
        <w:t xml:space="preserve">TAS 18 </w:t>
      </w:r>
      <w:r w:rsidRPr="00B83623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B83623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B83623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B83623">
        <w:rPr>
          <w:rFonts w:ascii="Angsana New" w:hAnsi="Angsana New" w:hint="cs"/>
          <w:sz w:val="30"/>
          <w:szCs w:val="30"/>
          <w:cs/>
        </w:rPr>
        <w:t xml:space="preserve"> </w:t>
      </w:r>
      <w:r w:rsidRPr="00B83623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</w:t>
      </w:r>
      <w:r w:rsidRPr="00CF1A09">
        <w:rPr>
          <w:rFonts w:ascii="Angsana New" w:hAnsi="Angsana New"/>
          <w:sz w:val="30"/>
          <w:szCs w:val="30"/>
          <w:cs/>
        </w:rPr>
        <w:t>ษฐกิจจากการขายสินค้าหรือให้บริการนั้น</w:t>
      </w:r>
      <w:r w:rsidRPr="00CF1A09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CF1A09">
        <w:rPr>
          <w:rFonts w:ascii="Angsana New" w:hAnsi="Angsana New"/>
          <w:sz w:val="30"/>
          <w:szCs w:val="30"/>
        </w:rPr>
        <w:t xml:space="preserve">  </w:t>
      </w:r>
    </w:p>
    <w:p w:rsidR="00495876" w:rsidRPr="00B83623" w:rsidRDefault="00495876" w:rsidP="00495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Cordia New"/>
          <w:b/>
          <w:bCs/>
          <w:color w:val="0000FF"/>
          <w:sz w:val="30"/>
          <w:szCs w:val="30"/>
        </w:rPr>
      </w:pPr>
    </w:p>
    <w:p w:rsidR="00495876" w:rsidRDefault="00F87A16" w:rsidP="00495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="00495876" w:rsidRPr="00B83623">
        <w:rPr>
          <w:rFonts w:ascii="Angsana New" w:hAnsi="Angsana New"/>
          <w:sz w:val="30"/>
          <w:szCs w:val="30"/>
          <w:cs/>
        </w:rPr>
        <w:t>กลุ่มบริษัท</w:t>
      </w:r>
      <w:r w:rsidR="00495876" w:rsidRPr="00B83623">
        <w:rPr>
          <w:rFonts w:ascii="Angsana New" w:hAnsi="Angsana New" w:hint="cs"/>
          <w:sz w:val="30"/>
          <w:szCs w:val="30"/>
          <w:cs/>
        </w:rPr>
        <w:t>ไม่ได้นำมาตรฐานการรายงานทางการเงินที่</w:t>
      </w:r>
      <w:r w:rsidR="00495876" w:rsidRPr="00CF1A09">
        <w:rPr>
          <w:rFonts w:ascii="Angsana New" w:hAnsi="Angsana New" w:hint="cs"/>
          <w:sz w:val="30"/>
          <w:szCs w:val="30"/>
          <w:cs/>
        </w:rPr>
        <w:t>ออกและปรับปรุงใหม่</w:t>
      </w:r>
      <w:r w:rsidR="00495876" w:rsidRPr="00B83623">
        <w:rPr>
          <w:rFonts w:ascii="Angsana New" w:hAnsi="Angsana New" w:hint="cs"/>
          <w:sz w:val="30"/>
          <w:szCs w:val="30"/>
          <w:cs/>
        </w:rPr>
        <w:t>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495876" w:rsidRPr="00B83623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  <w:r w:rsidR="00495876" w:rsidRPr="00B83623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495876" w:rsidRPr="00B83623">
        <w:rPr>
          <w:rFonts w:ascii="Angsana New" w:hAnsi="Angsana New" w:hint="cs"/>
          <w:sz w:val="30"/>
          <w:szCs w:val="30"/>
          <w:cs/>
        </w:rPr>
        <w:t>ที่ออก</w:t>
      </w:r>
      <w:r w:rsidR="00495876" w:rsidRPr="00CF1A09">
        <w:rPr>
          <w:rFonts w:ascii="Angsana New" w:hAnsi="Angsana New" w:hint="cs"/>
          <w:sz w:val="30"/>
          <w:szCs w:val="30"/>
          <w:cs/>
        </w:rPr>
        <w:t>และปรับปรุง</w:t>
      </w:r>
      <w:r w:rsidR="00495876" w:rsidRPr="00B83623">
        <w:rPr>
          <w:rFonts w:ascii="Angsana New" w:hAnsi="Angsana New" w:hint="cs"/>
          <w:sz w:val="30"/>
          <w:szCs w:val="30"/>
          <w:cs/>
        </w:rPr>
        <w:t>ใหม่ที่เกี่ยวกับการดำเนินงานของ</w:t>
      </w:r>
      <w:r w:rsidR="00495876" w:rsidRPr="00B83623">
        <w:rPr>
          <w:rFonts w:ascii="Angsana New" w:hAnsi="Angsana New"/>
          <w:sz w:val="30"/>
          <w:szCs w:val="30"/>
          <w:cs/>
        </w:rPr>
        <w:t>กลุ่มบริษัท</w:t>
      </w:r>
      <w:r w:rsidR="00495876" w:rsidRPr="00B83623">
        <w:rPr>
          <w:rFonts w:ascii="Angsana New" w:hAnsi="Angsana New" w:hint="cs"/>
          <w:sz w:val="30"/>
          <w:szCs w:val="30"/>
          <w:cs/>
        </w:rPr>
        <w:t xml:space="preserve">ได้เปิดเผยในหมายเหตุข้อ </w:t>
      </w:r>
      <w:r w:rsidR="00495876">
        <w:rPr>
          <w:rFonts w:ascii="Angsana New" w:hAnsi="Angsana New"/>
          <w:sz w:val="30"/>
          <w:szCs w:val="30"/>
        </w:rPr>
        <w:t>1</w:t>
      </w:r>
      <w:r w:rsidR="006418FA">
        <w:rPr>
          <w:rFonts w:ascii="Angsana New" w:hAnsi="Angsana New"/>
          <w:sz w:val="30"/>
          <w:szCs w:val="30"/>
        </w:rPr>
        <w:t>4</w:t>
      </w:r>
    </w:p>
    <w:p w:rsidR="00AD7733" w:rsidRDefault="000C164D" w:rsidP="00AD7733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/>
        </w:rPr>
        <w:br w:type="page"/>
      </w:r>
      <w:r w:rsidR="00E4278A">
        <w:rPr>
          <w:rFonts w:ascii="Angsana New" w:hAnsi="Angsana New" w:cs="Angsana New" w:hint="cs"/>
          <w:b/>
          <w:bCs/>
          <w:cs/>
        </w:rPr>
        <w:lastRenderedPageBreak/>
        <w:t>3</w:t>
      </w:r>
      <w:r w:rsidR="00AD7733">
        <w:rPr>
          <w:rFonts w:ascii="Angsana New" w:hAnsi="Angsana New" w:cs="Angsana New"/>
          <w:b/>
          <w:bCs/>
          <w:cs/>
        </w:rPr>
        <w:tab/>
      </w:r>
      <w:r w:rsidR="00AD7733" w:rsidRPr="00AD7733">
        <w:rPr>
          <w:rFonts w:ascii="Angsana New" w:hAnsi="Angsana New" w:cs="Angsana New"/>
          <w:b/>
          <w:bCs/>
          <w:cs/>
        </w:rPr>
        <w:t>การซื้อบริษัทย่อย</w:t>
      </w:r>
    </w:p>
    <w:p w:rsidR="0024445A" w:rsidRPr="009C4745" w:rsidRDefault="0024445A" w:rsidP="0024445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14"/>
          <w:szCs w:val="14"/>
        </w:rPr>
      </w:pPr>
    </w:p>
    <w:p w:rsidR="0024445A" w:rsidRPr="0024445A" w:rsidRDefault="0024445A" w:rsidP="0024445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4445A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/>
          <w:sz w:val="30"/>
          <w:szCs w:val="30"/>
        </w:rPr>
        <w:t>27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กันยายน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/>
          <w:sz w:val="30"/>
          <w:szCs w:val="30"/>
        </w:rPr>
        <w:t>2562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B323C">
        <w:rPr>
          <w:rFonts w:ascii="Angsana New" w:hAnsi="Angsana New" w:hint="cs"/>
          <w:sz w:val="30"/>
          <w:szCs w:val="30"/>
          <w:cs/>
        </w:rPr>
        <w:t>โดย</w:t>
      </w:r>
      <w:r w:rsidRPr="0024445A">
        <w:rPr>
          <w:rFonts w:ascii="Angsana New" w:hAnsi="Angsana New" w:hint="cs"/>
          <w:sz w:val="30"/>
          <w:szCs w:val="30"/>
          <w:cs/>
        </w:rPr>
        <w:t>บริษัท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บางกอกสปริงอินดัสเตรียล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จำกัด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="000B323C">
        <w:rPr>
          <w:rFonts w:ascii="Angsana New" w:hAnsi="Angsana New" w:hint="cs"/>
          <w:sz w:val="30"/>
          <w:szCs w:val="30"/>
          <w:cs/>
        </w:rPr>
        <w:t xml:space="preserve"> ได้</w:t>
      </w:r>
      <w:r w:rsidR="00FF5696">
        <w:rPr>
          <w:rFonts w:ascii="Angsana New" w:hAnsi="Angsana New" w:hint="cs"/>
          <w:sz w:val="30"/>
          <w:szCs w:val="30"/>
          <w:cs/>
        </w:rPr>
        <w:t>ซื้</w:t>
      </w:r>
      <w:r w:rsidRPr="0024445A">
        <w:rPr>
          <w:rFonts w:ascii="Angsana New" w:hAnsi="Angsana New" w:hint="cs"/>
          <w:sz w:val="30"/>
          <w:szCs w:val="30"/>
          <w:cs/>
        </w:rPr>
        <w:t>อร้อยละ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/>
          <w:sz w:val="30"/>
          <w:szCs w:val="30"/>
        </w:rPr>
        <w:t>51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ของส่วนได</w:t>
      </w:r>
      <w:r w:rsidR="00FF5696">
        <w:rPr>
          <w:rFonts w:ascii="Angsana New" w:hAnsi="Angsana New" w:hint="cs"/>
          <w:sz w:val="30"/>
          <w:szCs w:val="30"/>
          <w:cs/>
        </w:rPr>
        <w:t>้เ</w:t>
      </w:r>
      <w:r w:rsidRPr="0024445A">
        <w:rPr>
          <w:rFonts w:ascii="Angsana New" w:hAnsi="Angsana New" w:hint="cs"/>
          <w:sz w:val="30"/>
          <w:szCs w:val="30"/>
          <w:cs/>
        </w:rPr>
        <w:t>สียของบริษัท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นิปปอน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คิไค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เอนจิเนียริ่ง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จำกัด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ตามสัญญาซ</w:t>
      </w:r>
      <w:r w:rsidR="00FF5696">
        <w:rPr>
          <w:rFonts w:ascii="Angsana New" w:hAnsi="Angsana New" w:hint="cs"/>
          <w:sz w:val="30"/>
          <w:szCs w:val="30"/>
          <w:cs/>
        </w:rPr>
        <w:t>ื้</w:t>
      </w:r>
      <w:r w:rsidRPr="0024445A">
        <w:rPr>
          <w:rFonts w:ascii="Angsana New" w:hAnsi="Angsana New" w:hint="cs"/>
          <w:sz w:val="30"/>
          <w:szCs w:val="30"/>
          <w:cs/>
        </w:rPr>
        <w:t>อขายหุ้นลงวันที่</w:t>
      </w:r>
      <w:r w:rsidR="000B323C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/>
          <w:sz w:val="30"/>
          <w:szCs w:val="30"/>
        </w:rPr>
        <w:t>8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สิงหาคม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/>
          <w:sz w:val="30"/>
          <w:szCs w:val="30"/>
        </w:rPr>
        <w:t>2562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โดยซื้อหุ้นสามัญจำนวน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/>
          <w:sz w:val="30"/>
          <w:szCs w:val="30"/>
        </w:rPr>
        <w:t>268,100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หุ้น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/>
          <w:sz w:val="30"/>
          <w:szCs w:val="30"/>
        </w:rPr>
        <w:t>70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ล้านบาท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กลุ่มบริษัทถือรายการดังกล่าวเป็นการรวมธุรกิจ</w:t>
      </w:r>
      <w:r w:rsidR="00FC37EC">
        <w:rPr>
          <w:rFonts w:ascii="Angsana New" w:hAnsi="Angsana New"/>
          <w:sz w:val="30"/>
          <w:szCs w:val="30"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ในระหว่างงวดนับตั้งแต่วันที่ซื้อกิจการจนถึงวันที่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/>
          <w:sz w:val="30"/>
          <w:szCs w:val="30"/>
        </w:rPr>
        <w:t>30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กันยายน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/>
          <w:sz w:val="30"/>
          <w:szCs w:val="30"/>
        </w:rPr>
        <w:t>2562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บริษัท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นิปปอน</w:t>
      </w:r>
      <w:r w:rsidR="000B323C">
        <w:rPr>
          <w:rFonts w:ascii="Angsana New" w:hAnsi="Angsana New" w:hint="cs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คิไค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="000B323C">
        <w:rPr>
          <w:rFonts w:ascii="Angsana New" w:hAnsi="Angsana New" w:hint="cs"/>
          <w:sz w:val="30"/>
          <w:szCs w:val="30"/>
          <w:cs/>
        </w:rPr>
        <w:t xml:space="preserve">        </w:t>
      </w:r>
      <w:r w:rsidRPr="0024445A">
        <w:rPr>
          <w:rFonts w:ascii="Angsana New" w:hAnsi="Angsana New" w:hint="cs"/>
          <w:sz w:val="30"/>
          <w:szCs w:val="30"/>
          <w:cs/>
        </w:rPr>
        <w:t>เอนจิเนียริ่ง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จำกัด</w:t>
      </w:r>
      <w:r w:rsidR="00FC37EC">
        <w:rPr>
          <w:rFonts w:ascii="Angsana New" w:hAnsi="Angsana New"/>
          <w:sz w:val="30"/>
          <w:szCs w:val="30"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ไม่มีรายได้และไม่มีกำไรสุทธิ</w:t>
      </w:r>
      <w:r w:rsidR="00FC37EC">
        <w:rPr>
          <w:rFonts w:ascii="Angsana New" w:hAnsi="Angsana New" w:hint="cs"/>
          <w:sz w:val="30"/>
          <w:szCs w:val="30"/>
          <w:cs/>
        </w:rPr>
        <w:t xml:space="preserve">ที่รวมเป็นส่วนหนึ่งของผลการดำเนินงานของกลุ่มบริษัท  </w:t>
      </w:r>
      <w:r w:rsidR="004378E4">
        <w:rPr>
          <w:rFonts w:ascii="Angsana New" w:hAnsi="Angsana New"/>
          <w:sz w:val="30"/>
          <w:szCs w:val="30"/>
        </w:rPr>
        <w:t xml:space="preserve">         </w:t>
      </w:r>
      <w:r w:rsidR="00FC37EC">
        <w:rPr>
          <w:rFonts w:ascii="Angsana New" w:hAnsi="Angsana New" w:hint="cs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ฝ่ายบริหารคาดว่าหากกลุ่มบริษัทได้มีการซื้อธุรกิจตั้งแต่วันที่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/>
          <w:sz w:val="30"/>
          <w:szCs w:val="30"/>
        </w:rPr>
        <w:t>1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มกราคม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/>
          <w:sz w:val="30"/>
          <w:szCs w:val="30"/>
        </w:rPr>
        <w:t>2562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กลุ่มบริษัทจะมีรายได้และกำไรสุทธิรวมสำหรับงวดเก้าเดือนสิ้นสุดวันที่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/>
          <w:sz w:val="30"/>
          <w:szCs w:val="30"/>
        </w:rPr>
        <w:t>30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กันยายน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/>
          <w:sz w:val="30"/>
          <w:szCs w:val="30"/>
        </w:rPr>
        <w:t>2562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เพิ่มขึ้นจำนวน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/>
          <w:sz w:val="30"/>
          <w:szCs w:val="30"/>
        </w:rPr>
        <w:t>139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ล้านบาทและ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/>
          <w:sz w:val="30"/>
          <w:szCs w:val="30"/>
        </w:rPr>
        <w:t>4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ล้านบาท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24445A" w:rsidRPr="00C45789" w:rsidRDefault="0024445A" w:rsidP="00986F84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6"/>
          <w:szCs w:val="6"/>
        </w:rPr>
      </w:pPr>
    </w:p>
    <w:p w:rsidR="0024445A" w:rsidRDefault="0024445A" w:rsidP="0024445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4445A">
        <w:rPr>
          <w:rFonts w:ascii="Angsana New" w:hAnsi="Angsana New" w:hint="cs"/>
          <w:sz w:val="30"/>
          <w:szCs w:val="30"/>
          <w:cs/>
        </w:rPr>
        <w:t>ผู้บริหารเชื่อว่าการซื้อธุรกิจดังกล่าวเพื่อรองรับธุรกิจใหม่และเทคโนโลยีใหม่ในอนาคต</w:t>
      </w:r>
    </w:p>
    <w:p w:rsidR="00EC5F15" w:rsidRPr="00FF5696" w:rsidRDefault="00EC5F15" w:rsidP="00986F8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10"/>
          <w:szCs w:val="10"/>
        </w:rPr>
      </w:pPr>
    </w:p>
    <w:p w:rsidR="00AD7733" w:rsidRPr="00EC5F15" w:rsidRDefault="00AD7733" w:rsidP="00853F7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EC5F15">
        <w:rPr>
          <w:rFonts w:ascii="Angsana New" w:hAnsi="Angsana New" w:cs="Angsana New"/>
          <w:cs/>
          <w:lang w:val="en-US"/>
        </w:rPr>
        <w:t>ข้อมูลของสิ่งตอบแทนทั้งหมดที่โอนให้และมูลค่าที่รับรู้</w:t>
      </w:r>
      <w:r w:rsidRPr="00EC5F15">
        <w:rPr>
          <w:rFonts w:ascii="Angsana New" w:hAnsi="Angsana New" w:cs="Angsana New"/>
          <w:lang w:val="en-US"/>
        </w:rPr>
        <w:t xml:space="preserve"> </w:t>
      </w:r>
      <w:r w:rsidRPr="00EC5F15">
        <w:rPr>
          <w:rFonts w:ascii="Angsana New" w:hAnsi="Angsana New" w:cs="Angsana New"/>
          <w:cs/>
          <w:lang w:val="en-US"/>
        </w:rPr>
        <w:t>ณ</w:t>
      </w:r>
      <w:r w:rsidRPr="00EC5F15">
        <w:rPr>
          <w:rFonts w:ascii="Angsana New" w:hAnsi="Angsana New" w:cs="Angsana New"/>
          <w:lang w:val="en-US"/>
        </w:rPr>
        <w:t xml:space="preserve"> </w:t>
      </w:r>
      <w:r w:rsidRPr="00EC5F15">
        <w:rPr>
          <w:rFonts w:ascii="Angsana New" w:hAnsi="Angsana New" w:cs="Angsana New"/>
          <w:cs/>
          <w:lang w:val="en-US"/>
        </w:rPr>
        <w:t>วันที่ซื้อสำหรับสินทรัพย์ที่ได้มาและหนี้สินที่รับมาแต่ละประเภทที่สำคัญ มีดังนี้</w:t>
      </w:r>
      <w:r w:rsidRPr="00EC5F15">
        <w:rPr>
          <w:rFonts w:ascii="Angsana New" w:hAnsi="Angsana New" w:cs="Angsana New"/>
          <w:lang w:val="en-US"/>
        </w:rPr>
        <w:t xml:space="preserve"> </w:t>
      </w:r>
    </w:p>
    <w:p w:rsidR="00AD7733" w:rsidRPr="00FF5696" w:rsidRDefault="00AD7733" w:rsidP="00AD7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10"/>
          <w:szCs w:val="10"/>
          <w:highlight w:val="yellow"/>
          <w:cs/>
        </w:rPr>
      </w:pP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5220"/>
        <w:gridCol w:w="255"/>
        <w:gridCol w:w="1013"/>
        <w:gridCol w:w="254"/>
        <w:gridCol w:w="2078"/>
      </w:tblGrid>
      <w:tr w:rsidR="009B021B" w:rsidRPr="00EC5F15" w:rsidTr="00C45789">
        <w:trPr>
          <w:tblHeader/>
        </w:trPr>
        <w:tc>
          <w:tcPr>
            <w:tcW w:w="5220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Angsana New" w:hAnsi="Angsana New"/>
                <w:color w:val="0000FF"/>
                <w:sz w:val="30"/>
                <w:szCs w:val="30"/>
              </w:rPr>
            </w:pPr>
            <w:bookmarkStart w:id="1" w:name="_Hlk23631186"/>
            <w:r w:rsidRPr="00EC5F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5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:rsidR="009B021B" w:rsidRPr="00EC5F15" w:rsidRDefault="009B021B" w:rsidP="00C4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F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="00C457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27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9B021B" w:rsidRPr="00EC5F15" w:rsidTr="00C45789">
        <w:trPr>
          <w:tblHeader/>
        </w:trPr>
        <w:tc>
          <w:tcPr>
            <w:tcW w:w="5220" w:type="dxa"/>
            <w:shd w:val="clear" w:color="auto" w:fill="auto"/>
          </w:tcPr>
          <w:p w:rsidR="009B021B" w:rsidRPr="00EC5F15" w:rsidRDefault="009B021B" w:rsidP="009B021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C5F1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EC5F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EC5F1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B021B" w:rsidRPr="00EC5F15" w:rsidTr="00C45789">
        <w:tc>
          <w:tcPr>
            <w:tcW w:w="5220" w:type="dxa"/>
            <w:shd w:val="clear" w:color="auto" w:fill="auto"/>
          </w:tcPr>
          <w:p w:rsidR="009B021B" w:rsidRPr="00EC5F15" w:rsidRDefault="009B021B" w:rsidP="009B021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EC5F1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9B021B" w:rsidRPr="00EC5F15" w:rsidTr="00C45789">
        <w:tc>
          <w:tcPr>
            <w:tcW w:w="5220" w:type="dxa"/>
            <w:shd w:val="clear" w:color="auto" w:fill="auto"/>
          </w:tcPr>
          <w:p w:rsidR="009B021B" w:rsidRPr="00EC5F15" w:rsidRDefault="009B021B" w:rsidP="009B021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C5F15">
              <w:rPr>
                <w:rFonts w:ascii="Angsana New" w:hAnsi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55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9B021B" w:rsidRPr="00EC5F15" w:rsidTr="00C45789">
        <w:tc>
          <w:tcPr>
            <w:tcW w:w="5220" w:type="dxa"/>
            <w:shd w:val="clear" w:color="auto" w:fill="auto"/>
          </w:tcPr>
          <w:p w:rsidR="009B021B" w:rsidRPr="00EC5F15" w:rsidRDefault="009B021B" w:rsidP="009B021B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EC5F15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255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bookmarkEnd w:id="1"/>
      <w:tr w:rsidR="009B021B" w:rsidRPr="00EC5F15" w:rsidTr="00C45789">
        <w:tc>
          <w:tcPr>
            <w:tcW w:w="5220" w:type="dxa"/>
            <w:shd w:val="clear" w:color="auto" w:fill="auto"/>
          </w:tcPr>
          <w:p w:rsidR="009B021B" w:rsidRPr="00EC5F15" w:rsidRDefault="009B021B" w:rsidP="009B021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9B021B" w:rsidRPr="00EC5F15" w:rsidTr="00C45789">
        <w:tc>
          <w:tcPr>
            <w:tcW w:w="5220" w:type="dxa"/>
            <w:shd w:val="clear" w:color="auto" w:fill="auto"/>
          </w:tcPr>
          <w:p w:rsidR="009B021B" w:rsidRPr="00EC5F15" w:rsidRDefault="009B021B" w:rsidP="009B021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5F15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54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B021B" w:rsidRPr="00EC5F15" w:rsidTr="00C45789">
        <w:tc>
          <w:tcPr>
            <w:tcW w:w="5220" w:type="dxa"/>
            <w:shd w:val="clear" w:color="auto" w:fill="auto"/>
          </w:tcPr>
          <w:p w:rsidR="009B021B" w:rsidRPr="00EC5F15" w:rsidRDefault="009B021B" w:rsidP="009B021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Pr="00EC5F1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B021B" w:rsidRPr="00EC5F15" w:rsidTr="00C45789">
        <w:tc>
          <w:tcPr>
            <w:tcW w:w="5220" w:type="dxa"/>
            <w:shd w:val="clear" w:color="auto" w:fill="auto"/>
          </w:tcPr>
          <w:p w:rsidR="009B021B" w:rsidRPr="00EC5F15" w:rsidRDefault="009B021B" w:rsidP="009B021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EC5F1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5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B021B" w:rsidRPr="00EC5F15" w:rsidTr="00C45789">
        <w:tc>
          <w:tcPr>
            <w:tcW w:w="5220" w:type="dxa"/>
            <w:shd w:val="clear" w:color="auto" w:fill="auto"/>
          </w:tcPr>
          <w:p w:rsidR="009B021B" w:rsidRPr="00EC5F15" w:rsidRDefault="009B021B" w:rsidP="009B021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C5F15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B021B" w:rsidRPr="00EC5F15" w:rsidTr="00C45789">
        <w:tc>
          <w:tcPr>
            <w:tcW w:w="5220" w:type="dxa"/>
            <w:shd w:val="clear" w:color="auto" w:fill="auto"/>
          </w:tcPr>
          <w:p w:rsidR="009B021B" w:rsidRPr="00EC5F15" w:rsidRDefault="009B021B" w:rsidP="009B021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55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(149)</w:t>
            </w:r>
          </w:p>
        </w:tc>
      </w:tr>
      <w:tr w:rsidR="009B021B" w:rsidRPr="00EC5F15" w:rsidTr="00C45789">
        <w:tc>
          <w:tcPr>
            <w:tcW w:w="5220" w:type="dxa"/>
            <w:shd w:val="clear" w:color="auto" w:fill="auto"/>
          </w:tcPr>
          <w:p w:rsidR="009B021B" w:rsidRPr="00EC5F15" w:rsidRDefault="009B021B" w:rsidP="009B021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55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(143)</w:t>
            </w:r>
          </w:p>
        </w:tc>
      </w:tr>
      <w:tr w:rsidR="009B021B" w:rsidRPr="00EC5F15" w:rsidTr="00C45789">
        <w:tc>
          <w:tcPr>
            <w:tcW w:w="5220" w:type="dxa"/>
            <w:shd w:val="clear" w:color="auto" w:fill="auto"/>
          </w:tcPr>
          <w:p w:rsidR="009B021B" w:rsidRPr="00EC5F15" w:rsidRDefault="009B021B" w:rsidP="009B021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C5F1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255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(6)</w:t>
            </w:r>
          </w:p>
        </w:tc>
      </w:tr>
      <w:tr w:rsidR="009B021B" w:rsidRPr="00EC5F15" w:rsidTr="00C45789">
        <w:tc>
          <w:tcPr>
            <w:tcW w:w="5220" w:type="dxa"/>
            <w:shd w:val="clear" w:color="auto" w:fill="auto"/>
          </w:tcPr>
          <w:p w:rsidR="009B021B" w:rsidRPr="00EC5F15" w:rsidRDefault="009B021B" w:rsidP="009B021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C5F1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255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(2)</w:t>
            </w:r>
          </w:p>
        </w:tc>
      </w:tr>
      <w:tr w:rsidR="009B021B" w:rsidRPr="00EC5F15" w:rsidTr="00C45789">
        <w:tc>
          <w:tcPr>
            <w:tcW w:w="5220" w:type="dxa"/>
            <w:shd w:val="clear" w:color="auto" w:fill="auto"/>
          </w:tcPr>
          <w:p w:rsidR="009B021B" w:rsidRPr="00EC5F15" w:rsidRDefault="009B021B" w:rsidP="009B021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C5F15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tcBorders>
              <w:bottom w:val="single" w:sz="4" w:space="0" w:color="auto"/>
            </w:tcBorders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  <w:tr w:rsidR="009B021B" w:rsidRPr="00EC5F15" w:rsidTr="00C45789">
        <w:tc>
          <w:tcPr>
            <w:tcW w:w="5220" w:type="dxa"/>
            <w:shd w:val="clear" w:color="auto" w:fill="auto"/>
          </w:tcPr>
          <w:p w:rsidR="009B021B" w:rsidRPr="00EC5F15" w:rsidRDefault="009B021B" w:rsidP="009B021B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F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single" w:sz="4" w:space="0" w:color="auto"/>
            </w:tcBorders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F1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9B021B" w:rsidRPr="00EC5F15" w:rsidTr="00C45789">
        <w:tc>
          <w:tcPr>
            <w:tcW w:w="5220" w:type="dxa"/>
            <w:shd w:val="clear" w:color="auto" w:fill="auto"/>
          </w:tcPr>
          <w:p w:rsidR="009B021B" w:rsidRPr="00EC5F15" w:rsidRDefault="009B021B" w:rsidP="009B021B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F1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C5F15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EC5F15">
              <w:rPr>
                <w:rFonts w:ascii="Angsana New" w:hAnsi="Angsana New"/>
                <w:sz w:val="30"/>
                <w:szCs w:val="30"/>
              </w:rPr>
              <w:t>49)</w:t>
            </w:r>
          </w:p>
        </w:tc>
        <w:tc>
          <w:tcPr>
            <w:tcW w:w="255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tcBorders>
              <w:bottom w:val="single" w:sz="4" w:space="0" w:color="auto"/>
            </w:tcBorders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EC5F1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2)</w:t>
            </w:r>
          </w:p>
        </w:tc>
      </w:tr>
      <w:tr w:rsidR="009B021B" w:rsidRPr="00EC5F15" w:rsidTr="00C45789">
        <w:tc>
          <w:tcPr>
            <w:tcW w:w="5220" w:type="dxa"/>
            <w:shd w:val="clear" w:color="auto" w:fill="auto"/>
          </w:tcPr>
          <w:p w:rsidR="009B021B" w:rsidRPr="00EC5F15" w:rsidRDefault="009B021B" w:rsidP="009B021B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5F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  <w:r w:rsidRPr="00EC5F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ที่ได้รับ</w:t>
            </w:r>
          </w:p>
        </w:tc>
        <w:tc>
          <w:tcPr>
            <w:tcW w:w="255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single" w:sz="4" w:space="0" w:color="auto"/>
            </w:tcBorders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F15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</w:p>
        </w:tc>
      </w:tr>
      <w:tr w:rsidR="009B021B" w:rsidRPr="00EC5F15" w:rsidTr="00C45789">
        <w:tc>
          <w:tcPr>
            <w:tcW w:w="5220" w:type="dxa"/>
            <w:shd w:val="clear" w:color="auto" w:fill="auto"/>
          </w:tcPr>
          <w:p w:rsidR="009B021B" w:rsidRPr="00EC5F15" w:rsidRDefault="009B021B" w:rsidP="009B021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55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tcBorders>
              <w:bottom w:val="single" w:sz="4" w:space="0" w:color="auto"/>
            </w:tcBorders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9B021B" w:rsidRPr="00EC5F15" w:rsidTr="00C45789">
        <w:tc>
          <w:tcPr>
            <w:tcW w:w="5220" w:type="dxa"/>
            <w:shd w:val="clear" w:color="auto" w:fill="auto"/>
          </w:tcPr>
          <w:p w:rsidR="009B021B" w:rsidRPr="00EC5F15" w:rsidRDefault="009B021B" w:rsidP="009B021B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5F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B021B" w:rsidRPr="00EC5F15" w:rsidRDefault="009B021B" w:rsidP="009B0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5F15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</w:tr>
    </w:tbl>
    <w:p w:rsidR="006C2E29" w:rsidRPr="006C2E29" w:rsidRDefault="006C2E29" w:rsidP="00EC5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5220"/>
        <w:gridCol w:w="255"/>
        <w:gridCol w:w="1005"/>
        <w:gridCol w:w="254"/>
        <w:gridCol w:w="2086"/>
      </w:tblGrid>
      <w:tr w:rsidR="006C2E29" w:rsidRPr="00EC5F15" w:rsidTr="00C45789">
        <w:trPr>
          <w:tblHeader/>
        </w:trPr>
        <w:tc>
          <w:tcPr>
            <w:tcW w:w="5220" w:type="dxa"/>
            <w:shd w:val="clear" w:color="auto" w:fill="auto"/>
          </w:tcPr>
          <w:p w:rsidR="006C2E29" w:rsidRPr="00EC5F15" w:rsidRDefault="006C2E29" w:rsidP="0051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6C2E29" w:rsidRPr="00EC5F15" w:rsidRDefault="006C2E29" w:rsidP="0051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6C2E29" w:rsidRPr="00EC5F15" w:rsidRDefault="006C2E29" w:rsidP="0051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6C2E29" w:rsidRPr="00EC5F15" w:rsidRDefault="006C2E29" w:rsidP="0051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86" w:type="dxa"/>
            <w:shd w:val="clear" w:color="auto" w:fill="auto"/>
          </w:tcPr>
          <w:p w:rsidR="009A7D66" w:rsidRPr="00EC5F15" w:rsidRDefault="006C2E29" w:rsidP="00C4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F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="00C457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A7D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A7D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27 </w:t>
            </w:r>
            <w:r w:rsidR="009A7D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9A7D66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6C2E29" w:rsidRPr="00EC5F15" w:rsidTr="00C45789">
        <w:trPr>
          <w:tblHeader/>
        </w:trPr>
        <w:tc>
          <w:tcPr>
            <w:tcW w:w="5220" w:type="dxa"/>
            <w:shd w:val="clear" w:color="auto" w:fill="auto"/>
          </w:tcPr>
          <w:p w:rsidR="006C2E29" w:rsidRPr="00EC5F15" w:rsidRDefault="006C2E29" w:rsidP="0051590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6C2E29" w:rsidRPr="00EC5F15" w:rsidRDefault="006C2E29" w:rsidP="0051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6C2E29" w:rsidRPr="00EC5F15" w:rsidRDefault="006C2E29" w:rsidP="0051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6C2E29" w:rsidRPr="00EC5F15" w:rsidRDefault="006C2E29" w:rsidP="0051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6" w:type="dxa"/>
            <w:shd w:val="clear" w:color="auto" w:fill="auto"/>
          </w:tcPr>
          <w:p w:rsidR="006C2E29" w:rsidRPr="00EC5F15" w:rsidRDefault="006C2E29" w:rsidP="0051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C5F1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EC5F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EC5F1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C2E29" w:rsidRPr="00EC5F15" w:rsidTr="00C45789">
        <w:tc>
          <w:tcPr>
            <w:tcW w:w="5220" w:type="dxa"/>
            <w:shd w:val="clear" w:color="auto" w:fill="auto"/>
          </w:tcPr>
          <w:p w:rsidR="006C2E29" w:rsidRPr="00EC5F15" w:rsidRDefault="006C2E29" w:rsidP="0051590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สุทธิที่ได้มาจากการซื้อบริษัทย่อย</w:t>
            </w:r>
            <w:r w:rsidRPr="00EC5F1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  <w:shd w:val="clear" w:color="auto" w:fill="auto"/>
          </w:tcPr>
          <w:p w:rsidR="006C2E29" w:rsidRPr="00EC5F15" w:rsidRDefault="006C2E29" w:rsidP="0051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6C2E29" w:rsidRPr="00EC5F15" w:rsidRDefault="006C2E29" w:rsidP="0051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6C2E29" w:rsidRPr="00EC5F15" w:rsidRDefault="006C2E29" w:rsidP="0051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6" w:type="dxa"/>
            <w:shd w:val="clear" w:color="auto" w:fill="auto"/>
          </w:tcPr>
          <w:p w:rsidR="006C2E29" w:rsidRPr="00EC5F15" w:rsidRDefault="006C2E29" w:rsidP="0051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6C2E29" w:rsidRPr="00EC5F15" w:rsidTr="00C45789">
        <w:tc>
          <w:tcPr>
            <w:tcW w:w="5220" w:type="dxa"/>
            <w:shd w:val="clear" w:color="auto" w:fill="auto"/>
          </w:tcPr>
          <w:p w:rsidR="006C2E29" w:rsidRPr="00EC5F15" w:rsidRDefault="006C2E29" w:rsidP="0051590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C5F15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สดที่จ่าย</w:t>
            </w:r>
          </w:p>
        </w:tc>
        <w:tc>
          <w:tcPr>
            <w:tcW w:w="255" w:type="dxa"/>
            <w:shd w:val="clear" w:color="auto" w:fill="auto"/>
          </w:tcPr>
          <w:p w:rsidR="006C2E29" w:rsidRPr="00EC5F15" w:rsidRDefault="006C2E29" w:rsidP="0051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6C2E29" w:rsidRPr="00EC5F15" w:rsidRDefault="006C2E29" w:rsidP="0051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6C2E29" w:rsidRPr="00EC5F15" w:rsidRDefault="006C2E29" w:rsidP="0051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6" w:type="dxa"/>
            <w:tcBorders>
              <w:bottom w:val="single" w:sz="4" w:space="0" w:color="auto"/>
            </w:tcBorders>
            <w:shd w:val="clear" w:color="auto" w:fill="auto"/>
          </w:tcPr>
          <w:p w:rsidR="006C2E29" w:rsidRPr="00EC5F15" w:rsidRDefault="006C2E29" w:rsidP="0051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(70)</w:t>
            </w:r>
          </w:p>
        </w:tc>
      </w:tr>
      <w:tr w:rsidR="006C2E29" w:rsidRPr="00EC5F15" w:rsidTr="00C45789">
        <w:tc>
          <w:tcPr>
            <w:tcW w:w="5220" w:type="dxa"/>
            <w:shd w:val="clear" w:color="auto" w:fill="auto"/>
          </w:tcPr>
          <w:p w:rsidR="006C2E29" w:rsidRPr="00EC5F15" w:rsidRDefault="006C2E29" w:rsidP="0051590C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  <w:shd w:val="clear" w:color="auto" w:fill="auto"/>
          </w:tcPr>
          <w:p w:rsidR="006C2E29" w:rsidRPr="00EC5F15" w:rsidRDefault="006C2E29" w:rsidP="0051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6C2E29" w:rsidRPr="00EC5F15" w:rsidRDefault="006C2E29" w:rsidP="0051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6C2E29" w:rsidRPr="00EC5F15" w:rsidRDefault="006C2E29" w:rsidP="0051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2E29" w:rsidRPr="00612424" w:rsidRDefault="00814812" w:rsidP="0051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242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C2E29" w:rsidRPr="00612424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Pr="0061242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6C2E29" w:rsidRDefault="006C2E29" w:rsidP="001F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C01E4E" w:rsidRDefault="00C01E4E" w:rsidP="00C01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1E4E">
        <w:rPr>
          <w:rFonts w:ascii="Angsana New" w:hAnsi="Angsana New" w:hint="cs"/>
          <w:sz w:val="30"/>
          <w:szCs w:val="30"/>
          <w:cs/>
        </w:rPr>
        <w:t>อย่างไรก็ดี</w:t>
      </w:r>
      <w:r w:rsidRPr="00C01E4E">
        <w:rPr>
          <w:rFonts w:ascii="Angsana New" w:hAnsi="Angsana New"/>
          <w:sz w:val="30"/>
          <w:szCs w:val="30"/>
          <w:cs/>
        </w:rPr>
        <w:t xml:space="preserve"> </w:t>
      </w:r>
      <w:r w:rsidRPr="00C01E4E">
        <w:rPr>
          <w:rFonts w:ascii="Angsana New" w:hAnsi="Angsana New" w:hint="cs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</w:t>
      </w:r>
      <w:r w:rsidRPr="00C01E4E">
        <w:rPr>
          <w:rFonts w:ascii="Angsana New" w:hAnsi="Angsana New"/>
          <w:sz w:val="30"/>
          <w:szCs w:val="30"/>
          <w:cs/>
        </w:rPr>
        <w:t xml:space="preserve"> </w:t>
      </w:r>
      <w:r w:rsidRPr="00C01E4E">
        <w:rPr>
          <w:rFonts w:ascii="Angsana New" w:hAnsi="Angsana New" w:hint="cs"/>
          <w:sz w:val="30"/>
          <w:szCs w:val="30"/>
          <w:cs/>
        </w:rPr>
        <w:t>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</w:t>
      </w:r>
      <w:r w:rsidRPr="00C01E4E">
        <w:rPr>
          <w:rFonts w:ascii="Angsana New" w:hAnsi="Angsana New"/>
          <w:sz w:val="30"/>
          <w:szCs w:val="30"/>
          <w:cs/>
        </w:rPr>
        <w:t xml:space="preserve"> </w:t>
      </w:r>
      <w:r w:rsidRPr="00C01E4E">
        <w:rPr>
          <w:rFonts w:ascii="Angsana New" w:hAnsi="Angsana New" w:hint="cs"/>
          <w:sz w:val="30"/>
          <w:szCs w:val="30"/>
          <w:cs/>
        </w:rPr>
        <w:t>ณ</w:t>
      </w:r>
      <w:r w:rsidRPr="00C01E4E">
        <w:rPr>
          <w:rFonts w:ascii="Angsana New" w:hAnsi="Angsana New"/>
          <w:sz w:val="30"/>
          <w:szCs w:val="30"/>
          <w:cs/>
        </w:rPr>
        <w:t xml:space="preserve"> </w:t>
      </w:r>
      <w:r w:rsidRPr="00C01E4E">
        <w:rPr>
          <w:rFonts w:ascii="Angsana New" w:hAnsi="Angsana New" w:hint="cs"/>
          <w:sz w:val="30"/>
          <w:szCs w:val="30"/>
          <w:cs/>
        </w:rPr>
        <w:t>วันที่ซื้อธุรกิจ</w:t>
      </w:r>
      <w:r w:rsidRPr="00C01E4E">
        <w:rPr>
          <w:rFonts w:ascii="Angsana New" w:hAnsi="Angsana New"/>
          <w:sz w:val="30"/>
          <w:szCs w:val="30"/>
          <w:cs/>
        </w:rPr>
        <w:t xml:space="preserve"> </w:t>
      </w:r>
      <w:r w:rsidRPr="00C01E4E">
        <w:rPr>
          <w:rFonts w:ascii="Angsana New" w:hAnsi="Angsana New" w:hint="cs"/>
          <w:sz w:val="30"/>
          <w:szCs w:val="30"/>
          <w:cs/>
        </w:rPr>
        <w:t>จะทำการปรับปรุงสำรองดังกล่าว</w:t>
      </w:r>
      <w:r w:rsidRPr="00C01E4E">
        <w:rPr>
          <w:rFonts w:ascii="Angsana New" w:hAnsi="Angsana New"/>
          <w:sz w:val="30"/>
          <w:szCs w:val="30"/>
          <w:cs/>
        </w:rPr>
        <w:t xml:space="preserve"> </w:t>
      </w:r>
      <w:r w:rsidRPr="00C01E4E">
        <w:rPr>
          <w:rFonts w:ascii="Angsana New" w:hAnsi="Angsana New" w:hint="cs"/>
          <w:sz w:val="30"/>
          <w:szCs w:val="30"/>
          <w:cs/>
        </w:rPr>
        <w:t>หรือหากมีการประมาณสำรองเพิ่มเติมที่สะท้อนเหตุการณ์แวดล้อมที่มีอยู่</w:t>
      </w:r>
      <w:r w:rsidRPr="00C01E4E">
        <w:rPr>
          <w:rFonts w:ascii="Angsana New" w:hAnsi="Angsana New"/>
          <w:sz w:val="30"/>
          <w:szCs w:val="30"/>
          <w:cs/>
        </w:rPr>
        <w:t xml:space="preserve"> </w:t>
      </w:r>
      <w:r w:rsidRPr="00C01E4E">
        <w:rPr>
          <w:rFonts w:ascii="Angsana New" w:hAnsi="Angsana New" w:hint="cs"/>
          <w:sz w:val="30"/>
          <w:szCs w:val="30"/>
          <w:cs/>
        </w:rPr>
        <w:t>ณ</w:t>
      </w:r>
      <w:r w:rsidRPr="00C01E4E">
        <w:rPr>
          <w:rFonts w:ascii="Angsana New" w:hAnsi="Angsana New"/>
          <w:sz w:val="30"/>
          <w:szCs w:val="30"/>
          <w:cs/>
        </w:rPr>
        <w:t xml:space="preserve"> </w:t>
      </w:r>
      <w:r w:rsidRPr="00C01E4E">
        <w:rPr>
          <w:rFonts w:ascii="Angsana New" w:hAnsi="Angsana New" w:hint="cs"/>
          <w:sz w:val="30"/>
          <w:szCs w:val="30"/>
          <w:cs/>
        </w:rPr>
        <w:t>วันที่ซื้อธุรกิจ</w:t>
      </w:r>
      <w:r w:rsidRPr="00C01E4E">
        <w:rPr>
          <w:rFonts w:ascii="Angsana New" w:hAnsi="Angsana New"/>
          <w:sz w:val="30"/>
          <w:szCs w:val="30"/>
          <w:cs/>
        </w:rPr>
        <w:t xml:space="preserve"> </w:t>
      </w:r>
      <w:r w:rsidRPr="00C01E4E">
        <w:rPr>
          <w:rFonts w:ascii="Angsana New" w:hAnsi="Angsana New" w:hint="cs"/>
          <w:sz w:val="30"/>
          <w:szCs w:val="30"/>
          <w:cs/>
        </w:rPr>
        <w:t>กรณีดังกล่าวการบันทึกบัญชีเกี่ยวกับการซื้อธุรกิจจะถูกปรับปรุงใหม่</w:t>
      </w:r>
    </w:p>
    <w:p w:rsidR="00C53A47" w:rsidRDefault="00C53A47" w:rsidP="00C01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01E4E" w:rsidRDefault="00C53A47" w:rsidP="00AD7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53A47">
        <w:rPr>
          <w:rFonts w:ascii="Angsana New" w:hAnsi="Angsana New" w:hint="cs"/>
          <w:sz w:val="30"/>
          <w:szCs w:val="30"/>
          <w:cs/>
        </w:rPr>
        <w:t>ลูกหนี้การค้าประกอบด้วยมูลค่าลูกหนี้ตามสัญญาจํานวน</w:t>
      </w:r>
      <w:r w:rsidRPr="00C53A4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104 </w:t>
      </w:r>
      <w:r w:rsidRPr="00C53A47">
        <w:rPr>
          <w:rFonts w:ascii="Angsana New" w:hAnsi="Angsana New" w:hint="cs"/>
          <w:sz w:val="30"/>
          <w:szCs w:val="30"/>
          <w:cs/>
        </w:rPr>
        <w:t>ล้านบาท</w:t>
      </w:r>
      <w:r w:rsidRPr="00C53A47">
        <w:rPr>
          <w:rFonts w:ascii="Angsana New" w:hAnsi="Angsana New"/>
          <w:sz w:val="30"/>
          <w:szCs w:val="30"/>
          <w:cs/>
        </w:rPr>
        <w:t xml:space="preserve"> </w:t>
      </w:r>
      <w:r w:rsidRPr="00C53A47">
        <w:rPr>
          <w:rFonts w:ascii="Angsana New" w:hAnsi="Angsana New" w:hint="cs"/>
          <w:sz w:val="30"/>
          <w:szCs w:val="30"/>
          <w:cs/>
        </w:rPr>
        <w:t>ซึ่งมีจํานวน</w:t>
      </w:r>
      <w:r w:rsidRPr="00C53A4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 </w:t>
      </w:r>
      <w:r w:rsidRPr="00C53A47">
        <w:rPr>
          <w:rFonts w:ascii="Angsana New" w:hAnsi="Angsana New" w:hint="cs"/>
          <w:sz w:val="30"/>
          <w:szCs w:val="30"/>
          <w:cs/>
        </w:rPr>
        <w:t>ล้านบาท</w:t>
      </w:r>
      <w:r w:rsidRPr="00C53A47">
        <w:rPr>
          <w:rFonts w:ascii="Angsana New" w:hAnsi="Angsana New"/>
          <w:sz w:val="30"/>
          <w:szCs w:val="30"/>
          <w:cs/>
        </w:rPr>
        <w:t xml:space="preserve"> </w:t>
      </w:r>
      <w:r w:rsidRPr="00C53A47">
        <w:rPr>
          <w:rFonts w:ascii="Angsana New" w:hAnsi="Angsana New" w:hint="cs"/>
          <w:sz w:val="30"/>
          <w:szCs w:val="30"/>
          <w:cs/>
        </w:rPr>
        <w:t>คาดว่าจะเรียกเก</w:t>
      </w:r>
      <w:r>
        <w:rPr>
          <w:rFonts w:ascii="Angsana New" w:hAnsi="Angsana New" w:hint="cs"/>
          <w:sz w:val="30"/>
          <w:szCs w:val="30"/>
          <w:cs/>
        </w:rPr>
        <w:t>็</w:t>
      </w:r>
      <w:r w:rsidRPr="00C53A47">
        <w:rPr>
          <w:rFonts w:ascii="Angsana New" w:hAnsi="Angsana New" w:hint="cs"/>
          <w:sz w:val="30"/>
          <w:szCs w:val="30"/>
          <w:cs/>
        </w:rPr>
        <w:t>บ</w:t>
      </w:r>
      <w:r>
        <w:rPr>
          <w:rFonts w:ascii="Angsana New" w:hAnsi="Angsana New" w:hint="cs"/>
          <w:sz w:val="30"/>
          <w:szCs w:val="30"/>
          <w:cs/>
        </w:rPr>
        <w:t>ไ</w:t>
      </w:r>
      <w:r>
        <w:rPr>
          <w:rFonts w:ascii="Angsana New" w:hAnsi="Angsana New"/>
          <w:sz w:val="30"/>
          <w:szCs w:val="30"/>
        </w:rPr>
        <w:t>ม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C53A47">
        <w:rPr>
          <w:rFonts w:ascii="Angsana New" w:hAnsi="Angsana New" w:hint="cs"/>
          <w:sz w:val="30"/>
          <w:szCs w:val="30"/>
          <w:cs/>
        </w:rPr>
        <w:t>ได้</w:t>
      </w:r>
      <w:r w:rsidRPr="00C53A47">
        <w:rPr>
          <w:rFonts w:ascii="Angsana New" w:hAnsi="Angsana New"/>
          <w:sz w:val="30"/>
          <w:szCs w:val="30"/>
          <w:cs/>
        </w:rPr>
        <w:t xml:space="preserve"> </w:t>
      </w:r>
      <w:r w:rsidRPr="00C53A47">
        <w:rPr>
          <w:rFonts w:ascii="Angsana New" w:hAnsi="Angsana New" w:hint="cs"/>
          <w:sz w:val="30"/>
          <w:szCs w:val="30"/>
          <w:cs/>
        </w:rPr>
        <w:t>ณ</w:t>
      </w:r>
      <w:r w:rsidRPr="00C53A47">
        <w:rPr>
          <w:rFonts w:ascii="Angsana New" w:hAnsi="Angsana New"/>
          <w:sz w:val="30"/>
          <w:szCs w:val="30"/>
          <w:cs/>
        </w:rPr>
        <w:t xml:space="preserve"> </w:t>
      </w:r>
      <w:r w:rsidRPr="00C53A47">
        <w:rPr>
          <w:rFonts w:ascii="Angsana New" w:hAnsi="Angsana New" w:hint="cs"/>
          <w:sz w:val="30"/>
          <w:szCs w:val="30"/>
          <w:cs/>
        </w:rPr>
        <w:t>วันที่ซื้อธุรกิจ</w:t>
      </w:r>
    </w:p>
    <w:p w:rsidR="00C53A47" w:rsidRDefault="00C53A47" w:rsidP="00AD7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:rsidR="00AD7733" w:rsidRPr="00FB3F30" w:rsidRDefault="00AD7733" w:rsidP="00AD7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i/>
          <w:iCs/>
          <w:cs/>
        </w:rPr>
      </w:pPr>
      <w:r w:rsidRPr="00FB3F30">
        <w:rPr>
          <w:rFonts w:ascii="Angsana New" w:hAnsi="Angsana New"/>
          <w:i/>
          <w:iCs/>
          <w:sz w:val="30"/>
          <w:szCs w:val="30"/>
          <w:cs/>
        </w:rPr>
        <w:t>ต้นทุนที่เกี่ยวข้องกับการซื้อ</w:t>
      </w:r>
    </w:p>
    <w:p w:rsidR="00AD7733" w:rsidRPr="00FB3F30" w:rsidRDefault="00AD7733" w:rsidP="00AD773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AD7733" w:rsidRPr="00FB3F30" w:rsidRDefault="00AD7733" w:rsidP="00AD773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B3F30">
        <w:rPr>
          <w:rFonts w:ascii="Angsana New" w:hAnsi="Angsana New"/>
          <w:sz w:val="30"/>
          <w:szCs w:val="30"/>
          <w:cs/>
        </w:rPr>
        <w:t xml:space="preserve">กลุ่มบริษัทมีค่าใช้จ่ายที่เกี่ยวข้องกับการซื้อจำนวน </w:t>
      </w:r>
      <w:r w:rsidR="00FB3F30" w:rsidRPr="00FB3F30">
        <w:rPr>
          <w:rFonts w:ascii="Angsana New" w:hAnsi="Angsana New"/>
          <w:sz w:val="30"/>
          <w:szCs w:val="30"/>
        </w:rPr>
        <w:t>1.52</w:t>
      </w:r>
      <w:r w:rsidRPr="00FB3F30">
        <w:rPr>
          <w:rFonts w:ascii="Angsana New" w:hAnsi="Angsana New"/>
          <w:sz w:val="30"/>
          <w:szCs w:val="30"/>
        </w:rPr>
        <w:t xml:space="preserve"> </w:t>
      </w:r>
      <w:r w:rsidRPr="00FB3F30">
        <w:rPr>
          <w:rFonts w:ascii="Angsana New" w:hAnsi="Angsana New"/>
          <w:sz w:val="30"/>
          <w:szCs w:val="30"/>
          <w:cs/>
        </w:rPr>
        <w:t>ล้านบาท ที่เกี่ยวข้องกับค่าที่ปรึกษากฎหมายภายนอกและค่าใช้จ่ายในการตรวจสอบสถานะทางการเงิน</w:t>
      </w:r>
      <w:r w:rsidRPr="00FB3F30">
        <w:rPr>
          <w:rFonts w:ascii="Angsana New" w:hAnsi="Angsana New"/>
          <w:sz w:val="30"/>
          <w:szCs w:val="30"/>
        </w:rPr>
        <w:t xml:space="preserve"> </w:t>
      </w:r>
      <w:r w:rsidRPr="00FB3F30">
        <w:rPr>
          <w:rFonts w:ascii="Angsana New" w:hAnsi="Angsana New"/>
          <w:sz w:val="30"/>
          <w:szCs w:val="30"/>
          <w:cs/>
        </w:rPr>
        <w:t>ค่าที่ปรึกษากฎหมายและค่าใช้จ่ายในการตรวจสอบสถานะทางการเงินได้ถูกรวมอยู่ในค่าใช้จ่ายในการบริหารในงบกำไรขาดทุนเบ็ดเสร็จรวม</w:t>
      </w:r>
      <w:r w:rsidR="00C53A47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="00C53A47">
        <w:rPr>
          <w:rFonts w:ascii="Angsana New" w:hAnsi="Angsana New"/>
          <w:sz w:val="30"/>
          <w:szCs w:val="30"/>
        </w:rPr>
        <w:t xml:space="preserve">30 </w:t>
      </w:r>
      <w:r w:rsidR="00C53A47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53A47">
        <w:rPr>
          <w:rFonts w:ascii="Angsana New" w:hAnsi="Angsana New"/>
          <w:sz w:val="30"/>
          <w:szCs w:val="30"/>
        </w:rPr>
        <w:t xml:space="preserve">2562 </w:t>
      </w:r>
      <w:r w:rsidRPr="00FB3F30">
        <w:rPr>
          <w:rFonts w:ascii="Angsana New" w:hAnsi="Angsana New"/>
          <w:sz w:val="30"/>
          <w:szCs w:val="30"/>
          <w:cs/>
        </w:rPr>
        <w:t>ของกลุ่มบริษัท</w:t>
      </w:r>
      <w:r w:rsidRPr="00FB3F30">
        <w:rPr>
          <w:rFonts w:ascii="Angsana New" w:hAnsi="Angsana New"/>
          <w:sz w:val="30"/>
          <w:szCs w:val="30"/>
        </w:rPr>
        <w:t xml:space="preserve"> </w:t>
      </w:r>
    </w:p>
    <w:p w:rsidR="00AD7733" w:rsidRPr="00AD7733" w:rsidRDefault="00AD7733" w:rsidP="00AD7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24"/>
          <w:szCs w:val="24"/>
          <w:highlight w:val="yellow"/>
        </w:rPr>
      </w:pPr>
    </w:p>
    <w:p w:rsidR="00AD7733" w:rsidRDefault="00AD7733" w:rsidP="00AD7733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cs/>
        </w:rPr>
      </w:pPr>
    </w:p>
    <w:p w:rsidR="00F71679" w:rsidRPr="00C7421D" w:rsidRDefault="00AD7733" w:rsidP="00DE14E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/>
          <w:b/>
          <w:bCs/>
          <w:i/>
          <w:iCs/>
          <w:lang w:val="en-GB"/>
        </w:rPr>
      </w:pPr>
      <w:r>
        <w:rPr>
          <w:rFonts w:ascii="Angsana New" w:hAnsi="Angsana New"/>
          <w:cs/>
        </w:rPr>
        <w:br w:type="page"/>
      </w:r>
      <w:r w:rsidR="00E4278A">
        <w:rPr>
          <w:rFonts w:ascii="Angsana New" w:hAnsi="Angsana New" w:cs="Angsana New"/>
          <w:b/>
          <w:bCs/>
          <w:lang w:val="en-US"/>
        </w:rPr>
        <w:lastRenderedPageBreak/>
        <w:t>4</w:t>
      </w:r>
      <w:r w:rsidR="00DE14E5" w:rsidRPr="00C4398E">
        <w:rPr>
          <w:rFonts w:ascii="Angsana New" w:hAnsi="Angsana New" w:cs="Angsana New"/>
          <w:b/>
          <w:bCs/>
          <w:cs/>
        </w:rPr>
        <w:tab/>
      </w:r>
      <w:r w:rsidR="00DD0EFA" w:rsidRPr="00DE14E5">
        <w:rPr>
          <w:rFonts w:ascii="Angsana New" w:hAnsi="Angsana New" w:cs="Angsana New"/>
          <w:b/>
          <w:bCs/>
          <w:cs/>
        </w:rPr>
        <w:t>บุคคลหรือกิจการที่เกี่ยวข้องกัน</w:t>
      </w:r>
    </w:p>
    <w:p w:rsidR="001409DC" w:rsidRPr="00C7421D" w:rsidRDefault="001409DC" w:rsidP="00880946">
      <w:pPr>
        <w:tabs>
          <w:tab w:val="clear" w:pos="227"/>
          <w:tab w:val="clear" w:pos="454"/>
          <w:tab w:val="left" w:pos="4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22E1E" w:rsidRPr="00C7421D" w:rsidRDefault="006354AE" w:rsidP="008809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C7421D">
        <w:rPr>
          <w:rFonts w:ascii="Angsana New" w:hAnsi="Angsana New"/>
          <w:spacing w:val="4"/>
          <w:sz w:val="30"/>
          <w:szCs w:val="30"/>
          <w:cs/>
        </w:rPr>
        <w:t>ความสัมพันธ์ที่มีกับบริษัท</w:t>
      </w:r>
      <w:r w:rsidR="00D16967">
        <w:rPr>
          <w:rFonts w:ascii="Angsana New" w:hAnsi="Angsana New" w:hint="cs"/>
          <w:spacing w:val="4"/>
          <w:sz w:val="30"/>
          <w:szCs w:val="30"/>
          <w:cs/>
        </w:rPr>
        <w:t xml:space="preserve">ย่อย  </w:t>
      </w:r>
      <w:r w:rsidRPr="00C7421D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D16967">
        <w:rPr>
          <w:rFonts w:ascii="Angsana New" w:hAnsi="Angsana New" w:hint="cs"/>
          <w:spacing w:val="4"/>
          <w:sz w:val="30"/>
          <w:szCs w:val="30"/>
          <w:cs/>
        </w:rPr>
        <w:t>ร่วม และการร่วมค้า</w:t>
      </w:r>
      <w:r w:rsidRPr="00C7421D">
        <w:rPr>
          <w:rFonts w:ascii="Angsana New" w:hAnsi="Angsana New"/>
          <w:spacing w:val="4"/>
          <w:sz w:val="30"/>
          <w:szCs w:val="30"/>
          <w:cs/>
        </w:rPr>
        <w:t>ได้เปิดเผยในหมายเหตุข้อ</w:t>
      </w:r>
      <w:r w:rsidR="00E3236E">
        <w:rPr>
          <w:rFonts w:ascii="Angsana New" w:hAnsi="Angsana New"/>
          <w:spacing w:val="4"/>
          <w:sz w:val="30"/>
          <w:szCs w:val="30"/>
        </w:rPr>
        <w:t xml:space="preserve"> 6</w:t>
      </w:r>
      <w:r w:rsidR="00C42F35" w:rsidRPr="00C7421D">
        <w:rPr>
          <w:rFonts w:ascii="Angsana New" w:hAnsi="Angsana New"/>
          <w:spacing w:val="4"/>
          <w:sz w:val="30"/>
          <w:szCs w:val="30"/>
        </w:rPr>
        <w:t xml:space="preserve"> </w:t>
      </w:r>
      <w:r w:rsidRPr="00C7421D">
        <w:rPr>
          <w:rFonts w:ascii="Angsana New" w:hAnsi="Angsana New"/>
          <w:spacing w:val="4"/>
          <w:sz w:val="30"/>
          <w:szCs w:val="30"/>
          <w:cs/>
        </w:rPr>
        <w:t xml:space="preserve">และ </w:t>
      </w:r>
      <w:r w:rsidR="00E3236E">
        <w:rPr>
          <w:rFonts w:ascii="Angsana New" w:hAnsi="Angsana New"/>
          <w:spacing w:val="4"/>
          <w:sz w:val="30"/>
          <w:szCs w:val="30"/>
        </w:rPr>
        <w:t>7</w:t>
      </w:r>
      <w:r w:rsidRPr="00C7421D">
        <w:rPr>
          <w:rFonts w:ascii="Angsana New" w:hAnsi="Angsana New"/>
          <w:spacing w:val="4"/>
          <w:sz w:val="30"/>
          <w:szCs w:val="30"/>
          <w:cs/>
        </w:rPr>
        <w:t xml:space="preserve"> </w:t>
      </w:r>
    </w:p>
    <w:p w:rsidR="00D22E1E" w:rsidRPr="00C7421D" w:rsidRDefault="00D22E1E" w:rsidP="001D4032">
      <w:pPr>
        <w:tabs>
          <w:tab w:val="clear" w:pos="22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571B7" w:rsidRDefault="006571B7" w:rsidP="00657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C1E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Pr="00795C1E">
        <w:rPr>
          <w:rFonts w:ascii="Angsana New" w:hAnsi="Angsana New"/>
          <w:b/>
          <w:spacing w:val="6"/>
          <w:sz w:val="30"/>
          <w:szCs w:val="30"/>
          <w:cs/>
        </w:rPr>
        <w:t>บุคคลหรือกิจการที่เกี่ยวข้องกัน</w:t>
      </w:r>
      <w:r w:rsidRPr="00795C1E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EB6043">
        <w:rPr>
          <w:rFonts w:ascii="Angsana New" w:hAnsi="Angsana New" w:hint="cs"/>
          <w:sz w:val="30"/>
          <w:szCs w:val="30"/>
          <w:cs/>
        </w:rPr>
        <w:t>เดือนและ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EB6043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>้า</w:t>
      </w:r>
      <w:r w:rsidRPr="00EB6043">
        <w:rPr>
          <w:rFonts w:ascii="Angsana New" w:hAnsi="Angsana New"/>
          <w:sz w:val="30"/>
          <w:szCs w:val="30"/>
          <w:cs/>
        </w:rPr>
        <w:t>เดือนสิ้นสุด</w:t>
      </w:r>
      <w:r w:rsidRPr="00795C1E">
        <w:rPr>
          <w:rFonts w:ascii="Angsana New" w:hAnsi="Angsana New"/>
          <w:sz w:val="30"/>
          <w:szCs w:val="30"/>
          <w:cs/>
        </w:rPr>
        <w:t>วันที่ 3</w:t>
      </w:r>
      <w:r>
        <w:rPr>
          <w:rFonts w:ascii="Angsana New" w:hAnsi="Angsana New" w:hint="cs"/>
          <w:sz w:val="30"/>
          <w:szCs w:val="30"/>
          <w:cs/>
        </w:rPr>
        <w:t>0</w:t>
      </w:r>
      <w:r w:rsidRPr="00795C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795C1E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6571B7" w:rsidRPr="008D32AF" w:rsidRDefault="006571B7" w:rsidP="00657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2250"/>
        <w:gridCol w:w="900"/>
        <w:gridCol w:w="270"/>
        <w:gridCol w:w="934"/>
        <w:gridCol w:w="270"/>
        <w:gridCol w:w="972"/>
        <w:gridCol w:w="270"/>
        <w:gridCol w:w="1064"/>
      </w:tblGrid>
      <w:tr w:rsidR="006571B7" w:rsidRPr="009566C2" w:rsidTr="006633AA">
        <w:trPr>
          <w:trHeight w:val="87"/>
          <w:tblHeader/>
        </w:trPr>
        <w:tc>
          <w:tcPr>
            <w:tcW w:w="2340" w:type="dxa"/>
          </w:tcPr>
          <w:p w:rsidR="006571B7" w:rsidRPr="009566C2" w:rsidRDefault="006571B7" w:rsidP="0066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250" w:type="dxa"/>
          </w:tcPr>
          <w:p w:rsidR="006571B7" w:rsidRPr="009566C2" w:rsidRDefault="006571B7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  <w:tc>
          <w:tcPr>
            <w:tcW w:w="2104" w:type="dxa"/>
            <w:gridSpan w:val="3"/>
          </w:tcPr>
          <w:p w:rsidR="006571B7" w:rsidRPr="009566C2" w:rsidRDefault="006571B7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571B7" w:rsidRPr="009566C2" w:rsidRDefault="006571B7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6" w:type="dxa"/>
            <w:gridSpan w:val="3"/>
          </w:tcPr>
          <w:p w:rsidR="006571B7" w:rsidRPr="009566C2" w:rsidRDefault="006571B7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1B7" w:rsidRPr="009566C2" w:rsidTr="006633AA">
        <w:trPr>
          <w:tblHeader/>
        </w:trPr>
        <w:tc>
          <w:tcPr>
            <w:tcW w:w="2340" w:type="dxa"/>
          </w:tcPr>
          <w:p w:rsidR="006571B7" w:rsidRPr="009566C2" w:rsidRDefault="006571B7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566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</w:tcPr>
          <w:p w:rsidR="006571B7" w:rsidRPr="009566C2" w:rsidRDefault="006571B7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6571B7" w:rsidRPr="009566C2" w:rsidRDefault="006571B7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571B7" w:rsidRPr="009566C2" w:rsidRDefault="006571B7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6571B7" w:rsidRPr="009566C2" w:rsidRDefault="006571B7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571B7" w:rsidRPr="009566C2" w:rsidRDefault="006571B7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6571B7" w:rsidRPr="009566C2" w:rsidRDefault="006571B7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571B7" w:rsidRPr="009566C2" w:rsidRDefault="006571B7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6571B7" w:rsidRPr="009566C2" w:rsidRDefault="006571B7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571B7" w:rsidRPr="009566C2" w:rsidTr="006633AA">
        <w:trPr>
          <w:tblHeader/>
        </w:trPr>
        <w:tc>
          <w:tcPr>
            <w:tcW w:w="2340" w:type="dxa"/>
          </w:tcPr>
          <w:p w:rsidR="006571B7" w:rsidRPr="009566C2" w:rsidRDefault="006571B7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:rsidR="006571B7" w:rsidRPr="009566C2" w:rsidRDefault="006571B7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:rsidR="006571B7" w:rsidRPr="009566C2" w:rsidRDefault="006571B7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571B7" w:rsidRPr="009566C2" w:rsidTr="006633AA">
        <w:tc>
          <w:tcPr>
            <w:tcW w:w="2340" w:type="dxa"/>
          </w:tcPr>
          <w:p w:rsidR="006571B7" w:rsidRPr="009566C2" w:rsidRDefault="006571B7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</w:tcPr>
          <w:p w:rsidR="006571B7" w:rsidRPr="009566C2" w:rsidRDefault="006571B7" w:rsidP="00E549DC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</w:tcPr>
          <w:p w:rsidR="006571B7" w:rsidRPr="009566C2" w:rsidRDefault="006571B7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71B7" w:rsidRPr="009566C2" w:rsidRDefault="006571B7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6571B7" w:rsidRPr="009566C2" w:rsidRDefault="006571B7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71B7" w:rsidRPr="009566C2" w:rsidRDefault="006571B7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6571B7" w:rsidRPr="009566C2" w:rsidRDefault="006571B7" w:rsidP="0044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71B7" w:rsidRPr="009566C2" w:rsidRDefault="006571B7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6571B7" w:rsidRPr="009566C2" w:rsidRDefault="006571B7" w:rsidP="0044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1644" w:rsidRPr="009566C2" w:rsidTr="006633AA">
        <w:tc>
          <w:tcPr>
            <w:tcW w:w="234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:rsidR="00281644" w:rsidRPr="009566C2" w:rsidRDefault="00281644" w:rsidP="00281644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:rsidR="00281644" w:rsidRPr="00335CCC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81644" w:rsidRPr="00335CCC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281644" w:rsidRPr="009566C2" w:rsidTr="006633AA">
        <w:tc>
          <w:tcPr>
            <w:tcW w:w="234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50" w:type="dxa"/>
          </w:tcPr>
          <w:p w:rsidR="00281644" w:rsidRPr="009566C2" w:rsidRDefault="00281644" w:rsidP="00281644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อัตรา</w:t>
            </w: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900" w:type="dxa"/>
          </w:tcPr>
          <w:p w:rsidR="00281644" w:rsidRPr="00335CCC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81644" w:rsidRPr="00335CCC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81644" w:rsidRPr="009566C2" w:rsidTr="006633AA">
        <w:tc>
          <w:tcPr>
            <w:tcW w:w="234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66C2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:rsidR="00281644" w:rsidRPr="009566C2" w:rsidRDefault="00281644" w:rsidP="00281644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:rsidR="00281644" w:rsidRPr="009566C2" w:rsidRDefault="00281644" w:rsidP="00281644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:rsidR="00281644" w:rsidRPr="00335CCC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81644" w:rsidRPr="00335CCC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281644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281644" w:rsidRPr="009566C2" w:rsidTr="006633AA">
        <w:tc>
          <w:tcPr>
            <w:tcW w:w="234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ค่าสาธารณูปโภครับ</w:t>
            </w:r>
          </w:p>
        </w:tc>
        <w:tc>
          <w:tcPr>
            <w:tcW w:w="2250" w:type="dxa"/>
          </w:tcPr>
          <w:p w:rsidR="00281644" w:rsidRPr="009566C2" w:rsidRDefault="00281644" w:rsidP="00281644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900" w:type="dxa"/>
          </w:tcPr>
          <w:p w:rsidR="00281644" w:rsidRPr="00335CCC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81644" w:rsidRPr="00335CCC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81644" w:rsidRPr="009566C2" w:rsidTr="006633AA">
        <w:tc>
          <w:tcPr>
            <w:tcW w:w="234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:rsidR="00281644" w:rsidRPr="009566C2" w:rsidRDefault="00281644" w:rsidP="00281644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:rsidR="00281644" w:rsidRPr="00335CCC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81644" w:rsidRPr="00335CCC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81644" w:rsidRPr="009566C2" w:rsidTr="006633AA">
        <w:tc>
          <w:tcPr>
            <w:tcW w:w="234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ขายเศษจากการผลิต</w:t>
            </w:r>
          </w:p>
        </w:tc>
        <w:tc>
          <w:tcPr>
            <w:tcW w:w="2250" w:type="dxa"/>
          </w:tcPr>
          <w:p w:rsidR="00281644" w:rsidRPr="009566C2" w:rsidRDefault="00281644" w:rsidP="00281644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:rsidR="00281644" w:rsidRPr="00335CCC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81644" w:rsidRPr="00335CCC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81644" w:rsidRPr="009566C2" w:rsidTr="006633AA">
        <w:tc>
          <w:tcPr>
            <w:tcW w:w="234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250" w:type="dxa"/>
          </w:tcPr>
          <w:p w:rsidR="00281644" w:rsidRPr="009566C2" w:rsidRDefault="00281644" w:rsidP="00281644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F068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:rsidR="00281644" w:rsidRPr="00335CCC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81644" w:rsidRPr="00335CCC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281644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281644" w:rsidRPr="00335CCC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1644" w:rsidRPr="009566C2" w:rsidTr="006633AA">
        <w:tc>
          <w:tcPr>
            <w:tcW w:w="234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250" w:type="dxa"/>
          </w:tcPr>
          <w:p w:rsidR="00281644" w:rsidRPr="009566C2" w:rsidRDefault="00281644" w:rsidP="00281644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F068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:rsidR="00281644" w:rsidRPr="00335CCC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81644" w:rsidRPr="00335CCC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281644" w:rsidRPr="00335CCC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281644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81644" w:rsidRPr="009566C2" w:rsidTr="006633AA">
        <w:tc>
          <w:tcPr>
            <w:tcW w:w="234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250" w:type="dxa"/>
          </w:tcPr>
          <w:p w:rsidR="00281644" w:rsidRPr="009566C2" w:rsidRDefault="00281644" w:rsidP="00281644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900" w:type="dxa"/>
          </w:tcPr>
          <w:p w:rsidR="00281644" w:rsidRPr="00335CCC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81644" w:rsidRPr="00335CCC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281644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281644" w:rsidRPr="009566C2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281644" w:rsidRPr="00335CCC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1223" w:rsidRPr="009566C2" w:rsidTr="006633AA">
        <w:tc>
          <w:tcPr>
            <w:tcW w:w="2340" w:type="dxa"/>
          </w:tcPr>
          <w:p w:rsidR="00251223" w:rsidRPr="009566C2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:rsidR="00251223" w:rsidRPr="009566C2" w:rsidRDefault="00251223" w:rsidP="00251223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251223" w:rsidRPr="009566C2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1223" w:rsidRPr="009566C2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51223" w:rsidRPr="009566C2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1223" w:rsidRPr="009566C2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251223" w:rsidRPr="009566C2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1223" w:rsidRPr="009566C2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251223" w:rsidRPr="009566C2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1223" w:rsidRPr="009566C2" w:rsidTr="006633AA">
        <w:tc>
          <w:tcPr>
            <w:tcW w:w="2340" w:type="dxa"/>
          </w:tcPr>
          <w:p w:rsidR="00251223" w:rsidRPr="009566C2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250" w:type="dxa"/>
          </w:tcPr>
          <w:p w:rsidR="00251223" w:rsidRPr="009566C2" w:rsidRDefault="00251223" w:rsidP="00251223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251223" w:rsidRPr="009566C2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1223" w:rsidRPr="009566C2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251223" w:rsidRPr="009566C2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1223" w:rsidRPr="009566C2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251223" w:rsidRPr="009566C2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1223" w:rsidRPr="009566C2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251223" w:rsidRPr="009566C2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3F2" w:rsidRPr="009566C2" w:rsidTr="006633AA">
        <w:tc>
          <w:tcPr>
            <w:tcW w:w="234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:rsidR="000073F2" w:rsidRPr="009566C2" w:rsidRDefault="000073F2" w:rsidP="000073F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0073F2" w:rsidRPr="00335CCC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0073F2" w:rsidRPr="00335CCC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0073F2" w:rsidRPr="00335CCC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73F2" w:rsidRPr="009566C2" w:rsidTr="006633AA">
        <w:tc>
          <w:tcPr>
            <w:tcW w:w="234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:rsidR="000073F2" w:rsidRPr="009566C2" w:rsidRDefault="000073F2" w:rsidP="000073F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0073F2" w:rsidRPr="00335CCC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073F2" w:rsidRPr="009566C2" w:rsidTr="006633AA">
        <w:tc>
          <w:tcPr>
            <w:tcW w:w="2340" w:type="dxa"/>
          </w:tcPr>
          <w:p w:rsidR="000073F2" w:rsidRPr="008733FB" w:rsidRDefault="000073F2" w:rsidP="000073F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50" w:type="dxa"/>
          </w:tcPr>
          <w:p w:rsidR="000073F2" w:rsidRPr="009566C2" w:rsidRDefault="000073F2" w:rsidP="000073F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อัตรา</w:t>
            </w: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90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073F2" w:rsidRPr="009566C2" w:rsidTr="00281644">
        <w:tc>
          <w:tcPr>
            <w:tcW w:w="2340" w:type="dxa"/>
          </w:tcPr>
          <w:p w:rsidR="000073F2" w:rsidRPr="008733FB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:rsidR="000073F2" w:rsidRPr="008733FB" w:rsidRDefault="000073F2" w:rsidP="000073F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:rsidR="000073F2" w:rsidRPr="009566C2" w:rsidRDefault="000073F2" w:rsidP="000073F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  <w:vAlign w:val="bottom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0073F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0073F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073F2" w:rsidRPr="009566C2" w:rsidTr="006633AA">
        <w:tc>
          <w:tcPr>
            <w:tcW w:w="234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:rsidR="000073F2" w:rsidRPr="009566C2" w:rsidRDefault="000073F2" w:rsidP="000073F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3F2" w:rsidRPr="009566C2" w:rsidTr="006633AA">
        <w:tc>
          <w:tcPr>
            <w:tcW w:w="4590" w:type="dxa"/>
            <w:gridSpan w:val="2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3F2" w:rsidRPr="009566C2" w:rsidTr="006633AA">
        <w:tc>
          <w:tcPr>
            <w:tcW w:w="2340" w:type="dxa"/>
          </w:tcPr>
          <w:p w:rsidR="000073F2" w:rsidRPr="009566C2" w:rsidRDefault="000073F2" w:rsidP="000073F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250" w:type="dxa"/>
          </w:tcPr>
          <w:p w:rsidR="000073F2" w:rsidRPr="009566C2" w:rsidRDefault="000073F2" w:rsidP="000073F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0073F2" w:rsidRPr="00335CCC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0073F2" w:rsidRPr="00335CCC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73F2" w:rsidRPr="009566C2" w:rsidTr="006633AA">
        <w:tc>
          <w:tcPr>
            <w:tcW w:w="2340" w:type="dxa"/>
          </w:tcPr>
          <w:p w:rsidR="000073F2" w:rsidRPr="009566C2" w:rsidRDefault="000073F2" w:rsidP="000073F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:rsidR="000073F2" w:rsidRPr="009566C2" w:rsidRDefault="000073F2" w:rsidP="000073F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3F2" w:rsidRPr="009566C2" w:rsidTr="006633AA">
        <w:tc>
          <w:tcPr>
            <w:tcW w:w="4590" w:type="dxa"/>
            <w:gridSpan w:val="2"/>
          </w:tcPr>
          <w:p w:rsidR="000073F2" w:rsidRPr="009566C2" w:rsidRDefault="000073F2" w:rsidP="000073F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90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3F2" w:rsidRPr="009566C2" w:rsidTr="006633AA">
        <w:tc>
          <w:tcPr>
            <w:tcW w:w="4590" w:type="dxa"/>
            <w:gridSpan w:val="2"/>
          </w:tcPr>
          <w:p w:rsidR="000073F2" w:rsidRPr="009566C2" w:rsidRDefault="000073F2" w:rsidP="000073F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0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3F2" w:rsidRPr="009566C2" w:rsidTr="006633AA">
        <w:tc>
          <w:tcPr>
            <w:tcW w:w="4590" w:type="dxa"/>
            <w:gridSpan w:val="2"/>
          </w:tcPr>
          <w:p w:rsidR="000073F2" w:rsidRPr="009566C2" w:rsidRDefault="000073F2" w:rsidP="000073F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90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0073F2" w:rsidRPr="009566C2" w:rsidTr="006633AA">
        <w:tc>
          <w:tcPr>
            <w:tcW w:w="4590" w:type="dxa"/>
            <w:gridSpan w:val="2"/>
          </w:tcPr>
          <w:p w:rsidR="000073F2" w:rsidRPr="009566C2" w:rsidRDefault="000073F2" w:rsidP="000073F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073F2" w:rsidRPr="009566C2" w:rsidTr="006633AA">
        <w:tc>
          <w:tcPr>
            <w:tcW w:w="4590" w:type="dxa"/>
            <w:gridSpan w:val="2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</w:tr>
      <w:tr w:rsidR="000073F2" w:rsidRPr="00A820AF" w:rsidTr="006633AA">
        <w:trPr>
          <w:trHeight w:val="260"/>
        </w:trPr>
        <w:tc>
          <w:tcPr>
            <w:tcW w:w="4590" w:type="dxa"/>
            <w:gridSpan w:val="2"/>
          </w:tcPr>
          <w:p w:rsidR="000073F2" w:rsidRPr="00A820AF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0073F2" w:rsidRPr="00A820AF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:rsidR="000073F2" w:rsidRPr="00A820AF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:rsidR="000073F2" w:rsidRPr="00A820AF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:rsidR="000073F2" w:rsidRPr="00A820AF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:rsidR="000073F2" w:rsidRPr="00A820AF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:rsidR="000073F2" w:rsidRPr="00A820AF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:rsidR="000073F2" w:rsidRPr="00A820AF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</w:tr>
      <w:tr w:rsidR="000073F2" w:rsidRPr="009566C2" w:rsidTr="006633AA">
        <w:tc>
          <w:tcPr>
            <w:tcW w:w="4590" w:type="dxa"/>
            <w:gridSpan w:val="2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0073F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0073F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073F2" w:rsidRPr="009566C2" w:rsidTr="006633AA">
        <w:tc>
          <w:tcPr>
            <w:tcW w:w="2340" w:type="dxa"/>
          </w:tcPr>
          <w:p w:rsidR="000073F2" w:rsidRPr="004433EB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433E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:rsidR="000073F2" w:rsidRPr="008733FB" w:rsidRDefault="000073F2" w:rsidP="000073F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:rsidR="000073F2" w:rsidRPr="00474C3B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073F2" w:rsidRPr="00474C3B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0073F2" w:rsidRPr="00474C3B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4C3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073F2" w:rsidRPr="00474C3B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0073F2" w:rsidRPr="00474C3B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0073F2" w:rsidRPr="00474C3B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4C3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073F2" w:rsidRPr="009566C2" w:rsidTr="006633AA">
        <w:tc>
          <w:tcPr>
            <w:tcW w:w="2340" w:type="dxa"/>
          </w:tcPr>
          <w:p w:rsidR="000073F2" w:rsidRPr="008733FB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ค่าธรรมเนียมใน</w:t>
            </w:r>
          </w:p>
          <w:p w:rsidR="000073F2" w:rsidRPr="008733FB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:rsidR="000073F2" w:rsidRPr="008733FB" w:rsidRDefault="000073F2" w:rsidP="000073F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:rsidR="000073F2" w:rsidRPr="008733FB" w:rsidRDefault="000073F2" w:rsidP="000073F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:rsidR="000073F2" w:rsidRPr="00474C3B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0073F2" w:rsidRPr="00474C3B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4C3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073F2" w:rsidRPr="00474C3B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0073F2" w:rsidRPr="00474C3B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0073F2" w:rsidRPr="00474C3B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4C3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073F2" w:rsidRPr="00474C3B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0073F2" w:rsidRPr="00474C3B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073F2" w:rsidRPr="009566C2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0073F2" w:rsidRPr="00474C3B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0073F2" w:rsidRPr="00474C3B" w:rsidRDefault="000073F2" w:rsidP="00007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4C3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:rsidR="006571B7" w:rsidRPr="00A820AF" w:rsidRDefault="006571B7" w:rsidP="00657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2250"/>
        <w:gridCol w:w="900"/>
        <w:gridCol w:w="270"/>
        <w:gridCol w:w="934"/>
        <w:gridCol w:w="270"/>
        <w:gridCol w:w="972"/>
        <w:gridCol w:w="270"/>
        <w:gridCol w:w="974"/>
      </w:tblGrid>
      <w:tr w:rsidR="001A3E5B" w:rsidRPr="009566C2" w:rsidTr="006633AA">
        <w:trPr>
          <w:trHeight w:val="87"/>
        </w:trPr>
        <w:tc>
          <w:tcPr>
            <w:tcW w:w="2340" w:type="dxa"/>
          </w:tcPr>
          <w:p w:rsidR="001A3E5B" w:rsidRPr="009566C2" w:rsidRDefault="001A3E5B" w:rsidP="001A3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</w:p>
        </w:tc>
        <w:tc>
          <w:tcPr>
            <w:tcW w:w="2250" w:type="dxa"/>
          </w:tcPr>
          <w:p w:rsidR="001A3E5B" w:rsidRPr="009566C2" w:rsidRDefault="001A3E5B" w:rsidP="001A3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04" w:type="dxa"/>
            <w:gridSpan w:val="3"/>
          </w:tcPr>
          <w:p w:rsidR="001A3E5B" w:rsidRPr="00F04BFD" w:rsidRDefault="001A3E5B" w:rsidP="001A3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70" w:type="dxa"/>
          </w:tcPr>
          <w:p w:rsidR="001A3E5B" w:rsidRPr="009566C2" w:rsidRDefault="001A3E5B" w:rsidP="001A3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6" w:type="dxa"/>
            <w:gridSpan w:val="3"/>
          </w:tcPr>
          <w:p w:rsidR="001A3E5B" w:rsidRPr="009566C2" w:rsidRDefault="001A3E5B" w:rsidP="001A3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91A16" w:rsidRPr="009566C2" w:rsidTr="006633AA">
        <w:tc>
          <w:tcPr>
            <w:tcW w:w="2340" w:type="dxa"/>
          </w:tcPr>
          <w:p w:rsidR="00791A16" w:rsidRPr="009566C2" w:rsidRDefault="00791A16" w:rsidP="0079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566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</w:tcPr>
          <w:p w:rsidR="00791A16" w:rsidRPr="009566C2" w:rsidRDefault="00791A16" w:rsidP="0079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91A16" w:rsidRPr="009566C2" w:rsidRDefault="00791A16" w:rsidP="0079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91A16" w:rsidRPr="009566C2" w:rsidRDefault="00791A16" w:rsidP="0079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791A16" w:rsidRPr="009566C2" w:rsidRDefault="00791A16" w:rsidP="0079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91A16" w:rsidRPr="009566C2" w:rsidRDefault="00791A16" w:rsidP="0079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791A16" w:rsidRPr="009566C2" w:rsidRDefault="00791A16" w:rsidP="0079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91A16" w:rsidRPr="009566C2" w:rsidRDefault="00791A16" w:rsidP="0079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791A16" w:rsidRPr="009566C2" w:rsidRDefault="00791A16" w:rsidP="0079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E5B" w:rsidRPr="009566C2" w:rsidTr="006633AA">
        <w:tc>
          <w:tcPr>
            <w:tcW w:w="2340" w:type="dxa"/>
          </w:tcPr>
          <w:p w:rsidR="001A3E5B" w:rsidRPr="009566C2" w:rsidRDefault="001A3E5B" w:rsidP="001A3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:rsidR="001A3E5B" w:rsidRPr="009566C2" w:rsidRDefault="001A3E5B" w:rsidP="001A3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7"/>
          </w:tcPr>
          <w:p w:rsidR="001A3E5B" w:rsidRPr="009566C2" w:rsidRDefault="001A3E5B" w:rsidP="001A3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C6033" w:rsidRPr="009566C2" w:rsidTr="006633AA">
        <w:tc>
          <w:tcPr>
            <w:tcW w:w="234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</w:tcPr>
          <w:p w:rsidR="009C6033" w:rsidRPr="009566C2" w:rsidRDefault="009C6033" w:rsidP="0034314B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294" w:rsidRPr="009566C2" w:rsidTr="006633AA">
        <w:tc>
          <w:tcPr>
            <w:tcW w:w="234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:rsidR="005D0294" w:rsidRPr="009566C2" w:rsidRDefault="005D0294" w:rsidP="005D0294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</w:tr>
      <w:tr w:rsidR="005D0294" w:rsidRPr="00791A16" w:rsidTr="006633AA">
        <w:tc>
          <w:tcPr>
            <w:tcW w:w="234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250" w:type="dxa"/>
          </w:tcPr>
          <w:p w:rsidR="005D0294" w:rsidRPr="009566C2" w:rsidRDefault="005D0294" w:rsidP="005D0294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66C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ตามสิทธิได้รับ</w:t>
            </w:r>
          </w:p>
        </w:tc>
        <w:tc>
          <w:tcPr>
            <w:tcW w:w="90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884</w:t>
            </w:r>
          </w:p>
        </w:tc>
      </w:tr>
      <w:tr w:rsidR="005D0294" w:rsidRPr="009566C2" w:rsidTr="006633AA">
        <w:tc>
          <w:tcPr>
            <w:tcW w:w="234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50" w:type="dxa"/>
          </w:tcPr>
          <w:p w:rsidR="005D0294" w:rsidRPr="009566C2" w:rsidRDefault="005D0294" w:rsidP="005D0294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อัตรา</w:t>
            </w: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90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D0294" w:rsidRPr="009566C2" w:rsidTr="006633AA">
        <w:tc>
          <w:tcPr>
            <w:tcW w:w="234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66C2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:rsidR="005D0294" w:rsidRPr="009566C2" w:rsidRDefault="005D0294" w:rsidP="005D0294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:rsidR="005D0294" w:rsidRPr="009566C2" w:rsidRDefault="005D0294" w:rsidP="005D0294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:rsidR="005D0294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5D0294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5D0294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5D0294" w:rsidRPr="009566C2" w:rsidTr="006633AA">
        <w:tc>
          <w:tcPr>
            <w:tcW w:w="234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ค่าสาธารณูปโภครับ</w:t>
            </w:r>
          </w:p>
        </w:tc>
        <w:tc>
          <w:tcPr>
            <w:tcW w:w="2250" w:type="dxa"/>
          </w:tcPr>
          <w:p w:rsidR="005D0294" w:rsidRPr="009566C2" w:rsidRDefault="005D0294" w:rsidP="005D0294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90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D0294" w:rsidRPr="009566C2" w:rsidTr="006633AA">
        <w:tc>
          <w:tcPr>
            <w:tcW w:w="234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:rsidR="005D0294" w:rsidRPr="009566C2" w:rsidRDefault="005D0294" w:rsidP="005D0294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D0294" w:rsidRPr="009566C2" w:rsidTr="006633AA">
        <w:tc>
          <w:tcPr>
            <w:tcW w:w="234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ขายเศษจากการผลิต</w:t>
            </w:r>
          </w:p>
        </w:tc>
        <w:tc>
          <w:tcPr>
            <w:tcW w:w="2250" w:type="dxa"/>
          </w:tcPr>
          <w:p w:rsidR="005D0294" w:rsidRPr="009566C2" w:rsidRDefault="005D0294" w:rsidP="005D0294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D0294" w:rsidRPr="009566C2" w:rsidTr="006633AA">
        <w:tc>
          <w:tcPr>
            <w:tcW w:w="234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25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:rsidR="005D0294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5D0294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5D0294" w:rsidRPr="00335CCC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5D0294" w:rsidRPr="00335CCC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0294" w:rsidRPr="009566C2" w:rsidTr="006633AA">
        <w:tc>
          <w:tcPr>
            <w:tcW w:w="234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25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D0294" w:rsidRPr="009566C2" w:rsidTr="006633AA">
        <w:tc>
          <w:tcPr>
            <w:tcW w:w="234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250" w:type="dxa"/>
          </w:tcPr>
          <w:p w:rsidR="005D0294" w:rsidRPr="009566C2" w:rsidRDefault="005D0294" w:rsidP="005D0294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90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5D0294" w:rsidRPr="009566C2" w:rsidRDefault="005D0294" w:rsidP="005D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C6033" w:rsidRPr="009566C2" w:rsidTr="006633AA">
        <w:tc>
          <w:tcPr>
            <w:tcW w:w="2340" w:type="dxa"/>
          </w:tcPr>
          <w:p w:rsidR="009C6033" w:rsidRPr="000E2C13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:rsidR="009C6033" w:rsidRPr="009566C2" w:rsidRDefault="009C6033" w:rsidP="003431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9C6033" w:rsidRDefault="009C6033" w:rsidP="006571B7">
      <w:pPr>
        <w:spacing w:line="240" w:lineRule="auto"/>
        <w:rPr>
          <w:rFonts w:ascii="Angsana New" w:hAnsi="Angsana New"/>
        </w:rPr>
      </w:pPr>
    </w:p>
    <w:p w:rsidR="006571B7" w:rsidRPr="006571B7" w:rsidRDefault="009C6033" w:rsidP="006571B7">
      <w:pPr>
        <w:spacing w:line="240" w:lineRule="auto"/>
        <w:rPr>
          <w:sz w:val="2"/>
          <w:szCs w:val="2"/>
        </w:rPr>
      </w:pPr>
      <w:r>
        <w:rPr>
          <w:rFonts w:ascii="Angsana New" w:hAnsi="Angsana New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2250"/>
        <w:gridCol w:w="900"/>
        <w:gridCol w:w="270"/>
        <w:gridCol w:w="934"/>
        <w:gridCol w:w="270"/>
        <w:gridCol w:w="972"/>
        <w:gridCol w:w="270"/>
        <w:gridCol w:w="974"/>
      </w:tblGrid>
      <w:tr w:rsidR="009C6033" w:rsidRPr="009566C2" w:rsidTr="006633AA">
        <w:trPr>
          <w:trHeight w:val="87"/>
        </w:trPr>
        <w:tc>
          <w:tcPr>
            <w:tcW w:w="234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สำหรับงวดเก้าเดือน</w:t>
            </w:r>
          </w:p>
        </w:tc>
        <w:tc>
          <w:tcPr>
            <w:tcW w:w="225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gridSpan w:val="3"/>
          </w:tcPr>
          <w:p w:rsidR="009C6033" w:rsidRPr="00F04BFD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ja-JP"/>
              </w:rPr>
              <w:t>งบการเงินรวม</w:t>
            </w:r>
          </w:p>
        </w:tc>
        <w:tc>
          <w:tcPr>
            <w:tcW w:w="27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6" w:type="dxa"/>
            <w:gridSpan w:val="3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6033" w:rsidRPr="009566C2" w:rsidTr="006633AA">
        <w:tc>
          <w:tcPr>
            <w:tcW w:w="234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566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C6033" w:rsidRPr="009566C2" w:rsidTr="006633AA">
        <w:tc>
          <w:tcPr>
            <w:tcW w:w="234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7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ล้านบาท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C6033" w:rsidRPr="009566C2" w:rsidTr="006633AA">
        <w:tc>
          <w:tcPr>
            <w:tcW w:w="234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2C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250" w:type="dxa"/>
          </w:tcPr>
          <w:p w:rsidR="009C6033" w:rsidRPr="009566C2" w:rsidRDefault="009C6033" w:rsidP="003431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9C6033" w:rsidRPr="009566C2" w:rsidRDefault="009C6033" w:rsidP="0034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521B" w:rsidRPr="009566C2" w:rsidTr="006633AA">
        <w:tc>
          <w:tcPr>
            <w:tcW w:w="234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:rsidR="0047521B" w:rsidRPr="009566C2" w:rsidRDefault="0047521B" w:rsidP="0047521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:rsidR="0047521B" w:rsidRPr="009566C2" w:rsidRDefault="0047521B" w:rsidP="00157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47521B" w:rsidRPr="00335CCC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47521B" w:rsidRPr="00335CCC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521B" w:rsidRPr="009566C2" w:rsidTr="006633AA">
        <w:tc>
          <w:tcPr>
            <w:tcW w:w="2340" w:type="dxa"/>
          </w:tcPr>
          <w:p w:rsidR="0047521B" w:rsidRPr="008733FB" w:rsidRDefault="0047521B" w:rsidP="0047521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:rsidR="0047521B" w:rsidRPr="008733FB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7521B" w:rsidRPr="009566C2" w:rsidTr="006633AA">
        <w:tc>
          <w:tcPr>
            <w:tcW w:w="2340" w:type="dxa"/>
          </w:tcPr>
          <w:p w:rsidR="0047521B" w:rsidRPr="008733FB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50" w:type="dxa"/>
          </w:tcPr>
          <w:p w:rsidR="0047521B" w:rsidRPr="008733FB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90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7521B" w:rsidRPr="009566C2" w:rsidTr="00181846">
        <w:tc>
          <w:tcPr>
            <w:tcW w:w="2340" w:type="dxa"/>
          </w:tcPr>
          <w:p w:rsidR="0047521B" w:rsidRPr="008733FB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:rsidR="0047521B" w:rsidRPr="008733FB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:rsidR="0047521B" w:rsidRPr="008733FB" w:rsidRDefault="0047521B" w:rsidP="0047521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:rsidR="0047521B" w:rsidRPr="008733FB" w:rsidRDefault="0047521B" w:rsidP="0047521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  <w:vAlign w:val="bottom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47521B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47521B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47521B" w:rsidRPr="009566C2" w:rsidTr="006633AA">
        <w:tc>
          <w:tcPr>
            <w:tcW w:w="2340" w:type="dxa"/>
          </w:tcPr>
          <w:p w:rsidR="0047521B" w:rsidRPr="008733FB" w:rsidRDefault="0047521B" w:rsidP="0047521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250" w:type="dxa"/>
          </w:tcPr>
          <w:p w:rsidR="0047521B" w:rsidRPr="008733FB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47521B" w:rsidRPr="00335CCC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47521B" w:rsidRPr="00335CCC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521B" w:rsidRPr="009566C2" w:rsidTr="006633AA">
        <w:tc>
          <w:tcPr>
            <w:tcW w:w="234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:rsidR="0047521B" w:rsidRPr="009566C2" w:rsidRDefault="0047521B" w:rsidP="0047521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521B" w:rsidRPr="009566C2" w:rsidTr="006633AA">
        <w:tc>
          <w:tcPr>
            <w:tcW w:w="4590" w:type="dxa"/>
            <w:gridSpan w:val="2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521B" w:rsidRPr="009566C2" w:rsidTr="006633AA">
        <w:tc>
          <w:tcPr>
            <w:tcW w:w="2340" w:type="dxa"/>
          </w:tcPr>
          <w:p w:rsidR="0047521B" w:rsidRPr="009566C2" w:rsidRDefault="0047521B" w:rsidP="0047521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250" w:type="dxa"/>
          </w:tcPr>
          <w:p w:rsidR="0047521B" w:rsidRPr="009566C2" w:rsidRDefault="0047521B" w:rsidP="0047521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47521B" w:rsidRPr="00335CCC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47521B" w:rsidRPr="00335CCC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521B" w:rsidRPr="009566C2" w:rsidTr="006633AA">
        <w:tc>
          <w:tcPr>
            <w:tcW w:w="2340" w:type="dxa"/>
          </w:tcPr>
          <w:p w:rsidR="0047521B" w:rsidRPr="009566C2" w:rsidRDefault="0047521B" w:rsidP="0047521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:rsidR="0047521B" w:rsidRPr="009566C2" w:rsidRDefault="0047521B" w:rsidP="0047521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521B" w:rsidRPr="009566C2" w:rsidTr="006633AA">
        <w:tc>
          <w:tcPr>
            <w:tcW w:w="4590" w:type="dxa"/>
            <w:gridSpan w:val="2"/>
          </w:tcPr>
          <w:p w:rsidR="0047521B" w:rsidRPr="009566C2" w:rsidRDefault="0047521B" w:rsidP="0047521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0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521B" w:rsidRPr="009566C2" w:rsidTr="006633AA">
        <w:tc>
          <w:tcPr>
            <w:tcW w:w="4590" w:type="dxa"/>
            <w:gridSpan w:val="2"/>
          </w:tcPr>
          <w:p w:rsidR="0047521B" w:rsidRPr="009566C2" w:rsidRDefault="0047521B" w:rsidP="0047521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0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521B" w:rsidRPr="009566C2" w:rsidTr="006633AA">
        <w:tc>
          <w:tcPr>
            <w:tcW w:w="4590" w:type="dxa"/>
            <w:gridSpan w:val="2"/>
          </w:tcPr>
          <w:p w:rsidR="0047521B" w:rsidRPr="009566C2" w:rsidRDefault="0047521B" w:rsidP="0047521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90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47521B" w:rsidRPr="009566C2" w:rsidTr="006633AA">
        <w:tc>
          <w:tcPr>
            <w:tcW w:w="4590" w:type="dxa"/>
            <w:gridSpan w:val="2"/>
          </w:tcPr>
          <w:p w:rsidR="0047521B" w:rsidRPr="009566C2" w:rsidRDefault="0047521B" w:rsidP="0047521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7521B" w:rsidRPr="009566C2" w:rsidTr="006633AA">
        <w:tc>
          <w:tcPr>
            <w:tcW w:w="4590" w:type="dxa"/>
            <w:gridSpan w:val="2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  <w:tr w:rsidR="0047521B" w:rsidRPr="009566C2" w:rsidTr="006633AA">
        <w:tc>
          <w:tcPr>
            <w:tcW w:w="4590" w:type="dxa"/>
            <w:gridSpan w:val="2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:rsidR="0047521B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</w:tcPr>
          <w:p w:rsidR="0047521B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521B" w:rsidRPr="009566C2" w:rsidTr="006633AA">
        <w:tc>
          <w:tcPr>
            <w:tcW w:w="4590" w:type="dxa"/>
            <w:gridSpan w:val="2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47521B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47521B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521B" w:rsidRPr="009566C2" w:rsidTr="006633AA">
        <w:tc>
          <w:tcPr>
            <w:tcW w:w="2340" w:type="dxa"/>
          </w:tcPr>
          <w:p w:rsidR="0047521B" w:rsidRPr="0070702E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702E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:rsidR="0047521B" w:rsidRPr="008733FB" w:rsidRDefault="0047521B" w:rsidP="0047521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:rsidR="0047521B" w:rsidRPr="00FF03E7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47521B" w:rsidRPr="00FF03E7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47521B" w:rsidRPr="00FF03E7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F03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47521B" w:rsidRPr="00FF03E7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47521B" w:rsidRPr="00FF03E7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47521B" w:rsidRPr="00FF03E7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3E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7521B" w:rsidRPr="009566C2" w:rsidTr="006633AA">
        <w:tc>
          <w:tcPr>
            <w:tcW w:w="2340" w:type="dxa"/>
          </w:tcPr>
          <w:p w:rsidR="0047521B" w:rsidRPr="0070702E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:rsidR="0047521B" w:rsidRPr="008733FB" w:rsidRDefault="0047521B" w:rsidP="0047521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:rsidR="0047521B" w:rsidRPr="00FF03E7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7521B" w:rsidRPr="00FF03E7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47521B" w:rsidRPr="00FF03E7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F03E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7521B" w:rsidRPr="00FF03E7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47521B" w:rsidRPr="00335CCC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47521B" w:rsidRPr="00335CCC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521B" w:rsidRPr="009566C2" w:rsidTr="006633AA">
        <w:tc>
          <w:tcPr>
            <w:tcW w:w="2340" w:type="dxa"/>
          </w:tcPr>
          <w:p w:rsidR="0047521B" w:rsidRPr="008733FB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ค่าธรรมเนียมใน</w:t>
            </w:r>
          </w:p>
          <w:p w:rsidR="0047521B" w:rsidRPr="008733FB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:rsidR="0047521B" w:rsidRPr="008733FB" w:rsidRDefault="0047521B" w:rsidP="0047521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:rsidR="0047521B" w:rsidRPr="008733FB" w:rsidRDefault="0047521B" w:rsidP="0047521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:rsidR="0047521B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47521B" w:rsidRPr="00FF03E7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F03E7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47521B" w:rsidRPr="00FF03E7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47521B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47521B" w:rsidRPr="00FF03E7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F03E7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47521B" w:rsidRPr="00FF03E7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47521B" w:rsidRPr="00FF03E7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47521B" w:rsidRPr="009566C2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47521B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47521B" w:rsidRPr="00FF03E7" w:rsidRDefault="0047521B" w:rsidP="0047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3E7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</w:tbl>
    <w:p w:rsidR="00F71679" w:rsidRDefault="001A3E5B" w:rsidP="00F51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748E0" w:rsidRPr="00312608">
        <w:rPr>
          <w:rFonts w:ascii="Angsana New" w:hAnsi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8748E0" w:rsidRPr="00312608">
        <w:rPr>
          <w:rFonts w:ascii="Angsana New" w:hAnsi="Angsana New"/>
          <w:sz w:val="30"/>
          <w:szCs w:val="30"/>
        </w:rPr>
        <w:t xml:space="preserve"> </w:t>
      </w:r>
      <w:r w:rsidR="00BA0821">
        <w:rPr>
          <w:rFonts w:ascii="Angsana New" w:hAnsi="Angsana New" w:hint="cs"/>
          <w:sz w:val="30"/>
          <w:szCs w:val="30"/>
          <w:cs/>
        </w:rPr>
        <w:t>30 กันยายน</w:t>
      </w:r>
      <w:r w:rsidR="000E653A">
        <w:rPr>
          <w:rFonts w:ascii="Angsana New" w:hAnsi="Angsana New" w:hint="cs"/>
          <w:sz w:val="30"/>
          <w:szCs w:val="30"/>
          <w:cs/>
        </w:rPr>
        <w:t xml:space="preserve"> </w:t>
      </w:r>
      <w:r w:rsidR="00E47713">
        <w:rPr>
          <w:rFonts w:ascii="Angsana New" w:hAnsi="Angsana New" w:hint="cs"/>
          <w:sz w:val="30"/>
          <w:szCs w:val="30"/>
          <w:cs/>
        </w:rPr>
        <w:t>256</w:t>
      </w:r>
      <w:r w:rsidR="002275B3">
        <w:rPr>
          <w:rFonts w:ascii="Angsana New" w:hAnsi="Angsana New"/>
          <w:sz w:val="30"/>
          <w:szCs w:val="30"/>
        </w:rPr>
        <w:t>2</w:t>
      </w:r>
      <w:r w:rsidR="00E47713">
        <w:rPr>
          <w:rFonts w:ascii="Angsana New" w:hAnsi="Angsana New" w:hint="cs"/>
          <w:sz w:val="30"/>
          <w:szCs w:val="30"/>
          <w:cs/>
        </w:rPr>
        <w:t xml:space="preserve"> </w:t>
      </w:r>
      <w:r w:rsidR="008748E0" w:rsidRPr="00312608">
        <w:rPr>
          <w:rFonts w:ascii="Angsana New" w:hAnsi="Angsana New"/>
          <w:sz w:val="30"/>
          <w:szCs w:val="30"/>
          <w:cs/>
        </w:rPr>
        <w:t>และ</w:t>
      </w:r>
      <w:r w:rsidR="008748E0" w:rsidRPr="00312608">
        <w:rPr>
          <w:rFonts w:ascii="Angsana New" w:hAnsi="Angsana New"/>
          <w:sz w:val="30"/>
          <w:szCs w:val="30"/>
        </w:rPr>
        <w:t xml:space="preserve"> 31 </w:t>
      </w:r>
      <w:r w:rsidR="008748E0" w:rsidRPr="00312608">
        <w:rPr>
          <w:rFonts w:ascii="Angsana New" w:hAnsi="Angsana New"/>
          <w:sz w:val="30"/>
          <w:szCs w:val="30"/>
          <w:cs/>
        </w:rPr>
        <w:t xml:space="preserve">ธันวาคม </w:t>
      </w:r>
      <w:r w:rsidR="008748E0" w:rsidRPr="00312608">
        <w:rPr>
          <w:rFonts w:ascii="Angsana New" w:hAnsi="Angsana New"/>
          <w:sz w:val="30"/>
          <w:szCs w:val="30"/>
        </w:rPr>
        <w:t>25</w:t>
      </w:r>
      <w:r w:rsidR="00E47713">
        <w:rPr>
          <w:rFonts w:ascii="Angsana New" w:hAnsi="Angsana New" w:hint="cs"/>
          <w:sz w:val="30"/>
          <w:szCs w:val="30"/>
          <w:cs/>
        </w:rPr>
        <w:t>6</w:t>
      </w:r>
      <w:r w:rsidR="002275B3">
        <w:rPr>
          <w:rFonts w:ascii="Angsana New" w:hAnsi="Angsana New"/>
          <w:sz w:val="30"/>
          <w:szCs w:val="30"/>
        </w:rPr>
        <w:t>1</w:t>
      </w:r>
      <w:r w:rsidR="00E47713">
        <w:rPr>
          <w:rFonts w:ascii="Angsana New" w:hAnsi="Angsana New" w:hint="cs"/>
          <w:sz w:val="30"/>
          <w:szCs w:val="30"/>
          <w:cs/>
        </w:rPr>
        <w:t xml:space="preserve"> </w:t>
      </w:r>
      <w:r w:rsidR="008748E0" w:rsidRPr="00312608">
        <w:rPr>
          <w:rFonts w:ascii="Angsana New" w:hAnsi="Angsana New"/>
          <w:sz w:val="30"/>
          <w:szCs w:val="30"/>
          <w:cs/>
        </w:rPr>
        <w:t>มีดังนี้</w:t>
      </w:r>
    </w:p>
    <w:p w:rsidR="000E653A" w:rsidRPr="00A820AF" w:rsidRDefault="000E653A" w:rsidP="00F51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BE5B96" w:rsidRPr="009566C2" w:rsidTr="00B2241E">
        <w:tc>
          <w:tcPr>
            <w:tcW w:w="4410" w:type="dxa"/>
          </w:tcPr>
          <w:p w:rsidR="00BE5B96" w:rsidRPr="001E72A4" w:rsidRDefault="00BE5B96" w:rsidP="0078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250" w:type="dxa"/>
            <w:gridSpan w:val="3"/>
          </w:tcPr>
          <w:p w:rsidR="00BE5B96" w:rsidRPr="00BE68CC" w:rsidRDefault="00BE5B96" w:rsidP="0078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68C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BE68C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BE5B96" w:rsidRPr="00BE68CC" w:rsidRDefault="00BE5B96" w:rsidP="0078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BE5B96" w:rsidRPr="009566C2" w:rsidRDefault="00BE5B96" w:rsidP="0078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68C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66C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51514" w:rsidRPr="009566C2" w:rsidTr="00B2241E">
        <w:tc>
          <w:tcPr>
            <w:tcW w:w="4410" w:type="dxa"/>
          </w:tcPr>
          <w:p w:rsidR="00A51514" w:rsidRPr="009566C2" w:rsidRDefault="00A51514" w:rsidP="00A5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51514" w:rsidRPr="009566C2" w:rsidRDefault="00BA0821" w:rsidP="00A5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A51514" w:rsidRPr="009566C2" w:rsidRDefault="00A51514" w:rsidP="00A5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51514" w:rsidRPr="009566C2" w:rsidRDefault="00A51514" w:rsidP="00A5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A51514" w:rsidRPr="009566C2" w:rsidRDefault="00A51514" w:rsidP="00A5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51514" w:rsidRPr="009566C2" w:rsidRDefault="00BA0821" w:rsidP="00A5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A51514" w:rsidRPr="009566C2" w:rsidRDefault="00A51514" w:rsidP="00A5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51514" w:rsidRPr="009566C2" w:rsidRDefault="00A51514" w:rsidP="00A5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A51514" w:rsidRPr="009566C2" w:rsidTr="00B2241E">
        <w:tc>
          <w:tcPr>
            <w:tcW w:w="4410" w:type="dxa"/>
          </w:tcPr>
          <w:p w:rsidR="00A51514" w:rsidRPr="009566C2" w:rsidRDefault="00A51514" w:rsidP="00A5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51514" w:rsidRPr="009566C2" w:rsidRDefault="00A51514" w:rsidP="00A5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66C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51514" w:rsidRPr="009566C2" w:rsidRDefault="00A51514" w:rsidP="00A5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51514" w:rsidRPr="009566C2" w:rsidRDefault="00A51514" w:rsidP="00A5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1514" w:rsidRPr="009566C2" w:rsidRDefault="00A51514" w:rsidP="00A5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51514" w:rsidRPr="009566C2" w:rsidRDefault="00A51514" w:rsidP="00A5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66C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51514" w:rsidRPr="009566C2" w:rsidRDefault="00A51514" w:rsidP="00A5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51514" w:rsidRPr="009566C2" w:rsidRDefault="00A51514" w:rsidP="00A5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51514" w:rsidRPr="009566C2" w:rsidTr="00B2241E">
        <w:tc>
          <w:tcPr>
            <w:tcW w:w="4410" w:type="dxa"/>
          </w:tcPr>
          <w:p w:rsidR="00A51514" w:rsidRPr="009566C2" w:rsidRDefault="00A51514" w:rsidP="00A51514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:rsidR="00A51514" w:rsidRPr="009566C2" w:rsidRDefault="00A51514" w:rsidP="00A5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46D3" w:rsidRPr="009566C2" w:rsidTr="00B2241E">
        <w:tc>
          <w:tcPr>
            <w:tcW w:w="4410" w:type="dxa"/>
          </w:tcPr>
          <w:p w:rsidR="00CE46D3" w:rsidRPr="00335CCC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CC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CE46D3" w:rsidRPr="00335CCC" w:rsidRDefault="00181846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46D3" w:rsidRPr="00335CCC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E46D3" w:rsidRPr="00335CCC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46D3" w:rsidRPr="00335CCC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E46D3" w:rsidRPr="00335CCC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23,260</w:t>
            </w:r>
          </w:p>
        </w:tc>
        <w:tc>
          <w:tcPr>
            <w:tcW w:w="270" w:type="dxa"/>
          </w:tcPr>
          <w:p w:rsidR="00CE46D3" w:rsidRPr="00335CCC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E46D3" w:rsidRPr="00335CCC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27,253</w:t>
            </w:r>
          </w:p>
        </w:tc>
      </w:tr>
      <w:tr w:rsidR="00335CCC" w:rsidRPr="009566C2" w:rsidTr="00B2241E">
        <w:tc>
          <w:tcPr>
            <w:tcW w:w="4410" w:type="dxa"/>
          </w:tcPr>
          <w:p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CCC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:rsidR="00335CCC" w:rsidRPr="00335CCC" w:rsidRDefault="00181846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270" w:type="dxa"/>
          </w:tcPr>
          <w:p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35CCC" w:rsidRPr="00335CCC" w:rsidRDefault="0025122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35CCC" w:rsidRPr="00335CCC" w:rsidRDefault="00335CCC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5CCC" w:rsidRPr="009566C2" w:rsidTr="00B2241E">
        <w:tc>
          <w:tcPr>
            <w:tcW w:w="4410" w:type="dxa"/>
          </w:tcPr>
          <w:p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CCC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:rsidR="00335CCC" w:rsidRPr="00335CCC" w:rsidRDefault="00181846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4,030</w:t>
            </w:r>
          </w:p>
        </w:tc>
        <w:tc>
          <w:tcPr>
            <w:tcW w:w="270" w:type="dxa"/>
          </w:tcPr>
          <w:p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2,908</w:t>
            </w:r>
          </w:p>
        </w:tc>
        <w:tc>
          <w:tcPr>
            <w:tcW w:w="270" w:type="dxa"/>
          </w:tcPr>
          <w:p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35CCC" w:rsidRPr="00335CCC" w:rsidRDefault="00251223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4,030</w:t>
            </w:r>
          </w:p>
        </w:tc>
        <w:tc>
          <w:tcPr>
            <w:tcW w:w="270" w:type="dxa"/>
          </w:tcPr>
          <w:p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2,908</w:t>
            </w:r>
          </w:p>
        </w:tc>
      </w:tr>
      <w:tr w:rsidR="00335CCC" w:rsidRPr="009566C2" w:rsidTr="00B2241E">
        <w:tc>
          <w:tcPr>
            <w:tcW w:w="4410" w:type="dxa"/>
          </w:tcPr>
          <w:p w:rsidR="00335CCC" w:rsidRPr="0075591B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59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35CCC" w:rsidRPr="00C664CA" w:rsidRDefault="00181846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4,445</w:t>
            </w:r>
          </w:p>
        </w:tc>
        <w:tc>
          <w:tcPr>
            <w:tcW w:w="270" w:type="dxa"/>
          </w:tcPr>
          <w:p w:rsidR="00335CCC" w:rsidRPr="00C664CA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35CCC" w:rsidRPr="00C664CA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2,908</w:t>
            </w:r>
          </w:p>
        </w:tc>
        <w:tc>
          <w:tcPr>
            <w:tcW w:w="270" w:type="dxa"/>
          </w:tcPr>
          <w:p w:rsidR="00335CCC" w:rsidRPr="00C664CA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35CCC" w:rsidRPr="00C664CA" w:rsidRDefault="00251223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27,2</w:t>
            </w:r>
            <w:r w:rsidR="00DC5C9D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:rsidR="00335CCC" w:rsidRPr="00C664CA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35CCC" w:rsidRPr="00C664CA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30,16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CC5C80" w:rsidRPr="00A820AF" w:rsidTr="00B2241E">
        <w:tc>
          <w:tcPr>
            <w:tcW w:w="4410" w:type="dxa"/>
          </w:tcPr>
          <w:p w:rsidR="00CC5C80" w:rsidRPr="00A820AF" w:rsidRDefault="00CC5C80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C5C80" w:rsidRPr="00A820AF" w:rsidRDefault="00CC5C80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:rsidR="00CC5C80" w:rsidRPr="00A820AF" w:rsidRDefault="00CC5C80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C5C80" w:rsidRPr="00A820AF" w:rsidRDefault="00CC5C80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:rsidR="00CC5C80" w:rsidRPr="00A820AF" w:rsidRDefault="00CC5C80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C5C80" w:rsidRPr="00A820AF" w:rsidRDefault="00CC5C80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:rsidR="00CC5C80" w:rsidRPr="00A820AF" w:rsidRDefault="00CC5C80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C5C80" w:rsidRPr="00A820AF" w:rsidRDefault="00CC5C80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</w:rPr>
            </w:pPr>
          </w:p>
        </w:tc>
      </w:tr>
      <w:tr w:rsidR="00B6693A" w:rsidRPr="009566C2" w:rsidTr="00B2241E">
        <w:tc>
          <w:tcPr>
            <w:tcW w:w="4410" w:type="dxa"/>
          </w:tcPr>
          <w:p w:rsidR="00B6693A" w:rsidRPr="0075591B" w:rsidRDefault="00B6693A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68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</w:tcPr>
          <w:p w:rsidR="00B6693A" w:rsidRDefault="00B6693A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6693A" w:rsidRPr="00C664CA" w:rsidRDefault="00B6693A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B6693A" w:rsidRDefault="00B6693A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6693A" w:rsidRPr="00C664CA" w:rsidRDefault="00B6693A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6693A" w:rsidRDefault="00B6693A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6693A" w:rsidRPr="00C664CA" w:rsidRDefault="00B6693A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B6693A" w:rsidRPr="00C664CA" w:rsidRDefault="00B6693A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E46D3" w:rsidRPr="009566C2" w:rsidTr="00B2241E">
        <w:tc>
          <w:tcPr>
            <w:tcW w:w="4410" w:type="dxa"/>
          </w:tcPr>
          <w:p w:rsidR="00CE46D3" w:rsidRPr="00335CCC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CE46D3" w:rsidRPr="00335CCC" w:rsidRDefault="00181846" w:rsidP="001A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46D3" w:rsidRPr="00335CCC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E46D3" w:rsidRPr="00335CCC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46D3" w:rsidRPr="00335CCC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E46D3" w:rsidRPr="00335CCC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32,085</w:t>
            </w:r>
          </w:p>
        </w:tc>
        <w:tc>
          <w:tcPr>
            <w:tcW w:w="270" w:type="dxa"/>
          </w:tcPr>
          <w:p w:rsidR="00CE46D3" w:rsidRPr="00335CCC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E46D3" w:rsidRPr="00335CCC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48,293</w:t>
            </w:r>
          </w:p>
        </w:tc>
      </w:tr>
      <w:tr w:rsidR="00335CCC" w:rsidRPr="009566C2" w:rsidTr="00B2241E">
        <w:tc>
          <w:tcPr>
            <w:tcW w:w="4410" w:type="dxa"/>
          </w:tcPr>
          <w:p w:rsidR="00335CCC" w:rsidRPr="00335CCC" w:rsidRDefault="00335CCC" w:rsidP="00335CCC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CCC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:rsidR="00335CCC" w:rsidRPr="00335CCC" w:rsidRDefault="00181846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8,547</w:t>
            </w:r>
          </w:p>
        </w:tc>
        <w:tc>
          <w:tcPr>
            <w:tcW w:w="270" w:type="dxa"/>
          </w:tcPr>
          <w:p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8,820</w:t>
            </w:r>
          </w:p>
        </w:tc>
        <w:tc>
          <w:tcPr>
            <w:tcW w:w="270" w:type="dxa"/>
          </w:tcPr>
          <w:p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35CCC" w:rsidRPr="00335CCC" w:rsidRDefault="00251223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3,515</w:t>
            </w:r>
          </w:p>
        </w:tc>
        <w:tc>
          <w:tcPr>
            <w:tcW w:w="270" w:type="dxa"/>
          </w:tcPr>
          <w:p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3,786</w:t>
            </w:r>
          </w:p>
        </w:tc>
      </w:tr>
      <w:tr w:rsidR="00335CCC" w:rsidRPr="00295625" w:rsidTr="00B2241E">
        <w:tc>
          <w:tcPr>
            <w:tcW w:w="4410" w:type="dxa"/>
          </w:tcPr>
          <w:p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:rsidR="00335CCC" w:rsidRPr="00335CCC" w:rsidRDefault="00181846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70" w:type="dxa"/>
          </w:tcPr>
          <w:p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70" w:type="dxa"/>
          </w:tcPr>
          <w:p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35CCC" w:rsidRPr="00335CCC" w:rsidRDefault="00251223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35CCC" w:rsidRPr="00335CCC" w:rsidRDefault="00335CCC" w:rsidP="00080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5CCC" w:rsidRPr="00295625" w:rsidTr="00B2241E">
        <w:tc>
          <w:tcPr>
            <w:tcW w:w="4410" w:type="dxa"/>
          </w:tcPr>
          <w:p w:rsidR="00335CCC" w:rsidRPr="00295625" w:rsidRDefault="00335CCC" w:rsidP="00335CCC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56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35CCC" w:rsidRPr="00295625" w:rsidRDefault="00181846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8,757</w:t>
            </w:r>
          </w:p>
        </w:tc>
        <w:tc>
          <w:tcPr>
            <w:tcW w:w="270" w:type="dxa"/>
          </w:tcPr>
          <w:p w:rsidR="00335CCC" w:rsidRPr="00295625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35CCC" w:rsidRPr="00295625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5625">
              <w:rPr>
                <w:rFonts w:ascii="Angsana New" w:hAnsi="Angsana New"/>
                <w:b/>
                <w:bCs/>
                <w:sz w:val="30"/>
                <w:szCs w:val="30"/>
              </w:rPr>
              <w:t>9,024</w:t>
            </w:r>
          </w:p>
        </w:tc>
        <w:tc>
          <w:tcPr>
            <w:tcW w:w="270" w:type="dxa"/>
          </w:tcPr>
          <w:p w:rsidR="00335CCC" w:rsidRPr="00295625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35CCC" w:rsidRPr="00295625" w:rsidRDefault="00251223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35,606</w:t>
            </w:r>
          </w:p>
        </w:tc>
        <w:tc>
          <w:tcPr>
            <w:tcW w:w="270" w:type="dxa"/>
          </w:tcPr>
          <w:p w:rsidR="00335CCC" w:rsidRPr="00295625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35CCC" w:rsidRPr="00295625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5625">
              <w:rPr>
                <w:rFonts w:ascii="Angsana New" w:hAnsi="Angsana New"/>
                <w:b/>
                <w:bCs/>
                <w:sz w:val="30"/>
                <w:szCs w:val="30"/>
              </w:rPr>
              <w:t>52,079</w:t>
            </w:r>
          </w:p>
        </w:tc>
      </w:tr>
    </w:tbl>
    <w:p w:rsidR="001A3E5B" w:rsidRPr="001A3E5B" w:rsidRDefault="001A3E5B" w:rsidP="00A515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contextualSpacing/>
        <w:jc w:val="both"/>
        <w:rPr>
          <w:rFonts w:ascii="Angsana New" w:hAnsi="Angsana New"/>
          <w:sz w:val="16"/>
          <w:szCs w:val="16"/>
        </w:rPr>
      </w:pPr>
    </w:p>
    <w:p w:rsidR="00E47713" w:rsidRPr="00A51514" w:rsidRDefault="00924092" w:rsidP="00A515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contextualSpacing/>
        <w:jc w:val="both"/>
        <w:rPr>
          <w:rFonts w:ascii="Angsana New" w:hAnsi="Angsana New"/>
          <w:sz w:val="30"/>
          <w:szCs w:val="30"/>
        </w:rPr>
      </w:pPr>
      <w:r w:rsidRPr="00A675C5">
        <w:rPr>
          <w:rFonts w:ascii="Angsana New" w:hAnsi="Angsana New"/>
          <w:sz w:val="30"/>
          <w:szCs w:val="30"/>
          <w:cs/>
        </w:rPr>
        <w:t>รายการเคลื่อน</w:t>
      </w:r>
      <w:r>
        <w:rPr>
          <w:rFonts w:ascii="Angsana New" w:hAnsi="Angsana New"/>
          <w:sz w:val="30"/>
          <w:szCs w:val="30"/>
          <w:cs/>
        </w:rPr>
        <w:t>ไหวของเงินให้กู้ยืมแก่บริษัท</w:t>
      </w:r>
      <w:r>
        <w:rPr>
          <w:rFonts w:ascii="Angsana New" w:hAnsi="Angsana New" w:hint="cs"/>
          <w:sz w:val="30"/>
          <w:szCs w:val="30"/>
          <w:cs/>
          <w:lang w:eastAsia="ja-JP"/>
        </w:rPr>
        <w:t>ที่เกี่ยวข้องกัน</w:t>
      </w:r>
      <w:r w:rsidRPr="00A675C5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งวดเก้าเดือน</w:t>
      </w:r>
      <w:r w:rsidRPr="00A675C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30 กันยายน</w:t>
      </w:r>
      <w:r>
        <w:rPr>
          <w:rFonts w:ascii="Angsana New" w:hAnsi="Angsana New"/>
          <w:sz w:val="30"/>
          <w:szCs w:val="30"/>
        </w:rPr>
        <w:t xml:space="preserve"> </w:t>
      </w:r>
      <w:r w:rsidR="00661A73">
        <w:rPr>
          <w:rFonts w:ascii="Angsana New" w:hAnsi="Angsana New"/>
          <w:sz w:val="30"/>
          <w:szCs w:val="30"/>
        </w:rPr>
        <w:t>2562</w:t>
      </w:r>
      <w:r w:rsidR="00A51514" w:rsidRPr="00A51514">
        <w:rPr>
          <w:rFonts w:ascii="Angsana New" w:hAnsi="Angsana New" w:hint="cs"/>
          <w:sz w:val="30"/>
          <w:szCs w:val="30"/>
          <w:cs/>
        </w:rPr>
        <w:t xml:space="preserve"> </w:t>
      </w:r>
      <w:r w:rsidR="00E47713" w:rsidRPr="00A51514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A65A56" w:rsidRPr="00DC07B5" w:rsidRDefault="00A65A56" w:rsidP="00A515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contextualSpacing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70"/>
        <w:gridCol w:w="972"/>
        <w:gridCol w:w="270"/>
        <w:gridCol w:w="990"/>
        <w:gridCol w:w="270"/>
        <w:gridCol w:w="990"/>
      </w:tblGrid>
      <w:tr w:rsidR="00201AAE" w:rsidRPr="00BE68CC" w:rsidTr="00B2241E">
        <w:tc>
          <w:tcPr>
            <w:tcW w:w="4410" w:type="dxa"/>
          </w:tcPr>
          <w:p w:rsidR="00201AAE" w:rsidRPr="00BE68CC" w:rsidRDefault="00201AAE" w:rsidP="007C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2" w:name="_Hlk14962937"/>
          </w:p>
        </w:tc>
        <w:tc>
          <w:tcPr>
            <w:tcW w:w="4770" w:type="dxa"/>
            <w:gridSpan w:val="7"/>
          </w:tcPr>
          <w:p w:rsidR="00201AAE" w:rsidRPr="00BE68CC" w:rsidRDefault="00201AAE" w:rsidP="007C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1A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01AAE" w:rsidRPr="009566C2" w:rsidTr="00B2241E">
        <w:tc>
          <w:tcPr>
            <w:tcW w:w="4410" w:type="dxa"/>
          </w:tcPr>
          <w:p w:rsidR="00201AAE" w:rsidRPr="00BE68CC" w:rsidRDefault="00201AAE" w:rsidP="00201AAE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:rsidR="00201AAE" w:rsidRPr="00201AAE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1AA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01AAE" w:rsidRPr="00201AAE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201AAE" w:rsidRPr="000564C9" w:rsidRDefault="00924092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</w:tr>
      <w:tr w:rsidR="00201AAE" w:rsidRPr="009566C2" w:rsidTr="00B2241E">
        <w:tc>
          <w:tcPr>
            <w:tcW w:w="4410" w:type="dxa"/>
          </w:tcPr>
          <w:p w:rsidR="00201AAE" w:rsidRPr="00BE68CC" w:rsidRDefault="00201AAE" w:rsidP="00201AAE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4C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4C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4C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64C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01AAE" w:rsidRPr="009566C2" w:rsidTr="00B2241E">
        <w:tc>
          <w:tcPr>
            <w:tcW w:w="4410" w:type="dxa"/>
          </w:tcPr>
          <w:p w:rsidR="00201AAE" w:rsidRPr="00BE68CC" w:rsidRDefault="00201AAE" w:rsidP="00201AA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:rsidR="00201AAE" w:rsidRPr="009566C2" w:rsidRDefault="00201AAE" w:rsidP="00201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3AB5" w:rsidRPr="00EE464F" w:rsidTr="00B2241E">
        <w:tc>
          <w:tcPr>
            <w:tcW w:w="4410" w:type="dxa"/>
          </w:tcPr>
          <w:p w:rsidR="00793AB5" w:rsidRPr="00FC21AB" w:rsidRDefault="00793AB5" w:rsidP="00793AB5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21A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</w:tcPr>
          <w:p w:rsidR="00793AB5" w:rsidRPr="0020069D" w:rsidRDefault="00793AB5" w:rsidP="0079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:rsidR="00793AB5" w:rsidRPr="0020069D" w:rsidRDefault="00793AB5" w:rsidP="0079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793AB5" w:rsidRPr="00335CCC" w:rsidRDefault="00793AB5" w:rsidP="0079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93AB5" w:rsidRPr="009566C2" w:rsidRDefault="00793AB5" w:rsidP="0079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93AB5" w:rsidRPr="00335CCC" w:rsidRDefault="00793AB5" w:rsidP="0079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93AB5" w:rsidRPr="009566C2" w:rsidRDefault="00793AB5" w:rsidP="0079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93AB5" w:rsidRPr="009566C2" w:rsidRDefault="00793AB5" w:rsidP="0079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793AB5" w:rsidRPr="00FF2134" w:rsidTr="00B2241E">
        <w:trPr>
          <w:trHeight w:val="119"/>
        </w:trPr>
        <w:tc>
          <w:tcPr>
            <w:tcW w:w="4410" w:type="dxa"/>
          </w:tcPr>
          <w:p w:rsidR="00793AB5" w:rsidRPr="00BE68CC" w:rsidRDefault="00793AB5" w:rsidP="0079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793AB5" w:rsidRPr="00FF2134" w:rsidRDefault="00793AB5" w:rsidP="0079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:rsidR="00793AB5" w:rsidRPr="00FF2134" w:rsidRDefault="00793AB5" w:rsidP="0079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793AB5" w:rsidRPr="00FF2134" w:rsidRDefault="00793AB5" w:rsidP="0079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93AB5" w:rsidRPr="00FF2134" w:rsidRDefault="00793AB5" w:rsidP="0079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93AB5" w:rsidRPr="00FF2134" w:rsidRDefault="00793AB5" w:rsidP="0079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93AB5" w:rsidRPr="00FF2134" w:rsidRDefault="00793AB5" w:rsidP="0079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93AB5" w:rsidRPr="00FF2134" w:rsidRDefault="00793AB5" w:rsidP="0079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</w:tr>
    </w:tbl>
    <w:p w:rsidR="001A3E5B" w:rsidRDefault="001A3E5B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500B8" w:rsidRDefault="005500B8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500B8" w:rsidRDefault="005500B8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500B8" w:rsidRDefault="005500B8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500B8" w:rsidRDefault="005500B8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500B8" w:rsidRDefault="005500B8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500B8" w:rsidRDefault="005500B8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500B8" w:rsidRPr="005500B8" w:rsidRDefault="005500B8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70"/>
        <w:gridCol w:w="972"/>
        <w:gridCol w:w="270"/>
        <w:gridCol w:w="1062"/>
        <w:gridCol w:w="270"/>
        <w:gridCol w:w="992"/>
      </w:tblGrid>
      <w:tr w:rsidR="00201AAE" w:rsidRPr="00BE68CC" w:rsidTr="00B2241E">
        <w:tc>
          <w:tcPr>
            <w:tcW w:w="4410" w:type="dxa"/>
          </w:tcPr>
          <w:p w:rsidR="00201AAE" w:rsidRPr="00BE68CC" w:rsidRDefault="001A3E5B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rFonts w:ascii="Angsana New" w:hAnsi="Angsana New"/>
                <w:sz w:val="16"/>
                <w:szCs w:val="16"/>
              </w:rPr>
              <w:br w:type="page"/>
            </w:r>
            <w:r>
              <w:rPr>
                <w:rFonts w:ascii="Angsana New" w:hAnsi="Angsana New"/>
                <w:sz w:val="16"/>
                <w:szCs w:val="16"/>
              </w:rPr>
              <w:br w:type="page"/>
            </w:r>
          </w:p>
        </w:tc>
        <w:tc>
          <w:tcPr>
            <w:tcW w:w="4844" w:type="dxa"/>
            <w:gridSpan w:val="7"/>
          </w:tcPr>
          <w:p w:rsidR="00201AAE" w:rsidRPr="00BE68CC" w:rsidRDefault="00201AAE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1A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1AAE" w:rsidRPr="00201AAE" w:rsidTr="00B2241E">
        <w:tc>
          <w:tcPr>
            <w:tcW w:w="4410" w:type="dxa"/>
          </w:tcPr>
          <w:p w:rsidR="00201AAE" w:rsidRPr="00BE68CC" w:rsidRDefault="00201AAE" w:rsidP="000564C9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:rsidR="00201AAE" w:rsidRPr="00201AAE" w:rsidRDefault="00201AAE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201AAE" w:rsidRPr="00201AAE" w:rsidRDefault="00201AAE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1AA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201AAE" w:rsidRPr="00201AAE" w:rsidRDefault="00201AAE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201AAE" w:rsidRPr="00201AAE" w:rsidRDefault="00201AAE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201AAE" w:rsidRPr="00201AAE" w:rsidRDefault="00201AAE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201AAE" w:rsidRPr="00201AAE" w:rsidRDefault="00201AAE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201AAE" w:rsidRPr="00201AAE" w:rsidRDefault="00201AAE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201AAE" w:rsidRPr="00201AAE" w:rsidRDefault="00201AAE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201AAE" w:rsidRPr="00201AAE" w:rsidRDefault="00924092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</w:tr>
      <w:tr w:rsidR="00201AAE" w:rsidRPr="00201AAE" w:rsidTr="00B2241E">
        <w:tc>
          <w:tcPr>
            <w:tcW w:w="4410" w:type="dxa"/>
          </w:tcPr>
          <w:p w:rsidR="00201AAE" w:rsidRPr="00BE68CC" w:rsidRDefault="00201AAE" w:rsidP="000564C9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:rsidR="00201AAE" w:rsidRPr="00201AAE" w:rsidRDefault="00201AAE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201AAE" w:rsidRPr="00201AAE" w:rsidRDefault="00201AAE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201AAE" w:rsidRPr="00201AAE" w:rsidRDefault="00201AAE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201AAE" w:rsidRPr="00201AAE" w:rsidRDefault="00201AAE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201AAE" w:rsidRPr="00201AAE" w:rsidRDefault="00201AAE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201AAE" w:rsidRPr="00201AAE" w:rsidRDefault="00201AAE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201AAE" w:rsidRPr="00201AAE" w:rsidRDefault="00201AAE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01A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01AAE" w:rsidRPr="009566C2" w:rsidTr="00B2241E">
        <w:tc>
          <w:tcPr>
            <w:tcW w:w="4410" w:type="dxa"/>
          </w:tcPr>
          <w:p w:rsidR="00201AAE" w:rsidRPr="00BE68CC" w:rsidRDefault="00201AAE" w:rsidP="000564C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4" w:type="dxa"/>
            <w:gridSpan w:val="7"/>
          </w:tcPr>
          <w:p w:rsidR="00201AAE" w:rsidRPr="009566C2" w:rsidRDefault="00201AAE" w:rsidP="0005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CCC" w:rsidRPr="009566C2" w:rsidTr="00B2241E">
        <w:tc>
          <w:tcPr>
            <w:tcW w:w="4410" w:type="dxa"/>
          </w:tcPr>
          <w:p w:rsidR="00335CCC" w:rsidRPr="00335CCC" w:rsidRDefault="00335CCC" w:rsidP="00335CCC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CCC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</w:tcPr>
          <w:p w:rsidR="00335CCC" w:rsidRPr="0020069D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140,000</w:t>
            </w:r>
          </w:p>
        </w:tc>
        <w:tc>
          <w:tcPr>
            <w:tcW w:w="270" w:type="dxa"/>
          </w:tcPr>
          <w:p w:rsidR="00335CCC" w:rsidRPr="0020069D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335CCC" w:rsidRPr="0020069D" w:rsidRDefault="00251223" w:rsidP="0088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560,000</w:t>
            </w:r>
          </w:p>
        </w:tc>
        <w:tc>
          <w:tcPr>
            <w:tcW w:w="270" w:type="dxa"/>
          </w:tcPr>
          <w:p w:rsidR="00335CCC" w:rsidRPr="009566C2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335CCC" w:rsidRPr="009566C2" w:rsidRDefault="00251223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(480,000)</w:t>
            </w:r>
          </w:p>
        </w:tc>
        <w:tc>
          <w:tcPr>
            <w:tcW w:w="270" w:type="dxa"/>
          </w:tcPr>
          <w:p w:rsidR="00335CCC" w:rsidRPr="009566C2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335CCC" w:rsidRPr="009566C2" w:rsidRDefault="00251223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</w:tr>
      <w:tr w:rsidR="00CE46D3" w:rsidRPr="009566C2" w:rsidTr="00B2241E">
        <w:tc>
          <w:tcPr>
            <w:tcW w:w="4410" w:type="dxa"/>
          </w:tcPr>
          <w:p w:rsidR="00CE46D3" w:rsidRPr="00335CCC" w:rsidRDefault="00CE46D3" w:rsidP="00CE46D3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CCC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</w:tcPr>
          <w:p w:rsidR="00CE46D3" w:rsidRPr="0020069D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:rsidR="00CE46D3" w:rsidRPr="0020069D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CE46D3" w:rsidRPr="00335CCC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46D3" w:rsidRPr="009566C2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CE46D3" w:rsidRPr="00335CCC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46D3" w:rsidRPr="009566C2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CE46D3" w:rsidRPr="009566C2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251223" w:rsidRPr="00FF2134" w:rsidTr="00B2241E">
        <w:trPr>
          <w:trHeight w:val="119"/>
        </w:trPr>
        <w:tc>
          <w:tcPr>
            <w:tcW w:w="4410" w:type="dxa"/>
          </w:tcPr>
          <w:p w:rsidR="00251223" w:rsidRPr="00BE68CC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251223" w:rsidRPr="00FF2134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340,000</w:t>
            </w:r>
          </w:p>
        </w:tc>
        <w:tc>
          <w:tcPr>
            <w:tcW w:w="270" w:type="dxa"/>
          </w:tcPr>
          <w:p w:rsidR="00251223" w:rsidRPr="00FF2134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251223" w:rsidRPr="00251223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223">
              <w:rPr>
                <w:rFonts w:ascii="Angsana New" w:hAnsi="Angsana New"/>
                <w:b/>
                <w:bCs/>
                <w:sz w:val="30"/>
                <w:szCs w:val="30"/>
              </w:rPr>
              <w:t>560,000</w:t>
            </w:r>
          </w:p>
        </w:tc>
        <w:tc>
          <w:tcPr>
            <w:tcW w:w="270" w:type="dxa"/>
          </w:tcPr>
          <w:p w:rsidR="00251223" w:rsidRPr="00251223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251223" w:rsidRPr="00251223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223">
              <w:rPr>
                <w:rFonts w:ascii="Angsana New" w:hAnsi="Angsana New"/>
                <w:b/>
                <w:bCs/>
                <w:sz w:val="30"/>
                <w:szCs w:val="30"/>
              </w:rPr>
              <w:t>(480,000)</w:t>
            </w:r>
          </w:p>
        </w:tc>
        <w:tc>
          <w:tcPr>
            <w:tcW w:w="270" w:type="dxa"/>
          </w:tcPr>
          <w:p w:rsidR="00251223" w:rsidRPr="00FF2134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251223" w:rsidRPr="00FF2134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420,000</w:t>
            </w:r>
          </w:p>
        </w:tc>
      </w:tr>
      <w:bookmarkEnd w:id="2"/>
    </w:tbl>
    <w:p w:rsidR="00201AAE" w:rsidRPr="001A3E5B" w:rsidRDefault="00201AAE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10BE3" w:rsidRDefault="00D82ADE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62178F">
        <w:rPr>
          <w:rFonts w:ascii="Angsana New" w:hAnsi="Angsana New"/>
          <w:sz w:val="30"/>
          <w:szCs w:val="30"/>
          <w:cs/>
          <w:lang w:val="th-TH"/>
        </w:rPr>
        <w:t>เงินให้กู้ย</w:t>
      </w:r>
      <w:r w:rsidR="00EB04F2">
        <w:rPr>
          <w:rFonts w:ascii="Angsana New" w:hAnsi="Angsana New"/>
          <w:sz w:val="30"/>
          <w:szCs w:val="30"/>
          <w:cs/>
          <w:lang w:val="th-TH"/>
        </w:rPr>
        <w:t>ืมระยะสั้นแก่บริษัทที่เกี่ยวข้อง</w:t>
      </w:r>
      <w:r w:rsidRPr="0062178F">
        <w:rPr>
          <w:rFonts w:ascii="Angsana New" w:hAnsi="Angsana New"/>
          <w:sz w:val="30"/>
          <w:szCs w:val="30"/>
          <w:cs/>
          <w:lang w:val="th-TH"/>
        </w:rPr>
        <w:t xml:space="preserve"> คิดดอกเบี้ยในอัตราร้อยละ MMR</w:t>
      </w:r>
      <w:r w:rsidRPr="0062178F">
        <w:rPr>
          <w:rFonts w:ascii="Angsana New" w:hAnsi="Angsana New"/>
          <w:sz w:val="30"/>
          <w:szCs w:val="30"/>
        </w:rPr>
        <w:t xml:space="preserve"> (Money Market Rate)</w:t>
      </w:r>
      <w:r w:rsidRPr="0062178F">
        <w:rPr>
          <w:rFonts w:ascii="Angsana New" w:hAnsi="Angsana New"/>
          <w:sz w:val="30"/>
          <w:szCs w:val="30"/>
          <w:cs/>
          <w:lang w:val="th-TH"/>
        </w:rPr>
        <w:t xml:space="preserve"> ต่อปี</w:t>
      </w:r>
    </w:p>
    <w:p w:rsidR="000C131A" w:rsidRPr="001A3E5B" w:rsidRDefault="000C131A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70"/>
        <w:gridCol w:w="972"/>
        <w:gridCol w:w="270"/>
        <w:gridCol w:w="990"/>
        <w:gridCol w:w="270"/>
        <w:gridCol w:w="990"/>
      </w:tblGrid>
      <w:tr w:rsidR="00B217C6" w:rsidRPr="009566C2" w:rsidTr="00B2241E">
        <w:tc>
          <w:tcPr>
            <w:tcW w:w="4410" w:type="dxa"/>
          </w:tcPr>
          <w:p w:rsidR="00B217C6" w:rsidRPr="009566C2" w:rsidRDefault="00910BE3" w:rsidP="005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>
              <w:br w:type="page"/>
            </w:r>
            <w: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 w:rsidR="00B217C6" w:rsidRPr="00BE68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250" w:type="dxa"/>
            <w:gridSpan w:val="3"/>
          </w:tcPr>
          <w:p w:rsidR="00B217C6" w:rsidRPr="009566C2" w:rsidRDefault="00B217C6" w:rsidP="005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217C6" w:rsidRPr="009566C2" w:rsidRDefault="00B217C6" w:rsidP="005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B217C6" w:rsidRPr="009566C2" w:rsidRDefault="00B217C6" w:rsidP="005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57C6" w:rsidRPr="009566C2" w:rsidTr="00B2241E">
        <w:tc>
          <w:tcPr>
            <w:tcW w:w="4410" w:type="dxa"/>
          </w:tcPr>
          <w:p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:rsidR="009857C6" w:rsidRPr="009566C2" w:rsidRDefault="00924092" w:rsidP="00985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9857C6" w:rsidRPr="009566C2" w:rsidRDefault="009857C6" w:rsidP="00985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9857C6" w:rsidRPr="009566C2" w:rsidRDefault="009857C6" w:rsidP="00985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857C6" w:rsidRPr="009566C2" w:rsidRDefault="00924092" w:rsidP="00985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9857C6" w:rsidRPr="009566C2" w:rsidRDefault="009857C6" w:rsidP="00985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857C6" w:rsidRPr="009566C2" w:rsidRDefault="009857C6" w:rsidP="00985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9857C6" w:rsidRPr="009566C2" w:rsidTr="00B2241E">
        <w:tc>
          <w:tcPr>
            <w:tcW w:w="4410" w:type="dxa"/>
          </w:tcPr>
          <w:p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66C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66C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857C6" w:rsidRPr="009566C2" w:rsidTr="00B2241E">
        <w:tc>
          <w:tcPr>
            <w:tcW w:w="4410" w:type="dxa"/>
          </w:tcPr>
          <w:p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1846" w:rsidRPr="009566C2" w:rsidTr="00B2241E">
        <w:tc>
          <w:tcPr>
            <w:tcW w:w="4410" w:type="dxa"/>
          </w:tcPr>
          <w:p w:rsidR="00181846" w:rsidRPr="00C3462B" w:rsidRDefault="00181846" w:rsidP="0018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462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08" w:type="dxa"/>
            <w:vAlign w:val="bottom"/>
          </w:tcPr>
          <w:p w:rsidR="00181846" w:rsidRPr="00A67F9F" w:rsidRDefault="00181846" w:rsidP="0018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81846" w:rsidRPr="009566C2" w:rsidRDefault="00181846" w:rsidP="0018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181846" w:rsidRPr="00A67F9F" w:rsidRDefault="00181846" w:rsidP="0018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81846" w:rsidRPr="009566C2" w:rsidRDefault="00181846" w:rsidP="0018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181846" w:rsidRPr="00335CCC" w:rsidRDefault="00181846" w:rsidP="0018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2,619</w:t>
            </w:r>
          </w:p>
        </w:tc>
        <w:tc>
          <w:tcPr>
            <w:tcW w:w="270" w:type="dxa"/>
            <w:vAlign w:val="bottom"/>
          </w:tcPr>
          <w:p w:rsidR="00181846" w:rsidRPr="0026157C" w:rsidRDefault="00181846" w:rsidP="0018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81846" w:rsidRPr="00335CCC" w:rsidRDefault="00181846" w:rsidP="0018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7AF1" w:rsidRPr="009566C2" w:rsidTr="00B2241E">
        <w:tc>
          <w:tcPr>
            <w:tcW w:w="4410" w:type="dxa"/>
          </w:tcPr>
          <w:p w:rsidR="003A7AF1" w:rsidRPr="00C3462B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3462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8" w:type="dxa"/>
            <w:vAlign w:val="bottom"/>
          </w:tcPr>
          <w:p w:rsidR="003A7AF1" w:rsidRPr="00A67F9F" w:rsidRDefault="00181846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12,211</w:t>
            </w:r>
          </w:p>
        </w:tc>
        <w:tc>
          <w:tcPr>
            <w:tcW w:w="270" w:type="dxa"/>
            <w:vAlign w:val="bottom"/>
          </w:tcPr>
          <w:p w:rsidR="003A7AF1" w:rsidRPr="009566C2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3A7AF1" w:rsidRPr="00A67F9F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13,134</w:t>
            </w:r>
          </w:p>
        </w:tc>
        <w:tc>
          <w:tcPr>
            <w:tcW w:w="270" w:type="dxa"/>
            <w:vAlign w:val="bottom"/>
          </w:tcPr>
          <w:p w:rsidR="003A7AF1" w:rsidRPr="009566C2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A7AF1" w:rsidRPr="00335CCC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A7AF1" w:rsidRPr="0026157C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A7AF1" w:rsidRPr="00335CCC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7AF1" w:rsidRPr="009566C2" w:rsidTr="00B2241E">
        <w:tc>
          <w:tcPr>
            <w:tcW w:w="4410" w:type="dxa"/>
          </w:tcPr>
          <w:p w:rsidR="003A7AF1" w:rsidRPr="00E71FE0" w:rsidRDefault="003A7AF1" w:rsidP="003A7AF1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7AF1" w:rsidRPr="00E71FE0" w:rsidRDefault="00181846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12,211</w:t>
            </w:r>
          </w:p>
        </w:tc>
        <w:tc>
          <w:tcPr>
            <w:tcW w:w="270" w:type="dxa"/>
            <w:vAlign w:val="bottom"/>
          </w:tcPr>
          <w:p w:rsidR="003A7AF1" w:rsidRPr="00E71FE0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7AF1" w:rsidRPr="00E71FE0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13,134</w:t>
            </w:r>
          </w:p>
        </w:tc>
        <w:tc>
          <w:tcPr>
            <w:tcW w:w="270" w:type="dxa"/>
            <w:vAlign w:val="bottom"/>
          </w:tcPr>
          <w:p w:rsidR="003A7AF1" w:rsidRPr="00B0588D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A7AF1" w:rsidRPr="0026157C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2,619</w:t>
            </w:r>
          </w:p>
        </w:tc>
        <w:tc>
          <w:tcPr>
            <w:tcW w:w="270" w:type="dxa"/>
            <w:vAlign w:val="bottom"/>
          </w:tcPr>
          <w:p w:rsidR="003A7AF1" w:rsidRPr="0026157C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A7AF1" w:rsidRPr="0026157C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15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A7AF1" w:rsidRPr="009566C2" w:rsidTr="00B2241E">
        <w:trPr>
          <w:trHeight w:hRule="exact" w:val="216"/>
        </w:trPr>
        <w:tc>
          <w:tcPr>
            <w:tcW w:w="4410" w:type="dxa"/>
          </w:tcPr>
          <w:p w:rsidR="003A7AF1" w:rsidRPr="00E71FE0" w:rsidRDefault="003A7AF1" w:rsidP="003A7AF1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7AF1" w:rsidRPr="00E71FE0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A7AF1" w:rsidRPr="00E71FE0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:rsidR="003A7AF1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A7AF1" w:rsidRPr="00B0588D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A7AF1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A7AF1" w:rsidRPr="0026157C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A7AF1" w:rsidRPr="0026157C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7AF1" w:rsidRPr="009566C2" w:rsidTr="00B2241E">
        <w:tc>
          <w:tcPr>
            <w:tcW w:w="4410" w:type="dxa"/>
          </w:tcPr>
          <w:p w:rsidR="003A7AF1" w:rsidRPr="00E71FE0" w:rsidRDefault="003A7AF1" w:rsidP="003A7AF1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68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3A7AF1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A7AF1" w:rsidRPr="00E71FE0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3A7AF1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A7AF1" w:rsidRPr="00B0588D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A7AF1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A7AF1" w:rsidRPr="0026157C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A7AF1" w:rsidRPr="0026157C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7AF1" w:rsidRPr="009566C2" w:rsidTr="00B2241E">
        <w:tc>
          <w:tcPr>
            <w:tcW w:w="4410" w:type="dxa"/>
          </w:tcPr>
          <w:p w:rsidR="003A7AF1" w:rsidRPr="00AD2160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216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  <w:shd w:val="clear" w:color="auto" w:fill="auto"/>
          </w:tcPr>
          <w:p w:rsidR="003A7AF1" w:rsidRPr="00C664CA" w:rsidRDefault="00181846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A7AF1" w:rsidRPr="00C664C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3A7AF1" w:rsidRPr="00C664C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A7AF1" w:rsidRPr="009566C2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A7AF1" w:rsidRPr="00C664C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5,907</w:t>
            </w:r>
          </w:p>
        </w:tc>
        <w:tc>
          <w:tcPr>
            <w:tcW w:w="270" w:type="dxa"/>
          </w:tcPr>
          <w:p w:rsidR="003A7AF1" w:rsidRPr="00C664C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A7AF1" w:rsidRPr="00C664C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4,938</w:t>
            </w:r>
          </w:p>
        </w:tc>
      </w:tr>
      <w:tr w:rsidR="003A7AF1" w:rsidRPr="009566C2" w:rsidTr="00B2241E">
        <w:tc>
          <w:tcPr>
            <w:tcW w:w="4410" w:type="dxa"/>
          </w:tcPr>
          <w:p w:rsidR="003A7AF1" w:rsidRPr="00AD2160" w:rsidRDefault="003A7AF1" w:rsidP="003A7AF1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D216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  <w:shd w:val="clear" w:color="auto" w:fill="auto"/>
          </w:tcPr>
          <w:p w:rsidR="003A7AF1" w:rsidRPr="00C664CA" w:rsidRDefault="00181846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:rsidR="003A7AF1" w:rsidRPr="00C664C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3A7AF1" w:rsidRPr="00C664C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:rsidR="003A7AF1" w:rsidRPr="00C664C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A7AF1" w:rsidRPr="00C664C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3A7AF1" w:rsidRPr="00C664C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A7AF1" w:rsidRPr="00C664C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7AF1" w:rsidRPr="009566C2" w:rsidTr="00B2241E">
        <w:tc>
          <w:tcPr>
            <w:tcW w:w="4410" w:type="dxa"/>
          </w:tcPr>
          <w:p w:rsidR="003A7AF1" w:rsidRPr="00AD2160" w:rsidRDefault="003A7AF1" w:rsidP="003A7AF1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D216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8" w:type="dxa"/>
            <w:shd w:val="clear" w:color="auto" w:fill="auto"/>
          </w:tcPr>
          <w:p w:rsidR="003A7AF1" w:rsidRPr="00A33AF9" w:rsidRDefault="00181846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:rsidR="003A7AF1" w:rsidRPr="009566C2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3A7AF1" w:rsidRPr="00A33AF9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:rsidR="003A7AF1" w:rsidRPr="0075591B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A7AF1" w:rsidRPr="0010068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A7AF1" w:rsidRPr="0075591B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A7AF1" w:rsidRPr="0010068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7AF1" w:rsidRPr="009566C2" w:rsidTr="00B2241E">
        <w:tc>
          <w:tcPr>
            <w:tcW w:w="4410" w:type="dxa"/>
          </w:tcPr>
          <w:p w:rsidR="003A7AF1" w:rsidRPr="00AD2160" w:rsidRDefault="003A7AF1" w:rsidP="003A7AF1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AD2160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3A7AF1" w:rsidRPr="00C664CA" w:rsidRDefault="00181846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270" w:type="dxa"/>
          </w:tcPr>
          <w:p w:rsidR="003A7AF1" w:rsidRPr="00C664C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3A7AF1" w:rsidRPr="00C664C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270" w:type="dxa"/>
          </w:tcPr>
          <w:p w:rsidR="003A7AF1" w:rsidRPr="00C664C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A7AF1" w:rsidRPr="00C664C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270" w:type="dxa"/>
          </w:tcPr>
          <w:p w:rsidR="003A7AF1" w:rsidRPr="00C664C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A7AF1" w:rsidRPr="00C664C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</w:tr>
      <w:tr w:rsidR="003A7AF1" w:rsidRPr="009566C2" w:rsidTr="00B2241E">
        <w:tc>
          <w:tcPr>
            <w:tcW w:w="4410" w:type="dxa"/>
          </w:tcPr>
          <w:p w:rsidR="003A7AF1" w:rsidRPr="009566C2" w:rsidRDefault="003A7AF1" w:rsidP="003A7AF1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7AF1" w:rsidRPr="00C664CA" w:rsidRDefault="00181846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1,901</w:t>
            </w:r>
          </w:p>
        </w:tc>
        <w:tc>
          <w:tcPr>
            <w:tcW w:w="270" w:type="dxa"/>
          </w:tcPr>
          <w:p w:rsidR="003A7AF1" w:rsidRPr="00C664C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3A7AF1" w:rsidRPr="00C664C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1,864</w:t>
            </w:r>
          </w:p>
        </w:tc>
        <w:tc>
          <w:tcPr>
            <w:tcW w:w="270" w:type="dxa"/>
          </w:tcPr>
          <w:p w:rsidR="003A7AF1" w:rsidRPr="00C664C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A7AF1" w:rsidRPr="00C664C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7,661</w:t>
            </w:r>
          </w:p>
        </w:tc>
        <w:tc>
          <w:tcPr>
            <w:tcW w:w="270" w:type="dxa"/>
          </w:tcPr>
          <w:p w:rsidR="003A7AF1" w:rsidRPr="00C664C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A7AF1" w:rsidRPr="00C664CA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,6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</w:p>
        </w:tc>
      </w:tr>
    </w:tbl>
    <w:p w:rsidR="00BC55FB" w:rsidRDefault="00BC55FB" w:rsidP="0030723E">
      <w:pPr>
        <w:spacing w:line="240" w:lineRule="auto"/>
        <w:rPr>
          <w:sz w:val="2"/>
          <w:szCs w:val="2"/>
        </w:rPr>
      </w:pPr>
    </w:p>
    <w:p w:rsidR="002527F5" w:rsidRPr="0077528A" w:rsidRDefault="002527F5" w:rsidP="0030723E">
      <w:pPr>
        <w:spacing w:line="240" w:lineRule="auto"/>
        <w:rPr>
          <w:rFonts w:ascii="Angsana New" w:hAnsi="Angsana New"/>
          <w:sz w:val="2"/>
          <w:szCs w:val="2"/>
        </w:rPr>
      </w:pPr>
    </w:p>
    <w:p w:rsidR="0062178F" w:rsidRPr="007C1259" w:rsidRDefault="001A3E5B" w:rsidP="00136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5113A2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E34160" w:rsidRPr="00BE68CC">
        <w:rPr>
          <w:rFonts w:ascii="Angsana New" w:hAnsi="Angsana New"/>
          <w:b/>
          <w:bCs/>
          <w:sz w:val="30"/>
          <w:szCs w:val="30"/>
        </w:rPr>
        <w:tab/>
      </w:r>
      <w:r w:rsidR="00EB4682" w:rsidRPr="00BE68CC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B00B1F" w:rsidRPr="001360C6" w:rsidRDefault="00B00B1F" w:rsidP="00EC2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75FD1" w:rsidRDefault="00B75FD1" w:rsidP="00EC2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D56272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7C1259" w:rsidRPr="001360C6" w:rsidRDefault="007C1259" w:rsidP="00EC2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9"/>
        <w:gridCol w:w="808"/>
        <w:gridCol w:w="270"/>
        <w:gridCol w:w="992"/>
        <w:gridCol w:w="270"/>
        <w:gridCol w:w="992"/>
        <w:gridCol w:w="270"/>
        <w:gridCol w:w="992"/>
        <w:gridCol w:w="247"/>
        <w:gridCol w:w="1008"/>
      </w:tblGrid>
      <w:tr w:rsidR="00B75FD1" w:rsidRPr="009566C2" w:rsidTr="00A558D1">
        <w:tc>
          <w:tcPr>
            <w:tcW w:w="1821" w:type="pct"/>
          </w:tcPr>
          <w:p w:rsidR="00B75FD1" w:rsidRPr="009566C2" w:rsidRDefault="00B75FD1" w:rsidP="00EC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9" w:type="pct"/>
          </w:tcPr>
          <w:p w:rsidR="00B75FD1" w:rsidRPr="009566C2" w:rsidRDefault="00B75FD1" w:rsidP="00EC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B75FD1" w:rsidRPr="009566C2" w:rsidRDefault="00B75FD1" w:rsidP="00EC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gridSpan w:val="3"/>
          </w:tcPr>
          <w:p w:rsidR="00B75FD1" w:rsidRPr="009566C2" w:rsidRDefault="00B75FD1" w:rsidP="00EC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B75FD1" w:rsidRPr="009566C2" w:rsidRDefault="00B75FD1" w:rsidP="00EC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pct"/>
            <w:gridSpan w:val="3"/>
          </w:tcPr>
          <w:p w:rsidR="00B75FD1" w:rsidRPr="009566C2" w:rsidRDefault="00B75FD1" w:rsidP="00EC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66C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C4AFE" w:rsidRPr="009566C2" w:rsidTr="007F6FD0">
        <w:tc>
          <w:tcPr>
            <w:tcW w:w="1821" w:type="pct"/>
          </w:tcPr>
          <w:p w:rsidR="00FC4AFE" w:rsidRPr="009566C2" w:rsidRDefault="00FC4AFE" w:rsidP="00FC4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:rsidR="00FC4AFE" w:rsidRPr="009566C2" w:rsidRDefault="00FC4AFE" w:rsidP="00FC4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atLeast"/>
              <w:ind w:left="-201" w:right="-1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7" w:type="pct"/>
          </w:tcPr>
          <w:p w:rsidR="00FC4AFE" w:rsidRPr="009566C2" w:rsidRDefault="00FC4AFE" w:rsidP="00FC4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:rsidR="00FC4AFE" w:rsidRPr="009566C2" w:rsidRDefault="0015532C" w:rsidP="00FC4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7" w:type="pct"/>
          </w:tcPr>
          <w:p w:rsidR="00FC4AFE" w:rsidRPr="009566C2" w:rsidRDefault="00FC4AFE" w:rsidP="00FC4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FC4AFE" w:rsidRPr="009566C2" w:rsidRDefault="00FC4AFE" w:rsidP="00FC4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</w:tcPr>
          <w:p w:rsidR="00FC4AFE" w:rsidRPr="009566C2" w:rsidRDefault="00FC4AFE" w:rsidP="00FC4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:rsidR="00FC4AFE" w:rsidRPr="009566C2" w:rsidRDefault="0015532C" w:rsidP="00FC4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4" w:type="pct"/>
          </w:tcPr>
          <w:p w:rsidR="00FC4AFE" w:rsidRPr="009566C2" w:rsidRDefault="00FC4AFE" w:rsidP="00FC4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FC4AFE" w:rsidRPr="009566C2" w:rsidRDefault="00FC4AFE" w:rsidP="00FC4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FC4AFE" w:rsidRPr="009566C2" w:rsidTr="007F6FD0">
        <w:tc>
          <w:tcPr>
            <w:tcW w:w="1821" w:type="pct"/>
          </w:tcPr>
          <w:p w:rsidR="00FC4AFE" w:rsidRPr="009566C2" w:rsidRDefault="00FC4AFE" w:rsidP="00FC4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:rsidR="00FC4AFE" w:rsidRPr="009566C2" w:rsidRDefault="00FC4AFE" w:rsidP="00FC4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atLeast"/>
              <w:ind w:left="-201" w:right="-196"/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FC4AFE" w:rsidRPr="009566C2" w:rsidRDefault="00FC4AFE" w:rsidP="00FC4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:rsidR="00FC4AFE" w:rsidRPr="009566C2" w:rsidRDefault="00FC4AFE" w:rsidP="00FC4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66C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FC4AFE" w:rsidRPr="009566C2" w:rsidRDefault="00FC4AFE" w:rsidP="00FC4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FC4AFE" w:rsidRPr="009566C2" w:rsidRDefault="00FC4AFE" w:rsidP="00FC4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FC4AFE" w:rsidRPr="009566C2" w:rsidRDefault="00FC4AFE" w:rsidP="00FC4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:rsidR="00FC4AFE" w:rsidRPr="009566C2" w:rsidRDefault="00FC4AFE" w:rsidP="00FC4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66C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4" w:type="pct"/>
          </w:tcPr>
          <w:p w:rsidR="00FC4AFE" w:rsidRPr="009566C2" w:rsidRDefault="00FC4AFE" w:rsidP="00FC4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FC4AFE" w:rsidRPr="009566C2" w:rsidRDefault="00FC4AFE" w:rsidP="00FC4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C4AFE" w:rsidRPr="009566C2" w:rsidTr="00A558D1">
        <w:tc>
          <w:tcPr>
            <w:tcW w:w="1821" w:type="pct"/>
          </w:tcPr>
          <w:p w:rsidR="00FC4AFE" w:rsidRPr="009566C2" w:rsidRDefault="00FC4AFE" w:rsidP="00FC4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atLeast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:rsidR="00FC4AFE" w:rsidRPr="009566C2" w:rsidRDefault="00FC4AFE" w:rsidP="00FC4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atLeas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C4AFE" w:rsidRPr="009566C2" w:rsidRDefault="00FC4AFE" w:rsidP="00FC4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atLeas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3" w:type="pct"/>
            <w:gridSpan w:val="7"/>
          </w:tcPr>
          <w:p w:rsidR="00FC4AFE" w:rsidRPr="009566C2" w:rsidRDefault="00FC4AFE" w:rsidP="00FC4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728A" w:rsidRPr="009566C2" w:rsidTr="007F6FD0">
        <w:trPr>
          <w:trHeight w:val="299"/>
        </w:trPr>
        <w:tc>
          <w:tcPr>
            <w:tcW w:w="1821" w:type="pct"/>
          </w:tcPr>
          <w:p w:rsidR="002F728A" w:rsidRPr="009566C2" w:rsidRDefault="002F728A" w:rsidP="002F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9" w:type="pct"/>
          </w:tcPr>
          <w:p w:rsidR="002F728A" w:rsidRPr="009566C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atLeas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2F728A" w:rsidRPr="009566C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atLeas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2F728A" w:rsidRPr="009566C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F728A" w:rsidRPr="009566C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2F728A" w:rsidRPr="009566C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38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F728A" w:rsidRPr="009566C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atLeas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2F728A" w:rsidRPr="009566C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8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2F728A" w:rsidRPr="009566C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2F728A" w:rsidRPr="009566C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38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728A" w:rsidRPr="009566C2" w:rsidTr="007F6FD0">
        <w:trPr>
          <w:trHeight w:val="299"/>
        </w:trPr>
        <w:tc>
          <w:tcPr>
            <w:tcW w:w="1821" w:type="pct"/>
          </w:tcPr>
          <w:p w:rsidR="002F728A" w:rsidRPr="009566C2" w:rsidRDefault="002F728A" w:rsidP="002F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9566C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9" w:type="pct"/>
          </w:tcPr>
          <w:p w:rsidR="002F728A" w:rsidRPr="009566C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atLeas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:rsidR="002F728A" w:rsidRPr="009566C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atLeas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:rsidR="002F728A" w:rsidRPr="00C664CA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A762A3"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147" w:type="pct"/>
            <w:vAlign w:val="bottom"/>
          </w:tcPr>
          <w:p w:rsidR="002F728A" w:rsidRPr="00C664CA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:rsidR="002F728A" w:rsidRPr="00C664CA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2,908</w:t>
            </w:r>
          </w:p>
        </w:tc>
        <w:tc>
          <w:tcPr>
            <w:tcW w:w="147" w:type="pct"/>
          </w:tcPr>
          <w:p w:rsidR="002F728A" w:rsidRPr="00C664CA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2F728A" w:rsidRPr="00C664CA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27,290</w:t>
            </w:r>
          </w:p>
        </w:tc>
        <w:tc>
          <w:tcPr>
            <w:tcW w:w="134" w:type="pct"/>
          </w:tcPr>
          <w:p w:rsidR="002F728A" w:rsidRPr="00C664CA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2F728A" w:rsidRPr="00C664CA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30,16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F728A" w:rsidRPr="007C1259" w:rsidTr="007F6FD0">
        <w:trPr>
          <w:trHeight w:val="317"/>
        </w:trPr>
        <w:tc>
          <w:tcPr>
            <w:tcW w:w="1821" w:type="pct"/>
          </w:tcPr>
          <w:p w:rsidR="002F728A" w:rsidRPr="007C1259" w:rsidRDefault="002F728A" w:rsidP="002F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39" w:type="pct"/>
          </w:tcPr>
          <w:p w:rsidR="002F728A" w:rsidRPr="007C1259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47" w:type="pct"/>
          </w:tcPr>
          <w:p w:rsidR="002F728A" w:rsidRPr="007C1259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9" w:type="pct"/>
            <w:vAlign w:val="bottom"/>
          </w:tcPr>
          <w:p w:rsidR="002F728A" w:rsidRPr="007C1259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08"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pct"/>
            <w:vAlign w:val="bottom"/>
          </w:tcPr>
          <w:p w:rsidR="002F728A" w:rsidRPr="007C1259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39" w:type="pct"/>
            <w:vAlign w:val="bottom"/>
          </w:tcPr>
          <w:p w:rsidR="002F728A" w:rsidRPr="007C1259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08"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pct"/>
            <w:vAlign w:val="bottom"/>
          </w:tcPr>
          <w:p w:rsidR="002F728A" w:rsidRPr="007C1259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39" w:type="pct"/>
            <w:vAlign w:val="bottom"/>
          </w:tcPr>
          <w:p w:rsidR="002F728A" w:rsidRPr="007C1259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08"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" w:type="pct"/>
          </w:tcPr>
          <w:p w:rsidR="002F728A" w:rsidRPr="007C1259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48" w:type="pct"/>
            <w:vAlign w:val="bottom"/>
          </w:tcPr>
          <w:p w:rsidR="002F728A" w:rsidRPr="007C1259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08" w:right="-13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F728A" w:rsidRPr="009566C2" w:rsidTr="007F6FD0">
        <w:tc>
          <w:tcPr>
            <w:tcW w:w="1821" w:type="pct"/>
          </w:tcPr>
          <w:p w:rsidR="002F728A" w:rsidRPr="009566C2" w:rsidRDefault="002F728A" w:rsidP="002F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9" w:type="pct"/>
          </w:tcPr>
          <w:p w:rsidR="002F728A" w:rsidRPr="009566C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atLeas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2F728A" w:rsidRPr="009566C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atLeas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2F728A" w:rsidRPr="009566C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F728A" w:rsidRPr="009566C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2F728A" w:rsidRPr="009566C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F728A" w:rsidRPr="0075591B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2F728A" w:rsidRPr="00CE738F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2F728A" w:rsidRPr="0075591B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atLeas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2F728A" w:rsidRPr="00CE738F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728A" w:rsidRPr="009566C2" w:rsidTr="007F6FD0">
        <w:tc>
          <w:tcPr>
            <w:tcW w:w="1821" w:type="pct"/>
          </w:tcPr>
          <w:p w:rsidR="002F728A" w:rsidRPr="00851C3E" w:rsidRDefault="002F728A" w:rsidP="002F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9566C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9" w:type="pct"/>
          </w:tcPr>
          <w:p w:rsidR="002F728A" w:rsidRPr="009566C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atLeas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2F728A" w:rsidRPr="009566C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atLeas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2F728A" w:rsidRPr="00C664CA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1,346,051</w:t>
            </w:r>
          </w:p>
        </w:tc>
        <w:tc>
          <w:tcPr>
            <w:tcW w:w="147" w:type="pct"/>
          </w:tcPr>
          <w:p w:rsidR="002F728A" w:rsidRPr="00C664CA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2F728A" w:rsidRPr="00C664CA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1,384,528</w:t>
            </w:r>
          </w:p>
        </w:tc>
        <w:tc>
          <w:tcPr>
            <w:tcW w:w="147" w:type="pct"/>
          </w:tcPr>
          <w:p w:rsidR="002F728A" w:rsidRPr="00C664CA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2F728A" w:rsidRPr="00C664CA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429,386</w:t>
            </w:r>
          </w:p>
        </w:tc>
        <w:tc>
          <w:tcPr>
            <w:tcW w:w="134" w:type="pct"/>
          </w:tcPr>
          <w:p w:rsidR="002F728A" w:rsidRPr="00C664CA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2F728A" w:rsidRPr="00C664CA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449,08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F728A" w:rsidRPr="009566C2" w:rsidTr="007F6FD0">
        <w:tc>
          <w:tcPr>
            <w:tcW w:w="1821" w:type="pct"/>
          </w:tcPr>
          <w:p w:rsidR="002F728A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</w:t>
            </w:r>
            <w:r w:rsidRPr="00A4230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กำหนดชำระ </w:t>
            </w:r>
          </w:p>
        </w:tc>
        <w:tc>
          <w:tcPr>
            <w:tcW w:w="439" w:type="pct"/>
          </w:tcPr>
          <w:p w:rsidR="002F728A" w:rsidDel="00C150B1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2F728A" w:rsidRPr="00485AA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2F728A" w:rsidRPr="00F4323B" w:rsidRDefault="002F728A" w:rsidP="002F728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F728A" w:rsidRPr="00F4323B" w:rsidRDefault="002F728A" w:rsidP="002F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:rsidR="002F728A" w:rsidRPr="00F4323B" w:rsidRDefault="002F728A" w:rsidP="002F72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F728A" w:rsidRPr="00F4323B" w:rsidRDefault="002F728A" w:rsidP="002F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:rsidR="002F728A" w:rsidRPr="00F4323B" w:rsidRDefault="002F728A" w:rsidP="002F72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2F728A" w:rsidRPr="00F4323B" w:rsidRDefault="002F728A" w:rsidP="002F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</w:tcPr>
          <w:p w:rsidR="002F728A" w:rsidRPr="00F4323B" w:rsidRDefault="002F728A" w:rsidP="002F72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728A" w:rsidRPr="009566C2" w:rsidTr="007F6FD0">
        <w:tc>
          <w:tcPr>
            <w:tcW w:w="1821" w:type="pct"/>
          </w:tcPr>
          <w:p w:rsidR="002F728A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4230F">
              <w:rPr>
                <w:rFonts w:ascii="Angsana New" w:hAnsi="Angsana New"/>
                <w:sz w:val="30"/>
                <w:szCs w:val="30"/>
              </w:rPr>
              <w:t>3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9" w:type="pct"/>
          </w:tcPr>
          <w:p w:rsidR="002F728A" w:rsidDel="00C150B1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2F728A" w:rsidRPr="00485AA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2F728A" w:rsidRPr="00537A61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73,464</w:t>
            </w:r>
          </w:p>
        </w:tc>
        <w:tc>
          <w:tcPr>
            <w:tcW w:w="147" w:type="pct"/>
          </w:tcPr>
          <w:p w:rsidR="002F728A" w:rsidRPr="00F4323B" w:rsidRDefault="002F728A" w:rsidP="002F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:rsidR="002F728A" w:rsidRPr="00F4323B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2F728A" w:rsidRPr="00F4323B" w:rsidRDefault="002F728A" w:rsidP="002F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:rsidR="002F728A" w:rsidRPr="00F4323B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2F728A" w:rsidRPr="00F4323B" w:rsidRDefault="002F728A" w:rsidP="002F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</w:tcPr>
          <w:p w:rsidR="002F728A" w:rsidRPr="00F4323B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728A" w:rsidRPr="009566C2" w:rsidTr="007F6FD0">
        <w:tc>
          <w:tcPr>
            <w:tcW w:w="1821" w:type="pct"/>
          </w:tcPr>
          <w:p w:rsidR="002F728A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A4230F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:rsidR="002F728A" w:rsidDel="00C150B1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2F728A" w:rsidRPr="00485AA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2F728A" w:rsidRPr="00F4323B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1,723</w:t>
            </w:r>
          </w:p>
        </w:tc>
        <w:tc>
          <w:tcPr>
            <w:tcW w:w="147" w:type="pct"/>
          </w:tcPr>
          <w:p w:rsidR="002F728A" w:rsidRPr="00F4323B" w:rsidRDefault="002F728A" w:rsidP="002F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:rsidR="002F728A" w:rsidRPr="00F4323B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2F728A" w:rsidRPr="00F4323B" w:rsidRDefault="002F728A" w:rsidP="002F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:rsidR="002F728A" w:rsidRPr="00F4323B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2F728A" w:rsidRPr="00F4323B" w:rsidRDefault="002F728A" w:rsidP="002F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</w:tcPr>
          <w:p w:rsidR="002F728A" w:rsidRPr="00F4323B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0932" w:rsidRPr="009566C2" w:rsidTr="007F6FD0">
        <w:tc>
          <w:tcPr>
            <w:tcW w:w="1821" w:type="pct"/>
          </w:tcPr>
          <w:p w:rsidR="00780932" w:rsidRPr="00A4230F" w:rsidRDefault="00780932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80932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78093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:rsidR="00780932" w:rsidDel="00C150B1" w:rsidRDefault="00780932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780932" w:rsidRPr="00485AA2" w:rsidRDefault="00780932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80932" w:rsidRDefault="00780932" w:rsidP="00780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80932" w:rsidRPr="00F4323B" w:rsidRDefault="00780932" w:rsidP="002F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:rsidR="00780932" w:rsidRDefault="00780932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80932" w:rsidRPr="00F4323B" w:rsidRDefault="00780932" w:rsidP="002F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:rsidR="00780932" w:rsidRDefault="00780932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780932" w:rsidRPr="00F4323B" w:rsidRDefault="00780932" w:rsidP="002F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</w:tcPr>
          <w:p w:rsidR="00780932" w:rsidRDefault="00780932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728A" w:rsidRPr="009566C2" w:rsidTr="007F6FD0">
        <w:tc>
          <w:tcPr>
            <w:tcW w:w="1821" w:type="pct"/>
          </w:tcPr>
          <w:p w:rsidR="002F728A" w:rsidRPr="00485AA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:rsidR="002F728A" w:rsidRPr="00485AA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F728A" w:rsidRPr="00485AA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2F728A" w:rsidRPr="00F4323B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1,996</w:t>
            </w:r>
          </w:p>
        </w:tc>
        <w:tc>
          <w:tcPr>
            <w:tcW w:w="147" w:type="pct"/>
          </w:tcPr>
          <w:p w:rsidR="002F728A" w:rsidRPr="00F4323B" w:rsidRDefault="002F728A" w:rsidP="002F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2F728A" w:rsidRPr="00F4323B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2F728A" w:rsidRPr="00F4323B" w:rsidRDefault="002F728A" w:rsidP="002F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2F728A" w:rsidRPr="00F4323B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2F728A" w:rsidRPr="00F4323B" w:rsidRDefault="002F728A" w:rsidP="002F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2F728A" w:rsidRPr="00F4323B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728A" w:rsidRPr="009566C2" w:rsidTr="007F6FD0">
        <w:tc>
          <w:tcPr>
            <w:tcW w:w="1821" w:type="pct"/>
          </w:tcPr>
          <w:p w:rsidR="002F728A" w:rsidRPr="00537A61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7A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9" w:type="pct"/>
          </w:tcPr>
          <w:p w:rsidR="002F728A" w:rsidRPr="00537A61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2F728A" w:rsidRPr="00537A61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:rsidR="002F728A" w:rsidRPr="007F6FD0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FD0">
              <w:rPr>
                <w:rFonts w:ascii="Angsana New" w:hAnsi="Angsana New"/>
                <w:b/>
                <w:bCs/>
                <w:sz w:val="30"/>
                <w:szCs w:val="30"/>
              </w:rPr>
              <w:t>1,42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7,679</w:t>
            </w:r>
          </w:p>
        </w:tc>
        <w:tc>
          <w:tcPr>
            <w:tcW w:w="147" w:type="pct"/>
          </w:tcPr>
          <w:p w:rsidR="002F728A" w:rsidRPr="007F6FD0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:rsidR="002F728A" w:rsidRPr="007F6FD0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FD0">
              <w:rPr>
                <w:rFonts w:ascii="Angsana New" w:hAnsi="Angsana New"/>
                <w:b/>
                <w:bCs/>
                <w:sz w:val="30"/>
                <w:szCs w:val="30"/>
              </w:rPr>
              <w:t>1,38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7,436</w:t>
            </w:r>
          </w:p>
        </w:tc>
        <w:tc>
          <w:tcPr>
            <w:tcW w:w="147" w:type="pct"/>
          </w:tcPr>
          <w:p w:rsidR="002F728A" w:rsidRPr="007F6FD0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:rsidR="002F728A" w:rsidRPr="007F6FD0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FD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56,676</w:t>
            </w:r>
          </w:p>
        </w:tc>
        <w:tc>
          <w:tcPr>
            <w:tcW w:w="134" w:type="pct"/>
          </w:tcPr>
          <w:p w:rsidR="002F728A" w:rsidRPr="007F6FD0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:rsidR="002F728A" w:rsidRPr="007F6FD0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FD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79,245</w:t>
            </w:r>
          </w:p>
        </w:tc>
      </w:tr>
      <w:tr w:rsidR="002F728A" w:rsidRPr="009566C2" w:rsidTr="007F6FD0">
        <w:tc>
          <w:tcPr>
            <w:tcW w:w="1821" w:type="pct"/>
          </w:tcPr>
          <w:p w:rsidR="002F728A" w:rsidRPr="00485AA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C59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39" w:type="pct"/>
          </w:tcPr>
          <w:p w:rsidR="002F728A" w:rsidRPr="00485AA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F728A" w:rsidRPr="00485AA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2F728A" w:rsidRPr="00F4323B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(1,996)</w:t>
            </w:r>
          </w:p>
        </w:tc>
        <w:tc>
          <w:tcPr>
            <w:tcW w:w="147" w:type="pct"/>
          </w:tcPr>
          <w:p w:rsidR="002F728A" w:rsidRPr="007F6FD0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2F728A" w:rsidRPr="00F4323B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2F728A" w:rsidRPr="00F4323B" w:rsidRDefault="002F728A" w:rsidP="002F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2F728A" w:rsidRPr="00F4323B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2F728A" w:rsidRPr="00F4323B" w:rsidRDefault="002F728A" w:rsidP="002F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2F728A" w:rsidRPr="00F4323B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728A" w:rsidRPr="009566C2" w:rsidTr="007F6FD0">
        <w:tc>
          <w:tcPr>
            <w:tcW w:w="1821" w:type="pct"/>
          </w:tcPr>
          <w:p w:rsidR="002F728A" w:rsidRPr="00CC5921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9" w:type="pct"/>
          </w:tcPr>
          <w:p w:rsidR="002F728A" w:rsidRPr="00485AA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F728A" w:rsidRPr="00485AA2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2F728A" w:rsidRPr="007F6FD0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FD0">
              <w:rPr>
                <w:rFonts w:ascii="Angsana New" w:hAnsi="Angsana New"/>
                <w:b/>
                <w:bCs/>
                <w:sz w:val="30"/>
                <w:szCs w:val="30"/>
              </w:rPr>
              <w:t>1,425,683</w:t>
            </w:r>
          </w:p>
        </w:tc>
        <w:tc>
          <w:tcPr>
            <w:tcW w:w="147" w:type="pct"/>
          </w:tcPr>
          <w:p w:rsidR="002F728A" w:rsidRPr="007F6FD0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2F728A" w:rsidRPr="007F6FD0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FD0">
              <w:rPr>
                <w:rFonts w:ascii="Angsana New" w:hAnsi="Angsana New"/>
                <w:b/>
                <w:bCs/>
                <w:sz w:val="30"/>
                <w:szCs w:val="30"/>
              </w:rPr>
              <w:t>1,38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7,436</w:t>
            </w:r>
          </w:p>
        </w:tc>
        <w:tc>
          <w:tcPr>
            <w:tcW w:w="147" w:type="pct"/>
          </w:tcPr>
          <w:p w:rsidR="002F728A" w:rsidRPr="007F6FD0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2F728A" w:rsidRPr="007F6FD0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FD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56,676</w:t>
            </w:r>
          </w:p>
        </w:tc>
        <w:tc>
          <w:tcPr>
            <w:tcW w:w="134" w:type="pct"/>
          </w:tcPr>
          <w:p w:rsidR="002F728A" w:rsidRPr="007F6FD0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:rsidR="002F728A" w:rsidRPr="007F6FD0" w:rsidRDefault="002F728A" w:rsidP="002F72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FD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79,245</w:t>
            </w:r>
          </w:p>
        </w:tc>
      </w:tr>
    </w:tbl>
    <w:p w:rsidR="00FC4AFE" w:rsidRPr="0032001E" w:rsidRDefault="00FC4AFE" w:rsidP="00D73A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</w:pPr>
    </w:p>
    <w:p w:rsidR="00700418" w:rsidRDefault="00E550BF" w:rsidP="00E96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  <w:sectPr w:rsidR="00700418" w:rsidSect="00D9060C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  <w:r w:rsidRPr="00AC5048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 มีระยะเวลาตั้งแต่ 30</w:t>
      </w:r>
      <w:r w:rsidRPr="00AC5048">
        <w:rPr>
          <w:rFonts w:ascii="Angsana New" w:hAnsi="Angsana New"/>
          <w:sz w:val="30"/>
          <w:szCs w:val="30"/>
        </w:rPr>
        <w:t xml:space="preserve"> </w:t>
      </w:r>
      <w:r w:rsidRPr="00AC5048">
        <w:rPr>
          <w:rFonts w:ascii="Angsana New" w:hAnsi="Angsana New"/>
          <w:sz w:val="30"/>
          <w:szCs w:val="30"/>
          <w:cs/>
        </w:rPr>
        <w:t xml:space="preserve">วัน ถึง </w:t>
      </w:r>
      <w:r w:rsidR="00D90536">
        <w:rPr>
          <w:rFonts w:ascii="Angsana New" w:hAnsi="Angsana New"/>
          <w:sz w:val="30"/>
          <w:szCs w:val="30"/>
        </w:rPr>
        <w:t>180</w:t>
      </w:r>
      <w:r w:rsidR="007D13F5">
        <w:rPr>
          <w:rFonts w:ascii="Angsana New" w:hAnsi="Angsana New"/>
          <w:sz w:val="30"/>
          <w:szCs w:val="30"/>
          <w:cs/>
        </w:rPr>
        <w:t xml:space="preserve"> ว</w:t>
      </w:r>
      <w:r w:rsidR="007D13F5">
        <w:rPr>
          <w:rFonts w:ascii="Angsana New" w:hAnsi="Angsana New" w:hint="cs"/>
          <w:sz w:val="30"/>
          <w:szCs w:val="30"/>
          <w:cs/>
        </w:rPr>
        <w:t>ัน</w:t>
      </w:r>
    </w:p>
    <w:p w:rsidR="00E96AEE" w:rsidRDefault="005113A2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E96AEE">
        <w:rPr>
          <w:rFonts w:ascii="Angsana New" w:hAnsi="Angsana New"/>
          <w:b/>
          <w:bCs/>
          <w:sz w:val="30"/>
          <w:szCs w:val="30"/>
        </w:rPr>
        <w:tab/>
      </w:r>
      <w:r w:rsidR="00E96AEE" w:rsidRPr="00D5627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E96AEE" w:rsidRPr="00D56272"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p w:rsidR="00A26B9D" w:rsidRPr="001D173F" w:rsidRDefault="00A26B9D" w:rsidP="00E4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:rsidR="00E4002F" w:rsidRDefault="00A12E76" w:rsidP="009F1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6272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0708FF" w:rsidRPr="00D56272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75591B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5C56AD">
        <w:rPr>
          <w:rFonts w:ascii="Angsana New" w:hAnsi="Angsana New" w:hint="cs"/>
          <w:sz w:val="30"/>
          <w:szCs w:val="30"/>
          <w:cs/>
        </w:rPr>
        <w:t>30 กันยายน</w:t>
      </w:r>
      <w:r w:rsidR="00B65DF6">
        <w:rPr>
          <w:rFonts w:ascii="Angsana New" w:hAnsi="Angsana New" w:hint="cs"/>
          <w:sz w:val="30"/>
          <w:szCs w:val="30"/>
          <w:cs/>
        </w:rPr>
        <w:t xml:space="preserve"> </w:t>
      </w:r>
      <w:r w:rsidR="004A4833">
        <w:rPr>
          <w:rFonts w:ascii="Angsana New" w:hAnsi="Angsana New" w:hint="cs"/>
          <w:sz w:val="30"/>
          <w:szCs w:val="30"/>
          <w:cs/>
        </w:rPr>
        <w:t>2</w:t>
      </w:r>
      <w:r w:rsidR="004A4833">
        <w:rPr>
          <w:rFonts w:ascii="Angsana New" w:hAnsi="Angsana New"/>
          <w:sz w:val="30"/>
          <w:szCs w:val="30"/>
        </w:rPr>
        <w:t>56</w:t>
      </w:r>
      <w:r w:rsidR="00E4002F">
        <w:rPr>
          <w:rFonts w:ascii="Angsana New" w:hAnsi="Angsana New" w:hint="cs"/>
          <w:sz w:val="30"/>
          <w:szCs w:val="30"/>
          <w:cs/>
        </w:rPr>
        <w:t>2</w:t>
      </w:r>
      <w:r w:rsidR="004A4833">
        <w:rPr>
          <w:rFonts w:ascii="Angsana New" w:hAnsi="Angsana New" w:hint="cs"/>
          <w:sz w:val="30"/>
          <w:szCs w:val="30"/>
          <w:cs/>
        </w:rPr>
        <w:t xml:space="preserve"> </w:t>
      </w:r>
      <w:r w:rsidR="004A4833" w:rsidRPr="004C3D72">
        <w:rPr>
          <w:rFonts w:ascii="Angsana New" w:hAnsi="Angsana New"/>
          <w:sz w:val="30"/>
          <w:szCs w:val="30"/>
          <w:cs/>
        </w:rPr>
        <w:t xml:space="preserve">และ </w:t>
      </w:r>
      <w:r w:rsidR="004A4833" w:rsidRPr="0075591B">
        <w:rPr>
          <w:rFonts w:ascii="Angsana New" w:hAnsi="Angsana New"/>
          <w:sz w:val="30"/>
          <w:szCs w:val="30"/>
        </w:rPr>
        <w:t xml:space="preserve">31 </w:t>
      </w:r>
      <w:r w:rsidR="004A4833" w:rsidRPr="0075591B">
        <w:rPr>
          <w:rFonts w:ascii="Angsana New" w:hAnsi="Angsana New"/>
          <w:sz w:val="30"/>
          <w:szCs w:val="30"/>
          <w:cs/>
        </w:rPr>
        <w:t xml:space="preserve">ธันวาคม </w:t>
      </w:r>
      <w:r w:rsidR="004A4833" w:rsidRPr="0075591B">
        <w:rPr>
          <w:rFonts w:ascii="Angsana New" w:hAnsi="Angsana New"/>
          <w:sz w:val="30"/>
          <w:szCs w:val="30"/>
        </w:rPr>
        <w:t>25</w:t>
      </w:r>
      <w:r w:rsidR="004A4833">
        <w:rPr>
          <w:rFonts w:ascii="Angsana New" w:hAnsi="Angsana New" w:hint="cs"/>
          <w:sz w:val="30"/>
          <w:szCs w:val="30"/>
          <w:cs/>
        </w:rPr>
        <w:t>6</w:t>
      </w:r>
      <w:r w:rsidR="00E4002F">
        <w:rPr>
          <w:rFonts w:ascii="Angsana New" w:hAnsi="Angsana New" w:hint="cs"/>
          <w:sz w:val="30"/>
          <w:szCs w:val="30"/>
          <w:cs/>
        </w:rPr>
        <w:t>1</w:t>
      </w:r>
      <w:r w:rsidR="004A4833">
        <w:rPr>
          <w:rFonts w:ascii="Angsana New" w:hAnsi="Angsana New" w:hint="cs"/>
          <w:sz w:val="30"/>
          <w:szCs w:val="30"/>
          <w:cs/>
        </w:rPr>
        <w:t xml:space="preserve"> </w:t>
      </w:r>
      <w:r w:rsidR="00604738" w:rsidRPr="004C3D72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5C56AD">
        <w:rPr>
          <w:rFonts w:ascii="Angsana New" w:hAnsi="Angsana New" w:hint="cs"/>
          <w:sz w:val="30"/>
          <w:szCs w:val="30"/>
          <w:cs/>
        </w:rPr>
        <w:t>เก้า</w:t>
      </w:r>
      <w:r w:rsidR="004A4833">
        <w:rPr>
          <w:rFonts w:ascii="Angsana New" w:hAnsi="Angsana New" w:hint="cs"/>
          <w:sz w:val="30"/>
          <w:szCs w:val="30"/>
          <w:cs/>
        </w:rPr>
        <w:t>เดือน</w:t>
      </w:r>
      <w:r w:rsidR="004A4833" w:rsidRPr="004C3D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C56AD">
        <w:rPr>
          <w:rFonts w:ascii="Angsana New" w:hAnsi="Angsana New" w:hint="cs"/>
          <w:sz w:val="30"/>
          <w:szCs w:val="30"/>
          <w:cs/>
        </w:rPr>
        <w:t>30 กันยายน</w:t>
      </w:r>
      <w:r w:rsidR="004A4833">
        <w:rPr>
          <w:rFonts w:ascii="Angsana New" w:hAnsi="Angsana New" w:hint="cs"/>
          <w:sz w:val="30"/>
          <w:szCs w:val="30"/>
          <w:cs/>
        </w:rPr>
        <w:t xml:space="preserve"> </w:t>
      </w:r>
      <w:r w:rsidR="00604738" w:rsidRPr="00C4398E">
        <w:rPr>
          <w:rFonts w:ascii="Angsana New" w:hAnsi="Angsana New"/>
          <w:sz w:val="30"/>
          <w:szCs w:val="30"/>
          <w:cs/>
        </w:rPr>
        <w:t>มีดังนี้</w:t>
      </w:r>
    </w:p>
    <w:p w:rsidR="00A26B9D" w:rsidRPr="001D173F" w:rsidRDefault="00A26B9D" w:rsidP="00E4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tbl>
      <w:tblPr>
        <w:tblW w:w="13852" w:type="dxa"/>
        <w:jc w:val="center"/>
        <w:tblLayout w:type="fixed"/>
        <w:tblLook w:val="01E0" w:firstRow="1" w:lastRow="1" w:firstColumn="1" w:lastColumn="1" w:noHBand="0" w:noVBand="0"/>
      </w:tblPr>
      <w:tblGrid>
        <w:gridCol w:w="2001"/>
        <w:gridCol w:w="1440"/>
        <w:gridCol w:w="616"/>
        <w:gridCol w:w="720"/>
        <w:gridCol w:w="270"/>
        <w:gridCol w:w="720"/>
        <w:gridCol w:w="270"/>
        <w:gridCol w:w="795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3F48B1" w:rsidRPr="00A26B9D" w:rsidTr="006633AA">
        <w:trPr>
          <w:jc w:val="center"/>
        </w:trPr>
        <w:tc>
          <w:tcPr>
            <w:tcW w:w="2001" w:type="dxa"/>
          </w:tcPr>
          <w:p w:rsidR="003F48B1" w:rsidRPr="00A26B9D" w:rsidRDefault="003F48B1" w:rsidP="009F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</w:tcPr>
          <w:p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5" w:type="dxa"/>
            <w:gridSpan w:val="15"/>
            <w:vAlign w:val="bottom"/>
          </w:tcPr>
          <w:p w:rsidR="003F48B1" w:rsidRPr="00F129FB" w:rsidRDefault="003F48B1" w:rsidP="00E4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29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F48B1" w:rsidRPr="00A26B9D" w:rsidTr="006633AA">
        <w:trPr>
          <w:jc w:val="center"/>
        </w:trPr>
        <w:tc>
          <w:tcPr>
            <w:tcW w:w="2001" w:type="dxa"/>
          </w:tcPr>
          <w:p w:rsidR="003F48B1" w:rsidRPr="00A26B9D" w:rsidRDefault="003F48B1" w:rsidP="0066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36" w:type="dxa"/>
            <w:gridSpan w:val="2"/>
          </w:tcPr>
          <w:p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5" w:type="dxa"/>
            <w:gridSpan w:val="3"/>
            <w:vAlign w:val="bottom"/>
          </w:tcPr>
          <w:p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70" w:type="dxa"/>
          </w:tcPr>
          <w:p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3F48B1" w:rsidRPr="00A26B9D" w:rsidRDefault="00450570" w:rsidP="00E4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</w:p>
          <w:p w:rsidR="00450570" w:rsidRPr="00A26B9D" w:rsidRDefault="00450570" w:rsidP="0045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3E6F3A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3F48B1" w:rsidRPr="00A26B9D" w:rsidTr="006633AA">
        <w:trPr>
          <w:jc w:val="center"/>
        </w:trPr>
        <w:tc>
          <w:tcPr>
            <w:tcW w:w="2001" w:type="dxa"/>
          </w:tcPr>
          <w:p w:rsidR="003F48B1" w:rsidRPr="00A26B9D" w:rsidRDefault="003F48B1" w:rsidP="00B6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16" w:type="dxa"/>
          </w:tcPr>
          <w:p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</w:p>
          <w:p w:rsidR="003F48B1" w:rsidRPr="00A26B9D" w:rsidRDefault="007D2CB3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</w:t>
            </w:r>
            <w:r w:rsidR="003F48B1"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ายน</w:t>
            </w:r>
          </w:p>
        </w:tc>
        <w:tc>
          <w:tcPr>
            <w:tcW w:w="720" w:type="dxa"/>
          </w:tcPr>
          <w:p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270" w:type="dxa"/>
          </w:tcPr>
          <w:p w:rsidR="003F48B1" w:rsidRPr="00A26B9D" w:rsidRDefault="003F48B1" w:rsidP="00B65DF6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</w:p>
          <w:p w:rsidR="003F48B1" w:rsidRPr="00A26B9D" w:rsidRDefault="007D2CB3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</w:t>
            </w: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ายน</w:t>
            </w:r>
          </w:p>
        </w:tc>
        <w:tc>
          <w:tcPr>
            <w:tcW w:w="270" w:type="dxa"/>
          </w:tcPr>
          <w:p w:rsidR="003F48B1" w:rsidRPr="00A26B9D" w:rsidRDefault="003F48B1" w:rsidP="00B6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</w:tcPr>
          <w:p w:rsidR="003F48B1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31</w:t>
            </w:r>
          </w:p>
          <w:p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:rsidR="003F48B1" w:rsidRPr="00A26B9D" w:rsidRDefault="003F48B1" w:rsidP="00B65DF6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</w:p>
          <w:p w:rsidR="003F48B1" w:rsidRPr="00A26B9D" w:rsidRDefault="007D2CB3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</w:t>
            </w: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ายน</w:t>
            </w:r>
          </w:p>
        </w:tc>
        <w:tc>
          <w:tcPr>
            <w:tcW w:w="270" w:type="dxa"/>
          </w:tcPr>
          <w:p w:rsidR="003F48B1" w:rsidRPr="00A26B9D" w:rsidRDefault="003F48B1" w:rsidP="00B6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F48B1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31 </w:t>
            </w:r>
          </w:p>
          <w:p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:rsidR="003F48B1" w:rsidRPr="00A26B9D" w:rsidRDefault="003F48B1" w:rsidP="00B65DF6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</w:p>
          <w:p w:rsidR="003F48B1" w:rsidRPr="00A26B9D" w:rsidRDefault="007D2CB3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</w:t>
            </w: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ายน</w:t>
            </w:r>
          </w:p>
        </w:tc>
        <w:tc>
          <w:tcPr>
            <w:tcW w:w="270" w:type="dxa"/>
          </w:tcPr>
          <w:p w:rsidR="003F48B1" w:rsidRPr="00A26B9D" w:rsidRDefault="003F48B1" w:rsidP="00B6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F48B1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31 </w:t>
            </w:r>
          </w:p>
          <w:p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:rsidR="003F48B1" w:rsidRPr="00A26B9D" w:rsidRDefault="003F48B1" w:rsidP="00B65DF6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</w:p>
          <w:p w:rsidR="003F48B1" w:rsidRPr="00A26B9D" w:rsidRDefault="007D2CB3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</w:t>
            </w: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ายน</w:t>
            </w:r>
          </w:p>
        </w:tc>
        <w:tc>
          <w:tcPr>
            <w:tcW w:w="270" w:type="dxa"/>
          </w:tcPr>
          <w:p w:rsidR="003F48B1" w:rsidRPr="00A26B9D" w:rsidRDefault="003F48B1" w:rsidP="00B6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</w:p>
          <w:p w:rsidR="003F48B1" w:rsidRPr="00A26B9D" w:rsidRDefault="007D2CB3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</w:t>
            </w: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ายน</w:t>
            </w:r>
          </w:p>
        </w:tc>
      </w:tr>
      <w:tr w:rsidR="003F48B1" w:rsidRPr="00A26B9D" w:rsidTr="006633AA">
        <w:trPr>
          <w:jc w:val="center"/>
        </w:trPr>
        <w:tc>
          <w:tcPr>
            <w:tcW w:w="2001" w:type="dxa"/>
          </w:tcPr>
          <w:p w:rsidR="003F48B1" w:rsidRPr="00A26B9D" w:rsidRDefault="003F48B1" w:rsidP="00B6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16" w:type="dxa"/>
          </w:tcPr>
          <w:p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720" w:type="dxa"/>
          </w:tcPr>
          <w:p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3F48B1" w:rsidRPr="00A26B9D" w:rsidRDefault="003F48B1" w:rsidP="00B65DF6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3F48B1" w:rsidRPr="00A26B9D" w:rsidRDefault="003F48B1" w:rsidP="00B6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</w:tcPr>
          <w:p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3F48B1" w:rsidRPr="00A26B9D" w:rsidRDefault="003F48B1" w:rsidP="00B65DF6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3F48B1" w:rsidRPr="00A26B9D" w:rsidRDefault="003F48B1" w:rsidP="00B6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3F48B1" w:rsidRPr="00A26B9D" w:rsidRDefault="003F48B1" w:rsidP="00B65DF6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3F48B1" w:rsidRPr="00A26B9D" w:rsidRDefault="003F48B1" w:rsidP="00B6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3F48B1" w:rsidRPr="00A26B9D" w:rsidRDefault="003F48B1" w:rsidP="00B65DF6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3F48B1" w:rsidRPr="00A26B9D" w:rsidRDefault="003F48B1" w:rsidP="00B6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2561</w:t>
            </w:r>
          </w:p>
        </w:tc>
      </w:tr>
      <w:tr w:rsidR="003F48B1" w:rsidRPr="00A26B9D" w:rsidTr="006633AA">
        <w:trPr>
          <w:jc w:val="center"/>
        </w:trPr>
        <w:tc>
          <w:tcPr>
            <w:tcW w:w="2001" w:type="dxa"/>
          </w:tcPr>
          <w:p w:rsidR="003F48B1" w:rsidRPr="00A26B9D" w:rsidRDefault="003F48B1" w:rsidP="00B6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36" w:type="dxa"/>
            <w:gridSpan w:val="2"/>
          </w:tcPr>
          <w:p w:rsidR="003F48B1" w:rsidRPr="003765B5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3765B5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:rsidR="003F48B1" w:rsidRPr="00A26B9D" w:rsidRDefault="003F48B1" w:rsidP="00B65DF6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05" w:type="dxa"/>
            <w:gridSpan w:val="15"/>
          </w:tcPr>
          <w:p w:rsidR="003F48B1" w:rsidRPr="003765B5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3765B5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3F48B1" w:rsidRPr="00A26B9D" w:rsidTr="006633AA">
        <w:trPr>
          <w:jc w:val="center"/>
        </w:trPr>
        <w:tc>
          <w:tcPr>
            <w:tcW w:w="2001" w:type="dxa"/>
          </w:tcPr>
          <w:p w:rsidR="003F48B1" w:rsidRPr="00A26B9D" w:rsidRDefault="003F48B1" w:rsidP="00B6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3F48B1" w:rsidRPr="00A26B9D" w:rsidRDefault="003F48B1" w:rsidP="00B65DF6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" w:type="dxa"/>
            <w:vAlign w:val="bottom"/>
          </w:tcPr>
          <w:p w:rsidR="003F48B1" w:rsidRPr="00A26B9D" w:rsidRDefault="003F48B1" w:rsidP="00B65DF6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3F48B1" w:rsidRPr="00A26B9D" w:rsidRDefault="003F48B1" w:rsidP="00B65DF6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3F48B1" w:rsidRPr="00A26B9D" w:rsidRDefault="003F48B1" w:rsidP="00B65DF6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:rsidR="003F48B1" w:rsidRPr="00A26B9D" w:rsidRDefault="003F48B1" w:rsidP="00B65DF6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3F48B1" w:rsidRPr="00A26B9D" w:rsidRDefault="003F48B1" w:rsidP="00B65DF6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:rsidR="003F48B1" w:rsidRPr="00A26B9D" w:rsidRDefault="003F48B1" w:rsidP="00B65DF6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3F48B1" w:rsidRPr="00A26B9D" w:rsidRDefault="003F48B1" w:rsidP="00B65DF6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3F48B1" w:rsidRPr="00A26B9D" w:rsidRDefault="003F48B1" w:rsidP="00B65DF6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3F48B1" w:rsidRPr="00A26B9D" w:rsidRDefault="003F48B1" w:rsidP="00B65DF6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3F48B1" w:rsidRPr="00A26B9D" w:rsidRDefault="003F48B1" w:rsidP="00B65DF6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3F48B1" w:rsidRPr="00A26B9D" w:rsidRDefault="003F48B1" w:rsidP="00B65DF6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3F48B1" w:rsidRPr="00A26B9D" w:rsidRDefault="003F48B1" w:rsidP="00B65DF6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3F48B1" w:rsidRPr="00A26B9D" w:rsidRDefault="003F48B1" w:rsidP="00B65DF6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3F48B1" w:rsidRPr="00A26B9D" w:rsidRDefault="003F48B1" w:rsidP="00B65DF6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3F48B1" w:rsidRPr="00A26B9D" w:rsidRDefault="003F48B1" w:rsidP="00B65DF6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3F48B1" w:rsidRPr="00A26B9D" w:rsidRDefault="003F48B1" w:rsidP="00B65DF6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3F48B1" w:rsidRPr="00A26B9D" w:rsidRDefault="003F48B1" w:rsidP="00B65DF6">
            <w:pPr>
              <w:spacing w:line="240" w:lineRule="auto"/>
              <w:ind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3F48B1" w:rsidRPr="00A26B9D" w:rsidRDefault="003F48B1" w:rsidP="00B65DF6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1223" w:rsidRPr="00A26B9D" w:rsidTr="006633AA">
        <w:trPr>
          <w:jc w:val="center"/>
        </w:trPr>
        <w:tc>
          <w:tcPr>
            <w:tcW w:w="2001" w:type="dxa"/>
          </w:tcPr>
          <w:p w:rsidR="00251223" w:rsidRPr="00A26B9D" w:rsidRDefault="00251223" w:rsidP="009F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บริษัท ซึชิโยชิ สมบูรณ์</w:t>
            </w:r>
          </w:p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A26B9D">
              <w:rPr>
                <w:rFonts w:ascii="Angsana New" w:hAnsi="Angsana New"/>
                <w:sz w:val="26"/>
                <w:szCs w:val="26"/>
                <w:cs/>
              </w:rPr>
              <w:t>โคเตท</w:t>
            </w:r>
            <w:r w:rsidRPr="00A26B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26B9D">
              <w:rPr>
                <w:rFonts w:ascii="Angsana New" w:hAnsi="Angsana New"/>
                <w:sz w:val="26"/>
                <w:szCs w:val="26"/>
                <w:cs/>
              </w:rPr>
              <w:t>แซนด์ จำกัด</w:t>
            </w:r>
          </w:p>
        </w:tc>
        <w:tc>
          <w:tcPr>
            <w:tcW w:w="1440" w:type="dxa"/>
          </w:tcPr>
          <w:p w:rsidR="00251223" w:rsidRPr="00A26B9D" w:rsidRDefault="00251223" w:rsidP="00251223">
            <w:pPr>
              <w:spacing w:line="240" w:lineRule="auto"/>
              <w:ind w:left="-131" w:right="-153" w:firstLine="131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</w:t>
            </w:r>
          </w:p>
          <w:p w:rsidR="00251223" w:rsidRPr="00A26B9D" w:rsidRDefault="00251223" w:rsidP="00251223">
            <w:pPr>
              <w:tabs>
                <w:tab w:val="decimal" w:pos="342"/>
              </w:tabs>
              <w:ind w:left="-131" w:right="-153" w:firstLine="20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26B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ทรายเคลือบ</w:t>
            </w:r>
          </w:p>
          <w:p w:rsidR="00251223" w:rsidRPr="00A26B9D" w:rsidRDefault="00251223" w:rsidP="00251223">
            <w:pPr>
              <w:tabs>
                <w:tab w:val="decimal" w:pos="342"/>
              </w:tabs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26B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พลาสติก</w:t>
            </w:r>
            <w:r w:rsidRPr="00A26B9D">
              <w:rPr>
                <w:rFonts w:ascii="Angsana New" w:hAnsi="Angsana New"/>
                <w:sz w:val="26"/>
                <w:szCs w:val="26"/>
              </w:rPr>
              <w:t>,</w:t>
            </w:r>
          </w:p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26B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ทรายอบแห้ง</w:t>
            </w:r>
          </w:p>
        </w:tc>
        <w:tc>
          <w:tcPr>
            <w:tcW w:w="616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21.25</w:t>
            </w:r>
          </w:p>
        </w:tc>
        <w:tc>
          <w:tcPr>
            <w:tcW w:w="720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21.25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72,000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72,000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15,300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15,300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51,298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60,062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B65DC0" w:rsidRDefault="00B65DC0" w:rsidP="00B65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65DC0">
              <w:rPr>
                <w:rFonts w:ascii="Angsana New" w:hAnsi="Angsana New"/>
                <w:sz w:val="28"/>
                <w:szCs w:val="28"/>
              </w:rPr>
              <w:t>10,710</w:t>
            </w:r>
          </w:p>
        </w:tc>
        <w:tc>
          <w:tcPr>
            <w:tcW w:w="270" w:type="dxa"/>
            <w:vAlign w:val="bottom"/>
          </w:tcPr>
          <w:p w:rsidR="00251223" w:rsidRPr="00B65DC0" w:rsidRDefault="00251223" w:rsidP="00B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5E16A1">
              <w:rPr>
                <w:rFonts w:ascii="Angsana New" w:hAnsi="Angsana New"/>
                <w:sz w:val="28"/>
                <w:szCs w:val="28"/>
              </w:rPr>
              <w:t>7,650</w:t>
            </w:r>
          </w:p>
        </w:tc>
      </w:tr>
      <w:tr w:rsidR="00251223" w:rsidRPr="00A26B9D" w:rsidTr="006633AA">
        <w:trPr>
          <w:jc w:val="center"/>
        </w:trPr>
        <w:tc>
          <w:tcPr>
            <w:tcW w:w="2001" w:type="dxa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40" w:type="dxa"/>
          </w:tcPr>
          <w:p w:rsidR="00251223" w:rsidRPr="001D173F" w:rsidRDefault="00251223" w:rsidP="00251223">
            <w:pPr>
              <w:spacing w:line="240" w:lineRule="auto"/>
              <w:ind w:left="-131" w:right="-153" w:firstLine="131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616" w:type="dxa"/>
            <w:vAlign w:val="bottom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251223" w:rsidRPr="001D173F" w:rsidRDefault="00251223" w:rsidP="00251223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251223" w:rsidRPr="001D173F" w:rsidRDefault="00251223" w:rsidP="00251223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251223" w:rsidRPr="001D173F" w:rsidRDefault="00251223" w:rsidP="00251223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251223" w:rsidRPr="001D173F" w:rsidRDefault="00251223" w:rsidP="00251223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251223" w:rsidRPr="001D173F" w:rsidRDefault="00251223" w:rsidP="00251223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251223" w:rsidRPr="001D173F" w:rsidRDefault="00251223" w:rsidP="00251223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251223" w:rsidRPr="001D173F" w:rsidRDefault="00251223" w:rsidP="00251223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1D173F" w:rsidRDefault="00251223" w:rsidP="00251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after="0" w:line="240" w:lineRule="auto"/>
              <w:ind w:left="-108" w:right="-13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1D173F" w:rsidRDefault="00251223" w:rsidP="00251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251223" w:rsidRPr="00A26B9D" w:rsidTr="006633AA">
        <w:trPr>
          <w:jc w:val="center"/>
        </w:trPr>
        <w:tc>
          <w:tcPr>
            <w:tcW w:w="2001" w:type="dxa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บริษัท ยามาดะ</w:t>
            </w:r>
          </w:p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 xml:space="preserve"> สมบูรณ์ จำกัด</w:t>
            </w:r>
          </w:p>
        </w:tc>
        <w:tc>
          <w:tcPr>
            <w:tcW w:w="1440" w:type="dxa"/>
          </w:tcPr>
          <w:p w:rsidR="00251223" w:rsidRPr="00A26B9D" w:rsidRDefault="00251223" w:rsidP="00251223">
            <w:pPr>
              <w:spacing w:line="240" w:lineRule="auto"/>
              <w:ind w:left="-131" w:right="-153" w:firstLine="131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</w:t>
            </w:r>
          </w:p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26B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อะไหล่รถ</w:t>
            </w:r>
          </w:p>
        </w:tc>
        <w:tc>
          <w:tcPr>
            <w:tcW w:w="616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720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30,807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30,807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A26B9D" w:rsidRDefault="00B65DC0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  <w:r w:rsidR="006E5F93">
              <w:rPr>
                <w:rFonts w:ascii="Angsana New" w:hAnsi="Angsana New"/>
                <w:sz w:val="26"/>
                <w:szCs w:val="26"/>
              </w:rPr>
              <w:t>3,949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422,665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A26B9D" w:rsidRDefault="008C633D" w:rsidP="008C6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17,139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17,340</w:t>
            </w:r>
          </w:p>
        </w:tc>
      </w:tr>
      <w:tr w:rsidR="00251223" w:rsidRPr="00A26B9D" w:rsidTr="006633AA">
        <w:trPr>
          <w:jc w:val="center"/>
        </w:trPr>
        <w:tc>
          <w:tcPr>
            <w:tcW w:w="2001" w:type="dxa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40" w:type="dxa"/>
          </w:tcPr>
          <w:p w:rsidR="00251223" w:rsidRPr="001D173F" w:rsidRDefault="00251223" w:rsidP="00251223">
            <w:pPr>
              <w:spacing w:line="240" w:lineRule="auto"/>
              <w:ind w:left="-131" w:right="-153" w:firstLine="131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616" w:type="dxa"/>
            <w:vAlign w:val="bottom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251223" w:rsidRPr="001D173F" w:rsidRDefault="00251223" w:rsidP="00251223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251223" w:rsidRPr="001D173F" w:rsidRDefault="00251223" w:rsidP="00251223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1D173F" w:rsidRDefault="00251223" w:rsidP="00251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after="0" w:line="240" w:lineRule="auto"/>
              <w:ind w:left="-108" w:right="-13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251223" w:rsidRPr="001D173F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1D173F" w:rsidRDefault="00251223" w:rsidP="00251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251223" w:rsidRPr="00A26B9D" w:rsidTr="006633AA">
        <w:trPr>
          <w:jc w:val="center"/>
        </w:trPr>
        <w:tc>
          <w:tcPr>
            <w:tcW w:w="2001" w:type="dxa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26B9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</w:tcPr>
          <w:p w:rsidR="00251223" w:rsidRPr="00A26B9D" w:rsidRDefault="00251223" w:rsidP="00251223">
            <w:pPr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6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61" w:right="-17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1223" w:rsidRPr="00A26B9D" w:rsidTr="006633AA">
        <w:trPr>
          <w:jc w:val="center"/>
        </w:trPr>
        <w:tc>
          <w:tcPr>
            <w:tcW w:w="2001" w:type="dxa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 xml:space="preserve">บริษัท   มูเบีย สมบูรณ์ </w:t>
            </w:r>
          </w:p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26B9D">
              <w:rPr>
                <w:rFonts w:ascii="Angsana New" w:hAnsi="Angsana New"/>
                <w:sz w:val="26"/>
                <w:szCs w:val="26"/>
                <w:cs/>
              </w:rPr>
              <w:t>ออโตโมทีฟ  จำกัด</w:t>
            </w:r>
          </w:p>
        </w:tc>
        <w:tc>
          <w:tcPr>
            <w:tcW w:w="1440" w:type="dxa"/>
          </w:tcPr>
          <w:p w:rsidR="00251223" w:rsidRPr="00A26B9D" w:rsidRDefault="00251223" w:rsidP="00251223">
            <w:pPr>
              <w:spacing w:line="240" w:lineRule="auto"/>
              <w:ind w:left="-131" w:right="-153" w:firstLine="131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</w:t>
            </w:r>
          </w:p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  <w:tab w:val="decimal" w:pos="34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26B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ชิ้นส่วนยานยนต์</w:t>
            </w:r>
          </w:p>
        </w:tc>
        <w:tc>
          <w:tcPr>
            <w:tcW w:w="616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720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701,000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701,000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350,500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350,500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:rsidR="00251223" w:rsidRPr="00A26B9D" w:rsidRDefault="00B65DC0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359,611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348,791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:rsidR="00251223" w:rsidRPr="00A26B9D" w:rsidRDefault="00466C78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1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51223" w:rsidRPr="00A26B9D" w:rsidTr="006633AA">
        <w:trPr>
          <w:trHeight w:val="334"/>
          <w:jc w:val="center"/>
        </w:trPr>
        <w:tc>
          <w:tcPr>
            <w:tcW w:w="2001" w:type="dxa"/>
          </w:tcPr>
          <w:p w:rsidR="00251223" w:rsidRPr="00A26B9D" w:rsidRDefault="00251223" w:rsidP="00251223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6B9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:rsidR="00251223" w:rsidRPr="00A26B9D" w:rsidRDefault="00251223" w:rsidP="00251223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" w:type="dxa"/>
            <w:vAlign w:val="bottom"/>
          </w:tcPr>
          <w:p w:rsidR="00251223" w:rsidRPr="00A26B9D" w:rsidRDefault="00251223" w:rsidP="00251223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251223" w:rsidRPr="00A26B9D" w:rsidRDefault="00251223" w:rsidP="00251223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26B9D">
              <w:rPr>
                <w:rFonts w:ascii="Angsana New" w:hAnsi="Angsana New"/>
                <w:b/>
                <w:bCs/>
                <w:sz w:val="26"/>
                <w:szCs w:val="26"/>
              </w:rPr>
              <w:t>396,607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26B9D">
              <w:rPr>
                <w:rFonts w:ascii="Angsana New" w:hAnsi="Angsana New"/>
                <w:b/>
                <w:bCs/>
                <w:sz w:val="26"/>
                <w:szCs w:val="26"/>
              </w:rPr>
              <w:t>396,607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:rsidR="00251223" w:rsidRPr="00A26B9D" w:rsidRDefault="00B65DC0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6E5F93">
              <w:rPr>
                <w:rFonts w:ascii="Angsana New" w:hAnsi="Angsana New"/>
                <w:b/>
                <w:bCs/>
                <w:sz w:val="26"/>
                <w:szCs w:val="26"/>
              </w:rPr>
              <w:t>64,858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6B9D">
              <w:rPr>
                <w:rFonts w:ascii="Angsana New" w:hAnsi="Angsana New"/>
                <w:b/>
                <w:bCs/>
                <w:sz w:val="26"/>
                <w:szCs w:val="26"/>
              </w:rPr>
              <w:t>831,518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:rsidR="00251223" w:rsidRPr="00A26B9D" w:rsidRDefault="008C633D" w:rsidP="008C6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31" w:right="-15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27,849</w:t>
            </w:r>
          </w:p>
        </w:tc>
        <w:tc>
          <w:tcPr>
            <w:tcW w:w="270" w:type="dxa"/>
            <w:vAlign w:val="bottom"/>
          </w:tcPr>
          <w:p w:rsidR="00251223" w:rsidRPr="00A26B9D" w:rsidRDefault="00251223" w:rsidP="00251223">
            <w:pPr>
              <w:pStyle w:val="acctfourfigures"/>
              <w:tabs>
                <w:tab w:val="clear" w:pos="765"/>
                <w:tab w:val="decimal" w:pos="-12772"/>
                <w:tab w:val="decimal" w:pos="46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:rsidR="00251223" w:rsidRPr="00A26B9D" w:rsidRDefault="00251223" w:rsidP="002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31" w:right="-15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24,990</w:t>
            </w:r>
          </w:p>
        </w:tc>
      </w:tr>
    </w:tbl>
    <w:p w:rsidR="003F48B1" w:rsidRPr="001D173F" w:rsidRDefault="003F48B1" w:rsidP="00A26B9D">
      <w:pPr>
        <w:rPr>
          <w:rFonts w:ascii="Angsana New" w:hAnsi="Angsana New"/>
          <w:sz w:val="6"/>
          <w:szCs w:val="6"/>
        </w:rPr>
      </w:pPr>
    </w:p>
    <w:p w:rsidR="00700418" w:rsidRDefault="003F48B1" w:rsidP="006633AA">
      <w:pPr>
        <w:tabs>
          <w:tab w:val="clear" w:pos="680"/>
          <w:tab w:val="left" w:pos="540"/>
        </w:tabs>
        <w:ind w:left="540"/>
        <w:rPr>
          <w:rFonts w:ascii="Angsana New" w:hAnsi="Angsana New"/>
          <w:sz w:val="30"/>
          <w:szCs w:val="30"/>
        </w:rPr>
        <w:sectPr w:rsidR="00700418" w:rsidSect="00700418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  <w:r w:rsidRPr="003F48B1">
        <w:rPr>
          <w:rFonts w:ascii="Angsana New" w:hAnsi="Angsana New" w:hint="cs"/>
          <w:sz w:val="30"/>
          <w:szCs w:val="30"/>
          <w:cs/>
        </w:rPr>
        <w:t>บริษัทร่วมและการร่วมค้าทั้งหมดดำเนินธุรกิจในประเทศไทย</w:t>
      </w:r>
      <w:r>
        <w:rPr>
          <w:rFonts w:ascii="Angsana New" w:hAnsi="Angsana New"/>
          <w:sz w:val="30"/>
          <w:szCs w:val="30"/>
        </w:rPr>
        <w:br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</w:tblGrid>
      <w:tr w:rsidR="00C35346" w:rsidRPr="008733FB" w:rsidTr="00442AAB">
        <w:tc>
          <w:tcPr>
            <w:tcW w:w="2070" w:type="dxa"/>
          </w:tcPr>
          <w:p w:rsidR="00C35346" w:rsidRPr="008733FB" w:rsidRDefault="00C35346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35346" w:rsidRPr="008733FB" w:rsidRDefault="00C35346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35346" w:rsidRPr="008733FB" w:rsidRDefault="00C35346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35346" w:rsidRPr="008733FB" w:rsidRDefault="00C35346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35346" w:rsidRDefault="00C35346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:rsidR="00C35346" w:rsidRPr="008733FB" w:rsidRDefault="00C35346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5346" w:rsidRPr="00C4398E" w:rsidTr="00442AAB">
        <w:trPr>
          <w:trHeight w:val="749"/>
        </w:trPr>
        <w:tc>
          <w:tcPr>
            <w:tcW w:w="2070" w:type="dxa"/>
          </w:tcPr>
          <w:p w:rsidR="00C35346" w:rsidRPr="008733FB" w:rsidRDefault="00C35346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C35346" w:rsidRPr="00C35346" w:rsidRDefault="00C35346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</w:t>
            </w:r>
          </w:p>
          <w:p w:rsidR="00C35346" w:rsidRPr="00C35346" w:rsidRDefault="00C35346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70" w:type="dxa"/>
          </w:tcPr>
          <w:p w:rsidR="00C35346" w:rsidRPr="00C35346" w:rsidRDefault="00C35346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:rsidR="00F256E8" w:rsidRDefault="00F256E8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35346" w:rsidRPr="00C35346" w:rsidRDefault="00C35346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C35346" w:rsidRPr="00C35346" w:rsidRDefault="00C35346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F256E8" w:rsidRDefault="00F256E8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35346" w:rsidRPr="00C35346" w:rsidRDefault="00C35346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</w:tr>
      <w:tr w:rsidR="00FE6C59" w:rsidRPr="008733FB" w:rsidTr="00442AAB">
        <w:trPr>
          <w:trHeight w:val="389"/>
        </w:trPr>
        <w:tc>
          <w:tcPr>
            <w:tcW w:w="2070" w:type="dxa"/>
          </w:tcPr>
          <w:p w:rsidR="00C35346" w:rsidRPr="008733FB" w:rsidRDefault="00C35346" w:rsidP="00C3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35346" w:rsidRPr="00C35346" w:rsidRDefault="00C35346" w:rsidP="004F0B24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3534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 w:rsidR="004F0B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</w:t>
            </w: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270" w:type="dxa"/>
          </w:tcPr>
          <w:p w:rsidR="00C35346" w:rsidRPr="00C35346" w:rsidRDefault="00C35346" w:rsidP="00C3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35346" w:rsidRPr="00C35346" w:rsidRDefault="00C35346" w:rsidP="00FE6C59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31 ธันวาคม</w:t>
            </w:r>
          </w:p>
        </w:tc>
        <w:tc>
          <w:tcPr>
            <w:tcW w:w="270" w:type="dxa"/>
          </w:tcPr>
          <w:p w:rsidR="00C35346" w:rsidRPr="00C35346" w:rsidRDefault="00C35346" w:rsidP="00C3534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C35346" w:rsidRPr="00C35346" w:rsidRDefault="004F0B24" w:rsidP="00FE6C59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3534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</w:t>
            </w: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270" w:type="dxa"/>
          </w:tcPr>
          <w:p w:rsidR="00C35346" w:rsidRPr="00C35346" w:rsidRDefault="00C35346" w:rsidP="00C3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35346" w:rsidRPr="00C35346" w:rsidRDefault="00C35346" w:rsidP="00FE6C59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31ธันวาคม</w:t>
            </w:r>
          </w:p>
        </w:tc>
        <w:tc>
          <w:tcPr>
            <w:tcW w:w="270" w:type="dxa"/>
          </w:tcPr>
          <w:p w:rsidR="00C35346" w:rsidRPr="00C35346" w:rsidRDefault="00C35346" w:rsidP="00C3534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C35346" w:rsidRPr="00C35346" w:rsidRDefault="004F0B24" w:rsidP="00FE6C59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3534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</w:t>
            </w: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270" w:type="dxa"/>
          </w:tcPr>
          <w:p w:rsidR="00C35346" w:rsidRPr="00C35346" w:rsidRDefault="00C35346" w:rsidP="00C3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35346" w:rsidRPr="00C35346" w:rsidRDefault="00C35346" w:rsidP="00FE6C59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31</w:t>
            </w:r>
            <w:r w:rsidR="00FE6C5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FE6C59" w:rsidRPr="008733FB" w:rsidTr="00442AAB">
        <w:trPr>
          <w:trHeight w:val="407"/>
        </w:trPr>
        <w:tc>
          <w:tcPr>
            <w:tcW w:w="2070" w:type="dxa"/>
          </w:tcPr>
          <w:p w:rsidR="00C35346" w:rsidRPr="008733FB" w:rsidRDefault="00C35346" w:rsidP="00C3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35346" w:rsidRPr="00C35346" w:rsidRDefault="00C35346" w:rsidP="00C3534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C35346" w:rsidRPr="00C35346" w:rsidRDefault="00C35346" w:rsidP="00C3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35346" w:rsidRPr="00C35346" w:rsidRDefault="00C35346" w:rsidP="00C3534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C35346" w:rsidRPr="00C35346" w:rsidRDefault="00C35346" w:rsidP="00C3534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C35346" w:rsidRPr="00C35346" w:rsidRDefault="00C35346" w:rsidP="00C3534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C35346" w:rsidRPr="00C35346" w:rsidRDefault="00C35346" w:rsidP="00C3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35346" w:rsidRPr="00C35346" w:rsidRDefault="00C35346" w:rsidP="00C3534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C35346" w:rsidRPr="00C35346" w:rsidRDefault="00C35346" w:rsidP="00C3534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C35346" w:rsidRPr="00C35346" w:rsidRDefault="00C35346" w:rsidP="00C3534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C35346" w:rsidRPr="00C35346" w:rsidRDefault="00C35346" w:rsidP="00C3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35346" w:rsidRPr="00C35346" w:rsidRDefault="00C35346" w:rsidP="00C3534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C35346" w:rsidRPr="008733FB" w:rsidTr="00442AAB">
        <w:trPr>
          <w:trHeight w:val="407"/>
        </w:trPr>
        <w:tc>
          <w:tcPr>
            <w:tcW w:w="2070" w:type="dxa"/>
          </w:tcPr>
          <w:p w:rsidR="00C35346" w:rsidRPr="008733FB" w:rsidRDefault="00C35346" w:rsidP="00C3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C35346" w:rsidRPr="00BE5703" w:rsidRDefault="00C35346" w:rsidP="00C3534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BE57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:rsidR="00C35346" w:rsidRPr="00BE5703" w:rsidRDefault="00C35346" w:rsidP="00C3534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80" w:type="dxa"/>
            <w:gridSpan w:val="7"/>
          </w:tcPr>
          <w:p w:rsidR="00C35346" w:rsidRPr="00BE5703" w:rsidRDefault="00C35346" w:rsidP="00C3534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57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E6C59" w:rsidRPr="008733FB" w:rsidTr="00442AAB">
        <w:tc>
          <w:tcPr>
            <w:tcW w:w="2070" w:type="dxa"/>
          </w:tcPr>
          <w:p w:rsidR="00C35346" w:rsidRPr="00BE5703" w:rsidRDefault="00C35346" w:rsidP="00C3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:rsidR="00C35346" w:rsidRPr="008733FB" w:rsidRDefault="00C35346" w:rsidP="00C3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35346" w:rsidRPr="008733FB" w:rsidRDefault="00C35346" w:rsidP="00C3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35346" w:rsidRPr="008733FB" w:rsidRDefault="00C35346" w:rsidP="00C3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35346" w:rsidRPr="008733FB" w:rsidRDefault="00C35346" w:rsidP="00C3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35346" w:rsidRPr="008733FB" w:rsidRDefault="00C35346" w:rsidP="00C3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35346" w:rsidRPr="008733FB" w:rsidRDefault="00C35346" w:rsidP="00C3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35346" w:rsidRPr="008733FB" w:rsidRDefault="00C35346" w:rsidP="00C3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35346" w:rsidRPr="008733FB" w:rsidRDefault="00C35346" w:rsidP="00C3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35346" w:rsidRPr="008733FB" w:rsidRDefault="00C35346" w:rsidP="00C3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35346" w:rsidRPr="008733FB" w:rsidRDefault="00C35346" w:rsidP="00C3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</w:tcPr>
          <w:p w:rsidR="00C35346" w:rsidRPr="008733FB" w:rsidRDefault="00C35346" w:rsidP="00C3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1E7D" w:rsidRPr="008733FB" w:rsidTr="00442AAB">
        <w:tc>
          <w:tcPr>
            <w:tcW w:w="2070" w:type="dxa"/>
          </w:tcPr>
          <w:p w:rsidR="00DB1E7D" w:rsidRPr="00BE5703" w:rsidRDefault="00DB1E7D" w:rsidP="00DB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70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E5703">
              <w:rPr>
                <w:rFonts w:ascii="Angsana New" w:hAnsi="Angsana New"/>
                <w:sz w:val="30"/>
                <w:szCs w:val="30"/>
                <w:cs/>
              </w:rPr>
              <w:t xml:space="preserve">มูเบีย สมบูรณ์ </w:t>
            </w:r>
          </w:p>
          <w:p w:rsidR="00DB1E7D" w:rsidRPr="00BE5703" w:rsidRDefault="00DB1E7D" w:rsidP="00DB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70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E5703">
              <w:rPr>
                <w:rFonts w:ascii="Angsana New" w:hAnsi="Angsana New"/>
                <w:sz w:val="30"/>
                <w:szCs w:val="30"/>
                <w:cs/>
              </w:rPr>
              <w:t>ออโตโมทีฟ จำกัด</w:t>
            </w:r>
          </w:p>
        </w:tc>
        <w:tc>
          <w:tcPr>
            <w:tcW w:w="990" w:type="dxa"/>
            <w:vAlign w:val="bottom"/>
          </w:tcPr>
          <w:p w:rsidR="00DB1E7D" w:rsidRPr="00DE14E5" w:rsidRDefault="00DB1E7D" w:rsidP="00DB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:rsidR="00DB1E7D" w:rsidRPr="00DE14E5" w:rsidRDefault="00DB1E7D" w:rsidP="00DB1E7D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B1E7D" w:rsidRPr="00DE14E5" w:rsidRDefault="00DB1E7D" w:rsidP="00DB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</w:tcPr>
          <w:p w:rsidR="00DB1E7D" w:rsidRPr="00DE14E5" w:rsidRDefault="00DB1E7D" w:rsidP="00DB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DB1E7D" w:rsidRPr="00DE14E5" w:rsidRDefault="00DB1E7D" w:rsidP="00DB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:rsidR="00DB1E7D" w:rsidRPr="00DE14E5" w:rsidRDefault="00DB1E7D" w:rsidP="00DB1E7D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B1E7D" w:rsidRPr="00DE14E5" w:rsidRDefault="00DB1E7D" w:rsidP="00DB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:rsidR="00DB1E7D" w:rsidRPr="00DE14E5" w:rsidRDefault="00DB1E7D" w:rsidP="00DB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B1E7D" w:rsidRPr="00DE14E5" w:rsidRDefault="00DB1E7D" w:rsidP="00DB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  <w:tc>
          <w:tcPr>
            <w:tcW w:w="270" w:type="dxa"/>
            <w:vAlign w:val="bottom"/>
          </w:tcPr>
          <w:p w:rsidR="00DB1E7D" w:rsidRPr="00DE14E5" w:rsidRDefault="00DB1E7D" w:rsidP="00DB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B1E7D" w:rsidRPr="00DE14E5" w:rsidRDefault="00DB1E7D" w:rsidP="00DB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</w:tr>
      <w:tr w:rsidR="00DB1E7D" w:rsidRPr="002062F5" w:rsidTr="00442AAB">
        <w:tc>
          <w:tcPr>
            <w:tcW w:w="2070" w:type="dxa"/>
          </w:tcPr>
          <w:p w:rsidR="00DB1E7D" w:rsidRPr="008733FB" w:rsidRDefault="00DB1E7D" w:rsidP="00DB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DB1E7D" w:rsidRPr="00DE14E5" w:rsidRDefault="00DB1E7D" w:rsidP="00DB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B1E7D" w:rsidRPr="00DE14E5" w:rsidRDefault="00DB1E7D" w:rsidP="00DB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B1E7D" w:rsidRPr="00DE14E5" w:rsidRDefault="00DB1E7D" w:rsidP="00DB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B1E7D" w:rsidRPr="00DE14E5" w:rsidRDefault="00DB1E7D" w:rsidP="00DB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1E7D" w:rsidRPr="00DE14E5" w:rsidRDefault="00DB1E7D" w:rsidP="00DB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:rsidR="00DB1E7D" w:rsidRPr="00DE14E5" w:rsidRDefault="00DB1E7D" w:rsidP="00DB1E7D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1E7D" w:rsidRPr="00DE14E5" w:rsidRDefault="00DB1E7D" w:rsidP="00DB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4E5">
              <w:rPr>
                <w:rFonts w:ascii="Angsana New" w:hAnsi="Angsana New"/>
                <w:b/>
                <w:bCs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:rsidR="00DB1E7D" w:rsidRPr="00DE14E5" w:rsidRDefault="00DB1E7D" w:rsidP="00DB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1E7D" w:rsidRPr="00DE14E5" w:rsidRDefault="00DB1E7D" w:rsidP="00DB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4E5">
              <w:rPr>
                <w:rFonts w:ascii="Angsana New" w:hAnsi="Angsana New"/>
                <w:b/>
                <w:bCs/>
                <w:sz w:val="30"/>
                <w:szCs w:val="30"/>
              </w:rPr>
              <w:t>350,500</w:t>
            </w:r>
          </w:p>
        </w:tc>
        <w:tc>
          <w:tcPr>
            <w:tcW w:w="270" w:type="dxa"/>
            <w:vAlign w:val="bottom"/>
          </w:tcPr>
          <w:p w:rsidR="00DB1E7D" w:rsidRPr="00DE14E5" w:rsidRDefault="00DB1E7D" w:rsidP="00DB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1E7D" w:rsidRPr="00DE14E5" w:rsidRDefault="00DB1E7D" w:rsidP="00DB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4E5">
              <w:rPr>
                <w:rFonts w:ascii="Angsana New" w:hAnsi="Angsana New"/>
                <w:b/>
                <w:bCs/>
                <w:sz w:val="30"/>
                <w:szCs w:val="30"/>
              </w:rPr>
              <w:t>350,500</w:t>
            </w:r>
          </w:p>
        </w:tc>
      </w:tr>
    </w:tbl>
    <w:p w:rsidR="00B65DF6" w:rsidRDefault="00B65DF6" w:rsidP="00123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:rsidR="00A26731" w:rsidRDefault="00A26731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  <w:sectPr w:rsidR="00A26731" w:rsidSect="00700418"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p w:rsidR="002E1586" w:rsidRPr="00C4398E" w:rsidRDefault="005113A2" w:rsidP="009542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95427F">
        <w:rPr>
          <w:rFonts w:ascii="Angsana New" w:hAnsi="Angsana New" w:hint="cs"/>
          <w:b/>
          <w:bCs/>
          <w:sz w:val="30"/>
          <w:szCs w:val="30"/>
          <w:cs/>
        </w:rPr>
        <w:t xml:space="preserve">      </w:t>
      </w:r>
      <w:r w:rsidR="002E1586" w:rsidRPr="00D5627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2E1586" w:rsidRPr="002E1586" w:rsidRDefault="002E1586" w:rsidP="004A4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:rsidR="00D435A4" w:rsidRDefault="004A4833" w:rsidP="00954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4F0B24" w:rsidRPr="00C35346">
        <w:rPr>
          <w:rFonts w:ascii="Angsana New" w:hAnsi="Angsana New"/>
          <w:sz w:val="30"/>
          <w:szCs w:val="30"/>
        </w:rPr>
        <w:t xml:space="preserve">30 </w:t>
      </w:r>
      <w:r w:rsidR="004F0B24">
        <w:rPr>
          <w:rFonts w:ascii="Angsana New" w:hAnsi="Angsana New" w:hint="cs"/>
          <w:sz w:val="30"/>
          <w:szCs w:val="30"/>
          <w:cs/>
        </w:rPr>
        <w:t>กันยา</w:t>
      </w:r>
      <w:r w:rsidR="004F0B24" w:rsidRPr="00C35346">
        <w:rPr>
          <w:rFonts w:ascii="Angsana New" w:hAnsi="Angsana New" w:hint="cs"/>
          <w:sz w:val="30"/>
          <w:szCs w:val="30"/>
          <w:cs/>
        </w:rPr>
        <w:t>ยน</w:t>
      </w:r>
      <w:r w:rsidR="00B65DF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E4002F"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 xml:space="preserve">และ </w:t>
      </w:r>
      <w:r w:rsidRPr="0075591B">
        <w:rPr>
          <w:rFonts w:ascii="Angsana New" w:hAnsi="Angsana New"/>
          <w:sz w:val="30"/>
          <w:szCs w:val="30"/>
        </w:rPr>
        <w:t xml:space="preserve">31 </w:t>
      </w:r>
      <w:r w:rsidRPr="0075591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5591B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E4002F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Pr="004C3D72">
        <w:rPr>
          <w:rFonts w:ascii="Angsana New" w:hAnsi="Angsana New"/>
          <w:sz w:val="30"/>
          <w:szCs w:val="30"/>
          <w:cs/>
        </w:rPr>
        <w:t>และเงินปันผลรับ</w:t>
      </w:r>
      <w:r w:rsidR="001D173F">
        <w:rPr>
          <w:rFonts w:ascii="Angsana New" w:hAnsi="Angsana New" w:hint="cs"/>
          <w:sz w:val="30"/>
          <w:szCs w:val="30"/>
          <w:cs/>
        </w:rPr>
        <w:t>จากเงินลงทุน</w:t>
      </w:r>
      <w:r w:rsidRPr="004C3D72">
        <w:rPr>
          <w:rFonts w:ascii="Angsana New" w:hAnsi="Angsana New"/>
          <w:sz w:val="30"/>
          <w:szCs w:val="30"/>
          <w:cs/>
        </w:rPr>
        <w:t>สำหรับงวด</w:t>
      </w:r>
      <w:r w:rsidR="004F0B24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4C3D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F0B24" w:rsidRPr="00C35346">
        <w:rPr>
          <w:rFonts w:ascii="Angsana New" w:hAnsi="Angsana New"/>
          <w:sz w:val="30"/>
          <w:szCs w:val="30"/>
        </w:rPr>
        <w:t xml:space="preserve">30 </w:t>
      </w:r>
      <w:r w:rsidR="004F0B24">
        <w:rPr>
          <w:rFonts w:ascii="Angsana New" w:hAnsi="Angsana New" w:hint="cs"/>
          <w:sz w:val="30"/>
          <w:szCs w:val="30"/>
          <w:cs/>
        </w:rPr>
        <w:t>กันยา</w:t>
      </w:r>
      <w:r w:rsidR="004F0B24" w:rsidRPr="00C35346">
        <w:rPr>
          <w:rFonts w:ascii="Angsana New" w:hAnsi="Angsana New" w:hint="cs"/>
          <w:sz w:val="30"/>
          <w:szCs w:val="30"/>
          <w:cs/>
        </w:rPr>
        <w:t>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4398E">
        <w:rPr>
          <w:rFonts w:ascii="Angsana New" w:hAnsi="Angsana New"/>
          <w:sz w:val="30"/>
          <w:szCs w:val="30"/>
          <w:cs/>
        </w:rPr>
        <w:t>มีดังนี้</w:t>
      </w:r>
    </w:p>
    <w:p w:rsidR="00E4002F" w:rsidRPr="002E1586" w:rsidRDefault="00E4002F" w:rsidP="00E4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tbl>
      <w:tblPr>
        <w:tblW w:w="1411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430"/>
        <w:gridCol w:w="270"/>
        <w:gridCol w:w="198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72"/>
        <w:gridCol w:w="270"/>
        <w:gridCol w:w="900"/>
        <w:gridCol w:w="270"/>
        <w:gridCol w:w="900"/>
        <w:gridCol w:w="270"/>
        <w:gridCol w:w="900"/>
      </w:tblGrid>
      <w:tr w:rsidR="00220C7D" w:rsidRPr="00E4002F" w:rsidTr="006633AA">
        <w:tc>
          <w:tcPr>
            <w:tcW w:w="2430" w:type="dxa"/>
          </w:tcPr>
          <w:p w:rsidR="00220C7D" w:rsidRPr="00E4002F" w:rsidRDefault="00220C7D" w:rsidP="00E4002F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980" w:type="dxa"/>
          </w:tcPr>
          <w:p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162" w:type="dxa"/>
            <w:gridSpan w:val="15"/>
          </w:tcPr>
          <w:p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20C7D" w:rsidRPr="00E4002F" w:rsidTr="006633AA">
        <w:tc>
          <w:tcPr>
            <w:tcW w:w="2430" w:type="dxa"/>
          </w:tcPr>
          <w:p w:rsidR="00220C7D" w:rsidRPr="00E4002F" w:rsidRDefault="00220C7D" w:rsidP="006633AA">
            <w:pPr>
              <w:pStyle w:val="block"/>
              <w:tabs>
                <w:tab w:val="left" w:pos="114"/>
              </w:tabs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220C7D" w:rsidRPr="00E4002F" w:rsidRDefault="00220C7D" w:rsidP="00E4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:rsidR="00220C7D" w:rsidRPr="00E4002F" w:rsidRDefault="00220C7D" w:rsidP="00E4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220C7D" w:rsidRPr="00E4002F" w:rsidRDefault="00220C7D" w:rsidP="00E4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70" w:type="dxa"/>
          </w:tcPr>
          <w:p w:rsidR="00220C7D" w:rsidRPr="00E4002F" w:rsidRDefault="00220C7D" w:rsidP="00E4002F">
            <w:pPr>
              <w:pStyle w:val="block"/>
              <w:spacing w:after="0" w:line="240" w:lineRule="auto"/>
              <w:ind w:left="0" w:right="-17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</w:tcPr>
          <w:p w:rsidR="00220C7D" w:rsidRPr="00E4002F" w:rsidRDefault="00220C7D" w:rsidP="00E4002F">
            <w:pPr>
              <w:pStyle w:val="block"/>
              <w:spacing w:after="0" w:line="240" w:lineRule="auto"/>
              <w:ind w:left="0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สัดส่วน</w:t>
            </w:r>
          </w:p>
          <w:p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070" w:type="dxa"/>
            <w:gridSpan w:val="3"/>
          </w:tcPr>
          <w:p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</w:tcPr>
          <w:p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142" w:type="dxa"/>
            <w:gridSpan w:val="3"/>
          </w:tcPr>
          <w:p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</w:tcPr>
          <w:p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070" w:type="dxa"/>
            <w:gridSpan w:val="3"/>
          </w:tcPr>
          <w:p w:rsidR="00220C7D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เงินปันผลรับ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สำหรับ</w:t>
            </w:r>
          </w:p>
          <w:p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งวด</w:t>
            </w:r>
            <w:r w:rsidR="004F0B2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เก้า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เดือนสิ้นสุดวันที่</w:t>
            </w:r>
          </w:p>
        </w:tc>
      </w:tr>
      <w:tr w:rsidR="00220C7D" w:rsidRPr="00E4002F" w:rsidTr="006633AA">
        <w:tc>
          <w:tcPr>
            <w:tcW w:w="243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0F7DAD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27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27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0F7DA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27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F7DA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27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0F7DA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0F7DA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220C7D" w:rsidRPr="00E4002F" w:rsidTr="006633AA">
        <w:tc>
          <w:tcPr>
            <w:tcW w:w="2430" w:type="dxa"/>
          </w:tcPr>
          <w:p w:rsidR="00220C7D" w:rsidRPr="00E4002F" w:rsidRDefault="00220C7D" w:rsidP="00C3579E">
            <w:pPr>
              <w:pStyle w:val="block"/>
              <w:tabs>
                <w:tab w:val="left" w:pos="120"/>
              </w:tabs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220C7D" w:rsidRPr="00E4002F" w:rsidRDefault="00220C7D" w:rsidP="00DB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220C7D" w:rsidRPr="00E4002F" w:rsidTr="006633AA">
        <w:tc>
          <w:tcPr>
            <w:tcW w:w="243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98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-152" w:right="-176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822" w:type="dxa"/>
            <w:gridSpan w:val="11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220C7D" w:rsidRPr="00E4002F" w:rsidTr="006633AA">
        <w:tc>
          <w:tcPr>
            <w:tcW w:w="2430" w:type="dxa"/>
          </w:tcPr>
          <w:p w:rsidR="00220C7D" w:rsidRPr="00E4002F" w:rsidRDefault="00220C7D" w:rsidP="009F187B">
            <w:pPr>
              <w:tabs>
                <w:tab w:val="clear" w:pos="227"/>
                <w:tab w:val="left" w:pos="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4002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  <w:r w:rsidR="001D309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27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220C7D" w:rsidRPr="00E4002F" w:rsidRDefault="00220C7D" w:rsidP="00DB50D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</w:tr>
      <w:tr w:rsidR="00466108" w:rsidRPr="00E4002F" w:rsidTr="006633AA">
        <w:tc>
          <w:tcPr>
            <w:tcW w:w="2430" w:type="dxa"/>
          </w:tcPr>
          <w:p w:rsidR="00466108" w:rsidRPr="00E4002F" w:rsidRDefault="00466108" w:rsidP="009F187B">
            <w:pPr>
              <w:tabs>
                <w:tab w:val="left" w:pos="14"/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บริษัท สมบูรณ์หล่อเหล็กเหนียว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อุตสาหกรรม จำกัด</w:t>
            </w:r>
          </w:p>
        </w:tc>
        <w:tc>
          <w:tcPr>
            <w:tcW w:w="270" w:type="dxa"/>
          </w:tcPr>
          <w:p w:rsidR="00466108" w:rsidRPr="00E4002F" w:rsidRDefault="00466108" w:rsidP="0046610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:rsidR="00466108" w:rsidRPr="00E4002F" w:rsidRDefault="00466108" w:rsidP="0046610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ผลิตและจำหน่ายชิ้นส่วน</w:t>
            </w:r>
          </w:p>
          <w:p w:rsidR="00466108" w:rsidRPr="00E4002F" w:rsidRDefault="00466108" w:rsidP="0046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ยานยนต์</w:t>
            </w:r>
          </w:p>
        </w:tc>
        <w:tc>
          <w:tcPr>
            <w:tcW w:w="270" w:type="dxa"/>
          </w:tcPr>
          <w:p w:rsidR="00466108" w:rsidRPr="00E4002F" w:rsidRDefault="00466108" w:rsidP="00466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466108" w:rsidRPr="00E4002F" w:rsidRDefault="00466108" w:rsidP="00466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466108" w:rsidRPr="00E4002F" w:rsidRDefault="00466108" w:rsidP="00466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:rsidR="00466108" w:rsidRPr="00E4002F" w:rsidRDefault="00466108" w:rsidP="0046610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466108" w:rsidRPr="00E4002F" w:rsidRDefault="00466108" w:rsidP="00466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466108" w:rsidRPr="00E4002F" w:rsidRDefault="00466108" w:rsidP="00466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:rsidR="00466108" w:rsidRPr="00E4002F" w:rsidRDefault="00466108" w:rsidP="0046610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270" w:type="dxa"/>
          </w:tcPr>
          <w:p w:rsidR="00466108" w:rsidRPr="00E4002F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270" w:type="dxa"/>
          </w:tcPr>
          <w:p w:rsidR="00466108" w:rsidRPr="00E4002F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</w:tcPr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875,989</w:t>
            </w:r>
          </w:p>
        </w:tc>
        <w:tc>
          <w:tcPr>
            <w:tcW w:w="270" w:type="dxa"/>
          </w:tcPr>
          <w:p w:rsidR="00466108" w:rsidRPr="00E4002F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875,989</w:t>
            </w:r>
          </w:p>
        </w:tc>
        <w:tc>
          <w:tcPr>
            <w:tcW w:w="270" w:type="dxa"/>
          </w:tcPr>
          <w:p w:rsidR="00466108" w:rsidRPr="00E4002F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66108" w:rsidRPr="00E4002F" w:rsidRDefault="003D160E" w:rsidP="00466108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99,998</w:t>
            </w:r>
          </w:p>
        </w:tc>
        <w:tc>
          <w:tcPr>
            <w:tcW w:w="270" w:type="dxa"/>
          </w:tcPr>
          <w:p w:rsidR="00466108" w:rsidRPr="00E4002F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466108" w:rsidRDefault="00466108" w:rsidP="0046610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466108" w:rsidRPr="0069120D" w:rsidTr="006633AA">
        <w:trPr>
          <w:trHeight w:val="146"/>
        </w:trPr>
        <w:tc>
          <w:tcPr>
            <w:tcW w:w="2430" w:type="dxa"/>
          </w:tcPr>
          <w:p w:rsidR="00466108" w:rsidRPr="0069120D" w:rsidRDefault="00466108" w:rsidP="00466108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466108" w:rsidRPr="0069120D" w:rsidRDefault="00466108" w:rsidP="0046610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0" w:type="dxa"/>
          </w:tcPr>
          <w:p w:rsidR="00466108" w:rsidRPr="0069120D" w:rsidRDefault="00466108" w:rsidP="0046610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466108" w:rsidRPr="0069120D" w:rsidRDefault="00466108" w:rsidP="00466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466108" w:rsidRPr="0069120D" w:rsidRDefault="00466108" w:rsidP="00466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66108" w:rsidRPr="0069120D" w:rsidRDefault="00466108" w:rsidP="0046610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466108" w:rsidRPr="0069120D" w:rsidRDefault="00466108" w:rsidP="00466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66108" w:rsidRPr="0069120D" w:rsidRDefault="00466108" w:rsidP="0046610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466108" w:rsidRPr="0069120D" w:rsidRDefault="00466108" w:rsidP="0046610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466108" w:rsidRPr="0069120D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</w:tcPr>
          <w:p w:rsidR="00466108" w:rsidRPr="0069120D" w:rsidRDefault="00466108" w:rsidP="0046610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466108" w:rsidRPr="0069120D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72" w:type="dxa"/>
          </w:tcPr>
          <w:p w:rsidR="00466108" w:rsidRPr="0069120D" w:rsidRDefault="00466108" w:rsidP="004661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466108" w:rsidRPr="0069120D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</w:tcPr>
          <w:p w:rsidR="00466108" w:rsidRPr="0069120D" w:rsidRDefault="00466108" w:rsidP="004661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466108" w:rsidRPr="0069120D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66108" w:rsidRPr="0069120D" w:rsidRDefault="00466108" w:rsidP="0046610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466108" w:rsidRPr="0069120D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</w:tcPr>
          <w:p w:rsidR="00466108" w:rsidRPr="0069120D" w:rsidRDefault="00466108" w:rsidP="0046610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466108" w:rsidRPr="00E4002F" w:rsidTr="006633AA">
        <w:tc>
          <w:tcPr>
            <w:tcW w:w="2430" w:type="dxa"/>
          </w:tcPr>
          <w:p w:rsidR="00466108" w:rsidRPr="00E4002F" w:rsidRDefault="00466108" w:rsidP="00466108">
            <w:pPr>
              <w:tabs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บริษัท บางกอกสปริง</w:t>
            </w:r>
          </w:p>
          <w:p w:rsidR="00466108" w:rsidRPr="00E4002F" w:rsidRDefault="00466108" w:rsidP="00466108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อินดัสเตรียล จำกัด</w:t>
            </w:r>
          </w:p>
        </w:tc>
        <w:tc>
          <w:tcPr>
            <w:tcW w:w="270" w:type="dxa"/>
          </w:tcPr>
          <w:p w:rsidR="00466108" w:rsidRPr="00E4002F" w:rsidRDefault="00466108" w:rsidP="0046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980" w:type="dxa"/>
          </w:tcPr>
          <w:p w:rsidR="00466108" w:rsidRPr="00E4002F" w:rsidRDefault="00466108" w:rsidP="0046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ให้เช่าอสังหาริมทรัพย์และ</w:t>
            </w:r>
          </w:p>
          <w:p w:rsidR="00466108" w:rsidRPr="00E4002F" w:rsidRDefault="00466108" w:rsidP="0046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left="72" w:right="-108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E4002F">
              <w:rPr>
                <w:rFonts w:ascii="Angsana New" w:hAnsi="Angsana New"/>
                <w:sz w:val="26"/>
                <w:szCs w:val="26"/>
                <w:lang w:eastAsia="ja-JP"/>
              </w:rPr>
              <w:t xml:space="preserve">  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ลงทุนในบริษัทอื่น</w:t>
            </w:r>
          </w:p>
        </w:tc>
        <w:tc>
          <w:tcPr>
            <w:tcW w:w="270" w:type="dxa"/>
          </w:tcPr>
          <w:p w:rsidR="00466108" w:rsidRPr="00E4002F" w:rsidRDefault="00466108" w:rsidP="00466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466108" w:rsidRPr="00E4002F" w:rsidRDefault="00466108" w:rsidP="00466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466108" w:rsidRPr="00E4002F" w:rsidRDefault="00466108" w:rsidP="00466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:rsidR="00466108" w:rsidRPr="00E4002F" w:rsidRDefault="00466108" w:rsidP="0046610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466108" w:rsidRPr="00E4002F" w:rsidRDefault="00466108" w:rsidP="00466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466108" w:rsidRPr="00E4002F" w:rsidRDefault="00466108" w:rsidP="00466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:rsidR="00466108" w:rsidRPr="00E4002F" w:rsidRDefault="00466108" w:rsidP="0046610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130,000</w:t>
            </w:r>
          </w:p>
        </w:tc>
        <w:tc>
          <w:tcPr>
            <w:tcW w:w="270" w:type="dxa"/>
          </w:tcPr>
          <w:p w:rsidR="00466108" w:rsidRPr="00E4002F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130,000</w:t>
            </w:r>
          </w:p>
        </w:tc>
        <w:tc>
          <w:tcPr>
            <w:tcW w:w="270" w:type="dxa"/>
          </w:tcPr>
          <w:p w:rsidR="00466108" w:rsidRPr="00E4002F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</w:tcPr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519,989</w:t>
            </w:r>
          </w:p>
        </w:tc>
        <w:tc>
          <w:tcPr>
            <w:tcW w:w="270" w:type="dxa"/>
          </w:tcPr>
          <w:p w:rsidR="00466108" w:rsidRPr="00E4002F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519,989</w:t>
            </w:r>
          </w:p>
        </w:tc>
        <w:tc>
          <w:tcPr>
            <w:tcW w:w="270" w:type="dxa"/>
          </w:tcPr>
          <w:p w:rsidR="00466108" w:rsidRPr="00E4002F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20,800</w:t>
            </w:r>
          </w:p>
        </w:tc>
        <w:tc>
          <w:tcPr>
            <w:tcW w:w="270" w:type="dxa"/>
          </w:tcPr>
          <w:p w:rsidR="00466108" w:rsidRPr="00E4002F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466108" w:rsidRDefault="00466108" w:rsidP="00466108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466108" w:rsidRPr="00E4002F" w:rsidRDefault="00466108" w:rsidP="00080A3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883,981</w:t>
            </w:r>
          </w:p>
        </w:tc>
      </w:tr>
      <w:tr w:rsidR="00466108" w:rsidRPr="0069120D" w:rsidTr="006633AA">
        <w:tc>
          <w:tcPr>
            <w:tcW w:w="2430" w:type="dxa"/>
          </w:tcPr>
          <w:p w:rsidR="00466108" w:rsidRPr="004F308D" w:rsidRDefault="00466108" w:rsidP="00466108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466108" w:rsidRPr="004F308D" w:rsidRDefault="00466108" w:rsidP="0046610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0" w:type="dxa"/>
          </w:tcPr>
          <w:p w:rsidR="00466108" w:rsidRPr="004F308D" w:rsidRDefault="00466108" w:rsidP="0046610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466108" w:rsidRPr="004F308D" w:rsidRDefault="00466108" w:rsidP="00466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466108" w:rsidRPr="004F308D" w:rsidRDefault="00466108" w:rsidP="00466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66108" w:rsidRPr="004F308D" w:rsidRDefault="00466108" w:rsidP="0046610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466108" w:rsidRPr="004F308D" w:rsidRDefault="00466108" w:rsidP="00466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66108" w:rsidRPr="004F308D" w:rsidRDefault="00466108" w:rsidP="0046610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466108" w:rsidRPr="004F308D" w:rsidRDefault="00466108" w:rsidP="0046610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466108" w:rsidRPr="004F308D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</w:tcPr>
          <w:p w:rsidR="00466108" w:rsidRPr="004F308D" w:rsidRDefault="00466108" w:rsidP="0046610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466108" w:rsidRPr="004F308D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72" w:type="dxa"/>
          </w:tcPr>
          <w:p w:rsidR="00466108" w:rsidRPr="004F308D" w:rsidRDefault="00466108" w:rsidP="004661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466108" w:rsidRPr="004F308D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</w:tcPr>
          <w:p w:rsidR="00466108" w:rsidRPr="004F308D" w:rsidRDefault="00466108" w:rsidP="004661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466108" w:rsidRPr="004F308D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66108" w:rsidRPr="004F308D" w:rsidRDefault="00466108" w:rsidP="0046610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</w:tcPr>
          <w:p w:rsidR="00466108" w:rsidRPr="004F308D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</w:tcPr>
          <w:p w:rsidR="00466108" w:rsidRPr="004F308D" w:rsidRDefault="00466108" w:rsidP="0046610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</w:tr>
      <w:tr w:rsidR="00466108" w:rsidRPr="00E4002F" w:rsidTr="006633AA">
        <w:tc>
          <w:tcPr>
            <w:tcW w:w="2430" w:type="dxa"/>
          </w:tcPr>
          <w:p w:rsidR="00466108" w:rsidRPr="00E4002F" w:rsidRDefault="00466108" w:rsidP="00466108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อินเตอร์เนชั่นแนล แคสติ้ง </w:t>
            </w:r>
          </w:p>
          <w:p w:rsidR="00466108" w:rsidRPr="00E4002F" w:rsidRDefault="00466108" w:rsidP="00466108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โปรดักส์ จำกัด</w:t>
            </w:r>
          </w:p>
        </w:tc>
        <w:tc>
          <w:tcPr>
            <w:tcW w:w="270" w:type="dxa"/>
          </w:tcPr>
          <w:p w:rsidR="00466108" w:rsidRPr="00E4002F" w:rsidRDefault="00466108" w:rsidP="0046610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:rsidR="00466108" w:rsidRPr="00E4002F" w:rsidRDefault="00466108" w:rsidP="0046610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ผลิตและจำหน่ายชิ้นส่วน</w:t>
            </w:r>
          </w:p>
          <w:p w:rsidR="00466108" w:rsidRPr="00E4002F" w:rsidRDefault="00466108" w:rsidP="00466108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ยานยนต์</w:t>
            </w:r>
          </w:p>
        </w:tc>
        <w:tc>
          <w:tcPr>
            <w:tcW w:w="270" w:type="dxa"/>
          </w:tcPr>
          <w:p w:rsidR="00466108" w:rsidRPr="00E4002F" w:rsidRDefault="00466108" w:rsidP="00466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466108" w:rsidRPr="00E4002F" w:rsidRDefault="00466108" w:rsidP="00466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466108" w:rsidRPr="00E4002F" w:rsidRDefault="00466108" w:rsidP="00466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:rsidR="00466108" w:rsidRPr="00E4002F" w:rsidRDefault="00466108" w:rsidP="0046610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466108" w:rsidRPr="00E4002F" w:rsidRDefault="00466108" w:rsidP="00466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466108" w:rsidRPr="00E4002F" w:rsidRDefault="00466108" w:rsidP="00466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:rsidR="00466108" w:rsidRPr="00E4002F" w:rsidRDefault="00466108" w:rsidP="0046610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785,000</w:t>
            </w:r>
          </w:p>
        </w:tc>
        <w:tc>
          <w:tcPr>
            <w:tcW w:w="270" w:type="dxa"/>
          </w:tcPr>
          <w:p w:rsidR="00466108" w:rsidRPr="00E4002F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785,000</w:t>
            </w:r>
          </w:p>
        </w:tc>
        <w:tc>
          <w:tcPr>
            <w:tcW w:w="270" w:type="dxa"/>
          </w:tcPr>
          <w:p w:rsidR="00466108" w:rsidRPr="00E4002F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</w:tcPr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796,034</w:t>
            </w:r>
          </w:p>
        </w:tc>
        <w:tc>
          <w:tcPr>
            <w:tcW w:w="270" w:type="dxa"/>
          </w:tcPr>
          <w:p w:rsidR="00466108" w:rsidRPr="00E4002F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796,034</w:t>
            </w:r>
          </w:p>
        </w:tc>
        <w:tc>
          <w:tcPr>
            <w:tcW w:w="270" w:type="dxa"/>
          </w:tcPr>
          <w:p w:rsidR="00466108" w:rsidRPr="00E4002F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78,500</w:t>
            </w:r>
          </w:p>
        </w:tc>
        <w:tc>
          <w:tcPr>
            <w:tcW w:w="270" w:type="dxa"/>
          </w:tcPr>
          <w:p w:rsidR="00466108" w:rsidRPr="00E4002F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466108" w:rsidRDefault="00466108" w:rsidP="0046610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466108" w:rsidRPr="00E4002F" w:rsidRDefault="00466108" w:rsidP="0046610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466108" w:rsidRPr="0069120D" w:rsidTr="00323961">
        <w:tc>
          <w:tcPr>
            <w:tcW w:w="2430" w:type="dxa"/>
          </w:tcPr>
          <w:p w:rsidR="00466108" w:rsidRPr="004F308D" w:rsidRDefault="00466108" w:rsidP="00466108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466108" w:rsidRPr="004F308D" w:rsidRDefault="00466108" w:rsidP="0046610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0" w:type="dxa"/>
          </w:tcPr>
          <w:p w:rsidR="00466108" w:rsidRPr="004F308D" w:rsidRDefault="00466108" w:rsidP="0046610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466108" w:rsidRPr="004F308D" w:rsidRDefault="00466108" w:rsidP="00466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466108" w:rsidRPr="004F308D" w:rsidRDefault="00466108" w:rsidP="00466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66108" w:rsidRPr="004F308D" w:rsidRDefault="00466108" w:rsidP="0046610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466108" w:rsidRPr="004F308D" w:rsidRDefault="00466108" w:rsidP="00466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66108" w:rsidRPr="004F308D" w:rsidRDefault="00466108" w:rsidP="0046610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466108" w:rsidRPr="004F308D" w:rsidRDefault="00466108" w:rsidP="0046610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466108" w:rsidRPr="004F308D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</w:tcPr>
          <w:p w:rsidR="00466108" w:rsidRPr="004F308D" w:rsidRDefault="00466108" w:rsidP="0046610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466108" w:rsidRPr="004F308D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72" w:type="dxa"/>
          </w:tcPr>
          <w:p w:rsidR="00466108" w:rsidRPr="004F308D" w:rsidRDefault="00466108" w:rsidP="004661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466108" w:rsidRPr="004F308D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</w:tcPr>
          <w:p w:rsidR="00466108" w:rsidRPr="004F308D" w:rsidRDefault="00466108" w:rsidP="004661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466108" w:rsidRPr="004F308D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66108" w:rsidRPr="004F308D" w:rsidRDefault="00466108" w:rsidP="0046610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</w:tcPr>
          <w:p w:rsidR="00466108" w:rsidRPr="004F308D" w:rsidRDefault="00466108" w:rsidP="0046610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</w:tcPr>
          <w:p w:rsidR="00466108" w:rsidRPr="004F308D" w:rsidRDefault="00466108" w:rsidP="0046610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</w:tr>
      <w:tr w:rsidR="00080A30" w:rsidRPr="00E4002F" w:rsidTr="00323961">
        <w:tc>
          <w:tcPr>
            <w:tcW w:w="2430" w:type="dxa"/>
          </w:tcPr>
          <w:p w:rsidR="00080A30" w:rsidRPr="00E4002F" w:rsidRDefault="00080A30" w:rsidP="00080A30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สมบูรณ์ ฟอร์จจิ้ง </w:t>
            </w:r>
          </w:p>
          <w:p w:rsidR="00080A30" w:rsidRPr="00E4002F" w:rsidRDefault="00080A30" w:rsidP="00080A30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เทคโนโลยี</w:t>
            </w:r>
            <w:r w:rsidRPr="00E400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70" w:type="dxa"/>
          </w:tcPr>
          <w:p w:rsidR="00080A30" w:rsidRPr="00E4002F" w:rsidRDefault="00080A30" w:rsidP="00080A30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:rsidR="00080A30" w:rsidRPr="00E4002F" w:rsidRDefault="00080A30" w:rsidP="00080A30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ผลิตและจำหน่ายชิ้นส่วน</w:t>
            </w:r>
          </w:p>
          <w:p w:rsidR="00080A30" w:rsidRPr="00E4002F" w:rsidRDefault="00080A30" w:rsidP="00080A30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 xml:space="preserve">  ยานยนต์</w:t>
            </w:r>
          </w:p>
        </w:tc>
        <w:tc>
          <w:tcPr>
            <w:tcW w:w="270" w:type="dxa"/>
          </w:tcPr>
          <w:p w:rsidR="00080A30" w:rsidRPr="00E4002F" w:rsidRDefault="00080A30" w:rsidP="00080A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080A30" w:rsidRPr="00E4002F" w:rsidRDefault="00080A30" w:rsidP="00080A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080A30" w:rsidRPr="00E4002F" w:rsidRDefault="00080A30" w:rsidP="00080A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:rsidR="00080A30" w:rsidRPr="00E4002F" w:rsidRDefault="00080A30" w:rsidP="00080A3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080A30" w:rsidRPr="00E4002F" w:rsidRDefault="00080A30" w:rsidP="00080A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080A30" w:rsidRPr="00E4002F" w:rsidRDefault="00080A30" w:rsidP="00080A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:rsidR="00080A30" w:rsidRPr="00E4002F" w:rsidRDefault="00080A30" w:rsidP="00080A3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080A30" w:rsidRPr="00E4002F" w:rsidRDefault="00080A30" w:rsidP="00080A3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080A30" w:rsidRPr="00E4002F" w:rsidRDefault="00080A30" w:rsidP="00080A3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5</w:t>
            </w:r>
            <w:r w:rsidRPr="00E4002F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270" w:type="dxa"/>
          </w:tcPr>
          <w:p w:rsidR="00080A30" w:rsidRPr="00E4002F" w:rsidRDefault="00080A30" w:rsidP="00080A3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080A30" w:rsidRPr="00E4002F" w:rsidRDefault="00080A30" w:rsidP="00080A3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080A30" w:rsidRPr="00E4002F" w:rsidRDefault="00080A30" w:rsidP="00080A3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5</w:t>
            </w:r>
            <w:r w:rsidRPr="00E4002F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270" w:type="dxa"/>
          </w:tcPr>
          <w:p w:rsidR="00080A30" w:rsidRPr="00E4002F" w:rsidRDefault="00080A30" w:rsidP="00080A3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080A30" w:rsidRPr="00E4002F" w:rsidRDefault="00080A30" w:rsidP="00080A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080A30" w:rsidRPr="007B1A30" w:rsidRDefault="00080A30" w:rsidP="00080A3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350,000</w:t>
            </w:r>
          </w:p>
        </w:tc>
        <w:tc>
          <w:tcPr>
            <w:tcW w:w="270" w:type="dxa"/>
          </w:tcPr>
          <w:p w:rsidR="00080A30" w:rsidRPr="00E4002F" w:rsidRDefault="00080A30" w:rsidP="00080A3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80A30" w:rsidRPr="00E4002F" w:rsidRDefault="00080A30" w:rsidP="00080A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080A30" w:rsidRPr="00E4002F" w:rsidRDefault="00080A30" w:rsidP="00080A3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350,000</w:t>
            </w:r>
          </w:p>
        </w:tc>
        <w:tc>
          <w:tcPr>
            <w:tcW w:w="270" w:type="dxa"/>
          </w:tcPr>
          <w:p w:rsidR="00080A30" w:rsidRPr="00E4002F" w:rsidRDefault="00080A30" w:rsidP="00080A3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80A30" w:rsidRDefault="00080A30" w:rsidP="00080A3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080A30" w:rsidRPr="00E4002F" w:rsidRDefault="00080A30" w:rsidP="00080A3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:rsidR="00080A30" w:rsidRPr="00E4002F" w:rsidRDefault="00080A30" w:rsidP="00080A3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80A30" w:rsidRDefault="00080A30" w:rsidP="00080A3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080A30" w:rsidRPr="00E4002F" w:rsidRDefault="00080A30" w:rsidP="00080A3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34314B" w:rsidRPr="00E4002F" w:rsidTr="00323961">
        <w:tc>
          <w:tcPr>
            <w:tcW w:w="2430" w:type="dxa"/>
          </w:tcPr>
          <w:p w:rsidR="0034314B" w:rsidRPr="00E4002F" w:rsidRDefault="0034314B" w:rsidP="0034314B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:rsidR="0034314B" w:rsidRPr="00E4002F" w:rsidRDefault="0034314B" w:rsidP="0034314B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:rsidR="0034314B" w:rsidRPr="00E4002F" w:rsidRDefault="0034314B" w:rsidP="0034314B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34314B" w:rsidRPr="00E4002F" w:rsidRDefault="0034314B" w:rsidP="003431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34314B" w:rsidRPr="00E4002F" w:rsidRDefault="0034314B" w:rsidP="003431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4314B" w:rsidRPr="00E4002F" w:rsidRDefault="0034314B" w:rsidP="0034314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34314B" w:rsidRPr="00E4002F" w:rsidRDefault="0034314B" w:rsidP="003431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4314B" w:rsidRPr="00E4002F" w:rsidRDefault="0034314B" w:rsidP="0034314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34314B" w:rsidRPr="00E4002F" w:rsidRDefault="0034314B" w:rsidP="003431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34314B" w:rsidRPr="00E4002F" w:rsidRDefault="0034314B" w:rsidP="0034314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34314B" w:rsidRPr="00E4002F" w:rsidRDefault="0034314B" w:rsidP="003431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34314B" w:rsidRPr="00E4002F" w:rsidRDefault="0034314B" w:rsidP="0034314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34314B" w:rsidRPr="00E4002F" w:rsidRDefault="00C02ABA" w:rsidP="00F470CD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34314B" w:rsidRPr="00E4002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,542,012</w:t>
            </w:r>
          </w:p>
        </w:tc>
        <w:tc>
          <w:tcPr>
            <w:tcW w:w="270" w:type="dxa"/>
          </w:tcPr>
          <w:p w:rsidR="0034314B" w:rsidRPr="00E4002F" w:rsidRDefault="0034314B" w:rsidP="0034314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4314B" w:rsidRPr="00E4002F" w:rsidRDefault="0034314B" w:rsidP="007B1A30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2,542,012</w:t>
            </w:r>
          </w:p>
        </w:tc>
        <w:tc>
          <w:tcPr>
            <w:tcW w:w="270" w:type="dxa"/>
          </w:tcPr>
          <w:p w:rsidR="0034314B" w:rsidRPr="00E4002F" w:rsidRDefault="0034314B" w:rsidP="0034314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314B" w:rsidRPr="00E5053F" w:rsidRDefault="0034314B" w:rsidP="0034314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199,</w:t>
            </w:r>
            <w:r w:rsidR="001961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298</w:t>
            </w:r>
          </w:p>
        </w:tc>
        <w:tc>
          <w:tcPr>
            <w:tcW w:w="270" w:type="dxa"/>
          </w:tcPr>
          <w:p w:rsidR="0034314B" w:rsidRPr="00E4002F" w:rsidRDefault="0034314B" w:rsidP="0034314B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4314B" w:rsidRPr="00E4002F" w:rsidRDefault="0034314B" w:rsidP="0034314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883,981</w:t>
            </w:r>
          </w:p>
        </w:tc>
      </w:tr>
    </w:tbl>
    <w:p w:rsidR="009B4367" w:rsidRPr="00A42949" w:rsidRDefault="009B4367" w:rsidP="00C44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right="-590"/>
        <w:rPr>
          <w:rFonts w:ascii="Angsana New" w:hAnsi="Angsana New"/>
          <w:sz w:val="30"/>
          <w:szCs w:val="30"/>
          <w:cs/>
        </w:rPr>
        <w:sectPr w:rsidR="009B4367" w:rsidRPr="00A42949" w:rsidSect="0034314B">
          <w:headerReference w:type="even" r:id="rId15"/>
          <w:headerReference w:type="default" r:id="rId16"/>
          <w:headerReference w:type="firs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:rsidR="009B4367" w:rsidRDefault="009B4367" w:rsidP="009542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รายละเอียดของบริษัทย่อยทางอ้อมของบริษัท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9B4367" w:rsidRDefault="009B4367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36"/>
        <w:gridCol w:w="3454"/>
        <w:gridCol w:w="236"/>
        <w:gridCol w:w="1474"/>
        <w:gridCol w:w="270"/>
        <w:gridCol w:w="1530"/>
      </w:tblGrid>
      <w:tr w:rsidR="009B4367" w:rsidRPr="00C4398E" w:rsidTr="004F36BF">
        <w:trPr>
          <w:trHeight w:val="749"/>
        </w:trPr>
        <w:tc>
          <w:tcPr>
            <w:tcW w:w="2070" w:type="dxa"/>
          </w:tcPr>
          <w:p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6" w:type="dxa"/>
          </w:tcPr>
          <w:p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4" w:type="dxa"/>
          </w:tcPr>
          <w:p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36" w:type="dxa"/>
          </w:tcPr>
          <w:p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74" w:type="dxa"/>
            <w:gridSpan w:val="3"/>
          </w:tcPr>
          <w:p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</w:t>
            </w:r>
          </w:p>
          <w:p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เป็นเจ้าของ</w:t>
            </w:r>
          </w:p>
        </w:tc>
      </w:tr>
      <w:tr w:rsidR="009B4367" w:rsidRPr="008733FB" w:rsidTr="004F36BF">
        <w:trPr>
          <w:trHeight w:val="389"/>
        </w:trPr>
        <w:tc>
          <w:tcPr>
            <w:tcW w:w="2070" w:type="dxa"/>
          </w:tcPr>
          <w:p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454" w:type="dxa"/>
          </w:tcPr>
          <w:p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4" w:type="dxa"/>
          </w:tcPr>
          <w:p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297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 w:rsidRPr="0035297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31 ธันวาคม</w:t>
            </w:r>
          </w:p>
        </w:tc>
      </w:tr>
      <w:tr w:rsidR="009B4367" w:rsidRPr="008733FB" w:rsidTr="004F36BF">
        <w:trPr>
          <w:trHeight w:val="407"/>
        </w:trPr>
        <w:tc>
          <w:tcPr>
            <w:tcW w:w="2070" w:type="dxa"/>
          </w:tcPr>
          <w:p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54" w:type="dxa"/>
          </w:tcPr>
          <w:p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4" w:type="dxa"/>
          </w:tcPr>
          <w:p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9B4367" w:rsidRPr="008733FB" w:rsidTr="004F36BF">
        <w:trPr>
          <w:trHeight w:val="407"/>
        </w:trPr>
        <w:tc>
          <w:tcPr>
            <w:tcW w:w="2070" w:type="dxa"/>
          </w:tcPr>
          <w:p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54" w:type="dxa"/>
          </w:tcPr>
          <w:p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74" w:type="dxa"/>
            <w:gridSpan w:val="3"/>
          </w:tcPr>
          <w:p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35297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9B4367" w:rsidRPr="008733FB" w:rsidTr="004F36BF">
        <w:tc>
          <w:tcPr>
            <w:tcW w:w="2070" w:type="dxa"/>
          </w:tcPr>
          <w:p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29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36" w:type="dxa"/>
          </w:tcPr>
          <w:p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4" w:type="dxa"/>
          </w:tcPr>
          <w:p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4367" w:rsidRPr="008733FB" w:rsidTr="004F36BF">
        <w:tc>
          <w:tcPr>
            <w:tcW w:w="2070" w:type="dxa"/>
          </w:tcPr>
          <w:p w:rsidR="0092687F" w:rsidRDefault="009B4367" w:rsidP="0035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2687F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</w:t>
            </w:r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35297B"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นิปปอน</w:t>
            </w:r>
            <w:r w:rsidR="0035297B" w:rsidRPr="0092687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35297B"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คิไค</w:t>
            </w:r>
          </w:p>
          <w:p w:rsidR="009B4367" w:rsidRPr="0035297B" w:rsidRDefault="0035297B" w:rsidP="0092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firstLine="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เอน</w:t>
            </w: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จิเนียริ่ง</w:t>
            </w:r>
            <w:r w:rsidRPr="00352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36" w:type="dxa"/>
          </w:tcPr>
          <w:p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4" w:type="dxa"/>
          </w:tcPr>
          <w:p w:rsidR="009B4367" w:rsidRPr="0035297B" w:rsidRDefault="0035297B" w:rsidP="0035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103" w:right="-108" w:hanging="103"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ผลิต และประกอบเครื่องจักร อุปกรณ์อัตโนมัติและชิ้นส่วน</w:t>
            </w:r>
          </w:p>
        </w:tc>
        <w:tc>
          <w:tcPr>
            <w:tcW w:w="236" w:type="dxa"/>
          </w:tcPr>
          <w:p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9B4367" w:rsidRPr="0035297B" w:rsidRDefault="00C02ABA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3E5CF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9B4367" w:rsidRPr="0035297B" w:rsidRDefault="009B4367" w:rsidP="00475AF2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9B4367" w:rsidRPr="0035297B" w:rsidRDefault="0035297B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C02ABA" w:rsidRDefault="00C02ABA" w:rsidP="00C02A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sz w:val="30"/>
          <w:szCs w:val="30"/>
        </w:rPr>
      </w:pPr>
    </w:p>
    <w:p w:rsidR="004B2EFB" w:rsidRDefault="004B2EFB" w:rsidP="009F18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F48B1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3F48B1">
        <w:rPr>
          <w:rFonts w:ascii="Angsana New" w:hAnsi="Angsana New" w:hint="cs"/>
          <w:sz w:val="30"/>
          <w:szCs w:val="30"/>
          <w:cs/>
        </w:rPr>
        <w:t>ทั้งหมดดำเนินธุรกิจในประเทศ</w:t>
      </w:r>
    </w:p>
    <w:p w:rsidR="004B2EFB" w:rsidRDefault="004B2EFB" w:rsidP="00C02A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sz w:val="30"/>
          <w:szCs w:val="30"/>
        </w:rPr>
      </w:pPr>
    </w:p>
    <w:p w:rsidR="006340FE" w:rsidRPr="00566627" w:rsidRDefault="00566627" w:rsidP="005666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รายละเอียด</w:t>
      </w:r>
      <w:r w:rsidR="00C02ABA" w:rsidRPr="00566627">
        <w:rPr>
          <w:rFonts w:ascii="Angsana New" w:hAnsi="Angsana New" w:hint="cs"/>
          <w:sz w:val="30"/>
          <w:szCs w:val="30"/>
          <w:cs/>
        </w:rPr>
        <w:t>การเพิ่ม</w:t>
      </w:r>
      <w:r>
        <w:rPr>
          <w:rFonts w:ascii="Angsana New" w:hAnsi="Angsana New" w:hint="cs"/>
          <w:sz w:val="30"/>
          <w:szCs w:val="30"/>
          <w:cs/>
        </w:rPr>
        <w:t>ขึ้นของ</w:t>
      </w:r>
      <w:r w:rsidR="00C02ABA" w:rsidRPr="00566627">
        <w:rPr>
          <w:rFonts w:ascii="Angsana New" w:hAnsi="Angsana New" w:hint="cs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ในบริษัทย่อยจากการซื้อธุรกิจในระหว่างงวด</w:t>
      </w:r>
      <w:r w:rsidR="00772B81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ได้เปิดเผยไว้ในหมายเหตุข้อ </w:t>
      </w:r>
      <w:r>
        <w:rPr>
          <w:rFonts w:ascii="Angsana New" w:hAnsi="Angsana New"/>
          <w:sz w:val="30"/>
          <w:szCs w:val="30"/>
        </w:rPr>
        <w:t>3</w:t>
      </w:r>
    </w:p>
    <w:p w:rsidR="00C02ABA" w:rsidRDefault="00C02ABA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02ABA" w:rsidRDefault="00C02ABA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340FE" w:rsidRDefault="006340FE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6340FE" w:rsidSect="009B4367">
          <w:headerReference w:type="default" r:id="rId19"/>
          <w:footerReference w:type="default" r:id="rId20"/>
          <w:headerReference w:type="first" r:id="rId2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:rsidR="00395F76" w:rsidRPr="0050551C" w:rsidRDefault="005113A2" w:rsidP="009542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1170"/>
        </w:tabs>
        <w:spacing w:after="0"/>
        <w:ind w:left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50551C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947265">
        <w:rPr>
          <w:rFonts w:ascii="Angsana New" w:hAnsi="Angsana New"/>
          <w:b/>
          <w:bCs/>
          <w:sz w:val="30"/>
          <w:szCs w:val="30"/>
        </w:rPr>
        <w:t xml:space="preserve">     </w:t>
      </w:r>
      <w:r w:rsidR="00AE42BC">
        <w:rPr>
          <w:rFonts w:ascii="Angsana New" w:hAnsi="Angsana New"/>
          <w:b/>
          <w:bCs/>
          <w:sz w:val="30"/>
          <w:szCs w:val="30"/>
        </w:rPr>
        <w:t xml:space="preserve"> </w:t>
      </w:r>
      <w:r w:rsidR="007D1585">
        <w:rPr>
          <w:rFonts w:ascii="Angsana New" w:hAnsi="Angsana New"/>
          <w:b/>
          <w:bCs/>
          <w:sz w:val="30"/>
          <w:szCs w:val="30"/>
        </w:rPr>
        <w:t xml:space="preserve">  </w:t>
      </w:r>
      <w:r w:rsidR="00395F76" w:rsidRPr="0050551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CC312D" w:rsidRPr="0050551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8D753C" w:rsidRPr="0031771F" w:rsidRDefault="008D753C" w:rsidP="00F40476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</w:p>
    <w:p w:rsidR="0098013D" w:rsidRDefault="0098013D" w:rsidP="006E0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98013D">
        <w:rPr>
          <w:rFonts w:ascii="Angsana New" w:hAnsi="Angsana New"/>
          <w:b/>
          <w:sz w:val="30"/>
          <w:szCs w:val="30"/>
          <w:cs/>
        </w:rPr>
        <w:t>ก</w:t>
      </w:r>
      <w:r w:rsidRPr="0098013D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Pr="0098013D">
        <w:rPr>
          <w:rFonts w:ascii="Angsana New" w:hAnsi="Angsana New" w:hint="cs"/>
          <w:sz w:val="30"/>
          <w:szCs w:val="30"/>
          <w:cs/>
        </w:rPr>
        <w:t>เก้าเดือน</w:t>
      </w:r>
      <w:r w:rsidRPr="0098013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98013D">
        <w:rPr>
          <w:rFonts w:ascii="Angsana New" w:hAnsi="Angsana New" w:hint="cs"/>
          <w:sz w:val="30"/>
          <w:szCs w:val="30"/>
          <w:cs/>
        </w:rPr>
        <w:t>30 กันยายน 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98013D">
        <w:rPr>
          <w:rFonts w:ascii="Angsana New" w:hAnsi="Angsana New" w:hint="cs"/>
          <w:sz w:val="30"/>
          <w:szCs w:val="30"/>
          <w:cs/>
        </w:rPr>
        <w:t xml:space="preserve"> </w:t>
      </w:r>
      <w:r w:rsidRPr="0098013D">
        <w:rPr>
          <w:rFonts w:ascii="Angsana New" w:hAnsi="Angsana New"/>
          <w:sz w:val="30"/>
          <w:szCs w:val="30"/>
          <w:cs/>
        </w:rPr>
        <w:t>มีดังนี้</w:t>
      </w:r>
    </w:p>
    <w:p w:rsidR="00E134CF" w:rsidRPr="00E134CF" w:rsidRDefault="00E134CF" w:rsidP="0098013D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X="1062" w:tblpY="1"/>
        <w:tblOverlap w:val="never"/>
        <w:tblW w:w="14112" w:type="dxa"/>
        <w:tblLayout w:type="fixed"/>
        <w:tblLook w:val="04A0" w:firstRow="1" w:lastRow="0" w:firstColumn="1" w:lastColumn="0" w:noHBand="0" w:noVBand="1"/>
      </w:tblPr>
      <w:tblGrid>
        <w:gridCol w:w="3491"/>
        <w:gridCol w:w="10621"/>
      </w:tblGrid>
      <w:tr w:rsidR="00E134CF" w:rsidRPr="00F027C7" w:rsidTr="004142A2">
        <w:trPr>
          <w:tblHeader/>
        </w:trPr>
        <w:tc>
          <w:tcPr>
            <w:tcW w:w="1237" w:type="pct"/>
          </w:tcPr>
          <w:p w:rsidR="00E134CF" w:rsidRPr="00F027C7" w:rsidRDefault="00E134CF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63" w:type="pct"/>
            <w:hideMark/>
          </w:tcPr>
          <w:p w:rsidR="00E134CF" w:rsidRPr="00F027C7" w:rsidRDefault="00E134CF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</w:tbl>
    <w:p w:rsidR="0098013D" w:rsidRPr="00F027C7" w:rsidRDefault="0098013D" w:rsidP="0098013D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1062" w:tblpY="1"/>
        <w:tblOverlap w:val="never"/>
        <w:tblW w:w="14037" w:type="dxa"/>
        <w:tblLayout w:type="fixed"/>
        <w:tblLook w:val="04A0" w:firstRow="1" w:lastRow="0" w:firstColumn="1" w:lastColumn="0" w:noHBand="0" w:noVBand="1"/>
      </w:tblPr>
      <w:tblGrid>
        <w:gridCol w:w="3481"/>
        <w:gridCol w:w="1620"/>
        <w:gridCol w:w="241"/>
        <w:gridCol w:w="1552"/>
        <w:gridCol w:w="239"/>
        <w:gridCol w:w="1564"/>
        <w:gridCol w:w="272"/>
        <w:gridCol w:w="1738"/>
        <w:gridCol w:w="239"/>
        <w:gridCol w:w="1378"/>
        <w:gridCol w:w="264"/>
        <w:gridCol w:w="1449"/>
      </w:tblGrid>
      <w:tr w:rsidR="00584A17" w:rsidRPr="00F027C7" w:rsidTr="00FC1C58">
        <w:trPr>
          <w:trHeight w:val="1261"/>
          <w:tblHeader/>
        </w:trPr>
        <w:tc>
          <w:tcPr>
            <w:tcW w:w="1240" w:type="pct"/>
          </w:tcPr>
          <w:p w:rsidR="00456686" w:rsidRPr="00F027C7" w:rsidRDefault="00456686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56686" w:rsidRPr="00F027C7" w:rsidRDefault="00456686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56686" w:rsidRPr="00F027C7" w:rsidRDefault="00456686" w:rsidP="00F027C7">
            <w:pPr>
              <w:tabs>
                <w:tab w:val="clear" w:pos="227"/>
                <w:tab w:val="clear" w:pos="454"/>
                <w:tab w:val="clear" w:pos="680"/>
                <w:tab w:val="decimal" w:pos="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  <w:hideMark/>
          </w:tcPr>
          <w:p w:rsidR="00456686" w:rsidRPr="00F027C7" w:rsidRDefault="00456686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 ณ</w:t>
            </w:r>
            <w:r w:rsidRPr="00F027C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027C7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</w:p>
          <w:p w:rsidR="00456686" w:rsidRPr="00F027C7" w:rsidRDefault="00456686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F027C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F027C7">
              <w:rPr>
                <w:rFonts w:ascii="Angsana New" w:hAnsi="Angsana New" w:hint="cs"/>
                <w:sz w:val="30"/>
                <w:szCs w:val="30"/>
              </w:rPr>
              <w:t xml:space="preserve"> 25</w:t>
            </w:r>
            <w:r w:rsidRPr="00F027C7"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86" w:type="pct"/>
          </w:tcPr>
          <w:p w:rsidR="00456686" w:rsidRPr="00F027C7" w:rsidRDefault="00456686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3" w:type="pct"/>
            <w:vAlign w:val="bottom"/>
          </w:tcPr>
          <w:p w:rsidR="00456686" w:rsidRPr="00F027C7" w:rsidRDefault="00456686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27C7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85" w:type="pct"/>
          </w:tcPr>
          <w:p w:rsidR="00456686" w:rsidRPr="00F027C7" w:rsidRDefault="00456686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7" w:type="pct"/>
            <w:vAlign w:val="bottom"/>
            <w:hideMark/>
          </w:tcPr>
          <w:p w:rsidR="00456686" w:rsidRPr="00F027C7" w:rsidRDefault="00456686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  <w:p w:rsidR="00456686" w:rsidRPr="00F027C7" w:rsidRDefault="00456686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  <w:p w:rsidR="00456686" w:rsidRPr="00F027C7" w:rsidRDefault="00456686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F027C7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7" w:type="pct"/>
            <w:vAlign w:val="bottom"/>
          </w:tcPr>
          <w:p w:rsidR="00456686" w:rsidRPr="00F027C7" w:rsidRDefault="00456686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  <w:hideMark/>
          </w:tcPr>
          <w:p w:rsidR="00456686" w:rsidRPr="00F027C7" w:rsidRDefault="00456686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:rsidR="00456686" w:rsidRPr="00F027C7" w:rsidRDefault="00456686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  <w:cs/>
              </w:rPr>
              <w:t>และการโอนออก</w:t>
            </w:r>
            <w:r w:rsidRPr="00F027C7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F027C7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5" w:type="pct"/>
            <w:vAlign w:val="bottom"/>
          </w:tcPr>
          <w:p w:rsidR="00456686" w:rsidRPr="00F027C7" w:rsidRDefault="00456686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vAlign w:val="bottom"/>
          </w:tcPr>
          <w:p w:rsidR="00456686" w:rsidRPr="00F027C7" w:rsidRDefault="00456686" w:rsidP="0041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4" w:type="pct"/>
          </w:tcPr>
          <w:p w:rsidR="00456686" w:rsidRPr="00F027C7" w:rsidRDefault="00456686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6" w:type="pct"/>
            <w:vAlign w:val="bottom"/>
            <w:hideMark/>
          </w:tcPr>
          <w:p w:rsidR="00456686" w:rsidRPr="00F027C7" w:rsidRDefault="00456686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 ณ วันที่</w:t>
            </w:r>
          </w:p>
          <w:p w:rsidR="00456686" w:rsidRPr="00F027C7" w:rsidRDefault="00456686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  <w:cs/>
              </w:rPr>
              <w:t xml:space="preserve">30 กันยายน </w:t>
            </w:r>
            <w:r w:rsidRPr="00F027C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027C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C01E4E" w:rsidRPr="00F027C7" w:rsidTr="00C01E4E">
        <w:trPr>
          <w:trHeight w:val="174"/>
          <w:tblHeader/>
        </w:trPr>
        <w:tc>
          <w:tcPr>
            <w:tcW w:w="1240" w:type="pct"/>
          </w:tcPr>
          <w:p w:rsidR="00C01E4E" w:rsidRPr="00F027C7" w:rsidRDefault="00C01E4E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:rsidR="00C01E4E" w:rsidRPr="00F027C7" w:rsidRDefault="00C01E4E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" w:type="pct"/>
          </w:tcPr>
          <w:p w:rsidR="00C01E4E" w:rsidRPr="00F027C7" w:rsidRDefault="00C01E4E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3" w:type="pct"/>
            <w:vAlign w:val="bottom"/>
          </w:tcPr>
          <w:p w:rsidR="00C01E4E" w:rsidRPr="00C01E4E" w:rsidRDefault="00C01E4E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1E4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01E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C01E4E">
              <w:rPr>
                <w:rFonts w:ascii="Angsana New" w:hAnsi="Angsana New"/>
                <w:i/>
                <w:iCs/>
                <w:sz w:val="30"/>
                <w:szCs w:val="30"/>
              </w:rPr>
              <w:t>3)</w:t>
            </w:r>
          </w:p>
        </w:tc>
        <w:tc>
          <w:tcPr>
            <w:tcW w:w="85" w:type="pct"/>
          </w:tcPr>
          <w:p w:rsidR="00C01E4E" w:rsidRPr="00F027C7" w:rsidRDefault="00C01E4E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7" w:type="pct"/>
            <w:vAlign w:val="bottom"/>
          </w:tcPr>
          <w:p w:rsidR="00C01E4E" w:rsidRPr="00F027C7" w:rsidRDefault="00C01E4E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" w:type="pct"/>
            <w:vAlign w:val="bottom"/>
          </w:tcPr>
          <w:p w:rsidR="00C01E4E" w:rsidRPr="00F027C7" w:rsidRDefault="00C01E4E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C01E4E" w:rsidRPr="00F027C7" w:rsidRDefault="00C01E4E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vAlign w:val="bottom"/>
          </w:tcPr>
          <w:p w:rsidR="00C01E4E" w:rsidRPr="00F027C7" w:rsidRDefault="00C01E4E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vAlign w:val="bottom"/>
          </w:tcPr>
          <w:p w:rsidR="00C01E4E" w:rsidRPr="00F027C7" w:rsidRDefault="00C01E4E" w:rsidP="0041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:rsidR="00C01E4E" w:rsidRPr="00F027C7" w:rsidRDefault="00C01E4E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6" w:type="pct"/>
            <w:vAlign w:val="bottom"/>
          </w:tcPr>
          <w:p w:rsidR="00C01E4E" w:rsidRPr="00F027C7" w:rsidRDefault="00C01E4E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56686" w:rsidRPr="00F027C7" w:rsidTr="00F027C7">
        <w:trPr>
          <w:trHeight w:val="261"/>
          <w:tblHeader/>
        </w:trPr>
        <w:tc>
          <w:tcPr>
            <w:tcW w:w="1240" w:type="pct"/>
          </w:tcPr>
          <w:p w:rsidR="00456686" w:rsidRPr="00F027C7" w:rsidRDefault="00456686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60" w:type="pct"/>
            <w:gridSpan w:val="11"/>
            <w:vAlign w:val="bottom"/>
          </w:tcPr>
          <w:p w:rsidR="00456686" w:rsidRPr="00F027C7" w:rsidRDefault="00456686" w:rsidP="00414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27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192C" w:rsidRPr="00F027C7" w:rsidTr="00CD1D93">
        <w:trPr>
          <w:trHeight w:val="70"/>
          <w:tblHeader/>
        </w:trPr>
        <w:tc>
          <w:tcPr>
            <w:tcW w:w="1240" w:type="pct"/>
            <w:hideMark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27C7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577" w:type="pct"/>
          </w:tcPr>
          <w:p w:rsidR="0077192C" w:rsidRPr="00F027C7" w:rsidRDefault="0077192C" w:rsidP="00B6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</w:rPr>
              <w:t>539,428</w:t>
            </w:r>
          </w:p>
        </w:tc>
        <w:tc>
          <w:tcPr>
            <w:tcW w:w="86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vAlign w:val="center"/>
          </w:tcPr>
          <w:p w:rsidR="0077192C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58,344 </w:t>
            </w:r>
          </w:p>
        </w:tc>
        <w:tc>
          <w:tcPr>
            <w:tcW w:w="85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vAlign w:val="bottom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120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vAlign w:val="center"/>
          </w:tcPr>
          <w:p w:rsidR="0077192C" w:rsidRDefault="0077192C" w:rsidP="00B6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597,772 </w:t>
            </w:r>
          </w:p>
        </w:tc>
      </w:tr>
      <w:tr w:rsidR="0077192C" w:rsidRPr="00F027C7" w:rsidTr="00CD1D93">
        <w:trPr>
          <w:tblHeader/>
        </w:trPr>
        <w:tc>
          <w:tcPr>
            <w:tcW w:w="1240" w:type="pct"/>
            <w:hideMark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7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</w:rPr>
              <w:t>797,789</w:t>
            </w:r>
          </w:p>
        </w:tc>
        <w:tc>
          <w:tcPr>
            <w:tcW w:w="86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3" w:type="pct"/>
            <w:vAlign w:val="center"/>
          </w:tcPr>
          <w:p w:rsidR="0077192C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4,666 </w:t>
            </w:r>
          </w:p>
        </w:tc>
        <w:tc>
          <w:tcPr>
            <w:tcW w:w="85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7" w:type="pct"/>
            <w:vAlign w:val="bottom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</w:rPr>
              <w:t xml:space="preserve">11,924 </w:t>
            </w:r>
          </w:p>
        </w:tc>
        <w:tc>
          <w:tcPr>
            <w:tcW w:w="97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vAlign w:val="bottom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85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491" w:type="pct"/>
            <w:vAlign w:val="bottom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</w:rPr>
              <w:t>(65,031)</w:t>
            </w:r>
          </w:p>
        </w:tc>
        <w:tc>
          <w:tcPr>
            <w:tcW w:w="94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20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vAlign w:val="center"/>
          </w:tcPr>
          <w:p w:rsidR="0077192C" w:rsidRDefault="0077192C" w:rsidP="0098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749,348 </w:t>
            </w:r>
          </w:p>
        </w:tc>
      </w:tr>
      <w:tr w:rsidR="0077192C" w:rsidRPr="00F027C7" w:rsidTr="00CD1D93">
        <w:trPr>
          <w:tblHeader/>
        </w:trPr>
        <w:tc>
          <w:tcPr>
            <w:tcW w:w="1240" w:type="pct"/>
            <w:hideMark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577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</w:rPr>
              <w:t>2,241,273</w:t>
            </w:r>
          </w:p>
        </w:tc>
        <w:tc>
          <w:tcPr>
            <w:tcW w:w="86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vAlign w:val="center"/>
          </w:tcPr>
          <w:p w:rsidR="0077192C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929 </w:t>
            </w:r>
          </w:p>
        </w:tc>
        <w:tc>
          <w:tcPr>
            <w:tcW w:w="85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</w:rPr>
              <w:t xml:space="preserve">145,224 </w:t>
            </w:r>
          </w:p>
        </w:tc>
        <w:tc>
          <w:tcPr>
            <w:tcW w:w="97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</w:rPr>
              <w:t>(5,793)</w:t>
            </w:r>
          </w:p>
        </w:tc>
        <w:tc>
          <w:tcPr>
            <w:tcW w:w="85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85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vAlign w:val="bottom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</w:rPr>
              <w:t>(400,321)</w:t>
            </w:r>
          </w:p>
        </w:tc>
        <w:tc>
          <w:tcPr>
            <w:tcW w:w="94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20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vAlign w:val="center"/>
          </w:tcPr>
          <w:p w:rsidR="0077192C" w:rsidRDefault="0077192C" w:rsidP="0098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1,981,312 </w:t>
            </w:r>
          </w:p>
        </w:tc>
      </w:tr>
      <w:tr w:rsidR="0077192C" w:rsidRPr="00F027C7" w:rsidTr="00CD1D93">
        <w:trPr>
          <w:tblHeader/>
        </w:trPr>
        <w:tc>
          <w:tcPr>
            <w:tcW w:w="1240" w:type="pct"/>
            <w:hideMark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7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</w:rPr>
              <w:t>18,953</w:t>
            </w:r>
          </w:p>
        </w:tc>
        <w:tc>
          <w:tcPr>
            <w:tcW w:w="86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vAlign w:val="center"/>
          </w:tcPr>
          <w:p w:rsidR="0077192C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1,410 </w:t>
            </w:r>
          </w:p>
        </w:tc>
        <w:tc>
          <w:tcPr>
            <w:tcW w:w="85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</w:rPr>
              <w:t xml:space="preserve">9,881 </w:t>
            </w:r>
          </w:p>
        </w:tc>
        <w:tc>
          <w:tcPr>
            <w:tcW w:w="97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</w:rPr>
              <w:t>(1,013)</w:t>
            </w:r>
          </w:p>
        </w:tc>
        <w:tc>
          <w:tcPr>
            <w:tcW w:w="85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85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vAlign w:val="bottom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</w:rPr>
              <w:t>(7,271)</w:t>
            </w:r>
          </w:p>
        </w:tc>
        <w:tc>
          <w:tcPr>
            <w:tcW w:w="94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20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vAlign w:val="center"/>
          </w:tcPr>
          <w:p w:rsidR="0077192C" w:rsidRDefault="0077192C" w:rsidP="0098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21,960 </w:t>
            </w:r>
          </w:p>
        </w:tc>
      </w:tr>
      <w:tr w:rsidR="0077192C" w:rsidRPr="00F027C7" w:rsidTr="00CD1D93">
        <w:trPr>
          <w:tblHeader/>
        </w:trPr>
        <w:tc>
          <w:tcPr>
            <w:tcW w:w="1240" w:type="pct"/>
            <w:hideMark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7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</w:rPr>
              <w:t>1,459</w:t>
            </w:r>
          </w:p>
        </w:tc>
        <w:tc>
          <w:tcPr>
            <w:tcW w:w="86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vAlign w:val="center"/>
          </w:tcPr>
          <w:p w:rsidR="0077192C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12,759 </w:t>
            </w:r>
          </w:p>
        </w:tc>
        <w:tc>
          <w:tcPr>
            <w:tcW w:w="85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F027C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97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85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vAlign w:val="bottom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</w:rPr>
              <w:t>(577)</w:t>
            </w:r>
          </w:p>
        </w:tc>
        <w:tc>
          <w:tcPr>
            <w:tcW w:w="94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20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vAlign w:val="center"/>
          </w:tcPr>
          <w:p w:rsidR="0077192C" w:rsidRDefault="0077192C" w:rsidP="0098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13,656 </w:t>
            </w:r>
          </w:p>
        </w:tc>
      </w:tr>
      <w:tr w:rsidR="0077192C" w:rsidRPr="00F027C7" w:rsidTr="00CD1D93">
        <w:trPr>
          <w:tblHeader/>
        </w:trPr>
        <w:tc>
          <w:tcPr>
            <w:tcW w:w="1240" w:type="pct"/>
            <w:hideMark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7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</w:rPr>
              <w:t>112,484</w:t>
            </w:r>
          </w:p>
        </w:tc>
        <w:tc>
          <w:tcPr>
            <w:tcW w:w="86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vAlign w:val="center"/>
          </w:tcPr>
          <w:p w:rsidR="0077192C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6,666 </w:t>
            </w:r>
          </w:p>
        </w:tc>
        <w:tc>
          <w:tcPr>
            <w:tcW w:w="85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</w:rPr>
              <w:t xml:space="preserve">154,705 </w:t>
            </w:r>
          </w:p>
        </w:tc>
        <w:tc>
          <w:tcPr>
            <w:tcW w:w="97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</w:rPr>
              <w:t>(93,480)</w:t>
            </w:r>
          </w:p>
        </w:tc>
        <w:tc>
          <w:tcPr>
            <w:tcW w:w="85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85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vAlign w:val="bottom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20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vAlign w:val="center"/>
          </w:tcPr>
          <w:p w:rsidR="0077192C" w:rsidRDefault="0077192C" w:rsidP="0098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180,375 </w:t>
            </w:r>
          </w:p>
        </w:tc>
      </w:tr>
      <w:tr w:rsidR="0077192C" w:rsidRPr="00F027C7" w:rsidTr="00CD1D93">
        <w:trPr>
          <w:tblHeader/>
        </w:trPr>
        <w:tc>
          <w:tcPr>
            <w:tcW w:w="1240" w:type="pct"/>
            <w:hideMark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577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027C7">
              <w:rPr>
                <w:rFonts w:ascii="Angsana New" w:hAnsi="Angsana New" w:hint="cs"/>
                <w:sz w:val="30"/>
                <w:szCs w:val="30"/>
              </w:rPr>
              <w:t>92,687</w:t>
            </w:r>
          </w:p>
        </w:tc>
        <w:tc>
          <w:tcPr>
            <w:tcW w:w="86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:rsidR="0077192C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</w:p>
        </w:tc>
        <w:tc>
          <w:tcPr>
            <w:tcW w:w="85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</w:rPr>
              <w:t xml:space="preserve">35,785 </w:t>
            </w:r>
          </w:p>
        </w:tc>
        <w:tc>
          <w:tcPr>
            <w:tcW w:w="97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sz w:val="30"/>
                <w:szCs w:val="30"/>
              </w:rPr>
              <w:t>(25,984)</w:t>
            </w:r>
          </w:p>
        </w:tc>
        <w:tc>
          <w:tcPr>
            <w:tcW w:w="85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85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vAlign w:val="bottom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20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vAlign w:val="center"/>
          </w:tcPr>
          <w:p w:rsidR="0077192C" w:rsidRDefault="0077192C" w:rsidP="0098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102,488 </w:t>
            </w:r>
          </w:p>
        </w:tc>
      </w:tr>
      <w:tr w:rsidR="0077192C" w:rsidRPr="00F027C7" w:rsidTr="00CD1D93">
        <w:trPr>
          <w:tblHeader/>
        </w:trPr>
        <w:tc>
          <w:tcPr>
            <w:tcW w:w="1240" w:type="pct"/>
            <w:hideMark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27C7">
              <w:rPr>
                <w:rFonts w:ascii="Angsana New" w:hAnsi="Angsana New" w:hint="cs"/>
                <w:b/>
                <w:bCs/>
                <w:sz w:val="30"/>
                <w:szCs w:val="30"/>
              </w:rPr>
              <w:t>3,804,073</w:t>
            </w:r>
          </w:p>
        </w:tc>
        <w:tc>
          <w:tcPr>
            <w:tcW w:w="86" w:type="pct"/>
          </w:tcPr>
          <w:p w:rsidR="0077192C" w:rsidRPr="00F027C7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7192C" w:rsidRPr="0077192C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92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84,774 </w:t>
            </w:r>
          </w:p>
        </w:tc>
        <w:tc>
          <w:tcPr>
            <w:tcW w:w="85" w:type="pct"/>
          </w:tcPr>
          <w:p w:rsidR="0077192C" w:rsidRPr="00FC1C58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7192C" w:rsidRPr="00FC1C58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C58">
              <w:rPr>
                <w:rFonts w:ascii="Angsana New" w:hAnsi="Angsana New" w:hint="cs"/>
                <w:b/>
                <w:bCs/>
                <w:sz w:val="30"/>
                <w:szCs w:val="30"/>
              </w:rPr>
              <w:t>357,53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7" w:type="pct"/>
          </w:tcPr>
          <w:p w:rsidR="0077192C" w:rsidRPr="00FC1C58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7192C" w:rsidRPr="00FC1C58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C58">
              <w:rPr>
                <w:rFonts w:ascii="Angsana New" w:hAnsi="Angsana New" w:hint="cs"/>
                <w:b/>
                <w:bCs/>
                <w:sz w:val="30"/>
                <w:szCs w:val="30"/>
              </w:rPr>
              <w:t>(126,270)</w:t>
            </w:r>
          </w:p>
        </w:tc>
        <w:tc>
          <w:tcPr>
            <w:tcW w:w="85" w:type="pct"/>
          </w:tcPr>
          <w:p w:rsidR="0077192C" w:rsidRPr="00FC1C58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85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7192C" w:rsidRPr="00FC1C58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C58">
              <w:rPr>
                <w:rFonts w:ascii="Angsana New" w:hAnsi="Angsana New" w:hint="cs"/>
                <w:b/>
                <w:bCs/>
                <w:sz w:val="30"/>
                <w:szCs w:val="30"/>
              </w:rPr>
              <w:t>(473,20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FC1C58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4" w:type="pct"/>
          </w:tcPr>
          <w:p w:rsidR="0077192C" w:rsidRPr="00FC1C58" w:rsidRDefault="0077192C" w:rsidP="0077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20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7192C" w:rsidRPr="0077192C" w:rsidRDefault="0077192C" w:rsidP="0098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92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3,646,911 </w:t>
            </w:r>
          </w:p>
        </w:tc>
      </w:tr>
    </w:tbl>
    <w:p w:rsidR="00584A17" w:rsidRDefault="00584A17" w:rsidP="00947265">
      <w:pPr>
        <w:framePr w:w="13940" w:wrap="auto" w:hAnchor="text" w:x="1530"/>
        <w:rPr>
          <w:rFonts w:ascii="Angsana New" w:hAnsi="Angsana New"/>
          <w:sz w:val="28"/>
          <w:szCs w:val="28"/>
          <w:cs/>
        </w:rPr>
        <w:sectPr w:rsidR="00584A17" w:rsidSect="009B4367">
          <w:headerReference w:type="default" r:id="rId22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1404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4591"/>
        <w:gridCol w:w="1620"/>
        <w:gridCol w:w="270"/>
        <w:gridCol w:w="1710"/>
        <w:gridCol w:w="270"/>
        <w:gridCol w:w="1800"/>
        <w:gridCol w:w="272"/>
        <w:gridCol w:w="1620"/>
        <w:gridCol w:w="272"/>
        <w:gridCol w:w="1615"/>
      </w:tblGrid>
      <w:tr w:rsidR="00685CB5" w:rsidRPr="0098013D" w:rsidTr="0089537B">
        <w:trPr>
          <w:tblHeader/>
        </w:trPr>
        <w:tc>
          <w:tcPr>
            <w:tcW w:w="1635" w:type="pct"/>
          </w:tcPr>
          <w:p w:rsidR="00A84F0B" w:rsidRPr="0098013D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65" w:type="pct"/>
            <w:gridSpan w:val="9"/>
            <w:hideMark/>
          </w:tcPr>
          <w:p w:rsidR="00A84F0B" w:rsidRPr="0098013D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13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5CB5" w:rsidRPr="0098013D" w:rsidTr="0089537B">
        <w:trPr>
          <w:trHeight w:val="1548"/>
          <w:tblHeader/>
        </w:trPr>
        <w:tc>
          <w:tcPr>
            <w:tcW w:w="1635" w:type="pct"/>
          </w:tcPr>
          <w:p w:rsidR="00A84F0B" w:rsidRPr="0098013D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A84F0B" w:rsidRPr="0098013D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A84F0B" w:rsidRPr="0098013D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vAlign w:val="bottom"/>
            <w:hideMark/>
          </w:tcPr>
          <w:p w:rsidR="00685CB5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13D">
              <w:rPr>
                <w:rFonts w:ascii="Angsana New" w:hAnsi="Angsana New"/>
                <w:sz w:val="28"/>
                <w:szCs w:val="28"/>
                <w:cs/>
              </w:rPr>
              <w:t>มูลค่าสุทธิ</w:t>
            </w:r>
            <w:r w:rsidRPr="0098013D">
              <w:rPr>
                <w:rFonts w:ascii="Angsana New" w:hAnsi="Angsana New" w:hint="cs"/>
                <w:sz w:val="28"/>
                <w:szCs w:val="28"/>
                <w:cs/>
              </w:rPr>
              <w:t>ทาง</w:t>
            </w:r>
            <w:r w:rsidRPr="0098013D">
              <w:rPr>
                <w:rFonts w:ascii="Angsana New" w:hAnsi="Angsana New"/>
                <w:sz w:val="28"/>
                <w:szCs w:val="28"/>
                <w:cs/>
              </w:rPr>
              <w:t xml:space="preserve">บัญชี </w:t>
            </w:r>
          </w:p>
          <w:p w:rsidR="00A84F0B" w:rsidRPr="0098013D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13D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Pr="0098013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013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</w:p>
          <w:p w:rsidR="00A84F0B" w:rsidRPr="0098013D" w:rsidRDefault="00A84F0B" w:rsidP="00685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13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8013D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="00685CB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013D">
              <w:rPr>
                <w:rFonts w:ascii="Angsana New" w:hAnsi="Angsana New"/>
                <w:sz w:val="28"/>
                <w:szCs w:val="28"/>
              </w:rPr>
              <w:t>25</w:t>
            </w:r>
            <w:r w:rsidRPr="0098013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96" w:type="pct"/>
          </w:tcPr>
          <w:p w:rsidR="00A84F0B" w:rsidRPr="0098013D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" w:type="pct"/>
            <w:vAlign w:val="bottom"/>
            <w:hideMark/>
          </w:tcPr>
          <w:p w:rsidR="00A84F0B" w:rsidRPr="0098013D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13D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A84F0B" w:rsidRPr="0098013D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13D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</w:p>
          <w:p w:rsidR="00A84F0B" w:rsidRPr="0098013D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13D">
              <w:rPr>
                <w:rFonts w:ascii="Angsana New" w:hAnsi="Angsana New"/>
                <w:sz w:val="28"/>
                <w:szCs w:val="28"/>
              </w:rPr>
              <w:t>-</w:t>
            </w:r>
            <w:r w:rsidRPr="0098013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6" w:type="pct"/>
            <w:vAlign w:val="bottom"/>
          </w:tcPr>
          <w:p w:rsidR="00A84F0B" w:rsidRPr="0098013D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" w:type="pct"/>
            <w:vAlign w:val="bottom"/>
            <w:hideMark/>
          </w:tcPr>
          <w:p w:rsidR="00A84F0B" w:rsidRPr="0098013D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13D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A84F0B" w:rsidRPr="0098013D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13D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98013D">
              <w:rPr>
                <w:rFonts w:ascii="Angsana New" w:hAnsi="Angsana New"/>
                <w:sz w:val="28"/>
                <w:szCs w:val="28"/>
              </w:rPr>
              <w:t>-</w:t>
            </w:r>
            <w:r w:rsidRPr="0098013D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97" w:type="pct"/>
            <w:vAlign w:val="bottom"/>
          </w:tcPr>
          <w:p w:rsidR="00A84F0B" w:rsidRPr="0098013D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vAlign w:val="bottom"/>
          </w:tcPr>
          <w:p w:rsidR="00685CB5" w:rsidRDefault="00A84F0B" w:rsidP="008B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13D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  <w:p w:rsidR="00A84F0B" w:rsidRPr="0098013D" w:rsidRDefault="00A84F0B" w:rsidP="008B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13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7" w:type="pct"/>
          </w:tcPr>
          <w:p w:rsidR="00A84F0B" w:rsidRPr="0098013D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" w:type="pct"/>
            <w:vAlign w:val="bottom"/>
            <w:hideMark/>
          </w:tcPr>
          <w:p w:rsidR="00A84F0B" w:rsidRPr="0098013D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13D">
              <w:rPr>
                <w:rFonts w:ascii="Angsana New" w:hAnsi="Angsana New"/>
                <w:sz w:val="28"/>
                <w:szCs w:val="28"/>
                <w:cs/>
              </w:rPr>
              <w:t>มูลค่าสุทธิ</w:t>
            </w:r>
            <w:r w:rsidRPr="0098013D">
              <w:rPr>
                <w:rFonts w:ascii="Angsana New" w:hAnsi="Angsana New" w:hint="cs"/>
                <w:sz w:val="28"/>
                <w:szCs w:val="28"/>
                <w:cs/>
              </w:rPr>
              <w:t>ทาง</w:t>
            </w:r>
            <w:r w:rsidRPr="0098013D">
              <w:rPr>
                <w:rFonts w:ascii="Angsana New" w:hAnsi="Angsana New"/>
                <w:sz w:val="28"/>
                <w:szCs w:val="28"/>
                <w:cs/>
              </w:rPr>
              <w:t>บัญชี ณ วันที่</w:t>
            </w:r>
          </w:p>
          <w:p w:rsidR="00A84F0B" w:rsidRPr="0098013D" w:rsidRDefault="00A84F0B" w:rsidP="0089537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13D">
              <w:rPr>
                <w:rFonts w:ascii="Angsana New" w:hAnsi="Angsana New" w:hint="cs"/>
                <w:sz w:val="28"/>
                <w:szCs w:val="28"/>
                <w:cs/>
              </w:rPr>
              <w:t xml:space="preserve">30 กันยายน  </w:t>
            </w:r>
            <w:r w:rsidRPr="0098013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685CB5" w:rsidRPr="0098013D" w:rsidTr="0089537B">
        <w:trPr>
          <w:trHeight w:val="218"/>
          <w:tblHeader/>
        </w:trPr>
        <w:tc>
          <w:tcPr>
            <w:tcW w:w="1635" w:type="pct"/>
          </w:tcPr>
          <w:p w:rsidR="004A5FA7" w:rsidRPr="0098013D" w:rsidRDefault="004A5FA7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5" w:type="pct"/>
            <w:gridSpan w:val="9"/>
            <w:vAlign w:val="bottom"/>
          </w:tcPr>
          <w:p w:rsidR="004A5FA7" w:rsidRPr="004A5FA7" w:rsidRDefault="004A5FA7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5CB5" w:rsidRPr="0098013D" w:rsidTr="0089537B">
        <w:trPr>
          <w:tblHeader/>
        </w:trPr>
        <w:tc>
          <w:tcPr>
            <w:tcW w:w="1635" w:type="pct"/>
            <w:hideMark/>
          </w:tcPr>
          <w:p w:rsidR="008865EF" w:rsidRPr="0098013D" w:rsidRDefault="008865EF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8013D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577" w:type="pct"/>
          </w:tcPr>
          <w:p w:rsidR="008865EF" w:rsidRPr="0098013D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91,781</w:t>
            </w:r>
          </w:p>
        </w:tc>
        <w:tc>
          <w:tcPr>
            <w:tcW w:w="96" w:type="pct"/>
          </w:tcPr>
          <w:p w:rsidR="008865EF" w:rsidRPr="0098013D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8865EF" w:rsidRPr="0098013D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:rsidR="008865EF" w:rsidRPr="0098013D" w:rsidRDefault="008865EF" w:rsidP="008865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" w:type="pct"/>
          </w:tcPr>
          <w:p w:rsidR="008865EF" w:rsidRPr="00685CB5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85C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:rsidR="008865EF" w:rsidRPr="0098013D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:rsidR="008865EF" w:rsidRPr="0098013D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685C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:rsidR="008865EF" w:rsidRPr="0098013D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:rsidR="008865EF" w:rsidRPr="0098013D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91,781</w:t>
            </w:r>
          </w:p>
        </w:tc>
      </w:tr>
      <w:tr w:rsidR="00685CB5" w:rsidRPr="0098013D" w:rsidTr="0089537B">
        <w:trPr>
          <w:tblHeader/>
        </w:trPr>
        <w:tc>
          <w:tcPr>
            <w:tcW w:w="1635" w:type="pct"/>
            <w:hideMark/>
          </w:tcPr>
          <w:p w:rsidR="008865EF" w:rsidRPr="0098013D" w:rsidRDefault="008865EF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8013D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577" w:type="pct"/>
          </w:tcPr>
          <w:p w:rsidR="008865EF" w:rsidRPr="0098013D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266,966</w:t>
            </w:r>
          </w:p>
        </w:tc>
        <w:tc>
          <w:tcPr>
            <w:tcW w:w="96" w:type="pct"/>
          </w:tcPr>
          <w:p w:rsidR="008865EF" w:rsidRPr="0098013D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8865EF" w:rsidRPr="0098013D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6,880</w:t>
            </w:r>
          </w:p>
        </w:tc>
        <w:tc>
          <w:tcPr>
            <w:tcW w:w="96" w:type="pct"/>
          </w:tcPr>
          <w:p w:rsidR="008865EF" w:rsidRPr="0098013D" w:rsidRDefault="008865EF" w:rsidP="008865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1" w:type="pct"/>
          </w:tcPr>
          <w:p w:rsidR="008865EF" w:rsidRPr="00685CB5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85C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:rsidR="008865EF" w:rsidRPr="0098013D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:rsidR="008865EF" w:rsidRPr="0098013D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(20,298)</w:t>
            </w:r>
          </w:p>
        </w:tc>
        <w:tc>
          <w:tcPr>
            <w:tcW w:w="97" w:type="pct"/>
          </w:tcPr>
          <w:p w:rsidR="008865EF" w:rsidRPr="0098013D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:rsidR="008865EF" w:rsidRPr="0098013D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253,548</w:t>
            </w:r>
          </w:p>
        </w:tc>
      </w:tr>
      <w:tr w:rsidR="00685CB5" w:rsidRPr="0098013D" w:rsidTr="0089537B">
        <w:trPr>
          <w:tblHeader/>
        </w:trPr>
        <w:tc>
          <w:tcPr>
            <w:tcW w:w="1635" w:type="pct"/>
            <w:hideMark/>
          </w:tcPr>
          <w:p w:rsidR="00A84F0B" w:rsidRPr="0098013D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8013D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577" w:type="pct"/>
          </w:tcPr>
          <w:p w:rsidR="00A84F0B" w:rsidRPr="0098013D" w:rsidRDefault="00A84F0B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718,091</w:t>
            </w:r>
          </w:p>
        </w:tc>
        <w:tc>
          <w:tcPr>
            <w:tcW w:w="96" w:type="pct"/>
          </w:tcPr>
          <w:p w:rsidR="00A84F0B" w:rsidRPr="0098013D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A84F0B" w:rsidRPr="0098013D" w:rsidRDefault="00A84F0B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39,280</w:t>
            </w:r>
          </w:p>
        </w:tc>
        <w:tc>
          <w:tcPr>
            <w:tcW w:w="96" w:type="pct"/>
          </w:tcPr>
          <w:p w:rsidR="00A84F0B" w:rsidRPr="0098013D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" w:type="pct"/>
          </w:tcPr>
          <w:p w:rsidR="00A84F0B" w:rsidRPr="0098013D" w:rsidRDefault="00A84F0B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(333)</w:t>
            </w:r>
          </w:p>
        </w:tc>
        <w:tc>
          <w:tcPr>
            <w:tcW w:w="97" w:type="pct"/>
          </w:tcPr>
          <w:p w:rsidR="00A84F0B" w:rsidRPr="0098013D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:rsidR="00A84F0B" w:rsidRPr="0098013D" w:rsidRDefault="00A84F0B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40464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33,849)</w:t>
            </w:r>
          </w:p>
        </w:tc>
        <w:tc>
          <w:tcPr>
            <w:tcW w:w="97" w:type="pct"/>
          </w:tcPr>
          <w:p w:rsidR="00A84F0B" w:rsidRPr="0098013D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:rsidR="00A84F0B" w:rsidRPr="0098013D" w:rsidRDefault="00A84F0B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623,189</w:t>
            </w:r>
          </w:p>
        </w:tc>
      </w:tr>
      <w:tr w:rsidR="00685CB5" w:rsidRPr="0098013D" w:rsidTr="0089537B">
        <w:trPr>
          <w:tblHeader/>
        </w:trPr>
        <w:tc>
          <w:tcPr>
            <w:tcW w:w="1635" w:type="pct"/>
            <w:hideMark/>
          </w:tcPr>
          <w:p w:rsidR="00A84F0B" w:rsidRPr="0098013D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8013D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7" w:type="pct"/>
          </w:tcPr>
          <w:p w:rsidR="00A84F0B" w:rsidRPr="0098013D" w:rsidRDefault="00A84F0B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7,925</w:t>
            </w:r>
          </w:p>
        </w:tc>
        <w:tc>
          <w:tcPr>
            <w:tcW w:w="96" w:type="pct"/>
          </w:tcPr>
          <w:p w:rsidR="00A84F0B" w:rsidRPr="0098013D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A84F0B" w:rsidRPr="0098013D" w:rsidRDefault="00A84F0B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7,039</w:t>
            </w:r>
          </w:p>
        </w:tc>
        <w:tc>
          <w:tcPr>
            <w:tcW w:w="96" w:type="pct"/>
          </w:tcPr>
          <w:p w:rsidR="00A84F0B" w:rsidRPr="0098013D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" w:type="pct"/>
          </w:tcPr>
          <w:p w:rsidR="00A84F0B" w:rsidRPr="0098013D" w:rsidRDefault="00A84F0B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97" w:type="pct"/>
          </w:tcPr>
          <w:p w:rsidR="00A84F0B" w:rsidRPr="0098013D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:rsidR="00A84F0B" w:rsidRPr="0098013D" w:rsidRDefault="00A84F0B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(4,048)</w:t>
            </w:r>
          </w:p>
        </w:tc>
        <w:tc>
          <w:tcPr>
            <w:tcW w:w="97" w:type="pct"/>
          </w:tcPr>
          <w:p w:rsidR="00A84F0B" w:rsidRPr="0098013D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:rsidR="00A84F0B" w:rsidRPr="0098013D" w:rsidRDefault="00A84F0B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10,912</w:t>
            </w:r>
          </w:p>
        </w:tc>
      </w:tr>
      <w:tr w:rsidR="00685CB5" w:rsidRPr="0098013D" w:rsidTr="0089537B">
        <w:trPr>
          <w:tblHeader/>
        </w:trPr>
        <w:tc>
          <w:tcPr>
            <w:tcW w:w="1635" w:type="pct"/>
            <w:hideMark/>
          </w:tcPr>
          <w:p w:rsidR="008865EF" w:rsidRPr="0098013D" w:rsidRDefault="008865EF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98013D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77" w:type="pct"/>
          </w:tcPr>
          <w:p w:rsidR="008865EF" w:rsidRPr="0098013D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1,299</w:t>
            </w:r>
          </w:p>
        </w:tc>
        <w:tc>
          <w:tcPr>
            <w:tcW w:w="96" w:type="pct"/>
          </w:tcPr>
          <w:p w:rsidR="008865EF" w:rsidRPr="0098013D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8865EF" w:rsidRPr="0098013D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6" w:type="pct"/>
          </w:tcPr>
          <w:p w:rsidR="008865EF" w:rsidRPr="0098013D" w:rsidRDefault="008865EF" w:rsidP="008865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" w:type="pct"/>
          </w:tcPr>
          <w:p w:rsidR="008865EF" w:rsidRPr="0098013D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:rsidR="008865EF" w:rsidRPr="0098013D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:rsidR="008865EF" w:rsidRPr="0098013D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(547)</w:t>
            </w:r>
          </w:p>
        </w:tc>
        <w:tc>
          <w:tcPr>
            <w:tcW w:w="97" w:type="pct"/>
          </w:tcPr>
          <w:p w:rsidR="008865EF" w:rsidRPr="0098013D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:rsidR="008865EF" w:rsidRPr="0098013D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</w:t>
            </w:r>
          </w:p>
        </w:tc>
      </w:tr>
      <w:tr w:rsidR="00685CB5" w:rsidRPr="0098013D" w:rsidTr="0089537B">
        <w:trPr>
          <w:tblHeader/>
        </w:trPr>
        <w:tc>
          <w:tcPr>
            <w:tcW w:w="1635" w:type="pct"/>
            <w:hideMark/>
          </w:tcPr>
          <w:p w:rsidR="008865EF" w:rsidRPr="0098013D" w:rsidRDefault="008865EF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98013D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7" w:type="pct"/>
          </w:tcPr>
          <w:p w:rsidR="008865EF" w:rsidRPr="0098013D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42,436</w:t>
            </w:r>
          </w:p>
        </w:tc>
        <w:tc>
          <w:tcPr>
            <w:tcW w:w="96" w:type="pct"/>
          </w:tcPr>
          <w:p w:rsidR="008865EF" w:rsidRPr="0098013D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8865EF" w:rsidRPr="0098013D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35,081</w:t>
            </w:r>
          </w:p>
        </w:tc>
        <w:tc>
          <w:tcPr>
            <w:tcW w:w="96" w:type="pct"/>
          </w:tcPr>
          <w:p w:rsidR="008865EF" w:rsidRPr="0098013D" w:rsidRDefault="008865EF" w:rsidP="008865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" w:type="pct"/>
          </w:tcPr>
          <w:p w:rsidR="008865EF" w:rsidRPr="0098013D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(43,461)</w:t>
            </w:r>
          </w:p>
        </w:tc>
        <w:tc>
          <w:tcPr>
            <w:tcW w:w="97" w:type="pct"/>
          </w:tcPr>
          <w:p w:rsidR="008865EF" w:rsidRPr="0098013D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:rsidR="008865EF" w:rsidRPr="00685CB5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85C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:rsidR="008865EF" w:rsidRPr="0098013D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:rsidR="008865EF" w:rsidRPr="0098013D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34,056</w:t>
            </w:r>
          </w:p>
        </w:tc>
      </w:tr>
      <w:tr w:rsidR="00685CB5" w:rsidRPr="0098013D" w:rsidTr="0089537B">
        <w:trPr>
          <w:tblHeader/>
        </w:trPr>
        <w:tc>
          <w:tcPr>
            <w:tcW w:w="1635" w:type="pct"/>
            <w:hideMark/>
          </w:tcPr>
          <w:p w:rsidR="008865EF" w:rsidRPr="0098013D" w:rsidRDefault="008865EF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98013D">
              <w:rPr>
                <w:rFonts w:ascii="Angsana New" w:hAnsi="Angsana New"/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577" w:type="pct"/>
          </w:tcPr>
          <w:p w:rsidR="008865EF" w:rsidRPr="0098013D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9,113</w:t>
            </w:r>
          </w:p>
        </w:tc>
        <w:tc>
          <w:tcPr>
            <w:tcW w:w="96" w:type="pct"/>
          </w:tcPr>
          <w:p w:rsidR="008865EF" w:rsidRPr="0098013D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8865EF" w:rsidRPr="0098013D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1,316</w:t>
            </w:r>
          </w:p>
        </w:tc>
        <w:tc>
          <w:tcPr>
            <w:tcW w:w="96" w:type="pct"/>
          </w:tcPr>
          <w:p w:rsidR="008865EF" w:rsidRPr="0098013D" w:rsidRDefault="008865EF" w:rsidP="008865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" w:type="pct"/>
          </w:tcPr>
          <w:p w:rsidR="008865EF" w:rsidRPr="0098013D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(720)</w:t>
            </w:r>
          </w:p>
        </w:tc>
        <w:tc>
          <w:tcPr>
            <w:tcW w:w="97" w:type="pct"/>
          </w:tcPr>
          <w:p w:rsidR="008865EF" w:rsidRPr="0098013D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:rsidR="008865EF" w:rsidRPr="00685CB5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85C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:rsidR="008865EF" w:rsidRPr="0098013D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:rsidR="008865EF" w:rsidRPr="0098013D" w:rsidRDefault="008865E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9,709</w:t>
            </w:r>
          </w:p>
        </w:tc>
      </w:tr>
      <w:tr w:rsidR="00685CB5" w:rsidRPr="0098013D" w:rsidTr="0089537B">
        <w:trPr>
          <w:tblHeader/>
        </w:trPr>
        <w:tc>
          <w:tcPr>
            <w:tcW w:w="1635" w:type="pct"/>
            <w:hideMark/>
          </w:tcPr>
          <w:p w:rsidR="00A84F0B" w:rsidRPr="0098013D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13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84F0B" w:rsidRPr="0098013D" w:rsidRDefault="00A84F0B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1,137,611</w:t>
            </w:r>
          </w:p>
        </w:tc>
        <w:tc>
          <w:tcPr>
            <w:tcW w:w="96" w:type="pct"/>
          </w:tcPr>
          <w:p w:rsidR="00A84F0B" w:rsidRPr="0098013D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84F0B" w:rsidRPr="00496E98" w:rsidRDefault="00A84F0B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6E98">
              <w:rPr>
                <w:rFonts w:ascii="Angsana New" w:hAnsi="Angsana New"/>
                <w:b/>
                <w:bCs/>
                <w:sz w:val="28"/>
                <w:szCs w:val="28"/>
              </w:rPr>
              <w:t>89,610</w:t>
            </w:r>
          </w:p>
        </w:tc>
        <w:tc>
          <w:tcPr>
            <w:tcW w:w="96" w:type="pct"/>
          </w:tcPr>
          <w:p w:rsidR="00A84F0B" w:rsidRPr="00496E98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84F0B" w:rsidRPr="00496E98" w:rsidRDefault="00A84F0B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6E98">
              <w:rPr>
                <w:rFonts w:ascii="Angsana New" w:hAnsi="Angsana New"/>
                <w:b/>
                <w:bCs/>
                <w:sz w:val="28"/>
                <w:szCs w:val="28"/>
              </w:rPr>
              <w:t>(44,518)</w:t>
            </w:r>
          </w:p>
        </w:tc>
        <w:tc>
          <w:tcPr>
            <w:tcW w:w="97" w:type="pct"/>
          </w:tcPr>
          <w:p w:rsidR="00A84F0B" w:rsidRPr="00496E98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84F0B" w:rsidRPr="00496E98" w:rsidRDefault="00A84F0B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6E98">
              <w:rPr>
                <w:rFonts w:ascii="Angsana New" w:hAnsi="Angsana New"/>
                <w:b/>
                <w:bCs/>
                <w:sz w:val="28"/>
                <w:szCs w:val="28"/>
              </w:rPr>
              <w:t>(158,742)</w:t>
            </w:r>
          </w:p>
        </w:tc>
        <w:tc>
          <w:tcPr>
            <w:tcW w:w="97" w:type="pct"/>
          </w:tcPr>
          <w:p w:rsidR="00A84F0B" w:rsidRPr="0098013D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84F0B" w:rsidRPr="0098013D" w:rsidRDefault="00A84F0B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1,023,961</w:t>
            </w:r>
          </w:p>
        </w:tc>
      </w:tr>
    </w:tbl>
    <w:p w:rsidR="00726CC0" w:rsidRDefault="00726CC0" w:rsidP="0098013D">
      <w:pPr>
        <w:rPr>
          <w:rFonts w:ascii="Angsana New" w:hAnsi="Angsana New"/>
          <w:sz w:val="28"/>
          <w:szCs w:val="28"/>
        </w:rPr>
      </w:pPr>
    </w:p>
    <w:p w:rsidR="00726CC0" w:rsidRDefault="00726CC0" w:rsidP="0098013D">
      <w:pPr>
        <w:rPr>
          <w:rFonts w:ascii="Angsana New" w:hAnsi="Angsana New"/>
          <w:sz w:val="28"/>
          <w:szCs w:val="28"/>
        </w:rPr>
      </w:pPr>
    </w:p>
    <w:p w:rsidR="00726CC0" w:rsidRDefault="00726CC0" w:rsidP="00F73AB3">
      <w:pPr>
        <w:framePr w:w="14165" w:wrap="auto" w:hAnchor="text"/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  <w:sectPr w:rsidR="00726CC0" w:rsidSect="00070AB6">
          <w:headerReference w:type="default" r:id="rId23"/>
          <w:pgSz w:w="16834" w:h="11909" w:orient="landscape" w:code="9"/>
          <w:pgMar w:top="1350" w:right="691" w:bottom="1152" w:left="576" w:header="720" w:footer="720" w:gutter="0"/>
          <w:cols w:space="720"/>
          <w:docGrid w:linePitch="360"/>
        </w:sectPr>
      </w:pPr>
    </w:p>
    <w:p w:rsidR="00E110D3" w:rsidRPr="002B465B" w:rsidRDefault="005113A2" w:rsidP="008068C9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E110D3" w:rsidRPr="00023E7F">
        <w:rPr>
          <w:rFonts w:ascii="Angsana New" w:hAnsi="Angsana New"/>
          <w:b/>
          <w:bCs/>
          <w:sz w:val="30"/>
          <w:szCs w:val="30"/>
        </w:rPr>
        <w:tab/>
      </w:r>
      <w:r w:rsidR="00E110D3" w:rsidRPr="0066450B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4F30FA" w:rsidRPr="0022030D" w:rsidRDefault="004F30FA" w:rsidP="004F30FA">
      <w:pPr>
        <w:tabs>
          <w:tab w:val="clear" w:pos="227"/>
          <w:tab w:val="clear" w:pos="454"/>
          <w:tab w:val="clear" w:pos="680"/>
          <w:tab w:val="clear" w:pos="907"/>
          <w:tab w:val="left" w:pos="0"/>
          <w:tab w:val="left" w:pos="540"/>
        </w:tabs>
        <w:spacing w:line="240" w:lineRule="auto"/>
        <w:ind w:right="-75"/>
        <w:jc w:val="thaiDistribute"/>
        <w:rPr>
          <w:rFonts w:ascii="Angsana New" w:hAnsi="Angsana New"/>
          <w:i/>
          <w:iCs/>
          <w:color w:val="0070C0"/>
          <w:sz w:val="14"/>
          <w:szCs w:val="14"/>
          <w:lang w:val="th-TH"/>
        </w:rPr>
      </w:pPr>
    </w:p>
    <w:tbl>
      <w:tblPr>
        <w:tblW w:w="92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64"/>
        <w:gridCol w:w="236"/>
        <w:gridCol w:w="1268"/>
        <w:gridCol w:w="236"/>
        <w:gridCol w:w="10"/>
        <w:gridCol w:w="1036"/>
        <w:gridCol w:w="270"/>
        <w:gridCol w:w="1187"/>
      </w:tblGrid>
      <w:tr w:rsidR="004F30FA" w:rsidRPr="00C664CA" w:rsidTr="00045098">
        <w:trPr>
          <w:tblHeader/>
        </w:trPr>
        <w:tc>
          <w:tcPr>
            <w:tcW w:w="3780" w:type="dxa"/>
          </w:tcPr>
          <w:p w:rsidR="004F30FA" w:rsidRPr="00C664CA" w:rsidRDefault="004F30FA" w:rsidP="00045098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2768" w:type="dxa"/>
            <w:gridSpan w:val="3"/>
          </w:tcPr>
          <w:p w:rsidR="004F30FA" w:rsidRPr="00C664CA" w:rsidRDefault="004F30FA" w:rsidP="00045098">
            <w:pPr>
              <w:pStyle w:val="Heading7"/>
              <w:tabs>
                <w:tab w:val="left" w:pos="375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C664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6" w:type="dxa"/>
            <w:gridSpan w:val="2"/>
          </w:tcPr>
          <w:p w:rsidR="004F30FA" w:rsidRPr="00C664CA" w:rsidRDefault="004F30FA" w:rsidP="00045098">
            <w:pPr>
              <w:pStyle w:val="Heading7"/>
              <w:tabs>
                <w:tab w:val="left" w:pos="375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3" w:type="dxa"/>
            <w:gridSpan w:val="3"/>
          </w:tcPr>
          <w:p w:rsidR="004F30FA" w:rsidRPr="00C664CA" w:rsidRDefault="004F30FA" w:rsidP="00045098">
            <w:pPr>
              <w:pStyle w:val="Heading7"/>
              <w:jc w:val="center"/>
              <w:rPr>
                <w:rFonts w:ascii="Angsana New" w:hAnsi="Angsana New" w:cs="Angsana New"/>
              </w:rPr>
            </w:pPr>
            <w:r w:rsidRPr="00C664C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C1259" w:rsidRPr="00C664CA" w:rsidTr="00CB59D9">
        <w:trPr>
          <w:tblHeader/>
        </w:trPr>
        <w:tc>
          <w:tcPr>
            <w:tcW w:w="3780" w:type="dxa"/>
          </w:tcPr>
          <w:p w:rsidR="007C1259" w:rsidRPr="00C664CA" w:rsidRDefault="007C1259" w:rsidP="007C1259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264" w:type="dxa"/>
          </w:tcPr>
          <w:p w:rsidR="007C1259" w:rsidRPr="00C664CA" w:rsidRDefault="00427B4E" w:rsidP="007C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6" w:type="dxa"/>
          </w:tcPr>
          <w:p w:rsidR="007C1259" w:rsidRPr="00C664CA" w:rsidRDefault="007C1259" w:rsidP="007C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</w:tcPr>
          <w:p w:rsidR="007C1259" w:rsidRPr="00C664CA" w:rsidRDefault="007C1259" w:rsidP="007C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31 ธันว</w:t>
            </w:r>
            <w:r w:rsidR="00CB59D9"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คม</w:t>
            </w:r>
          </w:p>
        </w:tc>
        <w:tc>
          <w:tcPr>
            <w:tcW w:w="246" w:type="dxa"/>
            <w:gridSpan w:val="2"/>
          </w:tcPr>
          <w:p w:rsidR="007C1259" w:rsidRPr="00C664CA" w:rsidRDefault="007C1259" w:rsidP="007C1259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036" w:type="dxa"/>
          </w:tcPr>
          <w:p w:rsidR="007C1259" w:rsidRPr="00C664CA" w:rsidRDefault="00427B4E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7C1259" w:rsidRPr="00C664CA" w:rsidRDefault="007C1259" w:rsidP="007C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:rsidR="007C1259" w:rsidRPr="00C664CA" w:rsidRDefault="007C1259" w:rsidP="007C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31 ธันว</w:t>
            </w:r>
            <w:r w:rsidR="00CB59D9"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คม</w:t>
            </w:r>
          </w:p>
        </w:tc>
      </w:tr>
      <w:tr w:rsidR="007C1259" w:rsidRPr="00C664CA" w:rsidTr="00CB59D9">
        <w:trPr>
          <w:tblHeader/>
        </w:trPr>
        <w:tc>
          <w:tcPr>
            <w:tcW w:w="3780" w:type="dxa"/>
          </w:tcPr>
          <w:p w:rsidR="007C1259" w:rsidRPr="00C664CA" w:rsidRDefault="007C1259" w:rsidP="007C1259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264" w:type="dxa"/>
          </w:tcPr>
          <w:p w:rsidR="007C1259" w:rsidRPr="00C664CA" w:rsidRDefault="007C1259" w:rsidP="007C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7C1259" w:rsidRPr="00C664CA" w:rsidRDefault="007C1259" w:rsidP="007C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</w:tcPr>
          <w:p w:rsidR="007C1259" w:rsidRPr="00C664CA" w:rsidRDefault="007C1259" w:rsidP="007C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46" w:type="dxa"/>
            <w:gridSpan w:val="2"/>
          </w:tcPr>
          <w:p w:rsidR="007C1259" w:rsidRPr="00C664CA" w:rsidRDefault="007C1259" w:rsidP="007C1259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036" w:type="dxa"/>
          </w:tcPr>
          <w:p w:rsidR="007C1259" w:rsidRPr="00C664CA" w:rsidRDefault="007C1259" w:rsidP="007C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7C1259" w:rsidRPr="00C664CA" w:rsidRDefault="007C1259" w:rsidP="007C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:rsidR="007C1259" w:rsidRPr="00C664CA" w:rsidRDefault="007C1259" w:rsidP="007C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</w:tr>
      <w:tr w:rsidR="007C1259" w:rsidRPr="00C664CA" w:rsidTr="00045098">
        <w:trPr>
          <w:tblHeader/>
        </w:trPr>
        <w:tc>
          <w:tcPr>
            <w:tcW w:w="3780" w:type="dxa"/>
          </w:tcPr>
          <w:p w:rsidR="007C1259" w:rsidRPr="00C664CA" w:rsidRDefault="007C1259" w:rsidP="007C1259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5507" w:type="dxa"/>
            <w:gridSpan w:val="8"/>
          </w:tcPr>
          <w:p w:rsidR="007C1259" w:rsidRPr="00C664CA" w:rsidRDefault="007C1259" w:rsidP="007C1259">
            <w:pPr>
              <w:pStyle w:val="Heading7"/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7C1259" w:rsidRPr="00C664CA" w:rsidTr="00CB59D9">
        <w:tc>
          <w:tcPr>
            <w:tcW w:w="3780" w:type="dxa"/>
          </w:tcPr>
          <w:p w:rsidR="007C1259" w:rsidRPr="00C664CA" w:rsidRDefault="007C1259" w:rsidP="007C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4" w:type="dxa"/>
          </w:tcPr>
          <w:p w:rsidR="007C1259" w:rsidRPr="00C664CA" w:rsidRDefault="007C1259" w:rsidP="007C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C1259" w:rsidRPr="00C664CA" w:rsidRDefault="007C1259" w:rsidP="007C1259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</w:tcPr>
          <w:p w:rsidR="007C1259" w:rsidRPr="00C664CA" w:rsidRDefault="007C1259" w:rsidP="007C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C1259" w:rsidRPr="00C664CA" w:rsidRDefault="007C1259" w:rsidP="007C1259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046" w:type="dxa"/>
            <w:gridSpan w:val="2"/>
          </w:tcPr>
          <w:p w:rsidR="007C1259" w:rsidRPr="00C664CA" w:rsidRDefault="007C1259" w:rsidP="007C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C1259" w:rsidRPr="00C664CA" w:rsidRDefault="007C1259" w:rsidP="007C1259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</w:tcPr>
          <w:p w:rsidR="007C1259" w:rsidRPr="00C664CA" w:rsidRDefault="007C1259" w:rsidP="007C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63B8" w:rsidRPr="00C664CA" w:rsidTr="00CB59D9">
        <w:tc>
          <w:tcPr>
            <w:tcW w:w="3780" w:type="dxa"/>
          </w:tcPr>
          <w:p w:rsidR="00CF63B8" w:rsidRPr="00483640" w:rsidRDefault="004E2650" w:rsidP="007C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3640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264" w:type="dxa"/>
          </w:tcPr>
          <w:p w:rsidR="00CF63B8" w:rsidRPr="00C664CA" w:rsidRDefault="00CF63B8" w:rsidP="007C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F63B8" w:rsidRPr="00C664CA" w:rsidRDefault="00CF63B8" w:rsidP="007C1259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</w:tcPr>
          <w:p w:rsidR="00CF63B8" w:rsidRPr="00C664CA" w:rsidRDefault="00CF63B8" w:rsidP="00125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F63B8" w:rsidRPr="00C664CA" w:rsidRDefault="00CF63B8" w:rsidP="007C1259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046" w:type="dxa"/>
            <w:gridSpan w:val="2"/>
          </w:tcPr>
          <w:p w:rsidR="00CF63B8" w:rsidRPr="00C664CA" w:rsidRDefault="00CF63B8" w:rsidP="00125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F63B8" w:rsidRPr="00C664CA" w:rsidRDefault="00CF63B8" w:rsidP="007C1259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</w:tcPr>
          <w:p w:rsidR="00CF63B8" w:rsidRPr="00C664CA" w:rsidRDefault="00CF63B8" w:rsidP="00125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0793" w:rsidRPr="00C664CA" w:rsidTr="00CB59D9">
        <w:tc>
          <w:tcPr>
            <w:tcW w:w="3780" w:type="dxa"/>
          </w:tcPr>
          <w:p w:rsidR="000C0793" w:rsidRPr="000C0793" w:rsidRDefault="000C0793" w:rsidP="000C0793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415" w:right="-10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0C0793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264" w:type="dxa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42,494</w:t>
            </w:r>
          </w:p>
        </w:tc>
        <w:tc>
          <w:tcPr>
            <w:tcW w:w="236" w:type="dxa"/>
          </w:tcPr>
          <w:p w:rsidR="000C0793" w:rsidRPr="00C664CA" w:rsidRDefault="000C0793" w:rsidP="000C0793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C0793" w:rsidRPr="00C664CA" w:rsidRDefault="000C0793" w:rsidP="000C0793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046" w:type="dxa"/>
            <w:gridSpan w:val="2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0793" w:rsidRPr="00C664CA" w:rsidRDefault="000C0793" w:rsidP="000C0793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0793" w:rsidRPr="00C664CA" w:rsidTr="00CB59D9">
        <w:tc>
          <w:tcPr>
            <w:tcW w:w="3780" w:type="dxa"/>
          </w:tcPr>
          <w:p w:rsidR="000C0793" w:rsidRPr="00483640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8364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4" w:type="dxa"/>
          </w:tcPr>
          <w:p w:rsidR="000C0793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C0793" w:rsidRPr="00C664CA" w:rsidRDefault="000C0793" w:rsidP="000C0793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</w:tcPr>
          <w:p w:rsidR="000C0793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C0793" w:rsidRPr="00C664CA" w:rsidRDefault="000C0793" w:rsidP="000C0793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046" w:type="dxa"/>
            <w:gridSpan w:val="2"/>
          </w:tcPr>
          <w:p w:rsidR="000C0793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C0793" w:rsidRPr="00C664CA" w:rsidRDefault="000C0793" w:rsidP="000C0793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</w:tcPr>
          <w:p w:rsidR="000C0793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0793" w:rsidRPr="00C664CA" w:rsidTr="00AC7711">
        <w:tc>
          <w:tcPr>
            <w:tcW w:w="3780" w:type="dxa"/>
            <w:vAlign w:val="bottom"/>
          </w:tcPr>
          <w:p w:rsidR="000C0793" w:rsidRPr="00483640" w:rsidRDefault="000C0793" w:rsidP="000C079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483640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264" w:type="dxa"/>
          </w:tcPr>
          <w:p w:rsidR="000C0793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86,785</w:t>
            </w:r>
          </w:p>
        </w:tc>
        <w:tc>
          <w:tcPr>
            <w:tcW w:w="236" w:type="dxa"/>
          </w:tcPr>
          <w:p w:rsidR="000C0793" w:rsidRPr="00C664CA" w:rsidRDefault="000C0793" w:rsidP="000C0793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C0793" w:rsidRPr="00C664CA" w:rsidRDefault="000C0793" w:rsidP="000C0793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046" w:type="dxa"/>
            <w:gridSpan w:val="2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0793" w:rsidRPr="00C664CA" w:rsidRDefault="000C0793" w:rsidP="000C0793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0793" w:rsidRPr="00C664CA" w:rsidTr="00CB59D9">
        <w:tc>
          <w:tcPr>
            <w:tcW w:w="3780" w:type="dxa"/>
            <w:vAlign w:val="bottom"/>
          </w:tcPr>
          <w:p w:rsidR="000C0793" w:rsidRPr="00483640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8364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264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8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46" w:type="dxa"/>
            <w:gridSpan w:val="2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:rsidR="000C0793" w:rsidRPr="00C664CA" w:rsidRDefault="000C0793" w:rsidP="000C079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92"/>
              </w:tabs>
              <w:ind w:left="-108" w:right="-108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187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C0793" w:rsidRPr="00C664CA" w:rsidTr="00CB59D9">
        <w:tc>
          <w:tcPr>
            <w:tcW w:w="3780" w:type="dxa"/>
            <w:vAlign w:val="bottom"/>
          </w:tcPr>
          <w:p w:rsidR="000C0793" w:rsidRPr="00483640" w:rsidRDefault="000C0793" w:rsidP="000C079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483640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264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102,755</w:t>
            </w:r>
          </w:p>
        </w:tc>
        <w:tc>
          <w:tcPr>
            <w:tcW w:w="236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114,628</w:t>
            </w:r>
          </w:p>
        </w:tc>
        <w:tc>
          <w:tcPr>
            <w:tcW w:w="236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gridSpan w:val="2"/>
            <w:vAlign w:val="bottom"/>
          </w:tcPr>
          <w:p w:rsidR="000C0793" w:rsidRPr="00C664CA" w:rsidRDefault="000C0793" w:rsidP="000C079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43,428</w:t>
            </w:r>
          </w:p>
        </w:tc>
        <w:tc>
          <w:tcPr>
            <w:tcW w:w="270" w:type="dxa"/>
            <w:vAlign w:val="bottom"/>
          </w:tcPr>
          <w:p w:rsidR="000C0793" w:rsidRPr="00C664CA" w:rsidRDefault="000C0793" w:rsidP="000C079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vAlign w:val="bottom"/>
          </w:tcPr>
          <w:p w:rsidR="000C0793" w:rsidRPr="00C664CA" w:rsidRDefault="000C0793" w:rsidP="000C079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43,428</w:t>
            </w:r>
          </w:p>
        </w:tc>
      </w:tr>
      <w:tr w:rsidR="000C0793" w:rsidRPr="00C664CA" w:rsidTr="00CB59D9">
        <w:tc>
          <w:tcPr>
            <w:tcW w:w="3780" w:type="dxa"/>
            <w:vAlign w:val="bottom"/>
          </w:tcPr>
          <w:p w:rsidR="000C0793" w:rsidRPr="00483640" w:rsidRDefault="000C0793" w:rsidP="000C079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29"/>
              </w:tabs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48364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หนี้สินตามสัญญาเช่าการเงินส่วนที่ถึง</w:t>
            </w:r>
          </w:p>
        </w:tc>
        <w:tc>
          <w:tcPr>
            <w:tcW w:w="1264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:rsidR="000C0793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gridSpan w:val="2"/>
            <w:vAlign w:val="bottom"/>
          </w:tcPr>
          <w:p w:rsidR="000C0793" w:rsidRPr="00C664CA" w:rsidRDefault="000C0793" w:rsidP="000C079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C0793" w:rsidRPr="00C664CA" w:rsidRDefault="000C0793" w:rsidP="000C079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vAlign w:val="bottom"/>
          </w:tcPr>
          <w:p w:rsidR="000C0793" w:rsidRPr="00C664CA" w:rsidRDefault="000C0793" w:rsidP="000C079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0793" w:rsidRPr="00C664CA" w:rsidTr="00CB59D9">
        <w:tc>
          <w:tcPr>
            <w:tcW w:w="3780" w:type="dxa"/>
            <w:vAlign w:val="bottom"/>
          </w:tcPr>
          <w:p w:rsidR="000C0793" w:rsidRPr="00483640" w:rsidRDefault="000C0793" w:rsidP="000C079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29"/>
              </w:tabs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483640">
              <w:rPr>
                <w:rFonts w:ascii="Angsana New" w:hAnsi="Angsana New" w:hint="cs"/>
                <w:sz w:val="30"/>
                <w:szCs w:val="30"/>
                <w:cs/>
              </w:rPr>
              <w:t xml:space="preserve">  กำหนดชำระภายในหนึ่งปี</w:t>
            </w:r>
          </w:p>
        </w:tc>
        <w:tc>
          <w:tcPr>
            <w:tcW w:w="1264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1,101</w:t>
            </w:r>
          </w:p>
        </w:tc>
        <w:tc>
          <w:tcPr>
            <w:tcW w:w="236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:rsidR="000C0793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gridSpan w:val="2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C0793" w:rsidRPr="00C664CA" w:rsidRDefault="000C0793" w:rsidP="000C079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0793" w:rsidRPr="00C664CA" w:rsidTr="00CB59D9">
        <w:tc>
          <w:tcPr>
            <w:tcW w:w="3780" w:type="dxa"/>
            <w:vAlign w:val="bottom"/>
          </w:tcPr>
          <w:p w:rsidR="000C0793" w:rsidRPr="00483640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483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รวมหนี้สินส่วนที่หมุนเวียน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793" w:rsidRPr="0088237F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233,135</w:t>
            </w:r>
          </w:p>
        </w:tc>
        <w:tc>
          <w:tcPr>
            <w:tcW w:w="236" w:type="dxa"/>
            <w:vAlign w:val="bottom"/>
          </w:tcPr>
          <w:p w:rsidR="000C0793" w:rsidRPr="0088237F" w:rsidRDefault="000C0793" w:rsidP="000C0793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793" w:rsidRPr="0088237F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237F">
              <w:rPr>
                <w:rFonts w:ascii="Angsana New" w:hAnsi="Angsana New"/>
                <w:b/>
                <w:bCs/>
                <w:sz w:val="30"/>
                <w:szCs w:val="30"/>
              </w:rPr>
              <w:t>114,628</w:t>
            </w:r>
          </w:p>
        </w:tc>
        <w:tc>
          <w:tcPr>
            <w:tcW w:w="236" w:type="dxa"/>
            <w:vAlign w:val="bottom"/>
          </w:tcPr>
          <w:p w:rsidR="000C0793" w:rsidRPr="0088237F" w:rsidRDefault="000C0793" w:rsidP="000C0793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793" w:rsidRPr="0088237F" w:rsidRDefault="000C0793" w:rsidP="000C079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237F">
              <w:rPr>
                <w:rFonts w:ascii="Angsana New" w:hAnsi="Angsana New"/>
                <w:b/>
                <w:bCs/>
                <w:sz w:val="30"/>
                <w:szCs w:val="30"/>
              </w:rPr>
              <w:t>43,428</w:t>
            </w:r>
          </w:p>
        </w:tc>
        <w:tc>
          <w:tcPr>
            <w:tcW w:w="270" w:type="dxa"/>
            <w:vAlign w:val="bottom"/>
          </w:tcPr>
          <w:p w:rsidR="000C0793" w:rsidRPr="0088237F" w:rsidRDefault="000C0793" w:rsidP="000C0793">
            <w:pPr>
              <w:pStyle w:val="a4"/>
              <w:tabs>
                <w:tab w:val="clear" w:pos="1080"/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793" w:rsidRPr="0088237F" w:rsidRDefault="000C0793" w:rsidP="000C079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237F">
              <w:rPr>
                <w:rFonts w:ascii="Angsana New" w:hAnsi="Angsana New"/>
                <w:b/>
                <w:bCs/>
                <w:sz w:val="30"/>
                <w:szCs w:val="30"/>
              </w:rPr>
              <w:t>43,428</w:t>
            </w:r>
          </w:p>
        </w:tc>
      </w:tr>
      <w:tr w:rsidR="000C0793" w:rsidRPr="0022030D" w:rsidTr="00CB59D9">
        <w:trPr>
          <w:trHeight w:val="199"/>
          <w:tblHeader/>
        </w:trPr>
        <w:tc>
          <w:tcPr>
            <w:tcW w:w="3780" w:type="dxa"/>
          </w:tcPr>
          <w:p w:rsidR="000C0793" w:rsidRPr="00483640" w:rsidRDefault="000C0793" w:rsidP="000C0793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64" w:type="dxa"/>
          </w:tcPr>
          <w:p w:rsidR="000C0793" w:rsidRPr="0022030D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jc w:val="center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236" w:type="dxa"/>
          </w:tcPr>
          <w:p w:rsidR="000C0793" w:rsidRPr="0022030D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268" w:type="dxa"/>
          </w:tcPr>
          <w:p w:rsidR="000C0793" w:rsidRPr="0022030D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jc w:val="center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236" w:type="dxa"/>
          </w:tcPr>
          <w:p w:rsidR="000C0793" w:rsidRPr="0022030D" w:rsidRDefault="000C0793" w:rsidP="000C0793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46" w:type="dxa"/>
            <w:gridSpan w:val="2"/>
          </w:tcPr>
          <w:p w:rsidR="000C0793" w:rsidRPr="0022030D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center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270" w:type="dxa"/>
          </w:tcPr>
          <w:p w:rsidR="000C0793" w:rsidRPr="0022030D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187" w:type="dxa"/>
          </w:tcPr>
          <w:p w:rsidR="000C0793" w:rsidRPr="0022030D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14"/>
                <w:szCs w:val="14"/>
              </w:rPr>
            </w:pPr>
          </w:p>
        </w:tc>
      </w:tr>
      <w:tr w:rsidR="000C0793" w:rsidRPr="00C664CA" w:rsidTr="00CB59D9">
        <w:tc>
          <w:tcPr>
            <w:tcW w:w="3780" w:type="dxa"/>
          </w:tcPr>
          <w:p w:rsidR="000C0793" w:rsidRPr="00483640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3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4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gridSpan w:val="2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C0793" w:rsidRPr="00C664CA" w:rsidRDefault="000C0793" w:rsidP="000C079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0793" w:rsidRPr="00C664CA" w:rsidTr="00CB59D9">
        <w:tc>
          <w:tcPr>
            <w:tcW w:w="3780" w:type="dxa"/>
          </w:tcPr>
          <w:p w:rsidR="000C0793" w:rsidRPr="00483640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48364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4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gridSpan w:val="2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C0793" w:rsidRPr="00C664CA" w:rsidRDefault="000C0793" w:rsidP="000C079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vAlign w:val="bottom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0793" w:rsidRPr="00C664CA" w:rsidTr="00CB59D9">
        <w:tc>
          <w:tcPr>
            <w:tcW w:w="3780" w:type="dxa"/>
          </w:tcPr>
          <w:p w:rsidR="000C0793" w:rsidRPr="00483640" w:rsidRDefault="000C0793" w:rsidP="000C079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04"/>
              </w:tabs>
              <w:rPr>
                <w:rFonts w:ascii="Angsana New" w:hAnsi="Angsana New"/>
                <w:sz w:val="30"/>
                <w:szCs w:val="30"/>
              </w:rPr>
            </w:pPr>
            <w:r w:rsidRPr="00483640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264" w:type="dxa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134,562</w:t>
            </w:r>
          </w:p>
        </w:tc>
        <w:tc>
          <w:tcPr>
            <w:tcW w:w="236" w:type="dxa"/>
          </w:tcPr>
          <w:p w:rsidR="000C0793" w:rsidRPr="00C664CA" w:rsidRDefault="000C0793" w:rsidP="000C0793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268" w:type="dxa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194,671</w:t>
            </w:r>
          </w:p>
        </w:tc>
        <w:tc>
          <w:tcPr>
            <w:tcW w:w="236" w:type="dxa"/>
          </w:tcPr>
          <w:p w:rsidR="000C0793" w:rsidRPr="00C664CA" w:rsidRDefault="000C0793" w:rsidP="000C0793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08" w:right="-108"/>
              <w:rPr>
                <w:rFonts w:ascii="Angsana New" w:hAnsi="Angsana New" w:cs="Angsana New"/>
                <w:b w:val="0"/>
                <w:bCs w:val="0"/>
                <w:color w:val="auto"/>
              </w:rPr>
            </w:pPr>
          </w:p>
        </w:tc>
        <w:tc>
          <w:tcPr>
            <w:tcW w:w="1046" w:type="dxa"/>
            <w:gridSpan w:val="2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102,500</w:t>
            </w:r>
          </w:p>
        </w:tc>
        <w:tc>
          <w:tcPr>
            <w:tcW w:w="270" w:type="dxa"/>
          </w:tcPr>
          <w:p w:rsidR="000C0793" w:rsidRPr="00C664CA" w:rsidRDefault="000C0793" w:rsidP="000C0793">
            <w:pPr>
              <w:pStyle w:val="a4"/>
              <w:tabs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7" w:type="dxa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135,071</w:t>
            </w:r>
          </w:p>
        </w:tc>
      </w:tr>
      <w:tr w:rsidR="000C0793" w:rsidRPr="00C664CA" w:rsidTr="00CB59D9">
        <w:tc>
          <w:tcPr>
            <w:tcW w:w="3780" w:type="dxa"/>
          </w:tcPr>
          <w:p w:rsidR="000C0793" w:rsidRPr="00483640" w:rsidRDefault="000C0793" w:rsidP="000C079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04"/>
              </w:tabs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48364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4" w:type="dxa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4,590</w:t>
            </w:r>
          </w:p>
        </w:tc>
        <w:tc>
          <w:tcPr>
            <w:tcW w:w="236" w:type="dxa"/>
          </w:tcPr>
          <w:p w:rsidR="000C0793" w:rsidRPr="00C664CA" w:rsidRDefault="000C0793" w:rsidP="000C0793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268" w:type="dxa"/>
          </w:tcPr>
          <w:p w:rsidR="000C0793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C0793" w:rsidRPr="00C664CA" w:rsidRDefault="000C0793" w:rsidP="000C0793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08" w:right="-108"/>
              <w:rPr>
                <w:rFonts w:ascii="Angsana New" w:hAnsi="Angsana New" w:cs="Angsana New"/>
                <w:b w:val="0"/>
                <w:bCs w:val="0"/>
                <w:color w:val="auto"/>
              </w:rPr>
            </w:pPr>
          </w:p>
        </w:tc>
        <w:tc>
          <w:tcPr>
            <w:tcW w:w="1046" w:type="dxa"/>
            <w:gridSpan w:val="2"/>
          </w:tcPr>
          <w:p w:rsidR="000C0793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0793" w:rsidRPr="00C664CA" w:rsidRDefault="000C0793" w:rsidP="000C0793">
            <w:pPr>
              <w:pStyle w:val="a4"/>
              <w:tabs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7" w:type="dxa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0793" w:rsidRPr="00C664CA" w:rsidTr="00CB59D9">
        <w:tc>
          <w:tcPr>
            <w:tcW w:w="3780" w:type="dxa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รวมหนี้สินส่วนที่ไม่หมุนเวียน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0C0793" w:rsidRPr="0088237F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139,152</w:t>
            </w:r>
          </w:p>
        </w:tc>
        <w:tc>
          <w:tcPr>
            <w:tcW w:w="236" w:type="dxa"/>
          </w:tcPr>
          <w:p w:rsidR="000C0793" w:rsidRPr="0088237F" w:rsidRDefault="000C0793" w:rsidP="000C0793">
            <w:pPr>
              <w:pStyle w:val="a"/>
              <w:tabs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0C0793" w:rsidRPr="0088237F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237F">
              <w:rPr>
                <w:rFonts w:ascii="Angsana New" w:hAnsi="Angsana New"/>
                <w:b/>
                <w:bCs/>
                <w:sz w:val="30"/>
                <w:szCs w:val="30"/>
              </w:rPr>
              <w:t>194,671</w:t>
            </w:r>
          </w:p>
        </w:tc>
        <w:tc>
          <w:tcPr>
            <w:tcW w:w="236" w:type="dxa"/>
          </w:tcPr>
          <w:p w:rsidR="000C0793" w:rsidRPr="0088237F" w:rsidRDefault="000C0793" w:rsidP="000C0793">
            <w:pPr>
              <w:pStyle w:val="a"/>
              <w:tabs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0793" w:rsidRPr="0088237F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237F">
              <w:rPr>
                <w:rFonts w:ascii="Angsana New" w:hAnsi="Angsana New"/>
                <w:b/>
                <w:bCs/>
                <w:sz w:val="30"/>
                <w:szCs w:val="30"/>
              </w:rPr>
              <w:t>102,500</w:t>
            </w:r>
          </w:p>
        </w:tc>
        <w:tc>
          <w:tcPr>
            <w:tcW w:w="270" w:type="dxa"/>
          </w:tcPr>
          <w:p w:rsidR="000C0793" w:rsidRPr="0088237F" w:rsidRDefault="000C0793" w:rsidP="000C0793">
            <w:pPr>
              <w:pStyle w:val="3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:rsidR="000C0793" w:rsidRPr="0088237F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237F">
              <w:rPr>
                <w:rFonts w:ascii="Angsana New" w:hAnsi="Angsana New"/>
                <w:b/>
                <w:bCs/>
                <w:sz w:val="30"/>
                <w:szCs w:val="30"/>
              </w:rPr>
              <w:t>135,071</w:t>
            </w:r>
          </w:p>
        </w:tc>
      </w:tr>
      <w:tr w:rsidR="000C0793" w:rsidRPr="00C664CA" w:rsidTr="00CB59D9">
        <w:tc>
          <w:tcPr>
            <w:tcW w:w="3780" w:type="dxa"/>
            <w:vAlign w:val="bottom"/>
          </w:tcPr>
          <w:p w:rsidR="000C0793" w:rsidRPr="0022030D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:rsidR="000C0793" w:rsidRPr="0022030D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26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:rsidR="000C0793" w:rsidRPr="0022030D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0C0793" w:rsidRPr="0022030D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26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:rsidR="000C0793" w:rsidRPr="0022030D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</w:tcBorders>
            <w:vAlign w:val="bottom"/>
          </w:tcPr>
          <w:p w:rsidR="000C0793" w:rsidRPr="0022030D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792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:rsidR="000C0793" w:rsidRPr="0022030D" w:rsidRDefault="000C0793" w:rsidP="000C079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bottom"/>
          </w:tcPr>
          <w:p w:rsidR="000C0793" w:rsidRPr="0022030D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C0793" w:rsidRPr="00C664CA" w:rsidTr="00CB59D9">
        <w:tc>
          <w:tcPr>
            <w:tcW w:w="3780" w:type="dxa"/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372,287</w:t>
            </w:r>
          </w:p>
        </w:tc>
        <w:tc>
          <w:tcPr>
            <w:tcW w:w="236" w:type="dxa"/>
          </w:tcPr>
          <w:p w:rsidR="000C0793" w:rsidRPr="00C664CA" w:rsidRDefault="000C0793" w:rsidP="000C0793">
            <w:pPr>
              <w:pStyle w:val="a"/>
              <w:tabs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309,299</w:t>
            </w:r>
          </w:p>
        </w:tc>
        <w:tc>
          <w:tcPr>
            <w:tcW w:w="236" w:type="dxa"/>
          </w:tcPr>
          <w:p w:rsidR="000C0793" w:rsidRPr="00C664CA" w:rsidRDefault="000C0793" w:rsidP="000C0793">
            <w:pPr>
              <w:pStyle w:val="a"/>
              <w:tabs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46" w:type="dxa"/>
            <w:gridSpan w:val="2"/>
            <w:tcBorders>
              <w:bottom w:val="double" w:sz="4" w:space="0" w:color="auto"/>
            </w:tcBorders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145,928</w:t>
            </w:r>
          </w:p>
        </w:tc>
        <w:tc>
          <w:tcPr>
            <w:tcW w:w="270" w:type="dxa"/>
          </w:tcPr>
          <w:p w:rsidR="000C0793" w:rsidRPr="00C664CA" w:rsidRDefault="000C0793" w:rsidP="000C0793">
            <w:pPr>
              <w:pStyle w:val="a4"/>
              <w:tabs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7" w:type="dxa"/>
            <w:tcBorders>
              <w:bottom w:val="double" w:sz="4" w:space="0" w:color="auto"/>
            </w:tcBorders>
          </w:tcPr>
          <w:p w:rsidR="000C0793" w:rsidRPr="00C664CA" w:rsidRDefault="000C0793" w:rsidP="000C0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178,499</w:t>
            </w:r>
          </w:p>
        </w:tc>
      </w:tr>
    </w:tbl>
    <w:p w:rsidR="0012079E" w:rsidRPr="002F2714" w:rsidRDefault="0012079E" w:rsidP="00630A5C">
      <w:pPr>
        <w:tabs>
          <w:tab w:val="clear" w:pos="227"/>
          <w:tab w:val="clear" w:pos="454"/>
          <w:tab w:val="clear" w:pos="680"/>
          <w:tab w:val="clear" w:pos="907"/>
          <w:tab w:val="left" w:pos="0"/>
          <w:tab w:val="left" w:pos="540"/>
        </w:tabs>
        <w:spacing w:line="240" w:lineRule="auto"/>
        <w:ind w:right="-75"/>
        <w:jc w:val="thaiDistribute"/>
        <w:rPr>
          <w:rFonts w:ascii="Angsana New" w:hAnsi="Angsana New"/>
          <w:i/>
          <w:iCs/>
          <w:color w:val="0070C0"/>
          <w:sz w:val="12"/>
          <w:szCs w:val="12"/>
          <w:lang w:val="th-TH"/>
        </w:rPr>
      </w:pPr>
    </w:p>
    <w:p w:rsidR="002F2714" w:rsidRDefault="002F2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:rsidR="00AF42F5" w:rsidRPr="00795C1E" w:rsidRDefault="00AF42F5" w:rsidP="00C76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795C1E">
        <w:rPr>
          <w:rFonts w:ascii="Angsana New" w:hAnsi="Angsana New"/>
          <w:spacing w:val="-2"/>
          <w:sz w:val="30"/>
          <w:szCs w:val="30"/>
          <w:cs/>
        </w:rPr>
        <w:lastRenderedPageBreak/>
        <w:t>หนี้สินที่มีภาระดอกเบี้ย</w:t>
      </w:r>
      <w:r w:rsidR="00CA3736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="00F42382">
        <w:rPr>
          <w:rFonts w:ascii="Angsana New" w:hAnsi="Angsana New" w:hint="cs"/>
          <w:spacing w:val="-2"/>
          <w:sz w:val="30"/>
          <w:szCs w:val="30"/>
          <w:cs/>
        </w:rPr>
        <w:t>ไม่รวมหนี้สิน</w:t>
      </w:r>
      <w:r w:rsidR="00CA3736">
        <w:rPr>
          <w:rFonts w:ascii="Angsana New" w:hAnsi="Angsana New" w:hint="cs"/>
          <w:spacing w:val="-2"/>
          <w:sz w:val="30"/>
          <w:szCs w:val="30"/>
          <w:cs/>
        </w:rPr>
        <w:t xml:space="preserve">ตามสัญญาเช่าการเงิน </w:t>
      </w:r>
      <w:r w:rsidRPr="00795C1E">
        <w:rPr>
          <w:rFonts w:ascii="Angsana New" w:hAnsi="Angsana New"/>
          <w:spacing w:val="-2"/>
          <w:sz w:val="30"/>
          <w:szCs w:val="30"/>
          <w:cs/>
        </w:rPr>
        <w:t>แส</w:t>
      </w:r>
      <w:r w:rsidR="0022030D">
        <w:rPr>
          <w:rFonts w:ascii="Angsana New" w:hAnsi="Angsana New" w:hint="cs"/>
          <w:spacing w:val="-2"/>
          <w:sz w:val="30"/>
          <w:szCs w:val="30"/>
          <w:cs/>
        </w:rPr>
        <w:t>ด</w:t>
      </w:r>
      <w:r w:rsidRPr="00795C1E">
        <w:rPr>
          <w:rFonts w:ascii="Angsana New" w:hAnsi="Angsana New"/>
          <w:spacing w:val="-2"/>
          <w:sz w:val="30"/>
          <w:szCs w:val="30"/>
          <w:cs/>
        </w:rPr>
        <w:t>งตามระยะเวลาครบกำหนดการจ่ายชำระได้ดังนี้</w:t>
      </w:r>
    </w:p>
    <w:p w:rsidR="006F65FE" w:rsidRPr="0022030D" w:rsidRDefault="006F65FE" w:rsidP="00630A5C">
      <w:pPr>
        <w:tabs>
          <w:tab w:val="clear" w:pos="227"/>
          <w:tab w:val="clear" w:pos="454"/>
          <w:tab w:val="clear" w:pos="680"/>
          <w:tab w:val="clear" w:pos="907"/>
          <w:tab w:val="left" w:pos="0"/>
          <w:tab w:val="left" w:pos="540"/>
        </w:tabs>
        <w:spacing w:line="240" w:lineRule="auto"/>
        <w:ind w:right="-75"/>
        <w:jc w:val="thaiDistribute"/>
        <w:rPr>
          <w:rFonts w:ascii="Angsana New" w:hAnsi="Angsana New"/>
          <w:i/>
          <w:iCs/>
          <w:color w:val="0070C0"/>
          <w:sz w:val="14"/>
          <w:szCs w:val="14"/>
          <w:lang w:val="th-TH"/>
        </w:rPr>
      </w:pPr>
    </w:p>
    <w:tbl>
      <w:tblPr>
        <w:tblW w:w="9288" w:type="dxa"/>
        <w:tblInd w:w="558" w:type="dxa"/>
        <w:tblLook w:val="01E0" w:firstRow="1" w:lastRow="1" w:firstColumn="1" w:lastColumn="1" w:noHBand="0" w:noVBand="0"/>
      </w:tblPr>
      <w:tblGrid>
        <w:gridCol w:w="3780"/>
        <w:gridCol w:w="1260"/>
        <w:gridCol w:w="243"/>
        <w:gridCol w:w="1261"/>
        <w:gridCol w:w="236"/>
        <w:gridCol w:w="1140"/>
        <w:gridCol w:w="243"/>
        <w:gridCol w:w="1125"/>
      </w:tblGrid>
      <w:tr w:rsidR="00B0687E" w:rsidRPr="009566C2" w:rsidTr="00F60244">
        <w:tc>
          <w:tcPr>
            <w:tcW w:w="3780" w:type="dxa"/>
          </w:tcPr>
          <w:p w:rsidR="00B0687E" w:rsidRPr="009566C2" w:rsidRDefault="00B0687E" w:rsidP="00B0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64" w:type="dxa"/>
            <w:gridSpan w:val="3"/>
          </w:tcPr>
          <w:p w:rsidR="00B0687E" w:rsidRPr="009566C2" w:rsidRDefault="00B0687E" w:rsidP="00B0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566C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:rsidR="00B0687E" w:rsidRPr="009566C2" w:rsidRDefault="00B0687E" w:rsidP="00B0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8" w:type="dxa"/>
            <w:gridSpan w:val="3"/>
          </w:tcPr>
          <w:p w:rsidR="00B0687E" w:rsidRPr="009566C2" w:rsidRDefault="00B0687E" w:rsidP="00B0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135A" w:rsidRPr="009566C2" w:rsidTr="00F60244">
        <w:tc>
          <w:tcPr>
            <w:tcW w:w="3780" w:type="dxa"/>
          </w:tcPr>
          <w:p w:rsidR="0008135A" w:rsidRPr="009566C2" w:rsidRDefault="0008135A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8135A" w:rsidRPr="00C664CA" w:rsidRDefault="008E31E9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43" w:type="dxa"/>
          </w:tcPr>
          <w:p w:rsidR="0008135A" w:rsidRPr="009566C2" w:rsidRDefault="0008135A" w:rsidP="00081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08135A" w:rsidRPr="009566C2" w:rsidRDefault="0008135A" w:rsidP="00081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</w:tcPr>
          <w:p w:rsidR="0008135A" w:rsidRPr="009566C2" w:rsidRDefault="0008135A" w:rsidP="0008135A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40" w:type="dxa"/>
          </w:tcPr>
          <w:p w:rsidR="0008135A" w:rsidRPr="00C664CA" w:rsidRDefault="008E31E9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43" w:type="dxa"/>
          </w:tcPr>
          <w:p w:rsidR="0008135A" w:rsidRPr="009566C2" w:rsidRDefault="0008135A" w:rsidP="00081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08135A" w:rsidRPr="009566C2" w:rsidRDefault="0008135A" w:rsidP="00081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08135A" w:rsidRPr="009566C2" w:rsidTr="00F60244">
        <w:tc>
          <w:tcPr>
            <w:tcW w:w="3780" w:type="dxa"/>
          </w:tcPr>
          <w:p w:rsidR="0008135A" w:rsidRPr="009566C2" w:rsidRDefault="0008135A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8135A" w:rsidRPr="009566C2" w:rsidRDefault="0008135A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66C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43" w:type="dxa"/>
          </w:tcPr>
          <w:p w:rsidR="0008135A" w:rsidRPr="009566C2" w:rsidRDefault="0008135A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08135A" w:rsidRPr="009566C2" w:rsidRDefault="0008135A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36" w:type="dxa"/>
          </w:tcPr>
          <w:p w:rsidR="0008135A" w:rsidRPr="009566C2" w:rsidRDefault="0008135A" w:rsidP="0008135A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40" w:type="dxa"/>
          </w:tcPr>
          <w:p w:rsidR="0008135A" w:rsidRPr="009566C2" w:rsidRDefault="0008135A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66C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43" w:type="dxa"/>
          </w:tcPr>
          <w:p w:rsidR="0008135A" w:rsidRPr="009566C2" w:rsidRDefault="0008135A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08135A" w:rsidRPr="009566C2" w:rsidRDefault="0008135A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08135A" w:rsidRPr="009566C2" w:rsidTr="00F60244">
        <w:tc>
          <w:tcPr>
            <w:tcW w:w="3780" w:type="dxa"/>
          </w:tcPr>
          <w:p w:rsidR="0008135A" w:rsidRPr="009566C2" w:rsidRDefault="0008135A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:rsidR="0008135A" w:rsidRPr="009566C2" w:rsidRDefault="0008135A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135A" w:rsidRPr="009566C2" w:rsidTr="00F60244">
        <w:tc>
          <w:tcPr>
            <w:tcW w:w="3780" w:type="dxa"/>
          </w:tcPr>
          <w:p w:rsidR="0008135A" w:rsidRPr="009566C2" w:rsidRDefault="0008135A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  <w:r w:rsidRPr="009566C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08135A" w:rsidRPr="001F33CF" w:rsidRDefault="002F2714" w:rsidP="0008135A">
            <w:pPr>
              <w:pStyle w:val="acctfourfigures"/>
              <w:tabs>
                <w:tab w:val="clear" w:pos="765"/>
              </w:tabs>
              <w:spacing w:line="240" w:lineRule="atLeast"/>
              <w:ind w:left="-79" w:right="11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32467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32467">
              <w:rPr>
                <w:rFonts w:ascii="Angsana New" w:hAnsi="Angsana New"/>
                <w:sz w:val="30"/>
                <w:szCs w:val="30"/>
              </w:rPr>
              <w:t>034</w:t>
            </w:r>
          </w:p>
        </w:tc>
        <w:tc>
          <w:tcPr>
            <w:tcW w:w="243" w:type="dxa"/>
          </w:tcPr>
          <w:p w:rsidR="0008135A" w:rsidRPr="00C664CA" w:rsidRDefault="0008135A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:rsidR="0008135A" w:rsidRPr="00C664CA" w:rsidRDefault="0008135A" w:rsidP="0008135A">
            <w:pPr>
              <w:pStyle w:val="acctfourfigures"/>
              <w:tabs>
                <w:tab w:val="clear" w:pos="765"/>
              </w:tabs>
              <w:spacing w:line="240" w:lineRule="atLeast"/>
              <w:ind w:left="-79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114,628</w:t>
            </w:r>
          </w:p>
        </w:tc>
        <w:tc>
          <w:tcPr>
            <w:tcW w:w="236" w:type="dxa"/>
          </w:tcPr>
          <w:p w:rsidR="0008135A" w:rsidRPr="00C664CA" w:rsidRDefault="0008135A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:rsidR="0008135A" w:rsidRPr="00C664CA" w:rsidRDefault="008C0126" w:rsidP="0008135A">
            <w:pPr>
              <w:pStyle w:val="acctfourfigures"/>
              <w:tabs>
                <w:tab w:val="clear" w:pos="765"/>
                <w:tab w:val="left" w:pos="891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43,428</w:t>
            </w:r>
          </w:p>
        </w:tc>
        <w:tc>
          <w:tcPr>
            <w:tcW w:w="243" w:type="dxa"/>
          </w:tcPr>
          <w:p w:rsidR="0008135A" w:rsidRPr="00C664CA" w:rsidRDefault="0008135A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:rsidR="0008135A" w:rsidRPr="00C664CA" w:rsidRDefault="0008135A" w:rsidP="0008135A">
            <w:pPr>
              <w:pStyle w:val="acctfourfigures"/>
              <w:tabs>
                <w:tab w:val="clear" w:pos="765"/>
                <w:tab w:val="left" w:pos="891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43,428</w:t>
            </w:r>
          </w:p>
        </w:tc>
      </w:tr>
      <w:tr w:rsidR="0008135A" w:rsidRPr="009566C2" w:rsidTr="00F60244">
        <w:tc>
          <w:tcPr>
            <w:tcW w:w="3780" w:type="dxa"/>
          </w:tcPr>
          <w:p w:rsidR="0008135A" w:rsidRPr="009566C2" w:rsidRDefault="0008135A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260" w:type="dxa"/>
            <w:shd w:val="clear" w:color="auto" w:fill="auto"/>
          </w:tcPr>
          <w:p w:rsidR="0008135A" w:rsidRPr="00C664CA" w:rsidRDefault="002F2714" w:rsidP="0008135A">
            <w:pPr>
              <w:pStyle w:val="acctfourfigures"/>
              <w:tabs>
                <w:tab w:val="clear" w:pos="765"/>
              </w:tabs>
              <w:spacing w:line="240" w:lineRule="atLeast"/>
              <w:ind w:left="-79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93246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32467"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243" w:type="dxa"/>
          </w:tcPr>
          <w:p w:rsidR="0008135A" w:rsidRPr="00C664CA" w:rsidRDefault="0008135A" w:rsidP="0008135A">
            <w:pPr>
              <w:pStyle w:val="ReportMenuBar"/>
              <w:tabs>
                <w:tab w:val="decimal" w:pos="106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261" w:type="dxa"/>
          </w:tcPr>
          <w:p w:rsidR="0008135A" w:rsidRPr="00C664CA" w:rsidRDefault="0008135A" w:rsidP="0008135A">
            <w:pPr>
              <w:pStyle w:val="acctfourfigures"/>
              <w:tabs>
                <w:tab w:val="clear" w:pos="765"/>
              </w:tabs>
              <w:spacing w:line="240" w:lineRule="atLeast"/>
              <w:ind w:left="-79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194,671</w:t>
            </w:r>
          </w:p>
        </w:tc>
        <w:tc>
          <w:tcPr>
            <w:tcW w:w="236" w:type="dxa"/>
          </w:tcPr>
          <w:p w:rsidR="0008135A" w:rsidRPr="00C664CA" w:rsidRDefault="0008135A" w:rsidP="0008135A">
            <w:pPr>
              <w:pStyle w:val="ReportMenuBar"/>
              <w:tabs>
                <w:tab w:val="decimal" w:pos="106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140" w:type="dxa"/>
          </w:tcPr>
          <w:p w:rsidR="0008135A" w:rsidRPr="00C664CA" w:rsidRDefault="008C0126" w:rsidP="0008135A">
            <w:pPr>
              <w:pStyle w:val="acctfourfigures"/>
              <w:tabs>
                <w:tab w:val="clear" w:pos="765"/>
                <w:tab w:val="left" w:pos="891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102,500</w:t>
            </w:r>
          </w:p>
        </w:tc>
        <w:tc>
          <w:tcPr>
            <w:tcW w:w="243" w:type="dxa"/>
          </w:tcPr>
          <w:p w:rsidR="0008135A" w:rsidRPr="00C664CA" w:rsidRDefault="0008135A" w:rsidP="0008135A">
            <w:pPr>
              <w:pStyle w:val="a4"/>
              <w:tabs>
                <w:tab w:val="clear" w:pos="1080"/>
                <w:tab w:val="decimal" w:pos="1062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</w:tcPr>
          <w:p w:rsidR="0008135A" w:rsidRPr="00C664CA" w:rsidRDefault="0008135A" w:rsidP="0008135A">
            <w:pPr>
              <w:pStyle w:val="acctfourfigures"/>
              <w:tabs>
                <w:tab w:val="clear" w:pos="765"/>
                <w:tab w:val="left" w:pos="891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135,071</w:t>
            </w:r>
          </w:p>
        </w:tc>
      </w:tr>
      <w:tr w:rsidR="004E2650" w:rsidRPr="009566C2" w:rsidTr="00F60244">
        <w:tc>
          <w:tcPr>
            <w:tcW w:w="3780" w:type="dxa"/>
          </w:tcPr>
          <w:p w:rsidR="004E2650" w:rsidRPr="00911737" w:rsidRDefault="004E2650" w:rsidP="004E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E2650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1260" w:type="dxa"/>
            <w:shd w:val="clear" w:color="auto" w:fill="auto"/>
          </w:tcPr>
          <w:p w:rsidR="004E2650" w:rsidRPr="00C664CA" w:rsidRDefault="002F2714" w:rsidP="004E2650">
            <w:pPr>
              <w:pStyle w:val="acctfourfigures"/>
              <w:tabs>
                <w:tab w:val="clear" w:pos="765"/>
              </w:tabs>
              <w:spacing w:line="240" w:lineRule="atLeast"/>
              <w:ind w:left="-79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1,975</w:t>
            </w:r>
          </w:p>
        </w:tc>
        <w:tc>
          <w:tcPr>
            <w:tcW w:w="243" w:type="dxa"/>
          </w:tcPr>
          <w:p w:rsidR="004E2650" w:rsidRPr="00C664CA" w:rsidRDefault="004E2650" w:rsidP="004E2650">
            <w:pPr>
              <w:pStyle w:val="ReportMenuBar"/>
              <w:tabs>
                <w:tab w:val="decimal" w:pos="106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261" w:type="dxa"/>
          </w:tcPr>
          <w:p w:rsidR="004E2650" w:rsidRDefault="001255D3" w:rsidP="00125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E2650" w:rsidRPr="00C664CA" w:rsidRDefault="004E2650" w:rsidP="004E2650">
            <w:pPr>
              <w:pStyle w:val="ReportMenuBar"/>
              <w:tabs>
                <w:tab w:val="decimal" w:pos="106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140" w:type="dxa"/>
          </w:tcPr>
          <w:p w:rsidR="004E2650" w:rsidRDefault="001255D3" w:rsidP="00125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E2650" w:rsidRPr="00C664CA" w:rsidRDefault="004E2650" w:rsidP="004E2650">
            <w:pPr>
              <w:pStyle w:val="a4"/>
              <w:tabs>
                <w:tab w:val="clear" w:pos="1080"/>
                <w:tab w:val="decimal" w:pos="1062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</w:tcPr>
          <w:p w:rsidR="004E2650" w:rsidRPr="00C664CA" w:rsidRDefault="001255D3" w:rsidP="00125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135A" w:rsidRPr="009566C2" w:rsidTr="00F60244">
        <w:tc>
          <w:tcPr>
            <w:tcW w:w="3780" w:type="dxa"/>
          </w:tcPr>
          <w:p w:rsidR="0008135A" w:rsidRPr="009566C2" w:rsidRDefault="0008135A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135A" w:rsidRPr="003734E3" w:rsidRDefault="002F2714" w:rsidP="0008135A">
            <w:pPr>
              <w:pStyle w:val="acctfourfigures"/>
              <w:tabs>
                <w:tab w:val="clear" w:pos="765"/>
              </w:tabs>
              <w:spacing w:line="240" w:lineRule="atLeast"/>
              <w:ind w:left="-79"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5971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F5971"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43" w:type="dxa"/>
          </w:tcPr>
          <w:p w:rsidR="0008135A" w:rsidRPr="00C664CA" w:rsidRDefault="0008135A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08135A" w:rsidRPr="00C664CA" w:rsidRDefault="0008135A" w:rsidP="0008135A">
            <w:pPr>
              <w:pStyle w:val="acctfourfigures"/>
              <w:tabs>
                <w:tab w:val="clear" w:pos="765"/>
              </w:tabs>
              <w:spacing w:line="240" w:lineRule="atLeast"/>
              <w:ind w:left="-79"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309,299</w:t>
            </w:r>
          </w:p>
        </w:tc>
        <w:tc>
          <w:tcPr>
            <w:tcW w:w="236" w:type="dxa"/>
          </w:tcPr>
          <w:p w:rsidR="0008135A" w:rsidRPr="00C664CA" w:rsidRDefault="0008135A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:rsidR="0008135A" w:rsidRPr="00C664CA" w:rsidRDefault="008C0126" w:rsidP="0008135A">
            <w:pPr>
              <w:pStyle w:val="acctfourfigures"/>
              <w:tabs>
                <w:tab w:val="clear" w:pos="765"/>
                <w:tab w:val="left" w:pos="891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145,9</w:t>
            </w:r>
            <w:r w:rsidR="005229CA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43" w:type="dxa"/>
          </w:tcPr>
          <w:p w:rsidR="0008135A" w:rsidRPr="00C664CA" w:rsidRDefault="0008135A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08135A" w:rsidRPr="00C664CA" w:rsidRDefault="0008135A" w:rsidP="0008135A">
            <w:pPr>
              <w:pStyle w:val="acctfourfigures"/>
              <w:tabs>
                <w:tab w:val="clear" w:pos="765"/>
                <w:tab w:val="left" w:pos="891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178,499</w:t>
            </w:r>
          </w:p>
        </w:tc>
      </w:tr>
    </w:tbl>
    <w:p w:rsidR="002F2714" w:rsidRDefault="002F2714" w:rsidP="00CD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110463" w:rsidRDefault="00F2523D" w:rsidP="00CD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D7002">
        <w:rPr>
          <w:rFonts w:ascii="Angsana New" w:hAnsi="Angsana New" w:hint="cs"/>
          <w:spacing w:val="-2"/>
          <w:sz w:val="30"/>
          <w:szCs w:val="30"/>
          <w:cs/>
        </w:rPr>
        <w:t>วงเงิน</w:t>
      </w:r>
      <w:r>
        <w:rPr>
          <w:rFonts w:ascii="Angsana New" w:hAnsi="Angsana New" w:hint="cs"/>
          <w:sz w:val="30"/>
          <w:szCs w:val="30"/>
          <w:cs/>
          <w:lang w:val="en-GB"/>
        </w:rPr>
        <w:t>สินเชื่อ</w:t>
      </w:r>
      <w:r w:rsidR="00E110D3" w:rsidRPr="00023E7F">
        <w:rPr>
          <w:rFonts w:ascii="Angsana New" w:hAnsi="Angsana New"/>
          <w:sz w:val="30"/>
          <w:szCs w:val="30"/>
          <w:cs/>
          <w:lang w:val="en-GB"/>
        </w:rPr>
        <w:t>ระยะยาว</w:t>
      </w:r>
      <w:r w:rsidR="00E110D3" w:rsidRPr="00425847">
        <w:rPr>
          <w:rFonts w:ascii="Angsana New" w:hAnsi="Angsana New"/>
          <w:sz w:val="30"/>
          <w:szCs w:val="30"/>
          <w:cs/>
          <w:lang w:val="en-GB"/>
        </w:rPr>
        <w:t>ของ</w:t>
      </w:r>
      <w:r w:rsidR="004926E2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A87F4E" w:rsidRPr="00425847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BB6CE5">
        <w:rPr>
          <w:rFonts w:ascii="Angsana New" w:hAnsi="Angsana New" w:hint="cs"/>
          <w:sz w:val="30"/>
          <w:szCs w:val="30"/>
          <w:cs/>
          <w:lang w:val="en-GB"/>
        </w:rPr>
        <w:t>กับสถาบันการเงินในประเทศแห่งหนึ่ง</w:t>
      </w:r>
      <w:r w:rsidR="00E110D3" w:rsidRPr="00425847">
        <w:rPr>
          <w:rFonts w:ascii="Angsana New" w:hAnsi="Angsana New"/>
          <w:sz w:val="30"/>
          <w:szCs w:val="30"/>
          <w:cs/>
          <w:lang w:val="en-GB"/>
        </w:rPr>
        <w:t>มี</w:t>
      </w:r>
      <w:r w:rsidR="00BB6CE5">
        <w:rPr>
          <w:rFonts w:ascii="Angsana New" w:hAnsi="Angsana New" w:hint="cs"/>
          <w:sz w:val="30"/>
          <w:szCs w:val="30"/>
          <w:cs/>
          <w:lang w:val="en-GB"/>
        </w:rPr>
        <w:t>ข้</w:t>
      </w:r>
      <w:r w:rsidR="00E110D3" w:rsidRPr="00425847">
        <w:rPr>
          <w:rFonts w:ascii="Angsana New" w:hAnsi="Angsana New"/>
          <w:sz w:val="30"/>
          <w:szCs w:val="30"/>
          <w:cs/>
          <w:lang w:val="en-GB"/>
        </w:rPr>
        <w:t>อจำกัด</w:t>
      </w:r>
      <w:r w:rsidR="00BB6CE5">
        <w:rPr>
          <w:rFonts w:ascii="Angsana New" w:hAnsi="Angsana New" w:hint="cs"/>
          <w:sz w:val="30"/>
          <w:szCs w:val="30"/>
          <w:cs/>
          <w:lang w:val="en-GB"/>
        </w:rPr>
        <w:t>ว่า</w:t>
      </w:r>
      <w:r w:rsidR="00E110D3" w:rsidRPr="00023E7F">
        <w:rPr>
          <w:rFonts w:ascii="Angsana New" w:hAnsi="Angsana New"/>
          <w:sz w:val="30"/>
          <w:szCs w:val="30"/>
          <w:cs/>
          <w:lang w:val="en-GB"/>
        </w:rPr>
        <w:t>จะจ่ายเงินปันผลได้ต่อเมื่อไม่กระทบต่อการรักษาสัดส่วนหนี้ต่อทุน ความสามารถในการชำระหนี้ และเงื่อนไขอื่นๆตามที่</w:t>
      </w:r>
      <w:r w:rsidR="00E110D3" w:rsidRPr="00E323E3">
        <w:rPr>
          <w:rFonts w:ascii="Angsana New" w:hAnsi="Angsana New"/>
          <w:sz w:val="30"/>
          <w:szCs w:val="30"/>
          <w:cs/>
          <w:lang w:val="en-GB"/>
        </w:rPr>
        <w:t>สถาบันการเงินกำหนด</w:t>
      </w:r>
    </w:p>
    <w:p w:rsidR="00110463" w:rsidRDefault="00110463" w:rsidP="00CD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110463" w:rsidRPr="00110463" w:rsidRDefault="00110463" w:rsidP="00F1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110463">
        <w:rPr>
          <w:rFonts w:ascii="Angsana New" w:hAnsi="Angsana New" w:hint="cs"/>
          <w:sz w:val="30"/>
          <w:szCs w:val="30"/>
          <w:cs/>
          <w:lang w:val="en-GB"/>
        </w:rPr>
        <w:t>เงินเบิกเกินบัญชีและ</w:t>
      </w:r>
      <w:r w:rsidR="00A228EB" w:rsidRPr="00F2523D">
        <w:rPr>
          <w:rFonts w:ascii="Angsana New" w:hAnsi="Angsana New"/>
          <w:sz w:val="30"/>
          <w:szCs w:val="30"/>
          <w:cs/>
          <w:lang w:val="en-GB"/>
        </w:rPr>
        <w:t>วงเงินสินเชื่อระยะ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>สั้นจากสถาบันการเงินของบริษัทย่อย</w:t>
      </w:r>
      <w:r w:rsidR="000325AD">
        <w:rPr>
          <w:rFonts w:ascii="Angsana New" w:hAnsi="Angsana New" w:hint="cs"/>
          <w:sz w:val="30"/>
          <w:szCs w:val="30"/>
          <w:cs/>
          <w:lang w:val="en-GB"/>
        </w:rPr>
        <w:t>แห่งหนึ่ง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>ค้ำประกันโดยเงินฝากประจำและกรรมการบาง</w:t>
      </w:r>
      <w:r w:rsidR="00177C10">
        <w:rPr>
          <w:rFonts w:ascii="Angsana New" w:hAnsi="Angsana New" w:hint="cs"/>
          <w:sz w:val="30"/>
          <w:szCs w:val="30"/>
          <w:cs/>
          <w:lang w:val="en-GB"/>
        </w:rPr>
        <w:t>ท่าน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>ของบริษัทย่อย</w:t>
      </w:r>
      <w:r w:rsidR="00653E8D">
        <w:rPr>
          <w:rFonts w:ascii="Angsana New" w:hAnsi="Angsana New" w:hint="cs"/>
          <w:sz w:val="30"/>
          <w:szCs w:val="30"/>
          <w:cs/>
          <w:lang w:val="en-GB"/>
        </w:rPr>
        <w:t>ดังกล่าว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p w:rsidR="00595BAD" w:rsidRPr="00110463" w:rsidRDefault="00595BAD" w:rsidP="0011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:rsidR="00ED2991" w:rsidRDefault="00E110D3" w:rsidP="00B3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F2523D">
        <w:rPr>
          <w:rFonts w:ascii="Angsana New" w:hAnsi="Angsana New"/>
          <w:sz w:val="30"/>
          <w:szCs w:val="30"/>
          <w:cs/>
          <w:lang w:val="en-GB"/>
        </w:rPr>
        <w:t>วงเงินสินเชื่อระยะยาวค้ำประกันโดยที่ดินส่วนใหญ่พร้อมสิ่งปลูกสร้าง และเครื่องจักรส่วนใหญ่</w:t>
      </w:r>
      <w:r w:rsidRPr="00023E7F">
        <w:rPr>
          <w:rFonts w:ascii="Angsana New" w:hAnsi="Angsana New"/>
          <w:sz w:val="30"/>
          <w:szCs w:val="30"/>
          <w:cs/>
          <w:lang w:val="en-GB"/>
        </w:rPr>
        <w:t>ของ</w:t>
      </w:r>
      <w:r w:rsidR="00425847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425847">
        <w:rPr>
          <w:rFonts w:ascii="Angsana New" w:hAnsi="Angsana New"/>
          <w:sz w:val="30"/>
          <w:szCs w:val="30"/>
          <w:cs/>
          <w:lang w:val="en-GB"/>
        </w:rPr>
        <w:t>บริษัท</w:t>
      </w:r>
    </w:p>
    <w:p w:rsidR="001255D3" w:rsidRDefault="001255D3" w:rsidP="00B3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2B6FCD" w:rsidRPr="00ED2991" w:rsidRDefault="005113A2" w:rsidP="00ED2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ED2991" w:rsidRPr="00023E7F">
        <w:rPr>
          <w:rFonts w:ascii="Angsana New" w:hAnsi="Angsana New"/>
          <w:b/>
          <w:bCs/>
          <w:sz w:val="30"/>
          <w:szCs w:val="30"/>
        </w:rPr>
        <w:tab/>
      </w:r>
      <w:r w:rsidR="00ED2991" w:rsidRPr="00ED2991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C81C22" w:rsidRDefault="00C81C22" w:rsidP="00ED29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D2991" w:rsidRDefault="00ED2991" w:rsidP="00FF1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  <w:shd w:val="clear" w:color="auto" w:fill="D9D9D9"/>
        </w:rPr>
      </w:pPr>
      <w:r w:rsidRPr="00ED2991">
        <w:rPr>
          <w:rFonts w:ascii="Angsana New" w:hAnsi="Angsana New"/>
          <w:sz w:val="30"/>
          <w:szCs w:val="30"/>
          <w:cs/>
        </w:rPr>
        <w:t>เมื่อวันที่</w:t>
      </w:r>
      <w:r w:rsidRPr="00ED2991">
        <w:rPr>
          <w:rFonts w:ascii="Angsana New" w:hAnsi="Angsana New"/>
          <w:sz w:val="30"/>
          <w:szCs w:val="30"/>
        </w:rPr>
        <w:t xml:space="preserve"> 5 </w:t>
      </w:r>
      <w:r w:rsidRPr="00ED2991">
        <w:rPr>
          <w:rFonts w:ascii="Angsana New" w:hAnsi="Angsana New"/>
          <w:sz w:val="30"/>
          <w:szCs w:val="30"/>
          <w:cs/>
        </w:rPr>
        <w:t>เมษายน</w:t>
      </w:r>
      <w:r w:rsidRPr="00ED2991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ED2991">
        <w:rPr>
          <w:rFonts w:ascii="Angsana New" w:hAnsi="Angsana New"/>
          <w:sz w:val="30"/>
          <w:szCs w:val="30"/>
        </w:rPr>
        <w:t xml:space="preserve">2562 </w:t>
      </w:r>
      <w:r w:rsidRPr="00ED2991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ED2991">
        <w:rPr>
          <w:rFonts w:ascii="Angsana New" w:hAnsi="Angsana New" w:hint="cs"/>
          <w:sz w:val="30"/>
          <w:szCs w:val="30"/>
          <w:cs/>
        </w:rPr>
        <w:t>และกำหนด</w:t>
      </w:r>
      <w:r w:rsidRPr="00ED2991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ED2991">
        <w:rPr>
          <w:rFonts w:ascii="Angsana New" w:hAnsi="Angsana New"/>
          <w:sz w:val="30"/>
          <w:szCs w:val="30"/>
        </w:rPr>
        <w:t>20</w:t>
      </w:r>
      <w:r w:rsidRPr="00ED2991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ED2991">
        <w:rPr>
          <w:rFonts w:ascii="Angsana New" w:hAnsi="Angsana New"/>
          <w:sz w:val="30"/>
          <w:szCs w:val="30"/>
        </w:rPr>
        <w:t>400</w:t>
      </w:r>
      <w:r w:rsidRPr="00ED2991">
        <w:rPr>
          <w:rFonts w:ascii="Angsana New" w:hAnsi="Angsana New"/>
          <w:sz w:val="30"/>
          <w:szCs w:val="30"/>
          <w:cs/>
        </w:rPr>
        <w:t xml:space="preserve"> วัน</w:t>
      </w:r>
      <w:r w:rsidRPr="00ED2991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ED2991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</w:t>
      </w:r>
      <w:r w:rsidRPr="00ED2991">
        <w:rPr>
          <w:rFonts w:ascii="Angsana New" w:hAnsi="Angsana New" w:hint="cs"/>
          <w:sz w:val="30"/>
          <w:szCs w:val="30"/>
          <w:cs/>
        </w:rPr>
        <w:t>สอง</w:t>
      </w:r>
      <w:r w:rsidRPr="00ED2991">
        <w:rPr>
          <w:rFonts w:ascii="Angsana New" w:hAnsi="Angsana New"/>
          <w:sz w:val="30"/>
          <w:szCs w:val="30"/>
          <w:cs/>
        </w:rPr>
        <w:t>ปี</w:t>
      </w:r>
      <w:r w:rsidRPr="00ED2991">
        <w:rPr>
          <w:rFonts w:ascii="Angsana New" w:hAnsi="Angsana New" w:hint="cs"/>
          <w:sz w:val="30"/>
          <w:szCs w:val="30"/>
          <w:cs/>
        </w:rPr>
        <w:t xml:space="preserve"> </w:t>
      </w:r>
      <w:r w:rsidRPr="00ED2991">
        <w:rPr>
          <w:rFonts w:ascii="Angsana New" w:hAnsi="Angsana New"/>
          <w:sz w:val="30"/>
          <w:szCs w:val="30"/>
        </w:rPr>
        <w:t>2562</w:t>
      </w:r>
      <w:r w:rsidRPr="00ED2991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ED2991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="00243B59">
        <w:rPr>
          <w:rFonts w:ascii="Angsana New" w:hAnsi="Angsana New" w:hint="cs"/>
          <w:sz w:val="30"/>
          <w:szCs w:val="30"/>
          <w:cs/>
        </w:rPr>
        <w:t>30 กันยายน</w:t>
      </w:r>
      <w:r w:rsidRPr="00ED2991">
        <w:rPr>
          <w:rFonts w:ascii="Angsana New" w:hAnsi="Angsana New"/>
          <w:sz w:val="30"/>
          <w:szCs w:val="30"/>
          <w:cs/>
        </w:rPr>
        <w:t xml:space="preserve"> </w:t>
      </w:r>
      <w:r w:rsidRPr="00ED2991">
        <w:rPr>
          <w:rFonts w:ascii="Angsana New" w:hAnsi="Angsana New"/>
          <w:sz w:val="30"/>
          <w:szCs w:val="30"/>
        </w:rPr>
        <w:t>2562</w:t>
      </w:r>
      <w:r w:rsidRPr="00ED2991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ED2991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และต้นทุนบริการในอดีตเพิ่มขึ้นสำหรับงวด</w:t>
      </w:r>
      <w:r w:rsidR="00243B59">
        <w:rPr>
          <w:rFonts w:ascii="Angsana New" w:hAnsi="Angsana New" w:hint="cs"/>
          <w:sz w:val="30"/>
          <w:szCs w:val="30"/>
          <w:cs/>
        </w:rPr>
        <w:t>เก้า</w:t>
      </w:r>
      <w:r w:rsidRPr="00ED2991">
        <w:rPr>
          <w:rFonts w:ascii="Angsana New" w:hAnsi="Angsana New"/>
          <w:sz w:val="30"/>
          <w:szCs w:val="30"/>
          <w:cs/>
        </w:rPr>
        <w:t>เดือนสิ้นสุดวันเดียวกันในงบการเงินรวมและงบการเงินเฉพาะกิจการจำนวน</w:t>
      </w:r>
      <w:r w:rsidRPr="00ED2991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="005C6271">
        <w:rPr>
          <w:rFonts w:ascii="Angsana New" w:hAnsi="Angsana New"/>
          <w:sz w:val="30"/>
          <w:szCs w:val="30"/>
        </w:rPr>
        <w:t>32</w:t>
      </w:r>
      <w:r w:rsidRPr="00424130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24130">
        <w:rPr>
          <w:rFonts w:ascii="Angsana New" w:hAnsi="Angsana New"/>
          <w:sz w:val="30"/>
          <w:szCs w:val="30"/>
          <w:cs/>
        </w:rPr>
        <w:t>ล้านบาท</w:t>
      </w:r>
      <w:r w:rsidRPr="00424130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24130">
        <w:rPr>
          <w:rFonts w:ascii="Angsana New" w:hAnsi="Angsana New"/>
          <w:sz w:val="30"/>
          <w:szCs w:val="30"/>
          <w:cs/>
        </w:rPr>
        <w:t xml:space="preserve">และ </w:t>
      </w:r>
      <w:r w:rsidR="005C6271">
        <w:rPr>
          <w:rFonts w:ascii="Angsana New" w:hAnsi="Angsana New"/>
          <w:sz w:val="30"/>
          <w:szCs w:val="30"/>
        </w:rPr>
        <w:t>12</w:t>
      </w:r>
      <w:r w:rsidRPr="00424130">
        <w:rPr>
          <w:rFonts w:ascii="Angsana New" w:hAnsi="Angsana New"/>
          <w:sz w:val="30"/>
          <w:szCs w:val="30"/>
        </w:rPr>
        <w:t xml:space="preserve"> </w:t>
      </w:r>
      <w:r w:rsidRPr="00424130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:rsidR="00ED2991" w:rsidRDefault="00ED2991" w:rsidP="00ED29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630"/>
        <w:rPr>
          <w:rFonts w:ascii="Angsana New" w:hAnsi="Angsana New"/>
          <w:color w:val="000000"/>
          <w:sz w:val="30"/>
          <w:szCs w:val="30"/>
        </w:rPr>
      </w:pPr>
    </w:p>
    <w:p w:rsidR="00ED2991" w:rsidRPr="00C81C22" w:rsidRDefault="00ED2991" w:rsidP="00ED29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630"/>
        <w:rPr>
          <w:rFonts w:ascii="Angsana New" w:hAnsi="Angsana New"/>
          <w:color w:val="000000"/>
          <w:sz w:val="30"/>
          <w:szCs w:val="30"/>
          <w:cs/>
        </w:rPr>
        <w:sectPr w:rsidR="00ED2991" w:rsidRPr="00C81C22" w:rsidSect="007E5297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:rsidR="00DA7237" w:rsidRDefault="00ED2991" w:rsidP="00234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113A2">
        <w:rPr>
          <w:rFonts w:ascii="Angsana New" w:hAnsi="Angsana New"/>
          <w:b/>
          <w:bCs/>
          <w:sz w:val="30"/>
          <w:szCs w:val="30"/>
        </w:rPr>
        <w:t>1</w:t>
      </w:r>
      <w:r w:rsidR="00DA7237" w:rsidRPr="00C4398E">
        <w:rPr>
          <w:rFonts w:ascii="Angsana New" w:hAnsi="Angsana New"/>
          <w:b/>
          <w:bCs/>
          <w:sz w:val="30"/>
          <w:szCs w:val="30"/>
        </w:rPr>
        <w:tab/>
      </w:r>
      <w:r w:rsidR="00E10C32" w:rsidRPr="0066450B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:rsidR="00243B59" w:rsidRDefault="00243B59" w:rsidP="00243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14281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3762"/>
        <w:gridCol w:w="792"/>
        <w:gridCol w:w="270"/>
        <w:gridCol w:w="864"/>
        <w:gridCol w:w="252"/>
        <w:gridCol w:w="821"/>
        <w:gridCol w:w="270"/>
        <w:gridCol w:w="889"/>
        <w:gridCol w:w="270"/>
        <w:gridCol w:w="803"/>
        <w:gridCol w:w="270"/>
        <w:gridCol w:w="835"/>
        <w:gridCol w:w="270"/>
        <w:gridCol w:w="754"/>
        <w:gridCol w:w="270"/>
        <w:gridCol w:w="801"/>
        <w:gridCol w:w="270"/>
        <w:gridCol w:w="792"/>
        <w:gridCol w:w="236"/>
        <w:gridCol w:w="790"/>
      </w:tblGrid>
      <w:tr w:rsidR="00243B59" w:rsidRPr="009566C2" w:rsidTr="00E549DC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243B59" w:rsidRPr="009566C2" w:rsidRDefault="00243B59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3B59" w:rsidRPr="009566C2" w:rsidRDefault="00243B59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566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ผลิตภัณฑ์เพลาข้างและ</w:t>
            </w:r>
          </w:p>
          <w:p w:rsidR="00243B59" w:rsidRPr="009566C2" w:rsidRDefault="00243B59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566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เพลารองแหนบ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243B59" w:rsidRPr="009566C2" w:rsidRDefault="00243B59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3B59" w:rsidRPr="009566C2" w:rsidRDefault="00243B59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566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ผลิตภัณฑ์ชิ้นส่วนอะไหล่</w:t>
            </w:r>
          </w:p>
          <w:p w:rsidR="00243B59" w:rsidRPr="009566C2" w:rsidRDefault="00243B59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566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ยานยนต์อื่นๆ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43B59" w:rsidRPr="009566C2" w:rsidRDefault="00243B59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8" w:type="dxa"/>
            <w:gridSpan w:val="3"/>
          </w:tcPr>
          <w:p w:rsidR="00243B59" w:rsidRPr="009566C2" w:rsidRDefault="00243B59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:rsidR="00243B59" w:rsidRPr="009566C2" w:rsidRDefault="00243B59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9566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:rsidR="00243B59" w:rsidRPr="009566C2" w:rsidRDefault="00243B59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25" w:type="dxa"/>
            <w:gridSpan w:val="3"/>
          </w:tcPr>
          <w:p w:rsidR="00243B59" w:rsidRPr="009566C2" w:rsidRDefault="00243B59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:rsidR="00243B59" w:rsidRPr="009566C2" w:rsidRDefault="00243B59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566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:rsidR="00243B59" w:rsidRPr="009566C2" w:rsidRDefault="00243B59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18" w:type="dxa"/>
            <w:gridSpan w:val="3"/>
          </w:tcPr>
          <w:p w:rsidR="00243B59" w:rsidRPr="009566C2" w:rsidRDefault="00243B59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:rsidR="00243B59" w:rsidRPr="009566C2" w:rsidRDefault="00243B59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566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AF3DE1" w:rsidRPr="009566C2" w:rsidTr="00E549DC">
        <w:tc>
          <w:tcPr>
            <w:tcW w:w="376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9566C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3</w:t>
            </w:r>
            <w:r w:rsidRPr="009566C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0 กันยายน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2561</w:t>
            </w:r>
          </w:p>
        </w:tc>
      </w:tr>
      <w:tr w:rsidR="00243B59" w:rsidRPr="009566C2" w:rsidTr="00E549DC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243B59" w:rsidRPr="009566C2" w:rsidRDefault="00243B59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19" w:type="dxa"/>
            <w:gridSpan w:val="19"/>
            <w:tcBorders>
              <w:top w:val="nil"/>
              <w:left w:val="nil"/>
              <w:bottom w:val="nil"/>
            </w:tcBorders>
          </w:tcPr>
          <w:p w:rsidR="00243B59" w:rsidRPr="009566C2" w:rsidRDefault="00243B59" w:rsidP="00E5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566C2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9566C2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BA20A3" w:rsidRPr="009566C2" w:rsidTr="00E549DC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BA20A3" w:rsidRPr="009566C2" w:rsidRDefault="00BA20A3" w:rsidP="00BA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รายได้จากการขายและบริการจากลูกค้าภายนอก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BA20A3" w:rsidRPr="009566C2" w:rsidRDefault="00BA20A3" w:rsidP="00BA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BA20A3" w:rsidRPr="009566C2" w:rsidRDefault="00BA20A3" w:rsidP="00BA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:rsidR="00BA20A3" w:rsidRPr="009566C2" w:rsidRDefault="00BA20A3" w:rsidP="00BA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1,792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:rsidR="00BA20A3" w:rsidRPr="009566C2" w:rsidRDefault="00BA20A3" w:rsidP="00BA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:rsidR="00BA20A3" w:rsidRPr="009566C2" w:rsidRDefault="00BA20A3" w:rsidP="00BA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1A3451">
              <w:rPr>
                <w:rFonts w:ascii="Angsana New" w:hAnsi="Angsana New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BA20A3" w:rsidRPr="009566C2" w:rsidRDefault="00BA20A3" w:rsidP="00BA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:rsidR="00BA20A3" w:rsidRPr="009566C2" w:rsidRDefault="00BA20A3" w:rsidP="00BA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4,208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BA20A3" w:rsidRPr="009566C2" w:rsidRDefault="00BA20A3" w:rsidP="00BA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:rsidR="00BA20A3" w:rsidRPr="009566C2" w:rsidRDefault="00BA20A3" w:rsidP="00BA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</w:t>
            </w:r>
            <w:r w:rsidR="0035781F">
              <w:rPr>
                <w:rFonts w:ascii="Angsana New" w:hAnsi="Angsana New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A20A3" w:rsidRPr="009566C2" w:rsidRDefault="00BA20A3" w:rsidP="00BA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vAlign w:val="bottom"/>
          </w:tcPr>
          <w:p w:rsidR="00BA20A3" w:rsidRPr="009566C2" w:rsidRDefault="00BA20A3" w:rsidP="00BA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A20A3" w:rsidRPr="009566C2" w:rsidRDefault="00BA20A3" w:rsidP="00BA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:rsidR="00BA20A3" w:rsidRPr="009566C2" w:rsidRDefault="00BA20A3" w:rsidP="00BA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A20A3" w:rsidRPr="009566C2" w:rsidRDefault="00BA20A3" w:rsidP="00BA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vAlign w:val="bottom"/>
          </w:tcPr>
          <w:p w:rsidR="00BA20A3" w:rsidRPr="009566C2" w:rsidRDefault="00BA20A3" w:rsidP="00BA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A20A3" w:rsidRPr="009566C2" w:rsidRDefault="00BA20A3" w:rsidP="00BA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left w:val="nil"/>
            </w:tcBorders>
            <w:vAlign w:val="bottom"/>
          </w:tcPr>
          <w:p w:rsidR="00BA20A3" w:rsidRPr="009566C2" w:rsidRDefault="00067A9B" w:rsidP="00BA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</w:t>
            </w:r>
            <w:r w:rsidR="0035781F">
              <w:rPr>
                <w:rFonts w:ascii="Angsana New" w:hAnsi="Angsana New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236" w:type="dxa"/>
            <w:vAlign w:val="bottom"/>
          </w:tcPr>
          <w:p w:rsidR="00BA20A3" w:rsidRPr="009566C2" w:rsidRDefault="00BA20A3" w:rsidP="00BA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:rsidR="00BA20A3" w:rsidRPr="009566C2" w:rsidRDefault="00BA20A3" w:rsidP="00BA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6,000</w:t>
            </w:r>
          </w:p>
        </w:tc>
      </w:tr>
      <w:tr w:rsidR="00AF3DE1" w:rsidRPr="009566C2" w:rsidTr="00E549DC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รายได้จากการขายและบริการระหว่างส่วนงาน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F3DE1" w:rsidRPr="009566C2" w:rsidRDefault="00BA20A3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E22F0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95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F3DE1" w:rsidRPr="009566C2" w:rsidRDefault="00BA20A3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1,610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:rsidR="00AF3DE1" w:rsidRPr="009566C2" w:rsidRDefault="00BA20A3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1,725</w:t>
            </w:r>
          </w:p>
        </w:tc>
        <w:tc>
          <w:tcPr>
            <w:tcW w:w="270" w:type="dxa"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1,639</w:t>
            </w:r>
          </w:p>
        </w:tc>
        <w:tc>
          <w:tcPr>
            <w:tcW w:w="270" w:type="dxa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:rsidR="00AF3DE1" w:rsidRPr="009566C2" w:rsidRDefault="00BA20A3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(1,725)</w:t>
            </w:r>
          </w:p>
        </w:tc>
        <w:tc>
          <w:tcPr>
            <w:tcW w:w="270" w:type="dxa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(1,639)</w:t>
            </w:r>
          </w:p>
        </w:tc>
        <w:tc>
          <w:tcPr>
            <w:tcW w:w="270" w:type="dxa"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AF3DE1" w:rsidRPr="009566C2" w:rsidRDefault="00067A9B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F3DE1" w:rsidRPr="009566C2" w:rsidTr="00E549DC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AF3DE1" w:rsidRPr="00384AF8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84AF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3DE1" w:rsidRPr="00DE4E9A" w:rsidRDefault="00BA20A3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47594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00</w:t>
            </w:r>
            <w:r w:rsidR="00E22F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F3DE1" w:rsidRPr="00DE4E9A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3DE1" w:rsidRPr="00DE4E9A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E9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1,887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:rsidR="00AF3DE1" w:rsidRPr="00DE4E9A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3DE1" w:rsidRPr="00DE4E9A" w:rsidRDefault="001A345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5,843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F3DE1" w:rsidRPr="00DE4E9A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3DE1" w:rsidRPr="00DE4E9A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E9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5,752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F3DE1" w:rsidRPr="00DE4E9A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3DE1" w:rsidRPr="00DE4E9A" w:rsidRDefault="0035781F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7,844</w:t>
            </w:r>
          </w:p>
        </w:tc>
        <w:tc>
          <w:tcPr>
            <w:tcW w:w="270" w:type="dxa"/>
            <w:vAlign w:val="bottom"/>
          </w:tcPr>
          <w:p w:rsidR="00AF3DE1" w:rsidRPr="00DE4E9A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3DE1" w:rsidRPr="00DE4E9A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E9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7,639</w:t>
            </w:r>
          </w:p>
        </w:tc>
        <w:tc>
          <w:tcPr>
            <w:tcW w:w="270" w:type="dxa"/>
          </w:tcPr>
          <w:p w:rsidR="00AF3DE1" w:rsidRPr="00DE4E9A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3DE1" w:rsidRPr="00DE4E9A" w:rsidRDefault="00067A9B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(1,725)</w:t>
            </w:r>
          </w:p>
        </w:tc>
        <w:tc>
          <w:tcPr>
            <w:tcW w:w="270" w:type="dxa"/>
          </w:tcPr>
          <w:p w:rsidR="00AF3DE1" w:rsidRPr="00DE4E9A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3DE1" w:rsidRPr="00DE4E9A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E9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(1,639)</w:t>
            </w:r>
          </w:p>
        </w:tc>
        <w:tc>
          <w:tcPr>
            <w:tcW w:w="270" w:type="dxa"/>
            <w:vAlign w:val="bottom"/>
          </w:tcPr>
          <w:p w:rsidR="00AF3DE1" w:rsidRPr="00DE4E9A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3DE1" w:rsidRPr="00DE4E9A" w:rsidRDefault="00067A9B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</w:t>
            </w:r>
            <w:r w:rsidR="003578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119</w:t>
            </w:r>
          </w:p>
        </w:tc>
        <w:tc>
          <w:tcPr>
            <w:tcW w:w="236" w:type="dxa"/>
            <w:vAlign w:val="bottom"/>
          </w:tcPr>
          <w:p w:rsidR="00AF3DE1" w:rsidRPr="00DE4E9A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3DE1" w:rsidRPr="00DE4E9A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4E9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6,000</w:t>
            </w:r>
          </w:p>
        </w:tc>
      </w:tr>
      <w:tr w:rsidR="00AF3DE1" w:rsidRPr="009566C2" w:rsidTr="00DE4E9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F3DE1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F3DE1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F3DE1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F3DE1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:rsidR="00AF3DE1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AF3DE1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:rsidR="00AF3DE1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:rsidR="00AF3DE1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AF3DE1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bottom"/>
          </w:tcPr>
          <w:p w:rsidR="00AF3DE1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F3DE1" w:rsidRPr="009566C2" w:rsidTr="00DE4E9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:rsidR="00AF3DE1" w:rsidRPr="009566C2" w:rsidRDefault="00BA20A3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FC4CA1">
              <w:rPr>
                <w:rFonts w:ascii="Angsana New" w:hAnsi="Angsana New"/>
                <w:color w:val="000000"/>
                <w:sz w:val="28"/>
                <w:szCs w:val="28"/>
              </w:rPr>
              <w:t>85</w:t>
            </w:r>
            <w:r w:rsidR="00563290">
              <w:rPr>
                <w:rFonts w:ascii="Angsana New" w:hAnsi="Angsana New"/>
                <w:color w:val="000000"/>
                <w:sz w:val="28"/>
                <w:szCs w:val="28"/>
              </w:rPr>
              <w:t>*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1,227</w:t>
            </w:r>
            <w:r w:rsidR="00563290">
              <w:rPr>
                <w:rFonts w:ascii="Angsana New" w:hAnsi="Angsana New"/>
                <w:color w:val="000000"/>
                <w:sz w:val="28"/>
                <w:szCs w:val="28"/>
              </w:rPr>
              <w:t>*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vAlign w:val="bottom"/>
          </w:tcPr>
          <w:p w:rsidR="00AF3DE1" w:rsidRPr="009566C2" w:rsidRDefault="00FC4CA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F3DE1" w:rsidRPr="009566C2" w:rsidRDefault="00BA20A3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  <w:r w:rsidR="00FC4CA1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1,608</w:t>
            </w:r>
          </w:p>
        </w:tc>
        <w:tc>
          <w:tcPr>
            <w:tcW w:w="270" w:type="dxa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:rsidR="00AF3DE1" w:rsidRPr="009566C2" w:rsidRDefault="00FC4CA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67A9B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5)</w:t>
            </w:r>
          </w:p>
        </w:tc>
        <w:tc>
          <w:tcPr>
            <w:tcW w:w="270" w:type="dxa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(881)</w:t>
            </w:r>
          </w:p>
        </w:tc>
        <w:tc>
          <w:tcPr>
            <w:tcW w:w="270" w:type="dxa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:rsidR="00AF3DE1" w:rsidRPr="0022030D" w:rsidRDefault="00067A9B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030D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FC4CA1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236" w:type="dxa"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  <w:r w:rsidRPr="00E77548">
              <w:rPr>
                <w:rFonts w:ascii="Angsana New" w:hAnsi="Angsana New"/>
                <w:color w:val="000000"/>
                <w:sz w:val="28"/>
                <w:szCs w:val="28"/>
              </w:rPr>
              <w:t>72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AF3DE1" w:rsidRPr="009566C2" w:rsidTr="00DE4E9A">
        <w:tc>
          <w:tcPr>
            <w:tcW w:w="3762" w:type="dxa"/>
            <w:tcBorders>
              <w:top w:val="nil"/>
              <w:left w:val="nil"/>
              <w:right w:val="nil"/>
            </w:tcBorders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</w:tcPr>
          <w:p w:rsidR="00AF3DE1" w:rsidRPr="0022030D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F3DE1" w:rsidRPr="009566C2" w:rsidTr="00E549DC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์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ณ วันที่ 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</w:rPr>
              <w:t>0 กันยายน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</w:rPr>
              <w:t xml:space="preserve"> / 31 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DE1" w:rsidRPr="009566C2" w:rsidRDefault="00BA20A3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5,689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</w:t>
            </w:r>
            <w:r w:rsidR="0088237F">
              <w:rPr>
                <w:rFonts w:ascii="Angsana New" w:hAnsi="Angsana New"/>
                <w:color w:val="000000"/>
                <w:sz w:val="28"/>
                <w:szCs w:val="28"/>
              </w:rPr>
              <w:t>846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DE1" w:rsidRPr="009566C2" w:rsidRDefault="00BA20A3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7,03</w:t>
            </w:r>
            <w:r w:rsidR="0035781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</w:t>
            </w:r>
            <w:r w:rsidR="0088237F">
              <w:rPr>
                <w:rFonts w:ascii="Angsana New" w:hAnsi="Angsana New"/>
                <w:color w:val="000000"/>
                <w:sz w:val="28"/>
                <w:szCs w:val="28"/>
              </w:rPr>
              <w:t>412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F3DE1" w:rsidRPr="009566C2" w:rsidRDefault="00BA20A3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12,72</w:t>
            </w:r>
            <w:r w:rsidR="0035781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</w:t>
            </w:r>
            <w:r w:rsidR="0088237F">
              <w:rPr>
                <w:rFonts w:ascii="Angsana New" w:hAnsi="Angsana New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270" w:type="dxa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:rsidR="00AF3DE1" w:rsidRPr="00EB00C8" w:rsidRDefault="00067A9B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(3,2</w:t>
            </w:r>
            <w:r w:rsidR="00FC4CA1">
              <w:rPr>
                <w:rFonts w:ascii="Angsana New" w:hAnsi="Angsana New"/>
                <w:color w:val="000000"/>
                <w:sz w:val="28"/>
                <w:szCs w:val="28"/>
              </w:rPr>
              <w:t>91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:rsidR="00AF3DE1" w:rsidRPr="00EB00C8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(3,1</w:t>
            </w:r>
            <w:r w:rsidR="0088237F"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:rsidR="00AF3DE1" w:rsidRPr="0022030D" w:rsidRDefault="00067A9B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030D">
              <w:rPr>
                <w:rFonts w:ascii="Angsana New" w:hAnsi="Angsana New"/>
                <w:color w:val="000000"/>
                <w:sz w:val="28"/>
                <w:szCs w:val="28"/>
              </w:rPr>
              <w:t>9,4</w:t>
            </w:r>
            <w:r w:rsidR="0035781F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36" w:type="dxa"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:rsidR="00AF3DE1" w:rsidRPr="009566C2" w:rsidRDefault="0088237F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9,065</w:t>
            </w:r>
          </w:p>
        </w:tc>
      </w:tr>
      <w:tr w:rsidR="00AF3DE1" w:rsidRPr="009566C2" w:rsidTr="00E549DC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ณ วันที่ 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</w:rPr>
              <w:t>0 กันยายน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</w:rPr>
              <w:t xml:space="preserve"> / 31 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AF3DE1" w:rsidRPr="009566C2" w:rsidRDefault="00BA20A3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:rsidR="00AF3DE1" w:rsidRPr="009566C2" w:rsidRDefault="0088237F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:rsidR="00AF3DE1" w:rsidRPr="009566C2" w:rsidRDefault="00BA20A3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88237F">
              <w:rPr>
                <w:rFonts w:ascii="Angsana New" w:hAnsi="Angsana New"/>
                <w:color w:val="000000"/>
                <w:sz w:val="28"/>
                <w:szCs w:val="28"/>
              </w:rPr>
              <w:t>051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F3DE1" w:rsidRPr="009566C2" w:rsidRDefault="00BA20A3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3,14</w:t>
            </w:r>
            <w:r w:rsidR="00FC4CA1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88237F">
              <w:rPr>
                <w:rFonts w:ascii="Angsana New" w:hAnsi="Angsana New"/>
                <w:color w:val="000000"/>
                <w:sz w:val="28"/>
                <w:szCs w:val="28"/>
              </w:rPr>
              <w:t>869</w:t>
            </w:r>
          </w:p>
        </w:tc>
        <w:tc>
          <w:tcPr>
            <w:tcW w:w="270" w:type="dxa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:rsidR="00AF3DE1" w:rsidRPr="00EB00C8" w:rsidRDefault="00067A9B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(753)</w:t>
            </w:r>
          </w:p>
        </w:tc>
        <w:tc>
          <w:tcPr>
            <w:tcW w:w="270" w:type="dxa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:rsidR="00AF3DE1" w:rsidRPr="00EB00C8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</w:t>
            </w:r>
            <w:r w:rsidR="0088237F">
              <w:rPr>
                <w:rFonts w:ascii="Angsana New" w:hAnsi="Angsana New"/>
                <w:color w:val="000000"/>
                <w:sz w:val="28"/>
                <w:szCs w:val="28"/>
              </w:rPr>
              <w:t>91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:rsidR="00AF3DE1" w:rsidRPr="009566C2" w:rsidRDefault="00067A9B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2,391</w:t>
            </w:r>
          </w:p>
        </w:tc>
        <w:tc>
          <w:tcPr>
            <w:tcW w:w="236" w:type="dxa"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:rsidR="00AF3DE1" w:rsidRPr="009566C2" w:rsidRDefault="00AF3DE1" w:rsidP="00AF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88237F">
              <w:rPr>
                <w:rFonts w:ascii="Angsana New" w:hAnsi="Angsana New"/>
                <w:color w:val="000000"/>
                <w:sz w:val="28"/>
                <w:szCs w:val="28"/>
              </w:rPr>
              <w:t>178</w:t>
            </w:r>
          </w:p>
        </w:tc>
      </w:tr>
    </w:tbl>
    <w:p w:rsidR="00243B59" w:rsidRDefault="00243B59" w:rsidP="00243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243B59" w:rsidRDefault="00243B59" w:rsidP="003C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</w:t>
      </w:r>
      <w:r w:rsidRPr="00DD52F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:rsidR="00C7037F" w:rsidRPr="00C7037F" w:rsidRDefault="00C7037F" w:rsidP="003C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:rsidR="00C7037F" w:rsidRDefault="00C7037F" w:rsidP="00C70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รายได้ทั้งหมดของกลุ่มบริษัทรับรู้ ณ เวลาใดเวลาหนึ่ง</w:t>
      </w:r>
    </w:p>
    <w:p w:rsidR="00C7037F" w:rsidRPr="00C7037F" w:rsidRDefault="00C7037F" w:rsidP="00C70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both"/>
        <w:rPr>
          <w:rFonts w:ascii="Angsana New" w:hAnsi="Angsana New"/>
          <w:snapToGrid w:val="0"/>
          <w:color w:val="000000"/>
          <w:sz w:val="20"/>
          <w:szCs w:val="20"/>
          <w:cs/>
          <w:lang w:eastAsia="th-TH"/>
        </w:rPr>
      </w:pPr>
    </w:p>
    <w:p w:rsidR="008B01F8" w:rsidRDefault="00C7037F" w:rsidP="00B65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ja-JP"/>
        </w:rPr>
        <w:sectPr w:rsidR="008B01F8" w:rsidSect="00663C95">
          <w:footerReference w:type="default" r:id="rId2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*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กำไรก่อนภาษีเงินได้รวมรายได้เงินปันผลจากบริษัทย่อยจำนวน 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200 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="00AF3807" w:rsidRPr="00AF380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สำหรับงวด</w:t>
      </w:r>
      <w:r w:rsidR="00AF2BA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2562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C7037F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(</w:t>
      </w:r>
      <w:proofErr w:type="gramStart"/>
      <w:r w:rsidRPr="00C7037F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2561 :</w:t>
      </w:r>
      <w:proofErr w:type="gramEnd"/>
      <w:r w:rsidRPr="00C7037F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884 </w:t>
      </w:r>
      <w:r w:rsidRPr="00C7037F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Pr="00C7037F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)</w:t>
      </w:r>
    </w:p>
    <w:p w:rsidR="00856DCD" w:rsidRDefault="00856DCD" w:rsidP="00856D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113A2">
        <w:rPr>
          <w:rFonts w:ascii="Angsana New" w:hAnsi="Angsana New"/>
          <w:b/>
          <w:bCs/>
          <w:sz w:val="30"/>
          <w:szCs w:val="30"/>
        </w:rPr>
        <w:t>2</w:t>
      </w:r>
      <w:r w:rsidRPr="00997B0B">
        <w:rPr>
          <w:rFonts w:ascii="Angsana New" w:hAnsi="Angsana New"/>
          <w:b/>
          <w:bCs/>
          <w:sz w:val="30"/>
          <w:szCs w:val="30"/>
          <w:cs/>
        </w:rPr>
        <w:t xml:space="preserve">       </w:t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2C71B3" w:rsidRPr="002C71B3" w:rsidRDefault="002C71B3" w:rsidP="002C7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highlight w:val="cyan"/>
        </w:rPr>
      </w:pPr>
    </w:p>
    <w:p w:rsidR="002C71B3" w:rsidRPr="002C71B3" w:rsidRDefault="0019611D" w:rsidP="002C7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:rsidR="00E549DC" w:rsidRDefault="00E549DC" w:rsidP="00E549DC"/>
    <w:tbl>
      <w:tblPr>
        <w:tblW w:w="9108" w:type="dxa"/>
        <w:tblInd w:w="450" w:type="dxa"/>
        <w:tblLook w:val="04A0" w:firstRow="1" w:lastRow="0" w:firstColumn="1" w:lastColumn="0" w:noHBand="0" w:noVBand="1"/>
      </w:tblPr>
      <w:tblGrid>
        <w:gridCol w:w="3060"/>
        <w:gridCol w:w="1710"/>
        <w:gridCol w:w="1530"/>
        <w:gridCol w:w="1278"/>
        <w:gridCol w:w="236"/>
        <w:gridCol w:w="1294"/>
      </w:tblGrid>
      <w:tr w:rsidR="009F6BBB" w:rsidRPr="00623946" w:rsidTr="003C1DF4">
        <w:tc>
          <w:tcPr>
            <w:tcW w:w="3060" w:type="dxa"/>
            <w:shd w:val="clear" w:color="auto" w:fill="auto"/>
            <w:vAlign w:val="bottom"/>
          </w:tcPr>
          <w:p w:rsidR="00761DCB" w:rsidRPr="009F6BBB" w:rsidRDefault="00957445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17380982"/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เงินปันผลจาก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BBB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BBB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BBB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BBB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761DCB" w:rsidRPr="009F6BBB" w:rsidDel="00D43E7A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BB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F6BBB" w:rsidRPr="00623946" w:rsidTr="003C1DF4">
        <w:tc>
          <w:tcPr>
            <w:tcW w:w="3060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F6B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F6B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6BBB" w:rsidRPr="00623946" w:rsidTr="003C1DF4">
        <w:tc>
          <w:tcPr>
            <w:tcW w:w="3060" w:type="dxa"/>
            <w:shd w:val="clear" w:color="auto" w:fill="auto"/>
          </w:tcPr>
          <w:p w:rsidR="00761DCB" w:rsidRPr="00351D2D" w:rsidRDefault="00761DCB" w:rsidP="003C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1D2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BBB" w:rsidRPr="00623946" w:rsidTr="003C1DF4">
        <w:tc>
          <w:tcPr>
            <w:tcW w:w="3060" w:type="dxa"/>
            <w:shd w:val="clear" w:color="auto" w:fill="auto"/>
          </w:tcPr>
          <w:p w:rsidR="00EE7FCE" w:rsidRPr="009F6BBB" w:rsidRDefault="00EE7FCE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9F6BBB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  <w:r w:rsidR="0095744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5744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E7FCE" w:rsidRPr="009F6BBB" w:rsidRDefault="00EE7FCE" w:rsidP="009F6BBB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="Angsana New" w:hAnsi="Angsana New" w:cs="Angsana New"/>
                <w:lang w:val="en-US"/>
              </w:rPr>
            </w:pPr>
            <w:r w:rsidRPr="009F6BBB">
              <w:rPr>
                <w:rFonts w:ascii="Angsana New" w:hAnsi="Angsana New" w:cs="Angsana New" w:hint="cs"/>
                <w:cs/>
              </w:rPr>
              <w:t xml:space="preserve">8 สิงหาคม </w:t>
            </w:r>
            <w:r w:rsidRPr="009F6BBB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E7FCE" w:rsidRPr="009F6BBB" w:rsidRDefault="00EE7FCE" w:rsidP="009F6BBB">
            <w:pPr>
              <w:pStyle w:val="a"/>
              <w:tabs>
                <w:tab w:val="clear" w:pos="1080"/>
                <w:tab w:val="left" w:pos="702"/>
              </w:tabs>
              <w:ind w:left="-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F6BBB">
              <w:rPr>
                <w:rFonts w:ascii="Angsana New" w:hAnsi="Angsana New" w:cs="Angsana New"/>
                <w:cs/>
              </w:rPr>
              <w:t>กันยายน 25</w:t>
            </w:r>
            <w:r w:rsidRPr="009F6BBB">
              <w:rPr>
                <w:rFonts w:ascii="Angsana New" w:hAnsi="Angsana New" w:cs="Angsana New" w:hint="cs"/>
                <w:cs/>
              </w:rPr>
              <w:t>62</w:t>
            </w:r>
          </w:p>
        </w:tc>
        <w:tc>
          <w:tcPr>
            <w:tcW w:w="1278" w:type="dxa"/>
            <w:shd w:val="clear" w:color="auto" w:fill="auto"/>
          </w:tcPr>
          <w:p w:rsidR="00EE7FCE" w:rsidRPr="009F6BBB" w:rsidRDefault="00EE7FCE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BBB">
              <w:rPr>
                <w:rFonts w:ascii="Angsana New" w:hAnsi="Angsana New"/>
                <w:sz w:val="30"/>
                <w:szCs w:val="30"/>
              </w:rPr>
              <w:t>0.35</w:t>
            </w:r>
          </w:p>
        </w:tc>
        <w:tc>
          <w:tcPr>
            <w:tcW w:w="236" w:type="dxa"/>
            <w:shd w:val="clear" w:color="auto" w:fill="auto"/>
          </w:tcPr>
          <w:p w:rsidR="00EE7FCE" w:rsidRPr="009F6BBB" w:rsidRDefault="00EE7FCE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E7FCE" w:rsidRPr="009F6BBB" w:rsidRDefault="00EE7FCE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BBB"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9F6BBB" w:rsidRPr="00623946" w:rsidTr="00AC11A6">
        <w:tc>
          <w:tcPr>
            <w:tcW w:w="3060" w:type="dxa"/>
            <w:shd w:val="clear" w:color="auto" w:fill="auto"/>
          </w:tcPr>
          <w:p w:rsidR="00EE7FCE" w:rsidRPr="009F6BBB" w:rsidRDefault="008D3628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EE7FCE" w:rsidRPr="009F6BBB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="00957445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E7FCE" w:rsidRPr="009F6BBB" w:rsidRDefault="00EE7FCE" w:rsidP="009F6BBB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="Angsana New" w:hAnsi="Angsana New" w:cs="Angsana New"/>
                <w:lang w:val="en-US"/>
              </w:rPr>
            </w:pPr>
            <w:r w:rsidRPr="009F6BBB">
              <w:rPr>
                <w:rFonts w:ascii="Angsana New" w:hAnsi="Angsana New" w:cs="Angsana New"/>
                <w:lang w:val="en-US"/>
              </w:rPr>
              <w:t xml:space="preserve">23 </w:t>
            </w:r>
            <w:r w:rsidRPr="009F6BBB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Pr="009F6BBB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E7FCE" w:rsidRPr="009F6BBB" w:rsidRDefault="00EE7FCE" w:rsidP="009F6BBB">
            <w:pPr>
              <w:pStyle w:val="a"/>
              <w:tabs>
                <w:tab w:val="clear" w:pos="1080"/>
                <w:tab w:val="left" w:pos="702"/>
              </w:tabs>
              <w:ind w:left="-74"/>
              <w:rPr>
                <w:rFonts w:ascii="Angsana New" w:hAnsi="Angsana New" w:cs="Angsana New"/>
                <w:lang w:val="en-US"/>
              </w:rPr>
            </w:pPr>
            <w:r w:rsidRPr="009F6BBB">
              <w:rPr>
                <w:rFonts w:ascii="Angsana New" w:hAnsi="Angsana New" w:cs="Angsana New"/>
                <w:lang w:val="en-US"/>
              </w:rPr>
              <w:t xml:space="preserve"> </w:t>
            </w:r>
            <w:r w:rsidRPr="009F6BBB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9F6BBB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278" w:type="dxa"/>
            <w:shd w:val="clear" w:color="auto" w:fill="auto"/>
          </w:tcPr>
          <w:p w:rsidR="00EE7FCE" w:rsidRPr="009F6BBB" w:rsidRDefault="00EE7FCE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BBB"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236" w:type="dxa"/>
            <w:shd w:val="clear" w:color="auto" w:fill="auto"/>
          </w:tcPr>
          <w:p w:rsidR="00EE7FCE" w:rsidRPr="009F6BBB" w:rsidRDefault="00EE7FCE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:rsidR="00EE7FCE" w:rsidRPr="009F6BBB" w:rsidRDefault="00EE7FCE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BBB">
              <w:rPr>
                <w:rFonts w:ascii="Angsana New" w:hAnsi="Angsana New"/>
                <w:sz w:val="30"/>
                <w:szCs w:val="30"/>
              </w:rPr>
              <w:t>425</w:t>
            </w:r>
          </w:p>
        </w:tc>
      </w:tr>
      <w:tr w:rsidR="009F6BBB" w:rsidRPr="00623946" w:rsidTr="00AC11A6">
        <w:tc>
          <w:tcPr>
            <w:tcW w:w="3060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761DCB" w:rsidRPr="009F6BBB" w:rsidRDefault="00761DCB" w:rsidP="009F6BBB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761DCB" w:rsidRPr="009F6BBB" w:rsidRDefault="00761DCB" w:rsidP="009F6BBB">
            <w:pPr>
              <w:pStyle w:val="a"/>
              <w:tabs>
                <w:tab w:val="clear" w:pos="1080"/>
                <w:tab w:val="left" w:pos="702"/>
              </w:tabs>
              <w:ind w:left="-7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BBB"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</w:tr>
      <w:tr w:rsidR="009F6BBB" w:rsidRPr="00DC39A6" w:rsidTr="00AC11A6">
        <w:tc>
          <w:tcPr>
            <w:tcW w:w="3060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F6BBB" w:rsidRPr="00623946" w:rsidTr="003C1DF4">
        <w:tc>
          <w:tcPr>
            <w:tcW w:w="3060" w:type="dxa"/>
            <w:shd w:val="clear" w:color="auto" w:fill="auto"/>
          </w:tcPr>
          <w:p w:rsidR="00761DCB" w:rsidRPr="00351D2D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1D2D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710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BBB" w:rsidRPr="00623946" w:rsidTr="003C1DF4">
        <w:tc>
          <w:tcPr>
            <w:tcW w:w="3060" w:type="dxa"/>
            <w:shd w:val="clear" w:color="auto" w:fill="auto"/>
          </w:tcPr>
          <w:p w:rsidR="00761DCB" w:rsidRPr="009F6BBB" w:rsidRDefault="00EE7FCE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F6BBB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  <w:r w:rsidR="00957445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61DCB" w:rsidRPr="009F6BBB" w:rsidRDefault="00761DCB" w:rsidP="009F6BBB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="Angsana New" w:hAnsi="Angsana New" w:cs="Angsana New"/>
                <w:cs/>
              </w:rPr>
            </w:pPr>
            <w:r w:rsidRPr="009F6BBB">
              <w:rPr>
                <w:rFonts w:ascii="Angsana New" w:hAnsi="Angsana New" w:cs="Angsana New" w:hint="cs"/>
                <w:cs/>
              </w:rPr>
              <w:t>10</w:t>
            </w:r>
            <w:r w:rsidRPr="009F6BBB">
              <w:rPr>
                <w:rFonts w:ascii="Angsana New" w:hAnsi="Angsana New" w:cs="Angsana New"/>
                <w:cs/>
              </w:rPr>
              <w:t xml:space="preserve"> สิงหาคม 25</w:t>
            </w:r>
            <w:r w:rsidRPr="009F6BBB">
              <w:rPr>
                <w:rFonts w:ascii="Angsana New" w:hAnsi="Angsana New" w:cs="Angsana New" w:hint="cs"/>
                <w:cs/>
              </w:rPr>
              <w:t>61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61DCB" w:rsidRPr="009F6BBB" w:rsidRDefault="00761DCB" w:rsidP="009F6BBB">
            <w:pPr>
              <w:pStyle w:val="a"/>
              <w:tabs>
                <w:tab w:val="clear" w:pos="1080"/>
                <w:tab w:val="left" w:pos="702"/>
              </w:tabs>
              <w:ind w:left="-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F6BBB">
              <w:rPr>
                <w:rFonts w:ascii="Angsana New" w:hAnsi="Angsana New" w:cs="Angsana New"/>
                <w:cs/>
              </w:rPr>
              <w:t>กันยายน 25</w:t>
            </w:r>
            <w:r w:rsidRPr="009F6BBB">
              <w:rPr>
                <w:rFonts w:ascii="Angsana New" w:hAnsi="Angsana New" w:cs="Angsana New" w:hint="cs"/>
                <w:cs/>
              </w:rPr>
              <w:t>6</w:t>
            </w:r>
            <w:r w:rsidR="00AC11A6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BBB">
              <w:rPr>
                <w:rFonts w:ascii="Angsana New" w:hAnsi="Angsana New"/>
                <w:sz w:val="30"/>
                <w:szCs w:val="30"/>
              </w:rPr>
              <w:t>0.35</w:t>
            </w:r>
          </w:p>
        </w:tc>
        <w:tc>
          <w:tcPr>
            <w:tcW w:w="236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BBB"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9F6BBB" w:rsidRPr="00623946" w:rsidTr="00AC11A6">
        <w:tc>
          <w:tcPr>
            <w:tcW w:w="3060" w:type="dxa"/>
            <w:shd w:val="clear" w:color="auto" w:fill="auto"/>
          </w:tcPr>
          <w:p w:rsidR="00761DCB" w:rsidRPr="009F6BBB" w:rsidRDefault="008D3628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EE7FCE" w:rsidRPr="009F6BBB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="00957445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61DCB" w:rsidRPr="009F6BBB" w:rsidRDefault="00761DCB" w:rsidP="009F6BBB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="Angsana New" w:hAnsi="Angsana New" w:cs="Angsana New"/>
                <w:cs/>
              </w:rPr>
            </w:pPr>
            <w:r w:rsidRPr="009F6BBB">
              <w:rPr>
                <w:rFonts w:ascii="Angsana New" w:hAnsi="Angsana New" w:cs="Angsana New" w:hint="cs"/>
                <w:cs/>
              </w:rPr>
              <w:t>20</w:t>
            </w:r>
            <w:r w:rsidRPr="009F6BBB">
              <w:rPr>
                <w:rFonts w:ascii="Angsana New" w:hAnsi="Angsana New" w:cs="Angsana New"/>
                <w:cs/>
              </w:rPr>
              <w:t xml:space="preserve"> เมษายน </w:t>
            </w:r>
            <w:r w:rsidRPr="009F6BBB">
              <w:rPr>
                <w:rFonts w:ascii="Angsana New" w:hAnsi="Angsana New" w:cs="Angsana New" w:hint="cs"/>
                <w:cs/>
              </w:rPr>
              <w:t>2561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61DCB" w:rsidRPr="009F6BBB" w:rsidRDefault="00761DCB" w:rsidP="009F6BBB">
            <w:pPr>
              <w:pStyle w:val="a"/>
              <w:tabs>
                <w:tab w:val="clear" w:pos="1080"/>
                <w:tab w:val="left" w:pos="702"/>
              </w:tabs>
              <w:ind w:left="-74"/>
              <w:jc w:val="center"/>
              <w:rPr>
                <w:rFonts w:ascii="Angsana New" w:hAnsi="Angsana New" w:cs="Angsana New"/>
                <w:lang w:val="en-US"/>
              </w:rPr>
            </w:pPr>
            <w:r w:rsidRPr="009F6BBB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9F6BBB">
              <w:rPr>
                <w:rFonts w:ascii="Angsana New" w:hAnsi="Angsana New" w:cs="Angsana New"/>
                <w:lang w:val="en-US"/>
              </w:rPr>
              <w:t>256</w:t>
            </w:r>
            <w:r w:rsidR="00AC11A6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BBB">
              <w:rPr>
                <w:rFonts w:ascii="Angsana New" w:hAnsi="Angsana New"/>
                <w:sz w:val="30"/>
                <w:szCs w:val="30"/>
              </w:rPr>
              <w:t>0.65</w:t>
            </w:r>
          </w:p>
        </w:tc>
        <w:tc>
          <w:tcPr>
            <w:tcW w:w="236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BBB">
              <w:rPr>
                <w:rFonts w:ascii="Angsana New" w:hAnsi="Angsana New"/>
                <w:sz w:val="30"/>
                <w:szCs w:val="30"/>
              </w:rPr>
              <w:t>276</w:t>
            </w:r>
          </w:p>
        </w:tc>
      </w:tr>
      <w:tr w:rsidR="009F6BBB" w:rsidRPr="00623946" w:rsidTr="00AC11A6">
        <w:tc>
          <w:tcPr>
            <w:tcW w:w="3060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1DCB" w:rsidRPr="009F6BBB" w:rsidRDefault="00761DCB" w:rsidP="009F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BBB">
              <w:rPr>
                <w:rFonts w:ascii="Angsana New" w:hAnsi="Angsana New"/>
                <w:b/>
                <w:bCs/>
                <w:sz w:val="30"/>
                <w:szCs w:val="30"/>
              </w:rPr>
              <w:t>425</w:t>
            </w:r>
          </w:p>
        </w:tc>
      </w:tr>
    </w:tbl>
    <w:p w:rsidR="00761DCB" w:rsidRDefault="00761DCB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E549DC" w:rsidRPr="00477F43" w:rsidRDefault="00E549DC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7F7A56">
        <w:rPr>
          <w:rFonts w:ascii="Angsana New" w:hAnsi="Angsana New" w:hint="cs"/>
          <w:sz w:val="30"/>
          <w:szCs w:val="30"/>
          <w:cs/>
        </w:rPr>
        <w:t>เงินปันผล</w:t>
      </w:r>
      <w:r>
        <w:rPr>
          <w:rFonts w:ascii="Angsana New" w:hAnsi="Angsana New" w:hint="cs"/>
          <w:sz w:val="30"/>
          <w:szCs w:val="30"/>
          <w:cs/>
          <w:lang w:eastAsia="ja-JP"/>
        </w:rPr>
        <w:t>ระหว่างกาลปี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 w:hint="eastAsia"/>
          <w:sz w:val="30"/>
          <w:szCs w:val="30"/>
          <w:lang w:eastAsia="ja-JP"/>
        </w:rPr>
        <w:t>2</w:t>
      </w:r>
      <w:r>
        <w:rPr>
          <w:rFonts w:ascii="Angsana New" w:hAnsi="Angsana New"/>
          <w:sz w:val="30"/>
          <w:szCs w:val="30"/>
          <w:lang w:eastAsia="ja-JP"/>
        </w:rPr>
        <w:t>56</w:t>
      </w:r>
      <w:r w:rsidR="00C47B9D">
        <w:rPr>
          <w:rFonts w:ascii="Angsana New" w:hAnsi="Angsana New" w:hint="cs"/>
          <w:sz w:val="30"/>
          <w:szCs w:val="30"/>
          <w:cs/>
          <w:lang w:eastAsia="ja-JP"/>
        </w:rPr>
        <w:t>2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มีจำนวนทั้งสิ้น </w:t>
      </w:r>
      <w:r w:rsidR="00EE7FCE">
        <w:rPr>
          <w:rFonts w:ascii="Angsana New" w:hAnsi="Angsana New"/>
          <w:sz w:val="30"/>
          <w:szCs w:val="30"/>
          <w:lang w:eastAsia="ja-JP"/>
        </w:rPr>
        <w:t>149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 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เป็นการจ่ายจากกิจการที่ได้รับการส่งเสริมการลงทุน</w:t>
      </w:r>
      <w:r w:rsidRPr="007F7A56">
        <w:rPr>
          <w:rFonts w:ascii="Angsana New" w:hAnsi="Angsana New"/>
          <w:sz w:val="30"/>
          <w:szCs w:val="30"/>
          <w:cs/>
        </w:rPr>
        <w:t xml:space="preserve"> (</w:t>
      </w:r>
      <w:r w:rsidRPr="007F7A56">
        <w:rPr>
          <w:rFonts w:ascii="Angsana New" w:hAnsi="Angsana New"/>
          <w:sz w:val="30"/>
          <w:szCs w:val="30"/>
        </w:rPr>
        <w:t xml:space="preserve">BOI) </w:t>
      </w:r>
      <w:r w:rsidRPr="007F7A56">
        <w:rPr>
          <w:rFonts w:ascii="Angsana New" w:hAnsi="Angsana New" w:hint="cs"/>
          <w:sz w:val="30"/>
          <w:szCs w:val="30"/>
          <w:cs/>
        </w:rPr>
        <w:t>จำนวน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="00EE7FCE"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 ล้านบาท </w:t>
      </w:r>
      <w:r w:rsidRPr="007F7A56">
        <w:rPr>
          <w:rFonts w:ascii="Angsana New" w:hAnsi="Angsana New" w:hint="cs"/>
          <w:sz w:val="30"/>
          <w:szCs w:val="30"/>
          <w:cs/>
        </w:rPr>
        <w:t>ในอัตราหุ้นละ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EE7FCE">
        <w:rPr>
          <w:rFonts w:ascii="Angsana New" w:hAnsi="Angsana New"/>
          <w:sz w:val="30"/>
          <w:szCs w:val="30"/>
        </w:rPr>
        <w:t>0.06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i/>
          <w:iCs/>
          <w:sz w:val="30"/>
          <w:szCs w:val="30"/>
          <w:lang w:eastAsia="ja-JP"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และจ่ายจากกิจการที่ไม่ได้รับการส่งเสริมการลงทุน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EE7FCE">
        <w:rPr>
          <w:rFonts w:ascii="Angsana New" w:hAnsi="Angsana New"/>
          <w:sz w:val="30"/>
          <w:szCs w:val="30"/>
        </w:rPr>
        <w:t>122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ล้านบาท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ในอัตราหุ้นละ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EE7FCE">
        <w:rPr>
          <w:rFonts w:ascii="Angsana New" w:hAnsi="Angsana New"/>
          <w:sz w:val="30"/>
          <w:szCs w:val="30"/>
        </w:rPr>
        <w:t>0.29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  <w:r w:rsidRPr="00477F43">
        <w:rPr>
          <w:rFonts w:ascii="Angsana New" w:hAnsi="Angsana New"/>
          <w:i/>
          <w:iCs/>
          <w:sz w:val="30"/>
          <w:szCs w:val="30"/>
          <w:lang w:eastAsia="ja-JP"/>
        </w:rPr>
        <w:t>(</w:t>
      </w:r>
      <w:r w:rsidR="0043217F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เงินปันผล</w:t>
      </w:r>
      <w:r w:rsidRPr="00477F43">
        <w:rPr>
          <w:rFonts w:ascii="Angsana New" w:hAnsi="Angsana New" w:hint="cs"/>
          <w:i/>
          <w:iCs/>
          <w:sz w:val="30"/>
          <w:szCs w:val="30"/>
          <w:cs/>
          <w:lang w:eastAsia="ja-JP"/>
        </w:rPr>
        <w:t xml:space="preserve">ระหว่างกาลปี </w:t>
      </w:r>
      <w:r w:rsidRPr="00477F43">
        <w:rPr>
          <w:rFonts w:ascii="Angsana New" w:hAnsi="Angsana New"/>
          <w:i/>
          <w:iCs/>
          <w:sz w:val="30"/>
          <w:szCs w:val="30"/>
          <w:lang w:eastAsia="ja-JP"/>
        </w:rPr>
        <w:t>256</w:t>
      </w:r>
      <w:r w:rsidR="00C47B9D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1</w:t>
      </w:r>
      <w:r w:rsidRPr="00477F43">
        <w:rPr>
          <w:rFonts w:ascii="Angsana New" w:hAnsi="Angsana New"/>
          <w:i/>
          <w:iCs/>
          <w:sz w:val="30"/>
          <w:szCs w:val="30"/>
          <w:lang w:eastAsia="ja-JP"/>
        </w:rPr>
        <w:t xml:space="preserve">: </w:t>
      </w:r>
      <w:r w:rsidRPr="00477F43">
        <w:rPr>
          <w:rFonts w:ascii="Angsana New" w:hAnsi="Angsana New" w:hint="cs"/>
          <w:i/>
          <w:iCs/>
          <w:sz w:val="30"/>
          <w:szCs w:val="30"/>
          <w:cs/>
          <w:lang w:eastAsia="ja-JP"/>
        </w:rPr>
        <w:t xml:space="preserve">มีจำนวนทั้งสิ้น </w:t>
      </w:r>
      <w:r w:rsidR="00C47B9D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149</w:t>
      </w:r>
      <w:r w:rsidRPr="00477F43">
        <w:rPr>
          <w:rFonts w:ascii="Angsana New" w:hAnsi="Angsana New"/>
          <w:i/>
          <w:iCs/>
          <w:sz w:val="30"/>
          <w:szCs w:val="30"/>
          <w:lang w:eastAsia="ja-JP"/>
        </w:rPr>
        <w:t xml:space="preserve"> </w:t>
      </w:r>
      <w:r w:rsidRPr="00477F43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ล้านบาท</w:t>
      </w:r>
      <w:r w:rsidRPr="00477F4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77F43">
        <w:rPr>
          <w:rFonts w:ascii="Angsana New" w:hAnsi="Angsana New" w:hint="cs"/>
          <w:i/>
          <w:iCs/>
          <w:sz w:val="30"/>
          <w:szCs w:val="30"/>
          <w:cs/>
        </w:rPr>
        <w:t>เป็นการจ่ายจากกิจการที่ได้รับการส่งเสริมการลงทุน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(</w:t>
      </w:r>
      <w:r>
        <w:rPr>
          <w:rFonts w:ascii="Angsana New" w:hAnsi="Angsana New"/>
          <w:i/>
          <w:iCs/>
          <w:sz w:val="30"/>
          <w:szCs w:val="30"/>
        </w:rPr>
        <w:t>BOI)</w:t>
      </w:r>
      <w:r w:rsidRPr="00477F43">
        <w:rPr>
          <w:rFonts w:ascii="Angsana New" w:hAnsi="Angsana New"/>
          <w:i/>
          <w:iCs/>
          <w:sz w:val="30"/>
          <w:szCs w:val="30"/>
          <w:lang w:eastAsia="ja-JP"/>
        </w:rPr>
        <w:t xml:space="preserve"> </w:t>
      </w:r>
      <w:r w:rsidRPr="00477F43">
        <w:rPr>
          <w:rFonts w:ascii="Angsana New" w:hAnsi="Angsana New" w:hint="cs"/>
          <w:i/>
          <w:iCs/>
          <w:sz w:val="30"/>
          <w:szCs w:val="30"/>
          <w:cs/>
          <w:lang w:eastAsia="ja-JP"/>
        </w:rPr>
        <w:t xml:space="preserve">จำนวน </w:t>
      </w:r>
      <w:r w:rsidR="00C47B9D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47</w:t>
      </w:r>
      <w:r w:rsidRPr="00477F43">
        <w:rPr>
          <w:rFonts w:ascii="Angsana New" w:hAnsi="Angsana New"/>
          <w:i/>
          <w:iCs/>
          <w:sz w:val="30"/>
          <w:szCs w:val="30"/>
          <w:lang w:eastAsia="ja-JP"/>
        </w:rPr>
        <w:t xml:space="preserve"> </w:t>
      </w:r>
      <w:r w:rsidRPr="00477F43">
        <w:rPr>
          <w:rFonts w:ascii="Angsana New" w:hAnsi="Angsana New" w:hint="cs"/>
          <w:i/>
          <w:iCs/>
          <w:sz w:val="30"/>
          <w:szCs w:val="30"/>
          <w:cs/>
          <w:lang w:eastAsia="ja-JP"/>
        </w:rPr>
        <w:t xml:space="preserve">ล้านบาท ในอัตราหุ้นละ </w:t>
      </w:r>
      <w:r>
        <w:rPr>
          <w:rFonts w:ascii="Angsana New" w:hAnsi="Angsana New"/>
          <w:i/>
          <w:iCs/>
          <w:sz w:val="30"/>
          <w:szCs w:val="30"/>
          <w:lang w:eastAsia="ja-JP"/>
        </w:rPr>
        <w:t>0</w:t>
      </w:r>
      <w:r w:rsidR="00C47B9D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.11</w:t>
      </w:r>
      <w:r w:rsidRPr="00477F43">
        <w:rPr>
          <w:rFonts w:ascii="Angsana New" w:hAnsi="Angsana New"/>
          <w:i/>
          <w:iCs/>
          <w:sz w:val="30"/>
          <w:szCs w:val="30"/>
          <w:lang w:eastAsia="ja-JP"/>
        </w:rPr>
        <w:t xml:space="preserve"> </w:t>
      </w:r>
      <w:r w:rsidRPr="00477F43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บาท</w:t>
      </w:r>
      <w:r w:rsidRPr="00477F43">
        <w:rPr>
          <w:rFonts w:ascii="Angsana New" w:hAnsi="Angsana New"/>
          <w:i/>
          <w:iCs/>
          <w:sz w:val="30"/>
          <w:szCs w:val="30"/>
          <w:lang w:eastAsia="ja-JP"/>
        </w:rPr>
        <w:t xml:space="preserve"> </w:t>
      </w:r>
      <w:r w:rsidRPr="00477F43">
        <w:rPr>
          <w:rFonts w:ascii="Angsana New" w:hAnsi="Angsana New" w:hint="cs"/>
          <w:i/>
          <w:iCs/>
          <w:sz w:val="30"/>
          <w:szCs w:val="30"/>
          <w:cs/>
        </w:rPr>
        <w:t>และจ่ายจากกิจการที่ไม่ได้รับการส่งเสริมการลงทุน</w:t>
      </w:r>
      <w:r w:rsidRPr="00477F43">
        <w:rPr>
          <w:rFonts w:ascii="Angsana New" w:hAnsi="Angsana New" w:hint="cs"/>
          <w:i/>
          <w:iCs/>
          <w:sz w:val="30"/>
          <w:szCs w:val="30"/>
          <w:cs/>
          <w:lang w:eastAsia="ja-JP"/>
        </w:rPr>
        <w:t xml:space="preserve">จำนวน </w:t>
      </w:r>
      <w:r w:rsidR="00C47B9D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102</w:t>
      </w:r>
      <w:r w:rsidRPr="00477F43">
        <w:rPr>
          <w:rFonts w:ascii="Angsana New" w:hAnsi="Angsana New"/>
          <w:i/>
          <w:iCs/>
          <w:sz w:val="30"/>
          <w:szCs w:val="30"/>
          <w:lang w:eastAsia="ja-JP"/>
        </w:rPr>
        <w:t xml:space="preserve"> </w:t>
      </w:r>
      <w:r w:rsidRPr="00477F43">
        <w:rPr>
          <w:rFonts w:ascii="Angsana New" w:hAnsi="Angsana New" w:hint="cs"/>
          <w:i/>
          <w:iCs/>
          <w:sz w:val="30"/>
          <w:szCs w:val="30"/>
          <w:cs/>
          <w:lang w:eastAsia="ja-JP"/>
        </w:rPr>
        <w:t xml:space="preserve">ล้านบาท ในอัตราหุ้นละ </w:t>
      </w:r>
      <w:r w:rsidRPr="00477F43">
        <w:rPr>
          <w:rFonts w:ascii="Angsana New" w:hAnsi="Angsana New"/>
          <w:i/>
          <w:iCs/>
          <w:sz w:val="30"/>
          <w:szCs w:val="30"/>
          <w:lang w:eastAsia="ja-JP"/>
        </w:rPr>
        <w:t>0.</w:t>
      </w:r>
      <w:r w:rsidR="00C47B9D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24</w:t>
      </w:r>
      <w:r w:rsidRPr="00477F43">
        <w:rPr>
          <w:rFonts w:ascii="Angsana New" w:hAnsi="Angsana New"/>
          <w:i/>
          <w:iCs/>
          <w:sz w:val="30"/>
          <w:szCs w:val="30"/>
          <w:lang w:eastAsia="ja-JP"/>
        </w:rPr>
        <w:t xml:space="preserve"> </w:t>
      </w:r>
      <w:r w:rsidRPr="00477F43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บาท</w:t>
      </w:r>
      <w:r w:rsidRPr="00477F43">
        <w:rPr>
          <w:rFonts w:ascii="Angsana New" w:hAnsi="Angsana New"/>
          <w:i/>
          <w:iCs/>
          <w:sz w:val="30"/>
          <w:szCs w:val="30"/>
          <w:lang w:eastAsia="ja-JP"/>
        </w:rPr>
        <w:t>)</w:t>
      </w:r>
    </w:p>
    <w:bookmarkEnd w:id="3"/>
    <w:p w:rsidR="00E549DC" w:rsidRDefault="00E549DC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E549DC" w:rsidRDefault="00E549DC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7F7A56">
        <w:rPr>
          <w:rFonts w:ascii="Angsana New" w:hAnsi="Angsana New" w:hint="cs"/>
          <w:sz w:val="30"/>
          <w:szCs w:val="30"/>
          <w:cs/>
        </w:rPr>
        <w:t>เงินปันผล</w:t>
      </w:r>
      <w:r>
        <w:rPr>
          <w:rFonts w:ascii="Angsana New" w:hAnsi="Angsana New" w:hint="cs"/>
          <w:sz w:val="30"/>
          <w:szCs w:val="30"/>
          <w:cs/>
          <w:lang w:eastAsia="ja-JP"/>
        </w:rPr>
        <w:t>ปลายปี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 w:hint="eastAsia"/>
          <w:sz w:val="30"/>
          <w:szCs w:val="30"/>
          <w:lang w:eastAsia="ja-JP"/>
        </w:rPr>
        <w:t>2</w:t>
      </w:r>
      <w:r>
        <w:rPr>
          <w:rFonts w:ascii="Angsana New" w:hAnsi="Angsana New"/>
          <w:sz w:val="30"/>
          <w:szCs w:val="30"/>
          <w:lang w:eastAsia="ja-JP"/>
        </w:rPr>
        <w:t>56</w:t>
      </w:r>
      <w:r w:rsidR="00B651BB">
        <w:rPr>
          <w:rFonts w:ascii="Angsana New" w:hAnsi="Angsana New"/>
          <w:sz w:val="30"/>
          <w:szCs w:val="30"/>
          <w:lang w:eastAsia="ja-JP"/>
        </w:rPr>
        <w:t>1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มีจำนวนทั้งสิ้น </w:t>
      </w:r>
      <w:r w:rsidR="00476751">
        <w:rPr>
          <w:rFonts w:ascii="Angsana New" w:hAnsi="Angsana New"/>
          <w:sz w:val="30"/>
          <w:szCs w:val="30"/>
          <w:lang w:eastAsia="ja-JP"/>
        </w:rPr>
        <w:t>425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 ล้านบาท </w:t>
      </w:r>
      <w:r w:rsidRPr="007F7A56">
        <w:rPr>
          <w:rFonts w:ascii="Angsana New" w:hAnsi="Angsana New" w:hint="cs"/>
          <w:sz w:val="30"/>
          <w:szCs w:val="30"/>
          <w:cs/>
        </w:rPr>
        <w:t>เป็นการจ่ายจากกิจการที่ได้รับการส่งเสริมการลงทุน</w:t>
      </w:r>
      <w:r w:rsidRPr="007F7A56">
        <w:rPr>
          <w:rFonts w:ascii="Angsana New" w:hAnsi="Angsana New"/>
          <w:sz w:val="30"/>
          <w:szCs w:val="30"/>
          <w:cs/>
        </w:rPr>
        <w:t xml:space="preserve"> (</w:t>
      </w:r>
      <w:r w:rsidRPr="007F7A56">
        <w:rPr>
          <w:rFonts w:ascii="Angsana New" w:hAnsi="Angsana New"/>
          <w:sz w:val="30"/>
          <w:szCs w:val="30"/>
        </w:rPr>
        <w:t xml:space="preserve">BOI) </w:t>
      </w:r>
      <w:r w:rsidRPr="007F7A56">
        <w:rPr>
          <w:rFonts w:ascii="Angsana New" w:hAnsi="Angsana New" w:hint="cs"/>
          <w:sz w:val="30"/>
          <w:szCs w:val="30"/>
          <w:cs/>
        </w:rPr>
        <w:t>จำนวน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="00D045C4">
        <w:rPr>
          <w:rFonts w:ascii="Angsana New" w:hAnsi="Angsana New"/>
          <w:sz w:val="30"/>
          <w:szCs w:val="30"/>
        </w:rPr>
        <w:t>69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 ล้านบาท </w:t>
      </w:r>
      <w:r w:rsidRPr="007F7A56">
        <w:rPr>
          <w:rFonts w:ascii="Angsana New" w:hAnsi="Angsana New" w:hint="cs"/>
          <w:sz w:val="30"/>
          <w:szCs w:val="30"/>
          <w:cs/>
        </w:rPr>
        <w:t>ในอัตราหุ้นละ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D045C4">
        <w:rPr>
          <w:rFonts w:ascii="Angsana New" w:hAnsi="Angsana New"/>
          <w:sz w:val="30"/>
          <w:szCs w:val="30"/>
        </w:rPr>
        <w:t>0.16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บาท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และจ่ายจากกิจการที่ไม่ได้รับการส่งเสริมการลงทุน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D045C4">
        <w:rPr>
          <w:rFonts w:ascii="Angsana New" w:hAnsi="Angsana New"/>
          <w:sz w:val="30"/>
          <w:szCs w:val="30"/>
        </w:rPr>
        <w:t>356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ล้านบาท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ในอัตราหุ้นละ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D045C4">
        <w:rPr>
          <w:rFonts w:ascii="Angsana New" w:hAnsi="Angsana New"/>
          <w:sz w:val="30"/>
          <w:szCs w:val="30"/>
        </w:rPr>
        <w:t>0.84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eastAsia"/>
          <w:sz w:val="30"/>
          <w:szCs w:val="30"/>
          <w:lang w:eastAsia="ja-JP"/>
        </w:rPr>
        <w:t xml:space="preserve"> </w:t>
      </w:r>
      <w:r>
        <w:rPr>
          <w:rFonts w:ascii="Angsana New" w:hAnsi="Angsana New"/>
          <w:i/>
          <w:iCs/>
          <w:sz w:val="30"/>
          <w:szCs w:val="30"/>
          <w:lang w:eastAsia="ja-JP"/>
        </w:rPr>
        <w:t>(</w:t>
      </w:r>
      <w:r w:rsidR="0043217F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เงินปันผล</w:t>
      </w:r>
      <w:r>
        <w:rPr>
          <w:rFonts w:ascii="Angsana New" w:hAnsi="Angsana New" w:hint="cs"/>
          <w:i/>
          <w:iCs/>
          <w:sz w:val="30"/>
          <w:szCs w:val="30"/>
          <w:cs/>
          <w:lang w:eastAsia="ja-JP"/>
        </w:rPr>
        <w:t xml:space="preserve">ปลายปี </w:t>
      </w:r>
      <w:r>
        <w:rPr>
          <w:rFonts w:ascii="Angsana New" w:hAnsi="Angsana New"/>
          <w:i/>
          <w:iCs/>
          <w:sz w:val="30"/>
          <w:szCs w:val="30"/>
          <w:lang w:eastAsia="ja-JP"/>
        </w:rPr>
        <w:t>25</w:t>
      </w:r>
      <w:r w:rsidR="00C47B9D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60</w:t>
      </w:r>
      <w:r>
        <w:rPr>
          <w:rFonts w:ascii="Angsana New" w:hAnsi="Angsana New"/>
          <w:i/>
          <w:iCs/>
          <w:sz w:val="30"/>
          <w:szCs w:val="30"/>
          <w:lang w:eastAsia="ja-JP"/>
        </w:rPr>
        <w:t xml:space="preserve">: </w:t>
      </w:r>
      <w:r w:rsidR="00C47B9D" w:rsidRPr="00C47B9D">
        <w:rPr>
          <w:rFonts w:ascii="Angsana New" w:hAnsi="Angsana New" w:hint="cs"/>
          <w:i/>
          <w:iCs/>
          <w:sz w:val="30"/>
          <w:szCs w:val="30"/>
          <w:cs/>
          <w:lang w:eastAsia="ja-JP"/>
        </w:rPr>
        <w:t xml:space="preserve">มีจำนวนทั้งสิ้น </w:t>
      </w:r>
      <w:r w:rsidR="00C47B9D" w:rsidRPr="00C47B9D">
        <w:rPr>
          <w:rFonts w:ascii="Angsana New" w:hAnsi="Angsana New"/>
          <w:i/>
          <w:iCs/>
          <w:sz w:val="30"/>
          <w:szCs w:val="30"/>
          <w:lang w:eastAsia="ja-JP"/>
        </w:rPr>
        <w:t>276</w:t>
      </w:r>
      <w:r w:rsidR="00C47B9D" w:rsidRPr="00C47B9D">
        <w:rPr>
          <w:rFonts w:ascii="Angsana New" w:hAnsi="Angsana New" w:hint="cs"/>
          <w:i/>
          <w:iCs/>
          <w:sz w:val="30"/>
          <w:szCs w:val="30"/>
          <w:cs/>
          <w:lang w:eastAsia="ja-JP"/>
        </w:rPr>
        <w:t xml:space="preserve"> ล้านบาท </w:t>
      </w:r>
      <w:r w:rsidR="00C47B9D" w:rsidRPr="00C47B9D">
        <w:rPr>
          <w:rFonts w:ascii="Angsana New" w:hAnsi="Angsana New" w:hint="cs"/>
          <w:i/>
          <w:iCs/>
          <w:sz w:val="30"/>
          <w:szCs w:val="30"/>
          <w:cs/>
        </w:rPr>
        <w:t>เป็นการจ่ายจากกิจการที่ได้รับการส่งเสริมการลงทุน</w:t>
      </w:r>
      <w:r w:rsidR="00C47B9D" w:rsidRPr="00C47B9D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C47B9D" w:rsidRPr="00C47B9D">
        <w:rPr>
          <w:rFonts w:ascii="Angsana New" w:hAnsi="Angsana New"/>
          <w:i/>
          <w:iCs/>
          <w:sz w:val="30"/>
          <w:szCs w:val="30"/>
        </w:rPr>
        <w:t xml:space="preserve">BOI) </w:t>
      </w:r>
      <w:r w:rsidR="00C47B9D" w:rsidRPr="00C47B9D">
        <w:rPr>
          <w:rFonts w:ascii="Angsana New" w:hAnsi="Angsana New" w:hint="cs"/>
          <w:i/>
          <w:iCs/>
          <w:sz w:val="30"/>
          <w:szCs w:val="30"/>
          <w:cs/>
        </w:rPr>
        <w:t>จำนวน</w:t>
      </w:r>
      <w:r w:rsidR="00C47B9D" w:rsidRPr="00C47B9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47B9D" w:rsidRPr="00C47B9D">
        <w:rPr>
          <w:rFonts w:ascii="Angsana New" w:hAnsi="Angsana New"/>
          <w:i/>
          <w:iCs/>
          <w:sz w:val="30"/>
          <w:szCs w:val="30"/>
        </w:rPr>
        <w:t>40</w:t>
      </w:r>
      <w:r w:rsidR="00C47B9D" w:rsidRPr="00C47B9D">
        <w:rPr>
          <w:rFonts w:ascii="Angsana New" w:hAnsi="Angsana New" w:hint="cs"/>
          <w:i/>
          <w:iCs/>
          <w:sz w:val="30"/>
          <w:szCs w:val="30"/>
          <w:cs/>
          <w:lang w:eastAsia="ja-JP"/>
        </w:rPr>
        <w:t xml:space="preserve"> ล้านบาท </w:t>
      </w:r>
      <w:r w:rsidR="00C47B9D" w:rsidRPr="00C47B9D">
        <w:rPr>
          <w:rFonts w:ascii="Angsana New" w:hAnsi="Angsana New" w:hint="cs"/>
          <w:i/>
          <w:iCs/>
          <w:sz w:val="30"/>
          <w:szCs w:val="30"/>
          <w:cs/>
        </w:rPr>
        <w:t>ในอัตราหุ้นละ</w:t>
      </w:r>
      <w:r w:rsidR="00C47B9D" w:rsidRPr="00C47B9D">
        <w:rPr>
          <w:rFonts w:ascii="Angsana New" w:hAnsi="Angsana New"/>
          <w:i/>
          <w:iCs/>
          <w:sz w:val="30"/>
          <w:szCs w:val="30"/>
          <w:cs/>
        </w:rPr>
        <w:t xml:space="preserve"> 0.0</w:t>
      </w:r>
      <w:r w:rsidR="00C47B9D" w:rsidRPr="00C47B9D">
        <w:rPr>
          <w:rFonts w:ascii="Angsana New" w:hAnsi="Angsana New"/>
          <w:i/>
          <w:iCs/>
          <w:sz w:val="30"/>
          <w:szCs w:val="30"/>
        </w:rPr>
        <w:t>9</w:t>
      </w:r>
      <w:r w:rsidR="00C47B9D" w:rsidRPr="00C47B9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47B9D" w:rsidRPr="00C47B9D">
        <w:rPr>
          <w:rFonts w:ascii="Angsana New" w:hAnsi="Angsana New" w:hint="cs"/>
          <w:i/>
          <w:iCs/>
          <w:sz w:val="30"/>
          <w:szCs w:val="30"/>
          <w:cs/>
        </w:rPr>
        <w:t>บาท</w:t>
      </w:r>
      <w:r w:rsidR="00C47B9D" w:rsidRPr="00C47B9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47B9D" w:rsidRPr="00C47B9D">
        <w:rPr>
          <w:rFonts w:ascii="Angsana New" w:hAnsi="Angsana New" w:hint="cs"/>
          <w:i/>
          <w:iCs/>
          <w:sz w:val="30"/>
          <w:szCs w:val="30"/>
          <w:cs/>
        </w:rPr>
        <w:t>และจ่ายจากกิจการที่ไม่ได้รับการส่งเสริมการลงทุน</w:t>
      </w:r>
      <w:r w:rsidR="00C47B9D" w:rsidRPr="00C47B9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47B9D" w:rsidRPr="00C47B9D">
        <w:rPr>
          <w:rFonts w:ascii="Angsana New" w:hAnsi="Angsana New" w:hint="cs"/>
          <w:i/>
          <w:iCs/>
          <w:sz w:val="30"/>
          <w:szCs w:val="30"/>
          <w:cs/>
        </w:rPr>
        <w:t>จำนวน</w:t>
      </w:r>
      <w:r w:rsidR="00C47B9D" w:rsidRPr="00C47B9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47B9D" w:rsidRPr="00C47B9D">
        <w:rPr>
          <w:rFonts w:ascii="Angsana New" w:hAnsi="Angsana New"/>
          <w:i/>
          <w:iCs/>
          <w:sz w:val="30"/>
          <w:szCs w:val="30"/>
        </w:rPr>
        <w:t>236</w:t>
      </w:r>
      <w:r w:rsidR="00C47B9D" w:rsidRPr="00C47B9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47B9D" w:rsidRPr="00C47B9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C47B9D" w:rsidRPr="00C47B9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47B9D" w:rsidRPr="00C47B9D">
        <w:rPr>
          <w:rFonts w:ascii="Angsana New" w:hAnsi="Angsana New" w:hint="cs"/>
          <w:i/>
          <w:iCs/>
          <w:sz w:val="30"/>
          <w:szCs w:val="30"/>
          <w:cs/>
        </w:rPr>
        <w:t>ในอัตราหุ้นละ</w:t>
      </w:r>
      <w:r w:rsidR="00C47B9D" w:rsidRPr="00C47B9D">
        <w:rPr>
          <w:rFonts w:ascii="Angsana New" w:hAnsi="Angsana New"/>
          <w:i/>
          <w:iCs/>
          <w:sz w:val="30"/>
          <w:szCs w:val="30"/>
          <w:cs/>
        </w:rPr>
        <w:t xml:space="preserve"> 0.</w:t>
      </w:r>
      <w:r w:rsidR="00C47B9D" w:rsidRPr="00C47B9D">
        <w:rPr>
          <w:rFonts w:ascii="Angsana New" w:hAnsi="Angsana New"/>
          <w:i/>
          <w:iCs/>
          <w:sz w:val="30"/>
          <w:szCs w:val="30"/>
        </w:rPr>
        <w:t>56</w:t>
      </w:r>
      <w:r w:rsidR="00C47B9D" w:rsidRPr="00C47B9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47B9D" w:rsidRPr="00C47B9D">
        <w:rPr>
          <w:rFonts w:ascii="Angsana New" w:hAnsi="Angsana New" w:hint="cs"/>
          <w:i/>
          <w:iCs/>
          <w:sz w:val="30"/>
          <w:szCs w:val="30"/>
          <w:cs/>
        </w:rPr>
        <w:t>บาท</w:t>
      </w:r>
      <w:r>
        <w:rPr>
          <w:rFonts w:ascii="Angsana New" w:hAnsi="Angsana New"/>
          <w:i/>
          <w:iCs/>
          <w:sz w:val="30"/>
          <w:szCs w:val="30"/>
          <w:lang w:eastAsia="ja-JP"/>
        </w:rPr>
        <w:t>)</w:t>
      </w:r>
    </w:p>
    <w:p w:rsidR="00E246F7" w:rsidRDefault="00E246F7" w:rsidP="00EC6781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bookmarkStart w:id="4" w:name="_Hlk14962740"/>
    </w:p>
    <w:bookmarkEnd w:id="4"/>
    <w:p w:rsidR="00417033" w:rsidRPr="00527BDE" w:rsidRDefault="00E549DC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1B5E9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113A2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417033" w:rsidRPr="0066450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EF5BB2" w:rsidRPr="007B354C" w:rsidRDefault="00EF5BB2" w:rsidP="008C5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53"/>
        <w:gridCol w:w="270"/>
        <w:gridCol w:w="1348"/>
      </w:tblGrid>
      <w:tr w:rsidR="000C7259" w:rsidRPr="009566C2" w:rsidTr="003C1DF4">
        <w:tc>
          <w:tcPr>
            <w:tcW w:w="3382" w:type="pct"/>
            <w:vAlign w:val="bottom"/>
          </w:tcPr>
          <w:p w:rsidR="000C7259" w:rsidRPr="007B354C" w:rsidRDefault="007B354C" w:rsidP="007B3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B35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47B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7B35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737" w:type="pct"/>
          </w:tcPr>
          <w:p w:rsidR="000C7259" w:rsidRDefault="000C7259" w:rsidP="00A43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C7259" w:rsidRPr="000C7259" w:rsidRDefault="000C7259" w:rsidP="00A43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0C7259" w:rsidRPr="000C7259" w:rsidRDefault="000C7259" w:rsidP="00A43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:rsidR="000C7259" w:rsidRPr="000C7259" w:rsidRDefault="000C7259" w:rsidP="00A43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76F88" w:rsidRPr="009566C2" w:rsidTr="003C1DF4">
        <w:tc>
          <w:tcPr>
            <w:tcW w:w="3382" w:type="pct"/>
          </w:tcPr>
          <w:p w:rsidR="00676F88" w:rsidRPr="009566C2" w:rsidRDefault="00676F88" w:rsidP="0067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:rsidR="00676F88" w:rsidRPr="009566C2" w:rsidRDefault="00676F88" w:rsidP="0067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76F88" w:rsidRPr="009566C2" w:rsidTr="003C1DF4">
        <w:tc>
          <w:tcPr>
            <w:tcW w:w="3382" w:type="pct"/>
          </w:tcPr>
          <w:p w:rsidR="00676F88" w:rsidRPr="009566C2" w:rsidRDefault="00676F88" w:rsidP="0067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</w:p>
          <w:p w:rsidR="00676F88" w:rsidRPr="009566C2" w:rsidRDefault="00676F88" w:rsidP="0067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9566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737" w:type="pct"/>
          </w:tcPr>
          <w:p w:rsidR="00676F88" w:rsidRPr="009566C2" w:rsidRDefault="00676F88" w:rsidP="0067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76F88" w:rsidRPr="009566C2" w:rsidRDefault="00676F88" w:rsidP="0067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:rsidR="00676F88" w:rsidRPr="009566C2" w:rsidRDefault="00676F88" w:rsidP="0067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6F88" w:rsidRPr="009566C2" w:rsidTr="003C1DF4">
        <w:tc>
          <w:tcPr>
            <w:tcW w:w="3382" w:type="pct"/>
          </w:tcPr>
          <w:p w:rsidR="00676F88" w:rsidRPr="009566C2" w:rsidRDefault="00676F88" w:rsidP="0067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37" w:type="pct"/>
          </w:tcPr>
          <w:p w:rsidR="00676F88" w:rsidRPr="00C664CA" w:rsidRDefault="00640B89" w:rsidP="00C4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47" w:type="pct"/>
          </w:tcPr>
          <w:p w:rsidR="00676F88" w:rsidRPr="00C664CA" w:rsidRDefault="00676F88" w:rsidP="00C4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:rsidR="00676F88" w:rsidRPr="00C664CA" w:rsidRDefault="00640B89" w:rsidP="00C4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676F88" w:rsidRPr="009566C2" w:rsidTr="003C1DF4">
        <w:tc>
          <w:tcPr>
            <w:tcW w:w="3382" w:type="pct"/>
          </w:tcPr>
          <w:p w:rsidR="00676F88" w:rsidRPr="009566C2" w:rsidRDefault="00676F88" w:rsidP="0067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676F88" w:rsidRPr="00C664CA" w:rsidRDefault="00640B89" w:rsidP="00C4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7" w:type="pct"/>
          </w:tcPr>
          <w:p w:rsidR="00676F88" w:rsidRPr="00C664CA" w:rsidRDefault="00676F88" w:rsidP="00C4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:rsidR="00676F88" w:rsidRPr="00C664CA" w:rsidRDefault="00640B89" w:rsidP="00C4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76F88" w:rsidRPr="009566C2" w:rsidTr="003C1DF4">
        <w:tc>
          <w:tcPr>
            <w:tcW w:w="3382" w:type="pct"/>
          </w:tcPr>
          <w:p w:rsidR="00676F88" w:rsidRPr="009566C2" w:rsidRDefault="00676F88" w:rsidP="0067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:rsidR="00676F88" w:rsidRPr="00C664CA" w:rsidRDefault="00640B89" w:rsidP="00C4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47" w:type="pct"/>
          </w:tcPr>
          <w:p w:rsidR="00676F88" w:rsidRPr="00C664CA" w:rsidRDefault="00676F88" w:rsidP="00C4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:rsidR="00676F88" w:rsidRPr="00C664CA" w:rsidRDefault="00640B89" w:rsidP="00C4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</w:tr>
      <w:tr w:rsidR="00B9369F" w:rsidRPr="009566C2" w:rsidTr="003C1DF4">
        <w:tc>
          <w:tcPr>
            <w:tcW w:w="3382" w:type="pct"/>
          </w:tcPr>
          <w:p w:rsidR="00B9369F" w:rsidRPr="009566C2" w:rsidRDefault="00B9369F" w:rsidP="0067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:rsidR="00B9369F" w:rsidRDefault="00B9369F" w:rsidP="00C4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B9369F" w:rsidRPr="00C664CA" w:rsidRDefault="00B9369F" w:rsidP="00C4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:rsidR="00B9369F" w:rsidRDefault="00B9369F" w:rsidP="00C4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6F88" w:rsidRPr="009566C2" w:rsidTr="003C1DF4">
        <w:tc>
          <w:tcPr>
            <w:tcW w:w="3382" w:type="pct"/>
          </w:tcPr>
          <w:p w:rsidR="00676F88" w:rsidRPr="009566C2" w:rsidRDefault="00676F88" w:rsidP="0067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7" w:type="pct"/>
          </w:tcPr>
          <w:p w:rsidR="00676F88" w:rsidRPr="009566C2" w:rsidRDefault="00676F88" w:rsidP="0067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76F88" w:rsidRPr="009566C2" w:rsidRDefault="00676F88" w:rsidP="0067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:rsidR="00676F88" w:rsidRPr="009566C2" w:rsidRDefault="00676F88" w:rsidP="0067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6F88" w:rsidRPr="009566C2" w:rsidTr="003C1DF4">
        <w:tc>
          <w:tcPr>
            <w:tcW w:w="3382" w:type="pct"/>
          </w:tcPr>
          <w:p w:rsidR="00676F88" w:rsidRDefault="00676F88" w:rsidP="0067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676F88" w:rsidRDefault="00640B89" w:rsidP="00C4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F338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:rsidR="00676F88" w:rsidRPr="009566C2" w:rsidRDefault="00676F88" w:rsidP="00C4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676F88" w:rsidRDefault="00640B89" w:rsidP="00C4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676F88" w:rsidRPr="009566C2" w:rsidTr="003C1DF4">
        <w:tc>
          <w:tcPr>
            <w:tcW w:w="3382" w:type="pct"/>
          </w:tcPr>
          <w:p w:rsidR="00676F88" w:rsidRPr="00C006A5" w:rsidRDefault="00676F88" w:rsidP="0067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06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:rsidR="00676F88" w:rsidRPr="00C006A5" w:rsidRDefault="00640B89" w:rsidP="00C4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F338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:rsidR="00676F88" w:rsidRPr="00C006A5" w:rsidRDefault="00676F88" w:rsidP="00C4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:rsidR="00676F88" w:rsidRPr="00C006A5" w:rsidRDefault="00640B89" w:rsidP="00C47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</w:tr>
    </w:tbl>
    <w:p w:rsidR="00B9369F" w:rsidRDefault="00B9369F" w:rsidP="00C47B9D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E7917" w:rsidRPr="00A43969" w:rsidRDefault="00AE7917" w:rsidP="00C47B9D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43969">
        <w:rPr>
          <w:rFonts w:ascii="Angsana New" w:hAnsi="Angsana New"/>
          <w:b/>
          <w:bCs/>
          <w:sz w:val="30"/>
          <w:szCs w:val="30"/>
        </w:rPr>
        <w:t>1</w:t>
      </w:r>
      <w:r w:rsidR="009F4503">
        <w:rPr>
          <w:rFonts w:ascii="Angsana New" w:hAnsi="Angsana New"/>
          <w:b/>
          <w:bCs/>
          <w:sz w:val="30"/>
          <w:szCs w:val="30"/>
        </w:rPr>
        <w:t>4</w:t>
      </w:r>
      <w:r w:rsidR="007333CE" w:rsidRPr="00A43969">
        <w:rPr>
          <w:rFonts w:ascii="Angsana New" w:hAnsi="Angsana New"/>
          <w:b/>
          <w:bCs/>
          <w:sz w:val="30"/>
          <w:szCs w:val="30"/>
        </w:rPr>
        <w:t xml:space="preserve"> </w:t>
      </w:r>
      <w:r w:rsidR="00C47B9D">
        <w:rPr>
          <w:rFonts w:ascii="Angsana New" w:hAnsi="Angsana New"/>
          <w:b/>
          <w:bCs/>
          <w:sz w:val="30"/>
          <w:szCs w:val="30"/>
          <w:cs/>
        </w:rPr>
        <w:tab/>
      </w:r>
      <w:r w:rsidRPr="00A43969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AE7917" w:rsidRPr="00C47B9D" w:rsidRDefault="00AE7917" w:rsidP="00AE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43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:rsidR="00AE7917" w:rsidRDefault="00AE7917" w:rsidP="007333C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eastAsia="ja-JP" w:bidi="th-TH"/>
        </w:rPr>
      </w:pPr>
      <w:r w:rsidRPr="00A43969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A43969">
        <w:rPr>
          <w:rFonts w:ascii="Angsana New" w:hAnsi="Angsana New" w:hint="cs"/>
          <w:sz w:val="30"/>
          <w:szCs w:val="30"/>
          <w:cs/>
          <w:lang w:bidi="th-TH"/>
        </w:rPr>
        <w:t>ที่ออกและปรับปรุงใหม่</w:t>
      </w:r>
      <w:r w:rsidR="002E1586">
        <w:rPr>
          <w:rFonts w:ascii="Angsana New" w:hAnsi="Angsana New" w:hint="cs"/>
          <w:sz w:val="30"/>
          <w:szCs w:val="30"/>
          <w:cs/>
          <w:lang w:bidi="th-TH"/>
        </w:rPr>
        <w:t>ซึ่งเ</w:t>
      </w:r>
      <w:r w:rsidRPr="00A43969">
        <w:rPr>
          <w:rFonts w:ascii="Angsana New" w:hAnsi="Angsana New" w:hint="cs"/>
          <w:sz w:val="30"/>
          <w:szCs w:val="30"/>
          <w:cs/>
          <w:lang w:bidi="th-TH"/>
        </w:rPr>
        <w:t>กี่ยวกับการดำเนินงานของกลุ่มบริษัท</w:t>
      </w:r>
      <w:r w:rsidR="002E1586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A43969">
        <w:rPr>
          <w:rFonts w:ascii="Angsana New" w:hAnsi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คาดว่าจะมีผลกระทบที่มีสาระสำคัญต่องบการเงินรวมหรืองบการเงินเฉพาะกิจการ เมื่อนำมาถือปฏิบัติเป็นครั้งแรก</w:t>
      </w:r>
      <w:r w:rsidRPr="00A4396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2E1586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Pr="00A43969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A43969">
        <w:rPr>
          <w:rFonts w:ascii="Angsana New" w:hAnsi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A43969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A43969">
        <w:rPr>
          <w:rFonts w:ascii="Angsana New" w:hAnsi="Angsana New"/>
          <w:sz w:val="30"/>
          <w:szCs w:val="30"/>
        </w:rPr>
        <w:t xml:space="preserve"> 1</w:t>
      </w:r>
      <w:r w:rsidRPr="00A43969">
        <w:rPr>
          <w:rFonts w:ascii="Angsana New" w:hAnsi="Angsana New"/>
          <w:sz w:val="30"/>
          <w:szCs w:val="30"/>
          <w:cs/>
          <w:lang w:bidi="th-TH"/>
        </w:rPr>
        <w:t xml:space="preserve"> มกราคม</w:t>
      </w:r>
      <w:r w:rsidR="001A0897" w:rsidRPr="00A43969">
        <w:rPr>
          <w:rFonts w:ascii="Angsana New" w:hAnsi="Angsana New"/>
          <w:sz w:val="30"/>
          <w:szCs w:val="30"/>
          <w:lang w:bidi="th-TH"/>
        </w:rPr>
        <w:t xml:space="preserve"> 2563</w:t>
      </w:r>
      <w:r w:rsidRPr="00A4396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37732">
        <w:rPr>
          <w:rFonts w:ascii="Angsana New" w:hAnsi="Angsana New" w:hint="cs"/>
          <w:sz w:val="30"/>
          <w:szCs w:val="30"/>
          <w:cs/>
          <w:lang w:bidi="th-TH"/>
        </w:rPr>
        <w:t>มี</w:t>
      </w:r>
      <w:r w:rsidRPr="00A43969">
        <w:rPr>
          <w:rFonts w:ascii="Angsana New" w:hAnsi="Angsana New" w:hint="cs"/>
          <w:sz w:val="30"/>
          <w:szCs w:val="30"/>
          <w:cs/>
          <w:lang w:bidi="th-TH"/>
        </w:rPr>
        <w:t>ดังต่อไปนี</w:t>
      </w:r>
      <w:r w:rsidRPr="00A43969">
        <w:rPr>
          <w:rFonts w:ascii="Angsana New" w:hAnsi="Angsana New" w:hint="cs"/>
          <w:sz w:val="30"/>
          <w:szCs w:val="30"/>
          <w:cs/>
          <w:lang w:eastAsia="ja-JP" w:bidi="th-TH"/>
        </w:rPr>
        <w:t>้</w:t>
      </w:r>
    </w:p>
    <w:p w:rsidR="001A0897" w:rsidRPr="00C213ED" w:rsidRDefault="001A0897" w:rsidP="00AE7917">
      <w:pPr>
        <w:pStyle w:val="block"/>
        <w:spacing w:after="0" w:line="240" w:lineRule="atLeast"/>
        <w:ind w:left="450"/>
        <w:jc w:val="thaiDistribute"/>
        <w:rPr>
          <w:rFonts w:ascii="Angsana New" w:hAnsi="Angsana New"/>
          <w:sz w:val="12"/>
          <w:szCs w:val="12"/>
          <w:cs/>
          <w:lang w:bidi="th-TH"/>
        </w:rPr>
      </w:pPr>
    </w:p>
    <w:tbl>
      <w:tblPr>
        <w:tblW w:w="9288" w:type="dxa"/>
        <w:tblInd w:w="360" w:type="dxa"/>
        <w:tblLook w:val="04A0" w:firstRow="1" w:lastRow="0" w:firstColumn="1" w:lastColumn="0" w:noHBand="0" w:noVBand="1"/>
      </w:tblPr>
      <w:tblGrid>
        <w:gridCol w:w="4068"/>
        <w:gridCol w:w="5220"/>
      </w:tblGrid>
      <w:tr w:rsidR="002E1586" w:rsidRPr="0051585E" w:rsidTr="003C1DF4">
        <w:trPr>
          <w:tblHeader/>
        </w:trPr>
        <w:tc>
          <w:tcPr>
            <w:tcW w:w="4068" w:type="dxa"/>
            <w:shd w:val="clear" w:color="auto" w:fill="auto"/>
            <w:vAlign w:val="bottom"/>
          </w:tcPr>
          <w:p w:rsidR="002E1586" w:rsidRPr="00BC6954" w:rsidRDefault="002E1586" w:rsidP="00FA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shd w:val="clear" w:color="auto" w:fill="D9D9D9"/>
                <w:cs/>
              </w:rPr>
            </w:pPr>
            <w:r w:rsidRPr="00BC695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220" w:type="dxa"/>
            <w:shd w:val="clear" w:color="auto" w:fill="auto"/>
            <w:vAlign w:val="bottom"/>
          </w:tcPr>
          <w:p w:rsidR="002E1586" w:rsidRPr="00BC6954" w:rsidRDefault="002E1586" w:rsidP="00FA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C695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2E1586" w:rsidRPr="0051585E" w:rsidTr="003C1DF4">
        <w:tc>
          <w:tcPr>
            <w:tcW w:w="4068" w:type="dxa"/>
            <w:shd w:val="clear" w:color="auto" w:fill="auto"/>
          </w:tcPr>
          <w:p w:rsidR="002E1586" w:rsidRPr="00BC6954" w:rsidRDefault="007D42D5" w:rsidP="0066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-20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  </w:t>
            </w:r>
            <w:r w:rsidR="002E1586" w:rsidRPr="00BC695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2E1586" w:rsidRPr="00BC6954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5220" w:type="dxa"/>
            <w:shd w:val="clear" w:color="auto" w:fill="auto"/>
          </w:tcPr>
          <w:p w:rsidR="002E1586" w:rsidRPr="00BC6954" w:rsidRDefault="002E1586" w:rsidP="00FA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6954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2E1586" w:rsidRPr="0051585E" w:rsidTr="003C1DF4">
        <w:tc>
          <w:tcPr>
            <w:tcW w:w="4068" w:type="dxa"/>
            <w:shd w:val="clear" w:color="auto" w:fill="auto"/>
          </w:tcPr>
          <w:p w:rsidR="002E1586" w:rsidRPr="00BC6954" w:rsidRDefault="007D42D5" w:rsidP="00FA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E1586" w:rsidRPr="00BC6954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2E1586" w:rsidRPr="00BC6954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220" w:type="dxa"/>
            <w:shd w:val="clear" w:color="auto" w:fill="auto"/>
          </w:tcPr>
          <w:p w:rsidR="002E1586" w:rsidRPr="00BC6954" w:rsidRDefault="002E1586" w:rsidP="00FA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6954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E1586" w:rsidRPr="0051585E" w:rsidTr="003C1DF4">
        <w:tc>
          <w:tcPr>
            <w:tcW w:w="4068" w:type="dxa"/>
            <w:shd w:val="clear" w:color="auto" w:fill="auto"/>
          </w:tcPr>
          <w:p w:rsidR="002E1586" w:rsidRPr="00BC6954" w:rsidRDefault="007D42D5" w:rsidP="00FA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  </w:t>
            </w:r>
            <w:r w:rsidR="002E1586" w:rsidRPr="00BC695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2E1586" w:rsidRPr="00BC6954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5220" w:type="dxa"/>
            <w:shd w:val="clear" w:color="auto" w:fill="auto"/>
          </w:tcPr>
          <w:p w:rsidR="002E1586" w:rsidRPr="00BC6954" w:rsidRDefault="002E1586" w:rsidP="00FA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6954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2E1586" w:rsidRPr="0051585E" w:rsidTr="003C1DF4">
        <w:tc>
          <w:tcPr>
            <w:tcW w:w="4068" w:type="dxa"/>
            <w:shd w:val="clear" w:color="auto" w:fill="auto"/>
          </w:tcPr>
          <w:p w:rsidR="002E1586" w:rsidRPr="00BC6954" w:rsidRDefault="007D42D5" w:rsidP="00FA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E1586" w:rsidRPr="00BC6954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="002E1586" w:rsidRPr="00BC6954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="002E1586" w:rsidRPr="00BC6954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="002E1586" w:rsidRPr="00BC6954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220" w:type="dxa"/>
            <w:shd w:val="clear" w:color="auto" w:fill="auto"/>
          </w:tcPr>
          <w:p w:rsidR="002E1586" w:rsidRPr="00BC6954" w:rsidRDefault="002E1586" w:rsidP="00FA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BC6954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2E1586" w:rsidRPr="0051585E" w:rsidTr="003C1DF4">
        <w:tc>
          <w:tcPr>
            <w:tcW w:w="4068" w:type="dxa"/>
            <w:shd w:val="clear" w:color="auto" w:fill="auto"/>
          </w:tcPr>
          <w:p w:rsidR="002E1586" w:rsidRPr="00BC6954" w:rsidRDefault="007D42D5" w:rsidP="00FA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E1586" w:rsidRPr="00BC6954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2E1586" w:rsidRPr="00BC6954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5220" w:type="dxa"/>
            <w:shd w:val="clear" w:color="auto" w:fill="auto"/>
          </w:tcPr>
          <w:p w:rsidR="002E1586" w:rsidRPr="00BC6954" w:rsidRDefault="002E1586" w:rsidP="00FA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954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E7917" w:rsidRPr="00C213ED" w:rsidRDefault="00AE7917" w:rsidP="001A0897">
      <w:pPr>
        <w:pStyle w:val="block"/>
        <w:spacing w:after="0" w:line="240" w:lineRule="atLeast"/>
        <w:ind w:left="450"/>
        <w:jc w:val="thaiDistribute"/>
        <w:rPr>
          <w:rFonts w:ascii="Angsana New" w:hAnsi="Angsana New"/>
          <w:sz w:val="12"/>
          <w:szCs w:val="12"/>
          <w:lang w:bidi="th-TH"/>
        </w:rPr>
      </w:pPr>
    </w:p>
    <w:p w:rsidR="00AE7917" w:rsidRDefault="00AE7917" w:rsidP="007333C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1585E">
        <w:rPr>
          <w:rFonts w:ascii="Angsana New" w:hAnsi="Angsana New"/>
          <w:i/>
          <w:iCs/>
          <w:sz w:val="30"/>
          <w:szCs w:val="30"/>
        </w:rPr>
        <w:t xml:space="preserve">* </w:t>
      </w:r>
      <w:r w:rsidRPr="0051585E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A946AA">
        <w:rPr>
          <w:rFonts w:ascii="Angsana New" w:hAnsi="Angsana New" w:hint="cs"/>
          <w:i/>
          <w:iCs/>
          <w:sz w:val="30"/>
          <w:szCs w:val="30"/>
          <w:cs/>
          <w:lang w:bidi="th-TH"/>
        </w:rPr>
        <w:t>ที่เกี่ยวข้อง</w:t>
      </w:r>
      <w:r w:rsidR="004D4170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กับ</w:t>
      </w:r>
      <w:r w:rsidRPr="0051585E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43217F" w:rsidRDefault="00432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br w:type="page"/>
      </w:r>
    </w:p>
    <w:p w:rsidR="00AE7917" w:rsidRDefault="007333CE" w:rsidP="00C47B9D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  <w:tab w:val="left" w:pos="990"/>
        </w:tabs>
        <w:autoSpaceDE w:val="0"/>
        <w:autoSpaceDN w:val="0"/>
        <w:adjustRightInd w:val="0"/>
        <w:spacing w:line="240" w:lineRule="auto"/>
        <w:ind w:left="0" w:firstLine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 </w:t>
      </w:r>
      <w:r w:rsidR="00AE7917" w:rsidRPr="00A4396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A946AA" w:rsidRPr="00C47B9D" w:rsidRDefault="00A946AA" w:rsidP="00A946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50"/>
          <w:tab w:val="left" w:pos="720"/>
          <w:tab w:val="left" w:pos="99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</w:rPr>
      </w:pPr>
    </w:p>
    <w:p w:rsidR="00F435AB" w:rsidRPr="00F435AB" w:rsidRDefault="00F435AB" w:rsidP="007333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35AB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F435AB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F435AB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5" w:name="_Hlk15580843"/>
      <w:bookmarkStart w:id="6" w:name="_Hlk15582546"/>
      <w:r w:rsidRPr="00F435AB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5"/>
      <w:r w:rsidRPr="00F435AB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6"/>
    </w:p>
    <w:p w:rsidR="00AE7917" w:rsidRPr="00C213ED" w:rsidRDefault="00AE7917" w:rsidP="001A0897">
      <w:pPr>
        <w:pStyle w:val="block"/>
        <w:spacing w:after="0" w:line="240" w:lineRule="atLeast"/>
        <w:ind w:left="450"/>
        <w:jc w:val="thaiDistribute"/>
        <w:rPr>
          <w:rFonts w:ascii="Angsana New" w:hAnsi="Angsana New"/>
          <w:sz w:val="12"/>
          <w:szCs w:val="12"/>
          <w:lang w:bidi="th-TH"/>
        </w:rPr>
      </w:pPr>
    </w:p>
    <w:p w:rsidR="00AE7917" w:rsidRDefault="007333CE" w:rsidP="00C47B9D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  <w:tab w:val="left" w:pos="990"/>
        </w:tabs>
        <w:autoSpaceDE w:val="0"/>
        <w:autoSpaceDN w:val="0"/>
        <w:adjustRightInd w:val="0"/>
        <w:spacing w:line="240" w:lineRule="auto"/>
        <w:ind w:left="0" w:firstLine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="00AE7917" w:rsidRPr="0051585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AE7917" w:rsidRPr="0051585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="00AE7917" w:rsidRPr="0051585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A946AA" w:rsidRPr="00C47B9D" w:rsidRDefault="00A946AA" w:rsidP="00A946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50"/>
          <w:tab w:val="left" w:pos="540"/>
          <w:tab w:val="left" w:pos="720"/>
          <w:tab w:val="left" w:pos="99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  <w:cs/>
        </w:rPr>
      </w:pPr>
    </w:p>
    <w:p w:rsidR="00AE7917" w:rsidRDefault="00BF2F4F" w:rsidP="007333CE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2F4F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BF2F4F">
        <w:rPr>
          <w:rFonts w:ascii="Angsana New" w:hAnsi="Angsana New"/>
          <w:sz w:val="30"/>
          <w:szCs w:val="30"/>
        </w:rPr>
        <w:t>16</w:t>
      </w:r>
      <w:r w:rsidRPr="00BF2F4F">
        <w:rPr>
          <w:rFonts w:ascii="Angsana New" w:hAnsi="Angsana New"/>
          <w:sz w:val="30"/>
          <w:szCs w:val="30"/>
          <w:cs/>
        </w:rPr>
        <w:t xml:space="preserve"> ได้นำเสนอวิธีการ</w:t>
      </w:r>
      <w:r w:rsidRPr="00BF2F4F">
        <w:rPr>
          <w:rFonts w:ascii="Angsana New" w:hAnsi="Angsana New"/>
          <w:color w:val="000000"/>
          <w:sz w:val="30"/>
          <w:szCs w:val="30"/>
          <w:cs/>
        </w:rPr>
        <w:t>บัญชีเดียวสำหรับผู้เช่า</w:t>
      </w:r>
      <w:r w:rsidRPr="00BF2F4F">
        <w:rPr>
          <w:rFonts w:ascii="Angsana New" w:hAnsi="Angsana New"/>
          <w:color w:val="000000"/>
          <w:sz w:val="30"/>
          <w:szCs w:val="30"/>
        </w:rPr>
        <w:t xml:space="preserve"> </w:t>
      </w:r>
      <w:r w:rsidRPr="00BF2F4F">
        <w:rPr>
          <w:rFonts w:ascii="Angsana New" w:hAnsi="Angsana New"/>
          <w:color w:val="000000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</w:t>
      </w:r>
      <w:bookmarkStart w:id="7" w:name="_Hlk15581419"/>
      <w:bookmarkStart w:id="8" w:name="_Hlk15582558"/>
      <w:r w:rsidRPr="00BF2F4F">
        <w:rPr>
          <w:rFonts w:ascii="Angsana New" w:hAnsi="Angsana New" w:hint="cs"/>
          <w:color w:val="000000"/>
          <w:sz w:val="30"/>
          <w:szCs w:val="30"/>
          <w:cs/>
        </w:rPr>
        <w:t>เมื่อ</w:t>
      </w:r>
      <w:r w:rsidRPr="00BF2F4F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7"/>
      <w:r w:rsidRPr="00BF2F4F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8"/>
    </w:p>
    <w:p w:rsidR="00C47B9D" w:rsidRPr="00C47B9D" w:rsidRDefault="00C47B9D" w:rsidP="007333CE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E05CA" w:rsidRPr="00C213ED" w:rsidRDefault="00CE05CA" w:rsidP="00A43969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12"/>
          <w:szCs w:val="12"/>
          <w:lang w:bidi="th-TH"/>
        </w:rPr>
      </w:pPr>
    </w:p>
    <w:p w:rsidR="00CE05CA" w:rsidRDefault="00CE05CA" w:rsidP="008E1C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30"/>
          <w:szCs w:val="30"/>
        </w:rPr>
      </w:pPr>
      <w:r w:rsidRPr="00CE05CA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CE05CA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CE05CA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CE05CA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CE05CA" w:rsidSect="00527BDE">
      <w:footerReference w:type="default" r:id="rId2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58AD" w:rsidRDefault="001158AD">
      <w:r>
        <w:separator/>
      </w:r>
    </w:p>
  </w:endnote>
  <w:endnote w:type="continuationSeparator" w:id="0">
    <w:p w:rsidR="001158AD" w:rsidRDefault="00115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Default="00AF2BA8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26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Pr="003C3524" w:rsidRDefault="00AF2BA8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26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:rsidR="00AF2BA8" w:rsidRPr="001D2470" w:rsidRDefault="00AF2BA8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3B6ABF">
      <w:rPr>
        <w:rFonts w:ascii="Angsana New" w:hAnsi="Angsana New"/>
        <w:noProof/>
        <w:sz w:val="30"/>
        <w:szCs w:val="30"/>
      </w:rPr>
      <w:t>satt3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Default="00AF2BA8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Default="00AF2BA8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28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Default="00AF2BA8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Pr="00775DAE" w:rsidRDefault="00AF2BA8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Pr="00775DAE" w:rsidRDefault="00AF2BA8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Pr="00775DAE" w:rsidRDefault="00AF2BA8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58AD" w:rsidRDefault="001158AD">
      <w:r>
        <w:separator/>
      </w:r>
    </w:p>
  </w:footnote>
  <w:footnote w:type="continuationSeparator" w:id="0">
    <w:p w:rsidR="001158AD" w:rsidRDefault="00115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Default="00AF2BA8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Pr="00774FEB" w:rsidRDefault="00AF2BA8" w:rsidP="00685CB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left" w:pos="810"/>
        <w:tab w:val="left" w:pos="1080"/>
      </w:tabs>
      <w:spacing w:line="240" w:lineRule="auto"/>
      <w:ind w:left="630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AF2BA8" w:rsidRDefault="00AF2BA8" w:rsidP="00685CB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ind w:left="63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AF2BA8" w:rsidRDefault="00AF2BA8" w:rsidP="00685CB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ind w:left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 30 กันยายน 256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AF2BA8" w:rsidRPr="006E020C" w:rsidRDefault="00AF2BA8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Pr="00774FEB" w:rsidRDefault="00AF2BA8" w:rsidP="006E77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AF2BA8" w:rsidRDefault="00AF2BA8" w:rsidP="006E77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AF2BA8" w:rsidRPr="006E020C" w:rsidRDefault="00AF2BA8" w:rsidP="006E77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 30 กันยายน 256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AF2BA8" w:rsidRDefault="00AF2BA8" w:rsidP="006E777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Default="00AF2B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Default="00AF2BA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Pr="00774FEB" w:rsidRDefault="00AF2BA8" w:rsidP="002C4B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AF2BA8" w:rsidRDefault="00AF2BA8" w:rsidP="002C4B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AF2BA8" w:rsidRPr="006E020C" w:rsidRDefault="00AF2BA8" w:rsidP="002C4B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 30 กันยายน 256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AF2BA8" w:rsidRDefault="00AF2BA8">
    <w:pPr>
      <w:pStyle w:val="Header"/>
    </w:pPr>
  </w:p>
  <w:p w:rsidR="00AF2BA8" w:rsidRDefault="00AF2BA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Pr="00774FEB" w:rsidRDefault="00AF2BA8" w:rsidP="006E77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AF2BA8" w:rsidRDefault="00AF2BA8" w:rsidP="006E77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AF2BA8" w:rsidRPr="006E020C" w:rsidRDefault="00AF2BA8" w:rsidP="006E77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 30 กันยายน 256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AF2BA8" w:rsidRDefault="00AF2BA8" w:rsidP="006E777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Pr="00774FEB" w:rsidRDefault="00AF2BA8" w:rsidP="009F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AF2BA8" w:rsidRDefault="00AF2BA8" w:rsidP="009F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AF2BA8" w:rsidRPr="006E020C" w:rsidRDefault="00AF2BA8" w:rsidP="009F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 30 กันยายน 256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AF2BA8" w:rsidRDefault="00AF2BA8" w:rsidP="005055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Pr="00774FEB" w:rsidRDefault="00AF2BA8" w:rsidP="004278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AF2BA8" w:rsidRPr="006E020C" w:rsidRDefault="00AF2BA8" w:rsidP="004278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AF2BA8" w:rsidRPr="006E020C" w:rsidRDefault="00AF2BA8" w:rsidP="0059777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สำหรับงวดเก้าเดือนสิ้นสุดวันที่ 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กันยายน 255</w:t>
    </w:r>
    <w:r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Pr="00774FEB" w:rsidRDefault="00AF2BA8" w:rsidP="00501F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ind w:left="630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AF2BA8" w:rsidRDefault="00AF2BA8" w:rsidP="00501F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ind w:left="63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AF2BA8" w:rsidRPr="006E020C" w:rsidRDefault="00AF2BA8" w:rsidP="00501F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ind w:left="6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 30 กันยายน 256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AF2BA8" w:rsidRDefault="00AF2BA8" w:rsidP="005055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22"/>
  </w:num>
  <w:num w:numId="14">
    <w:abstractNumId w:val="16"/>
  </w:num>
  <w:num w:numId="15">
    <w:abstractNumId w:val="18"/>
  </w:num>
  <w:num w:numId="16">
    <w:abstractNumId w:val="24"/>
  </w:num>
  <w:num w:numId="17">
    <w:abstractNumId w:val="27"/>
  </w:num>
  <w:num w:numId="18">
    <w:abstractNumId w:val="25"/>
  </w:num>
  <w:num w:numId="19">
    <w:abstractNumId w:val="21"/>
  </w:num>
  <w:num w:numId="20">
    <w:abstractNumId w:val="15"/>
  </w:num>
  <w:num w:numId="21">
    <w:abstractNumId w:val="12"/>
  </w:num>
  <w:num w:numId="22">
    <w:abstractNumId w:val="10"/>
  </w:num>
  <w:num w:numId="23">
    <w:abstractNumId w:val="11"/>
  </w:num>
  <w:num w:numId="24">
    <w:abstractNumId w:val="26"/>
  </w:num>
  <w:num w:numId="25">
    <w:abstractNumId w:val="23"/>
  </w:num>
  <w:num w:numId="26">
    <w:abstractNumId w:val="19"/>
  </w:num>
  <w:num w:numId="27">
    <w:abstractNumId w:val="14"/>
  </w:num>
  <w:num w:numId="28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955"/>
    <w:rsid w:val="00000EB8"/>
    <w:rsid w:val="00001450"/>
    <w:rsid w:val="000017BC"/>
    <w:rsid w:val="00001864"/>
    <w:rsid w:val="000020F1"/>
    <w:rsid w:val="0000226D"/>
    <w:rsid w:val="00002303"/>
    <w:rsid w:val="000023F6"/>
    <w:rsid w:val="00002845"/>
    <w:rsid w:val="00002D02"/>
    <w:rsid w:val="00002E12"/>
    <w:rsid w:val="00003325"/>
    <w:rsid w:val="000039B8"/>
    <w:rsid w:val="000039DA"/>
    <w:rsid w:val="00003EBA"/>
    <w:rsid w:val="00003FF5"/>
    <w:rsid w:val="00004115"/>
    <w:rsid w:val="000047D2"/>
    <w:rsid w:val="000049E5"/>
    <w:rsid w:val="00004C10"/>
    <w:rsid w:val="00004E31"/>
    <w:rsid w:val="00004FA5"/>
    <w:rsid w:val="0000509A"/>
    <w:rsid w:val="00005208"/>
    <w:rsid w:val="00005E78"/>
    <w:rsid w:val="0000628B"/>
    <w:rsid w:val="00006BFD"/>
    <w:rsid w:val="00006CCE"/>
    <w:rsid w:val="000070A4"/>
    <w:rsid w:val="00007183"/>
    <w:rsid w:val="000073F2"/>
    <w:rsid w:val="00007433"/>
    <w:rsid w:val="00007472"/>
    <w:rsid w:val="0000779F"/>
    <w:rsid w:val="00007847"/>
    <w:rsid w:val="00007C06"/>
    <w:rsid w:val="00007EAD"/>
    <w:rsid w:val="00010C43"/>
    <w:rsid w:val="00011152"/>
    <w:rsid w:val="000114BF"/>
    <w:rsid w:val="00011AA3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804"/>
    <w:rsid w:val="00014C00"/>
    <w:rsid w:val="00014E9A"/>
    <w:rsid w:val="00014ED3"/>
    <w:rsid w:val="000152E6"/>
    <w:rsid w:val="00015DC0"/>
    <w:rsid w:val="000162B6"/>
    <w:rsid w:val="000171F7"/>
    <w:rsid w:val="0001745A"/>
    <w:rsid w:val="00017598"/>
    <w:rsid w:val="00017675"/>
    <w:rsid w:val="000177DE"/>
    <w:rsid w:val="00017954"/>
    <w:rsid w:val="00017D26"/>
    <w:rsid w:val="0002019D"/>
    <w:rsid w:val="0002043D"/>
    <w:rsid w:val="00020A1D"/>
    <w:rsid w:val="00020DDD"/>
    <w:rsid w:val="000211A6"/>
    <w:rsid w:val="00021277"/>
    <w:rsid w:val="00021797"/>
    <w:rsid w:val="000219B7"/>
    <w:rsid w:val="00021AD8"/>
    <w:rsid w:val="00021B53"/>
    <w:rsid w:val="00021E62"/>
    <w:rsid w:val="00021F8C"/>
    <w:rsid w:val="000224D2"/>
    <w:rsid w:val="00022E09"/>
    <w:rsid w:val="000233C7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E8E"/>
    <w:rsid w:val="000260DF"/>
    <w:rsid w:val="0002618F"/>
    <w:rsid w:val="000266D4"/>
    <w:rsid w:val="000268FA"/>
    <w:rsid w:val="00026920"/>
    <w:rsid w:val="00026A77"/>
    <w:rsid w:val="0002734A"/>
    <w:rsid w:val="00027594"/>
    <w:rsid w:val="00027AC6"/>
    <w:rsid w:val="00027C8A"/>
    <w:rsid w:val="00030919"/>
    <w:rsid w:val="000313E8"/>
    <w:rsid w:val="00031500"/>
    <w:rsid w:val="00031B73"/>
    <w:rsid w:val="00031E78"/>
    <w:rsid w:val="000321C8"/>
    <w:rsid w:val="00032584"/>
    <w:rsid w:val="000325AD"/>
    <w:rsid w:val="000327B4"/>
    <w:rsid w:val="00032BC2"/>
    <w:rsid w:val="00032FB7"/>
    <w:rsid w:val="0003324D"/>
    <w:rsid w:val="000334D5"/>
    <w:rsid w:val="000335F1"/>
    <w:rsid w:val="000336DA"/>
    <w:rsid w:val="00033796"/>
    <w:rsid w:val="0003383A"/>
    <w:rsid w:val="00033F13"/>
    <w:rsid w:val="0003427F"/>
    <w:rsid w:val="00034448"/>
    <w:rsid w:val="000344C6"/>
    <w:rsid w:val="00035397"/>
    <w:rsid w:val="000357F1"/>
    <w:rsid w:val="00035BDB"/>
    <w:rsid w:val="00036072"/>
    <w:rsid w:val="000367A3"/>
    <w:rsid w:val="00036C02"/>
    <w:rsid w:val="000374BE"/>
    <w:rsid w:val="00037688"/>
    <w:rsid w:val="000377A6"/>
    <w:rsid w:val="00037EC2"/>
    <w:rsid w:val="000400A5"/>
    <w:rsid w:val="000400F5"/>
    <w:rsid w:val="000402E2"/>
    <w:rsid w:val="000407C1"/>
    <w:rsid w:val="00040937"/>
    <w:rsid w:val="00040EF3"/>
    <w:rsid w:val="00040F62"/>
    <w:rsid w:val="000410BE"/>
    <w:rsid w:val="0004138D"/>
    <w:rsid w:val="00041398"/>
    <w:rsid w:val="000415DD"/>
    <w:rsid w:val="00041691"/>
    <w:rsid w:val="00042155"/>
    <w:rsid w:val="000423E8"/>
    <w:rsid w:val="00042890"/>
    <w:rsid w:val="00042EFC"/>
    <w:rsid w:val="00044D9E"/>
    <w:rsid w:val="0004505C"/>
    <w:rsid w:val="00045098"/>
    <w:rsid w:val="000450E5"/>
    <w:rsid w:val="0004539B"/>
    <w:rsid w:val="0004568C"/>
    <w:rsid w:val="00045948"/>
    <w:rsid w:val="0004623B"/>
    <w:rsid w:val="000465E6"/>
    <w:rsid w:val="00046F82"/>
    <w:rsid w:val="000472B4"/>
    <w:rsid w:val="00047F68"/>
    <w:rsid w:val="000505AE"/>
    <w:rsid w:val="00050681"/>
    <w:rsid w:val="00050845"/>
    <w:rsid w:val="00050DA2"/>
    <w:rsid w:val="00050F49"/>
    <w:rsid w:val="00051126"/>
    <w:rsid w:val="00051AC2"/>
    <w:rsid w:val="00051D70"/>
    <w:rsid w:val="00051D71"/>
    <w:rsid w:val="00051E26"/>
    <w:rsid w:val="00051F21"/>
    <w:rsid w:val="00052169"/>
    <w:rsid w:val="00052814"/>
    <w:rsid w:val="000532A5"/>
    <w:rsid w:val="00053643"/>
    <w:rsid w:val="00053796"/>
    <w:rsid w:val="0005388B"/>
    <w:rsid w:val="00054759"/>
    <w:rsid w:val="000547DD"/>
    <w:rsid w:val="00054C1A"/>
    <w:rsid w:val="00054F5C"/>
    <w:rsid w:val="0005535B"/>
    <w:rsid w:val="000553BE"/>
    <w:rsid w:val="000557F2"/>
    <w:rsid w:val="00056494"/>
    <w:rsid w:val="000564C9"/>
    <w:rsid w:val="0005655F"/>
    <w:rsid w:val="00057248"/>
    <w:rsid w:val="00057B21"/>
    <w:rsid w:val="00057D7A"/>
    <w:rsid w:val="0006016F"/>
    <w:rsid w:val="00060186"/>
    <w:rsid w:val="000601C7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B63"/>
    <w:rsid w:val="00062E94"/>
    <w:rsid w:val="0006394E"/>
    <w:rsid w:val="00064E56"/>
    <w:rsid w:val="000652B5"/>
    <w:rsid w:val="00065AA5"/>
    <w:rsid w:val="00065EA8"/>
    <w:rsid w:val="00066298"/>
    <w:rsid w:val="00066745"/>
    <w:rsid w:val="00066F4B"/>
    <w:rsid w:val="000670EE"/>
    <w:rsid w:val="000673B3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101D"/>
    <w:rsid w:val="00071126"/>
    <w:rsid w:val="000711C0"/>
    <w:rsid w:val="00071812"/>
    <w:rsid w:val="00071888"/>
    <w:rsid w:val="00071C23"/>
    <w:rsid w:val="00071E1E"/>
    <w:rsid w:val="0007213E"/>
    <w:rsid w:val="000725DD"/>
    <w:rsid w:val="0007278D"/>
    <w:rsid w:val="00072810"/>
    <w:rsid w:val="00072A9B"/>
    <w:rsid w:val="0007365E"/>
    <w:rsid w:val="000739AD"/>
    <w:rsid w:val="00073AA7"/>
    <w:rsid w:val="000742C6"/>
    <w:rsid w:val="0007464B"/>
    <w:rsid w:val="0007465D"/>
    <w:rsid w:val="00074A37"/>
    <w:rsid w:val="00074CDA"/>
    <w:rsid w:val="00074DAB"/>
    <w:rsid w:val="00075195"/>
    <w:rsid w:val="000753BF"/>
    <w:rsid w:val="0007557B"/>
    <w:rsid w:val="00075826"/>
    <w:rsid w:val="00075B2D"/>
    <w:rsid w:val="00076269"/>
    <w:rsid w:val="0007659A"/>
    <w:rsid w:val="00076862"/>
    <w:rsid w:val="00076D2E"/>
    <w:rsid w:val="0007726B"/>
    <w:rsid w:val="0007727A"/>
    <w:rsid w:val="000775BB"/>
    <w:rsid w:val="0007773B"/>
    <w:rsid w:val="00077766"/>
    <w:rsid w:val="0007784B"/>
    <w:rsid w:val="00077F57"/>
    <w:rsid w:val="0008056A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2362"/>
    <w:rsid w:val="0008263B"/>
    <w:rsid w:val="00082DB3"/>
    <w:rsid w:val="00083013"/>
    <w:rsid w:val="0008336D"/>
    <w:rsid w:val="00083750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98A"/>
    <w:rsid w:val="00086C1D"/>
    <w:rsid w:val="00086CC3"/>
    <w:rsid w:val="00087065"/>
    <w:rsid w:val="000875BF"/>
    <w:rsid w:val="000878BA"/>
    <w:rsid w:val="00087EEA"/>
    <w:rsid w:val="00087F0D"/>
    <w:rsid w:val="00090044"/>
    <w:rsid w:val="000902E1"/>
    <w:rsid w:val="00090F7F"/>
    <w:rsid w:val="00091657"/>
    <w:rsid w:val="0009182B"/>
    <w:rsid w:val="00091900"/>
    <w:rsid w:val="0009192E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436D"/>
    <w:rsid w:val="00094B79"/>
    <w:rsid w:val="00094C98"/>
    <w:rsid w:val="00094FB2"/>
    <w:rsid w:val="00095C61"/>
    <w:rsid w:val="00096045"/>
    <w:rsid w:val="00096327"/>
    <w:rsid w:val="00096903"/>
    <w:rsid w:val="000971EC"/>
    <w:rsid w:val="000975DE"/>
    <w:rsid w:val="000A04F5"/>
    <w:rsid w:val="000A0903"/>
    <w:rsid w:val="000A0E82"/>
    <w:rsid w:val="000A0FFE"/>
    <w:rsid w:val="000A125B"/>
    <w:rsid w:val="000A184D"/>
    <w:rsid w:val="000A1B73"/>
    <w:rsid w:val="000A1D73"/>
    <w:rsid w:val="000A1FBB"/>
    <w:rsid w:val="000A205F"/>
    <w:rsid w:val="000A214D"/>
    <w:rsid w:val="000A236C"/>
    <w:rsid w:val="000A23D7"/>
    <w:rsid w:val="000A2B84"/>
    <w:rsid w:val="000A2C72"/>
    <w:rsid w:val="000A2C95"/>
    <w:rsid w:val="000A2CF0"/>
    <w:rsid w:val="000A2E6B"/>
    <w:rsid w:val="000A2E90"/>
    <w:rsid w:val="000A2FB7"/>
    <w:rsid w:val="000A3F3B"/>
    <w:rsid w:val="000A46F3"/>
    <w:rsid w:val="000A51CB"/>
    <w:rsid w:val="000A5278"/>
    <w:rsid w:val="000A53A4"/>
    <w:rsid w:val="000A55A7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B037E"/>
    <w:rsid w:val="000B077A"/>
    <w:rsid w:val="000B07B9"/>
    <w:rsid w:val="000B0913"/>
    <w:rsid w:val="000B13EE"/>
    <w:rsid w:val="000B1C93"/>
    <w:rsid w:val="000B26B9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331"/>
    <w:rsid w:val="000B549D"/>
    <w:rsid w:val="000B55EC"/>
    <w:rsid w:val="000B58E4"/>
    <w:rsid w:val="000B5A7A"/>
    <w:rsid w:val="000B5ADB"/>
    <w:rsid w:val="000B68BB"/>
    <w:rsid w:val="000B6CCF"/>
    <w:rsid w:val="000B6F09"/>
    <w:rsid w:val="000B7409"/>
    <w:rsid w:val="000B7868"/>
    <w:rsid w:val="000B7BD3"/>
    <w:rsid w:val="000C0102"/>
    <w:rsid w:val="000C0793"/>
    <w:rsid w:val="000C131A"/>
    <w:rsid w:val="000C1407"/>
    <w:rsid w:val="000C164D"/>
    <w:rsid w:val="000C1D48"/>
    <w:rsid w:val="000C3256"/>
    <w:rsid w:val="000C3357"/>
    <w:rsid w:val="000C3BE8"/>
    <w:rsid w:val="000C4F02"/>
    <w:rsid w:val="000C525E"/>
    <w:rsid w:val="000C5309"/>
    <w:rsid w:val="000C5C05"/>
    <w:rsid w:val="000C646A"/>
    <w:rsid w:val="000C652B"/>
    <w:rsid w:val="000C6574"/>
    <w:rsid w:val="000C68C4"/>
    <w:rsid w:val="000C6A1A"/>
    <w:rsid w:val="000C6BCB"/>
    <w:rsid w:val="000C6DB5"/>
    <w:rsid w:val="000C6F8F"/>
    <w:rsid w:val="000C7074"/>
    <w:rsid w:val="000C7114"/>
    <w:rsid w:val="000C7259"/>
    <w:rsid w:val="000C7357"/>
    <w:rsid w:val="000C74CA"/>
    <w:rsid w:val="000C7948"/>
    <w:rsid w:val="000C7FE1"/>
    <w:rsid w:val="000D00E7"/>
    <w:rsid w:val="000D04F7"/>
    <w:rsid w:val="000D0874"/>
    <w:rsid w:val="000D0BB6"/>
    <w:rsid w:val="000D0F75"/>
    <w:rsid w:val="000D1161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4765"/>
    <w:rsid w:val="000D4E5F"/>
    <w:rsid w:val="000D51D8"/>
    <w:rsid w:val="000D599F"/>
    <w:rsid w:val="000D65B8"/>
    <w:rsid w:val="000D6668"/>
    <w:rsid w:val="000D70CC"/>
    <w:rsid w:val="000D74D5"/>
    <w:rsid w:val="000D7514"/>
    <w:rsid w:val="000D759A"/>
    <w:rsid w:val="000D783D"/>
    <w:rsid w:val="000D79AA"/>
    <w:rsid w:val="000D7DBC"/>
    <w:rsid w:val="000E080D"/>
    <w:rsid w:val="000E0925"/>
    <w:rsid w:val="000E18FA"/>
    <w:rsid w:val="000E1C44"/>
    <w:rsid w:val="000E1FBD"/>
    <w:rsid w:val="000E23CB"/>
    <w:rsid w:val="000E2498"/>
    <w:rsid w:val="000E3194"/>
    <w:rsid w:val="000E3202"/>
    <w:rsid w:val="000E3923"/>
    <w:rsid w:val="000E3B3D"/>
    <w:rsid w:val="000E3CDD"/>
    <w:rsid w:val="000E3CF6"/>
    <w:rsid w:val="000E403B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53A"/>
    <w:rsid w:val="000E6614"/>
    <w:rsid w:val="000E69E3"/>
    <w:rsid w:val="000E7471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257C"/>
    <w:rsid w:val="000F2976"/>
    <w:rsid w:val="000F2E8F"/>
    <w:rsid w:val="000F3540"/>
    <w:rsid w:val="000F35F6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DA"/>
    <w:rsid w:val="000F651F"/>
    <w:rsid w:val="000F65B2"/>
    <w:rsid w:val="000F6646"/>
    <w:rsid w:val="000F6BC4"/>
    <w:rsid w:val="000F77DF"/>
    <w:rsid w:val="000F7DAD"/>
    <w:rsid w:val="0010076A"/>
    <w:rsid w:val="00100C5B"/>
    <w:rsid w:val="00100F83"/>
    <w:rsid w:val="001012C5"/>
    <w:rsid w:val="0010170F"/>
    <w:rsid w:val="00101A65"/>
    <w:rsid w:val="00101AD5"/>
    <w:rsid w:val="00101D6F"/>
    <w:rsid w:val="00101F19"/>
    <w:rsid w:val="00102046"/>
    <w:rsid w:val="00102C2C"/>
    <w:rsid w:val="0010348C"/>
    <w:rsid w:val="001034C0"/>
    <w:rsid w:val="001035B2"/>
    <w:rsid w:val="00103DBF"/>
    <w:rsid w:val="001041F1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4B7"/>
    <w:rsid w:val="00107773"/>
    <w:rsid w:val="00107918"/>
    <w:rsid w:val="00107CE4"/>
    <w:rsid w:val="00110463"/>
    <w:rsid w:val="0011076C"/>
    <w:rsid w:val="0011107F"/>
    <w:rsid w:val="001112C7"/>
    <w:rsid w:val="001117FF"/>
    <w:rsid w:val="001119E8"/>
    <w:rsid w:val="00111F01"/>
    <w:rsid w:val="00112028"/>
    <w:rsid w:val="00112038"/>
    <w:rsid w:val="001121E8"/>
    <w:rsid w:val="00112212"/>
    <w:rsid w:val="00112246"/>
    <w:rsid w:val="00112AE0"/>
    <w:rsid w:val="00112B4E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D0B"/>
    <w:rsid w:val="00116E25"/>
    <w:rsid w:val="0011735D"/>
    <w:rsid w:val="00117783"/>
    <w:rsid w:val="00117A03"/>
    <w:rsid w:val="00117CD4"/>
    <w:rsid w:val="00117F23"/>
    <w:rsid w:val="00117FD2"/>
    <w:rsid w:val="00120485"/>
    <w:rsid w:val="00120684"/>
    <w:rsid w:val="0012079E"/>
    <w:rsid w:val="00122137"/>
    <w:rsid w:val="00122883"/>
    <w:rsid w:val="00122CA3"/>
    <w:rsid w:val="00122CA7"/>
    <w:rsid w:val="001232E1"/>
    <w:rsid w:val="0012338A"/>
    <w:rsid w:val="0012362B"/>
    <w:rsid w:val="0012375C"/>
    <w:rsid w:val="00123F41"/>
    <w:rsid w:val="00123F5C"/>
    <w:rsid w:val="00124502"/>
    <w:rsid w:val="0012483F"/>
    <w:rsid w:val="00124EA3"/>
    <w:rsid w:val="00124F9A"/>
    <w:rsid w:val="001254E6"/>
    <w:rsid w:val="001255D3"/>
    <w:rsid w:val="00125835"/>
    <w:rsid w:val="00125883"/>
    <w:rsid w:val="00125B8D"/>
    <w:rsid w:val="001263D9"/>
    <w:rsid w:val="001265A5"/>
    <w:rsid w:val="001275AB"/>
    <w:rsid w:val="00127827"/>
    <w:rsid w:val="00130089"/>
    <w:rsid w:val="001300C8"/>
    <w:rsid w:val="0013062F"/>
    <w:rsid w:val="0013074A"/>
    <w:rsid w:val="001307BC"/>
    <w:rsid w:val="00130AED"/>
    <w:rsid w:val="001310A1"/>
    <w:rsid w:val="0013138A"/>
    <w:rsid w:val="0013162B"/>
    <w:rsid w:val="0013184F"/>
    <w:rsid w:val="00131957"/>
    <w:rsid w:val="00131E99"/>
    <w:rsid w:val="00132218"/>
    <w:rsid w:val="00132320"/>
    <w:rsid w:val="00132755"/>
    <w:rsid w:val="00132DC6"/>
    <w:rsid w:val="001331DB"/>
    <w:rsid w:val="001332C2"/>
    <w:rsid w:val="00133C78"/>
    <w:rsid w:val="00133F03"/>
    <w:rsid w:val="0013432E"/>
    <w:rsid w:val="0013433C"/>
    <w:rsid w:val="00134783"/>
    <w:rsid w:val="00134C18"/>
    <w:rsid w:val="0013517A"/>
    <w:rsid w:val="0013530C"/>
    <w:rsid w:val="00135802"/>
    <w:rsid w:val="00135C38"/>
    <w:rsid w:val="001360C6"/>
    <w:rsid w:val="0013653C"/>
    <w:rsid w:val="0013664B"/>
    <w:rsid w:val="001368E5"/>
    <w:rsid w:val="001370A2"/>
    <w:rsid w:val="001378C6"/>
    <w:rsid w:val="00137F1F"/>
    <w:rsid w:val="001409DC"/>
    <w:rsid w:val="00140B6D"/>
    <w:rsid w:val="00140BD0"/>
    <w:rsid w:val="0014193A"/>
    <w:rsid w:val="00141BB5"/>
    <w:rsid w:val="00141D02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A3A"/>
    <w:rsid w:val="00150452"/>
    <w:rsid w:val="001508DA"/>
    <w:rsid w:val="00150AEB"/>
    <w:rsid w:val="00150CA7"/>
    <w:rsid w:val="00150CC8"/>
    <w:rsid w:val="001513DA"/>
    <w:rsid w:val="00151945"/>
    <w:rsid w:val="00151BAC"/>
    <w:rsid w:val="00152120"/>
    <w:rsid w:val="0015312F"/>
    <w:rsid w:val="00153373"/>
    <w:rsid w:val="001533E3"/>
    <w:rsid w:val="00153905"/>
    <w:rsid w:val="00154229"/>
    <w:rsid w:val="0015475E"/>
    <w:rsid w:val="001547DE"/>
    <w:rsid w:val="0015519B"/>
    <w:rsid w:val="0015532C"/>
    <w:rsid w:val="0015576C"/>
    <w:rsid w:val="00155D09"/>
    <w:rsid w:val="00155E69"/>
    <w:rsid w:val="00155EEE"/>
    <w:rsid w:val="001561A8"/>
    <w:rsid w:val="001569DA"/>
    <w:rsid w:val="00156CA0"/>
    <w:rsid w:val="00157029"/>
    <w:rsid w:val="0015704A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120F"/>
    <w:rsid w:val="0016123E"/>
    <w:rsid w:val="001614C3"/>
    <w:rsid w:val="00161915"/>
    <w:rsid w:val="00161B80"/>
    <w:rsid w:val="00161FF9"/>
    <w:rsid w:val="0016294E"/>
    <w:rsid w:val="00162A24"/>
    <w:rsid w:val="00162E07"/>
    <w:rsid w:val="00162F15"/>
    <w:rsid w:val="00163326"/>
    <w:rsid w:val="00163558"/>
    <w:rsid w:val="00163681"/>
    <w:rsid w:val="001639AC"/>
    <w:rsid w:val="001639C6"/>
    <w:rsid w:val="00163B23"/>
    <w:rsid w:val="00163F59"/>
    <w:rsid w:val="0016481E"/>
    <w:rsid w:val="00164970"/>
    <w:rsid w:val="001649C1"/>
    <w:rsid w:val="001649CE"/>
    <w:rsid w:val="00164A16"/>
    <w:rsid w:val="00164D4F"/>
    <w:rsid w:val="00164E35"/>
    <w:rsid w:val="0016605C"/>
    <w:rsid w:val="00166985"/>
    <w:rsid w:val="00166A34"/>
    <w:rsid w:val="00167EFE"/>
    <w:rsid w:val="001702F6"/>
    <w:rsid w:val="00170630"/>
    <w:rsid w:val="00170EF2"/>
    <w:rsid w:val="0017121A"/>
    <w:rsid w:val="0017191E"/>
    <w:rsid w:val="00171E94"/>
    <w:rsid w:val="001721CB"/>
    <w:rsid w:val="001726AA"/>
    <w:rsid w:val="001732E1"/>
    <w:rsid w:val="00173906"/>
    <w:rsid w:val="001739E4"/>
    <w:rsid w:val="00173D2A"/>
    <w:rsid w:val="001740EE"/>
    <w:rsid w:val="00174484"/>
    <w:rsid w:val="001744D8"/>
    <w:rsid w:val="001747D7"/>
    <w:rsid w:val="001747DF"/>
    <w:rsid w:val="00174A18"/>
    <w:rsid w:val="0017553D"/>
    <w:rsid w:val="00175915"/>
    <w:rsid w:val="00175992"/>
    <w:rsid w:val="00175EC4"/>
    <w:rsid w:val="00176129"/>
    <w:rsid w:val="0017636E"/>
    <w:rsid w:val="00176494"/>
    <w:rsid w:val="0017669A"/>
    <w:rsid w:val="00176FC6"/>
    <w:rsid w:val="00177925"/>
    <w:rsid w:val="00177AB9"/>
    <w:rsid w:val="00177C10"/>
    <w:rsid w:val="00177C3D"/>
    <w:rsid w:val="001802EE"/>
    <w:rsid w:val="00180369"/>
    <w:rsid w:val="001804E8"/>
    <w:rsid w:val="001815A8"/>
    <w:rsid w:val="00181846"/>
    <w:rsid w:val="001818A0"/>
    <w:rsid w:val="00181EA4"/>
    <w:rsid w:val="00181EFE"/>
    <w:rsid w:val="001820DF"/>
    <w:rsid w:val="0018239A"/>
    <w:rsid w:val="00182BCD"/>
    <w:rsid w:val="00182F88"/>
    <w:rsid w:val="001834D2"/>
    <w:rsid w:val="001839F4"/>
    <w:rsid w:val="00183A2B"/>
    <w:rsid w:val="00183B08"/>
    <w:rsid w:val="00184ADC"/>
    <w:rsid w:val="00184C5B"/>
    <w:rsid w:val="00184DD0"/>
    <w:rsid w:val="00185348"/>
    <w:rsid w:val="001858CD"/>
    <w:rsid w:val="00185EEF"/>
    <w:rsid w:val="001867A2"/>
    <w:rsid w:val="00186AFE"/>
    <w:rsid w:val="00186D78"/>
    <w:rsid w:val="00186DE2"/>
    <w:rsid w:val="001875BF"/>
    <w:rsid w:val="001876E9"/>
    <w:rsid w:val="00187842"/>
    <w:rsid w:val="00187DB3"/>
    <w:rsid w:val="001902CF"/>
    <w:rsid w:val="00190852"/>
    <w:rsid w:val="00190D61"/>
    <w:rsid w:val="00191028"/>
    <w:rsid w:val="001911A6"/>
    <w:rsid w:val="0019122E"/>
    <w:rsid w:val="001919F7"/>
    <w:rsid w:val="00191D93"/>
    <w:rsid w:val="001923A0"/>
    <w:rsid w:val="001923FD"/>
    <w:rsid w:val="001925F2"/>
    <w:rsid w:val="001928BD"/>
    <w:rsid w:val="0019364F"/>
    <w:rsid w:val="00193E7F"/>
    <w:rsid w:val="00193EF9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611D"/>
    <w:rsid w:val="0019704E"/>
    <w:rsid w:val="0019721F"/>
    <w:rsid w:val="001975EC"/>
    <w:rsid w:val="001977DC"/>
    <w:rsid w:val="00197DB4"/>
    <w:rsid w:val="001A03B1"/>
    <w:rsid w:val="001A0897"/>
    <w:rsid w:val="001A08F8"/>
    <w:rsid w:val="001A0A8A"/>
    <w:rsid w:val="001A0DA1"/>
    <w:rsid w:val="001A0FD5"/>
    <w:rsid w:val="001A19AA"/>
    <w:rsid w:val="001A1A34"/>
    <w:rsid w:val="001A1BC2"/>
    <w:rsid w:val="001A25CA"/>
    <w:rsid w:val="001A2897"/>
    <w:rsid w:val="001A2950"/>
    <w:rsid w:val="001A2B63"/>
    <w:rsid w:val="001A2D39"/>
    <w:rsid w:val="001A31D4"/>
    <w:rsid w:val="001A3451"/>
    <w:rsid w:val="001A3499"/>
    <w:rsid w:val="001A3E5B"/>
    <w:rsid w:val="001A4189"/>
    <w:rsid w:val="001A46F2"/>
    <w:rsid w:val="001A4A5E"/>
    <w:rsid w:val="001A4A8F"/>
    <w:rsid w:val="001A4ADF"/>
    <w:rsid w:val="001A4FB8"/>
    <w:rsid w:val="001A5273"/>
    <w:rsid w:val="001A52F3"/>
    <w:rsid w:val="001A597A"/>
    <w:rsid w:val="001A5ACB"/>
    <w:rsid w:val="001A642F"/>
    <w:rsid w:val="001A66B8"/>
    <w:rsid w:val="001A66BA"/>
    <w:rsid w:val="001A691B"/>
    <w:rsid w:val="001A6A79"/>
    <w:rsid w:val="001A73B6"/>
    <w:rsid w:val="001A7FD3"/>
    <w:rsid w:val="001B0493"/>
    <w:rsid w:val="001B12EE"/>
    <w:rsid w:val="001B14AD"/>
    <w:rsid w:val="001B1BF5"/>
    <w:rsid w:val="001B1C43"/>
    <w:rsid w:val="001B25F6"/>
    <w:rsid w:val="001B26AE"/>
    <w:rsid w:val="001B2D5E"/>
    <w:rsid w:val="001B38ED"/>
    <w:rsid w:val="001B3A44"/>
    <w:rsid w:val="001B455A"/>
    <w:rsid w:val="001B4843"/>
    <w:rsid w:val="001B49B9"/>
    <w:rsid w:val="001B4B16"/>
    <w:rsid w:val="001B4DD5"/>
    <w:rsid w:val="001B50D9"/>
    <w:rsid w:val="001B51DE"/>
    <w:rsid w:val="001B52F0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F72"/>
    <w:rsid w:val="001B74F1"/>
    <w:rsid w:val="001B7542"/>
    <w:rsid w:val="001B7629"/>
    <w:rsid w:val="001B7E68"/>
    <w:rsid w:val="001C085E"/>
    <w:rsid w:val="001C0863"/>
    <w:rsid w:val="001C0BB2"/>
    <w:rsid w:val="001C1B67"/>
    <w:rsid w:val="001C2085"/>
    <w:rsid w:val="001C2A5B"/>
    <w:rsid w:val="001C2D1C"/>
    <w:rsid w:val="001C32C7"/>
    <w:rsid w:val="001C41DE"/>
    <w:rsid w:val="001C4511"/>
    <w:rsid w:val="001C4ACC"/>
    <w:rsid w:val="001C537E"/>
    <w:rsid w:val="001C555C"/>
    <w:rsid w:val="001C5734"/>
    <w:rsid w:val="001C5BA8"/>
    <w:rsid w:val="001C5BA9"/>
    <w:rsid w:val="001C644E"/>
    <w:rsid w:val="001C64F8"/>
    <w:rsid w:val="001C6549"/>
    <w:rsid w:val="001C6759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EE5"/>
    <w:rsid w:val="001D0223"/>
    <w:rsid w:val="001D0775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B9C"/>
    <w:rsid w:val="001D4032"/>
    <w:rsid w:val="001D4DB0"/>
    <w:rsid w:val="001D4F3D"/>
    <w:rsid w:val="001D51D2"/>
    <w:rsid w:val="001D5215"/>
    <w:rsid w:val="001D5399"/>
    <w:rsid w:val="001D53A2"/>
    <w:rsid w:val="001D558E"/>
    <w:rsid w:val="001D59FB"/>
    <w:rsid w:val="001D5B47"/>
    <w:rsid w:val="001D5D62"/>
    <w:rsid w:val="001D61A0"/>
    <w:rsid w:val="001D6423"/>
    <w:rsid w:val="001D669F"/>
    <w:rsid w:val="001D6E08"/>
    <w:rsid w:val="001D707F"/>
    <w:rsid w:val="001D737A"/>
    <w:rsid w:val="001D76B1"/>
    <w:rsid w:val="001D77FA"/>
    <w:rsid w:val="001E000A"/>
    <w:rsid w:val="001E028F"/>
    <w:rsid w:val="001E080B"/>
    <w:rsid w:val="001E0AB7"/>
    <w:rsid w:val="001E109C"/>
    <w:rsid w:val="001E1FF8"/>
    <w:rsid w:val="001E2360"/>
    <w:rsid w:val="001E2586"/>
    <w:rsid w:val="001E26DD"/>
    <w:rsid w:val="001E2946"/>
    <w:rsid w:val="001E2A90"/>
    <w:rsid w:val="001E2B0C"/>
    <w:rsid w:val="001E3107"/>
    <w:rsid w:val="001E3D77"/>
    <w:rsid w:val="001E3F3D"/>
    <w:rsid w:val="001E40B0"/>
    <w:rsid w:val="001E443B"/>
    <w:rsid w:val="001E5244"/>
    <w:rsid w:val="001E527C"/>
    <w:rsid w:val="001E58A5"/>
    <w:rsid w:val="001E599A"/>
    <w:rsid w:val="001E600B"/>
    <w:rsid w:val="001E604F"/>
    <w:rsid w:val="001E6138"/>
    <w:rsid w:val="001E622A"/>
    <w:rsid w:val="001E62DC"/>
    <w:rsid w:val="001E6CBE"/>
    <w:rsid w:val="001E72A4"/>
    <w:rsid w:val="001E7462"/>
    <w:rsid w:val="001E786A"/>
    <w:rsid w:val="001E7908"/>
    <w:rsid w:val="001F003D"/>
    <w:rsid w:val="001F0631"/>
    <w:rsid w:val="001F078A"/>
    <w:rsid w:val="001F0FF3"/>
    <w:rsid w:val="001F1125"/>
    <w:rsid w:val="001F2131"/>
    <w:rsid w:val="001F2364"/>
    <w:rsid w:val="001F25C3"/>
    <w:rsid w:val="001F2655"/>
    <w:rsid w:val="001F2E9D"/>
    <w:rsid w:val="001F3357"/>
    <w:rsid w:val="001F33CF"/>
    <w:rsid w:val="001F39CC"/>
    <w:rsid w:val="001F3A4D"/>
    <w:rsid w:val="001F3CF2"/>
    <w:rsid w:val="001F45F2"/>
    <w:rsid w:val="001F4D4F"/>
    <w:rsid w:val="001F556F"/>
    <w:rsid w:val="001F5CE0"/>
    <w:rsid w:val="001F5CF9"/>
    <w:rsid w:val="001F5FF1"/>
    <w:rsid w:val="001F6080"/>
    <w:rsid w:val="001F6FEB"/>
    <w:rsid w:val="001F7078"/>
    <w:rsid w:val="001F77FC"/>
    <w:rsid w:val="001F7868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F4"/>
    <w:rsid w:val="0020211D"/>
    <w:rsid w:val="00202520"/>
    <w:rsid w:val="002025B8"/>
    <w:rsid w:val="00202611"/>
    <w:rsid w:val="00202DD2"/>
    <w:rsid w:val="00203112"/>
    <w:rsid w:val="00203279"/>
    <w:rsid w:val="002043B1"/>
    <w:rsid w:val="00204547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79"/>
    <w:rsid w:val="0021043A"/>
    <w:rsid w:val="00210A1C"/>
    <w:rsid w:val="00210AA6"/>
    <w:rsid w:val="00210B2B"/>
    <w:rsid w:val="00211FBA"/>
    <w:rsid w:val="00211FE3"/>
    <w:rsid w:val="00212190"/>
    <w:rsid w:val="00212A59"/>
    <w:rsid w:val="002137CA"/>
    <w:rsid w:val="002138C4"/>
    <w:rsid w:val="002139FD"/>
    <w:rsid w:val="00214134"/>
    <w:rsid w:val="00214281"/>
    <w:rsid w:val="0021464A"/>
    <w:rsid w:val="00214EAE"/>
    <w:rsid w:val="00214FA7"/>
    <w:rsid w:val="0021588B"/>
    <w:rsid w:val="00215C20"/>
    <w:rsid w:val="00215CF2"/>
    <w:rsid w:val="00215EE6"/>
    <w:rsid w:val="00215F22"/>
    <w:rsid w:val="00215FD3"/>
    <w:rsid w:val="00216908"/>
    <w:rsid w:val="00216994"/>
    <w:rsid w:val="00217E1D"/>
    <w:rsid w:val="0022030D"/>
    <w:rsid w:val="00220C7D"/>
    <w:rsid w:val="002211F7"/>
    <w:rsid w:val="00221865"/>
    <w:rsid w:val="00221F6D"/>
    <w:rsid w:val="00222395"/>
    <w:rsid w:val="0022243A"/>
    <w:rsid w:val="002225D0"/>
    <w:rsid w:val="002229C7"/>
    <w:rsid w:val="00222B98"/>
    <w:rsid w:val="00223CA2"/>
    <w:rsid w:val="002244D5"/>
    <w:rsid w:val="00224981"/>
    <w:rsid w:val="002252CC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86B"/>
    <w:rsid w:val="00227E5C"/>
    <w:rsid w:val="00227E7F"/>
    <w:rsid w:val="0023064B"/>
    <w:rsid w:val="00230AD9"/>
    <w:rsid w:val="00230DE7"/>
    <w:rsid w:val="00230DF3"/>
    <w:rsid w:val="00231471"/>
    <w:rsid w:val="002315F2"/>
    <w:rsid w:val="0023176D"/>
    <w:rsid w:val="00232B3F"/>
    <w:rsid w:val="00232B97"/>
    <w:rsid w:val="00232F64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6749"/>
    <w:rsid w:val="00236964"/>
    <w:rsid w:val="00236D33"/>
    <w:rsid w:val="00236D7F"/>
    <w:rsid w:val="002370ED"/>
    <w:rsid w:val="0023748E"/>
    <w:rsid w:val="0023750B"/>
    <w:rsid w:val="00237B47"/>
    <w:rsid w:val="00237BF1"/>
    <w:rsid w:val="00237DFD"/>
    <w:rsid w:val="002401ED"/>
    <w:rsid w:val="002406B3"/>
    <w:rsid w:val="00240955"/>
    <w:rsid w:val="00240BC6"/>
    <w:rsid w:val="00240E2F"/>
    <w:rsid w:val="00240F6C"/>
    <w:rsid w:val="00241167"/>
    <w:rsid w:val="00241327"/>
    <w:rsid w:val="00241368"/>
    <w:rsid w:val="00241A22"/>
    <w:rsid w:val="00241E95"/>
    <w:rsid w:val="00242343"/>
    <w:rsid w:val="002425D7"/>
    <w:rsid w:val="0024264A"/>
    <w:rsid w:val="00242766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50387"/>
    <w:rsid w:val="002505E2"/>
    <w:rsid w:val="002506C2"/>
    <w:rsid w:val="0025099C"/>
    <w:rsid w:val="0025100C"/>
    <w:rsid w:val="00251074"/>
    <w:rsid w:val="00251223"/>
    <w:rsid w:val="00251C5C"/>
    <w:rsid w:val="00251CC8"/>
    <w:rsid w:val="002527F5"/>
    <w:rsid w:val="00252A3E"/>
    <w:rsid w:val="00252AF8"/>
    <w:rsid w:val="00253023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7169"/>
    <w:rsid w:val="002571A5"/>
    <w:rsid w:val="0025743B"/>
    <w:rsid w:val="002578E4"/>
    <w:rsid w:val="00257B5B"/>
    <w:rsid w:val="0026012A"/>
    <w:rsid w:val="00260604"/>
    <w:rsid w:val="002607F5"/>
    <w:rsid w:val="00260C9F"/>
    <w:rsid w:val="002613D1"/>
    <w:rsid w:val="002614CD"/>
    <w:rsid w:val="0026157C"/>
    <w:rsid w:val="002621EF"/>
    <w:rsid w:val="00262472"/>
    <w:rsid w:val="0026251C"/>
    <w:rsid w:val="00262D14"/>
    <w:rsid w:val="002632C6"/>
    <w:rsid w:val="002632C7"/>
    <w:rsid w:val="002633EA"/>
    <w:rsid w:val="0026342E"/>
    <w:rsid w:val="002636C7"/>
    <w:rsid w:val="002639D1"/>
    <w:rsid w:val="00263E7A"/>
    <w:rsid w:val="0026466E"/>
    <w:rsid w:val="002646E1"/>
    <w:rsid w:val="00264738"/>
    <w:rsid w:val="00264EEE"/>
    <w:rsid w:val="002661EA"/>
    <w:rsid w:val="0026641F"/>
    <w:rsid w:val="0026685F"/>
    <w:rsid w:val="00266B52"/>
    <w:rsid w:val="00266F86"/>
    <w:rsid w:val="002677DB"/>
    <w:rsid w:val="00267BB6"/>
    <w:rsid w:val="00267CD2"/>
    <w:rsid w:val="0027002B"/>
    <w:rsid w:val="002701BE"/>
    <w:rsid w:val="00270612"/>
    <w:rsid w:val="002707F8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31F6"/>
    <w:rsid w:val="0027399F"/>
    <w:rsid w:val="00274167"/>
    <w:rsid w:val="0027419A"/>
    <w:rsid w:val="002747B0"/>
    <w:rsid w:val="00275701"/>
    <w:rsid w:val="00275EAE"/>
    <w:rsid w:val="00275EB8"/>
    <w:rsid w:val="00276443"/>
    <w:rsid w:val="002764FE"/>
    <w:rsid w:val="002765EF"/>
    <w:rsid w:val="00276665"/>
    <w:rsid w:val="002768F9"/>
    <w:rsid w:val="002773EC"/>
    <w:rsid w:val="00277580"/>
    <w:rsid w:val="0028014A"/>
    <w:rsid w:val="002802AD"/>
    <w:rsid w:val="00280913"/>
    <w:rsid w:val="00280A25"/>
    <w:rsid w:val="00280CBF"/>
    <w:rsid w:val="002815B6"/>
    <w:rsid w:val="00281644"/>
    <w:rsid w:val="00281741"/>
    <w:rsid w:val="00281B99"/>
    <w:rsid w:val="00281DC1"/>
    <w:rsid w:val="0028298B"/>
    <w:rsid w:val="0028299B"/>
    <w:rsid w:val="00282FA6"/>
    <w:rsid w:val="00283079"/>
    <w:rsid w:val="002838D9"/>
    <w:rsid w:val="0028393D"/>
    <w:rsid w:val="00283C06"/>
    <w:rsid w:val="00283E9F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F09"/>
    <w:rsid w:val="00287E87"/>
    <w:rsid w:val="00287EA2"/>
    <w:rsid w:val="00290031"/>
    <w:rsid w:val="00290527"/>
    <w:rsid w:val="0029059A"/>
    <w:rsid w:val="002905CE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EDC"/>
    <w:rsid w:val="002940EC"/>
    <w:rsid w:val="00294101"/>
    <w:rsid w:val="002944E9"/>
    <w:rsid w:val="002947BF"/>
    <w:rsid w:val="002948D7"/>
    <w:rsid w:val="00294A28"/>
    <w:rsid w:val="002953ED"/>
    <w:rsid w:val="002954AD"/>
    <w:rsid w:val="00295625"/>
    <w:rsid w:val="00295689"/>
    <w:rsid w:val="00295A97"/>
    <w:rsid w:val="002968E4"/>
    <w:rsid w:val="00296B67"/>
    <w:rsid w:val="00296E99"/>
    <w:rsid w:val="00297025"/>
    <w:rsid w:val="00297CA4"/>
    <w:rsid w:val="002A05BF"/>
    <w:rsid w:val="002A093E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8F"/>
    <w:rsid w:val="002A3D37"/>
    <w:rsid w:val="002A435C"/>
    <w:rsid w:val="002A4465"/>
    <w:rsid w:val="002A44B8"/>
    <w:rsid w:val="002A49BB"/>
    <w:rsid w:val="002A49D3"/>
    <w:rsid w:val="002A4C23"/>
    <w:rsid w:val="002A5054"/>
    <w:rsid w:val="002A507F"/>
    <w:rsid w:val="002A52EF"/>
    <w:rsid w:val="002A5640"/>
    <w:rsid w:val="002A5842"/>
    <w:rsid w:val="002A5A45"/>
    <w:rsid w:val="002A5D2F"/>
    <w:rsid w:val="002A5E29"/>
    <w:rsid w:val="002A5F36"/>
    <w:rsid w:val="002A63D4"/>
    <w:rsid w:val="002A6C99"/>
    <w:rsid w:val="002A6D21"/>
    <w:rsid w:val="002A6FDF"/>
    <w:rsid w:val="002A7177"/>
    <w:rsid w:val="002A78C2"/>
    <w:rsid w:val="002A7E7D"/>
    <w:rsid w:val="002A7F29"/>
    <w:rsid w:val="002B0516"/>
    <w:rsid w:val="002B06C6"/>
    <w:rsid w:val="002B0759"/>
    <w:rsid w:val="002B095D"/>
    <w:rsid w:val="002B0B9B"/>
    <w:rsid w:val="002B12C7"/>
    <w:rsid w:val="002B14C9"/>
    <w:rsid w:val="002B1ADB"/>
    <w:rsid w:val="002B1D0F"/>
    <w:rsid w:val="002B2215"/>
    <w:rsid w:val="002B254D"/>
    <w:rsid w:val="002B256B"/>
    <w:rsid w:val="002B270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EF8"/>
    <w:rsid w:val="002B5697"/>
    <w:rsid w:val="002B56F3"/>
    <w:rsid w:val="002B571C"/>
    <w:rsid w:val="002B6241"/>
    <w:rsid w:val="002B6327"/>
    <w:rsid w:val="002B6635"/>
    <w:rsid w:val="002B6F8D"/>
    <w:rsid w:val="002B6FCD"/>
    <w:rsid w:val="002B7023"/>
    <w:rsid w:val="002B715A"/>
    <w:rsid w:val="002B759A"/>
    <w:rsid w:val="002B762A"/>
    <w:rsid w:val="002B77A8"/>
    <w:rsid w:val="002B7BE6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2F3"/>
    <w:rsid w:val="002C347B"/>
    <w:rsid w:val="002C3615"/>
    <w:rsid w:val="002C3B59"/>
    <w:rsid w:val="002C41B8"/>
    <w:rsid w:val="002C42F9"/>
    <w:rsid w:val="002C4974"/>
    <w:rsid w:val="002C4AF5"/>
    <w:rsid w:val="002C4B85"/>
    <w:rsid w:val="002C4C8F"/>
    <w:rsid w:val="002C4D8A"/>
    <w:rsid w:val="002C587F"/>
    <w:rsid w:val="002C5BFE"/>
    <w:rsid w:val="002C5F52"/>
    <w:rsid w:val="002C5F73"/>
    <w:rsid w:val="002C674E"/>
    <w:rsid w:val="002C681C"/>
    <w:rsid w:val="002C692F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1728"/>
    <w:rsid w:val="002D2126"/>
    <w:rsid w:val="002D23F0"/>
    <w:rsid w:val="002D24DC"/>
    <w:rsid w:val="002D2537"/>
    <w:rsid w:val="002D26A1"/>
    <w:rsid w:val="002D27F0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50B"/>
    <w:rsid w:val="002D553B"/>
    <w:rsid w:val="002D5636"/>
    <w:rsid w:val="002D5C7A"/>
    <w:rsid w:val="002D5CC2"/>
    <w:rsid w:val="002D5FA8"/>
    <w:rsid w:val="002D69F0"/>
    <w:rsid w:val="002D6EDF"/>
    <w:rsid w:val="002D7000"/>
    <w:rsid w:val="002E026C"/>
    <w:rsid w:val="002E028B"/>
    <w:rsid w:val="002E0412"/>
    <w:rsid w:val="002E054C"/>
    <w:rsid w:val="002E0703"/>
    <w:rsid w:val="002E083E"/>
    <w:rsid w:val="002E0B84"/>
    <w:rsid w:val="002E1265"/>
    <w:rsid w:val="002E1586"/>
    <w:rsid w:val="002E1CEF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454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CD"/>
    <w:rsid w:val="002E753F"/>
    <w:rsid w:val="002F0070"/>
    <w:rsid w:val="002F0BE1"/>
    <w:rsid w:val="002F16B7"/>
    <w:rsid w:val="002F16F8"/>
    <w:rsid w:val="002F19C9"/>
    <w:rsid w:val="002F1AF7"/>
    <w:rsid w:val="002F1B98"/>
    <w:rsid w:val="002F2714"/>
    <w:rsid w:val="002F2721"/>
    <w:rsid w:val="002F2BA2"/>
    <w:rsid w:val="002F3224"/>
    <w:rsid w:val="002F37E2"/>
    <w:rsid w:val="002F3F93"/>
    <w:rsid w:val="002F4145"/>
    <w:rsid w:val="002F438E"/>
    <w:rsid w:val="002F4C5D"/>
    <w:rsid w:val="002F4D4B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B72"/>
    <w:rsid w:val="00300CEB"/>
    <w:rsid w:val="00300D7B"/>
    <w:rsid w:val="00300FA7"/>
    <w:rsid w:val="003018C4"/>
    <w:rsid w:val="00301CD4"/>
    <w:rsid w:val="00302227"/>
    <w:rsid w:val="00302282"/>
    <w:rsid w:val="003024BA"/>
    <w:rsid w:val="00302821"/>
    <w:rsid w:val="00302E7D"/>
    <w:rsid w:val="003039E0"/>
    <w:rsid w:val="0030408A"/>
    <w:rsid w:val="00304239"/>
    <w:rsid w:val="0030486F"/>
    <w:rsid w:val="003049B5"/>
    <w:rsid w:val="00304AB7"/>
    <w:rsid w:val="00305394"/>
    <w:rsid w:val="00305900"/>
    <w:rsid w:val="00305966"/>
    <w:rsid w:val="003064E9"/>
    <w:rsid w:val="00306613"/>
    <w:rsid w:val="00306EF7"/>
    <w:rsid w:val="00306FB3"/>
    <w:rsid w:val="0030723E"/>
    <w:rsid w:val="0030746F"/>
    <w:rsid w:val="0030753A"/>
    <w:rsid w:val="00307A7C"/>
    <w:rsid w:val="00307CD5"/>
    <w:rsid w:val="00307F1D"/>
    <w:rsid w:val="0031051C"/>
    <w:rsid w:val="003107A3"/>
    <w:rsid w:val="00311B4F"/>
    <w:rsid w:val="00311C32"/>
    <w:rsid w:val="00311FBA"/>
    <w:rsid w:val="00312044"/>
    <w:rsid w:val="0031229A"/>
    <w:rsid w:val="00312501"/>
    <w:rsid w:val="00312608"/>
    <w:rsid w:val="003126E1"/>
    <w:rsid w:val="00312E5D"/>
    <w:rsid w:val="00313B3B"/>
    <w:rsid w:val="00313E80"/>
    <w:rsid w:val="00313F5E"/>
    <w:rsid w:val="00314046"/>
    <w:rsid w:val="0031456A"/>
    <w:rsid w:val="0031457C"/>
    <w:rsid w:val="00314793"/>
    <w:rsid w:val="003149AD"/>
    <w:rsid w:val="00315D60"/>
    <w:rsid w:val="0031607F"/>
    <w:rsid w:val="00316098"/>
    <w:rsid w:val="003164A8"/>
    <w:rsid w:val="00317547"/>
    <w:rsid w:val="0031771F"/>
    <w:rsid w:val="00317D17"/>
    <w:rsid w:val="00317FF3"/>
    <w:rsid w:val="0032001E"/>
    <w:rsid w:val="0032041F"/>
    <w:rsid w:val="003205C4"/>
    <w:rsid w:val="00320CBA"/>
    <w:rsid w:val="00320F2F"/>
    <w:rsid w:val="00321258"/>
    <w:rsid w:val="00321FB1"/>
    <w:rsid w:val="00322398"/>
    <w:rsid w:val="003226CD"/>
    <w:rsid w:val="00322B06"/>
    <w:rsid w:val="00323734"/>
    <w:rsid w:val="00323961"/>
    <w:rsid w:val="00323B05"/>
    <w:rsid w:val="00323F4C"/>
    <w:rsid w:val="00324147"/>
    <w:rsid w:val="00324292"/>
    <w:rsid w:val="003242DF"/>
    <w:rsid w:val="003245BF"/>
    <w:rsid w:val="00325176"/>
    <w:rsid w:val="003252D2"/>
    <w:rsid w:val="00325680"/>
    <w:rsid w:val="00325BA2"/>
    <w:rsid w:val="00325E79"/>
    <w:rsid w:val="0032669C"/>
    <w:rsid w:val="00326976"/>
    <w:rsid w:val="00327255"/>
    <w:rsid w:val="003273FD"/>
    <w:rsid w:val="00327488"/>
    <w:rsid w:val="0032797D"/>
    <w:rsid w:val="00327C4E"/>
    <w:rsid w:val="00327F72"/>
    <w:rsid w:val="00330844"/>
    <w:rsid w:val="00330AB5"/>
    <w:rsid w:val="0033142C"/>
    <w:rsid w:val="0033159C"/>
    <w:rsid w:val="003317A8"/>
    <w:rsid w:val="003319C0"/>
    <w:rsid w:val="00331C82"/>
    <w:rsid w:val="0033202B"/>
    <w:rsid w:val="003324DD"/>
    <w:rsid w:val="00332784"/>
    <w:rsid w:val="003327EB"/>
    <w:rsid w:val="00332859"/>
    <w:rsid w:val="00332C2D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664A"/>
    <w:rsid w:val="0033688E"/>
    <w:rsid w:val="00336894"/>
    <w:rsid w:val="003377E4"/>
    <w:rsid w:val="00337D60"/>
    <w:rsid w:val="003404DB"/>
    <w:rsid w:val="0034064F"/>
    <w:rsid w:val="0034086A"/>
    <w:rsid w:val="0034099A"/>
    <w:rsid w:val="00340CE6"/>
    <w:rsid w:val="00340E2A"/>
    <w:rsid w:val="003410E1"/>
    <w:rsid w:val="003411BA"/>
    <w:rsid w:val="003416C8"/>
    <w:rsid w:val="00341B5F"/>
    <w:rsid w:val="00341BE3"/>
    <w:rsid w:val="00341E82"/>
    <w:rsid w:val="0034211B"/>
    <w:rsid w:val="003426F6"/>
    <w:rsid w:val="0034314B"/>
    <w:rsid w:val="00343800"/>
    <w:rsid w:val="0034387B"/>
    <w:rsid w:val="00343A29"/>
    <w:rsid w:val="00343BE1"/>
    <w:rsid w:val="00343CCA"/>
    <w:rsid w:val="00344086"/>
    <w:rsid w:val="003446D6"/>
    <w:rsid w:val="00344DD7"/>
    <w:rsid w:val="003454B8"/>
    <w:rsid w:val="00345523"/>
    <w:rsid w:val="00345AFE"/>
    <w:rsid w:val="00345E92"/>
    <w:rsid w:val="003461D0"/>
    <w:rsid w:val="0034629F"/>
    <w:rsid w:val="003469A6"/>
    <w:rsid w:val="003473EF"/>
    <w:rsid w:val="0034768E"/>
    <w:rsid w:val="003479F2"/>
    <w:rsid w:val="00347F63"/>
    <w:rsid w:val="0035047B"/>
    <w:rsid w:val="00350487"/>
    <w:rsid w:val="003508D8"/>
    <w:rsid w:val="00350976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449D"/>
    <w:rsid w:val="00354B24"/>
    <w:rsid w:val="00354DE1"/>
    <w:rsid w:val="003551C5"/>
    <w:rsid w:val="003552BB"/>
    <w:rsid w:val="003555BD"/>
    <w:rsid w:val="00355757"/>
    <w:rsid w:val="003557B1"/>
    <w:rsid w:val="00355E8E"/>
    <w:rsid w:val="00356419"/>
    <w:rsid w:val="00356A37"/>
    <w:rsid w:val="00356BE7"/>
    <w:rsid w:val="00356C4B"/>
    <w:rsid w:val="00356E65"/>
    <w:rsid w:val="00357006"/>
    <w:rsid w:val="00357611"/>
    <w:rsid w:val="0035781F"/>
    <w:rsid w:val="003579E0"/>
    <w:rsid w:val="00357A81"/>
    <w:rsid w:val="00357AEC"/>
    <w:rsid w:val="00360405"/>
    <w:rsid w:val="00360B0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3422"/>
    <w:rsid w:val="003637F5"/>
    <w:rsid w:val="00363D96"/>
    <w:rsid w:val="003643DA"/>
    <w:rsid w:val="00364642"/>
    <w:rsid w:val="003646D4"/>
    <w:rsid w:val="00364AF5"/>
    <w:rsid w:val="0036522A"/>
    <w:rsid w:val="00365312"/>
    <w:rsid w:val="003655A5"/>
    <w:rsid w:val="0036567A"/>
    <w:rsid w:val="00365C3D"/>
    <w:rsid w:val="00365E6B"/>
    <w:rsid w:val="00365F4C"/>
    <w:rsid w:val="0036602C"/>
    <w:rsid w:val="00366140"/>
    <w:rsid w:val="00366C9C"/>
    <w:rsid w:val="00366F06"/>
    <w:rsid w:val="00366F2F"/>
    <w:rsid w:val="0036738E"/>
    <w:rsid w:val="00367657"/>
    <w:rsid w:val="003679B2"/>
    <w:rsid w:val="00367DBB"/>
    <w:rsid w:val="00367E9B"/>
    <w:rsid w:val="0037010F"/>
    <w:rsid w:val="003704B3"/>
    <w:rsid w:val="00370BF4"/>
    <w:rsid w:val="00370C79"/>
    <w:rsid w:val="00370E0C"/>
    <w:rsid w:val="003712E2"/>
    <w:rsid w:val="0037154D"/>
    <w:rsid w:val="003717EE"/>
    <w:rsid w:val="003718D6"/>
    <w:rsid w:val="00371E71"/>
    <w:rsid w:val="00372382"/>
    <w:rsid w:val="00372C83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623F"/>
    <w:rsid w:val="003765B5"/>
    <w:rsid w:val="003765E2"/>
    <w:rsid w:val="00376798"/>
    <w:rsid w:val="0037684A"/>
    <w:rsid w:val="00376939"/>
    <w:rsid w:val="00376CD3"/>
    <w:rsid w:val="00377278"/>
    <w:rsid w:val="003773F9"/>
    <w:rsid w:val="00377831"/>
    <w:rsid w:val="003778C1"/>
    <w:rsid w:val="00377A10"/>
    <w:rsid w:val="00380848"/>
    <w:rsid w:val="003808B8"/>
    <w:rsid w:val="00380EB1"/>
    <w:rsid w:val="00381452"/>
    <w:rsid w:val="003814F1"/>
    <w:rsid w:val="0038162B"/>
    <w:rsid w:val="00381743"/>
    <w:rsid w:val="0038195D"/>
    <w:rsid w:val="00381B5D"/>
    <w:rsid w:val="00381FF2"/>
    <w:rsid w:val="003825D3"/>
    <w:rsid w:val="003832BC"/>
    <w:rsid w:val="00383449"/>
    <w:rsid w:val="00383469"/>
    <w:rsid w:val="00383D40"/>
    <w:rsid w:val="0038427E"/>
    <w:rsid w:val="0038471F"/>
    <w:rsid w:val="00384735"/>
    <w:rsid w:val="00384A34"/>
    <w:rsid w:val="00384AF8"/>
    <w:rsid w:val="00385505"/>
    <w:rsid w:val="00385564"/>
    <w:rsid w:val="00385A50"/>
    <w:rsid w:val="00385F0B"/>
    <w:rsid w:val="00386428"/>
    <w:rsid w:val="003866B9"/>
    <w:rsid w:val="0038677D"/>
    <w:rsid w:val="003869FD"/>
    <w:rsid w:val="00387346"/>
    <w:rsid w:val="003873C2"/>
    <w:rsid w:val="003873C6"/>
    <w:rsid w:val="00387B33"/>
    <w:rsid w:val="00387CE2"/>
    <w:rsid w:val="00387E08"/>
    <w:rsid w:val="003901C1"/>
    <w:rsid w:val="00390433"/>
    <w:rsid w:val="003905F2"/>
    <w:rsid w:val="00390785"/>
    <w:rsid w:val="00391412"/>
    <w:rsid w:val="00391541"/>
    <w:rsid w:val="0039188B"/>
    <w:rsid w:val="003918F4"/>
    <w:rsid w:val="00391E39"/>
    <w:rsid w:val="0039293F"/>
    <w:rsid w:val="00392F99"/>
    <w:rsid w:val="003930C9"/>
    <w:rsid w:val="00393ABB"/>
    <w:rsid w:val="0039433D"/>
    <w:rsid w:val="003947CD"/>
    <w:rsid w:val="00394B2B"/>
    <w:rsid w:val="00395109"/>
    <w:rsid w:val="0039572E"/>
    <w:rsid w:val="00395DAD"/>
    <w:rsid w:val="00395F76"/>
    <w:rsid w:val="0039673C"/>
    <w:rsid w:val="0039686A"/>
    <w:rsid w:val="00396E39"/>
    <w:rsid w:val="00397089"/>
    <w:rsid w:val="003973CA"/>
    <w:rsid w:val="00397570"/>
    <w:rsid w:val="0039758A"/>
    <w:rsid w:val="00397E4E"/>
    <w:rsid w:val="003A0506"/>
    <w:rsid w:val="003A08BE"/>
    <w:rsid w:val="003A1282"/>
    <w:rsid w:val="003A13C4"/>
    <w:rsid w:val="003A1CA5"/>
    <w:rsid w:val="003A1D6C"/>
    <w:rsid w:val="003A2696"/>
    <w:rsid w:val="003A2A04"/>
    <w:rsid w:val="003A2B3F"/>
    <w:rsid w:val="003A2DB4"/>
    <w:rsid w:val="003A3038"/>
    <w:rsid w:val="003A30A0"/>
    <w:rsid w:val="003A363E"/>
    <w:rsid w:val="003A492C"/>
    <w:rsid w:val="003A4AB9"/>
    <w:rsid w:val="003A4EDA"/>
    <w:rsid w:val="003A50C5"/>
    <w:rsid w:val="003A5148"/>
    <w:rsid w:val="003A54F1"/>
    <w:rsid w:val="003A5A93"/>
    <w:rsid w:val="003A5DC5"/>
    <w:rsid w:val="003A64B0"/>
    <w:rsid w:val="003A6AD2"/>
    <w:rsid w:val="003A6CBB"/>
    <w:rsid w:val="003A6D48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2911"/>
    <w:rsid w:val="003B2AC8"/>
    <w:rsid w:val="003B2BAA"/>
    <w:rsid w:val="003B2D43"/>
    <w:rsid w:val="003B2F93"/>
    <w:rsid w:val="003B3931"/>
    <w:rsid w:val="003B3C2A"/>
    <w:rsid w:val="003B44C0"/>
    <w:rsid w:val="003B493F"/>
    <w:rsid w:val="003B49BD"/>
    <w:rsid w:val="003B5871"/>
    <w:rsid w:val="003B59F2"/>
    <w:rsid w:val="003B622F"/>
    <w:rsid w:val="003B638F"/>
    <w:rsid w:val="003B63BA"/>
    <w:rsid w:val="003B6482"/>
    <w:rsid w:val="003B6ABF"/>
    <w:rsid w:val="003B727B"/>
    <w:rsid w:val="003B7B94"/>
    <w:rsid w:val="003C0180"/>
    <w:rsid w:val="003C059D"/>
    <w:rsid w:val="003C0C11"/>
    <w:rsid w:val="003C0CEF"/>
    <w:rsid w:val="003C0E91"/>
    <w:rsid w:val="003C1204"/>
    <w:rsid w:val="003C12FB"/>
    <w:rsid w:val="003C1526"/>
    <w:rsid w:val="003C1A18"/>
    <w:rsid w:val="003C1DF4"/>
    <w:rsid w:val="003C34B3"/>
    <w:rsid w:val="003C3524"/>
    <w:rsid w:val="003C38BD"/>
    <w:rsid w:val="003C3B89"/>
    <w:rsid w:val="003C3D0F"/>
    <w:rsid w:val="003C3DCA"/>
    <w:rsid w:val="003C3E3A"/>
    <w:rsid w:val="003C4D42"/>
    <w:rsid w:val="003C4E6F"/>
    <w:rsid w:val="003C50BD"/>
    <w:rsid w:val="003C53CA"/>
    <w:rsid w:val="003C5496"/>
    <w:rsid w:val="003C5548"/>
    <w:rsid w:val="003C58F9"/>
    <w:rsid w:val="003C5960"/>
    <w:rsid w:val="003C6704"/>
    <w:rsid w:val="003C6ED2"/>
    <w:rsid w:val="003C6EF4"/>
    <w:rsid w:val="003C77DA"/>
    <w:rsid w:val="003C790E"/>
    <w:rsid w:val="003C7C0C"/>
    <w:rsid w:val="003D0204"/>
    <w:rsid w:val="003D05EC"/>
    <w:rsid w:val="003D0800"/>
    <w:rsid w:val="003D0D8F"/>
    <w:rsid w:val="003D11BF"/>
    <w:rsid w:val="003D14F5"/>
    <w:rsid w:val="003D1572"/>
    <w:rsid w:val="003D160E"/>
    <w:rsid w:val="003D1784"/>
    <w:rsid w:val="003D193F"/>
    <w:rsid w:val="003D2302"/>
    <w:rsid w:val="003D2591"/>
    <w:rsid w:val="003D2BE2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5204"/>
    <w:rsid w:val="003D5A41"/>
    <w:rsid w:val="003D5AE6"/>
    <w:rsid w:val="003D5C78"/>
    <w:rsid w:val="003D5D8B"/>
    <w:rsid w:val="003D6016"/>
    <w:rsid w:val="003D659D"/>
    <w:rsid w:val="003D67EE"/>
    <w:rsid w:val="003D69F1"/>
    <w:rsid w:val="003D6FE4"/>
    <w:rsid w:val="003D7295"/>
    <w:rsid w:val="003D73DF"/>
    <w:rsid w:val="003D7606"/>
    <w:rsid w:val="003D7A00"/>
    <w:rsid w:val="003D7A20"/>
    <w:rsid w:val="003E01E1"/>
    <w:rsid w:val="003E04AA"/>
    <w:rsid w:val="003E055B"/>
    <w:rsid w:val="003E0A27"/>
    <w:rsid w:val="003E11F4"/>
    <w:rsid w:val="003E1ABC"/>
    <w:rsid w:val="003E1CFA"/>
    <w:rsid w:val="003E1CFC"/>
    <w:rsid w:val="003E1E1D"/>
    <w:rsid w:val="003E1EF7"/>
    <w:rsid w:val="003E26D1"/>
    <w:rsid w:val="003E2C17"/>
    <w:rsid w:val="003E2CF7"/>
    <w:rsid w:val="003E332A"/>
    <w:rsid w:val="003E38C9"/>
    <w:rsid w:val="003E47F2"/>
    <w:rsid w:val="003E5498"/>
    <w:rsid w:val="003E58C5"/>
    <w:rsid w:val="003E5B66"/>
    <w:rsid w:val="003E5CFB"/>
    <w:rsid w:val="003E5DCE"/>
    <w:rsid w:val="003E5E83"/>
    <w:rsid w:val="003E63CD"/>
    <w:rsid w:val="003E68F2"/>
    <w:rsid w:val="003E6B6A"/>
    <w:rsid w:val="003E6F3A"/>
    <w:rsid w:val="003E6F95"/>
    <w:rsid w:val="003E779D"/>
    <w:rsid w:val="003E7EF5"/>
    <w:rsid w:val="003E7F47"/>
    <w:rsid w:val="003F0933"/>
    <w:rsid w:val="003F0E86"/>
    <w:rsid w:val="003F0F8E"/>
    <w:rsid w:val="003F1438"/>
    <w:rsid w:val="003F16CF"/>
    <w:rsid w:val="003F1843"/>
    <w:rsid w:val="003F1B31"/>
    <w:rsid w:val="003F1F56"/>
    <w:rsid w:val="003F2260"/>
    <w:rsid w:val="003F2F82"/>
    <w:rsid w:val="003F342C"/>
    <w:rsid w:val="003F354A"/>
    <w:rsid w:val="003F3D0A"/>
    <w:rsid w:val="003F3F0C"/>
    <w:rsid w:val="003F3F85"/>
    <w:rsid w:val="003F477B"/>
    <w:rsid w:val="003F47CC"/>
    <w:rsid w:val="003F48B1"/>
    <w:rsid w:val="003F4B5E"/>
    <w:rsid w:val="003F4FC0"/>
    <w:rsid w:val="003F5469"/>
    <w:rsid w:val="003F54E2"/>
    <w:rsid w:val="003F587A"/>
    <w:rsid w:val="003F58B3"/>
    <w:rsid w:val="003F58E5"/>
    <w:rsid w:val="003F5AB3"/>
    <w:rsid w:val="003F5DEA"/>
    <w:rsid w:val="003F6717"/>
    <w:rsid w:val="003F6F19"/>
    <w:rsid w:val="003F7034"/>
    <w:rsid w:val="003F709E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56B"/>
    <w:rsid w:val="00402945"/>
    <w:rsid w:val="004029EF"/>
    <w:rsid w:val="00402D5D"/>
    <w:rsid w:val="0040338E"/>
    <w:rsid w:val="00403579"/>
    <w:rsid w:val="004035EA"/>
    <w:rsid w:val="004037EA"/>
    <w:rsid w:val="00403CFF"/>
    <w:rsid w:val="004041CA"/>
    <w:rsid w:val="00404319"/>
    <w:rsid w:val="00404A93"/>
    <w:rsid w:val="00404C81"/>
    <w:rsid w:val="004052BE"/>
    <w:rsid w:val="004058D2"/>
    <w:rsid w:val="004059E9"/>
    <w:rsid w:val="00405D70"/>
    <w:rsid w:val="00406293"/>
    <w:rsid w:val="00406A48"/>
    <w:rsid w:val="00406A59"/>
    <w:rsid w:val="00406F9B"/>
    <w:rsid w:val="00407421"/>
    <w:rsid w:val="00407552"/>
    <w:rsid w:val="004079B2"/>
    <w:rsid w:val="00407BAE"/>
    <w:rsid w:val="00407CA6"/>
    <w:rsid w:val="00407EC7"/>
    <w:rsid w:val="0041018F"/>
    <w:rsid w:val="004105A9"/>
    <w:rsid w:val="004108D5"/>
    <w:rsid w:val="00410E69"/>
    <w:rsid w:val="004112F6"/>
    <w:rsid w:val="00411364"/>
    <w:rsid w:val="0041185A"/>
    <w:rsid w:val="00411E9E"/>
    <w:rsid w:val="00412347"/>
    <w:rsid w:val="004123D6"/>
    <w:rsid w:val="00412723"/>
    <w:rsid w:val="00412D69"/>
    <w:rsid w:val="00412DC5"/>
    <w:rsid w:val="00413282"/>
    <w:rsid w:val="0041354A"/>
    <w:rsid w:val="004142A2"/>
    <w:rsid w:val="00414E63"/>
    <w:rsid w:val="0041503B"/>
    <w:rsid w:val="00415460"/>
    <w:rsid w:val="00415577"/>
    <w:rsid w:val="0041620E"/>
    <w:rsid w:val="00416258"/>
    <w:rsid w:val="00416711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4130"/>
    <w:rsid w:val="00424396"/>
    <w:rsid w:val="0042474D"/>
    <w:rsid w:val="00424C63"/>
    <w:rsid w:val="00424E3E"/>
    <w:rsid w:val="004251CE"/>
    <w:rsid w:val="0042522B"/>
    <w:rsid w:val="004257A5"/>
    <w:rsid w:val="00425847"/>
    <w:rsid w:val="00425BF6"/>
    <w:rsid w:val="00425C80"/>
    <w:rsid w:val="00425C93"/>
    <w:rsid w:val="00425E05"/>
    <w:rsid w:val="004265B6"/>
    <w:rsid w:val="00426A0F"/>
    <w:rsid w:val="00426C10"/>
    <w:rsid w:val="00427396"/>
    <w:rsid w:val="004273DB"/>
    <w:rsid w:val="004275E6"/>
    <w:rsid w:val="004277B7"/>
    <w:rsid w:val="00427872"/>
    <w:rsid w:val="00427B15"/>
    <w:rsid w:val="00427B4E"/>
    <w:rsid w:val="00427CFF"/>
    <w:rsid w:val="00427FCA"/>
    <w:rsid w:val="004300B9"/>
    <w:rsid w:val="004304B6"/>
    <w:rsid w:val="00430502"/>
    <w:rsid w:val="004305F2"/>
    <w:rsid w:val="00430DCB"/>
    <w:rsid w:val="004312D6"/>
    <w:rsid w:val="00431417"/>
    <w:rsid w:val="0043217F"/>
    <w:rsid w:val="004321C1"/>
    <w:rsid w:val="004322CF"/>
    <w:rsid w:val="00432651"/>
    <w:rsid w:val="00432B98"/>
    <w:rsid w:val="00432CAE"/>
    <w:rsid w:val="0043371B"/>
    <w:rsid w:val="0043374C"/>
    <w:rsid w:val="00433C95"/>
    <w:rsid w:val="00434219"/>
    <w:rsid w:val="00434D7B"/>
    <w:rsid w:val="00434E33"/>
    <w:rsid w:val="00435309"/>
    <w:rsid w:val="0043599A"/>
    <w:rsid w:val="00435A59"/>
    <w:rsid w:val="00435E04"/>
    <w:rsid w:val="00435E25"/>
    <w:rsid w:val="00436513"/>
    <w:rsid w:val="004371FA"/>
    <w:rsid w:val="004378E4"/>
    <w:rsid w:val="00440464"/>
    <w:rsid w:val="004405BA"/>
    <w:rsid w:val="00440AD2"/>
    <w:rsid w:val="00440E03"/>
    <w:rsid w:val="00441044"/>
    <w:rsid w:val="004412E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45AC"/>
    <w:rsid w:val="004447E2"/>
    <w:rsid w:val="004451F0"/>
    <w:rsid w:val="004453AA"/>
    <w:rsid w:val="00445461"/>
    <w:rsid w:val="004454C8"/>
    <w:rsid w:val="004458C7"/>
    <w:rsid w:val="00445D84"/>
    <w:rsid w:val="00446F8B"/>
    <w:rsid w:val="0044714D"/>
    <w:rsid w:val="004471CE"/>
    <w:rsid w:val="004500C7"/>
    <w:rsid w:val="00450570"/>
    <w:rsid w:val="004505BD"/>
    <w:rsid w:val="00450A05"/>
    <w:rsid w:val="00450DAF"/>
    <w:rsid w:val="004517B4"/>
    <w:rsid w:val="00451AF1"/>
    <w:rsid w:val="00451D14"/>
    <w:rsid w:val="00451D48"/>
    <w:rsid w:val="00451EF8"/>
    <w:rsid w:val="0045233F"/>
    <w:rsid w:val="004524DA"/>
    <w:rsid w:val="00452B5E"/>
    <w:rsid w:val="00452B6E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E8"/>
    <w:rsid w:val="00456085"/>
    <w:rsid w:val="004562FF"/>
    <w:rsid w:val="00456625"/>
    <w:rsid w:val="00456686"/>
    <w:rsid w:val="0045698E"/>
    <w:rsid w:val="00456E9C"/>
    <w:rsid w:val="00456EF4"/>
    <w:rsid w:val="0045706E"/>
    <w:rsid w:val="004573CB"/>
    <w:rsid w:val="00457685"/>
    <w:rsid w:val="00457753"/>
    <w:rsid w:val="0045782D"/>
    <w:rsid w:val="0045789F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3371"/>
    <w:rsid w:val="004634E3"/>
    <w:rsid w:val="00464543"/>
    <w:rsid w:val="00464DD0"/>
    <w:rsid w:val="00464EFD"/>
    <w:rsid w:val="00464FED"/>
    <w:rsid w:val="004650E7"/>
    <w:rsid w:val="00465104"/>
    <w:rsid w:val="00465768"/>
    <w:rsid w:val="00465A58"/>
    <w:rsid w:val="00465BDF"/>
    <w:rsid w:val="00466108"/>
    <w:rsid w:val="00466115"/>
    <w:rsid w:val="004662E2"/>
    <w:rsid w:val="00466537"/>
    <w:rsid w:val="004665F4"/>
    <w:rsid w:val="00466911"/>
    <w:rsid w:val="00466BEE"/>
    <w:rsid w:val="00466C78"/>
    <w:rsid w:val="00466CB5"/>
    <w:rsid w:val="00466FA2"/>
    <w:rsid w:val="00467346"/>
    <w:rsid w:val="004674F1"/>
    <w:rsid w:val="004675A4"/>
    <w:rsid w:val="00467B48"/>
    <w:rsid w:val="00467ED3"/>
    <w:rsid w:val="00467FA2"/>
    <w:rsid w:val="00470741"/>
    <w:rsid w:val="00470E43"/>
    <w:rsid w:val="00470F01"/>
    <w:rsid w:val="0047126C"/>
    <w:rsid w:val="00472071"/>
    <w:rsid w:val="00472381"/>
    <w:rsid w:val="004723D9"/>
    <w:rsid w:val="0047288A"/>
    <w:rsid w:val="00472956"/>
    <w:rsid w:val="00472D7E"/>
    <w:rsid w:val="00472D9B"/>
    <w:rsid w:val="00472EFA"/>
    <w:rsid w:val="00473157"/>
    <w:rsid w:val="00473205"/>
    <w:rsid w:val="00473308"/>
    <w:rsid w:val="004733C4"/>
    <w:rsid w:val="0047376D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661"/>
    <w:rsid w:val="00475836"/>
    <w:rsid w:val="004758E8"/>
    <w:rsid w:val="00475943"/>
    <w:rsid w:val="00475AF2"/>
    <w:rsid w:val="00475BBC"/>
    <w:rsid w:val="00475F56"/>
    <w:rsid w:val="00475FF1"/>
    <w:rsid w:val="004760D1"/>
    <w:rsid w:val="004763CA"/>
    <w:rsid w:val="00476751"/>
    <w:rsid w:val="00476BE2"/>
    <w:rsid w:val="00476C5F"/>
    <w:rsid w:val="00477C7B"/>
    <w:rsid w:val="00477CA5"/>
    <w:rsid w:val="0048013A"/>
    <w:rsid w:val="0048031E"/>
    <w:rsid w:val="004807C8"/>
    <w:rsid w:val="00480859"/>
    <w:rsid w:val="004816A1"/>
    <w:rsid w:val="004816E8"/>
    <w:rsid w:val="00481B40"/>
    <w:rsid w:val="00482822"/>
    <w:rsid w:val="00482854"/>
    <w:rsid w:val="00482882"/>
    <w:rsid w:val="00482C01"/>
    <w:rsid w:val="0048307E"/>
    <w:rsid w:val="0048310F"/>
    <w:rsid w:val="0048317A"/>
    <w:rsid w:val="00483640"/>
    <w:rsid w:val="00483E97"/>
    <w:rsid w:val="00484075"/>
    <w:rsid w:val="004850F3"/>
    <w:rsid w:val="0048525D"/>
    <w:rsid w:val="00485D1B"/>
    <w:rsid w:val="00485D5A"/>
    <w:rsid w:val="004860CE"/>
    <w:rsid w:val="004861F1"/>
    <w:rsid w:val="004864CB"/>
    <w:rsid w:val="0048669A"/>
    <w:rsid w:val="00486B90"/>
    <w:rsid w:val="00486C63"/>
    <w:rsid w:val="0048774B"/>
    <w:rsid w:val="00487972"/>
    <w:rsid w:val="00487B13"/>
    <w:rsid w:val="00487B98"/>
    <w:rsid w:val="00487FA1"/>
    <w:rsid w:val="004901F6"/>
    <w:rsid w:val="004908DE"/>
    <w:rsid w:val="00491C8E"/>
    <w:rsid w:val="00491D8A"/>
    <w:rsid w:val="004921E9"/>
    <w:rsid w:val="004926E2"/>
    <w:rsid w:val="00492715"/>
    <w:rsid w:val="00492D0F"/>
    <w:rsid w:val="00492DD9"/>
    <w:rsid w:val="00492F5B"/>
    <w:rsid w:val="0049328B"/>
    <w:rsid w:val="004934B1"/>
    <w:rsid w:val="004935F1"/>
    <w:rsid w:val="00493610"/>
    <w:rsid w:val="00493A96"/>
    <w:rsid w:val="0049463D"/>
    <w:rsid w:val="00494D39"/>
    <w:rsid w:val="00494F49"/>
    <w:rsid w:val="004954D2"/>
    <w:rsid w:val="00495876"/>
    <w:rsid w:val="00495985"/>
    <w:rsid w:val="00495A35"/>
    <w:rsid w:val="00495AE2"/>
    <w:rsid w:val="00495C37"/>
    <w:rsid w:val="00495CC4"/>
    <w:rsid w:val="00496288"/>
    <w:rsid w:val="004962D0"/>
    <w:rsid w:val="004963DE"/>
    <w:rsid w:val="004964F1"/>
    <w:rsid w:val="00496E98"/>
    <w:rsid w:val="0049709D"/>
    <w:rsid w:val="00497A04"/>
    <w:rsid w:val="004A014A"/>
    <w:rsid w:val="004A07B9"/>
    <w:rsid w:val="004A11CD"/>
    <w:rsid w:val="004A18E6"/>
    <w:rsid w:val="004A1991"/>
    <w:rsid w:val="004A1A2B"/>
    <w:rsid w:val="004A1A76"/>
    <w:rsid w:val="004A1AE9"/>
    <w:rsid w:val="004A3034"/>
    <w:rsid w:val="004A3192"/>
    <w:rsid w:val="004A36EC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53CC"/>
    <w:rsid w:val="004A5410"/>
    <w:rsid w:val="004A5744"/>
    <w:rsid w:val="004A5FA7"/>
    <w:rsid w:val="004A6024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79D"/>
    <w:rsid w:val="004B0830"/>
    <w:rsid w:val="004B0899"/>
    <w:rsid w:val="004B0E0B"/>
    <w:rsid w:val="004B0FBF"/>
    <w:rsid w:val="004B1F02"/>
    <w:rsid w:val="004B215B"/>
    <w:rsid w:val="004B2340"/>
    <w:rsid w:val="004B2342"/>
    <w:rsid w:val="004B2371"/>
    <w:rsid w:val="004B2373"/>
    <w:rsid w:val="004B26EE"/>
    <w:rsid w:val="004B2EBC"/>
    <w:rsid w:val="004B2EFB"/>
    <w:rsid w:val="004B2F36"/>
    <w:rsid w:val="004B326F"/>
    <w:rsid w:val="004B33DB"/>
    <w:rsid w:val="004B417D"/>
    <w:rsid w:val="004B41AD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D1C"/>
    <w:rsid w:val="004B7EA4"/>
    <w:rsid w:val="004B7F3D"/>
    <w:rsid w:val="004C0E9E"/>
    <w:rsid w:val="004C0EDA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E1"/>
    <w:rsid w:val="004C5DD2"/>
    <w:rsid w:val="004C5F5C"/>
    <w:rsid w:val="004C60EF"/>
    <w:rsid w:val="004C68E7"/>
    <w:rsid w:val="004C752A"/>
    <w:rsid w:val="004C7973"/>
    <w:rsid w:val="004D0AFC"/>
    <w:rsid w:val="004D0B26"/>
    <w:rsid w:val="004D0D52"/>
    <w:rsid w:val="004D1BA3"/>
    <w:rsid w:val="004D2150"/>
    <w:rsid w:val="004D2A32"/>
    <w:rsid w:val="004D2A87"/>
    <w:rsid w:val="004D2AB0"/>
    <w:rsid w:val="004D4170"/>
    <w:rsid w:val="004D4728"/>
    <w:rsid w:val="004D47AF"/>
    <w:rsid w:val="004D487B"/>
    <w:rsid w:val="004D49B8"/>
    <w:rsid w:val="004D5747"/>
    <w:rsid w:val="004D5C93"/>
    <w:rsid w:val="004D5CD4"/>
    <w:rsid w:val="004D5F9B"/>
    <w:rsid w:val="004D6265"/>
    <w:rsid w:val="004D64A7"/>
    <w:rsid w:val="004D681E"/>
    <w:rsid w:val="004D7211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851"/>
    <w:rsid w:val="004E085C"/>
    <w:rsid w:val="004E1097"/>
    <w:rsid w:val="004E172F"/>
    <w:rsid w:val="004E1CFF"/>
    <w:rsid w:val="004E1E17"/>
    <w:rsid w:val="004E21EA"/>
    <w:rsid w:val="004E2650"/>
    <w:rsid w:val="004E2777"/>
    <w:rsid w:val="004E2905"/>
    <w:rsid w:val="004E2908"/>
    <w:rsid w:val="004E2B0F"/>
    <w:rsid w:val="004E2EEA"/>
    <w:rsid w:val="004E2FE7"/>
    <w:rsid w:val="004E3B6F"/>
    <w:rsid w:val="004E3B83"/>
    <w:rsid w:val="004E3CE1"/>
    <w:rsid w:val="004E3D15"/>
    <w:rsid w:val="004E3D24"/>
    <w:rsid w:val="004E3DA0"/>
    <w:rsid w:val="004E43EC"/>
    <w:rsid w:val="004E4570"/>
    <w:rsid w:val="004E528E"/>
    <w:rsid w:val="004E5ED4"/>
    <w:rsid w:val="004E5EDD"/>
    <w:rsid w:val="004E5F37"/>
    <w:rsid w:val="004E689D"/>
    <w:rsid w:val="004E68F1"/>
    <w:rsid w:val="004E7540"/>
    <w:rsid w:val="004E786E"/>
    <w:rsid w:val="004E79E2"/>
    <w:rsid w:val="004E7D6C"/>
    <w:rsid w:val="004E7E35"/>
    <w:rsid w:val="004F038A"/>
    <w:rsid w:val="004F09A2"/>
    <w:rsid w:val="004F0B24"/>
    <w:rsid w:val="004F0B88"/>
    <w:rsid w:val="004F0D62"/>
    <w:rsid w:val="004F1464"/>
    <w:rsid w:val="004F1F24"/>
    <w:rsid w:val="004F2209"/>
    <w:rsid w:val="004F2493"/>
    <w:rsid w:val="004F24A9"/>
    <w:rsid w:val="004F2BDD"/>
    <w:rsid w:val="004F2FDD"/>
    <w:rsid w:val="004F308D"/>
    <w:rsid w:val="004F30FA"/>
    <w:rsid w:val="004F322E"/>
    <w:rsid w:val="004F327D"/>
    <w:rsid w:val="004F36BF"/>
    <w:rsid w:val="004F3B35"/>
    <w:rsid w:val="004F3C2A"/>
    <w:rsid w:val="004F3FE9"/>
    <w:rsid w:val="004F4080"/>
    <w:rsid w:val="004F425E"/>
    <w:rsid w:val="004F46DD"/>
    <w:rsid w:val="004F51DA"/>
    <w:rsid w:val="004F5221"/>
    <w:rsid w:val="004F522A"/>
    <w:rsid w:val="004F57AC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74A2"/>
    <w:rsid w:val="00507C46"/>
    <w:rsid w:val="005103A8"/>
    <w:rsid w:val="005103A9"/>
    <w:rsid w:val="0051071A"/>
    <w:rsid w:val="005109A1"/>
    <w:rsid w:val="00511039"/>
    <w:rsid w:val="005113A2"/>
    <w:rsid w:val="00511525"/>
    <w:rsid w:val="00513184"/>
    <w:rsid w:val="005138A7"/>
    <w:rsid w:val="00513B59"/>
    <w:rsid w:val="00514162"/>
    <w:rsid w:val="005146BF"/>
    <w:rsid w:val="0051480A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CC3"/>
    <w:rsid w:val="00516D93"/>
    <w:rsid w:val="00516EB2"/>
    <w:rsid w:val="00520129"/>
    <w:rsid w:val="00520889"/>
    <w:rsid w:val="00520B40"/>
    <w:rsid w:val="00520DDF"/>
    <w:rsid w:val="00521320"/>
    <w:rsid w:val="0052144A"/>
    <w:rsid w:val="005216E6"/>
    <w:rsid w:val="00521A6E"/>
    <w:rsid w:val="005220BF"/>
    <w:rsid w:val="00522328"/>
    <w:rsid w:val="005229CA"/>
    <w:rsid w:val="00522FF8"/>
    <w:rsid w:val="00523950"/>
    <w:rsid w:val="00523ABC"/>
    <w:rsid w:val="00523CB6"/>
    <w:rsid w:val="00523E30"/>
    <w:rsid w:val="0052431A"/>
    <w:rsid w:val="00524D7B"/>
    <w:rsid w:val="005250C6"/>
    <w:rsid w:val="00525431"/>
    <w:rsid w:val="005254E4"/>
    <w:rsid w:val="0052582E"/>
    <w:rsid w:val="00525942"/>
    <w:rsid w:val="0052616B"/>
    <w:rsid w:val="0052658F"/>
    <w:rsid w:val="005265DA"/>
    <w:rsid w:val="005269E1"/>
    <w:rsid w:val="00526A44"/>
    <w:rsid w:val="00526DB9"/>
    <w:rsid w:val="00526EEC"/>
    <w:rsid w:val="005271B7"/>
    <w:rsid w:val="00527BDE"/>
    <w:rsid w:val="00530048"/>
    <w:rsid w:val="005303D2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F92"/>
    <w:rsid w:val="00533B53"/>
    <w:rsid w:val="00533FA7"/>
    <w:rsid w:val="00534218"/>
    <w:rsid w:val="00534936"/>
    <w:rsid w:val="00534DC4"/>
    <w:rsid w:val="00535D88"/>
    <w:rsid w:val="00535E07"/>
    <w:rsid w:val="00535E18"/>
    <w:rsid w:val="00536762"/>
    <w:rsid w:val="00536BFF"/>
    <w:rsid w:val="0053716B"/>
    <w:rsid w:val="00537A47"/>
    <w:rsid w:val="00537BF0"/>
    <w:rsid w:val="00537D6B"/>
    <w:rsid w:val="00537DFC"/>
    <w:rsid w:val="00537FD9"/>
    <w:rsid w:val="0054007B"/>
    <w:rsid w:val="00540167"/>
    <w:rsid w:val="005401F2"/>
    <w:rsid w:val="00540AE9"/>
    <w:rsid w:val="00540FCF"/>
    <w:rsid w:val="0054168B"/>
    <w:rsid w:val="00541C1B"/>
    <w:rsid w:val="00541CFA"/>
    <w:rsid w:val="00541FC2"/>
    <w:rsid w:val="00542312"/>
    <w:rsid w:val="005423FC"/>
    <w:rsid w:val="0054250E"/>
    <w:rsid w:val="0054288F"/>
    <w:rsid w:val="0054289B"/>
    <w:rsid w:val="005430A8"/>
    <w:rsid w:val="00543288"/>
    <w:rsid w:val="00543878"/>
    <w:rsid w:val="005438C9"/>
    <w:rsid w:val="00543B2C"/>
    <w:rsid w:val="00543E11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E8D"/>
    <w:rsid w:val="00547FBA"/>
    <w:rsid w:val="005500B8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9B0"/>
    <w:rsid w:val="005527AC"/>
    <w:rsid w:val="00552921"/>
    <w:rsid w:val="0055292F"/>
    <w:rsid w:val="00552EF5"/>
    <w:rsid w:val="00553170"/>
    <w:rsid w:val="0055477B"/>
    <w:rsid w:val="00554BBC"/>
    <w:rsid w:val="00554D53"/>
    <w:rsid w:val="00554DD1"/>
    <w:rsid w:val="005555F7"/>
    <w:rsid w:val="00555EF8"/>
    <w:rsid w:val="005578D6"/>
    <w:rsid w:val="00557CBB"/>
    <w:rsid w:val="0056005B"/>
    <w:rsid w:val="00560330"/>
    <w:rsid w:val="00560734"/>
    <w:rsid w:val="005607AA"/>
    <w:rsid w:val="00560C99"/>
    <w:rsid w:val="00560F0A"/>
    <w:rsid w:val="0056101A"/>
    <w:rsid w:val="00561438"/>
    <w:rsid w:val="005615F2"/>
    <w:rsid w:val="005616A0"/>
    <w:rsid w:val="005617E2"/>
    <w:rsid w:val="00561BF3"/>
    <w:rsid w:val="00561CDF"/>
    <w:rsid w:val="005621ED"/>
    <w:rsid w:val="00562796"/>
    <w:rsid w:val="00562D42"/>
    <w:rsid w:val="00563172"/>
    <w:rsid w:val="00563290"/>
    <w:rsid w:val="00563650"/>
    <w:rsid w:val="00563E71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E43"/>
    <w:rsid w:val="0056795E"/>
    <w:rsid w:val="00567A38"/>
    <w:rsid w:val="00567F64"/>
    <w:rsid w:val="005705B5"/>
    <w:rsid w:val="00571668"/>
    <w:rsid w:val="0057176B"/>
    <w:rsid w:val="005717BC"/>
    <w:rsid w:val="00571E3C"/>
    <w:rsid w:val="00571FBA"/>
    <w:rsid w:val="005720EE"/>
    <w:rsid w:val="00572EC3"/>
    <w:rsid w:val="00573839"/>
    <w:rsid w:val="00573B6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724"/>
    <w:rsid w:val="00575D1F"/>
    <w:rsid w:val="00575DBF"/>
    <w:rsid w:val="00575E76"/>
    <w:rsid w:val="00575F7A"/>
    <w:rsid w:val="00576170"/>
    <w:rsid w:val="00576188"/>
    <w:rsid w:val="005761A1"/>
    <w:rsid w:val="005762CD"/>
    <w:rsid w:val="0057639D"/>
    <w:rsid w:val="00576795"/>
    <w:rsid w:val="00576B63"/>
    <w:rsid w:val="00577472"/>
    <w:rsid w:val="005777E7"/>
    <w:rsid w:val="00577878"/>
    <w:rsid w:val="00580170"/>
    <w:rsid w:val="005802FE"/>
    <w:rsid w:val="00580530"/>
    <w:rsid w:val="005817E5"/>
    <w:rsid w:val="0058185D"/>
    <w:rsid w:val="0058232A"/>
    <w:rsid w:val="00582492"/>
    <w:rsid w:val="00582A05"/>
    <w:rsid w:val="005830E4"/>
    <w:rsid w:val="00583925"/>
    <w:rsid w:val="00583B93"/>
    <w:rsid w:val="005840E5"/>
    <w:rsid w:val="005842A6"/>
    <w:rsid w:val="00584A17"/>
    <w:rsid w:val="00584D4B"/>
    <w:rsid w:val="00584E0E"/>
    <w:rsid w:val="00585078"/>
    <w:rsid w:val="005854E5"/>
    <w:rsid w:val="005857E8"/>
    <w:rsid w:val="00585AA2"/>
    <w:rsid w:val="00585FA3"/>
    <w:rsid w:val="00586876"/>
    <w:rsid w:val="00586971"/>
    <w:rsid w:val="00586A5D"/>
    <w:rsid w:val="00587BF2"/>
    <w:rsid w:val="00587EDB"/>
    <w:rsid w:val="00590725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1E1"/>
    <w:rsid w:val="0059559D"/>
    <w:rsid w:val="00595AAC"/>
    <w:rsid w:val="00595BAD"/>
    <w:rsid w:val="00596087"/>
    <w:rsid w:val="005961B9"/>
    <w:rsid w:val="00596883"/>
    <w:rsid w:val="005970E8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B9B"/>
    <w:rsid w:val="005A0CC4"/>
    <w:rsid w:val="005A0DCF"/>
    <w:rsid w:val="005A1F48"/>
    <w:rsid w:val="005A21D2"/>
    <w:rsid w:val="005A2968"/>
    <w:rsid w:val="005A29DB"/>
    <w:rsid w:val="005A32E3"/>
    <w:rsid w:val="005A3373"/>
    <w:rsid w:val="005A35F7"/>
    <w:rsid w:val="005A3671"/>
    <w:rsid w:val="005A3D84"/>
    <w:rsid w:val="005A3D8D"/>
    <w:rsid w:val="005A3DC7"/>
    <w:rsid w:val="005A3EB7"/>
    <w:rsid w:val="005A4494"/>
    <w:rsid w:val="005A453C"/>
    <w:rsid w:val="005A45E6"/>
    <w:rsid w:val="005A5206"/>
    <w:rsid w:val="005A575E"/>
    <w:rsid w:val="005A5EE9"/>
    <w:rsid w:val="005A6556"/>
    <w:rsid w:val="005A6587"/>
    <w:rsid w:val="005A676B"/>
    <w:rsid w:val="005A6831"/>
    <w:rsid w:val="005A6888"/>
    <w:rsid w:val="005A6A59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B4C"/>
    <w:rsid w:val="005B5E15"/>
    <w:rsid w:val="005B6546"/>
    <w:rsid w:val="005B6829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511"/>
    <w:rsid w:val="005C2DA4"/>
    <w:rsid w:val="005C2E82"/>
    <w:rsid w:val="005C3019"/>
    <w:rsid w:val="005C3504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61F7"/>
    <w:rsid w:val="005C6271"/>
    <w:rsid w:val="005C63F1"/>
    <w:rsid w:val="005C644F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92B"/>
    <w:rsid w:val="005D0B62"/>
    <w:rsid w:val="005D23BC"/>
    <w:rsid w:val="005D2464"/>
    <w:rsid w:val="005D25AE"/>
    <w:rsid w:val="005D2907"/>
    <w:rsid w:val="005D2B12"/>
    <w:rsid w:val="005D2D48"/>
    <w:rsid w:val="005D2E33"/>
    <w:rsid w:val="005D333C"/>
    <w:rsid w:val="005D3D5E"/>
    <w:rsid w:val="005D4A60"/>
    <w:rsid w:val="005D4AC9"/>
    <w:rsid w:val="005D4DA4"/>
    <w:rsid w:val="005D4F97"/>
    <w:rsid w:val="005D55FB"/>
    <w:rsid w:val="005D5A18"/>
    <w:rsid w:val="005D5D07"/>
    <w:rsid w:val="005D5FD6"/>
    <w:rsid w:val="005D6682"/>
    <w:rsid w:val="005D6961"/>
    <w:rsid w:val="005D6AD9"/>
    <w:rsid w:val="005D6ADF"/>
    <w:rsid w:val="005D76BA"/>
    <w:rsid w:val="005D7A09"/>
    <w:rsid w:val="005E017A"/>
    <w:rsid w:val="005E027E"/>
    <w:rsid w:val="005E0A02"/>
    <w:rsid w:val="005E0CF0"/>
    <w:rsid w:val="005E1196"/>
    <w:rsid w:val="005E1B88"/>
    <w:rsid w:val="005E2844"/>
    <w:rsid w:val="005E28A2"/>
    <w:rsid w:val="005E2B06"/>
    <w:rsid w:val="005E2D81"/>
    <w:rsid w:val="005E330B"/>
    <w:rsid w:val="005E336E"/>
    <w:rsid w:val="005E350F"/>
    <w:rsid w:val="005E4B00"/>
    <w:rsid w:val="005E4BA1"/>
    <w:rsid w:val="005E50E4"/>
    <w:rsid w:val="005E55CE"/>
    <w:rsid w:val="005E5AC5"/>
    <w:rsid w:val="005E5D8F"/>
    <w:rsid w:val="005E5F74"/>
    <w:rsid w:val="005E634F"/>
    <w:rsid w:val="005E679C"/>
    <w:rsid w:val="005E67C4"/>
    <w:rsid w:val="005E6920"/>
    <w:rsid w:val="005E6ED0"/>
    <w:rsid w:val="005E6EEB"/>
    <w:rsid w:val="005E71A2"/>
    <w:rsid w:val="005E78C8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D38"/>
    <w:rsid w:val="005F4074"/>
    <w:rsid w:val="005F49E9"/>
    <w:rsid w:val="005F4C68"/>
    <w:rsid w:val="005F4F1B"/>
    <w:rsid w:val="005F5343"/>
    <w:rsid w:val="005F550A"/>
    <w:rsid w:val="005F550B"/>
    <w:rsid w:val="005F56C0"/>
    <w:rsid w:val="005F5715"/>
    <w:rsid w:val="005F5971"/>
    <w:rsid w:val="005F5AF1"/>
    <w:rsid w:val="005F6330"/>
    <w:rsid w:val="005F64C3"/>
    <w:rsid w:val="005F6EF4"/>
    <w:rsid w:val="005F6F4A"/>
    <w:rsid w:val="005F7317"/>
    <w:rsid w:val="005F74F4"/>
    <w:rsid w:val="005F7B1F"/>
    <w:rsid w:val="006003FA"/>
    <w:rsid w:val="0060070C"/>
    <w:rsid w:val="00600BC2"/>
    <w:rsid w:val="0060102C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C4D"/>
    <w:rsid w:val="006055DF"/>
    <w:rsid w:val="00605900"/>
    <w:rsid w:val="00606222"/>
    <w:rsid w:val="0060629B"/>
    <w:rsid w:val="0060661F"/>
    <w:rsid w:val="00607239"/>
    <w:rsid w:val="0060725F"/>
    <w:rsid w:val="0060797C"/>
    <w:rsid w:val="00607BF1"/>
    <w:rsid w:val="00610285"/>
    <w:rsid w:val="0061032A"/>
    <w:rsid w:val="00610530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21C4"/>
    <w:rsid w:val="006121D8"/>
    <w:rsid w:val="00612424"/>
    <w:rsid w:val="00612488"/>
    <w:rsid w:val="00612FD4"/>
    <w:rsid w:val="00613318"/>
    <w:rsid w:val="0061447B"/>
    <w:rsid w:val="0061451B"/>
    <w:rsid w:val="0061456F"/>
    <w:rsid w:val="00614BB5"/>
    <w:rsid w:val="00614F70"/>
    <w:rsid w:val="006150A8"/>
    <w:rsid w:val="006151E5"/>
    <w:rsid w:val="0061527F"/>
    <w:rsid w:val="0061557B"/>
    <w:rsid w:val="006157C8"/>
    <w:rsid w:val="00615AE5"/>
    <w:rsid w:val="00615C20"/>
    <w:rsid w:val="00615D15"/>
    <w:rsid w:val="00615E1D"/>
    <w:rsid w:val="00615F38"/>
    <w:rsid w:val="0061618F"/>
    <w:rsid w:val="00616AE4"/>
    <w:rsid w:val="00617196"/>
    <w:rsid w:val="00617B34"/>
    <w:rsid w:val="00617C77"/>
    <w:rsid w:val="00620546"/>
    <w:rsid w:val="0062057F"/>
    <w:rsid w:val="00620AB0"/>
    <w:rsid w:val="00620C13"/>
    <w:rsid w:val="00621761"/>
    <w:rsid w:val="0062178F"/>
    <w:rsid w:val="00621E2E"/>
    <w:rsid w:val="00621E2F"/>
    <w:rsid w:val="006220E2"/>
    <w:rsid w:val="00622A58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CEA"/>
    <w:rsid w:val="00631293"/>
    <w:rsid w:val="006314E8"/>
    <w:rsid w:val="00631551"/>
    <w:rsid w:val="00631C7A"/>
    <w:rsid w:val="00631F40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50A3"/>
    <w:rsid w:val="006351AA"/>
    <w:rsid w:val="006354AE"/>
    <w:rsid w:val="00635AC1"/>
    <w:rsid w:val="00635B78"/>
    <w:rsid w:val="00635FEA"/>
    <w:rsid w:val="006366D8"/>
    <w:rsid w:val="00636730"/>
    <w:rsid w:val="00636CBB"/>
    <w:rsid w:val="00637426"/>
    <w:rsid w:val="00637741"/>
    <w:rsid w:val="00637EE5"/>
    <w:rsid w:val="00640095"/>
    <w:rsid w:val="006405D3"/>
    <w:rsid w:val="00640B89"/>
    <w:rsid w:val="00640CC8"/>
    <w:rsid w:val="00640EBC"/>
    <w:rsid w:val="00640FFA"/>
    <w:rsid w:val="00641638"/>
    <w:rsid w:val="006418FA"/>
    <w:rsid w:val="0064197A"/>
    <w:rsid w:val="00641988"/>
    <w:rsid w:val="00641E7D"/>
    <w:rsid w:val="00642470"/>
    <w:rsid w:val="00642A64"/>
    <w:rsid w:val="00642C08"/>
    <w:rsid w:val="00643113"/>
    <w:rsid w:val="006435CC"/>
    <w:rsid w:val="0064368A"/>
    <w:rsid w:val="006439C4"/>
    <w:rsid w:val="006439C7"/>
    <w:rsid w:val="00644049"/>
    <w:rsid w:val="00644703"/>
    <w:rsid w:val="00645141"/>
    <w:rsid w:val="0064536C"/>
    <w:rsid w:val="00645E3D"/>
    <w:rsid w:val="0064607B"/>
    <w:rsid w:val="00646220"/>
    <w:rsid w:val="0064712E"/>
    <w:rsid w:val="0064715F"/>
    <w:rsid w:val="00647175"/>
    <w:rsid w:val="00647443"/>
    <w:rsid w:val="00647663"/>
    <w:rsid w:val="0065000C"/>
    <w:rsid w:val="0065031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7DF"/>
    <w:rsid w:val="00653E8D"/>
    <w:rsid w:val="00653E95"/>
    <w:rsid w:val="006545A6"/>
    <w:rsid w:val="0065460A"/>
    <w:rsid w:val="006546A6"/>
    <w:rsid w:val="00654934"/>
    <w:rsid w:val="00654A58"/>
    <w:rsid w:val="00654DE0"/>
    <w:rsid w:val="0065512C"/>
    <w:rsid w:val="006554A5"/>
    <w:rsid w:val="006556F3"/>
    <w:rsid w:val="0065597B"/>
    <w:rsid w:val="00655DC2"/>
    <w:rsid w:val="0065660E"/>
    <w:rsid w:val="00656A36"/>
    <w:rsid w:val="00657040"/>
    <w:rsid w:val="006571B7"/>
    <w:rsid w:val="00657989"/>
    <w:rsid w:val="00660099"/>
    <w:rsid w:val="00660B2C"/>
    <w:rsid w:val="006614A7"/>
    <w:rsid w:val="0066175A"/>
    <w:rsid w:val="00661856"/>
    <w:rsid w:val="00661A0D"/>
    <w:rsid w:val="00661A73"/>
    <w:rsid w:val="00662204"/>
    <w:rsid w:val="006626E7"/>
    <w:rsid w:val="0066271E"/>
    <w:rsid w:val="00662977"/>
    <w:rsid w:val="00663383"/>
    <w:rsid w:val="006633AA"/>
    <w:rsid w:val="00663C95"/>
    <w:rsid w:val="0066450B"/>
    <w:rsid w:val="00664997"/>
    <w:rsid w:val="00664CF3"/>
    <w:rsid w:val="00665088"/>
    <w:rsid w:val="006652F3"/>
    <w:rsid w:val="00665532"/>
    <w:rsid w:val="0066584E"/>
    <w:rsid w:val="00665A44"/>
    <w:rsid w:val="00665AC9"/>
    <w:rsid w:val="00665D96"/>
    <w:rsid w:val="00665E96"/>
    <w:rsid w:val="00666476"/>
    <w:rsid w:val="0066664B"/>
    <w:rsid w:val="0066686B"/>
    <w:rsid w:val="00666B03"/>
    <w:rsid w:val="00666DBD"/>
    <w:rsid w:val="006672C4"/>
    <w:rsid w:val="006675BE"/>
    <w:rsid w:val="00667652"/>
    <w:rsid w:val="00667D52"/>
    <w:rsid w:val="00667E8A"/>
    <w:rsid w:val="00667F41"/>
    <w:rsid w:val="00670001"/>
    <w:rsid w:val="00670390"/>
    <w:rsid w:val="00670755"/>
    <w:rsid w:val="00670892"/>
    <w:rsid w:val="0067100F"/>
    <w:rsid w:val="00671569"/>
    <w:rsid w:val="0067213B"/>
    <w:rsid w:val="006727DE"/>
    <w:rsid w:val="00672C2D"/>
    <w:rsid w:val="00672D1C"/>
    <w:rsid w:val="0067302B"/>
    <w:rsid w:val="00673225"/>
    <w:rsid w:val="0067324B"/>
    <w:rsid w:val="00673928"/>
    <w:rsid w:val="00673DF1"/>
    <w:rsid w:val="0067420B"/>
    <w:rsid w:val="006742CE"/>
    <w:rsid w:val="00674712"/>
    <w:rsid w:val="006748DE"/>
    <w:rsid w:val="00674A0D"/>
    <w:rsid w:val="00674A2A"/>
    <w:rsid w:val="00674BC2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A44"/>
    <w:rsid w:val="00680418"/>
    <w:rsid w:val="00680B44"/>
    <w:rsid w:val="00680E10"/>
    <w:rsid w:val="006813ED"/>
    <w:rsid w:val="0068145D"/>
    <w:rsid w:val="00681B21"/>
    <w:rsid w:val="00681B28"/>
    <w:rsid w:val="00681C73"/>
    <w:rsid w:val="00681D3C"/>
    <w:rsid w:val="00681D54"/>
    <w:rsid w:val="0068229F"/>
    <w:rsid w:val="0068308D"/>
    <w:rsid w:val="006831C2"/>
    <w:rsid w:val="00683D91"/>
    <w:rsid w:val="00683E81"/>
    <w:rsid w:val="00684488"/>
    <w:rsid w:val="00684DEE"/>
    <w:rsid w:val="006857E5"/>
    <w:rsid w:val="00685CB5"/>
    <w:rsid w:val="00686C87"/>
    <w:rsid w:val="00686E55"/>
    <w:rsid w:val="006870AC"/>
    <w:rsid w:val="0068712B"/>
    <w:rsid w:val="0068724F"/>
    <w:rsid w:val="00687894"/>
    <w:rsid w:val="0068794D"/>
    <w:rsid w:val="00687C77"/>
    <w:rsid w:val="00687DA3"/>
    <w:rsid w:val="0069001B"/>
    <w:rsid w:val="0069046E"/>
    <w:rsid w:val="00690EF5"/>
    <w:rsid w:val="00691069"/>
    <w:rsid w:val="0069120D"/>
    <w:rsid w:val="006913AA"/>
    <w:rsid w:val="006913E4"/>
    <w:rsid w:val="006915F4"/>
    <w:rsid w:val="00691B0F"/>
    <w:rsid w:val="00691BA2"/>
    <w:rsid w:val="006921F3"/>
    <w:rsid w:val="006925D8"/>
    <w:rsid w:val="006929BB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7986"/>
    <w:rsid w:val="00697ACE"/>
    <w:rsid w:val="00697EBE"/>
    <w:rsid w:val="006A0313"/>
    <w:rsid w:val="006A0406"/>
    <w:rsid w:val="006A0624"/>
    <w:rsid w:val="006A08FB"/>
    <w:rsid w:val="006A09F6"/>
    <w:rsid w:val="006A10C3"/>
    <w:rsid w:val="006A1165"/>
    <w:rsid w:val="006A11B5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3E3"/>
    <w:rsid w:val="006A5563"/>
    <w:rsid w:val="006A55C7"/>
    <w:rsid w:val="006A5D0D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12BD"/>
    <w:rsid w:val="006B13BE"/>
    <w:rsid w:val="006B1A4D"/>
    <w:rsid w:val="006B1B25"/>
    <w:rsid w:val="006B1BBB"/>
    <w:rsid w:val="006B2054"/>
    <w:rsid w:val="006B22BE"/>
    <w:rsid w:val="006B2435"/>
    <w:rsid w:val="006B26DA"/>
    <w:rsid w:val="006B2831"/>
    <w:rsid w:val="006B28A4"/>
    <w:rsid w:val="006B3020"/>
    <w:rsid w:val="006B3089"/>
    <w:rsid w:val="006B30B5"/>
    <w:rsid w:val="006B3542"/>
    <w:rsid w:val="006B359F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2B1"/>
    <w:rsid w:val="006B68FD"/>
    <w:rsid w:val="006B6933"/>
    <w:rsid w:val="006B7C73"/>
    <w:rsid w:val="006C0845"/>
    <w:rsid w:val="006C11A9"/>
    <w:rsid w:val="006C11DA"/>
    <w:rsid w:val="006C17A6"/>
    <w:rsid w:val="006C17CA"/>
    <w:rsid w:val="006C1920"/>
    <w:rsid w:val="006C1E08"/>
    <w:rsid w:val="006C20DF"/>
    <w:rsid w:val="006C2369"/>
    <w:rsid w:val="006C2485"/>
    <w:rsid w:val="006C2E29"/>
    <w:rsid w:val="006C3304"/>
    <w:rsid w:val="006C3428"/>
    <w:rsid w:val="006C350D"/>
    <w:rsid w:val="006C3B18"/>
    <w:rsid w:val="006C4461"/>
    <w:rsid w:val="006C5BE8"/>
    <w:rsid w:val="006C5D47"/>
    <w:rsid w:val="006C6061"/>
    <w:rsid w:val="006C638B"/>
    <w:rsid w:val="006C63F5"/>
    <w:rsid w:val="006C6612"/>
    <w:rsid w:val="006C758B"/>
    <w:rsid w:val="006C75FC"/>
    <w:rsid w:val="006C7A93"/>
    <w:rsid w:val="006C7C06"/>
    <w:rsid w:val="006C7CB1"/>
    <w:rsid w:val="006C7D94"/>
    <w:rsid w:val="006C7FB8"/>
    <w:rsid w:val="006D014D"/>
    <w:rsid w:val="006D025A"/>
    <w:rsid w:val="006D02A5"/>
    <w:rsid w:val="006D0BEE"/>
    <w:rsid w:val="006D116A"/>
    <w:rsid w:val="006D150D"/>
    <w:rsid w:val="006D1519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416B"/>
    <w:rsid w:val="006D4245"/>
    <w:rsid w:val="006D43B8"/>
    <w:rsid w:val="006D488F"/>
    <w:rsid w:val="006D4B93"/>
    <w:rsid w:val="006D4F2E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62B"/>
    <w:rsid w:val="006E0C95"/>
    <w:rsid w:val="006E17BC"/>
    <w:rsid w:val="006E1AB6"/>
    <w:rsid w:val="006E20BF"/>
    <w:rsid w:val="006E2115"/>
    <w:rsid w:val="006E21A2"/>
    <w:rsid w:val="006E24DE"/>
    <w:rsid w:val="006E260B"/>
    <w:rsid w:val="006E27BE"/>
    <w:rsid w:val="006E2934"/>
    <w:rsid w:val="006E2B77"/>
    <w:rsid w:val="006E3802"/>
    <w:rsid w:val="006E3904"/>
    <w:rsid w:val="006E3CB2"/>
    <w:rsid w:val="006E4C2B"/>
    <w:rsid w:val="006E4FE7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770"/>
    <w:rsid w:val="006E783E"/>
    <w:rsid w:val="006E7C06"/>
    <w:rsid w:val="006E7C3F"/>
    <w:rsid w:val="006E7E32"/>
    <w:rsid w:val="006F0221"/>
    <w:rsid w:val="006F0709"/>
    <w:rsid w:val="006F0C56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53F3"/>
    <w:rsid w:val="006F5ADE"/>
    <w:rsid w:val="006F65FE"/>
    <w:rsid w:val="006F6D95"/>
    <w:rsid w:val="006F748F"/>
    <w:rsid w:val="006F7DD7"/>
    <w:rsid w:val="0070017B"/>
    <w:rsid w:val="00700418"/>
    <w:rsid w:val="00700666"/>
    <w:rsid w:val="00700D8C"/>
    <w:rsid w:val="00701016"/>
    <w:rsid w:val="0070130C"/>
    <w:rsid w:val="007014A1"/>
    <w:rsid w:val="00701878"/>
    <w:rsid w:val="00701AB1"/>
    <w:rsid w:val="00701FD6"/>
    <w:rsid w:val="00702000"/>
    <w:rsid w:val="00702362"/>
    <w:rsid w:val="00702A21"/>
    <w:rsid w:val="00702C07"/>
    <w:rsid w:val="00702C5E"/>
    <w:rsid w:val="00702E85"/>
    <w:rsid w:val="0070300E"/>
    <w:rsid w:val="0070314D"/>
    <w:rsid w:val="00703256"/>
    <w:rsid w:val="00703345"/>
    <w:rsid w:val="00703463"/>
    <w:rsid w:val="00703654"/>
    <w:rsid w:val="00703C18"/>
    <w:rsid w:val="00703E02"/>
    <w:rsid w:val="00704AFD"/>
    <w:rsid w:val="00704BD0"/>
    <w:rsid w:val="007053FE"/>
    <w:rsid w:val="007056A9"/>
    <w:rsid w:val="00705985"/>
    <w:rsid w:val="00705CDB"/>
    <w:rsid w:val="0070697C"/>
    <w:rsid w:val="00706AC5"/>
    <w:rsid w:val="00706D44"/>
    <w:rsid w:val="00706DC8"/>
    <w:rsid w:val="00706EF1"/>
    <w:rsid w:val="00706F85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E"/>
    <w:rsid w:val="0071208E"/>
    <w:rsid w:val="007121DF"/>
    <w:rsid w:val="00712249"/>
    <w:rsid w:val="0071244F"/>
    <w:rsid w:val="00712A5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558C"/>
    <w:rsid w:val="00715A27"/>
    <w:rsid w:val="00715C12"/>
    <w:rsid w:val="0071609F"/>
    <w:rsid w:val="0071617E"/>
    <w:rsid w:val="00716904"/>
    <w:rsid w:val="00716DE5"/>
    <w:rsid w:val="00716E0E"/>
    <w:rsid w:val="00717564"/>
    <w:rsid w:val="007176BB"/>
    <w:rsid w:val="00717CD7"/>
    <w:rsid w:val="00717FE8"/>
    <w:rsid w:val="00720962"/>
    <w:rsid w:val="00720B2A"/>
    <w:rsid w:val="00720B2D"/>
    <w:rsid w:val="00720BE4"/>
    <w:rsid w:val="00720E54"/>
    <w:rsid w:val="00721084"/>
    <w:rsid w:val="007213D7"/>
    <w:rsid w:val="007218F1"/>
    <w:rsid w:val="00721D33"/>
    <w:rsid w:val="007224BE"/>
    <w:rsid w:val="00722531"/>
    <w:rsid w:val="00723199"/>
    <w:rsid w:val="007233A9"/>
    <w:rsid w:val="00723B42"/>
    <w:rsid w:val="00723C90"/>
    <w:rsid w:val="00723D2E"/>
    <w:rsid w:val="007245DB"/>
    <w:rsid w:val="00725161"/>
    <w:rsid w:val="00725237"/>
    <w:rsid w:val="0072599C"/>
    <w:rsid w:val="00725BEA"/>
    <w:rsid w:val="00726542"/>
    <w:rsid w:val="0072689D"/>
    <w:rsid w:val="00726CC0"/>
    <w:rsid w:val="00726E25"/>
    <w:rsid w:val="00727171"/>
    <w:rsid w:val="00727E50"/>
    <w:rsid w:val="0073019A"/>
    <w:rsid w:val="0073023D"/>
    <w:rsid w:val="00730E9F"/>
    <w:rsid w:val="00731044"/>
    <w:rsid w:val="00731434"/>
    <w:rsid w:val="00731703"/>
    <w:rsid w:val="0073173D"/>
    <w:rsid w:val="00731773"/>
    <w:rsid w:val="00731F1F"/>
    <w:rsid w:val="0073219F"/>
    <w:rsid w:val="00732264"/>
    <w:rsid w:val="00733063"/>
    <w:rsid w:val="007333CE"/>
    <w:rsid w:val="007337BE"/>
    <w:rsid w:val="00733E37"/>
    <w:rsid w:val="0073414C"/>
    <w:rsid w:val="007341C5"/>
    <w:rsid w:val="00735590"/>
    <w:rsid w:val="007356A4"/>
    <w:rsid w:val="007357D3"/>
    <w:rsid w:val="0073589F"/>
    <w:rsid w:val="00735B10"/>
    <w:rsid w:val="00735DA0"/>
    <w:rsid w:val="00735DB0"/>
    <w:rsid w:val="0073623A"/>
    <w:rsid w:val="0073683F"/>
    <w:rsid w:val="00736AC6"/>
    <w:rsid w:val="00736AD5"/>
    <w:rsid w:val="00736B35"/>
    <w:rsid w:val="007400A9"/>
    <w:rsid w:val="007404CA"/>
    <w:rsid w:val="00740543"/>
    <w:rsid w:val="00740D3F"/>
    <w:rsid w:val="00740F25"/>
    <w:rsid w:val="007411ED"/>
    <w:rsid w:val="0074175C"/>
    <w:rsid w:val="00741B1D"/>
    <w:rsid w:val="00741CC5"/>
    <w:rsid w:val="00741E9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209"/>
    <w:rsid w:val="00750BB7"/>
    <w:rsid w:val="007510D9"/>
    <w:rsid w:val="007514C1"/>
    <w:rsid w:val="00751A5B"/>
    <w:rsid w:val="00751E6E"/>
    <w:rsid w:val="00752187"/>
    <w:rsid w:val="00752568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F47"/>
    <w:rsid w:val="00756724"/>
    <w:rsid w:val="0075723D"/>
    <w:rsid w:val="00757E12"/>
    <w:rsid w:val="007602B9"/>
    <w:rsid w:val="007602EF"/>
    <w:rsid w:val="007604DB"/>
    <w:rsid w:val="00760534"/>
    <w:rsid w:val="007605EE"/>
    <w:rsid w:val="00760866"/>
    <w:rsid w:val="00760F08"/>
    <w:rsid w:val="00760FA5"/>
    <w:rsid w:val="007613CF"/>
    <w:rsid w:val="007619FB"/>
    <w:rsid w:val="00761B92"/>
    <w:rsid w:val="00761D57"/>
    <w:rsid w:val="00761DCB"/>
    <w:rsid w:val="00761E75"/>
    <w:rsid w:val="007620C6"/>
    <w:rsid w:val="00762415"/>
    <w:rsid w:val="0076275F"/>
    <w:rsid w:val="0076295D"/>
    <w:rsid w:val="00762A37"/>
    <w:rsid w:val="00763299"/>
    <w:rsid w:val="00763CDD"/>
    <w:rsid w:val="007641A1"/>
    <w:rsid w:val="00764302"/>
    <w:rsid w:val="007649BD"/>
    <w:rsid w:val="00764AA0"/>
    <w:rsid w:val="00765034"/>
    <w:rsid w:val="00765286"/>
    <w:rsid w:val="0076546E"/>
    <w:rsid w:val="0076568B"/>
    <w:rsid w:val="00765C15"/>
    <w:rsid w:val="00765D7F"/>
    <w:rsid w:val="00766775"/>
    <w:rsid w:val="0076720D"/>
    <w:rsid w:val="007674BF"/>
    <w:rsid w:val="007676D3"/>
    <w:rsid w:val="00767C0E"/>
    <w:rsid w:val="00767D4C"/>
    <w:rsid w:val="00767E49"/>
    <w:rsid w:val="00767F7E"/>
    <w:rsid w:val="007706EF"/>
    <w:rsid w:val="0077073A"/>
    <w:rsid w:val="00770FBE"/>
    <w:rsid w:val="007710B6"/>
    <w:rsid w:val="00771219"/>
    <w:rsid w:val="0077192C"/>
    <w:rsid w:val="00771CF0"/>
    <w:rsid w:val="00771D2F"/>
    <w:rsid w:val="007727F7"/>
    <w:rsid w:val="00772B81"/>
    <w:rsid w:val="00772EDB"/>
    <w:rsid w:val="00773382"/>
    <w:rsid w:val="00773906"/>
    <w:rsid w:val="00773BC6"/>
    <w:rsid w:val="00773E18"/>
    <w:rsid w:val="0077495E"/>
    <w:rsid w:val="00774AEF"/>
    <w:rsid w:val="00774B54"/>
    <w:rsid w:val="00774FEB"/>
    <w:rsid w:val="0077528A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80211"/>
    <w:rsid w:val="00780902"/>
    <w:rsid w:val="00780932"/>
    <w:rsid w:val="00780D08"/>
    <w:rsid w:val="00780D7C"/>
    <w:rsid w:val="0078142D"/>
    <w:rsid w:val="00781594"/>
    <w:rsid w:val="00781A0B"/>
    <w:rsid w:val="00781CD6"/>
    <w:rsid w:val="00781CF1"/>
    <w:rsid w:val="00781FC4"/>
    <w:rsid w:val="00782343"/>
    <w:rsid w:val="00782900"/>
    <w:rsid w:val="00783207"/>
    <w:rsid w:val="00783811"/>
    <w:rsid w:val="00783858"/>
    <w:rsid w:val="00784188"/>
    <w:rsid w:val="007842CA"/>
    <w:rsid w:val="00784391"/>
    <w:rsid w:val="007849BB"/>
    <w:rsid w:val="0078547F"/>
    <w:rsid w:val="00785970"/>
    <w:rsid w:val="0078646A"/>
    <w:rsid w:val="00786740"/>
    <w:rsid w:val="00786D16"/>
    <w:rsid w:val="00786D41"/>
    <w:rsid w:val="007873C7"/>
    <w:rsid w:val="00787443"/>
    <w:rsid w:val="00790303"/>
    <w:rsid w:val="0079034B"/>
    <w:rsid w:val="0079089B"/>
    <w:rsid w:val="00790C09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F71"/>
    <w:rsid w:val="00792FE1"/>
    <w:rsid w:val="00793AB5"/>
    <w:rsid w:val="00793EAF"/>
    <w:rsid w:val="0079404A"/>
    <w:rsid w:val="00794061"/>
    <w:rsid w:val="0079578C"/>
    <w:rsid w:val="00795C1E"/>
    <w:rsid w:val="00795C24"/>
    <w:rsid w:val="00796112"/>
    <w:rsid w:val="007967D9"/>
    <w:rsid w:val="00796D79"/>
    <w:rsid w:val="007973A6"/>
    <w:rsid w:val="00797446"/>
    <w:rsid w:val="00797568"/>
    <w:rsid w:val="00797B19"/>
    <w:rsid w:val="00797E16"/>
    <w:rsid w:val="007A0851"/>
    <w:rsid w:val="007A0880"/>
    <w:rsid w:val="007A09C5"/>
    <w:rsid w:val="007A0F1A"/>
    <w:rsid w:val="007A1177"/>
    <w:rsid w:val="007A1A16"/>
    <w:rsid w:val="007A1BFC"/>
    <w:rsid w:val="007A1CA3"/>
    <w:rsid w:val="007A21F1"/>
    <w:rsid w:val="007A2620"/>
    <w:rsid w:val="007A275C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5694"/>
    <w:rsid w:val="007A5DA1"/>
    <w:rsid w:val="007A6E29"/>
    <w:rsid w:val="007A74C2"/>
    <w:rsid w:val="007A7947"/>
    <w:rsid w:val="007B04FF"/>
    <w:rsid w:val="007B0706"/>
    <w:rsid w:val="007B0790"/>
    <w:rsid w:val="007B08BF"/>
    <w:rsid w:val="007B0ADD"/>
    <w:rsid w:val="007B0B4A"/>
    <w:rsid w:val="007B0BB5"/>
    <w:rsid w:val="007B0C49"/>
    <w:rsid w:val="007B1484"/>
    <w:rsid w:val="007B1883"/>
    <w:rsid w:val="007B18D6"/>
    <w:rsid w:val="007B19B1"/>
    <w:rsid w:val="007B1A30"/>
    <w:rsid w:val="007B1AEF"/>
    <w:rsid w:val="007B1EEB"/>
    <w:rsid w:val="007B2D9F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F65"/>
    <w:rsid w:val="007B71C8"/>
    <w:rsid w:val="007B7682"/>
    <w:rsid w:val="007B797E"/>
    <w:rsid w:val="007B79F7"/>
    <w:rsid w:val="007C090A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FC9"/>
    <w:rsid w:val="007C51E0"/>
    <w:rsid w:val="007C5C1E"/>
    <w:rsid w:val="007C5D9B"/>
    <w:rsid w:val="007C607E"/>
    <w:rsid w:val="007C6176"/>
    <w:rsid w:val="007C62B2"/>
    <w:rsid w:val="007C6C02"/>
    <w:rsid w:val="007C6D26"/>
    <w:rsid w:val="007C73AF"/>
    <w:rsid w:val="007C74CE"/>
    <w:rsid w:val="007C7811"/>
    <w:rsid w:val="007C7E30"/>
    <w:rsid w:val="007D001D"/>
    <w:rsid w:val="007D043A"/>
    <w:rsid w:val="007D065A"/>
    <w:rsid w:val="007D073E"/>
    <w:rsid w:val="007D0ED6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4B7"/>
    <w:rsid w:val="007D3A2C"/>
    <w:rsid w:val="007D3CAD"/>
    <w:rsid w:val="007D42D5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472"/>
    <w:rsid w:val="007D748F"/>
    <w:rsid w:val="007D753B"/>
    <w:rsid w:val="007D75F9"/>
    <w:rsid w:val="007D786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FD4"/>
    <w:rsid w:val="007E32B7"/>
    <w:rsid w:val="007E37F1"/>
    <w:rsid w:val="007E3BB8"/>
    <w:rsid w:val="007E3F0E"/>
    <w:rsid w:val="007E4C91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1F5"/>
    <w:rsid w:val="007E777B"/>
    <w:rsid w:val="007E7845"/>
    <w:rsid w:val="007E787D"/>
    <w:rsid w:val="007E7B06"/>
    <w:rsid w:val="007E7CF3"/>
    <w:rsid w:val="007F06F2"/>
    <w:rsid w:val="007F0F57"/>
    <w:rsid w:val="007F116E"/>
    <w:rsid w:val="007F1507"/>
    <w:rsid w:val="007F1758"/>
    <w:rsid w:val="007F194C"/>
    <w:rsid w:val="007F1AF3"/>
    <w:rsid w:val="007F2422"/>
    <w:rsid w:val="007F2AE2"/>
    <w:rsid w:val="007F2CED"/>
    <w:rsid w:val="007F2CF4"/>
    <w:rsid w:val="007F32EE"/>
    <w:rsid w:val="007F32F2"/>
    <w:rsid w:val="007F352B"/>
    <w:rsid w:val="007F3C36"/>
    <w:rsid w:val="007F3EA6"/>
    <w:rsid w:val="007F3FF4"/>
    <w:rsid w:val="007F4452"/>
    <w:rsid w:val="007F4CB9"/>
    <w:rsid w:val="007F514B"/>
    <w:rsid w:val="007F5DB1"/>
    <w:rsid w:val="007F6261"/>
    <w:rsid w:val="007F63C3"/>
    <w:rsid w:val="007F6FD0"/>
    <w:rsid w:val="007F7062"/>
    <w:rsid w:val="007F7648"/>
    <w:rsid w:val="007F76C4"/>
    <w:rsid w:val="007F7761"/>
    <w:rsid w:val="007F7B52"/>
    <w:rsid w:val="007F7BC4"/>
    <w:rsid w:val="007F7EA3"/>
    <w:rsid w:val="00800508"/>
    <w:rsid w:val="00801239"/>
    <w:rsid w:val="0080130B"/>
    <w:rsid w:val="008013F3"/>
    <w:rsid w:val="00801588"/>
    <w:rsid w:val="00801DD0"/>
    <w:rsid w:val="00801E7B"/>
    <w:rsid w:val="00802235"/>
    <w:rsid w:val="008028E4"/>
    <w:rsid w:val="00802A9D"/>
    <w:rsid w:val="00803244"/>
    <w:rsid w:val="008034E0"/>
    <w:rsid w:val="00803957"/>
    <w:rsid w:val="00803969"/>
    <w:rsid w:val="00803978"/>
    <w:rsid w:val="00803A2F"/>
    <w:rsid w:val="00803B72"/>
    <w:rsid w:val="008046B8"/>
    <w:rsid w:val="00804A3B"/>
    <w:rsid w:val="0080502F"/>
    <w:rsid w:val="00805397"/>
    <w:rsid w:val="0080591F"/>
    <w:rsid w:val="00805E34"/>
    <w:rsid w:val="0080629A"/>
    <w:rsid w:val="008068C9"/>
    <w:rsid w:val="0080694E"/>
    <w:rsid w:val="00806961"/>
    <w:rsid w:val="00806C68"/>
    <w:rsid w:val="00807302"/>
    <w:rsid w:val="00807800"/>
    <w:rsid w:val="0080780A"/>
    <w:rsid w:val="00807974"/>
    <w:rsid w:val="00807D55"/>
    <w:rsid w:val="008107B9"/>
    <w:rsid w:val="00810CCD"/>
    <w:rsid w:val="008113F0"/>
    <w:rsid w:val="008114CF"/>
    <w:rsid w:val="00811517"/>
    <w:rsid w:val="00812193"/>
    <w:rsid w:val="008126C4"/>
    <w:rsid w:val="00812E13"/>
    <w:rsid w:val="008136C7"/>
    <w:rsid w:val="00813B3A"/>
    <w:rsid w:val="00813CA5"/>
    <w:rsid w:val="00813FBC"/>
    <w:rsid w:val="00814390"/>
    <w:rsid w:val="00814564"/>
    <w:rsid w:val="00814785"/>
    <w:rsid w:val="00814812"/>
    <w:rsid w:val="008148C3"/>
    <w:rsid w:val="00814961"/>
    <w:rsid w:val="008154C8"/>
    <w:rsid w:val="00815746"/>
    <w:rsid w:val="00815802"/>
    <w:rsid w:val="0081597F"/>
    <w:rsid w:val="00815B0D"/>
    <w:rsid w:val="00816279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86A"/>
    <w:rsid w:val="0082195D"/>
    <w:rsid w:val="00821D69"/>
    <w:rsid w:val="008220CE"/>
    <w:rsid w:val="008224DF"/>
    <w:rsid w:val="00822643"/>
    <w:rsid w:val="00822996"/>
    <w:rsid w:val="00822C9A"/>
    <w:rsid w:val="00822EDC"/>
    <w:rsid w:val="00823421"/>
    <w:rsid w:val="00823676"/>
    <w:rsid w:val="00823840"/>
    <w:rsid w:val="0082385A"/>
    <w:rsid w:val="008246AD"/>
    <w:rsid w:val="0082491D"/>
    <w:rsid w:val="00824AF0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710A"/>
    <w:rsid w:val="008273B3"/>
    <w:rsid w:val="008276CD"/>
    <w:rsid w:val="00827785"/>
    <w:rsid w:val="00827C3F"/>
    <w:rsid w:val="00830728"/>
    <w:rsid w:val="00830809"/>
    <w:rsid w:val="008308E8"/>
    <w:rsid w:val="00830AE4"/>
    <w:rsid w:val="008310B0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C41"/>
    <w:rsid w:val="00833E98"/>
    <w:rsid w:val="00834146"/>
    <w:rsid w:val="0083444B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24E"/>
    <w:rsid w:val="0083739D"/>
    <w:rsid w:val="0083797E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2450"/>
    <w:rsid w:val="008424A1"/>
    <w:rsid w:val="008430B3"/>
    <w:rsid w:val="00843C9B"/>
    <w:rsid w:val="00844134"/>
    <w:rsid w:val="008444B5"/>
    <w:rsid w:val="008444F5"/>
    <w:rsid w:val="00844CDF"/>
    <w:rsid w:val="0084511D"/>
    <w:rsid w:val="008457E8"/>
    <w:rsid w:val="00845B20"/>
    <w:rsid w:val="008462E2"/>
    <w:rsid w:val="00846865"/>
    <w:rsid w:val="00846B21"/>
    <w:rsid w:val="00847700"/>
    <w:rsid w:val="00847C15"/>
    <w:rsid w:val="00847EBF"/>
    <w:rsid w:val="00850070"/>
    <w:rsid w:val="00850265"/>
    <w:rsid w:val="0085026A"/>
    <w:rsid w:val="008503F7"/>
    <w:rsid w:val="00851686"/>
    <w:rsid w:val="00851735"/>
    <w:rsid w:val="00851996"/>
    <w:rsid w:val="00851B57"/>
    <w:rsid w:val="00851C3E"/>
    <w:rsid w:val="00851D14"/>
    <w:rsid w:val="00851E9B"/>
    <w:rsid w:val="00851F90"/>
    <w:rsid w:val="008522F6"/>
    <w:rsid w:val="008523C2"/>
    <w:rsid w:val="008526BB"/>
    <w:rsid w:val="008532A2"/>
    <w:rsid w:val="00853F7F"/>
    <w:rsid w:val="008542D3"/>
    <w:rsid w:val="008549AF"/>
    <w:rsid w:val="00854EA6"/>
    <w:rsid w:val="00854F39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B28"/>
    <w:rsid w:val="00861196"/>
    <w:rsid w:val="0086165E"/>
    <w:rsid w:val="00861A49"/>
    <w:rsid w:val="00861B6D"/>
    <w:rsid w:val="00862529"/>
    <w:rsid w:val="00862791"/>
    <w:rsid w:val="00862D0D"/>
    <w:rsid w:val="00862FBD"/>
    <w:rsid w:val="0086343D"/>
    <w:rsid w:val="00863DBB"/>
    <w:rsid w:val="00864257"/>
    <w:rsid w:val="00864419"/>
    <w:rsid w:val="008646A9"/>
    <w:rsid w:val="00864769"/>
    <w:rsid w:val="00864A6A"/>
    <w:rsid w:val="00864B82"/>
    <w:rsid w:val="008650F0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C3A"/>
    <w:rsid w:val="00867DB3"/>
    <w:rsid w:val="0087105D"/>
    <w:rsid w:val="008710D2"/>
    <w:rsid w:val="008711E3"/>
    <w:rsid w:val="00871B34"/>
    <w:rsid w:val="008720D5"/>
    <w:rsid w:val="0087233B"/>
    <w:rsid w:val="008724BD"/>
    <w:rsid w:val="0087280C"/>
    <w:rsid w:val="008728D5"/>
    <w:rsid w:val="0087311A"/>
    <w:rsid w:val="0087349B"/>
    <w:rsid w:val="008737CE"/>
    <w:rsid w:val="00874389"/>
    <w:rsid w:val="008745F9"/>
    <w:rsid w:val="00874638"/>
    <w:rsid w:val="008747CF"/>
    <w:rsid w:val="008748E0"/>
    <w:rsid w:val="00875225"/>
    <w:rsid w:val="00875560"/>
    <w:rsid w:val="008755B3"/>
    <w:rsid w:val="0087594D"/>
    <w:rsid w:val="00875A78"/>
    <w:rsid w:val="00876053"/>
    <w:rsid w:val="00876116"/>
    <w:rsid w:val="0087639E"/>
    <w:rsid w:val="00876DE1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F39"/>
    <w:rsid w:val="008813D8"/>
    <w:rsid w:val="0088190A"/>
    <w:rsid w:val="0088193D"/>
    <w:rsid w:val="00881B9A"/>
    <w:rsid w:val="00881D09"/>
    <w:rsid w:val="00881D62"/>
    <w:rsid w:val="00882095"/>
    <w:rsid w:val="0088237F"/>
    <w:rsid w:val="008826DB"/>
    <w:rsid w:val="008839FC"/>
    <w:rsid w:val="00883DE3"/>
    <w:rsid w:val="00884015"/>
    <w:rsid w:val="0088485A"/>
    <w:rsid w:val="00884F6D"/>
    <w:rsid w:val="00885036"/>
    <w:rsid w:val="00885054"/>
    <w:rsid w:val="0088519F"/>
    <w:rsid w:val="00885224"/>
    <w:rsid w:val="00885A9F"/>
    <w:rsid w:val="008865EF"/>
    <w:rsid w:val="00887B63"/>
    <w:rsid w:val="00887FCF"/>
    <w:rsid w:val="0089021D"/>
    <w:rsid w:val="0089050E"/>
    <w:rsid w:val="00890558"/>
    <w:rsid w:val="0089070F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5194"/>
    <w:rsid w:val="0089537B"/>
    <w:rsid w:val="00895922"/>
    <w:rsid w:val="00895BCD"/>
    <w:rsid w:val="00896CF3"/>
    <w:rsid w:val="00896CF9"/>
    <w:rsid w:val="00896D0C"/>
    <w:rsid w:val="008970AC"/>
    <w:rsid w:val="0089721E"/>
    <w:rsid w:val="00897BA5"/>
    <w:rsid w:val="008A0576"/>
    <w:rsid w:val="008A0716"/>
    <w:rsid w:val="008A090A"/>
    <w:rsid w:val="008A0DBC"/>
    <w:rsid w:val="008A0F0B"/>
    <w:rsid w:val="008A1436"/>
    <w:rsid w:val="008A1469"/>
    <w:rsid w:val="008A15B4"/>
    <w:rsid w:val="008A1D88"/>
    <w:rsid w:val="008A2589"/>
    <w:rsid w:val="008A2636"/>
    <w:rsid w:val="008A2AD6"/>
    <w:rsid w:val="008A2CC7"/>
    <w:rsid w:val="008A2E71"/>
    <w:rsid w:val="008A30E0"/>
    <w:rsid w:val="008A325C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C94"/>
    <w:rsid w:val="008A4D81"/>
    <w:rsid w:val="008A4EE9"/>
    <w:rsid w:val="008A4F24"/>
    <w:rsid w:val="008A566C"/>
    <w:rsid w:val="008A63DB"/>
    <w:rsid w:val="008A6920"/>
    <w:rsid w:val="008A6C2C"/>
    <w:rsid w:val="008A6D83"/>
    <w:rsid w:val="008A6F09"/>
    <w:rsid w:val="008A7033"/>
    <w:rsid w:val="008A731D"/>
    <w:rsid w:val="008A7585"/>
    <w:rsid w:val="008A7633"/>
    <w:rsid w:val="008A7849"/>
    <w:rsid w:val="008A7A05"/>
    <w:rsid w:val="008A7ECA"/>
    <w:rsid w:val="008B002C"/>
    <w:rsid w:val="008B01F8"/>
    <w:rsid w:val="008B05BE"/>
    <w:rsid w:val="008B0895"/>
    <w:rsid w:val="008B0A76"/>
    <w:rsid w:val="008B0B5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7C4"/>
    <w:rsid w:val="008B49CC"/>
    <w:rsid w:val="008B4E3B"/>
    <w:rsid w:val="008B4ECA"/>
    <w:rsid w:val="008B56CB"/>
    <w:rsid w:val="008B5A33"/>
    <w:rsid w:val="008B6319"/>
    <w:rsid w:val="008B63A0"/>
    <w:rsid w:val="008B69DD"/>
    <w:rsid w:val="008B7027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2001"/>
    <w:rsid w:val="008C2329"/>
    <w:rsid w:val="008C256A"/>
    <w:rsid w:val="008C291D"/>
    <w:rsid w:val="008C2B0F"/>
    <w:rsid w:val="008C2C37"/>
    <w:rsid w:val="008C2E35"/>
    <w:rsid w:val="008C3B2F"/>
    <w:rsid w:val="008C3E3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7033"/>
    <w:rsid w:val="008C7388"/>
    <w:rsid w:val="008C73F3"/>
    <w:rsid w:val="008C77AC"/>
    <w:rsid w:val="008C7B80"/>
    <w:rsid w:val="008D03DF"/>
    <w:rsid w:val="008D052B"/>
    <w:rsid w:val="008D075E"/>
    <w:rsid w:val="008D08BD"/>
    <w:rsid w:val="008D0A26"/>
    <w:rsid w:val="008D1013"/>
    <w:rsid w:val="008D15A5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41DD"/>
    <w:rsid w:val="008D42BC"/>
    <w:rsid w:val="008D5543"/>
    <w:rsid w:val="008D599E"/>
    <w:rsid w:val="008D6165"/>
    <w:rsid w:val="008D61BE"/>
    <w:rsid w:val="008D6510"/>
    <w:rsid w:val="008D6C13"/>
    <w:rsid w:val="008D6CC3"/>
    <w:rsid w:val="008D753C"/>
    <w:rsid w:val="008D7E15"/>
    <w:rsid w:val="008D7F16"/>
    <w:rsid w:val="008E0F7C"/>
    <w:rsid w:val="008E10C6"/>
    <w:rsid w:val="008E1143"/>
    <w:rsid w:val="008E1963"/>
    <w:rsid w:val="008E19A1"/>
    <w:rsid w:val="008E1CBC"/>
    <w:rsid w:val="008E1CDE"/>
    <w:rsid w:val="008E1F43"/>
    <w:rsid w:val="008E207E"/>
    <w:rsid w:val="008E2198"/>
    <w:rsid w:val="008E28A5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BE7"/>
    <w:rsid w:val="008E4BFA"/>
    <w:rsid w:val="008E4F5C"/>
    <w:rsid w:val="008E5034"/>
    <w:rsid w:val="008E5372"/>
    <w:rsid w:val="008E5949"/>
    <w:rsid w:val="008E5C9D"/>
    <w:rsid w:val="008E6364"/>
    <w:rsid w:val="008E6552"/>
    <w:rsid w:val="008E6ECA"/>
    <w:rsid w:val="008E6F13"/>
    <w:rsid w:val="008E6FD4"/>
    <w:rsid w:val="008E77C7"/>
    <w:rsid w:val="008E795A"/>
    <w:rsid w:val="008E7E57"/>
    <w:rsid w:val="008F0074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AA"/>
    <w:rsid w:val="008F365D"/>
    <w:rsid w:val="008F3871"/>
    <w:rsid w:val="008F3E96"/>
    <w:rsid w:val="008F4052"/>
    <w:rsid w:val="008F42B0"/>
    <w:rsid w:val="008F48A8"/>
    <w:rsid w:val="008F4AF4"/>
    <w:rsid w:val="008F4FCB"/>
    <w:rsid w:val="008F50B7"/>
    <w:rsid w:val="008F5252"/>
    <w:rsid w:val="008F53F0"/>
    <w:rsid w:val="008F5453"/>
    <w:rsid w:val="008F574D"/>
    <w:rsid w:val="008F5F46"/>
    <w:rsid w:val="008F6061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317"/>
    <w:rsid w:val="00907869"/>
    <w:rsid w:val="00907C72"/>
    <w:rsid w:val="00907DEA"/>
    <w:rsid w:val="009101AE"/>
    <w:rsid w:val="0091049D"/>
    <w:rsid w:val="00910690"/>
    <w:rsid w:val="00910709"/>
    <w:rsid w:val="00910A29"/>
    <w:rsid w:val="00910BE3"/>
    <w:rsid w:val="00910C32"/>
    <w:rsid w:val="00910EB4"/>
    <w:rsid w:val="009110CC"/>
    <w:rsid w:val="009114A5"/>
    <w:rsid w:val="00911737"/>
    <w:rsid w:val="00911935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BF1"/>
    <w:rsid w:val="00913FD9"/>
    <w:rsid w:val="009145BC"/>
    <w:rsid w:val="00914977"/>
    <w:rsid w:val="00914F49"/>
    <w:rsid w:val="0091533F"/>
    <w:rsid w:val="009159FC"/>
    <w:rsid w:val="00915BCA"/>
    <w:rsid w:val="00915FE1"/>
    <w:rsid w:val="00916153"/>
    <w:rsid w:val="00916C8B"/>
    <w:rsid w:val="009174D2"/>
    <w:rsid w:val="0091752D"/>
    <w:rsid w:val="00917558"/>
    <w:rsid w:val="009178DA"/>
    <w:rsid w:val="009178F5"/>
    <w:rsid w:val="00917BC3"/>
    <w:rsid w:val="0092049E"/>
    <w:rsid w:val="0092055F"/>
    <w:rsid w:val="0092062B"/>
    <w:rsid w:val="00921738"/>
    <w:rsid w:val="0092190C"/>
    <w:rsid w:val="00921CD3"/>
    <w:rsid w:val="00921CF1"/>
    <w:rsid w:val="00921E51"/>
    <w:rsid w:val="00922147"/>
    <w:rsid w:val="00922686"/>
    <w:rsid w:val="009229D4"/>
    <w:rsid w:val="00922AC4"/>
    <w:rsid w:val="00922C3A"/>
    <w:rsid w:val="00922E75"/>
    <w:rsid w:val="009234B7"/>
    <w:rsid w:val="00923A07"/>
    <w:rsid w:val="00924092"/>
    <w:rsid w:val="0092482C"/>
    <w:rsid w:val="00924A5A"/>
    <w:rsid w:val="00924C1B"/>
    <w:rsid w:val="0092598F"/>
    <w:rsid w:val="00925A15"/>
    <w:rsid w:val="00926065"/>
    <w:rsid w:val="009262E4"/>
    <w:rsid w:val="00926611"/>
    <w:rsid w:val="0092687F"/>
    <w:rsid w:val="0092694F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E65"/>
    <w:rsid w:val="0093200F"/>
    <w:rsid w:val="00932467"/>
    <w:rsid w:val="00932722"/>
    <w:rsid w:val="00932B07"/>
    <w:rsid w:val="00932FC4"/>
    <w:rsid w:val="00933007"/>
    <w:rsid w:val="009330EB"/>
    <w:rsid w:val="009334E7"/>
    <w:rsid w:val="00933A2D"/>
    <w:rsid w:val="009341D5"/>
    <w:rsid w:val="00934205"/>
    <w:rsid w:val="009342AF"/>
    <w:rsid w:val="0093439B"/>
    <w:rsid w:val="00934646"/>
    <w:rsid w:val="00934D68"/>
    <w:rsid w:val="00934EBA"/>
    <w:rsid w:val="0093620D"/>
    <w:rsid w:val="00936213"/>
    <w:rsid w:val="009362BF"/>
    <w:rsid w:val="00936580"/>
    <w:rsid w:val="009368D2"/>
    <w:rsid w:val="00936B56"/>
    <w:rsid w:val="00937111"/>
    <w:rsid w:val="009372A1"/>
    <w:rsid w:val="009373FD"/>
    <w:rsid w:val="00937402"/>
    <w:rsid w:val="00937FE2"/>
    <w:rsid w:val="009405E1"/>
    <w:rsid w:val="00940D2F"/>
    <w:rsid w:val="00940DD2"/>
    <w:rsid w:val="009410B6"/>
    <w:rsid w:val="0094132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3D3"/>
    <w:rsid w:val="00945EC4"/>
    <w:rsid w:val="009465F7"/>
    <w:rsid w:val="00946628"/>
    <w:rsid w:val="009469D6"/>
    <w:rsid w:val="00946B43"/>
    <w:rsid w:val="00946C47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D20"/>
    <w:rsid w:val="00951F9F"/>
    <w:rsid w:val="00953BB6"/>
    <w:rsid w:val="0095427F"/>
    <w:rsid w:val="0095461A"/>
    <w:rsid w:val="00954CC9"/>
    <w:rsid w:val="00954F2C"/>
    <w:rsid w:val="00954F8E"/>
    <w:rsid w:val="00955504"/>
    <w:rsid w:val="009566C2"/>
    <w:rsid w:val="00956B23"/>
    <w:rsid w:val="0095701A"/>
    <w:rsid w:val="00957445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1751"/>
    <w:rsid w:val="00961AB8"/>
    <w:rsid w:val="00961C70"/>
    <w:rsid w:val="0096230C"/>
    <w:rsid w:val="0096248E"/>
    <w:rsid w:val="009634DF"/>
    <w:rsid w:val="009636EB"/>
    <w:rsid w:val="00964574"/>
    <w:rsid w:val="00964B29"/>
    <w:rsid w:val="00964DD9"/>
    <w:rsid w:val="00964E0F"/>
    <w:rsid w:val="00964E6E"/>
    <w:rsid w:val="00964E92"/>
    <w:rsid w:val="0096506D"/>
    <w:rsid w:val="0096532F"/>
    <w:rsid w:val="00965710"/>
    <w:rsid w:val="00965AC1"/>
    <w:rsid w:val="00965AC3"/>
    <w:rsid w:val="00965CA8"/>
    <w:rsid w:val="0096634C"/>
    <w:rsid w:val="009663AA"/>
    <w:rsid w:val="00966869"/>
    <w:rsid w:val="00967143"/>
    <w:rsid w:val="00967166"/>
    <w:rsid w:val="009671AC"/>
    <w:rsid w:val="00970E15"/>
    <w:rsid w:val="009713B2"/>
    <w:rsid w:val="00971940"/>
    <w:rsid w:val="00971BFC"/>
    <w:rsid w:val="00971D9A"/>
    <w:rsid w:val="009725B4"/>
    <w:rsid w:val="00972C73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C38"/>
    <w:rsid w:val="00977606"/>
    <w:rsid w:val="009777AD"/>
    <w:rsid w:val="0097798D"/>
    <w:rsid w:val="00977DE8"/>
    <w:rsid w:val="0098013D"/>
    <w:rsid w:val="00980547"/>
    <w:rsid w:val="009808E4"/>
    <w:rsid w:val="00980BAD"/>
    <w:rsid w:val="00980CD8"/>
    <w:rsid w:val="009810AB"/>
    <w:rsid w:val="009814F5"/>
    <w:rsid w:val="00981897"/>
    <w:rsid w:val="009819DA"/>
    <w:rsid w:val="00981BA1"/>
    <w:rsid w:val="00982286"/>
    <w:rsid w:val="00982696"/>
    <w:rsid w:val="00982E48"/>
    <w:rsid w:val="00983324"/>
    <w:rsid w:val="0098350B"/>
    <w:rsid w:val="00983652"/>
    <w:rsid w:val="00983FA0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F5D"/>
    <w:rsid w:val="009911B3"/>
    <w:rsid w:val="00991C1B"/>
    <w:rsid w:val="00991C75"/>
    <w:rsid w:val="00991CF6"/>
    <w:rsid w:val="009922FE"/>
    <w:rsid w:val="00992B3B"/>
    <w:rsid w:val="00992CBE"/>
    <w:rsid w:val="009937DF"/>
    <w:rsid w:val="00993984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A42"/>
    <w:rsid w:val="00995B88"/>
    <w:rsid w:val="009962BC"/>
    <w:rsid w:val="009967A5"/>
    <w:rsid w:val="0099741A"/>
    <w:rsid w:val="0099757F"/>
    <w:rsid w:val="00997B0B"/>
    <w:rsid w:val="009A00D0"/>
    <w:rsid w:val="009A056E"/>
    <w:rsid w:val="009A0DA9"/>
    <w:rsid w:val="009A0F46"/>
    <w:rsid w:val="009A105D"/>
    <w:rsid w:val="009A11D2"/>
    <w:rsid w:val="009A1387"/>
    <w:rsid w:val="009A1E66"/>
    <w:rsid w:val="009A22A3"/>
    <w:rsid w:val="009A26E0"/>
    <w:rsid w:val="009A26F5"/>
    <w:rsid w:val="009A289A"/>
    <w:rsid w:val="009A2BB1"/>
    <w:rsid w:val="009A2C7D"/>
    <w:rsid w:val="009A2EB5"/>
    <w:rsid w:val="009A3495"/>
    <w:rsid w:val="009A3C02"/>
    <w:rsid w:val="009A4632"/>
    <w:rsid w:val="009A49E7"/>
    <w:rsid w:val="009A4B4B"/>
    <w:rsid w:val="009A4C1F"/>
    <w:rsid w:val="009A4C94"/>
    <w:rsid w:val="009A53C1"/>
    <w:rsid w:val="009A55D4"/>
    <w:rsid w:val="009A5825"/>
    <w:rsid w:val="009A5957"/>
    <w:rsid w:val="009A595F"/>
    <w:rsid w:val="009A6065"/>
    <w:rsid w:val="009A629F"/>
    <w:rsid w:val="009A6735"/>
    <w:rsid w:val="009A7714"/>
    <w:rsid w:val="009A7D66"/>
    <w:rsid w:val="009A7E6A"/>
    <w:rsid w:val="009A7ED7"/>
    <w:rsid w:val="009B007A"/>
    <w:rsid w:val="009B021B"/>
    <w:rsid w:val="009B02D4"/>
    <w:rsid w:val="009B02E5"/>
    <w:rsid w:val="009B04AA"/>
    <w:rsid w:val="009B0578"/>
    <w:rsid w:val="009B08F1"/>
    <w:rsid w:val="009B0FB7"/>
    <w:rsid w:val="009B11EE"/>
    <w:rsid w:val="009B11F5"/>
    <w:rsid w:val="009B123E"/>
    <w:rsid w:val="009B1564"/>
    <w:rsid w:val="009B19BC"/>
    <w:rsid w:val="009B1AF3"/>
    <w:rsid w:val="009B1BB9"/>
    <w:rsid w:val="009B2052"/>
    <w:rsid w:val="009B3061"/>
    <w:rsid w:val="009B3175"/>
    <w:rsid w:val="009B32AE"/>
    <w:rsid w:val="009B41A3"/>
    <w:rsid w:val="009B432F"/>
    <w:rsid w:val="009B4367"/>
    <w:rsid w:val="009B4B44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FFF"/>
    <w:rsid w:val="009C1087"/>
    <w:rsid w:val="009C131E"/>
    <w:rsid w:val="009C141E"/>
    <w:rsid w:val="009C1552"/>
    <w:rsid w:val="009C1DD8"/>
    <w:rsid w:val="009C25B0"/>
    <w:rsid w:val="009C28B7"/>
    <w:rsid w:val="009C2BA3"/>
    <w:rsid w:val="009C2D57"/>
    <w:rsid w:val="009C2DFC"/>
    <w:rsid w:val="009C32FE"/>
    <w:rsid w:val="009C37C2"/>
    <w:rsid w:val="009C405E"/>
    <w:rsid w:val="009C42EF"/>
    <w:rsid w:val="009C4745"/>
    <w:rsid w:val="009C4C83"/>
    <w:rsid w:val="009C583B"/>
    <w:rsid w:val="009C5D2B"/>
    <w:rsid w:val="009C6033"/>
    <w:rsid w:val="009C625F"/>
    <w:rsid w:val="009C6ED3"/>
    <w:rsid w:val="009C746D"/>
    <w:rsid w:val="009C7DDE"/>
    <w:rsid w:val="009D01DF"/>
    <w:rsid w:val="009D0570"/>
    <w:rsid w:val="009D07CF"/>
    <w:rsid w:val="009D0D08"/>
    <w:rsid w:val="009D2056"/>
    <w:rsid w:val="009D21FB"/>
    <w:rsid w:val="009D26B7"/>
    <w:rsid w:val="009D27DD"/>
    <w:rsid w:val="009D281B"/>
    <w:rsid w:val="009D2BE6"/>
    <w:rsid w:val="009D2C99"/>
    <w:rsid w:val="009D36B1"/>
    <w:rsid w:val="009D3730"/>
    <w:rsid w:val="009D38B9"/>
    <w:rsid w:val="009D3D27"/>
    <w:rsid w:val="009D4BF1"/>
    <w:rsid w:val="009D4C4E"/>
    <w:rsid w:val="009D4D73"/>
    <w:rsid w:val="009D515A"/>
    <w:rsid w:val="009D556A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A10"/>
    <w:rsid w:val="009D7CEA"/>
    <w:rsid w:val="009E00FA"/>
    <w:rsid w:val="009E01F8"/>
    <w:rsid w:val="009E0306"/>
    <w:rsid w:val="009E05F2"/>
    <w:rsid w:val="009E0D69"/>
    <w:rsid w:val="009E0EE4"/>
    <w:rsid w:val="009E1105"/>
    <w:rsid w:val="009E21E7"/>
    <w:rsid w:val="009E220C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855"/>
    <w:rsid w:val="009E4889"/>
    <w:rsid w:val="009E4F3B"/>
    <w:rsid w:val="009E5365"/>
    <w:rsid w:val="009E53E2"/>
    <w:rsid w:val="009E650F"/>
    <w:rsid w:val="009E6558"/>
    <w:rsid w:val="009E685B"/>
    <w:rsid w:val="009E6E32"/>
    <w:rsid w:val="009E73DA"/>
    <w:rsid w:val="009E7FE3"/>
    <w:rsid w:val="009F003E"/>
    <w:rsid w:val="009F082A"/>
    <w:rsid w:val="009F0990"/>
    <w:rsid w:val="009F0D27"/>
    <w:rsid w:val="009F0E93"/>
    <w:rsid w:val="009F0ED1"/>
    <w:rsid w:val="009F13FE"/>
    <w:rsid w:val="009F187B"/>
    <w:rsid w:val="009F1C17"/>
    <w:rsid w:val="009F1E02"/>
    <w:rsid w:val="009F1E5E"/>
    <w:rsid w:val="009F212C"/>
    <w:rsid w:val="009F2243"/>
    <w:rsid w:val="009F2480"/>
    <w:rsid w:val="009F25F1"/>
    <w:rsid w:val="009F2969"/>
    <w:rsid w:val="009F3053"/>
    <w:rsid w:val="009F3920"/>
    <w:rsid w:val="009F4171"/>
    <w:rsid w:val="009F42A2"/>
    <w:rsid w:val="009F42AB"/>
    <w:rsid w:val="009F4503"/>
    <w:rsid w:val="009F4C50"/>
    <w:rsid w:val="009F4E2B"/>
    <w:rsid w:val="009F52EE"/>
    <w:rsid w:val="009F5316"/>
    <w:rsid w:val="009F5834"/>
    <w:rsid w:val="009F5B54"/>
    <w:rsid w:val="009F5BBF"/>
    <w:rsid w:val="009F67C7"/>
    <w:rsid w:val="009F6B55"/>
    <w:rsid w:val="009F6BBB"/>
    <w:rsid w:val="009F6CF3"/>
    <w:rsid w:val="009F6D59"/>
    <w:rsid w:val="009F7728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BEE"/>
    <w:rsid w:val="00A043A5"/>
    <w:rsid w:val="00A04486"/>
    <w:rsid w:val="00A05B4F"/>
    <w:rsid w:val="00A05CED"/>
    <w:rsid w:val="00A060DC"/>
    <w:rsid w:val="00A0623E"/>
    <w:rsid w:val="00A06B19"/>
    <w:rsid w:val="00A06C16"/>
    <w:rsid w:val="00A07204"/>
    <w:rsid w:val="00A073EC"/>
    <w:rsid w:val="00A07441"/>
    <w:rsid w:val="00A07B59"/>
    <w:rsid w:val="00A07F25"/>
    <w:rsid w:val="00A10094"/>
    <w:rsid w:val="00A10756"/>
    <w:rsid w:val="00A10A48"/>
    <w:rsid w:val="00A119F9"/>
    <w:rsid w:val="00A11CC8"/>
    <w:rsid w:val="00A11DB0"/>
    <w:rsid w:val="00A11EA3"/>
    <w:rsid w:val="00A12018"/>
    <w:rsid w:val="00A129D5"/>
    <w:rsid w:val="00A12E76"/>
    <w:rsid w:val="00A136C0"/>
    <w:rsid w:val="00A13977"/>
    <w:rsid w:val="00A13CE8"/>
    <w:rsid w:val="00A13E1B"/>
    <w:rsid w:val="00A1432E"/>
    <w:rsid w:val="00A146D5"/>
    <w:rsid w:val="00A1491E"/>
    <w:rsid w:val="00A14C94"/>
    <w:rsid w:val="00A14D91"/>
    <w:rsid w:val="00A1554E"/>
    <w:rsid w:val="00A15568"/>
    <w:rsid w:val="00A15D7A"/>
    <w:rsid w:val="00A162C8"/>
    <w:rsid w:val="00A16390"/>
    <w:rsid w:val="00A1674B"/>
    <w:rsid w:val="00A16CB8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549E"/>
    <w:rsid w:val="00A2586E"/>
    <w:rsid w:val="00A260F6"/>
    <w:rsid w:val="00A26268"/>
    <w:rsid w:val="00A26731"/>
    <w:rsid w:val="00A26823"/>
    <w:rsid w:val="00A26B9D"/>
    <w:rsid w:val="00A26BD5"/>
    <w:rsid w:val="00A26BF3"/>
    <w:rsid w:val="00A26CEC"/>
    <w:rsid w:val="00A26D7F"/>
    <w:rsid w:val="00A26E40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14F1"/>
    <w:rsid w:val="00A317C9"/>
    <w:rsid w:val="00A31A2A"/>
    <w:rsid w:val="00A31B45"/>
    <w:rsid w:val="00A31EEA"/>
    <w:rsid w:val="00A331BB"/>
    <w:rsid w:val="00A331C1"/>
    <w:rsid w:val="00A3340F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5388"/>
    <w:rsid w:val="00A3548D"/>
    <w:rsid w:val="00A35DA7"/>
    <w:rsid w:val="00A35E12"/>
    <w:rsid w:val="00A3676F"/>
    <w:rsid w:val="00A36C7F"/>
    <w:rsid w:val="00A36CF7"/>
    <w:rsid w:val="00A37176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EE"/>
    <w:rsid w:val="00A41099"/>
    <w:rsid w:val="00A41122"/>
    <w:rsid w:val="00A412B5"/>
    <w:rsid w:val="00A412C2"/>
    <w:rsid w:val="00A415CA"/>
    <w:rsid w:val="00A416FB"/>
    <w:rsid w:val="00A41A5E"/>
    <w:rsid w:val="00A41F9F"/>
    <w:rsid w:val="00A42311"/>
    <w:rsid w:val="00A423F9"/>
    <w:rsid w:val="00A423FC"/>
    <w:rsid w:val="00A42949"/>
    <w:rsid w:val="00A42F1B"/>
    <w:rsid w:val="00A43969"/>
    <w:rsid w:val="00A441A0"/>
    <w:rsid w:val="00A442D1"/>
    <w:rsid w:val="00A44495"/>
    <w:rsid w:val="00A44538"/>
    <w:rsid w:val="00A449C7"/>
    <w:rsid w:val="00A44A53"/>
    <w:rsid w:val="00A44DCE"/>
    <w:rsid w:val="00A45299"/>
    <w:rsid w:val="00A45460"/>
    <w:rsid w:val="00A45523"/>
    <w:rsid w:val="00A458CF"/>
    <w:rsid w:val="00A45AD8"/>
    <w:rsid w:val="00A469B7"/>
    <w:rsid w:val="00A47021"/>
    <w:rsid w:val="00A4711D"/>
    <w:rsid w:val="00A47327"/>
    <w:rsid w:val="00A473F2"/>
    <w:rsid w:val="00A47A6A"/>
    <w:rsid w:val="00A47C2F"/>
    <w:rsid w:val="00A47C7B"/>
    <w:rsid w:val="00A502A2"/>
    <w:rsid w:val="00A502AC"/>
    <w:rsid w:val="00A5038F"/>
    <w:rsid w:val="00A506AB"/>
    <w:rsid w:val="00A50860"/>
    <w:rsid w:val="00A50C68"/>
    <w:rsid w:val="00A513F3"/>
    <w:rsid w:val="00A51424"/>
    <w:rsid w:val="00A514EC"/>
    <w:rsid w:val="00A51514"/>
    <w:rsid w:val="00A515FF"/>
    <w:rsid w:val="00A5192F"/>
    <w:rsid w:val="00A52224"/>
    <w:rsid w:val="00A524AE"/>
    <w:rsid w:val="00A529A7"/>
    <w:rsid w:val="00A52C19"/>
    <w:rsid w:val="00A52C4E"/>
    <w:rsid w:val="00A52DA4"/>
    <w:rsid w:val="00A52EE6"/>
    <w:rsid w:val="00A5326E"/>
    <w:rsid w:val="00A53B4E"/>
    <w:rsid w:val="00A5418C"/>
    <w:rsid w:val="00A5430B"/>
    <w:rsid w:val="00A546F8"/>
    <w:rsid w:val="00A54730"/>
    <w:rsid w:val="00A54859"/>
    <w:rsid w:val="00A549F3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AE4"/>
    <w:rsid w:val="00A56241"/>
    <w:rsid w:val="00A563FE"/>
    <w:rsid w:val="00A567F8"/>
    <w:rsid w:val="00A56D01"/>
    <w:rsid w:val="00A570AD"/>
    <w:rsid w:val="00A571B1"/>
    <w:rsid w:val="00A573DB"/>
    <w:rsid w:val="00A57BD3"/>
    <w:rsid w:val="00A57C8C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30AF"/>
    <w:rsid w:val="00A633BD"/>
    <w:rsid w:val="00A63EEA"/>
    <w:rsid w:val="00A642C7"/>
    <w:rsid w:val="00A64F37"/>
    <w:rsid w:val="00A65A56"/>
    <w:rsid w:val="00A65C37"/>
    <w:rsid w:val="00A65F9D"/>
    <w:rsid w:val="00A660FD"/>
    <w:rsid w:val="00A66190"/>
    <w:rsid w:val="00A661A3"/>
    <w:rsid w:val="00A66C83"/>
    <w:rsid w:val="00A66E72"/>
    <w:rsid w:val="00A670B7"/>
    <w:rsid w:val="00A6751C"/>
    <w:rsid w:val="00A675C5"/>
    <w:rsid w:val="00A678F8"/>
    <w:rsid w:val="00A67D41"/>
    <w:rsid w:val="00A67F9F"/>
    <w:rsid w:val="00A70754"/>
    <w:rsid w:val="00A70843"/>
    <w:rsid w:val="00A7094F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D74"/>
    <w:rsid w:val="00A7519F"/>
    <w:rsid w:val="00A75236"/>
    <w:rsid w:val="00A75730"/>
    <w:rsid w:val="00A76105"/>
    <w:rsid w:val="00A762A3"/>
    <w:rsid w:val="00A76322"/>
    <w:rsid w:val="00A765FF"/>
    <w:rsid w:val="00A768EA"/>
    <w:rsid w:val="00A76C2B"/>
    <w:rsid w:val="00A7708D"/>
    <w:rsid w:val="00A7743C"/>
    <w:rsid w:val="00A7762E"/>
    <w:rsid w:val="00A7765A"/>
    <w:rsid w:val="00A77C72"/>
    <w:rsid w:val="00A77D4D"/>
    <w:rsid w:val="00A77DE3"/>
    <w:rsid w:val="00A8016C"/>
    <w:rsid w:val="00A80F03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BEE"/>
    <w:rsid w:val="00A845A1"/>
    <w:rsid w:val="00A8461D"/>
    <w:rsid w:val="00A848BC"/>
    <w:rsid w:val="00A84D9E"/>
    <w:rsid w:val="00A84F0B"/>
    <w:rsid w:val="00A8572B"/>
    <w:rsid w:val="00A85825"/>
    <w:rsid w:val="00A85C2E"/>
    <w:rsid w:val="00A8634F"/>
    <w:rsid w:val="00A86772"/>
    <w:rsid w:val="00A86C3F"/>
    <w:rsid w:val="00A87527"/>
    <w:rsid w:val="00A8775E"/>
    <w:rsid w:val="00A87BBA"/>
    <w:rsid w:val="00A87F4E"/>
    <w:rsid w:val="00A904EC"/>
    <w:rsid w:val="00A90912"/>
    <w:rsid w:val="00A90B9F"/>
    <w:rsid w:val="00A90EDC"/>
    <w:rsid w:val="00A90F60"/>
    <w:rsid w:val="00A90FA0"/>
    <w:rsid w:val="00A91348"/>
    <w:rsid w:val="00A91796"/>
    <w:rsid w:val="00A9194E"/>
    <w:rsid w:val="00A92968"/>
    <w:rsid w:val="00A92ECE"/>
    <w:rsid w:val="00A92EFA"/>
    <w:rsid w:val="00A931B2"/>
    <w:rsid w:val="00A9321E"/>
    <w:rsid w:val="00A93A04"/>
    <w:rsid w:val="00A93D42"/>
    <w:rsid w:val="00A93E41"/>
    <w:rsid w:val="00A945FA"/>
    <w:rsid w:val="00A946AA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2190"/>
    <w:rsid w:val="00AA21F9"/>
    <w:rsid w:val="00AA22CA"/>
    <w:rsid w:val="00AA26BB"/>
    <w:rsid w:val="00AA271B"/>
    <w:rsid w:val="00AA2794"/>
    <w:rsid w:val="00AA287F"/>
    <w:rsid w:val="00AA2BC1"/>
    <w:rsid w:val="00AA3A6B"/>
    <w:rsid w:val="00AA3C86"/>
    <w:rsid w:val="00AA447D"/>
    <w:rsid w:val="00AA47D7"/>
    <w:rsid w:val="00AA4A75"/>
    <w:rsid w:val="00AA5351"/>
    <w:rsid w:val="00AA5D5A"/>
    <w:rsid w:val="00AA61C9"/>
    <w:rsid w:val="00AA6343"/>
    <w:rsid w:val="00AA6589"/>
    <w:rsid w:val="00AA66C2"/>
    <w:rsid w:val="00AA6ED8"/>
    <w:rsid w:val="00AA7214"/>
    <w:rsid w:val="00AB0289"/>
    <w:rsid w:val="00AB1630"/>
    <w:rsid w:val="00AB1BE6"/>
    <w:rsid w:val="00AB2CAB"/>
    <w:rsid w:val="00AB30AA"/>
    <w:rsid w:val="00AB3728"/>
    <w:rsid w:val="00AB3A3D"/>
    <w:rsid w:val="00AB3CD7"/>
    <w:rsid w:val="00AB43AF"/>
    <w:rsid w:val="00AB485D"/>
    <w:rsid w:val="00AB48EC"/>
    <w:rsid w:val="00AB4920"/>
    <w:rsid w:val="00AB4C79"/>
    <w:rsid w:val="00AB4F4D"/>
    <w:rsid w:val="00AB5B96"/>
    <w:rsid w:val="00AB5C28"/>
    <w:rsid w:val="00AB5C5B"/>
    <w:rsid w:val="00AB6204"/>
    <w:rsid w:val="00AB7141"/>
    <w:rsid w:val="00AB7562"/>
    <w:rsid w:val="00AB7696"/>
    <w:rsid w:val="00AB7CA4"/>
    <w:rsid w:val="00AB7D53"/>
    <w:rsid w:val="00AC011A"/>
    <w:rsid w:val="00AC01FA"/>
    <w:rsid w:val="00AC0360"/>
    <w:rsid w:val="00AC07AD"/>
    <w:rsid w:val="00AC09DA"/>
    <w:rsid w:val="00AC1042"/>
    <w:rsid w:val="00AC11A6"/>
    <w:rsid w:val="00AC1AF9"/>
    <w:rsid w:val="00AC1B15"/>
    <w:rsid w:val="00AC279D"/>
    <w:rsid w:val="00AC2994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B8D"/>
    <w:rsid w:val="00AD1B96"/>
    <w:rsid w:val="00AD201D"/>
    <w:rsid w:val="00AD2115"/>
    <w:rsid w:val="00AD2160"/>
    <w:rsid w:val="00AD21F1"/>
    <w:rsid w:val="00AD2735"/>
    <w:rsid w:val="00AD27FD"/>
    <w:rsid w:val="00AD2E9F"/>
    <w:rsid w:val="00AD2F7B"/>
    <w:rsid w:val="00AD31D7"/>
    <w:rsid w:val="00AD3B43"/>
    <w:rsid w:val="00AD3F6E"/>
    <w:rsid w:val="00AD4053"/>
    <w:rsid w:val="00AD420F"/>
    <w:rsid w:val="00AD44C1"/>
    <w:rsid w:val="00AD4867"/>
    <w:rsid w:val="00AD4A79"/>
    <w:rsid w:val="00AD4FBC"/>
    <w:rsid w:val="00AD508B"/>
    <w:rsid w:val="00AD5370"/>
    <w:rsid w:val="00AD5CA0"/>
    <w:rsid w:val="00AD62AA"/>
    <w:rsid w:val="00AD640A"/>
    <w:rsid w:val="00AD70B0"/>
    <w:rsid w:val="00AD718E"/>
    <w:rsid w:val="00AD7733"/>
    <w:rsid w:val="00AD7D4F"/>
    <w:rsid w:val="00AE0F0C"/>
    <w:rsid w:val="00AE0FB9"/>
    <w:rsid w:val="00AE1035"/>
    <w:rsid w:val="00AE12CB"/>
    <w:rsid w:val="00AE13D4"/>
    <w:rsid w:val="00AE17A4"/>
    <w:rsid w:val="00AE18A7"/>
    <w:rsid w:val="00AE1CA1"/>
    <w:rsid w:val="00AE29AF"/>
    <w:rsid w:val="00AE2BAF"/>
    <w:rsid w:val="00AE3068"/>
    <w:rsid w:val="00AE3270"/>
    <w:rsid w:val="00AE3712"/>
    <w:rsid w:val="00AE42BC"/>
    <w:rsid w:val="00AE4955"/>
    <w:rsid w:val="00AE49CC"/>
    <w:rsid w:val="00AE4BFF"/>
    <w:rsid w:val="00AE5221"/>
    <w:rsid w:val="00AE5906"/>
    <w:rsid w:val="00AE59F1"/>
    <w:rsid w:val="00AE5D91"/>
    <w:rsid w:val="00AE6318"/>
    <w:rsid w:val="00AE65CC"/>
    <w:rsid w:val="00AE67AB"/>
    <w:rsid w:val="00AE69FF"/>
    <w:rsid w:val="00AE6D84"/>
    <w:rsid w:val="00AE72B0"/>
    <w:rsid w:val="00AE7917"/>
    <w:rsid w:val="00AE7CF7"/>
    <w:rsid w:val="00AE7E65"/>
    <w:rsid w:val="00AF01B7"/>
    <w:rsid w:val="00AF051B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C21"/>
    <w:rsid w:val="00AF7C51"/>
    <w:rsid w:val="00AF7D75"/>
    <w:rsid w:val="00AF7DA2"/>
    <w:rsid w:val="00AF7E91"/>
    <w:rsid w:val="00B00433"/>
    <w:rsid w:val="00B00801"/>
    <w:rsid w:val="00B00938"/>
    <w:rsid w:val="00B009E3"/>
    <w:rsid w:val="00B00B1F"/>
    <w:rsid w:val="00B00EEE"/>
    <w:rsid w:val="00B01022"/>
    <w:rsid w:val="00B01153"/>
    <w:rsid w:val="00B01519"/>
    <w:rsid w:val="00B01AB2"/>
    <w:rsid w:val="00B01C66"/>
    <w:rsid w:val="00B0294C"/>
    <w:rsid w:val="00B02C3C"/>
    <w:rsid w:val="00B031DB"/>
    <w:rsid w:val="00B03205"/>
    <w:rsid w:val="00B0343C"/>
    <w:rsid w:val="00B03446"/>
    <w:rsid w:val="00B03FA9"/>
    <w:rsid w:val="00B0466B"/>
    <w:rsid w:val="00B04674"/>
    <w:rsid w:val="00B056C2"/>
    <w:rsid w:val="00B056D7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E87"/>
    <w:rsid w:val="00B1404C"/>
    <w:rsid w:val="00B142BD"/>
    <w:rsid w:val="00B145CA"/>
    <w:rsid w:val="00B14723"/>
    <w:rsid w:val="00B14B59"/>
    <w:rsid w:val="00B14BA6"/>
    <w:rsid w:val="00B14F4D"/>
    <w:rsid w:val="00B159FD"/>
    <w:rsid w:val="00B15E88"/>
    <w:rsid w:val="00B15EE0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6E6"/>
    <w:rsid w:val="00B208EA"/>
    <w:rsid w:val="00B211CA"/>
    <w:rsid w:val="00B213FB"/>
    <w:rsid w:val="00B21496"/>
    <w:rsid w:val="00B21608"/>
    <w:rsid w:val="00B217C6"/>
    <w:rsid w:val="00B21D5A"/>
    <w:rsid w:val="00B222CB"/>
    <w:rsid w:val="00B2241E"/>
    <w:rsid w:val="00B2261C"/>
    <w:rsid w:val="00B22B04"/>
    <w:rsid w:val="00B23198"/>
    <w:rsid w:val="00B23373"/>
    <w:rsid w:val="00B239A0"/>
    <w:rsid w:val="00B23B61"/>
    <w:rsid w:val="00B23BD6"/>
    <w:rsid w:val="00B23D96"/>
    <w:rsid w:val="00B241CB"/>
    <w:rsid w:val="00B2435C"/>
    <w:rsid w:val="00B24362"/>
    <w:rsid w:val="00B24A71"/>
    <w:rsid w:val="00B24DEC"/>
    <w:rsid w:val="00B25205"/>
    <w:rsid w:val="00B2526D"/>
    <w:rsid w:val="00B254BB"/>
    <w:rsid w:val="00B25908"/>
    <w:rsid w:val="00B267ED"/>
    <w:rsid w:val="00B26D0A"/>
    <w:rsid w:val="00B26EAB"/>
    <w:rsid w:val="00B2757B"/>
    <w:rsid w:val="00B2779A"/>
    <w:rsid w:val="00B305A8"/>
    <w:rsid w:val="00B30C6B"/>
    <w:rsid w:val="00B30FB7"/>
    <w:rsid w:val="00B31324"/>
    <w:rsid w:val="00B3180D"/>
    <w:rsid w:val="00B321B1"/>
    <w:rsid w:val="00B321B5"/>
    <w:rsid w:val="00B326D9"/>
    <w:rsid w:val="00B327B6"/>
    <w:rsid w:val="00B32B8E"/>
    <w:rsid w:val="00B32C8F"/>
    <w:rsid w:val="00B33007"/>
    <w:rsid w:val="00B33377"/>
    <w:rsid w:val="00B33626"/>
    <w:rsid w:val="00B33653"/>
    <w:rsid w:val="00B33C8F"/>
    <w:rsid w:val="00B33EE4"/>
    <w:rsid w:val="00B33EF7"/>
    <w:rsid w:val="00B34247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B7D"/>
    <w:rsid w:val="00B40649"/>
    <w:rsid w:val="00B40808"/>
    <w:rsid w:val="00B40EF6"/>
    <w:rsid w:val="00B40FF3"/>
    <w:rsid w:val="00B41129"/>
    <w:rsid w:val="00B4116C"/>
    <w:rsid w:val="00B412EB"/>
    <w:rsid w:val="00B41391"/>
    <w:rsid w:val="00B41532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3EC"/>
    <w:rsid w:val="00B43589"/>
    <w:rsid w:val="00B438B0"/>
    <w:rsid w:val="00B4396A"/>
    <w:rsid w:val="00B43A4D"/>
    <w:rsid w:val="00B44A0A"/>
    <w:rsid w:val="00B44D0F"/>
    <w:rsid w:val="00B44E0C"/>
    <w:rsid w:val="00B44F0E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235"/>
    <w:rsid w:val="00B475C2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129"/>
    <w:rsid w:val="00B512B1"/>
    <w:rsid w:val="00B51833"/>
    <w:rsid w:val="00B51D23"/>
    <w:rsid w:val="00B51D51"/>
    <w:rsid w:val="00B52251"/>
    <w:rsid w:val="00B5242D"/>
    <w:rsid w:val="00B52787"/>
    <w:rsid w:val="00B527FB"/>
    <w:rsid w:val="00B53247"/>
    <w:rsid w:val="00B533AE"/>
    <w:rsid w:val="00B5382E"/>
    <w:rsid w:val="00B53AEE"/>
    <w:rsid w:val="00B53D0B"/>
    <w:rsid w:val="00B54636"/>
    <w:rsid w:val="00B54AB8"/>
    <w:rsid w:val="00B55EC8"/>
    <w:rsid w:val="00B55EDF"/>
    <w:rsid w:val="00B55FEA"/>
    <w:rsid w:val="00B56023"/>
    <w:rsid w:val="00B572C4"/>
    <w:rsid w:val="00B5765E"/>
    <w:rsid w:val="00B577C8"/>
    <w:rsid w:val="00B578F0"/>
    <w:rsid w:val="00B57A50"/>
    <w:rsid w:val="00B57EBF"/>
    <w:rsid w:val="00B60721"/>
    <w:rsid w:val="00B6077C"/>
    <w:rsid w:val="00B6090F"/>
    <w:rsid w:val="00B6232B"/>
    <w:rsid w:val="00B62440"/>
    <w:rsid w:val="00B624A0"/>
    <w:rsid w:val="00B62A83"/>
    <w:rsid w:val="00B62BC5"/>
    <w:rsid w:val="00B62E0E"/>
    <w:rsid w:val="00B62EE4"/>
    <w:rsid w:val="00B630F2"/>
    <w:rsid w:val="00B6315D"/>
    <w:rsid w:val="00B632C1"/>
    <w:rsid w:val="00B63315"/>
    <w:rsid w:val="00B633BB"/>
    <w:rsid w:val="00B63725"/>
    <w:rsid w:val="00B63CB2"/>
    <w:rsid w:val="00B63F4B"/>
    <w:rsid w:val="00B64062"/>
    <w:rsid w:val="00B64224"/>
    <w:rsid w:val="00B64ED5"/>
    <w:rsid w:val="00B6502F"/>
    <w:rsid w:val="00B651BB"/>
    <w:rsid w:val="00B65444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701B2"/>
    <w:rsid w:val="00B70443"/>
    <w:rsid w:val="00B70990"/>
    <w:rsid w:val="00B70A31"/>
    <w:rsid w:val="00B7156F"/>
    <w:rsid w:val="00B71F78"/>
    <w:rsid w:val="00B721A0"/>
    <w:rsid w:val="00B721BE"/>
    <w:rsid w:val="00B72C8C"/>
    <w:rsid w:val="00B73266"/>
    <w:rsid w:val="00B7374C"/>
    <w:rsid w:val="00B73AAA"/>
    <w:rsid w:val="00B73F85"/>
    <w:rsid w:val="00B742FC"/>
    <w:rsid w:val="00B7434F"/>
    <w:rsid w:val="00B743F0"/>
    <w:rsid w:val="00B74AFF"/>
    <w:rsid w:val="00B750BB"/>
    <w:rsid w:val="00B750E7"/>
    <w:rsid w:val="00B75890"/>
    <w:rsid w:val="00B75B7F"/>
    <w:rsid w:val="00B75F13"/>
    <w:rsid w:val="00B75FD1"/>
    <w:rsid w:val="00B76028"/>
    <w:rsid w:val="00B76626"/>
    <w:rsid w:val="00B76937"/>
    <w:rsid w:val="00B76B31"/>
    <w:rsid w:val="00B777A9"/>
    <w:rsid w:val="00B77A6C"/>
    <w:rsid w:val="00B8076E"/>
    <w:rsid w:val="00B80D5D"/>
    <w:rsid w:val="00B80DBB"/>
    <w:rsid w:val="00B812D6"/>
    <w:rsid w:val="00B81954"/>
    <w:rsid w:val="00B81D10"/>
    <w:rsid w:val="00B81F9A"/>
    <w:rsid w:val="00B82416"/>
    <w:rsid w:val="00B82646"/>
    <w:rsid w:val="00B8276A"/>
    <w:rsid w:val="00B828B2"/>
    <w:rsid w:val="00B82B9D"/>
    <w:rsid w:val="00B82F77"/>
    <w:rsid w:val="00B831CB"/>
    <w:rsid w:val="00B83623"/>
    <w:rsid w:val="00B83C08"/>
    <w:rsid w:val="00B83C8D"/>
    <w:rsid w:val="00B84141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FE"/>
    <w:rsid w:val="00B853C9"/>
    <w:rsid w:val="00B8555F"/>
    <w:rsid w:val="00B85B4A"/>
    <w:rsid w:val="00B85DA4"/>
    <w:rsid w:val="00B85DC6"/>
    <w:rsid w:val="00B867B6"/>
    <w:rsid w:val="00B871CC"/>
    <w:rsid w:val="00B87558"/>
    <w:rsid w:val="00B87657"/>
    <w:rsid w:val="00B87E28"/>
    <w:rsid w:val="00B904E6"/>
    <w:rsid w:val="00B90DA5"/>
    <w:rsid w:val="00B90F6E"/>
    <w:rsid w:val="00B90FD7"/>
    <w:rsid w:val="00B912E4"/>
    <w:rsid w:val="00B91DF9"/>
    <w:rsid w:val="00B9276F"/>
    <w:rsid w:val="00B92A47"/>
    <w:rsid w:val="00B92AEA"/>
    <w:rsid w:val="00B9369F"/>
    <w:rsid w:val="00B9386F"/>
    <w:rsid w:val="00B93B8F"/>
    <w:rsid w:val="00B943E4"/>
    <w:rsid w:val="00B94E95"/>
    <w:rsid w:val="00B95051"/>
    <w:rsid w:val="00B951EC"/>
    <w:rsid w:val="00B958C6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FC0"/>
    <w:rsid w:val="00BA0721"/>
    <w:rsid w:val="00BA0821"/>
    <w:rsid w:val="00BA0AFF"/>
    <w:rsid w:val="00BA0BD5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3497"/>
    <w:rsid w:val="00BA353A"/>
    <w:rsid w:val="00BA3D2E"/>
    <w:rsid w:val="00BA3E36"/>
    <w:rsid w:val="00BA3FA5"/>
    <w:rsid w:val="00BA48F4"/>
    <w:rsid w:val="00BA5022"/>
    <w:rsid w:val="00BA5892"/>
    <w:rsid w:val="00BA58BA"/>
    <w:rsid w:val="00BA60D4"/>
    <w:rsid w:val="00BA6A21"/>
    <w:rsid w:val="00BA712E"/>
    <w:rsid w:val="00BA776F"/>
    <w:rsid w:val="00BA7CAC"/>
    <w:rsid w:val="00BA7EDD"/>
    <w:rsid w:val="00BB039A"/>
    <w:rsid w:val="00BB07E0"/>
    <w:rsid w:val="00BB0EAD"/>
    <w:rsid w:val="00BB0F85"/>
    <w:rsid w:val="00BB11D6"/>
    <w:rsid w:val="00BB1AFF"/>
    <w:rsid w:val="00BB1E8E"/>
    <w:rsid w:val="00BB2235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61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74"/>
    <w:rsid w:val="00BB7F91"/>
    <w:rsid w:val="00BC0194"/>
    <w:rsid w:val="00BC04DE"/>
    <w:rsid w:val="00BC06E4"/>
    <w:rsid w:val="00BC0D8C"/>
    <w:rsid w:val="00BC0F24"/>
    <w:rsid w:val="00BC166E"/>
    <w:rsid w:val="00BC17E9"/>
    <w:rsid w:val="00BC20C3"/>
    <w:rsid w:val="00BC21ED"/>
    <w:rsid w:val="00BC24CC"/>
    <w:rsid w:val="00BC24DD"/>
    <w:rsid w:val="00BC25AC"/>
    <w:rsid w:val="00BC2699"/>
    <w:rsid w:val="00BC2914"/>
    <w:rsid w:val="00BC2C17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D8D"/>
    <w:rsid w:val="00BC709E"/>
    <w:rsid w:val="00BC72BB"/>
    <w:rsid w:val="00BC7615"/>
    <w:rsid w:val="00BC776B"/>
    <w:rsid w:val="00BC788E"/>
    <w:rsid w:val="00BD06A2"/>
    <w:rsid w:val="00BD0A30"/>
    <w:rsid w:val="00BD0F3A"/>
    <w:rsid w:val="00BD1016"/>
    <w:rsid w:val="00BD1265"/>
    <w:rsid w:val="00BD1295"/>
    <w:rsid w:val="00BD163D"/>
    <w:rsid w:val="00BD1668"/>
    <w:rsid w:val="00BD16FF"/>
    <w:rsid w:val="00BD19C3"/>
    <w:rsid w:val="00BD1BBC"/>
    <w:rsid w:val="00BD1F02"/>
    <w:rsid w:val="00BD2710"/>
    <w:rsid w:val="00BD2718"/>
    <w:rsid w:val="00BD29C5"/>
    <w:rsid w:val="00BD2B51"/>
    <w:rsid w:val="00BD2D37"/>
    <w:rsid w:val="00BD2EE2"/>
    <w:rsid w:val="00BD307A"/>
    <w:rsid w:val="00BD3176"/>
    <w:rsid w:val="00BD33BE"/>
    <w:rsid w:val="00BD3415"/>
    <w:rsid w:val="00BD361F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3D4"/>
    <w:rsid w:val="00BD5591"/>
    <w:rsid w:val="00BD58E7"/>
    <w:rsid w:val="00BD59AE"/>
    <w:rsid w:val="00BD5CE4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823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30BB"/>
    <w:rsid w:val="00BE3136"/>
    <w:rsid w:val="00BE3777"/>
    <w:rsid w:val="00BE3D17"/>
    <w:rsid w:val="00BE42B2"/>
    <w:rsid w:val="00BE4738"/>
    <w:rsid w:val="00BE4A5E"/>
    <w:rsid w:val="00BE4CF3"/>
    <w:rsid w:val="00BE56C2"/>
    <w:rsid w:val="00BE5703"/>
    <w:rsid w:val="00BE584A"/>
    <w:rsid w:val="00BE59F8"/>
    <w:rsid w:val="00BE5B96"/>
    <w:rsid w:val="00BE5F20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95"/>
    <w:rsid w:val="00BE79DF"/>
    <w:rsid w:val="00BE7A7E"/>
    <w:rsid w:val="00BF01F8"/>
    <w:rsid w:val="00BF026F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88"/>
    <w:rsid w:val="00BF252D"/>
    <w:rsid w:val="00BF2721"/>
    <w:rsid w:val="00BF2AA2"/>
    <w:rsid w:val="00BF2F4F"/>
    <w:rsid w:val="00BF31FA"/>
    <w:rsid w:val="00BF3521"/>
    <w:rsid w:val="00BF3A98"/>
    <w:rsid w:val="00BF3AA7"/>
    <w:rsid w:val="00BF3BCF"/>
    <w:rsid w:val="00BF3C0E"/>
    <w:rsid w:val="00BF3F2B"/>
    <w:rsid w:val="00BF459D"/>
    <w:rsid w:val="00BF4AA1"/>
    <w:rsid w:val="00BF4C43"/>
    <w:rsid w:val="00BF5295"/>
    <w:rsid w:val="00BF52FB"/>
    <w:rsid w:val="00BF62D9"/>
    <w:rsid w:val="00BF6402"/>
    <w:rsid w:val="00BF644E"/>
    <w:rsid w:val="00BF672F"/>
    <w:rsid w:val="00BF6FC2"/>
    <w:rsid w:val="00BF70D2"/>
    <w:rsid w:val="00BF75B3"/>
    <w:rsid w:val="00BF78BF"/>
    <w:rsid w:val="00BF7A18"/>
    <w:rsid w:val="00BF7C7F"/>
    <w:rsid w:val="00C006A5"/>
    <w:rsid w:val="00C01E4E"/>
    <w:rsid w:val="00C01F82"/>
    <w:rsid w:val="00C02566"/>
    <w:rsid w:val="00C027F2"/>
    <w:rsid w:val="00C02AB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550"/>
    <w:rsid w:val="00C0558F"/>
    <w:rsid w:val="00C05BC3"/>
    <w:rsid w:val="00C05D7A"/>
    <w:rsid w:val="00C0618B"/>
    <w:rsid w:val="00C062F9"/>
    <w:rsid w:val="00C06432"/>
    <w:rsid w:val="00C06A2A"/>
    <w:rsid w:val="00C0713E"/>
    <w:rsid w:val="00C074AC"/>
    <w:rsid w:val="00C078DB"/>
    <w:rsid w:val="00C07912"/>
    <w:rsid w:val="00C07D4E"/>
    <w:rsid w:val="00C07E5C"/>
    <w:rsid w:val="00C07F17"/>
    <w:rsid w:val="00C07FB6"/>
    <w:rsid w:val="00C10289"/>
    <w:rsid w:val="00C10386"/>
    <w:rsid w:val="00C10949"/>
    <w:rsid w:val="00C109B3"/>
    <w:rsid w:val="00C10C59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22F0"/>
    <w:rsid w:val="00C12862"/>
    <w:rsid w:val="00C12A1A"/>
    <w:rsid w:val="00C12DFF"/>
    <w:rsid w:val="00C12EBB"/>
    <w:rsid w:val="00C136FA"/>
    <w:rsid w:val="00C13D02"/>
    <w:rsid w:val="00C140B8"/>
    <w:rsid w:val="00C14EDB"/>
    <w:rsid w:val="00C1540C"/>
    <w:rsid w:val="00C15605"/>
    <w:rsid w:val="00C159FA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12D9"/>
    <w:rsid w:val="00C213ED"/>
    <w:rsid w:val="00C215B9"/>
    <w:rsid w:val="00C216C4"/>
    <w:rsid w:val="00C21757"/>
    <w:rsid w:val="00C2195A"/>
    <w:rsid w:val="00C21981"/>
    <w:rsid w:val="00C21CB5"/>
    <w:rsid w:val="00C22625"/>
    <w:rsid w:val="00C22EE2"/>
    <w:rsid w:val="00C22F59"/>
    <w:rsid w:val="00C2301A"/>
    <w:rsid w:val="00C23503"/>
    <w:rsid w:val="00C2494B"/>
    <w:rsid w:val="00C24C0A"/>
    <w:rsid w:val="00C24DD2"/>
    <w:rsid w:val="00C25388"/>
    <w:rsid w:val="00C25437"/>
    <w:rsid w:val="00C25872"/>
    <w:rsid w:val="00C26420"/>
    <w:rsid w:val="00C26847"/>
    <w:rsid w:val="00C26A98"/>
    <w:rsid w:val="00C27CBA"/>
    <w:rsid w:val="00C27D07"/>
    <w:rsid w:val="00C30005"/>
    <w:rsid w:val="00C3096C"/>
    <w:rsid w:val="00C313DE"/>
    <w:rsid w:val="00C31FB3"/>
    <w:rsid w:val="00C32943"/>
    <w:rsid w:val="00C32F07"/>
    <w:rsid w:val="00C339EA"/>
    <w:rsid w:val="00C33DDF"/>
    <w:rsid w:val="00C33F2F"/>
    <w:rsid w:val="00C34056"/>
    <w:rsid w:val="00C345C9"/>
    <w:rsid w:val="00C3462B"/>
    <w:rsid w:val="00C348AA"/>
    <w:rsid w:val="00C35346"/>
    <w:rsid w:val="00C3579E"/>
    <w:rsid w:val="00C35829"/>
    <w:rsid w:val="00C35A81"/>
    <w:rsid w:val="00C35AE1"/>
    <w:rsid w:val="00C35AE2"/>
    <w:rsid w:val="00C35B61"/>
    <w:rsid w:val="00C36DE4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BC5"/>
    <w:rsid w:val="00C42177"/>
    <w:rsid w:val="00C42411"/>
    <w:rsid w:val="00C42F11"/>
    <w:rsid w:val="00C42F35"/>
    <w:rsid w:val="00C435AE"/>
    <w:rsid w:val="00C438A1"/>
    <w:rsid w:val="00C4398E"/>
    <w:rsid w:val="00C43BA9"/>
    <w:rsid w:val="00C4419F"/>
    <w:rsid w:val="00C441AD"/>
    <w:rsid w:val="00C44289"/>
    <w:rsid w:val="00C44428"/>
    <w:rsid w:val="00C444D6"/>
    <w:rsid w:val="00C445F8"/>
    <w:rsid w:val="00C44C4B"/>
    <w:rsid w:val="00C454EC"/>
    <w:rsid w:val="00C455B3"/>
    <w:rsid w:val="00C45789"/>
    <w:rsid w:val="00C45C1E"/>
    <w:rsid w:val="00C4624F"/>
    <w:rsid w:val="00C4632A"/>
    <w:rsid w:val="00C474DC"/>
    <w:rsid w:val="00C47617"/>
    <w:rsid w:val="00C47B9D"/>
    <w:rsid w:val="00C47CC0"/>
    <w:rsid w:val="00C47DD5"/>
    <w:rsid w:val="00C50513"/>
    <w:rsid w:val="00C5053D"/>
    <w:rsid w:val="00C50D86"/>
    <w:rsid w:val="00C50E74"/>
    <w:rsid w:val="00C510C0"/>
    <w:rsid w:val="00C5210E"/>
    <w:rsid w:val="00C5281B"/>
    <w:rsid w:val="00C5287F"/>
    <w:rsid w:val="00C52D9D"/>
    <w:rsid w:val="00C52DD4"/>
    <w:rsid w:val="00C539F0"/>
    <w:rsid w:val="00C53A36"/>
    <w:rsid w:val="00C53A47"/>
    <w:rsid w:val="00C53B03"/>
    <w:rsid w:val="00C544A9"/>
    <w:rsid w:val="00C54558"/>
    <w:rsid w:val="00C56227"/>
    <w:rsid w:val="00C56ACC"/>
    <w:rsid w:val="00C571FA"/>
    <w:rsid w:val="00C57331"/>
    <w:rsid w:val="00C57668"/>
    <w:rsid w:val="00C57935"/>
    <w:rsid w:val="00C57D12"/>
    <w:rsid w:val="00C60931"/>
    <w:rsid w:val="00C60CC1"/>
    <w:rsid w:val="00C61337"/>
    <w:rsid w:val="00C61B47"/>
    <w:rsid w:val="00C61BF3"/>
    <w:rsid w:val="00C61C21"/>
    <w:rsid w:val="00C61DA8"/>
    <w:rsid w:val="00C61FC5"/>
    <w:rsid w:val="00C62392"/>
    <w:rsid w:val="00C623DC"/>
    <w:rsid w:val="00C62C44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40EF"/>
    <w:rsid w:val="00C641A8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69E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139"/>
    <w:rsid w:val="00C7037F"/>
    <w:rsid w:val="00C705E4"/>
    <w:rsid w:val="00C70699"/>
    <w:rsid w:val="00C70A62"/>
    <w:rsid w:val="00C70DD0"/>
    <w:rsid w:val="00C70FA9"/>
    <w:rsid w:val="00C71535"/>
    <w:rsid w:val="00C71799"/>
    <w:rsid w:val="00C7180E"/>
    <w:rsid w:val="00C7183F"/>
    <w:rsid w:val="00C71908"/>
    <w:rsid w:val="00C71CE8"/>
    <w:rsid w:val="00C72A0C"/>
    <w:rsid w:val="00C72AC6"/>
    <w:rsid w:val="00C72B81"/>
    <w:rsid w:val="00C7352E"/>
    <w:rsid w:val="00C7357E"/>
    <w:rsid w:val="00C73687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618D"/>
    <w:rsid w:val="00C761DD"/>
    <w:rsid w:val="00C76384"/>
    <w:rsid w:val="00C76600"/>
    <w:rsid w:val="00C766D4"/>
    <w:rsid w:val="00C76E1D"/>
    <w:rsid w:val="00C76EFD"/>
    <w:rsid w:val="00C77148"/>
    <w:rsid w:val="00C77680"/>
    <w:rsid w:val="00C80D52"/>
    <w:rsid w:val="00C812C5"/>
    <w:rsid w:val="00C813EB"/>
    <w:rsid w:val="00C815A9"/>
    <w:rsid w:val="00C8183B"/>
    <w:rsid w:val="00C81C22"/>
    <w:rsid w:val="00C82793"/>
    <w:rsid w:val="00C827FF"/>
    <w:rsid w:val="00C82AE1"/>
    <w:rsid w:val="00C82BEB"/>
    <w:rsid w:val="00C8317A"/>
    <w:rsid w:val="00C8345A"/>
    <w:rsid w:val="00C8361E"/>
    <w:rsid w:val="00C83647"/>
    <w:rsid w:val="00C83739"/>
    <w:rsid w:val="00C841CB"/>
    <w:rsid w:val="00C84686"/>
    <w:rsid w:val="00C8471E"/>
    <w:rsid w:val="00C84B05"/>
    <w:rsid w:val="00C852A8"/>
    <w:rsid w:val="00C852DB"/>
    <w:rsid w:val="00C8538C"/>
    <w:rsid w:val="00C85537"/>
    <w:rsid w:val="00C85B49"/>
    <w:rsid w:val="00C864A1"/>
    <w:rsid w:val="00C867FB"/>
    <w:rsid w:val="00C878E2"/>
    <w:rsid w:val="00C87D3A"/>
    <w:rsid w:val="00C90A3B"/>
    <w:rsid w:val="00C90A80"/>
    <w:rsid w:val="00C90BEA"/>
    <w:rsid w:val="00C90C92"/>
    <w:rsid w:val="00C90E45"/>
    <w:rsid w:val="00C91C45"/>
    <w:rsid w:val="00C91FF3"/>
    <w:rsid w:val="00C926AE"/>
    <w:rsid w:val="00C92912"/>
    <w:rsid w:val="00C92A54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113"/>
    <w:rsid w:val="00C95659"/>
    <w:rsid w:val="00C9570B"/>
    <w:rsid w:val="00C958DC"/>
    <w:rsid w:val="00C96543"/>
    <w:rsid w:val="00C9695E"/>
    <w:rsid w:val="00C96AC0"/>
    <w:rsid w:val="00C96FE4"/>
    <w:rsid w:val="00C97518"/>
    <w:rsid w:val="00C97671"/>
    <w:rsid w:val="00C976F7"/>
    <w:rsid w:val="00C97847"/>
    <w:rsid w:val="00C97891"/>
    <w:rsid w:val="00CA04D3"/>
    <w:rsid w:val="00CA0595"/>
    <w:rsid w:val="00CA0FFE"/>
    <w:rsid w:val="00CA1D1D"/>
    <w:rsid w:val="00CA1DD1"/>
    <w:rsid w:val="00CA1DE2"/>
    <w:rsid w:val="00CA21A6"/>
    <w:rsid w:val="00CA2A96"/>
    <w:rsid w:val="00CA2B1C"/>
    <w:rsid w:val="00CA310B"/>
    <w:rsid w:val="00CA3736"/>
    <w:rsid w:val="00CA3990"/>
    <w:rsid w:val="00CA423E"/>
    <w:rsid w:val="00CA47CC"/>
    <w:rsid w:val="00CA4EFC"/>
    <w:rsid w:val="00CA50BD"/>
    <w:rsid w:val="00CA521F"/>
    <w:rsid w:val="00CA585F"/>
    <w:rsid w:val="00CA5A26"/>
    <w:rsid w:val="00CA60B0"/>
    <w:rsid w:val="00CA6173"/>
    <w:rsid w:val="00CA65DE"/>
    <w:rsid w:val="00CA6AD3"/>
    <w:rsid w:val="00CA7074"/>
    <w:rsid w:val="00CA7F7E"/>
    <w:rsid w:val="00CB02A5"/>
    <w:rsid w:val="00CB054E"/>
    <w:rsid w:val="00CB06BC"/>
    <w:rsid w:val="00CB0710"/>
    <w:rsid w:val="00CB0C10"/>
    <w:rsid w:val="00CB0EB7"/>
    <w:rsid w:val="00CB0EC3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310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C7A"/>
    <w:rsid w:val="00CC0023"/>
    <w:rsid w:val="00CC00A2"/>
    <w:rsid w:val="00CC00D1"/>
    <w:rsid w:val="00CC01CA"/>
    <w:rsid w:val="00CC050E"/>
    <w:rsid w:val="00CC05D9"/>
    <w:rsid w:val="00CC063D"/>
    <w:rsid w:val="00CC076F"/>
    <w:rsid w:val="00CC0F6E"/>
    <w:rsid w:val="00CC1024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CEA"/>
    <w:rsid w:val="00CC3117"/>
    <w:rsid w:val="00CC312D"/>
    <w:rsid w:val="00CC324B"/>
    <w:rsid w:val="00CC49B4"/>
    <w:rsid w:val="00CC5352"/>
    <w:rsid w:val="00CC573B"/>
    <w:rsid w:val="00CC5C80"/>
    <w:rsid w:val="00CC619F"/>
    <w:rsid w:val="00CC653F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12DD"/>
    <w:rsid w:val="00CD1ADF"/>
    <w:rsid w:val="00CD1C44"/>
    <w:rsid w:val="00CD1D93"/>
    <w:rsid w:val="00CD20D9"/>
    <w:rsid w:val="00CD238C"/>
    <w:rsid w:val="00CD2775"/>
    <w:rsid w:val="00CD3020"/>
    <w:rsid w:val="00CD31EA"/>
    <w:rsid w:val="00CD3448"/>
    <w:rsid w:val="00CD3C9F"/>
    <w:rsid w:val="00CD4588"/>
    <w:rsid w:val="00CD5D04"/>
    <w:rsid w:val="00CD60F1"/>
    <w:rsid w:val="00CD6201"/>
    <w:rsid w:val="00CD6278"/>
    <w:rsid w:val="00CD6935"/>
    <w:rsid w:val="00CD7002"/>
    <w:rsid w:val="00CD78DE"/>
    <w:rsid w:val="00CD7EFF"/>
    <w:rsid w:val="00CE046B"/>
    <w:rsid w:val="00CE055F"/>
    <w:rsid w:val="00CE05CA"/>
    <w:rsid w:val="00CE066F"/>
    <w:rsid w:val="00CE085C"/>
    <w:rsid w:val="00CE0CB3"/>
    <w:rsid w:val="00CE161C"/>
    <w:rsid w:val="00CE16EE"/>
    <w:rsid w:val="00CE1908"/>
    <w:rsid w:val="00CE234A"/>
    <w:rsid w:val="00CE2455"/>
    <w:rsid w:val="00CE251C"/>
    <w:rsid w:val="00CE25EE"/>
    <w:rsid w:val="00CE2DC7"/>
    <w:rsid w:val="00CE2E2B"/>
    <w:rsid w:val="00CE2FE3"/>
    <w:rsid w:val="00CE32D1"/>
    <w:rsid w:val="00CE34CC"/>
    <w:rsid w:val="00CE465B"/>
    <w:rsid w:val="00CE46C7"/>
    <w:rsid w:val="00CE46D3"/>
    <w:rsid w:val="00CE47E8"/>
    <w:rsid w:val="00CE497B"/>
    <w:rsid w:val="00CE4BA8"/>
    <w:rsid w:val="00CE4E16"/>
    <w:rsid w:val="00CE5930"/>
    <w:rsid w:val="00CE6557"/>
    <w:rsid w:val="00CE68C9"/>
    <w:rsid w:val="00CE6976"/>
    <w:rsid w:val="00CE6C1B"/>
    <w:rsid w:val="00CE6E29"/>
    <w:rsid w:val="00CE6ECB"/>
    <w:rsid w:val="00CE70AD"/>
    <w:rsid w:val="00CE7161"/>
    <w:rsid w:val="00CE7607"/>
    <w:rsid w:val="00CE7651"/>
    <w:rsid w:val="00CE7D28"/>
    <w:rsid w:val="00CF0250"/>
    <w:rsid w:val="00CF02AB"/>
    <w:rsid w:val="00CF062E"/>
    <w:rsid w:val="00CF0641"/>
    <w:rsid w:val="00CF08CB"/>
    <w:rsid w:val="00CF08EB"/>
    <w:rsid w:val="00CF0922"/>
    <w:rsid w:val="00CF0A48"/>
    <w:rsid w:val="00CF0DC0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39CB"/>
    <w:rsid w:val="00CF3B30"/>
    <w:rsid w:val="00CF416B"/>
    <w:rsid w:val="00CF4CE4"/>
    <w:rsid w:val="00CF5191"/>
    <w:rsid w:val="00CF5D69"/>
    <w:rsid w:val="00CF63B8"/>
    <w:rsid w:val="00CF65A3"/>
    <w:rsid w:val="00CF6BBE"/>
    <w:rsid w:val="00CF6FAA"/>
    <w:rsid w:val="00CF6FCE"/>
    <w:rsid w:val="00CF6FF7"/>
    <w:rsid w:val="00CF7210"/>
    <w:rsid w:val="00CF76BD"/>
    <w:rsid w:val="00CF7835"/>
    <w:rsid w:val="00D0023D"/>
    <w:rsid w:val="00D00863"/>
    <w:rsid w:val="00D00BFA"/>
    <w:rsid w:val="00D00C53"/>
    <w:rsid w:val="00D015AB"/>
    <w:rsid w:val="00D016DC"/>
    <w:rsid w:val="00D019F2"/>
    <w:rsid w:val="00D02018"/>
    <w:rsid w:val="00D020D1"/>
    <w:rsid w:val="00D021E0"/>
    <w:rsid w:val="00D02432"/>
    <w:rsid w:val="00D02547"/>
    <w:rsid w:val="00D028BA"/>
    <w:rsid w:val="00D028D7"/>
    <w:rsid w:val="00D02B4D"/>
    <w:rsid w:val="00D02C40"/>
    <w:rsid w:val="00D030C7"/>
    <w:rsid w:val="00D0327F"/>
    <w:rsid w:val="00D036EC"/>
    <w:rsid w:val="00D0434A"/>
    <w:rsid w:val="00D045C4"/>
    <w:rsid w:val="00D0497E"/>
    <w:rsid w:val="00D04ADD"/>
    <w:rsid w:val="00D04DEF"/>
    <w:rsid w:val="00D04EA9"/>
    <w:rsid w:val="00D0557C"/>
    <w:rsid w:val="00D05ABB"/>
    <w:rsid w:val="00D05C51"/>
    <w:rsid w:val="00D05DF0"/>
    <w:rsid w:val="00D061F1"/>
    <w:rsid w:val="00D06D14"/>
    <w:rsid w:val="00D06E1C"/>
    <w:rsid w:val="00D06FF4"/>
    <w:rsid w:val="00D07458"/>
    <w:rsid w:val="00D0748D"/>
    <w:rsid w:val="00D0781C"/>
    <w:rsid w:val="00D079E9"/>
    <w:rsid w:val="00D079EF"/>
    <w:rsid w:val="00D07F95"/>
    <w:rsid w:val="00D102D1"/>
    <w:rsid w:val="00D108D1"/>
    <w:rsid w:val="00D10C4A"/>
    <w:rsid w:val="00D111CC"/>
    <w:rsid w:val="00D1158A"/>
    <w:rsid w:val="00D116BC"/>
    <w:rsid w:val="00D11E21"/>
    <w:rsid w:val="00D12151"/>
    <w:rsid w:val="00D12C94"/>
    <w:rsid w:val="00D12D9C"/>
    <w:rsid w:val="00D12EEB"/>
    <w:rsid w:val="00D1391D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2024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2D6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79A"/>
    <w:rsid w:val="00D25ECF"/>
    <w:rsid w:val="00D2615F"/>
    <w:rsid w:val="00D26195"/>
    <w:rsid w:val="00D2643A"/>
    <w:rsid w:val="00D267EC"/>
    <w:rsid w:val="00D27E88"/>
    <w:rsid w:val="00D27EF0"/>
    <w:rsid w:val="00D30287"/>
    <w:rsid w:val="00D307A2"/>
    <w:rsid w:val="00D30C79"/>
    <w:rsid w:val="00D3126C"/>
    <w:rsid w:val="00D31526"/>
    <w:rsid w:val="00D32308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53E1"/>
    <w:rsid w:val="00D35AFE"/>
    <w:rsid w:val="00D3614C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FBF"/>
    <w:rsid w:val="00D41227"/>
    <w:rsid w:val="00D41940"/>
    <w:rsid w:val="00D41A7D"/>
    <w:rsid w:val="00D42567"/>
    <w:rsid w:val="00D4352A"/>
    <w:rsid w:val="00D435A4"/>
    <w:rsid w:val="00D436CE"/>
    <w:rsid w:val="00D43758"/>
    <w:rsid w:val="00D4394E"/>
    <w:rsid w:val="00D43CC4"/>
    <w:rsid w:val="00D44090"/>
    <w:rsid w:val="00D44113"/>
    <w:rsid w:val="00D4417B"/>
    <w:rsid w:val="00D443AD"/>
    <w:rsid w:val="00D447B7"/>
    <w:rsid w:val="00D44C49"/>
    <w:rsid w:val="00D44DED"/>
    <w:rsid w:val="00D4528E"/>
    <w:rsid w:val="00D458D5"/>
    <w:rsid w:val="00D45910"/>
    <w:rsid w:val="00D45D78"/>
    <w:rsid w:val="00D45DBF"/>
    <w:rsid w:val="00D46541"/>
    <w:rsid w:val="00D46ACB"/>
    <w:rsid w:val="00D46BC3"/>
    <w:rsid w:val="00D46EDA"/>
    <w:rsid w:val="00D4706F"/>
    <w:rsid w:val="00D475B3"/>
    <w:rsid w:val="00D477D6"/>
    <w:rsid w:val="00D47DF1"/>
    <w:rsid w:val="00D504FA"/>
    <w:rsid w:val="00D5060C"/>
    <w:rsid w:val="00D50855"/>
    <w:rsid w:val="00D51729"/>
    <w:rsid w:val="00D51F58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980"/>
    <w:rsid w:val="00D55DD5"/>
    <w:rsid w:val="00D56272"/>
    <w:rsid w:val="00D57304"/>
    <w:rsid w:val="00D577E0"/>
    <w:rsid w:val="00D57AB5"/>
    <w:rsid w:val="00D57ABC"/>
    <w:rsid w:val="00D57B3B"/>
    <w:rsid w:val="00D57CD8"/>
    <w:rsid w:val="00D57ED5"/>
    <w:rsid w:val="00D60066"/>
    <w:rsid w:val="00D601CD"/>
    <w:rsid w:val="00D60FCF"/>
    <w:rsid w:val="00D6120B"/>
    <w:rsid w:val="00D61491"/>
    <w:rsid w:val="00D6190D"/>
    <w:rsid w:val="00D619B8"/>
    <w:rsid w:val="00D61A00"/>
    <w:rsid w:val="00D621C5"/>
    <w:rsid w:val="00D6243F"/>
    <w:rsid w:val="00D628F8"/>
    <w:rsid w:val="00D634F7"/>
    <w:rsid w:val="00D6355A"/>
    <w:rsid w:val="00D638E6"/>
    <w:rsid w:val="00D63F81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A4C"/>
    <w:rsid w:val="00D66D10"/>
    <w:rsid w:val="00D66D1F"/>
    <w:rsid w:val="00D671A8"/>
    <w:rsid w:val="00D67B91"/>
    <w:rsid w:val="00D704F6"/>
    <w:rsid w:val="00D70DFB"/>
    <w:rsid w:val="00D71158"/>
    <w:rsid w:val="00D7116C"/>
    <w:rsid w:val="00D7127B"/>
    <w:rsid w:val="00D712F6"/>
    <w:rsid w:val="00D714E6"/>
    <w:rsid w:val="00D71577"/>
    <w:rsid w:val="00D71984"/>
    <w:rsid w:val="00D72682"/>
    <w:rsid w:val="00D72740"/>
    <w:rsid w:val="00D7392B"/>
    <w:rsid w:val="00D739A4"/>
    <w:rsid w:val="00D73A21"/>
    <w:rsid w:val="00D74359"/>
    <w:rsid w:val="00D74773"/>
    <w:rsid w:val="00D747B2"/>
    <w:rsid w:val="00D74D04"/>
    <w:rsid w:val="00D7523F"/>
    <w:rsid w:val="00D75409"/>
    <w:rsid w:val="00D75542"/>
    <w:rsid w:val="00D75867"/>
    <w:rsid w:val="00D759E0"/>
    <w:rsid w:val="00D764D1"/>
    <w:rsid w:val="00D766DC"/>
    <w:rsid w:val="00D76B77"/>
    <w:rsid w:val="00D76DA8"/>
    <w:rsid w:val="00D76E03"/>
    <w:rsid w:val="00D773A7"/>
    <w:rsid w:val="00D773E0"/>
    <w:rsid w:val="00D774CF"/>
    <w:rsid w:val="00D77A3A"/>
    <w:rsid w:val="00D77B84"/>
    <w:rsid w:val="00D801ED"/>
    <w:rsid w:val="00D803D4"/>
    <w:rsid w:val="00D80426"/>
    <w:rsid w:val="00D80838"/>
    <w:rsid w:val="00D80D36"/>
    <w:rsid w:val="00D80EFA"/>
    <w:rsid w:val="00D81141"/>
    <w:rsid w:val="00D81165"/>
    <w:rsid w:val="00D81482"/>
    <w:rsid w:val="00D819FE"/>
    <w:rsid w:val="00D81A41"/>
    <w:rsid w:val="00D81C7B"/>
    <w:rsid w:val="00D82282"/>
    <w:rsid w:val="00D82658"/>
    <w:rsid w:val="00D82ADE"/>
    <w:rsid w:val="00D82D3B"/>
    <w:rsid w:val="00D82E3F"/>
    <w:rsid w:val="00D830CD"/>
    <w:rsid w:val="00D83294"/>
    <w:rsid w:val="00D83750"/>
    <w:rsid w:val="00D838CB"/>
    <w:rsid w:val="00D84CA8"/>
    <w:rsid w:val="00D84D8F"/>
    <w:rsid w:val="00D85518"/>
    <w:rsid w:val="00D8578A"/>
    <w:rsid w:val="00D859CC"/>
    <w:rsid w:val="00D85DDA"/>
    <w:rsid w:val="00D86429"/>
    <w:rsid w:val="00D866E4"/>
    <w:rsid w:val="00D8678D"/>
    <w:rsid w:val="00D869BE"/>
    <w:rsid w:val="00D86C5B"/>
    <w:rsid w:val="00D877EB"/>
    <w:rsid w:val="00D87871"/>
    <w:rsid w:val="00D87CFF"/>
    <w:rsid w:val="00D9014E"/>
    <w:rsid w:val="00D90536"/>
    <w:rsid w:val="00D9060C"/>
    <w:rsid w:val="00D90640"/>
    <w:rsid w:val="00D90CC6"/>
    <w:rsid w:val="00D90F48"/>
    <w:rsid w:val="00D910D7"/>
    <w:rsid w:val="00D915BA"/>
    <w:rsid w:val="00D916BB"/>
    <w:rsid w:val="00D92CAA"/>
    <w:rsid w:val="00D92DB0"/>
    <w:rsid w:val="00D92EB0"/>
    <w:rsid w:val="00D94090"/>
    <w:rsid w:val="00D9418B"/>
    <w:rsid w:val="00D94326"/>
    <w:rsid w:val="00D94337"/>
    <w:rsid w:val="00D94E44"/>
    <w:rsid w:val="00D95080"/>
    <w:rsid w:val="00D951C5"/>
    <w:rsid w:val="00D957B6"/>
    <w:rsid w:val="00D95E1B"/>
    <w:rsid w:val="00D96078"/>
    <w:rsid w:val="00D963BC"/>
    <w:rsid w:val="00D9643A"/>
    <w:rsid w:val="00D96BB6"/>
    <w:rsid w:val="00D96D14"/>
    <w:rsid w:val="00D978B3"/>
    <w:rsid w:val="00D97B5E"/>
    <w:rsid w:val="00D97D38"/>
    <w:rsid w:val="00D97E89"/>
    <w:rsid w:val="00DA00A4"/>
    <w:rsid w:val="00DA01A9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C7"/>
    <w:rsid w:val="00DA338B"/>
    <w:rsid w:val="00DA3771"/>
    <w:rsid w:val="00DA3E49"/>
    <w:rsid w:val="00DA3EA0"/>
    <w:rsid w:val="00DA42B6"/>
    <w:rsid w:val="00DA4A25"/>
    <w:rsid w:val="00DA4AD6"/>
    <w:rsid w:val="00DA4C8E"/>
    <w:rsid w:val="00DA4D74"/>
    <w:rsid w:val="00DA5385"/>
    <w:rsid w:val="00DA5CAF"/>
    <w:rsid w:val="00DA61A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F2"/>
    <w:rsid w:val="00DB4ABD"/>
    <w:rsid w:val="00DB4C15"/>
    <w:rsid w:val="00DB50DD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D32"/>
    <w:rsid w:val="00DC1D85"/>
    <w:rsid w:val="00DC1E9B"/>
    <w:rsid w:val="00DC1FCF"/>
    <w:rsid w:val="00DC2524"/>
    <w:rsid w:val="00DC27C7"/>
    <w:rsid w:val="00DC3540"/>
    <w:rsid w:val="00DC3970"/>
    <w:rsid w:val="00DC3C1E"/>
    <w:rsid w:val="00DC3D45"/>
    <w:rsid w:val="00DC3EB7"/>
    <w:rsid w:val="00DC4216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636"/>
    <w:rsid w:val="00DC79F9"/>
    <w:rsid w:val="00DC7B5A"/>
    <w:rsid w:val="00DC7E51"/>
    <w:rsid w:val="00DD0EFA"/>
    <w:rsid w:val="00DD1996"/>
    <w:rsid w:val="00DD24E5"/>
    <w:rsid w:val="00DD25D3"/>
    <w:rsid w:val="00DD261E"/>
    <w:rsid w:val="00DD2BB2"/>
    <w:rsid w:val="00DD2E56"/>
    <w:rsid w:val="00DD31CF"/>
    <w:rsid w:val="00DD3431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2FC"/>
    <w:rsid w:val="00DD5969"/>
    <w:rsid w:val="00DD59E4"/>
    <w:rsid w:val="00DD5B23"/>
    <w:rsid w:val="00DD5CE8"/>
    <w:rsid w:val="00DD6238"/>
    <w:rsid w:val="00DD6366"/>
    <w:rsid w:val="00DD6666"/>
    <w:rsid w:val="00DD682E"/>
    <w:rsid w:val="00DD6DD4"/>
    <w:rsid w:val="00DD6F42"/>
    <w:rsid w:val="00DD718A"/>
    <w:rsid w:val="00DD7436"/>
    <w:rsid w:val="00DD75E4"/>
    <w:rsid w:val="00DD76D4"/>
    <w:rsid w:val="00DD7900"/>
    <w:rsid w:val="00DD7A82"/>
    <w:rsid w:val="00DE0323"/>
    <w:rsid w:val="00DE065C"/>
    <w:rsid w:val="00DE07BE"/>
    <w:rsid w:val="00DE0B85"/>
    <w:rsid w:val="00DE105F"/>
    <w:rsid w:val="00DE1130"/>
    <w:rsid w:val="00DE146C"/>
    <w:rsid w:val="00DE14B9"/>
    <w:rsid w:val="00DE14E5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FB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1124"/>
    <w:rsid w:val="00DF13BC"/>
    <w:rsid w:val="00DF1BCC"/>
    <w:rsid w:val="00DF1D55"/>
    <w:rsid w:val="00DF1D6E"/>
    <w:rsid w:val="00DF2334"/>
    <w:rsid w:val="00DF2F4D"/>
    <w:rsid w:val="00DF2FFB"/>
    <w:rsid w:val="00DF3680"/>
    <w:rsid w:val="00DF3CB1"/>
    <w:rsid w:val="00DF3DF5"/>
    <w:rsid w:val="00DF3EFA"/>
    <w:rsid w:val="00DF412A"/>
    <w:rsid w:val="00DF43F8"/>
    <w:rsid w:val="00DF46FA"/>
    <w:rsid w:val="00DF48ED"/>
    <w:rsid w:val="00DF4D57"/>
    <w:rsid w:val="00DF4FDE"/>
    <w:rsid w:val="00DF5C01"/>
    <w:rsid w:val="00DF62D0"/>
    <w:rsid w:val="00DF653A"/>
    <w:rsid w:val="00DF69DD"/>
    <w:rsid w:val="00DF6E04"/>
    <w:rsid w:val="00DF6EB7"/>
    <w:rsid w:val="00DF6EBA"/>
    <w:rsid w:val="00DF78EE"/>
    <w:rsid w:val="00DF7D25"/>
    <w:rsid w:val="00DF7E6E"/>
    <w:rsid w:val="00DF7F8A"/>
    <w:rsid w:val="00E001E9"/>
    <w:rsid w:val="00E0047D"/>
    <w:rsid w:val="00E00F87"/>
    <w:rsid w:val="00E0178D"/>
    <w:rsid w:val="00E018D3"/>
    <w:rsid w:val="00E01A94"/>
    <w:rsid w:val="00E01B4A"/>
    <w:rsid w:val="00E01E73"/>
    <w:rsid w:val="00E0206F"/>
    <w:rsid w:val="00E0241B"/>
    <w:rsid w:val="00E0243D"/>
    <w:rsid w:val="00E02758"/>
    <w:rsid w:val="00E028D7"/>
    <w:rsid w:val="00E02A67"/>
    <w:rsid w:val="00E03290"/>
    <w:rsid w:val="00E035DA"/>
    <w:rsid w:val="00E04CB6"/>
    <w:rsid w:val="00E05091"/>
    <w:rsid w:val="00E0712C"/>
    <w:rsid w:val="00E07312"/>
    <w:rsid w:val="00E0733B"/>
    <w:rsid w:val="00E10082"/>
    <w:rsid w:val="00E1089A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486"/>
    <w:rsid w:val="00E134CF"/>
    <w:rsid w:val="00E13E08"/>
    <w:rsid w:val="00E13E44"/>
    <w:rsid w:val="00E13F17"/>
    <w:rsid w:val="00E1460B"/>
    <w:rsid w:val="00E14648"/>
    <w:rsid w:val="00E14B49"/>
    <w:rsid w:val="00E15CEA"/>
    <w:rsid w:val="00E1609C"/>
    <w:rsid w:val="00E1628A"/>
    <w:rsid w:val="00E16464"/>
    <w:rsid w:val="00E16F84"/>
    <w:rsid w:val="00E171D3"/>
    <w:rsid w:val="00E17525"/>
    <w:rsid w:val="00E17607"/>
    <w:rsid w:val="00E17F8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E1C"/>
    <w:rsid w:val="00E22E40"/>
    <w:rsid w:val="00E22F0F"/>
    <w:rsid w:val="00E23584"/>
    <w:rsid w:val="00E244E2"/>
    <w:rsid w:val="00E24691"/>
    <w:rsid w:val="00E246F7"/>
    <w:rsid w:val="00E25F44"/>
    <w:rsid w:val="00E25F92"/>
    <w:rsid w:val="00E261AE"/>
    <w:rsid w:val="00E26866"/>
    <w:rsid w:val="00E268CD"/>
    <w:rsid w:val="00E26C14"/>
    <w:rsid w:val="00E26CBF"/>
    <w:rsid w:val="00E26D27"/>
    <w:rsid w:val="00E2733A"/>
    <w:rsid w:val="00E2753D"/>
    <w:rsid w:val="00E27805"/>
    <w:rsid w:val="00E305A8"/>
    <w:rsid w:val="00E30738"/>
    <w:rsid w:val="00E30914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732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98"/>
    <w:rsid w:val="00E421A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908"/>
    <w:rsid w:val="00E44BB4"/>
    <w:rsid w:val="00E4539D"/>
    <w:rsid w:val="00E45E0D"/>
    <w:rsid w:val="00E46226"/>
    <w:rsid w:val="00E46718"/>
    <w:rsid w:val="00E469DB"/>
    <w:rsid w:val="00E4708A"/>
    <w:rsid w:val="00E47162"/>
    <w:rsid w:val="00E47713"/>
    <w:rsid w:val="00E47769"/>
    <w:rsid w:val="00E47B22"/>
    <w:rsid w:val="00E47BC4"/>
    <w:rsid w:val="00E47CB9"/>
    <w:rsid w:val="00E47E95"/>
    <w:rsid w:val="00E5053F"/>
    <w:rsid w:val="00E50722"/>
    <w:rsid w:val="00E50979"/>
    <w:rsid w:val="00E50DB5"/>
    <w:rsid w:val="00E514EB"/>
    <w:rsid w:val="00E5153A"/>
    <w:rsid w:val="00E5159A"/>
    <w:rsid w:val="00E5182E"/>
    <w:rsid w:val="00E51873"/>
    <w:rsid w:val="00E51899"/>
    <w:rsid w:val="00E51CEB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8DB"/>
    <w:rsid w:val="00E53941"/>
    <w:rsid w:val="00E53D85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7256"/>
    <w:rsid w:val="00E57297"/>
    <w:rsid w:val="00E575A0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542C"/>
    <w:rsid w:val="00E65568"/>
    <w:rsid w:val="00E65787"/>
    <w:rsid w:val="00E65B0F"/>
    <w:rsid w:val="00E6600B"/>
    <w:rsid w:val="00E66867"/>
    <w:rsid w:val="00E66965"/>
    <w:rsid w:val="00E671AE"/>
    <w:rsid w:val="00E67357"/>
    <w:rsid w:val="00E6755F"/>
    <w:rsid w:val="00E67A06"/>
    <w:rsid w:val="00E67C9F"/>
    <w:rsid w:val="00E67F9B"/>
    <w:rsid w:val="00E705A5"/>
    <w:rsid w:val="00E71263"/>
    <w:rsid w:val="00E717C3"/>
    <w:rsid w:val="00E71966"/>
    <w:rsid w:val="00E71DA5"/>
    <w:rsid w:val="00E71E1D"/>
    <w:rsid w:val="00E71FE0"/>
    <w:rsid w:val="00E723ED"/>
    <w:rsid w:val="00E72431"/>
    <w:rsid w:val="00E72621"/>
    <w:rsid w:val="00E7268D"/>
    <w:rsid w:val="00E7280B"/>
    <w:rsid w:val="00E72F05"/>
    <w:rsid w:val="00E73268"/>
    <w:rsid w:val="00E7399A"/>
    <w:rsid w:val="00E739B9"/>
    <w:rsid w:val="00E73C78"/>
    <w:rsid w:val="00E7442D"/>
    <w:rsid w:val="00E744AB"/>
    <w:rsid w:val="00E747CB"/>
    <w:rsid w:val="00E74B59"/>
    <w:rsid w:val="00E74E48"/>
    <w:rsid w:val="00E758CC"/>
    <w:rsid w:val="00E759E8"/>
    <w:rsid w:val="00E75A04"/>
    <w:rsid w:val="00E75CEC"/>
    <w:rsid w:val="00E76043"/>
    <w:rsid w:val="00E76357"/>
    <w:rsid w:val="00E76897"/>
    <w:rsid w:val="00E76B8D"/>
    <w:rsid w:val="00E76C56"/>
    <w:rsid w:val="00E76DC5"/>
    <w:rsid w:val="00E77137"/>
    <w:rsid w:val="00E77330"/>
    <w:rsid w:val="00E77905"/>
    <w:rsid w:val="00E77C67"/>
    <w:rsid w:val="00E80327"/>
    <w:rsid w:val="00E80364"/>
    <w:rsid w:val="00E8040E"/>
    <w:rsid w:val="00E807EC"/>
    <w:rsid w:val="00E8132D"/>
    <w:rsid w:val="00E816CE"/>
    <w:rsid w:val="00E816D5"/>
    <w:rsid w:val="00E81D74"/>
    <w:rsid w:val="00E81F90"/>
    <w:rsid w:val="00E82BD6"/>
    <w:rsid w:val="00E82D80"/>
    <w:rsid w:val="00E8318C"/>
    <w:rsid w:val="00E8328E"/>
    <w:rsid w:val="00E83ACD"/>
    <w:rsid w:val="00E84898"/>
    <w:rsid w:val="00E85073"/>
    <w:rsid w:val="00E8527A"/>
    <w:rsid w:val="00E85567"/>
    <w:rsid w:val="00E856C7"/>
    <w:rsid w:val="00E85744"/>
    <w:rsid w:val="00E85A36"/>
    <w:rsid w:val="00E85B16"/>
    <w:rsid w:val="00E85B67"/>
    <w:rsid w:val="00E863E5"/>
    <w:rsid w:val="00E8664B"/>
    <w:rsid w:val="00E86C2E"/>
    <w:rsid w:val="00E86C8C"/>
    <w:rsid w:val="00E87236"/>
    <w:rsid w:val="00E87914"/>
    <w:rsid w:val="00E8797E"/>
    <w:rsid w:val="00E87D20"/>
    <w:rsid w:val="00E87F0D"/>
    <w:rsid w:val="00E90286"/>
    <w:rsid w:val="00E90B4C"/>
    <w:rsid w:val="00E90C6E"/>
    <w:rsid w:val="00E91932"/>
    <w:rsid w:val="00E92164"/>
    <w:rsid w:val="00E9274F"/>
    <w:rsid w:val="00E9294E"/>
    <w:rsid w:val="00E92A1B"/>
    <w:rsid w:val="00E92A90"/>
    <w:rsid w:val="00E92EF8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77C"/>
    <w:rsid w:val="00E97CAB"/>
    <w:rsid w:val="00E97CCB"/>
    <w:rsid w:val="00E97E35"/>
    <w:rsid w:val="00EA08AB"/>
    <w:rsid w:val="00EA0F05"/>
    <w:rsid w:val="00EA140C"/>
    <w:rsid w:val="00EA169F"/>
    <w:rsid w:val="00EA16F5"/>
    <w:rsid w:val="00EA16FB"/>
    <w:rsid w:val="00EA195E"/>
    <w:rsid w:val="00EA1A96"/>
    <w:rsid w:val="00EA21A6"/>
    <w:rsid w:val="00EA24FA"/>
    <w:rsid w:val="00EA2ACA"/>
    <w:rsid w:val="00EA2BEE"/>
    <w:rsid w:val="00EA2E23"/>
    <w:rsid w:val="00EA3213"/>
    <w:rsid w:val="00EA33D4"/>
    <w:rsid w:val="00EA3734"/>
    <w:rsid w:val="00EA394C"/>
    <w:rsid w:val="00EA4B16"/>
    <w:rsid w:val="00EA4C90"/>
    <w:rsid w:val="00EA4DA7"/>
    <w:rsid w:val="00EA4EE6"/>
    <w:rsid w:val="00EA5061"/>
    <w:rsid w:val="00EA573C"/>
    <w:rsid w:val="00EA58DE"/>
    <w:rsid w:val="00EA5ACE"/>
    <w:rsid w:val="00EA5CFA"/>
    <w:rsid w:val="00EA64CD"/>
    <w:rsid w:val="00EA6630"/>
    <w:rsid w:val="00EA786F"/>
    <w:rsid w:val="00EA7C27"/>
    <w:rsid w:val="00EA7D18"/>
    <w:rsid w:val="00EA7E39"/>
    <w:rsid w:val="00EB00C8"/>
    <w:rsid w:val="00EB04F2"/>
    <w:rsid w:val="00EB05E9"/>
    <w:rsid w:val="00EB0A55"/>
    <w:rsid w:val="00EB0ED0"/>
    <w:rsid w:val="00EB1830"/>
    <w:rsid w:val="00EB1865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18B"/>
    <w:rsid w:val="00EB32AD"/>
    <w:rsid w:val="00EB3988"/>
    <w:rsid w:val="00EB4015"/>
    <w:rsid w:val="00EB4399"/>
    <w:rsid w:val="00EB4682"/>
    <w:rsid w:val="00EB494C"/>
    <w:rsid w:val="00EB4AD1"/>
    <w:rsid w:val="00EB4F0D"/>
    <w:rsid w:val="00EB5553"/>
    <w:rsid w:val="00EB6043"/>
    <w:rsid w:val="00EB60D2"/>
    <w:rsid w:val="00EB6100"/>
    <w:rsid w:val="00EB66F2"/>
    <w:rsid w:val="00EB6E68"/>
    <w:rsid w:val="00EB7360"/>
    <w:rsid w:val="00EB74DA"/>
    <w:rsid w:val="00EB77BD"/>
    <w:rsid w:val="00EB79BD"/>
    <w:rsid w:val="00EB7AB5"/>
    <w:rsid w:val="00EC01BE"/>
    <w:rsid w:val="00EC01D7"/>
    <w:rsid w:val="00EC02C9"/>
    <w:rsid w:val="00EC0B44"/>
    <w:rsid w:val="00EC0FAC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608"/>
    <w:rsid w:val="00EC6781"/>
    <w:rsid w:val="00EC6828"/>
    <w:rsid w:val="00ED0022"/>
    <w:rsid w:val="00ED0774"/>
    <w:rsid w:val="00ED105D"/>
    <w:rsid w:val="00ED11A1"/>
    <w:rsid w:val="00ED1212"/>
    <w:rsid w:val="00ED1C84"/>
    <w:rsid w:val="00ED2282"/>
    <w:rsid w:val="00ED2898"/>
    <w:rsid w:val="00ED2902"/>
    <w:rsid w:val="00ED2991"/>
    <w:rsid w:val="00ED2EE7"/>
    <w:rsid w:val="00ED3049"/>
    <w:rsid w:val="00ED396F"/>
    <w:rsid w:val="00ED3FAC"/>
    <w:rsid w:val="00ED429A"/>
    <w:rsid w:val="00ED464A"/>
    <w:rsid w:val="00ED49FB"/>
    <w:rsid w:val="00ED4A6D"/>
    <w:rsid w:val="00ED4A8F"/>
    <w:rsid w:val="00ED50E3"/>
    <w:rsid w:val="00ED5516"/>
    <w:rsid w:val="00ED591D"/>
    <w:rsid w:val="00ED5A81"/>
    <w:rsid w:val="00ED5B1A"/>
    <w:rsid w:val="00ED5D7E"/>
    <w:rsid w:val="00ED61F5"/>
    <w:rsid w:val="00ED6298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E02E3"/>
    <w:rsid w:val="00EE0412"/>
    <w:rsid w:val="00EE063E"/>
    <w:rsid w:val="00EE0A3F"/>
    <w:rsid w:val="00EE0C79"/>
    <w:rsid w:val="00EE0FDB"/>
    <w:rsid w:val="00EE1566"/>
    <w:rsid w:val="00EE1864"/>
    <w:rsid w:val="00EE1F9F"/>
    <w:rsid w:val="00EE23D4"/>
    <w:rsid w:val="00EE252D"/>
    <w:rsid w:val="00EE299F"/>
    <w:rsid w:val="00EE302D"/>
    <w:rsid w:val="00EE3463"/>
    <w:rsid w:val="00EE3B96"/>
    <w:rsid w:val="00EE3D86"/>
    <w:rsid w:val="00EE44B4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D29"/>
    <w:rsid w:val="00EE6EF0"/>
    <w:rsid w:val="00EE7EAC"/>
    <w:rsid w:val="00EE7F2F"/>
    <w:rsid w:val="00EE7FCE"/>
    <w:rsid w:val="00EF0344"/>
    <w:rsid w:val="00EF065C"/>
    <w:rsid w:val="00EF1847"/>
    <w:rsid w:val="00EF1ACA"/>
    <w:rsid w:val="00EF238F"/>
    <w:rsid w:val="00EF2945"/>
    <w:rsid w:val="00EF3385"/>
    <w:rsid w:val="00EF3724"/>
    <w:rsid w:val="00EF3808"/>
    <w:rsid w:val="00EF464F"/>
    <w:rsid w:val="00EF4AFB"/>
    <w:rsid w:val="00EF5024"/>
    <w:rsid w:val="00EF536C"/>
    <w:rsid w:val="00EF57FF"/>
    <w:rsid w:val="00EF59F6"/>
    <w:rsid w:val="00EF5AF1"/>
    <w:rsid w:val="00EF5BB2"/>
    <w:rsid w:val="00EF5BC3"/>
    <w:rsid w:val="00EF5C15"/>
    <w:rsid w:val="00EF5C9F"/>
    <w:rsid w:val="00EF6262"/>
    <w:rsid w:val="00EF69DC"/>
    <w:rsid w:val="00EF6ADA"/>
    <w:rsid w:val="00EF707C"/>
    <w:rsid w:val="00EF7322"/>
    <w:rsid w:val="00EF736D"/>
    <w:rsid w:val="00EF75AF"/>
    <w:rsid w:val="00EF75FE"/>
    <w:rsid w:val="00EF7E1D"/>
    <w:rsid w:val="00EF7E70"/>
    <w:rsid w:val="00F00A9A"/>
    <w:rsid w:val="00F00E24"/>
    <w:rsid w:val="00F01381"/>
    <w:rsid w:val="00F01445"/>
    <w:rsid w:val="00F016BA"/>
    <w:rsid w:val="00F01732"/>
    <w:rsid w:val="00F01C85"/>
    <w:rsid w:val="00F0202C"/>
    <w:rsid w:val="00F020EA"/>
    <w:rsid w:val="00F024A4"/>
    <w:rsid w:val="00F027C7"/>
    <w:rsid w:val="00F028E1"/>
    <w:rsid w:val="00F02BDA"/>
    <w:rsid w:val="00F02FC7"/>
    <w:rsid w:val="00F0316E"/>
    <w:rsid w:val="00F031FA"/>
    <w:rsid w:val="00F03256"/>
    <w:rsid w:val="00F03303"/>
    <w:rsid w:val="00F037DA"/>
    <w:rsid w:val="00F040B8"/>
    <w:rsid w:val="00F04213"/>
    <w:rsid w:val="00F042F8"/>
    <w:rsid w:val="00F043FC"/>
    <w:rsid w:val="00F0480B"/>
    <w:rsid w:val="00F04A43"/>
    <w:rsid w:val="00F06277"/>
    <w:rsid w:val="00F0699A"/>
    <w:rsid w:val="00F06B22"/>
    <w:rsid w:val="00F0703C"/>
    <w:rsid w:val="00F07059"/>
    <w:rsid w:val="00F07928"/>
    <w:rsid w:val="00F07BCE"/>
    <w:rsid w:val="00F07D38"/>
    <w:rsid w:val="00F10111"/>
    <w:rsid w:val="00F10647"/>
    <w:rsid w:val="00F106D4"/>
    <w:rsid w:val="00F1094F"/>
    <w:rsid w:val="00F1095E"/>
    <w:rsid w:val="00F10D9A"/>
    <w:rsid w:val="00F10DD1"/>
    <w:rsid w:val="00F1123F"/>
    <w:rsid w:val="00F11709"/>
    <w:rsid w:val="00F11D89"/>
    <w:rsid w:val="00F129FB"/>
    <w:rsid w:val="00F12EBC"/>
    <w:rsid w:val="00F12F39"/>
    <w:rsid w:val="00F1378F"/>
    <w:rsid w:val="00F1382C"/>
    <w:rsid w:val="00F139C9"/>
    <w:rsid w:val="00F13D1F"/>
    <w:rsid w:val="00F13DC7"/>
    <w:rsid w:val="00F142E0"/>
    <w:rsid w:val="00F147A4"/>
    <w:rsid w:val="00F14899"/>
    <w:rsid w:val="00F1501E"/>
    <w:rsid w:val="00F150E5"/>
    <w:rsid w:val="00F1515D"/>
    <w:rsid w:val="00F15F21"/>
    <w:rsid w:val="00F161EB"/>
    <w:rsid w:val="00F16487"/>
    <w:rsid w:val="00F16607"/>
    <w:rsid w:val="00F1671E"/>
    <w:rsid w:val="00F16985"/>
    <w:rsid w:val="00F17331"/>
    <w:rsid w:val="00F17A44"/>
    <w:rsid w:val="00F17E29"/>
    <w:rsid w:val="00F203DD"/>
    <w:rsid w:val="00F2041C"/>
    <w:rsid w:val="00F209BC"/>
    <w:rsid w:val="00F20EA8"/>
    <w:rsid w:val="00F2114F"/>
    <w:rsid w:val="00F21610"/>
    <w:rsid w:val="00F21AB3"/>
    <w:rsid w:val="00F21C8C"/>
    <w:rsid w:val="00F21C99"/>
    <w:rsid w:val="00F21E34"/>
    <w:rsid w:val="00F21FE0"/>
    <w:rsid w:val="00F228B6"/>
    <w:rsid w:val="00F22910"/>
    <w:rsid w:val="00F22977"/>
    <w:rsid w:val="00F2302D"/>
    <w:rsid w:val="00F2321E"/>
    <w:rsid w:val="00F23547"/>
    <w:rsid w:val="00F23BA4"/>
    <w:rsid w:val="00F23C6D"/>
    <w:rsid w:val="00F23FFB"/>
    <w:rsid w:val="00F241CE"/>
    <w:rsid w:val="00F244D9"/>
    <w:rsid w:val="00F24D66"/>
    <w:rsid w:val="00F250C5"/>
    <w:rsid w:val="00F251C9"/>
    <w:rsid w:val="00F2523D"/>
    <w:rsid w:val="00F2543B"/>
    <w:rsid w:val="00F25664"/>
    <w:rsid w:val="00F256E8"/>
    <w:rsid w:val="00F25DD7"/>
    <w:rsid w:val="00F26074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FEB"/>
    <w:rsid w:val="00F3282B"/>
    <w:rsid w:val="00F32878"/>
    <w:rsid w:val="00F331D4"/>
    <w:rsid w:val="00F336FD"/>
    <w:rsid w:val="00F337F0"/>
    <w:rsid w:val="00F34FFA"/>
    <w:rsid w:val="00F35126"/>
    <w:rsid w:val="00F35575"/>
    <w:rsid w:val="00F3617E"/>
    <w:rsid w:val="00F367B2"/>
    <w:rsid w:val="00F36864"/>
    <w:rsid w:val="00F36968"/>
    <w:rsid w:val="00F36DF7"/>
    <w:rsid w:val="00F36FA3"/>
    <w:rsid w:val="00F37487"/>
    <w:rsid w:val="00F37CFA"/>
    <w:rsid w:val="00F37EC0"/>
    <w:rsid w:val="00F4015E"/>
    <w:rsid w:val="00F40476"/>
    <w:rsid w:val="00F40663"/>
    <w:rsid w:val="00F406CC"/>
    <w:rsid w:val="00F40896"/>
    <w:rsid w:val="00F411EB"/>
    <w:rsid w:val="00F4135E"/>
    <w:rsid w:val="00F41742"/>
    <w:rsid w:val="00F4197C"/>
    <w:rsid w:val="00F41B64"/>
    <w:rsid w:val="00F42265"/>
    <w:rsid w:val="00F42382"/>
    <w:rsid w:val="00F4259B"/>
    <w:rsid w:val="00F426F4"/>
    <w:rsid w:val="00F42910"/>
    <w:rsid w:val="00F429E3"/>
    <w:rsid w:val="00F433A7"/>
    <w:rsid w:val="00F435AB"/>
    <w:rsid w:val="00F4371E"/>
    <w:rsid w:val="00F438CF"/>
    <w:rsid w:val="00F44533"/>
    <w:rsid w:val="00F45447"/>
    <w:rsid w:val="00F456CE"/>
    <w:rsid w:val="00F45A33"/>
    <w:rsid w:val="00F45A5E"/>
    <w:rsid w:val="00F45CF9"/>
    <w:rsid w:val="00F45DED"/>
    <w:rsid w:val="00F463A7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B31"/>
    <w:rsid w:val="00F528D9"/>
    <w:rsid w:val="00F5321A"/>
    <w:rsid w:val="00F53321"/>
    <w:rsid w:val="00F5342D"/>
    <w:rsid w:val="00F538CF"/>
    <w:rsid w:val="00F53E55"/>
    <w:rsid w:val="00F54774"/>
    <w:rsid w:val="00F54D8F"/>
    <w:rsid w:val="00F55058"/>
    <w:rsid w:val="00F56935"/>
    <w:rsid w:val="00F56CDB"/>
    <w:rsid w:val="00F57030"/>
    <w:rsid w:val="00F57274"/>
    <w:rsid w:val="00F574B2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A73"/>
    <w:rsid w:val="00F61D3C"/>
    <w:rsid w:val="00F61F46"/>
    <w:rsid w:val="00F621C7"/>
    <w:rsid w:val="00F62975"/>
    <w:rsid w:val="00F62ADD"/>
    <w:rsid w:val="00F631D7"/>
    <w:rsid w:val="00F63BD4"/>
    <w:rsid w:val="00F63C66"/>
    <w:rsid w:val="00F63DC6"/>
    <w:rsid w:val="00F64FEE"/>
    <w:rsid w:val="00F65AC7"/>
    <w:rsid w:val="00F65C3E"/>
    <w:rsid w:val="00F6660A"/>
    <w:rsid w:val="00F66AA1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3256"/>
    <w:rsid w:val="00F7345C"/>
    <w:rsid w:val="00F73AB3"/>
    <w:rsid w:val="00F73BCA"/>
    <w:rsid w:val="00F746C9"/>
    <w:rsid w:val="00F748BB"/>
    <w:rsid w:val="00F74B0E"/>
    <w:rsid w:val="00F753A5"/>
    <w:rsid w:val="00F75A0B"/>
    <w:rsid w:val="00F75F6B"/>
    <w:rsid w:val="00F75FF2"/>
    <w:rsid w:val="00F7660D"/>
    <w:rsid w:val="00F767F7"/>
    <w:rsid w:val="00F76BA8"/>
    <w:rsid w:val="00F77B90"/>
    <w:rsid w:val="00F802FC"/>
    <w:rsid w:val="00F806A9"/>
    <w:rsid w:val="00F807E3"/>
    <w:rsid w:val="00F812B9"/>
    <w:rsid w:val="00F81975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255"/>
    <w:rsid w:val="00F83940"/>
    <w:rsid w:val="00F83BEF"/>
    <w:rsid w:val="00F8472B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1232"/>
    <w:rsid w:val="00F912D3"/>
    <w:rsid w:val="00F9137A"/>
    <w:rsid w:val="00F917B8"/>
    <w:rsid w:val="00F91B92"/>
    <w:rsid w:val="00F91D4C"/>
    <w:rsid w:val="00F9266F"/>
    <w:rsid w:val="00F92D90"/>
    <w:rsid w:val="00F92DBF"/>
    <w:rsid w:val="00F9353B"/>
    <w:rsid w:val="00F93593"/>
    <w:rsid w:val="00F936AF"/>
    <w:rsid w:val="00F93F95"/>
    <w:rsid w:val="00F948C8"/>
    <w:rsid w:val="00F95084"/>
    <w:rsid w:val="00F951AA"/>
    <w:rsid w:val="00F954A7"/>
    <w:rsid w:val="00F954BD"/>
    <w:rsid w:val="00F954DA"/>
    <w:rsid w:val="00F9569D"/>
    <w:rsid w:val="00F95A19"/>
    <w:rsid w:val="00F95C91"/>
    <w:rsid w:val="00F965E2"/>
    <w:rsid w:val="00F969C7"/>
    <w:rsid w:val="00F96A68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E2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D4D"/>
    <w:rsid w:val="00FA2E38"/>
    <w:rsid w:val="00FA3263"/>
    <w:rsid w:val="00FA3718"/>
    <w:rsid w:val="00FA37D0"/>
    <w:rsid w:val="00FA3B83"/>
    <w:rsid w:val="00FA3E7B"/>
    <w:rsid w:val="00FA4290"/>
    <w:rsid w:val="00FA4373"/>
    <w:rsid w:val="00FA46AA"/>
    <w:rsid w:val="00FA4AD9"/>
    <w:rsid w:val="00FA57E0"/>
    <w:rsid w:val="00FA58F1"/>
    <w:rsid w:val="00FA5B70"/>
    <w:rsid w:val="00FA5D3B"/>
    <w:rsid w:val="00FA61B3"/>
    <w:rsid w:val="00FA6C13"/>
    <w:rsid w:val="00FA71DC"/>
    <w:rsid w:val="00FA7EB8"/>
    <w:rsid w:val="00FB0030"/>
    <w:rsid w:val="00FB01D4"/>
    <w:rsid w:val="00FB0500"/>
    <w:rsid w:val="00FB0706"/>
    <w:rsid w:val="00FB0B19"/>
    <w:rsid w:val="00FB0F32"/>
    <w:rsid w:val="00FB10F6"/>
    <w:rsid w:val="00FB1BA1"/>
    <w:rsid w:val="00FB1FCE"/>
    <w:rsid w:val="00FB228A"/>
    <w:rsid w:val="00FB2ABF"/>
    <w:rsid w:val="00FB2CEC"/>
    <w:rsid w:val="00FB2FB2"/>
    <w:rsid w:val="00FB33D2"/>
    <w:rsid w:val="00FB33E6"/>
    <w:rsid w:val="00FB34F8"/>
    <w:rsid w:val="00FB38BD"/>
    <w:rsid w:val="00FB3F30"/>
    <w:rsid w:val="00FB4351"/>
    <w:rsid w:val="00FB480A"/>
    <w:rsid w:val="00FB4884"/>
    <w:rsid w:val="00FB48A1"/>
    <w:rsid w:val="00FB4DC0"/>
    <w:rsid w:val="00FB4EEE"/>
    <w:rsid w:val="00FB4F00"/>
    <w:rsid w:val="00FB50C6"/>
    <w:rsid w:val="00FB5770"/>
    <w:rsid w:val="00FB5A11"/>
    <w:rsid w:val="00FB5C6F"/>
    <w:rsid w:val="00FB62CB"/>
    <w:rsid w:val="00FB6F01"/>
    <w:rsid w:val="00FB6FA8"/>
    <w:rsid w:val="00FB6FF8"/>
    <w:rsid w:val="00FB6FF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856"/>
    <w:rsid w:val="00FC1AF0"/>
    <w:rsid w:val="00FC1C58"/>
    <w:rsid w:val="00FC1FB8"/>
    <w:rsid w:val="00FC21AB"/>
    <w:rsid w:val="00FC2229"/>
    <w:rsid w:val="00FC2352"/>
    <w:rsid w:val="00FC2BEE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5A2"/>
    <w:rsid w:val="00FC580B"/>
    <w:rsid w:val="00FC5A5F"/>
    <w:rsid w:val="00FC5C38"/>
    <w:rsid w:val="00FC5E8B"/>
    <w:rsid w:val="00FC6115"/>
    <w:rsid w:val="00FC61AA"/>
    <w:rsid w:val="00FC62A8"/>
    <w:rsid w:val="00FC65BD"/>
    <w:rsid w:val="00FC685D"/>
    <w:rsid w:val="00FC6F93"/>
    <w:rsid w:val="00FC748E"/>
    <w:rsid w:val="00FC772A"/>
    <w:rsid w:val="00FC774A"/>
    <w:rsid w:val="00FC7768"/>
    <w:rsid w:val="00FC77D2"/>
    <w:rsid w:val="00FC7A14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F0D"/>
    <w:rsid w:val="00FD3182"/>
    <w:rsid w:val="00FD3355"/>
    <w:rsid w:val="00FD3AD8"/>
    <w:rsid w:val="00FD3E0E"/>
    <w:rsid w:val="00FD3F6C"/>
    <w:rsid w:val="00FD4149"/>
    <w:rsid w:val="00FD4531"/>
    <w:rsid w:val="00FD4B29"/>
    <w:rsid w:val="00FD4B6B"/>
    <w:rsid w:val="00FD4C29"/>
    <w:rsid w:val="00FD4EFF"/>
    <w:rsid w:val="00FD5729"/>
    <w:rsid w:val="00FD5B9A"/>
    <w:rsid w:val="00FD5D18"/>
    <w:rsid w:val="00FD62B4"/>
    <w:rsid w:val="00FD6DA5"/>
    <w:rsid w:val="00FD7467"/>
    <w:rsid w:val="00FD7687"/>
    <w:rsid w:val="00FD7BAD"/>
    <w:rsid w:val="00FD7CDE"/>
    <w:rsid w:val="00FD7FF4"/>
    <w:rsid w:val="00FE02A1"/>
    <w:rsid w:val="00FE050A"/>
    <w:rsid w:val="00FE0CE3"/>
    <w:rsid w:val="00FE12D5"/>
    <w:rsid w:val="00FE186F"/>
    <w:rsid w:val="00FE1937"/>
    <w:rsid w:val="00FE1B2C"/>
    <w:rsid w:val="00FE1BE5"/>
    <w:rsid w:val="00FE1FE8"/>
    <w:rsid w:val="00FE2DE9"/>
    <w:rsid w:val="00FE2E8C"/>
    <w:rsid w:val="00FE2EAB"/>
    <w:rsid w:val="00FE3246"/>
    <w:rsid w:val="00FE357F"/>
    <w:rsid w:val="00FE3981"/>
    <w:rsid w:val="00FE3C02"/>
    <w:rsid w:val="00FE40E2"/>
    <w:rsid w:val="00FE4F7C"/>
    <w:rsid w:val="00FE4FFC"/>
    <w:rsid w:val="00FE543D"/>
    <w:rsid w:val="00FE5879"/>
    <w:rsid w:val="00FE662F"/>
    <w:rsid w:val="00FE66C0"/>
    <w:rsid w:val="00FE6C59"/>
    <w:rsid w:val="00FE6D16"/>
    <w:rsid w:val="00FE70C9"/>
    <w:rsid w:val="00FE7544"/>
    <w:rsid w:val="00FE771E"/>
    <w:rsid w:val="00FE7824"/>
    <w:rsid w:val="00FE7A0D"/>
    <w:rsid w:val="00FF09F7"/>
    <w:rsid w:val="00FF0BED"/>
    <w:rsid w:val="00FF0DF5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89B"/>
    <w:rsid w:val="00FF3D0D"/>
    <w:rsid w:val="00FF42D0"/>
    <w:rsid w:val="00FF4F5B"/>
    <w:rsid w:val="00FF5096"/>
    <w:rsid w:val="00FF5315"/>
    <w:rsid w:val="00FF5696"/>
    <w:rsid w:val="00FF59BA"/>
    <w:rsid w:val="00FF600A"/>
    <w:rsid w:val="00FF63C5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8496F295-3A22-4702-9D14-D36D7C81C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10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header" Target="header9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33EBB-366D-45C6-9322-1D3E24027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23</Pages>
  <Words>4607</Words>
  <Characters>19546</Characters>
  <Application>Microsoft Office Word</Application>
  <DocSecurity>0</DocSecurity>
  <Lines>162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dc:description/>
  <cp:lastModifiedBy>Somjai, Nigonyanont</cp:lastModifiedBy>
  <cp:revision>3</cp:revision>
  <cp:lastPrinted>2019-11-06T07:52:00Z</cp:lastPrinted>
  <dcterms:created xsi:type="dcterms:W3CDTF">2019-11-07T07:51:00Z</dcterms:created>
  <dcterms:modified xsi:type="dcterms:W3CDTF">2019-11-07T07:57:00Z</dcterms:modified>
</cp:coreProperties>
</file>