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62F83" w14:textId="77777777" w:rsidR="005B6FF4" w:rsidRDefault="005B6FF4" w:rsidP="00E45C2A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6903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bookmarkStart w:id="0" w:name="OLE_LINK1"/>
    </w:p>
    <w:p w14:paraId="18DA1ED3" w14:textId="044EFE15" w:rsidR="00DD1F98" w:rsidRPr="00FB2390" w:rsidRDefault="00C854A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  <w:cs/>
        </w:rPr>
      </w:pPr>
      <w:r>
        <w:rPr>
          <w:rFonts w:cs="Angsana New"/>
          <w:sz w:val="52"/>
          <w:szCs w:val="52"/>
          <w:cs/>
        </w:rPr>
        <w:tab/>
      </w:r>
    </w:p>
    <w:p w14:paraId="02DD36C9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</w:p>
    <w:p w14:paraId="7B8B5DFC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0"/>
          <w:szCs w:val="30"/>
        </w:rPr>
      </w:pPr>
    </w:p>
    <w:p w14:paraId="2CA189C2" w14:textId="77777777" w:rsidR="00DD1F98" w:rsidRPr="00FB2390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rPr>
          <w:rFonts w:cs="Angsana New"/>
          <w:sz w:val="52"/>
          <w:szCs w:val="52"/>
        </w:rPr>
      </w:pPr>
    </w:p>
    <w:p w14:paraId="4C2E8F99" w14:textId="77777777" w:rsidR="00DD1F98" w:rsidRPr="004322A4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52"/>
          <w:szCs w:val="52"/>
        </w:rPr>
      </w:pPr>
      <w:r w:rsidRPr="004322A4">
        <w:rPr>
          <w:rFonts w:cs="Angsana New"/>
          <w:sz w:val="52"/>
          <w:szCs w:val="52"/>
          <w:cs/>
        </w:rPr>
        <w:t>บริษัท บางจาก</w:t>
      </w:r>
      <w:r w:rsidRPr="004322A4">
        <w:rPr>
          <w:rFonts w:cs="Angsana New"/>
          <w:sz w:val="52"/>
          <w:szCs w:val="52"/>
        </w:rPr>
        <w:t xml:space="preserve"> </w:t>
      </w:r>
      <w:r w:rsidRPr="004322A4">
        <w:rPr>
          <w:rFonts w:cs="Angsana New"/>
          <w:sz w:val="52"/>
          <w:szCs w:val="52"/>
          <w:cs/>
        </w:rPr>
        <w:t xml:space="preserve">คอร์ปอเรชั่น จำกัด </w:t>
      </w:r>
      <w:r w:rsidRPr="004322A4">
        <w:rPr>
          <w:rFonts w:cs="Angsana New"/>
          <w:sz w:val="52"/>
          <w:szCs w:val="52"/>
        </w:rPr>
        <w:t>(</w:t>
      </w:r>
      <w:r w:rsidRPr="004322A4">
        <w:rPr>
          <w:rFonts w:cs="Angsana New"/>
          <w:sz w:val="52"/>
          <w:szCs w:val="52"/>
          <w:cs/>
        </w:rPr>
        <w:t>มหาชน) และบริษัทย่อย</w:t>
      </w:r>
      <w:r w:rsidRPr="004322A4">
        <w:rPr>
          <w:rFonts w:cs="Angsana New"/>
          <w:sz w:val="52"/>
          <w:szCs w:val="52"/>
        </w:rPr>
        <w:t xml:space="preserve"> </w:t>
      </w:r>
    </w:p>
    <w:p w14:paraId="3147BC4C" w14:textId="77777777" w:rsidR="00DD1F98" w:rsidRPr="004322A4" w:rsidRDefault="00DD1F98" w:rsidP="00DD1F9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sz w:val="32"/>
          <w:szCs w:val="32"/>
        </w:rPr>
      </w:pPr>
    </w:p>
    <w:p w14:paraId="5DBC3CE0" w14:textId="0F7B0010" w:rsidR="00CD41DD" w:rsidRPr="004322A4" w:rsidRDefault="00CD41DD" w:rsidP="00CD4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="Angsana New"/>
          <w:b w:val="0"/>
          <w:bCs w:val="0"/>
          <w:sz w:val="32"/>
          <w:szCs w:val="32"/>
          <w:cs/>
        </w:rPr>
      </w:pPr>
      <w:r w:rsidRPr="004322A4">
        <w:rPr>
          <w:rFonts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97856E9" w14:textId="6DA60A14" w:rsidR="00CD41DD" w:rsidRPr="004322A4" w:rsidRDefault="00CD41DD" w:rsidP="00CD4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center"/>
        <w:rPr>
          <w:sz w:val="32"/>
          <w:szCs w:val="32"/>
        </w:rPr>
      </w:pPr>
      <w:r w:rsidRPr="004322A4">
        <w:rPr>
          <w:b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AD0E32" w:rsidRPr="004322A4">
        <w:rPr>
          <w:bCs/>
          <w:sz w:val="32"/>
          <w:szCs w:val="32"/>
        </w:rPr>
        <w:t>30</w:t>
      </w:r>
      <w:r w:rsidRPr="004322A4">
        <w:rPr>
          <w:b/>
          <w:sz w:val="32"/>
          <w:szCs w:val="32"/>
          <w:cs/>
          <w:lang w:val="th-TH"/>
        </w:rPr>
        <w:t xml:space="preserve"> กันยายน </w:t>
      </w:r>
      <w:r w:rsidR="00D42660" w:rsidRPr="004322A4">
        <w:rPr>
          <w:bCs/>
          <w:sz w:val="32"/>
          <w:szCs w:val="32"/>
        </w:rPr>
        <w:t>2562</w:t>
      </w:r>
    </w:p>
    <w:p w14:paraId="38AAF3F3" w14:textId="77777777" w:rsidR="00CD41DD" w:rsidRPr="004322A4" w:rsidRDefault="00CD41DD" w:rsidP="00CD4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  <w:cs/>
          <w:lang w:val="th-TH"/>
        </w:rPr>
      </w:pPr>
      <w:r w:rsidRPr="004322A4">
        <w:rPr>
          <w:rFonts w:cs="Angsana New"/>
          <w:b w:val="0"/>
          <w:bCs w:val="0"/>
          <w:sz w:val="32"/>
          <w:szCs w:val="32"/>
          <w:cs/>
        </w:rPr>
        <w:t>และ</w:t>
      </w:r>
    </w:p>
    <w:p w14:paraId="115D79D0" w14:textId="77777777" w:rsidR="00CD41DD" w:rsidRPr="004322A4" w:rsidRDefault="00CD41DD" w:rsidP="00CD41D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cs="Angsana New"/>
          <w:b w:val="0"/>
          <w:bCs w:val="0"/>
          <w:sz w:val="32"/>
          <w:szCs w:val="32"/>
        </w:rPr>
      </w:pPr>
      <w:r w:rsidRPr="004322A4">
        <w:rPr>
          <w:rFonts w:cs="Angsana New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D124385" w14:textId="77777777" w:rsidR="00DD1F98" w:rsidRPr="004322A4" w:rsidRDefault="00DD1F98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sz w:val="32"/>
          <w:szCs w:val="32"/>
        </w:rPr>
      </w:pPr>
    </w:p>
    <w:p w14:paraId="20B52A8C" w14:textId="77777777" w:rsidR="00DD1F98" w:rsidRPr="004322A4" w:rsidRDefault="00DD1F98" w:rsidP="00DD1F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both"/>
        <w:rPr>
          <w:cs/>
        </w:rPr>
        <w:sectPr w:rsidR="00DD1F98" w:rsidRPr="004322A4" w:rsidSect="00B958A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408"/>
        </w:sectPr>
      </w:pPr>
    </w:p>
    <w:p w14:paraId="0BD17ABE" w14:textId="77777777" w:rsidR="009E45D4" w:rsidRPr="004322A4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sz w:val="30"/>
          <w:szCs w:val="30"/>
          <w:cs/>
          <w:lang w:val="en-US" w:bidi="th-TH"/>
        </w:rPr>
      </w:pPr>
      <w:r w:rsidRPr="004322A4">
        <w:rPr>
          <w:rFonts w:ascii="Angsana New" w:hAnsi="Angsana New"/>
          <w:bCs/>
          <w:sz w:val="30"/>
          <w:szCs w:val="30"/>
          <w:cs/>
          <w:lang w:bidi="th-TH"/>
        </w:rPr>
        <w:lastRenderedPageBreak/>
        <w:t>หมายเหตุ</w:t>
      </w:r>
      <w:r w:rsidRPr="004322A4">
        <w:rPr>
          <w:rFonts w:ascii="Angsana New" w:hAnsi="Angsana New"/>
          <w:b w:val="0"/>
          <w:sz w:val="30"/>
          <w:szCs w:val="30"/>
          <w:cs/>
          <w:lang w:bidi="th-TH"/>
        </w:rPr>
        <w:tab/>
        <w:t xml:space="preserve">     </w:t>
      </w:r>
      <w:r w:rsidRPr="004322A4">
        <w:rPr>
          <w:rFonts w:ascii="Angsana New" w:hAnsi="Angsana New"/>
          <w:bCs/>
          <w:sz w:val="30"/>
          <w:szCs w:val="30"/>
          <w:cs/>
          <w:lang w:bidi="th-TH"/>
        </w:rPr>
        <w:t xml:space="preserve"> สารบัญ</w:t>
      </w:r>
    </w:p>
    <w:p w14:paraId="7E5E90EE" w14:textId="77777777" w:rsidR="009E45D4" w:rsidRPr="004322A4" w:rsidRDefault="009E45D4" w:rsidP="007A64D6">
      <w:pPr>
        <w:pStyle w:val="index"/>
        <w:tabs>
          <w:tab w:val="clear" w:pos="1134"/>
          <w:tab w:val="decimal" w:pos="540"/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bidi="th-TH"/>
        </w:rPr>
      </w:pPr>
    </w:p>
    <w:p w14:paraId="0CEAE65C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ข้อมูลทั่วไป</w:t>
      </w:r>
    </w:p>
    <w:p w14:paraId="2A94207B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25700A" w:rsidRPr="004322A4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14:paraId="0FAEC5FC" w14:textId="36B6B55F" w:rsidR="00251DE2" w:rsidRPr="004322A4" w:rsidRDefault="00251DE2" w:rsidP="00026A6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1A58DCC0" w14:textId="44A7049C" w:rsidR="00AD0E32" w:rsidRPr="004322A4" w:rsidRDefault="00AD0E32" w:rsidP="00026A6D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 w:hint="cs"/>
          <w:sz w:val="30"/>
          <w:szCs w:val="30"/>
          <w:cs/>
          <w:lang w:bidi="th-TH"/>
        </w:rPr>
        <w:t>การซื้อ</w:t>
      </w:r>
      <w:r w:rsidR="00A74251" w:rsidRPr="004322A4">
        <w:rPr>
          <w:rFonts w:ascii="Angsana New" w:hAnsi="Angsana New" w:hint="cs"/>
          <w:sz w:val="30"/>
          <w:szCs w:val="30"/>
          <w:cs/>
          <w:lang w:bidi="th-TH"/>
        </w:rPr>
        <w:t>บริษัทย่อย</w:t>
      </w:r>
    </w:p>
    <w:p w14:paraId="4D015C7D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84608BE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เงินลงทุน</w:t>
      </w:r>
    </w:p>
    <w:p w14:paraId="41CA38FD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14:paraId="05F92532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สินค้าคงเหลือ </w:t>
      </w:r>
    </w:p>
    <w:p w14:paraId="42149621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เงินลงทุนในบริษัทร่วม</w:t>
      </w:r>
      <w:r w:rsidR="00F011F6" w:rsidRPr="004322A4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14:paraId="10883FE7" w14:textId="713288F3" w:rsidR="00E533B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</w:t>
      </w:r>
    </w:p>
    <w:p w14:paraId="3ABCB57C" w14:textId="6EEF7F9C" w:rsidR="00D77FEE" w:rsidRPr="004322A4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</w:p>
    <w:p w14:paraId="560836F1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143093F8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เจ้าหนี้การค้า</w:t>
      </w:r>
    </w:p>
    <w:p w14:paraId="26A95176" w14:textId="77777777" w:rsidR="002C756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เจ้าหนี้อื่น</w:t>
      </w:r>
    </w:p>
    <w:p w14:paraId="48A6D077" w14:textId="77777777" w:rsidR="00204C93" w:rsidRPr="004322A4" w:rsidRDefault="00204C93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 w:hint="cs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  <w:r w:rsidRPr="004322A4">
        <w:rPr>
          <w:rFonts w:ascii="Angsana New" w:hAnsi="Angsana New"/>
          <w:sz w:val="30"/>
          <w:szCs w:val="30"/>
          <w:lang w:bidi="th-TH"/>
        </w:rPr>
        <w:t xml:space="preserve"> </w:t>
      </w:r>
    </w:p>
    <w:p w14:paraId="429852B3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ส่วนงานดำเนินงาน</w:t>
      </w:r>
      <w:r w:rsidR="00BF55F0" w:rsidRPr="004322A4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68A98553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ภาษีเงินได้</w:t>
      </w:r>
    </w:p>
    <w:p w14:paraId="4A6CBB5C" w14:textId="77777777" w:rsidR="00ED2EBE" w:rsidRPr="004322A4" w:rsidRDefault="00ED2EB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485C9C14" w14:textId="77777777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ภาระผูกพันกับบุคคลหรือกิจการที่ไม่เกี่ยวข้องกัน  </w:t>
      </w:r>
    </w:p>
    <w:p w14:paraId="23DC7512" w14:textId="4861C6BF" w:rsidR="009E45D4" w:rsidRPr="004322A4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1ECFFEA5" w:rsidR="009D2FFF" w:rsidRPr="004322A4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B840A28" w14:textId="77777777" w:rsidR="004E4394" w:rsidRPr="004322A4" w:rsidRDefault="004E4394" w:rsidP="004E4394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14:paraId="73867978" w14:textId="77777777" w:rsidR="009E45D4" w:rsidRPr="004322A4" w:rsidRDefault="004762B0" w:rsidP="0024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</w:pPr>
      <w:r w:rsidRPr="004322A4">
        <w:rPr>
          <w:cs/>
        </w:rPr>
        <w:br w:type="page"/>
      </w:r>
      <w:r w:rsidRPr="004322A4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4322A4">
        <w:rPr>
          <w:rFonts w:hint="cs"/>
          <w:cs/>
        </w:rPr>
        <w:t>ระหว่างกาล</w:t>
      </w:r>
      <w:r w:rsidRPr="004322A4">
        <w:rPr>
          <w:cs/>
        </w:rPr>
        <w:t>นี้</w:t>
      </w:r>
    </w:p>
    <w:p w14:paraId="08EEE1BD" w14:textId="77777777" w:rsidR="009E45D4" w:rsidRPr="004322A4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F56CDED" w14:textId="2B3F8085" w:rsidR="009E45D4" w:rsidRPr="004322A4" w:rsidRDefault="004762B0" w:rsidP="002479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322A4">
        <w:rPr>
          <w:cs/>
        </w:rPr>
        <w:t>งบการเงิน</w:t>
      </w:r>
      <w:r w:rsidR="0025700A" w:rsidRPr="004322A4">
        <w:rPr>
          <w:rFonts w:hint="cs"/>
          <w:cs/>
        </w:rPr>
        <w:t>ระหว่างกาล</w:t>
      </w:r>
      <w:r w:rsidRPr="004322A4">
        <w:rPr>
          <w:cs/>
        </w:rPr>
        <w:t>นี้ได้รับอนุมัติให้ออกงบการเงินจากคณะกรรมการบริษัทเมื่อวันที่</w:t>
      </w:r>
      <w:r w:rsidR="008D290F" w:rsidRPr="004322A4">
        <w:t xml:space="preserve"> </w:t>
      </w:r>
      <w:r w:rsidR="00810633" w:rsidRPr="004322A4">
        <w:t xml:space="preserve">7 </w:t>
      </w:r>
      <w:r w:rsidR="00810633" w:rsidRPr="004322A4">
        <w:rPr>
          <w:rFonts w:hint="cs"/>
          <w:cs/>
        </w:rPr>
        <w:t xml:space="preserve">พฤศจิกายน </w:t>
      </w:r>
      <w:r w:rsidR="00152517" w:rsidRPr="004322A4">
        <w:t>2562</w:t>
      </w:r>
    </w:p>
    <w:p w14:paraId="5026D4C3" w14:textId="77777777" w:rsidR="009E45D4" w:rsidRPr="004322A4" w:rsidRDefault="009E45D4" w:rsidP="007A576E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7CBD2A9B" w14:textId="77777777" w:rsidR="009E45D4" w:rsidRPr="004322A4" w:rsidRDefault="004762B0" w:rsidP="0024790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4322A4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4705D868" w14:textId="52B65CD1" w:rsidR="00B1391E" w:rsidRPr="004322A4" w:rsidRDefault="000B561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322A4">
        <w:rPr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4322A4">
        <w:rPr>
          <w:rFonts w:hint="cs"/>
          <w:cs/>
        </w:rPr>
        <w:t>จากพลังงานสะอาด</w:t>
      </w:r>
      <w:r w:rsidRPr="004322A4">
        <w:rPr>
          <w:cs/>
        </w:rPr>
        <w:t xml:space="preserve"> การลงทุนในธุรกิจพลังงานทางเลือก การผลิตและจำหน่ายผลิตภัณฑ์ไบโอฟูเอลและผลิตภัณฑ์เกี่ยวเนื่อง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4322A4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AB3AA8A" w14:textId="77777777" w:rsidR="00AB0686" w:rsidRPr="004322A4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4322A4">
        <w:rPr>
          <w:rFonts w:ascii="Angsana New" w:hAnsi="Angsana New" w:hint="cs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4322A4" w:rsidRDefault="0036548A" w:rsidP="007A576E">
      <w:pPr>
        <w:tabs>
          <w:tab w:val="decimal" w:pos="540"/>
        </w:tabs>
        <w:ind w:left="540"/>
      </w:pPr>
    </w:p>
    <w:p w14:paraId="36BC906D" w14:textId="77777777" w:rsidR="009E45D4" w:rsidRPr="004322A4" w:rsidRDefault="004762B0" w:rsidP="007A576E">
      <w:pPr>
        <w:pStyle w:val="ListParagraph"/>
        <w:numPr>
          <w:ilvl w:val="0"/>
          <w:numId w:val="4"/>
        </w:numPr>
        <w:tabs>
          <w:tab w:val="decimal" w:pos="540"/>
        </w:tabs>
        <w:ind w:hanging="1442"/>
        <w:jc w:val="both"/>
        <w:rPr>
          <w:rFonts w:ascii="Angsana New" w:hAnsi="Angsana New"/>
          <w:i/>
          <w:iCs/>
          <w:sz w:val="30"/>
          <w:szCs w:val="30"/>
        </w:rPr>
      </w:pPr>
      <w:r w:rsidRPr="004322A4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7AFD6E20" w14:textId="77777777" w:rsidR="009E45D4" w:rsidRPr="004322A4" w:rsidRDefault="009E45D4" w:rsidP="007A576E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776BB3B" w14:textId="38B28714" w:rsidR="008F3F5D" w:rsidRPr="004322A4" w:rsidRDefault="008F3F5D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  <w:r w:rsidRPr="004322A4">
        <w:rPr>
          <w:rFonts w:hint="cs"/>
          <w:cs/>
        </w:rPr>
        <w:t>งบ</w:t>
      </w:r>
      <w:r w:rsidRPr="004322A4">
        <w:rPr>
          <w:cs/>
        </w:rPr>
        <w:t>การเงินระหว่างกาล</w:t>
      </w:r>
      <w:r w:rsidR="001F39CD" w:rsidRPr="004322A4">
        <w:rPr>
          <w:rFonts w:hint="cs"/>
          <w:cs/>
        </w:rPr>
        <w:t>แบบย่อ</w:t>
      </w:r>
      <w:r w:rsidRPr="004322A4">
        <w:rPr>
          <w:cs/>
        </w:rPr>
        <w:t>นี้</w:t>
      </w:r>
      <w:r w:rsidR="00D14F34" w:rsidRPr="004322A4">
        <w:rPr>
          <w:rFonts w:hint="cs"/>
          <w:cs/>
        </w:rPr>
        <w:t>นำเสนอรายการในงบการเงินใ</w:t>
      </w:r>
      <w:r w:rsidR="005253F5" w:rsidRPr="004322A4">
        <w:rPr>
          <w:rFonts w:hint="cs"/>
          <w:cs/>
        </w:rPr>
        <w:t>นรูปแบบเดียวกับงบการเงินประจำปี</w:t>
      </w:r>
      <w:r w:rsidR="00D14F34" w:rsidRPr="004322A4">
        <w:rPr>
          <w:rFonts w:hint="cs"/>
          <w:cs/>
        </w:rPr>
        <w:t>และ</w:t>
      </w:r>
      <w:r w:rsidRPr="004322A4">
        <w:rPr>
          <w:cs/>
        </w:rPr>
        <w:t>จัดทำ</w:t>
      </w:r>
      <w:r w:rsidR="005253F5" w:rsidRPr="004322A4">
        <w:br/>
      </w:r>
      <w:r w:rsidR="00D14F34" w:rsidRPr="004322A4">
        <w:rPr>
          <w:rFonts w:hint="cs"/>
          <w:cs/>
        </w:rPr>
        <w:t>หมายเหตุประกอบงบการเงินระหว่างกาล</w:t>
      </w:r>
      <w:r w:rsidRPr="004322A4">
        <w:rPr>
          <w:cs/>
        </w:rPr>
        <w:t>ในรูปแบบย่อ</w:t>
      </w:r>
      <w:r w:rsidR="001F39CD" w:rsidRPr="004322A4">
        <w:rPr>
          <w:rFonts w:hint="cs"/>
          <w:cs/>
        </w:rPr>
        <w:t xml:space="preserve"> (</w:t>
      </w:r>
      <w:r w:rsidR="001F39CD" w:rsidRPr="004322A4">
        <w:t>“</w:t>
      </w:r>
      <w:r w:rsidR="001F39CD" w:rsidRPr="004322A4">
        <w:rPr>
          <w:rFonts w:hint="cs"/>
          <w:cs/>
        </w:rPr>
        <w:t>งบการเงินระหว่างกาล</w:t>
      </w:r>
      <w:r w:rsidR="001F39CD" w:rsidRPr="004322A4">
        <w:t>”</w:t>
      </w:r>
      <w:r w:rsidR="001F39CD" w:rsidRPr="004322A4">
        <w:rPr>
          <w:rFonts w:hint="cs"/>
          <w:cs/>
        </w:rPr>
        <w:t>)</w:t>
      </w:r>
      <w:r w:rsidR="001F39CD" w:rsidRPr="004322A4">
        <w:t xml:space="preserve"> </w:t>
      </w:r>
      <w:r w:rsidRPr="004322A4">
        <w:rPr>
          <w:cs/>
        </w:rPr>
        <w:t xml:space="preserve">ตามมาตรฐานการบัญชี ฉบับที่ </w:t>
      </w:r>
      <w:r w:rsidRPr="004322A4">
        <w:t>34</w:t>
      </w:r>
      <w:r w:rsidR="002A28A6" w:rsidRPr="004322A4">
        <w:t xml:space="preserve"> </w:t>
      </w:r>
      <w:r w:rsidR="00776B7A" w:rsidRPr="004322A4">
        <w:rPr>
          <w:strike/>
          <w:cs/>
        </w:rPr>
        <w:tab/>
      </w:r>
      <w:r w:rsidRPr="004322A4">
        <w:rPr>
          <w:cs/>
        </w:rPr>
        <w:t xml:space="preserve">เรื่อง </w:t>
      </w:r>
      <w:r w:rsidRPr="004322A4">
        <w:rPr>
          <w:rFonts w:hint="cs"/>
          <w:i/>
          <w:iCs/>
          <w:cs/>
        </w:rPr>
        <w:t>การรายงานทาง</w:t>
      </w:r>
      <w:r w:rsidRPr="004322A4">
        <w:rPr>
          <w:i/>
          <w:iCs/>
          <w:cs/>
        </w:rPr>
        <w:t>การเงินระหว่างกาล</w:t>
      </w:r>
      <w:r w:rsidRPr="004322A4">
        <w:t xml:space="preserve"> </w:t>
      </w:r>
      <w:r w:rsidRPr="004322A4">
        <w:rPr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14:paraId="50F9BF24" w14:textId="77777777" w:rsidR="008F3F5D" w:rsidRPr="004322A4" w:rsidRDefault="008F3F5D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</w:pPr>
    </w:p>
    <w:p w14:paraId="1826B9D2" w14:textId="6F792DBD" w:rsidR="008F3F5D" w:rsidRPr="004322A4" w:rsidRDefault="008F3F5D" w:rsidP="007A576E">
      <w:pPr>
        <w:pStyle w:val="block"/>
        <w:tabs>
          <w:tab w:val="decimal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810633" w:rsidRPr="004322A4">
        <w:rPr>
          <w:rFonts w:ascii="Angsana New" w:hAnsi="Angsana New"/>
          <w:sz w:val="30"/>
          <w:szCs w:val="30"/>
        </w:rPr>
        <w:t>31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4322A4">
        <w:rPr>
          <w:rFonts w:ascii="Angsana New" w:hAnsi="Angsana New"/>
          <w:sz w:val="30"/>
          <w:szCs w:val="30"/>
        </w:rPr>
        <w:t xml:space="preserve"> 256</w:t>
      </w:r>
      <w:r w:rsidRPr="004322A4">
        <w:rPr>
          <w:rFonts w:ascii="Angsana New" w:hAnsi="Angsana New"/>
          <w:sz w:val="30"/>
          <w:szCs w:val="30"/>
          <w:lang w:val="en-US" w:bidi="th-TH"/>
        </w:rPr>
        <w:t>1</w:t>
      </w:r>
      <w:r w:rsidRPr="004322A4">
        <w:rPr>
          <w:rFonts w:ascii="Angsana New" w:hAnsi="Angsana New"/>
          <w:sz w:val="30"/>
          <w:szCs w:val="30"/>
        </w:rPr>
        <w:t xml:space="preserve">          </w:t>
      </w:r>
      <w:r w:rsidRPr="004322A4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</w:t>
      </w:r>
      <w:r w:rsidR="00810633" w:rsidRPr="004322A4">
        <w:rPr>
          <w:rFonts w:ascii="Angsana New" w:hAnsi="Angsana New"/>
          <w:sz w:val="30"/>
          <w:szCs w:val="30"/>
          <w:lang w:bidi="th-TH"/>
        </w:rPr>
        <w:t xml:space="preserve"> </w:t>
      </w:r>
      <w:r w:rsidRPr="004322A4">
        <w:rPr>
          <w:rFonts w:ascii="Angsana New" w:hAnsi="Angsana New"/>
          <w:sz w:val="30"/>
          <w:szCs w:val="30"/>
          <w:cs/>
          <w:lang w:bidi="th-TH"/>
        </w:rPr>
        <w:t>ๆ เพื่อไม่ให้ซ้ำซ้อนกับข้อมูลที่ได้เคยนำเสนอรายงานไปแล้</w:t>
      </w:r>
      <w:r w:rsidRPr="004322A4">
        <w:rPr>
          <w:rFonts w:ascii="Angsana New" w:hAnsi="Angsana New" w:hint="cs"/>
          <w:sz w:val="30"/>
          <w:szCs w:val="30"/>
          <w:cs/>
          <w:lang w:bidi="th-TH"/>
        </w:rPr>
        <w:t>ว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ดังนั้นการอ่าน</w:t>
      </w:r>
      <w:r w:rsidRPr="004322A4">
        <w:rPr>
          <w:rFonts w:ascii="Angsana New" w:hAnsi="Angsana New" w:hint="cs"/>
          <w:sz w:val="30"/>
          <w:szCs w:val="30"/>
          <w:cs/>
          <w:lang w:bidi="th-TH"/>
        </w:rPr>
        <w:t>งบ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การเงินระหว่างกาลนี้จึงควรอ่านควบคู่กับงบการเงินของบริษัทและบริษัทย่อยสำหรับปีสิ้นสุด</w:t>
      </w:r>
      <w:r w:rsidR="002D6A3A" w:rsidRPr="004322A4">
        <w:rPr>
          <w:rFonts w:ascii="Angsana New" w:hAnsi="Angsana New"/>
          <w:sz w:val="30"/>
          <w:szCs w:val="30"/>
          <w:lang w:bidi="th-TH"/>
        </w:rPr>
        <w:br/>
      </w:r>
      <w:r w:rsidRPr="004322A4">
        <w:rPr>
          <w:rFonts w:ascii="Angsana New" w:hAnsi="Angsana New"/>
          <w:sz w:val="30"/>
          <w:szCs w:val="30"/>
          <w:cs/>
          <w:lang w:bidi="th-TH"/>
        </w:rPr>
        <w:t>วันที่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810633" w:rsidRPr="004322A4">
        <w:rPr>
          <w:rFonts w:ascii="Angsana New" w:hAnsi="Angsana New"/>
          <w:sz w:val="30"/>
          <w:szCs w:val="30"/>
        </w:rPr>
        <w:t>31</w:t>
      </w:r>
      <w:r w:rsidRPr="004322A4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ธันวาคม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810633" w:rsidRPr="004322A4">
        <w:rPr>
          <w:rFonts w:ascii="Angsana New" w:hAnsi="Angsana New"/>
          <w:sz w:val="30"/>
          <w:szCs w:val="30"/>
        </w:rPr>
        <w:t>2561</w:t>
      </w:r>
    </w:p>
    <w:p w14:paraId="20B37CCA" w14:textId="77777777" w:rsidR="00DC62CA" w:rsidRPr="004322A4" w:rsidRDefault="00DC62CA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0C72082" w14:textId="77777777" w:rsidR="003C0357" w:rsidRPr="004322A4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236EDE0" w14:textId="77777777" w:rsidR="00E81E9C" w:rsidRPr="004322A4" w:rsidRDefault="00E81E9C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0506B43" w14:textId="77777777" w:rsidR="00F15174" w:rsidRPr="004322A4" w:rsidRDefault="00F15174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082FCEB9" w14:textId="77777777" w:rsidR="00E81E9C" w:rsidRPr="004322A4" w:rsidRDefault="00E81E9C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2D1A3978" w14:textId="77777777" w:rsidR="003C0357" w:rsidRPr="004322A4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21B7527" w14:textId="77777777" w:rsidR="007E796C" w:rsidRPr="004322A4" w:rsidRDefault="007E796C" w:rsidP="00247903">
      <w:pPr>
        <w:pStyle w:val="ListParagraph"/>
        <w:numPr>
          <w:ilvl w:val="0"/>
          <w:numId w:val="4"/>
        </w:numPr>
        <w:tabs>
          <w:tab w:val="decimal" w:pos="540"/>
          <w:tab w:val="left" w:pos="630"/>
        </w:tabs>
        <w:ind w:left="630" w:hanging="630"/>
        <w:jc w:val="both"/>
        <w:rPr>
          <w:rFonts w:ascii="Angsana New" w:hAnsi="Angsana New"/>
          <w:i/>
          <w:iCs/>
          <w:sz w:val="30"/>
          <w:szCs w:val="30"/>
        </w:rPr>
      </w:pPr>
      <w:r w:rsidRPr="004322A4">
        <w:rPr>
          <w:rFonts w:ascii="Angsana New" w:hAnsi="Angsana New"/>
          <w:i/>
          <w:iCs/>
          <w:sz w:val="30"/>
          <w:szCs w:val="30"/>
          <w:cs/>
        </w:rPr>
        <w:lastRenderedPageBreak/>
        <w:t>การใช้วิจารณญาณ</w:t>
      </w:r>
      <w:r w:rsidR="00A81564" w:rsidRPr="004322A4">
        <w:rPr>
          <w:rFonts w:ascii="Angsana New" w:hAnsi="Angsana New" w:hint="cs"/>
          <w:i/>
          <w:iCs/>
          <w:sz w:val="30"/>
          <w:szCs w:val="30"/>
          <w:cs/>
        </w:rPr>
        <w:t xml:space="preserve"> การประมาณการ</w:t>
      </w:r>
      <w:r w:rsidR="00F527FA" w:rsidRPr="004322A4">
        <w:rPr>
          <w:rFonts w:ascii="Angsana New" w:hAnsi="Angsana New"/>
          <w:i/>
          <w:iCs/>
          <w:sz w:val="30"/>
          <w:szCs w:val="30"/>
        </w:rPr>
        <w:t xml:space="preserve"> </w:t>
      </w:r>
      <w:r w:rsidR="00A81564" w:rsidRPr="004322A4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  <w:r w:rsidR="00A81564" w:rsidRPr="004322A4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</w:p>
    <w:p w14:paraId="526A3AB9" w14:textId="77777777" w:rsidR="00B90217" w:rsidRPr="004322A4" w:rsidRDefault="00B90217" w:rsidP="00B9021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05BB814" w14:textId="723A9875" w:rsidR="00421F4D" w:rsidRPr="004322A4" w:rsidRDefault="00421F4D" w:rsidP="00421F4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</w:t>
      </w:r>
      <w:r w:rsidR="0043656B" w:rsidRPr="004322A4">
        <w:rPr>
          <w:rFonts w:ascii="Angsana New" w:hAnsi="Angsana New"/>
          <w:sz w:val="30"/>
          <w:szCs w:val="30"/>
          <w:cs/>
        </w:rPr>
        <w:t>กต่างจากที่ประมาณการไว้ ทั้งนี้</w:t>
      </w:r>
      <w:r w:rsidRPr="004322A4">
        <w:rPr>
          <w:rFonts w:ascii="Angsana New" w:hAnsi="Angsana New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</w:t>
      </w:r>
      <w:r w:rsidR="00810633" w:rsidRPr="004322A4">
        <w:rPr>
          <w:rFonts w:ascii="Angsana New" w:hAnsi="Angsana New"/>
          <w:sz w:val="30"/>
          <w:szCs w:val="30"/>
          <w:cs/>
        </w:rPr>
        <w:t>วันที่</w:t>
      </w:r>
      <w:r w:rsidR="00810633" w:rsidRPr="004322A4">
        <w:rPr>
          <w:rFonts w:ascii="Angsana New" w:hAnsi="Angsana New"/>
          <w:sz w:val="30"/>
          <w:szCs w:val="30"/>
        </w:rPr>
        <w:t xml:space="preserve"> 31</w:t>
      </w:r>
      <w:r w:rsidR="00810633" w:rsidRPr="004322A4">
        <w:rPr>
          <w:rFonts w:ascii="Angsana New" w:hAnsi="Angsana New" w:hint="cs"/>
          <w:sz w:val="30"/>
          <w:szCs w:val="30"/>
          <w:cs/>
        </w:rPr>
        <w:t xml:space="preserve"> </w:t>
      </w:r>
      <w:r w:rsidR="00810633" w:rsidRPr="004322A4">
        <w:rPr>
          <w:rFonts w:ascii="Angsana New" w:hAnsi="Angsana New"/>
          <w:sz w:val="30"/>
          <w:szCs w:val="30"/>
          <w:cs/>
        </w:rPr>
        <w:t>ธันวาคม</w:t>
      </w:r>
      <w:r w:rsidR="00810633" w:rsidRPr="004322A4">
        <w:rPr>
          <w:rFonts w:ascii="Angsana New" w:hAnsi="Angsana New"/>
          <w:sz w:val="30"/>
          <w:szCs w:val="30"/>
        </w:rPr>
        <w:t xml:space="preserve"> 2561</w:t>
      </w:r>
      <w:r w:rsidRPr="004322A4">
        <w:rPr>
          <w:rFonts w:ascii="Angsana New" w:hAnsi="Angsana New"/>
          <w:sz w:val="30"/>
          <w:szCs w:val="30"/>
          <w:cs/>
        </w:rPr>
        <w:t xml:space="preserve"> เว้นแต่การรับรู้รายได้ที่ต้องใช้วิจารณญาณเพิ่มเติมในการพิจารณาจังหวะเวลาในการส่งมอบการควบคุม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รับรู้ตลอดช่วงเวลาหนึ่งตามข้อกำหนดของมาตรฐานการรายงานทางการเงิน ฉบับที่ </w:t>
      </w:r>
      <w:r w:rsidR="00810633" w:rsidRPr="004322A4">
        <w:rPr>
          <w:rFonts w:ascii="Angsana New" w:hAnsi="Angsana New"/>
          <w:sz w:val="30"/>
          <w:szCs w:val="30"/>
        </w:rPr>
        <w:t>15</w:t>
      </w:r>
      <w:r w:rsidRPr="004322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4322A4">
        <w:rPr>
          <w:rFonts w:ascii="Angsana New" w:hAnsi="Angsana New"/>
          <w:i/>
          <w:iCs/>
          <w:sz w:val="30"/>
          <w:szCs w:val="30"/>
          <w:cs/>
        </w:rPr>
        <w:t>รายได้จากสัญญาที่ทำกับลูกค้า</w:t>
      </w:r>
      <w:r w:rsidRPr="004322A4">
        <w:rPr>
          <w:rFonts w:ascii="Angsana New" w:hAnsi="Angsana New"/>
          <w:sz w:val="30"/>
          <w:szCs w:val="30"/>
          <w:cs/>
        </w:rPr>
        <w:t xml:space="preserve"> (“</w:t>
      </w:r>
      <w:r w:rsidRPr="004322A4">
        <w:rPr>
          <w:rFonts w:ascii="Angsana New" w:hAnsi="Angsana New"/>
          <w:sz w:val="30"/>
          <w:szCs w:val="30"/>
        </w:rPr>
        <w:t xml:space="preserve">TFRS </w:t>
      </w:r>
      <w:r w:rsidR="00810633" w:rsidRPr="004322A4">
        <w:rPr>
          <w:rFonts w:ascii="Angsana New" w:hAnsi="Angsana New"/>
          <w:sz w:val="30"/>
          <w:szCs w:val="30"/>
        </w:rPr>
        <w:t>15</w:t>
      </w:r>
      <w:r w:rsidRPr="004322A4">
        <w:rPr>
          <w:rFonts w:ascii="Angsana New" w:hAnsi="Angsana New"/>
          <w:sz w:val="30"/>
          <w:szCs w:val="30"/>
          <w:cs/>
        </w:rPr>
        <w:t xml:space="preserve">”) ที่ กลุ่มบริษัทถือปฏิบัติเป็นครั้งแรกแทนมาตรฐานการบัญชี ฉบับที่ </w:t>
      </w:r>
      <w:r w:rsidR="00810633" w:rsidRPr="004322A4">
        <w:rPr>
          <w:rFonts w:ascii="Angsana New" w:hAnsi="Angsana New"/>
          <w:sz w:val="30"/>
          <w:szCs w:val="30"/>
        </w:rPr>
        <w:t>18</w:t>
      </w:r>
      <w:r w:rsidRPr="004322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4322A4">
        <w:rPr>
          <w:rFonts w:ascii="Angsana New" w:hAnsi="Angsana New"/>
          <w:i/>
          <w:iCs/>
          <w:sz w:val="30"/>
          <w:szCs w:val="30"/>
          <w:cs/>
        </w:rPr>
        <w:t>รายได้</w:t>
      </w:r>
      <w:r w:rsidRPr="004322A4">
        <w:rPr>
          <w:rFonts w:ascii="Angsana New" w:hAnsi="Angsana New"/>
          <w:sz w:val="30"/>
          <w:szCs w:val="30"/>
          <w:cs/>
        </w:rPr>
        <w:t xml:space="preserve"> (“</w:t>
      </w:r>
      <w:r w:rsidRPr="004322A4">
        <w:rPr>
          <w:rFonts w:ascii="Angsana New" w:hAnsi="Angsana New"/>
          <w:sz w:val="30"/>
          <w:szCs w:val="30"/>
        </w:rPr>
        <w:t xml:space="preserve">TAS </w:t>
      </w:r>
      <w:r w:rsidR="00810633" w:rsidRPr="004322A4">
        <w:rPr>
          <w:rFonts w:ascii="Angsana New" w:hAnsi="Angsana New"/>
          <w:sz w:val="30"/>
          <w:szCs w:val="30"/>
        </w:rPr>
        <w:t>18</w:t>
      </w:r>
      <w:r w:rsidRPr="004322A4">
        <w:rPr>
          <w:rFonts w:ascii="Angsana New" w:hAnsi="Angsana New"/>
          <w:sz w:val="30"/>
          <w:szCs w:val="30"/>
          <w:cs/>
        </w:rPr>
        <w:t xml:space="preserve">”) มาตรฐานการบัญชี ฉบับที่ </w:t>
      </w:r>
      <w:r w:rsidR="00810633" w:rsidRPr="004322A4">
        <w:rPr>
          <w:rFonts w:ascii="Angsana New" w:hAnsi="Angsana New"/>
          <w:sz w:val="30"/>
          <w:szCs w:val="30"/>
        </w:rPr>
        <w:t>11</w:t>
      </w:r>
      <w:r w:rsidRPr="004322A4">
        <w:rPr>
          <w:rFonts w:ascii="Angsana New" w:hAnsi="Angsana New"/>
          <w:sz w:val="30"/>
          <w:szCs w:val="30"/>
          <w:cs/>
        </w:rPr>
        <w:t xml:space="preserve"> เรื่อง </w:t>
      </w:r>
      <w:r w:rsidRPr="004322A4">
        <w:rPr>
          <w:rFonts w:ascii="Angsana New" w:hAnsi="Angsana New"/>
          <w:i/>
          <w:iCs/>
          <w:sz w:val="30"/>
          <w:szCs w:val="30"/>
          <w:cs/>
        </w:rPr>
        <w:t>สัญญาก่อสร้าง</w:t>
      </w:r>
      <w:r w:rsidRPr="004322A4">
        <w:rPr>
          <w:rFonts w:ascii="Angsana New" w:hAnsi="Angsana New"/>
          <w:sz w:val="30"/>
          <w:szCs w:val="30"/>
          <w:cs/>
        </w:rPr>
        <w:t xml:space="preserve"> (“</w:t>
      </w:r>
      <w:r w:rsidRPr="004322A4">
        <w:rPr>
          <w:rFonts w:ascii="Angsana New" w:hAnsi="Angsana New"/>
          <w:sz w:val="30"/>
          <w:szCs w:val="30"/>
        </w:rPr>
        <w:t xml:space="preserve">TAS </w:t>
      </w:r>
      <w:r w:rsidR="00810633" w:rsidRPr="004322A4">
        <w:rPr>
          <w:rFonts w:ascii="Angsana New" w:hAnsi="Angsana New"/>
          <w:sz w:val="30"/>
          <w:szCs w:val="30"/>
        </w:rPr>
        <w:t>11</w:t>
      </w:r>
      <w:r w:rsidRPr="004322A4">
        <w:rPr>
          <w:rFonts w:ascii="Angsana New" w:hAnsi="Angsana New"/>
          <w:sz w:val="30"/>
          <w:szCs w:val="30"/>
          <w:cs/>
        </w:rPr>
        <w:t xml:space="preserve">”) และการตีความมาตรฐานการรายงานทางการเงินที่เกี่ยวข้อง โดยกลุ่มบริษัทได้เปิดเผยผลกระทบที่มีสาระสำคัญจากการเปลี่ยนแปลงนโยบายการบัญชีไว้ในหมายเหตุข้อ </w:t>
      </w:r>
      <w:r w:rsidR="00810633" w:rsidRPr="004322A4">
        <w:rPr>
          <w:rFonts w:ascii="Angsana New" w:hAnsi="Angsana New"/>
          <w:sz w:val="30"/>
          <w:szCs w:val="30"/>
        </w:rPr>
        <w:t>3</w:t>
      </w:r>
    </w:p>
    <w:p w14:paraId="69B1AE2E" w14:textId="77777777" w:rsidR="00421F4D" w:rsidRPr="004322A4" w:rsidRDefault="00421F4D" w:rsidP="0064538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0740F86" w14:textId="65777802" w:rsidR="005C2527" w:rsidRPr="004322A4" w:rsidRDefault="0043656B" w:rsidP="00421F4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/>
          <w:sz w:val="30"/>
          <w:szCs w:val="30"/>
          <w:cs/>
        </w:rPr>
        <w:t>นอกจากนี้กลุ่มบริษัท</w:t>
      </w:r>
      <w:r w:rsidR="00421F4D" w:rsidRPr="004322A4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มาตรฐานการรายงานทางการเงินที่ออกและปรับปรุงใหม่ที่เกี่ยวกับการดำเนินงานของกลุ่มบ</w:t>
      </w:r>
      <w:r w:rsidR="000A1E45" w:rsidRPr="004322A4">
        <w:rPr>
          <w:rFonts w:ascii="Angsana New" w:hAnsi="Angsana New"/>
          <w:sz w:val="30"/>
          <w:szCs w:val="30"/>
          <w:cs/>
        </w:rPr>
        <w:t>ริษัท</w:t>
      </w:r>
      <w:r w:rsidR="00F36E73" w:rsidRPr="004322A4">
        <w:rPr>
          <w:rFonts w:ascii="Angsana New" w:hAnsi="Angsana New"/>
          <w:sz w:val="30"/>
          <w:szCs w:val="30"/>
          <w:cs/>
        </w:rPr>
        <w:t xml:space="preserve">ได้เปิดเผยในหมายเหตุข้อ </w:t>
      </w:r>
      <w:r w:rsidR="00F708EB" w:rsidRPr="004322A4">
        <w:rPr>
          <w:rFonts w:ascii="Angsana New" w:hAnsi="Angsana New"/>
          <w:sz w:val="30"/>
          <w:szCs w:val="30"/>
        </w:rPr>
        <w:t>23</w:t>
      </w:r>
    </w:p>
    <w:p w14:paraId="5F846856" w14:textId="77777777" w:rsidR="00421F4D" w:rsidRPr="004322A4" w:rsidRDefault="00421F4D" w:rsidP="00421F4D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75A39137" w14:textId="77777777" w:rsidR="00251DE2" w:rsidRPr="004322A4" w:rsidRDefault="00251DE2" w:rsidP="001F5961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b/>
          <w:bCs/>
          <w:sz w:val="30"/>
          <w:szCs w:val="30"/>
          <w:cs/>
          <w:lang w:val="th-TH" w:bidi="th-TH"/>
        </w:rPr>
      </w:pPr>
      <w:r w:rsidRPr="004322A4">
        <w:rPr>
          <w:rFonts w:ascii="Angsana New" w:hAnsi="Angsana New" w:hint="cs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14:paraId="1F06F35A" w14:textId="77777777" w:rsidR="00251DE2" w:rsidRPr="004322A4" w:rsidRDefault="00251DE2" w:rsidP="00251DE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68B28DA6" w14:textId="756E9328" w:rsidR="00EB716F" w:rsidRPr="004322A4" w:rsidRDefault="00251DE2" w:rsidP="00ED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322A4">
        <w:rPr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="00810633" w:rsidRPr="004322A4">
        <w:t>15</w:t>
      </w:r>
      <w:r w:rsidRPr="004322A4">
        <w:rPr>
          <w:cs/>
        </w:rPr>
        <w:t xml:space="preserve"> เรื่อง </w:t>
      </w:r>
      <w:r w:rsidRPr="004322A4">
        <w:rPr>
          <w:i/>
          <w:iCs/>
          <w:cs/>
        </w:rPr>
        <w:t>รายได้จากสัญญาที่ทำกับลูกค้า</w:t>
      </w:r>
      <w:r w:rsidRPr="004322A4">
        <w:rPr>
          <w:cs/>
        </w:rPr>
        <w:t xml:space="preserve"> (“</w:t>
      </w:r>
      <w:r w:rsidRPr="004322A4">
        <w:t xml:space="preserve">TFRS </w:t>
      </w:r>
      <w:r w:rsidR="00810633" w:rsidRPr="004322A4">
        <w:t>15</w:t>
      </w:r>
      <w:r w:rsidRPr="004322A4">
        <w:t xml:space="preserve">”) </w:t>
      </w:r>
      <w:r w:rsidRPr="004322A4">
        <w:rPr>
          <w:cs/>
        </w:rPr>
        <w:t xml:space="preserve">เป็นครั้งแรกตั้งแต่วันที่ </w:t>
      </w:r>
      <w:r w:rsidR="00810633" w:rsidRPr="004322A4">
        <w:t>1</w:t>
      </w:r>
      <w:r w:rsidRPr="004322A4">
        <w:rPr>
          <w:cs/>
        </w:rPr>
        <w:t xml:space="preserve"> มกราคม </w:t>
      </w:r>
      <w:r w:rsidR="00810633" w:rsidRPr="004322A4">
        <w:t>2562</w:t>
      </w:r>
      <w:r w:rsidRPr="004322A4">
        <w:t xml:space="preserve"> TFRS </w:t>
      </w:r>
      <w:r w:rsidR="00810633" w:rsidRPr="004322A4">
        <w:t>15</w:t>
      </w:r>
      <w:r w:rsidRPr="004322A4">
        <w:rPr>
          <w:cs/>
        </w:rPr>
        <w:t xml:space="preserve"> กำหนดกรอบแนวคิดในการประเมินจำนวนเงิน</w:t>
      </w:r>
      <w:r w:rsidR="00DC62CA" w:rsidRPr="004322A4">
        <w:rPr>
          <w:cs/>
        </w:rPr>
        <w:t xml:space="preserve"> และจังหวะเวลาในการรับรู้รายได้</w:t>
      </w:r>
    </w:p>
    <w:p w14:paraId="24F0FDDC" w14:textId="77777777" w:rsidR="00EB716F" w:rsidRPr="004322A4" w:rsidRDefault="00EB716F" w:rsidP="00ED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4C47B19F" w14:textId="77777777" w:rsidR="00251DE2" w:rsidRPr="004322A4" w:rsidRDefault="00251DE2" w:rsidP="00ED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322A4">
        <w:rPr>
          <w:cs/>
        </w:rPr>
        <w:t xml:space="preserve">ตาม </w:t>
      </w:r>
      <w:r w:rsidRPr="004322A4">
        <w:t>TFRS 15</w:t>
      </w:r>
      <w:r w:rsidRPr="004322A4">
        <w:rPr>
          <w:cs/>
        </w:rPr>
        <w:t xml:space="preserve"> กลุ่มบริษัทรับรู้รายได้เมื่อลูกค้ามีอำนาจควบคุมในสินค้าหรือบริการ ด้วยจำนวนเงินที่สะท้อนถึงสิ่งตอบแทนที่กลุ่มบริษัท 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E4679A" w:rsidRPr="004322A4">
        <w:t xml:space="preserve"> </w:t>
      </w:r>
      <w:r w:rsidR="00E4679A" w:rsidRPr="004322A4">
        <w:rPr>
          <w:rFonts w:hint="cs"/>
          <w:cs/>
        </w:rPr>
        <w:t>ซึ่ง</w:t>
      </w:r>
      <w:r w:rsidR="00E4679A" w:rsidRPr="004322A4">
        <w:rPr>
          <w:cs/>
        </w:rPr>
        <w:t>กลุ่มบริษัทมีจังหวะเวลาของการรับรู้รายได้ส่วนใหญ่มาจากการขายและเป็นการรับรู้รายได้แบบ ณ เวลาใดเวลาหนึ่ง</w:t>
      </w:r>
      <w:r w:rsidRPr="004322A4">
        <w:rPr>
          <w:cs/>
        </w:rPr>
        <w:t xml:space="preserve"> ในขณะที่ </w:t>
      </w:r>
      <w:r w:rsidRPr="004322A4">
        <w:t>TAS 18</w:t>
      </w:r>
      <w:r w:rsidRPr="004322A4">
        <w:rPr>
          <w:cs/>
        </w:rPr>
        <w:t xml:space="preserve"> 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="001D2680" w:rsidRPr="004322A4">
        <w:rPr>
          <w:cs/>
        </w:rPr>
        <w:tab/>
      </w:r>
    </w:p>
    <w:p w14:paraId="7575EC49" w14:textId="77777777" w:rsidR="001D2680" w:rsidRPr="004322A4" w:rsidRDefault="001D2680" w:rsidP="0025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47F6B051" w14:textId="2E1060CA" w:rsidR="0043656B" w:rsidRPr="004322A4" w:rsidRDefault="00251DE2" w:rsidP="00633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322A4">
        <w:rPr>
          <w:cs/>
        </w:rPr>
        <w:lastRenderedPageBreak/>
        <w:t xml:space="preserve">กลุ่มบริษัทได้ถือปฏิบัติตาม </w:t>
      </w:r>
      <w:r w:rsidRPr="004322A4">
        <w:t xml:space="preserve">TFRS 15 </w:t>
      </w:r>
      <w:r w:rsidRPr="004322A4">
        <w:rPr>
          <w:cs/>
        </w:rPr>
        <w:t>โดยใช้วิธีรับรู้ผลกระทบสะสมของการเริ่มใช้มาตรฐานฉบับนี้ ณ วันแรก</w:t>
      </w:r>
      <w:r w:rsidR="00735737" w:rsidRPr="004322A4">
        <w:br/>
      </w:r>
      <w:r w:rsidRPr="004322A4">
        <w:rPr>
          <w:cs/>
        </w:rPr>
        <w:t xml:space="preserve">ที่ถือปฏิบัติ (วันที่ </w:t>
      </w:r>
      <w:r w:rsidRPr="004322A4">
        <w:t xml:space="preserve">1 </w:t>
      </w:r>
      <w:r w:rsidRPr="004322A4">
        <w:rPr>
          <w:cs/>
        </w:rPr>
        <w:t xml:space="preserve">มกราคม </w:t>
      </w:r>
      <w:r w:rsidRPr="004322A4">
        <w:t xml:space="preserve">2562) </w:t>
      </w:r>
      <w:r w:rsidRPr="004322A4">
        <w:rPr>
          <w:cs/>
        </w:rPr>
        <w:t>ดังนั้น กลุ่มบริษัทจึงไม่ได้ทำการปรับปรุงย้อนหลังข้อมูลที่นำเสนอ</w:t>
      </w:r>
      <w:r w:rsidR="00B90217" w:rsidRPr="004322A4">
        <w:br/>
      </w:r>
      <w:r w:rsidRPr="004322A4">
        <w:rPr>
          <w:cs/>
        </w:rPr>
        <w:t xml:space="preserve">สำหรับปี </w:t>
      </w:r>
      <w:r w:rsidR="00810633" w:rsidRPr="004322A4">
        <w:t>2561</w:t>
      </w:r>
      <w:r w:rsidRPr="004322A4">
        <w:t xml:space="preserve"> </w:t>
      </w:r>
      <w:r w:rsidRPr="004322A4">
        <w:rPr>
          <w:cs/>
        </w:rPr>
        <w:t xml:space="preserve">ซึ่งได้แสดงไว้ตามที่ได้เคยรายงานตาม </w:t>
      </w:r>
      <w:r w:rsidRPr="004322A4">
        <w:t xml:space="preserve">TAS 18 TAS 11 </w:t>
      </w:r>
      <w:r w:rsidRPr="004322A4">
        <w:rPr>
          <w:cs/>
        </w:rPr>
        <w:t xml:space="preserve">และการตีความมาตรฐานการรายงานทางการเงินที่เกี่ยวข้อง ทั้งนี้ ข้อกำหนดในการเปิดเผยข้อมูลตาม </w:t>
      </w:r>
      <w:r w:rsidRPr="004322A4">
        <w:t xml:space="preserve">TFRS 15 </w:t>
      </w:r>
      <w:r w:rsidRPr="004322A4">
        <w:rPr>
          <w:cs/>
        </w:rPr>
        <w:t>ไม่ได้ถือปฏิบัติกับข้อมูลที่แสดงเปรียบเทียบ</w:t>
      </w:r>
    </w:p>
    <w:p w14:paraId="5DD700BF" w14:textId="77777777" w:rsidR="0043656B" w:rsidRPr="004322A4" w:rsidRDefault="0043656B" w:rsidP="00436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1C4479C1" w14:textId="77777777" w:rsidR="00251DE2" w:rsidRPr="004322A4" w:rsidRDefault="00251DE2" w:rsidP="00436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322A4">
        <w:rPr>
          <w:cs/>
        </w:rPr>
        <w:t>รายละเอียดและจำนวนเงินของผลกระทบจากการเปลี่ยนแปลงนโยบายการบัญชีได้แสดงไว้ดังต่อไปนี้</w:t>
      </w:r>
    </w:p>
    <w:p w14:paraId="09FF96D7" w14:textId="77777777" w:rsidR="008816E6" w:rsidRPr="004322A4" w:rsidRDefault="008816E6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D4A72A6" w14:textId="77777777" w:rsidR="00251DE2" w:rsidRPr="004322A4" w:rsidRDefault="00251DE2" w:rsidP="004255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i/>
          <w:iCs/>
        </w:rPr>
      </w:pPr>
      <w:r w:rsidRPr="004322A4">
        <w:tab/>
      </w:r>
      <w:r w:rsidRPr="004322A4">
        <w:rPr>
          <w:i/>
          <w:iCs/>
          <w:cs/>
        </w:rPr>
        <w:t xml:space="preserve">การขายไอน้ำตามสัญญา </w:t>
      </w:r>
      <w:r w:rsidR="00B90217" w:rsidRPr="004322A4">
        <w:rPr>
          <w:i/>
          <w:iCs/>
        </w:rPr>
        <w:t>M</w:t>
      </w:r>
      <w:r w:rsidRPr="004322A4">
        <w:rPr>
          <w:i/>
          <w:iCs/>
        </w:rPr>
        <w:t>inimu</w:t>
      </w:r>
      <w:r w:rsidR="00B90217" w:rsidRPr="004322A4">
        <w:rPr>
          <w:i/>
          <w:iCs/>
        </w:rPr>
        <w:t xml:space="preserve">m </w:t>
      </w:r>
      <w:r w:rsidR="00E7127C" w:rsidRPr="004322A4">
        <w:rPr>
          <w:i/>
          <w:iCs/>
        </w:rPr>
        <w:t>t</w:t>
      </w:r>
      <w:r w:rsidR="00B90217" w:rsidRPr="004322A4">
        <w:rPr>
          <w:i/>
          <w:iCs/>
        </w:rPr>
        <w:t xml:space="preserve">ake or </w:t>
      </w:r>
      <w:r w:rsidR="00E7127C" w:rsidRPr="004322A4">
        <w:rPr>
          <w:i/>
          <w:iCs/>
        </w:rPr>
        <w:t>p</w:t>
      </w:r>
      <w:r w:rsidRPr="004322A4">
        <w:rPr>
          <w:i/>
          <w:iCs/>
        </w:rPr>
        <w:t>ay</w:t>
      </w:r>
    </w:p>
    <w:p w14:paraId="1C1D1B28" w14:textId="77777777" w:rsidR="00251DE2" w:rsidRPr="004322A4" w:rsidRDefault="00251DE2" w:rsidP="0025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3A780A2" w14:textId="77777777" w:rsidR="00251DE2" w:rsidRPr="004322A4" w:rsidRDefault="00251DE2" w:rsidP="0025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322A4">
        <w:rPr>
          <w:cs/>
        </w:rPr>
        <w:t xml:space="preserve">สำหรับการขายไอน้ำตามสัญญา </w:t>
      </w:r>
      <w:r w:rsidR="00B90217" w:rsidRPr="004322A4">
        <w:t xml:space="preserve">Minimum </w:t>
      </w:r>
      <w:r w:rsidR="00E7127C" w:rsidRPr="004322A4">
        <w:t>t</w:t>
      </w:r>
      <w:r w:rsidR="00B90217" w:rsidRPr="004322A4">
        <w:t xml:space="preserve">ake or </w:t>
      </w:r>
      <w:r w:rsidR="00E7127C" w:rsidRPr="004322A4">
        <w:t>p</w:t>
      </w:r>
      <w:r w:rsidRPr="004322A4">
        <w:t xml:space="preserve">ay </w:t>
      </w:r>
      <w:r w:rsidRPr="004322A4">
        <w:rPr>
          <w:cs/>
        </w:rPr>
        <w:t xml:space="preserve">ของบริษัทในกลุ่มบริษัทร่วมในอินโดนีเซีย การรับรู้รายได้ตามมาตรฐานรายงานทางการเงินฉบับที่ </w:t>
      </w:r>
      <w:r w:rsidRPr="004322A4">
        <w:t>15</w:t>
      </w:r>
      <w:r w:rsidRPr="004322A4">
        <w:rPr>
          <w:cs/>
        </w:rPr>
        <w:t xml:space="preserve"> จะรับรู้เมื่อกิจการได้ปฏิบัติตามภาระแล้วเสร็จ</w:t>
      </w:r>
    </w:p>
    <w:p w14:paraId="6BFE9C0B" w14:textId="77777777" w:rsidR="00251DE2" w:rsidRPr="004322A4" w:rsidRDefault="00251DE2" w:rsidP="0025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1B53FFE" w14:textId="77777777" w:rsidR="00251DE2" w:rsidRPr="004322A4" w:rsidRDefault="00802886" w:rsidP="0025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  <w:r w:rsidRPr="004322A4">
        <w:t>TFRS 15</w:t>
      </w:r>
      <w:r w:rsidR="00251DE2" w:rsidRPr="004322A4">
        <w:t xml:space="preserve"> </w:t>
      </w:r>
      <w:r w:rsidR="00251DE2" w:rsidRPr="004322A4">
        <w:rPr>
          <w:cs/>
        </w:rPr>
        <w:t>ไม่มีผลกระทบอย่างมีสาระสำคัญต่อนโยบายการบัญชีของรายได้ประเภทอื่นของกลุ่มบริษัท</w:t>
      </w:r>
    </w:p>
    <w:p w14:paraId="4164BFA0" w14:textId="77777777" w:rsidR="00251DE2" w:rsidRPr="004322A4" w:rsidRDefault="00251DE2" w:rsidP="00251DE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1183A7C" w14:textId="77777777" w:rsidR="00802886" w:rsidRPr="004322A4" w:rsidRDefault="00802886" w:rsidP="00251DE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4322A4">
        <w:rPr>
          <w:rFonts w:ascii="Angsana New" w:hAnsi="Angsana New"/>
          <w:sz w:val="30"/>
          <w:szCs w:val="30"/>
          <w:cs/>
          <w:lang w:val="th-TH"/>
        </w:rPr>
        <w:t xml:space="preserve">ตารางด้านล่างนี้สรุปผลกระทบจากการถือปฏิบัติตาม TFRS </w:t>
      </w:r>
      <w:r w:rsidR="002F204F" w:rsidRPr="004322A4">
        <w:rPr>
          <w:rFonts w:ascii="Angsana New" w:hAnsi="Angsana New"/>
          <w:sz w:val="30"/>
          <w:szCs w:val="30"/>
        </w:rPr>
        <w:t>15</w:t>
      </w:r>
      <w:r w:rsidRPr="004322A4">
        <w:rPr>
          <w:rFonts w:ascii="Angsana New" w:hAnsi="Angsana New"/>
          <w:sz w:val="30"/>
          <w:szCs w:val="30"/>
          <w:cs/>
          <w:lang w:val="th-TH"/>
        </w:rPr>
        <w:t xml:space="preserve"> สุทธิจากภาษี</w:t>
      </w:r>
    </w:p>
    <w:p w14:paraId="29888D53" w14:textId="77777777" w:rsidR="00802886" w:rsidRPr="004322A4" w:rsidRDefault="00802886" w:rsidP="00251DE2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28"/>
          <w:szCs w:val="28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50"/>
        <w:gridCol w:w="2069"/>
        <w:gridCol w:w="2069"/>
      </w:tblGrid>
      <w:tr w:rsidR="00802886" w:rsidRPr="004322A4" w14:paraId="16CF6426" w14:textId="77777777" w:rsidTr="00247903">
        <w:trPr>
          <w:trHeight w:val="424"/>
        </w:trPr>
        <w:tc>
          <w:tcPr>
            <w:tcW w:w="2772" w:type="pct"/>
          </w:tcPr>
          <w:p w14:paraId="76A280AA" w14:textId="455DF794" w:rsidR="00802886" w:rsidRPr="004322A4" w:rsidRDefault="002F204F" w:rsidP="00A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432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810633"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14" w:type="pct"/>
          </w:tcPr>
          <w:p w14:paraId="532EFFF4" w14:textId="77777777" w:rsidR="00802886" w:rsidRPr="004322A4" w:rsidRDefault="00802886" w:rsidP="00A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14" w:type="pct"/>
            <w:shd w:val="clear" w:color="auto" w:fill="auto"/>
          </w:tcPr>
          <w:p w14:paraId="4D1E19C4" w14:textId="77777777" w:rsidR="00802886" w:rsidRPr="004322A4" w:rsidRDefault="00802886" w:rsidP="00AE07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204F" w:rsidRPr="004322A4" w14:paraId="6133C5A1" w14:textId="77777777" w:rsidTr="00247903">
        <w:trPr>
          <w:trHeight w:val="403"/>
        </w:trPr>
        <w:tc>
          <w:tcPr>
            <w:tcW w:w="2772" w:type="pct"/>
          </w:tcPr>
          <w:p w14:paraId="2D41C785" w14:textId="77777777" w:rsidR="002F204F" w:rsidRPr="004322A4" w:rsidRDefault="002F204F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2228" w:type="pct"/>
            <w:gridSpan w:val="2"/>
          </w:tcPr>
          <w:p w14:paraId="4F8FF841" w14:textId="77777777" w:rsidR="002F204F" w:rsidRPr="004322A4" w:rsidRDefault="002F204F" w:rsidP="002F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</w:rPr>
            </w:pPr>
            <w:r w:rsidRPr="004322A4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B66391" w:rsidRPr="004322A4" w14:paraId="79973D9F" w14:textId="77777777" w:rsidTr="00247903">
        <w:trPr>
          <w:trHeight w:val="424"/>
        </w:trPr>
        <w:tc>
          <w:tcPr>
            <w:tcW w:w="2772" w:type="pct"/>
          </w:tcPr>
          <w:p w14:paraId="1A31A089" w14:textId="77777777" w:rsidR="00B66391" w:rsidRPr="004322A4" w:rsidRDefault="00B66391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i/>
                <w:iCs/>
                <w:cs/>
              </w:rPr>
            </w:pPr>
            <w:r w:rsidRPr="004322A4">
              <w:rPr>
                <w:rFonts w:hint="cs"/>
                <w:i/>
                <w:iCs/>
                <w:cs/>
              </w:rPr>
              <w:t>สินทรัพย์</w:t>
            </w:r>
          </w:p>
        </w:tc>
        <w:tc>
          <w:tcPr>
            <w:tcW w:w="1114" w:type="pct"/>
          </w:tcPr>
          <w:p w14:paraId="7CE86296" w14:textId="77777777" w:rsidR="00B66391" w:rsidRPr="004322A4" w:rsidRDefault="00B66391" w:rsidP="002F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  <w:tc>
          <w:tcPr>
            <w:tcW w:w="1114" w:type="pct"/>
          </w:tcPr>
          <w:p w14:paraId="7A1B04E2" w14:textId="77777777" w:rsidR="00B66391" w:rsidRPr="004322A4" w:rsidRDefault="00B66391" w:rsidP="002F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</w:tr>
      <w:tr w:rsidR="00B66391" w:rsidRPr="004322A4" w14:paraId="53E66AA1" w14:textId="77777777" w:rsidTr="00247903">
        <w:trPr>
          <w:trHeight w:val="424"/>
        </w:trPr>
        <w:tc>
          <w:tcPr>
            <w:tcW w:w="2772" w:type="pct"/>
          </w:tcPr>
          <w:p w14:paraId="3A23EFC7" w14:textId="77777777" w:rsidR="00B66391" w:rsidRPr="004322A4" w:rsidRDefault="00B66391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เงินลงทุนในบริษัทร่วม</w:t>
            </w:r>
            <w:r w:rsidR="00992F60" w:rsidRPr="004322A4">
              <w:rPr>
                <w:rFonts w:hint="cs"/>
                <w:cs/>
              </w:rPr>
              <w:t xml:space="preserve"> ลดลง</w:t>
            </w:r>
          </w:p>
        </w:tc>
        <w:tc>
          <w:tcPr>
            <w:tcW w:w="1114" w:type="pct"/>
          </w:tcPr>
          <w:p w14:paraId="0FB2783E" w14:textId="77777777" w:rsidR="00B66391" w:rsidRPr="004322A4" w:rsidRDefault="00F602C8" w:rsidP="002005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</w:pPr>
            <w:r w:rsidRPr="004322A4">
              <w:t>54</w:t>
            </w:r>
          </w:p>
        </w:tc>
        <w:tc>
          <w:tcPr>
            <w:tcW w:w="1114" w:type="pct"/>
          </w:tcPr>
          <w:p w14:paraId="4CBB98EC" w14:textId="77777777" w:rsidR="00B66391" w:rsidRPr="004322A4" w:rsidRDefault="00F602C8" w:rsidP="00992F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  <w:r w:rsidRPr="004322A4">
              <w:t>-</w:t>
            </w:r>
          </w:p>
        </w:tc>
      </w:tr>
      <w:tr w:rsidR="00B66391" w:rsidRPr="004322A4" w14:paraId="24C2045C" w14:textId="77777777" w:rsidTr="00247903">
        <w:trPr>
          <w:trHeight w:val="424"/>
        </w:trPr>
        <w:tc>
          <w:tcPr>
            <w:tcW w:w="2772" w:type="pct"/>
          </w:tcPr>
          <w:p w14:paraId="4995749C" w14:textId="77777777" w:rsidR="00B66391" w:rsidRPr="004322A4" w:rsidRDefault="00B66391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322A4">
              <w:rPr>
                <w:rFonts w:hint="cs"/>
                <w:b/>
                <w:bCs/>
                <w:cs/>
              </w:rPr>
              <w:t>รวมสินทรัพย์</w:t>
            </w:r>
            <w:r w:rsidR="00992F60" w:rsidRPr="004322A4">
              <w:rPr>
                <w:rFonts w:hint="cs"/>
                <w:b/>
                <w:bCs/>
                <w:cs/>
              </w:rPr>
              <w:t xml:space="preserve"> ลดลง</w:t>
            </w:r>
          </w:p>
        </w:tc>
        <w:tc>
          <w:tcPr>
            <w:tcW w:w="1114" w:type="pct"/>
          </w:tcPr>
          <w:p w14:paraId="05A76183" w14:textId="77777777" w:rsidR="00B66391" w:rsidRPr="004322A4" w:rsidRDefault="00F602C8" w:rsidP="004353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54</w:t>
            </w:r>
          </w:p>
        </w:tc>
        <w:tc>
          <w:tcPr>
            <w:tcW w:w="1114" w:type="pct"/>
          </w:tcPr>
          <w:p w14:paraId="01549418" w14:textId="77777777" w:rsidR="00B66391" w:rsidRPr="004322A4" w:rsidRDefault="00F602C8" w:rsidP="004353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</w:tr>
      <w:tr w:rsidR="00B66391" w:rsidRPr="004322A4" w14:paraId="0E7CA786" w14:textId="77777777" w:rsidTr="00247903">
        <w:trPr>
          <w:trHeight w:val="424"/>
        </w:trPr>
        <w:tc>
          <w:tcPr>
            <w:tcW w:w="2772" w:type="pct"/>
          </w:tcPr>
          <w:p w14:paraId="422DF445" w14:textId="77777777" w:rsidR="00B66391" w:rsidRPr="004322A4" w:rsidRDefault="00B66391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1114" w:type="pct"/>
          </w:tcPr>
          <w:p w14:paraId="7800DEE8" w14:textId="77777777" w:rsidR="00B66391" w:rsidRPr="004322A4" w:rsidRDefault="00B66391" w:rsidP="002F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  <w:tc>
          <w:tcPr>
            <w:tcW w:w="1114" w:type="pct"/>
          </w:tcPr>
          <w:p w14:paraId="547458BA" w14:textId="77777777" w:rsidR="00B66391" w:rsidRPr="004322A4" w:rsidRDefault="00B66391" w:rsidP="0043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</w:p>
        </w:tc>
      </w:tr>
      <w:tr w:rsidR="00B66391" w:rsidRPr="004322A4" w14:paraId="6E3357B6" w14:textId="77777777" w:rsidTr="00247903">
        <w:trPr>
          <w:trHeight w:val="424"/>
        </w:trPr>
        <w:tc>
          <w:tcPr>
            <w:tcW w:w="2772" w:type="pct"/>
          </w:tcPr>
          <w:p w14:paraId="5F336BE3" w14:textId="77777777" w:rsidR="00B66391" w:rsidRPr="004322A4" w:rsidRDefault="00B66391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i/>
                <w:iCs/>
                <w:cs/>
              </w:rPr>
            </w:pPr>
            <w:r w:rsidRPr="004322A4">
              <w:rPr>
                <w:rFonts w:hint="cs"/>
                <w:i/>
                <w:iCs/>
                <w:cs/>
              </w:rPr>
              <w:t>ส่วนของผู้ถือหุ้น</w:t>
            </w:r>
          </w:p>
        </w:tc>
        <w:tc>
          <w:tcPr>
            <w:tcW w:w="1114" w:type="pct"/>
          </w:tcPr>
          <w:p w14:paraId="52BEC3BF" w14:textId="77777777" w:rsidR="00B66391" w:rsidRPr="004322A4" w:rsidRDefault="00B66391" w:rsidP="002F2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</w:pPr>
          </w:p>
        </w:tc>
        <w:tc>
          <w:tcPr>
            <w:tcW w:w="1114" w:type="pct"/>
          </w:tcPr>
          <w:p w14:paraId="7B685FE2" w14:textId="77777777" w:rsidR="00B66391" w:rsidRPr="004322A4" w:rsidRDefault="00B66391" w:rsidP="0043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</w:p>
        </w:tc>
      </w:tr>
      <w:tr w:rsidR="00802886" w:rsidRPr="004322A4" w14:paraId="06542C3E" w14:textId="77777777" w:rsidTr="00247903">
        <w:trPr>
          <w:trHeight w:val="424"/>
        </w:trPr>
        <w:tc>
          <w:tcPr>
            <w:tcW w:w="2772" w:type="pct"/>
          </w:tcPr>
          <w:p w14:paraId="42B8CFA3" w14:textId="77777777" w:rsidR="00802886" w:rsidRPr="004322A4" w:rsidRDefault="002F204F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กำไรสะสม</w:t>
            </w:r>
            <w:r w:rsidR="00992F60" w:rsidRPr="004322A4">
              <w:rPr>
                <w:rFonts w:hint="cs"/>
                <w:cs/>
              </w:rPr>
              <w:t xml:space="preserve"> ลดลง</w:t>
            </w:r>
          </w:p>
        </w:tc>
        <w:tc>
          <w:tcPr>
            <w:tcW w:w="1114" w:type="pct"/>
          </w:tcPr>
          <w:p w14:paraId="4702770E" w14:textId="77777777" w:rsidR="00802886" w:rsidRPr="004322A4" w:rsidRDefault="00F602C8" w:rsidP="0043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</w:pPr>
            <w:r w:rsidRPr="004322A4">
              <w:t>38</w:t>
            </w:r>
          </w:p>
        </w:tc>
        <w:tc>
          <w:tcPr>
            <w:tcW w:w="1114" w:type="pct"/>
          </w:tcPr>
          <w:p w14:paraId="449E41EE" w14:textId="77777777" w:rsidR="00802886" w:rsidRPr="004322A4" w:rsidRDefault="00F602C8" w:rsidP="00435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  <w:r w:rsidRPr="004322A4">
              <w:t>-</w:t>
            </w:r>
          </w:p>
        </w:tc>
      </w:tr>
      <w:tr w:rsidR="00802886" w:rsidRPr="004322A4" w14:paraId="74444D6E" w14:textId="77777777" w:rsidTr="00247903">
        <w:trPr>
          <w:trHeight w:val="403"/>
        </w:trPr>
        <w:tc>
          <w:tcPr>
            <w:tcW w:w="2772" w:type="pct"/>
          </w:tcPr>
          <w:p w14:paraId="663205C3" w14:textId="77777777" w:rsidR="00802886" w:rsidRPr="004322A4" w:rsidRDefault="002F204F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ส่วนได้เสียที่ไม่มีอำนาจควบคุม</w:t>
            </w:r>
            <w:r w:rsidR="00992F60" w:rsidRPr="004322A4">
              <w:rPr>
                <w:rFonts w:hint="cs"/>
                <w:cs/>
              </w:rPr>
              <w:t xml:space="preserve"> ลดลง</w:t>
            </w:r>
          </w:p>
        </w:tc>
        <w:tc>
          <w:tcPr>
            <w:tcW w:w="1114" w:type="pct"/>
          </w:tcPr>
          <w:p w14:paraId="2813EF5F" w14:textId="77777777" w:rsidR="00802886" w:rsidRPr="004322A4" w:rsidRDefault="00F602C8" w:rsidP="004353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</w:pPr>
            <w:r w:rsidRPr="004322A4">
              <w:t>16</w:t>
            </w:r>
          </w:p>
        </w:tc>
        <w:tc>
          <w:tcPr>
            <w:tcW w:w="1114" w:type="pct"/>
          </w:tcPr>
          <w:p w14:paraId="1FD2C7B6" w14:textId="77777777" w:rsidR="00802886" w:rsidRPr="004322A4" w:rsidRDefault="00F602C8" w:rsidP="0043531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</w:pPr>
            <w:r w:rsidRPr="004322A4">
              <w:t>-</w:t>
            </w:r>
          </w:p>
        </w:tc>
      </w:tr>
      <w:tr w:rsidR="00802886" w:rsidRPr="004322A4" w14:paraId="30CF9C48" w14:textId="77777777" w:rsidTr="00247903">
        <w:trPr>
          <w:trHeight w:val="403"/>
        </w:trPr>
        <w:tc>
          <w:tcPr>
            <w:tcW w:w="2772" w:type="pct"/>
          </w:tcPr>
          <w:p w14:paraId="7B5B7DA0" w14:textId="77777777" w:rsidR="00802886" w:rsidRPr="004322A4" w:rsidRDefault="002F204F" w:rsidP="00AE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322A4">
              <w:rPr>
                <w:rFonts w:hint="cs"/>
                <w:b/>
                <w:bCs/>
                <w:cs/>
              </w:rPr>
              <w:t>รวมส่วนของผู้ถือหุ้น</w:t>
            </w:r>
            <w:r w:rsidR="00992F60" w:rsidRPr="004322A4">
              <w:rPr>
                <w:rFonts w:hint="cs"/>
                <w:b/>
                <w:bCs/>
                <w:cs/>
              </w:rPr>
              <w:t xml:space="preserve"> ลดลง</w:t>
            </w:r>
          </w:p>
        </w:tc>
        <w:tc>
          <w:tcPr>
            <w:tcW w:w="1114" w:type="pct"/>
          </w:tcPr>
          <w:p w14:paraId="7FEF6F50" w14:textId="77777777" w:rsidR="00802886" w:rsidRPr="004322A4" w:rsidRDefault="00F602C8" w:rsidP="004353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54</w:t>
            </w:r>
          </w:p>
        </w:tc>
        <w:tc>
          <w:tcPr>
            <w:tcW w:w="1114" w:type="pct"/>
          </w:tcPr>
          <w:p w14:paraId="1F8E4A93" w14:textId="77777777" w:rsidR="00802886" w:rsidRPr="004322A4" w:rsidRDefault="00F602C8" w:rsidP="0043531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1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-</w:t>
            </w:r>
          </w:p>
        </w:tc>
      </w:tr>
    </w:tbl>
    <w:p w14:paraId="27AB3672" w14:textId="77777777" w:rsidR="00802886" w:rsidRPr="004322A4" w:rsidRDefault="00802886" w:rsidP="00A16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6E548768" w14:textId="3DBE4CDA" w:rsidR="00A16537" w:rsidRPr="004322A4" w:rsidRDefault="00A16537" w:rsidP="00B6639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cs/>
        </w:rPr>
        <w:tab/>
      </w:r>
      <w:r w:rsidR="00C36642" w:rsidRPr="004322A4">
        <w:rPr>
          <w:rFonts w:ascii="Angsana New" w:hAnsi="Angsana New"/>
          <w:sz w:val="30"/>
          <w:szCs w:val="30"/>
          <w:cs/>
        </w:rPr>
        <w:t>ทั้งนี้ ไม่มีผลกระทบอย่างมีสาระสำคัญต่องบกระแสเงินสดรวมและงบกระแสเงินสดเฉพาะกิจการสำหรับงวด</w:t>
      </w:r>
      <w:r w:rsidR="00D26612" w:rsidRPr="004322A4">
        <w:rPr>
          <w:rFonts w:ascii="Angsana New" w:hAnsi="Angsana New" w:hint="cs"/>
          <w:sz w:val="30"/>
          <w:szCs w:val="30"/>
          <w:cs/>
        </w:rPr>
        <w:t>เก้า</w:t>
      </w:r>
      <w:r w:rsidR="00C36642" w:rsidRPr="004322A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C36642" w:rsidRPr="004322A4">
        <w:rPr>
          <w:rFonts w:ascii="Angsana New" w:hAnsi="Angsana New"/>
          <w:sz w:val="30"/>
          <w:szCs w:val="30"/>
        </w:rPr>
        <w:t>3</w:t>
      </w:r>
      <w:r w:rsidR="00244DE9" w:rsidRPr="004322A4">
        <w:rPr>
          <w:rFonts w:ascii="Angsana New" w:hAnsi="Angsana New" w:hint="cs"/>
          <w:sz w:val="30"/>
          <w:szCs w:val="30"/>
          <w:cs/>
        </w:rPr>
        <w:t>0</w:t>
      </w:r>
      <w:r w:rsidR="00C36642" w:rsidRPr="004322A4">
        <w:rPr>
          <w:rFonts w:ascii="Angsana New" w:hAnsi="Angsana New"/>
          <w:sz w:val="30"/>
          <w:szCs w:val="30"/>
        </w:rPr>
        <w:t xml:space="preserve"> </w:t>
      </w:r>
      <w:r w:rsidR="00D26612" w:rsidRPr="004322A4">
        <w:rPr>
          <w:rFonts w:ascii="Angsana New" w:hAnsi="Angsana New" w:hint="cs"/>
          <w:sz w:val="30"/>
          <w:szCs w:val="30"/>
          <w:cs/>
        </w:rPr>
        <w:t>กันยา</w:t>
      </w:r>
      <w:r w:rsidR="00244DE9" w:rsidRPr="004322A4">
        <w:rPr>
          <w:rFonts w:ascii="Angsana New" w:hAnsi="Angsana New" w:hint="cs"/>
          <w:sz w:val="30"/>
          <w:szCs w:val="30"/>
          <w:cs/>
        </w:rPr>
        <w:t>ยน</w:t>
      </w:r>
      <w:r w:rsidR="00C36642" w:rsidRPr="004322A4">
        <w:rPr>
          <w:rFonts w:ascii="Angsana New" w:hAnsi="Angsana New"/>
          <w:sz w:val="30"/>
          <w:szCs w:val="30"/>
          <w:cs/>
        </w:rPr>
        <w:t xml:space="preserve"> </w:t>
      </w:r>
      <w:r w:rsidR="00C36642" w:rsidRPr="004322A4">
        <w:rPr>
          <w:rFonts w:ascii="Angsana New" w:hAnsi="Angsana New"/>
          <w:sz w:val="30"/>
          <w:szCs w:val="30"/>
        </w:rPr>
        <w:t xml:space="preserve">2562 </w:t>
      </w:r>
      <w:r w:rsidR="00C36642" w:rsidRPr="004322A4">
        <w:rPr>
          <w:rFonts w:ascii="Angsana New" w:hAnsi="Angsana New"/>
          <w:sz w:val="30"/>
          <w:szCs w:val="30"/>
          <w:cs/>
        </w:rPr>
        <w:t xml:space="preserve">จากการถือปฏิบัติตาม </w:t>
      </w:r>
      <w:r w:rsidR="00C36642" w:rsidRPr="004322A4">
        <w:rPr>
          <w:rFonts w:ascii="Angsana New" w:hAnsi="Angsana New"/>
          <w:sz w:val="30"/>
          <w:szCs w:val="30"/>
        </w:rPr>
        <w:t>TFRS 15</w:t>
      </w:r>
    </w:p>
    <w:p w14:paraId="3BDB9260" w14:textId="77777777" w:rsidR="000B7960" w:rsidRPr="004322A4" w:rsidRDefault="000B7960" w:rsidP="00B66391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cs/>
          <w:lang w:val="th-TH" w:bidi="th-TH"/>
        </w:rPr>
      </w:pPr>
    </w:p>
    <w:p w14:paraId="0D69D339" w14:textId="18AE1C5F" w:rsidR="00F50E29" w:rsidRPr="004322A4" w:rsidRDefault="00F50E29" w:rsidP="00236C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th-TH" w:bidi="th-TH"/>
        </w:rPr>
      </w:pPr>
    </w:p>
    <w:p w14:paraId="6A831EAF" w14:textId="77777777" w:rsidR="00236C5A" w:rsidRPr="004322A4" w:rsidRDefault="00236C5A" w:rsidP="00236C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30"/>
          <w:szCs w:val="30"/>
          <w:cs/>
          <w:lang w:val="th-TH" w:bidi="th-TH"/>
        </w:rPr>
      </w:pPr>
    </w:p>
    <w:p w14:paraId="3C0BE8F0" w14:textId="77777777" w:rsidR="00236C5A" w:rsidRPr="004322A4" w:rsidRDefault="00236C5A" w:rsidP="00236C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="Angsana New" w:hAnsi="Angsana New"/>
          <w:sz w:val="20"/>
          <w:cs/>
          <w:lang w:val="th-TH" w:bidi="th-TH"/>
        </w:rPr>
      </w:pPr>
    </w:p>
    <w:p w14:paraId="41862DFD" w14:textId="44A9E2A3" w:rsidR="00AD0E32" w:rsidRPr="004322A4" w:rsidRDefault="00AD0E32" w:rsidP="008D078E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การซื้อ</w:t>
      </w:r>
      <w:r w:rsidR="00E151F6" w:rsidRPr="004322A4">
        <w:rPr>
          <w:rFonts w:ascii="Angsana New" w:hAnsi="Angsana New" w:hint="cs"/>
          <w:b/>
          <w:bCs/>
          <w:sz w:val="30"/>
          <w:szCs w:val="30"/>
          <w:cs/>
          <w:lang w:bidi="th-TH"/>
        </w:rPr>
        <w:t>บริษัทย่อย</w:t>
      </w:r>
    </w:p>
    <w:p w14:paraId="2D34D14C" w14:textId="7646E4DA" w:rsidR="00AD0E32" w:rsidRPr="004322A4" w:rsidRDefault="00AD0E32" w:rsidP="00AD0E32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18C67E20" w14:textId="6B7F5BEC" w:rsidR="00AD0E32" w:rsidRPr="004322A4" w:rsidRDefault="00CE2047" w:rsidP="00AD0E32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4322A4">
        <w:rPr>
          <w:b/>
          <w:bCs/>
          <w:i/>
          <w:iCs/>
        </w:rPr>
        <w:t>Nam San 3A Power Sole Co., Ltd.</w:t>
      </w:r>
    </w:p>
    <w:p w14:paraId="5CB6F66D" w14:textId="2C09F5B0" w:rsidR="00AD0E32" w:rsidRPr="004322A4" w:rsidRDefault="00AD0E32" w:rsidP="00AD0E32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34FEEBF7" w14:textId="5E57AB8F" w:rsidR="00CE2047" w:rsidRPr="004322A4" w:rsidRDefault="00A75258" w:rsidP="00CE204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4322A4">
        <w:rPr>
          <w:rFonts w:ascii="Angsana New" w:hAnsi="Angsana New"/>
          <w:sz w:val="30"/>
          <w:szCs w:val="30"/>
        </w:rPr>
        <w:t xml:space="preserve">20 </w:t>
      </w:r>
      <w:r w:rsidRPr="004322A4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4322A4">
        <w:rPr>
          <w:rFonts w:ascii="Angsana New" w:hAnsi="Angsana New"/>
          <w:sz w:val="30"/>
          <w:szCs w:val="30"/>
        </w:rPr>
        <w:t xml:space="preserve">2562 </w:t>
      </w:r>
      <w:r w:rsidRPr="004322A4">
        <w:rPr>
          <w:rFonts w:ascii="Angsana New" w:hAnsi="Angsana New"/>
          <w:sz w:val="30"/>
          <w:szCs w:val="30"/>
          <w:cs/>
        </w:rPr>
        <w:t xml:space="preserve">บริษัท บีซีพีจี ไบโอเพาเวอร์ </w:t>
      </w:r>
      <w:r w:rsidRPr="004322A4">
        <w:rPr>
          <w:rFonts w:ascii="Angsana New" w:hAnsi="Angsana New"/>
          <w:sz w:val="30"/>
          <w:szCs w:val="30"/>
        </w:rPr>
        <w:t xml:space="preserve">2 </w:t>
      </w:r>
      <w:r w:rsidRPr="004322A4">
        <w:rPr>
          <w:rFonts w:ascii="Angsana New" w:hAnsi="Angsana New"/>
          <w:sz w:val="30"/>
          <w:szCs w:val="30"/>
          <w:cs/>
        </w:rPr>
        <w:t>จำกัด</w:t>
      </w:r>
      <w:r w:rsidR="001A7153" w:rsidRPr="004322A4">
        <w:rPr>
          <w:rFonts w:ascii="Angsana New" w:hAnsi="Angsana New" w:hint="cs"/>
          <w:sz w:val="30"/>
          <w:szCs w:val="30"/>
          <w:cs/>
        </w:rPr>
        <w:t xml:space="preserve"> ซึ่งภายหลังได้เปลี่ยนชื่อเป็นบริษัท บีซีพีจี อินโดไชน่า จำกัด </w:t>
      </w:r>
      <w:r w:rsidR="001A7153" w:rsidRPr="004322A4">
        <w:rPr>
          <w:rFonts w:ascii="Angsana New" w:hAnsi="Angsana New"/>
          <w:sz w:val="30"/>
          <w:szCs w:val="30"/>
        </w:rPr>
        <w:t>(</w:t>
      </w:r>
      <w:r w:rsidRPr="004322A4">
        <w:rPr>
          <w:rFonts w:ascii="Angsana New" w:hAnsi="Angsana New" w:hint="cs"/>
          <w:sz w:val="30"/>
          <w:szCs w:val="30"/>
          <w:cs/>
        </w:rPr>
        <w:t>บริษัทย่อยข</w:t>
      </w:r>
      <w:r w:rsidR="001A7153" w:rsidRPr="004322A4">
        <w:rPr>
          <w:rFonts w:ascii="Angsana New" w:hAnsi="Angsana New" w:hint="cs"/>
          <w:sz w:val="30"/>
          <w:szCs w:val="30"/>
          <w:cs/>
        </w:rPr>
        <w:t>องบริษัท บีซีพีจี จำกัด (มหาชน)</w:t>
      </w:r>
      <w:r w:rsidR="001A7153" w:rsidRPr="004322A4">
        <w:rPr>
          <w:rFonts w:ascii="Angsana New" w:hAnsi="Angsana New"/>
          <w:sz w:val="30"/>
          <w:szCs w:val="30"/>
        </w:rPr>
        <w:t>)</w:t>
      </w:r>
      <w:r w:rsidRPr="004322A4">
        <w:rPr>
          <w:rFonts w:ascii="Angsana New" w:hAnsi="Angsana New" w:hint="cs"/>
          <w:sz w:val="30"/>
          <w:szCs w:val="30"/>
          <w:cs/>
        </w:rPr>
        <w:t xml:space="preserve"> ได้เข้าลงทุนในโครงการโรงไฟฟ้าพลังน้ำในสาธารณรัฐประชาธิปไตยประชาชนลาวซึ่งมีขนาดกำลังการผลิตไฟฟ้าติดตั้งรวม </w:t>
      </w:r>
      <w:r w:rsidRPr="004322A4">
        <w:rPr>
          <w:rFonts w:ascii="Angsana New" w:hAnsi="Angsana New"/>
          <w:sz w:val="30"/>
          <w:szCs w:val="30"/>
        </w:rPr>
        <w:t xml:space="preserve">69 </w:t>
      </w:r>
      <w:r w:rsidRPr="004322A4">
        <w:rPr>
          <w:rFonts w:ascii="Angsana New" w:hAnsi="Angsana New" w:hint="cs"/>
          <w:sz w:val="30"/>
          <w:szCs w:val="30"/>
          <w:cs/>
        </w:rPr>
        <w:t xml:space="preserve">เมกะวัตต์ โดยเป็นการซื้อหุ้นร้อยละ </w:t>
      </w:r>
      <w:r w:rsidRPr="004322A4">
        <w:rPr>
          <w:rFonts w:ascii="Angsana New" w:hAnsi="Angsana New"/>
          <w:sz w:val="30"/>
          <w:szCs w:val="30"/>
        </w:rPr>
        <w:t xml:space="preserve">100 </w:t>
      </w:r>
      <w:r w:rsidRPr="004322A4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4322A4">
        <w:rPr>
          <w:rFonts w:ascii="Angsana New" w:hAnsi="Angsana New"/>
          <w:sz w:val="30"/>
          <w:szCs w:val="30"/>
        </w:rPr>
        <w:t>Nam San 3A Power Sole Co., Ltd. (</w:t>
      </w:r>
      <w:r w:rsidR="008A3CDB" w:rsidRPr="004322A4">
        <w:rPr>
          <w:rFonts w:ascii="Angsana New" w:hAnsi="Angsana New"/>
          <w:sz w:val="30"/>
          <w:szCs w:val="30"/>
        </w:rPr>
        <w:t>“</w:t>
      </w:r>
      <w:r w:rsidRPr="004322A4">
        <w:rPr>
          <w:rFonts w:ascii="Angsana New" w:hAnsi="Angsana New"/>
          <w:sz w:val="30"/>
          <w:szCs w:val="30"/>
        </w:rPr>
        <w:t>Nam San 3A</w:t>
      </w:r>
      <w:r w:rsidR="008A3CDB" w:rsidRPr="004322A4">
        <w:rPr>
          <w:rFonts w:ascii="Angsana New" w:hAnsi="Angsana New"/>
          <w:sz w:val="30"/>
          <w:szCs w:val="30"/>
        </w:rPr>
        <w:t>”</w:t>
      </w:r>
      <w:r w:rsidRPr="004322A4">
        <w:rPr>
          <w:rFonts w:ascii="Angsana New" w:hAnsi="Angsana New"/>
          <w:sz w:val="30"/>
          <w:szCs w:val="30"/>
        </w:rPr>
        <w:t xml:space="preserve">) </w:t>
      </w:r>
      <w:r w:rsidRPr="004322A4">
        <w:rPr>
          <w:rFonts w:ascii="Angsana New" w:hAnsi="Angsana New" w:hint="cs"/>
          <w:sz w:val="30"/>
          <w:szCs w:val="30"/>
          <w:cs/>
        </w:rPr>
        <w:t xml:space="preserve">จาก </w:t>
      </w:r>
      <w:r w:rsidRPr="004322A4">
        <w:rPr>
          <w:rFonts w:ascii="Angsana New" w:hAnsi="Angsana New"/>
          <w:sz w:val="30"/>
          <w:szCs w:val="30"/>
        </w:rPr>
        <w:t>Phongsubthavy Roads and Bridges Construction and Irrigation Sole Co.,Ltd.</w:t>
      </w:r>
      <w:r w:rsidRPr="004322A4">
        <w:rPr>
          <w:rFonts w:ascii="Angsana New" w:hAnsi="Angsana New" w:hint="cs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</w:rPr>
        <w:t>(</w:t>
      </w:r>
      <w:r w:rsidR="008A3CDB" w:rsidRPr="004322A4">
        <w:rPr>
          <w:rFonts w:ascii="Angsana New" w:hAnsi="Angsana New"/>
          <w:sz w:val="30"/>
          <w:szCs w:val="30"/>
        </w:rPr>
        <w:t>“</w:t>
      </w:r>
      <w:r w:rsidRPr="004322A4">
        <w:rPr>
          <w:rFonts w:ascii="Angsana New" w:hAnsi="Angsana New"/>
          <w:sz w:val="30"/>
          <w:szCs w:val="30"/>
        </w:rPr>
        <w:t>Phongsubthavy</w:t>
      </w:r>
      <w:r w:rsidR="008A3CDB" w:rsidRPr="004322A4">
        <w:rPr>
          <w:rFonts w:ascii="Angsana New" w:hAnsi="Angsana New"/>
          <w:sz w:val="30"/>
          <w:szCs w:val="30"/>
        </w:rPr>
        <w:t>”</w:t>
      </w:r>
      <w:r w:rsidRPr="004322A4">
        <w:rPr>
          <w:rFonts w:ascii="Angsana New" w:hAnsi="Angsana New"/>
          <w:sz w:val="30"/>
          <w:szCs w:val="30"/>
        </w:rPr>
        <w:t>)</w:t>
      </w:r>
      <w:r w:rsidRPr="004322A4">
        <w:rPr>
          <w:rFonts w:ascii="Angsana New" w:hAnsi="Angsana New" w:hint="cs"/>
          <w:sz w:val="30"/>
          <w:szCs w:val="30"/>
          <w:cs/>
        </w:rPr>
        <w:t xml:space="preserve"> ในวงเงินไม่เกิน </w:t>
      </w:r>
      <w:r w:rsidRPr="004322A4">
        <w:rPr>
          <w:rFonts w:ascii="Angsana New" w:hAnsi="Angsana New"/>
          <w:sz w:val="30"/>
          <w:szCs w:val="30"/>
        </w:rPr>
        <w:t xml:space="preserve">174 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ล้านเหรียญสหรัฐฯ </w:t>
      </w:r>
      <w:r w:rsidRPr="004322A4">
        <w:rPr>
          <w:rFonts w:ascii="Angsana New" w:hAnsi="Angsana New"/>
          <w:sz w:val="30"/>
          <w:szCs w:val="30"/>
        </w:rPr>
        <w:t>(</w:t>
      </w:r>
      <w:r w:rsidRPr="004322A4">
        <w:rPr>
          <w:rFonts w:ascii="Angsana New" w:hAnsi="Angsana New" w:hint="cs"/>
          <w:sz w:val="30"/>
          <w:szCs w:val="30"/>
          <w:cs/>
        </w:rPr>
        <w:t xml:space="preserve">ประมาณ </w:t>
      </w:r>
      <w:r w:rsidRPr="004322A4">
        <w:rPr>
          <w:rFonts w:ascii="Angsana New" w:hAnsi="Angsana New"/>
          <w:sz w:val="30"/>
          <w:szCs w:val="30"/>
        </w:rPr>
        <w:t>5,35</w:t>
      </w:r>
      <w:r w:rsidR="00825A43" w:rsidRPr="004322A4">
        <w:rPr>
          <w:rFonts w:ascii="Angsana New" w:hAnsi="Angsana New"/>
          <w:sz w:val="30"/>
          <w:szCs w:val="30"/>
        </w:rPr>
        <w:t>2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ล้านบาท) ซึ่งเมื่อรวมกับรายการปรับปรุงชำระคืนเงินทุนหมุนเวียนสุทธิที่เป็นส่วนของผู้ขาย วงเงินรวมเป็นจำนวนเงิน </w:t>
      </w:r>
      <w:r w:rsidRPr="004322A4">
        <w:rPr>
          <w:rFonts w:ascii="Angsana New" w:hAnsi="Angsana New"/>
          <w:sz w:val="30"/>
          <w:szCs w:val="30"/>
        </w:rPr>
        <w:t xml:space="preserve">174 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ล้านเหรียญสหรัฐฯ (ประมาณ </w:t>
      </w:r>
      <w:r w:rsidRPr="004322A4">
        <w:rPr>
          <w:rFonts w:ascii="Angsana New" w:hAnsi="Angsana New"/>
          <w:sz w:val="30"/>
          <w:szCs w:val="30"/>
        </w:rPr>
        <w:t xml:space="preserve">5,357 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ล้านบาท) ซึ่งเป็นการชำระค่าหุ้นจำนวน </w:t>
      </w:r>
      <w:r w:rsidRPr="004322A4">
        <w:rPr>
          <w:rFonts w:ascii="Angsana New" w:hAnsi="Angsana New"/>
          <w:sz w:val="30"/>
          <w:szCs w:val="30"/>
        </w:rPr>
        <w:t xml:space="preserve">96 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ล้านเหรียญสหรัฐฯ (ประมาณ </w:t>
      </w:r>
      <w:r w:rsidRPr="004322A4">
        <w:rPr>
          <w:rFonts w:ascii="Angsana New" w:hAnsi="Angsana New"/>
          <w:sz w:val="30"/>
          <w:szCs w:val="30"/>
        </w:rPr>
        <w:t xml:space="preserve">2,958 </w:t>
      </w:r>
      <w:r w:rsidRPr="004322A4">
        <w:rPr>
          <w:rFonts w:ascii="Angsana New" w:hAnsi="Angsana New" w:hint="cs"/>
          <w:sz w:val="30"/>
          <w:szCs w:val="30"/>
          <w:cs/>
        </w:rPr>
        <w:t>ล้านบาท) และ</w:t>
      </w:r>
      <w:r w:rsidRPr="004322A4">
        <w:rPr>
          <w:rFonts w:ascii="Angsana New" w:hAnsi="Angsana New"/>
          <w:sz w:val="30"/>
          <w:szCs w:val="30"/>
          <w:cs/>
        </w:rPr>
        <w:t xml:space="preserve">จ่ายชำระคืนเงินกู้ยืมที่บริษัทธุรกิจโรงไฟฟ้าพลังน้ำดังกล่าวมีกับ </w:t>
      </w:r>
      <w:r w:rsidRPr="004322A4">
        <w:rPr>
          <w:rFonts w:ascii="Angsana New" w:hAnsi="Angsana New"/>
          <w:sz w:val="30"/>
          <w:szCs w:val="30"/>
        </w:rPr>
        <w:t xml:space="preserve">Phongsubthavy </w:t>
      </w:r>
      <w:r w:rsidRPr="004322A4">
        <w:rPr>
          <w:rFonts w:ascii="Angsana New" w:hAnsi="Angsana New"/>
          <w:sz w:val="30"/>
          <w:szCs w:val="30"/>
          <w:cs/>
        </w:rPr>
        <w:t xml:space="preserve">จำนวน </w:t>
      </w:r>
      <w:r w:rsidRPr="004322A4">
        <w:rPr>
          <w:rFonts w:ascii="Angsana New" w:hAnsi="Angsana New"/>
          <w:sz w:val="30"/>
          <w:szCs w:val="30"/>
        </w:rPr>
        <w:t>78</w:t>
      </w:r>
      <w:r w:rsidRPr="004322A4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 </w:t>
      </w:r>
      <w:r w:rsidRPr="004322A4">
        <w:rPr>
          <w:rFonts w:ascii="Angsana New" w:hAnsi="Angsana New"/>
          <w:sz w:val="30"/>
          <w:szCs w:val="30"/>
        </w:rPr>
        <w:t>2,400</w:t>
      </w:r>
      <w:r w:rsidRPr="004322A4">
        <w:rPr>
          <w:rFonts w:ascii="Angsana New" w:hAnsi="Angsana New"/>
          <w:sz w:val="30"/>
          <w:szCs w:val="30"/>
          <w:cs/>
        </w:rPr>
        <w:t xml:space="preserve"> ล้านบาท) </w:t>
      </w:r>
      <w:r w:rsidRPr="004322A4">
        <w:rPr>
          <w:rFonts w:ascii="Angsana New" w:hAnsi="Angsana New" w:hint="cs"/>
          <w:sz w:val="30"/>
          <w:szCs w:val="30"/>
          <w:cs/>
        </w:rPr>
        <w:t xml:space="preserve"> ปัจจุบันบริษัทย่อย</w:t>
      </w:r>
      <w:r w:rsidR="001A7153" w:rsidRPr="004322A4">
        <w:rPr>
          <w:rFonts w:ascii="Angsana New" w:hAnsi="Angsana New" w:hint="cs"/>
          <w:sz w:val="30"/>
          <w:szCs w:val="30"/>
          <w:cs/>
        </w:rPr>
        <w:t>ทางอ้อม</w:t>
      </w:r>
      <w:r w:rsidRPr="004322A4">
        <w:rPr>
          <w:rFonts w:ascii="Angsana New" w:hAnsi="Angsana New" w:hint="cs"/>
          <w:sz w:val="30"/>
          <w:szCs w:val="30"/>
          <w:cs/>
        </w:rPr>
        <w:t xml:space="preserve">ดังกล่าว ได้เสร็จสิ้นการรับโอนหุ้นทั้งหมดจาก </w:t>
      </w:r>
      <w:r w:rsidRPr="004322A4">
        <w:rPr>
          <w:rFonts w:ascii="Angsana New" w:hAnsi="Angsana New"/>
          <w:sz w:val="30"/>
          <w:szCs w:val="30"/>
        </w:rPr>
        <w:t>Phongsubthavy</w:t>
      </w:r>
      <w:r w:rsidRPr="004322A4">
        <w:rPr>
          <w:rFonts w:ascii="Angsana New" w:hAnsi="Angsana New" w:hint="cs"/>
          <w:sz w:val="30"/>
          <w:szCs w:val="30"/>
          <w:cs/>
        </w:rPr>
        <w:t xml:space="preserve"> แล้ว </w:t>
      </w:r>
      <w:r w:rsidRPr="004322A4">
        <w:rPr>
          <w:rFonts w:ascii="Angsana New" w:hAnsi="Angsana New"/>
          <w:sz w:val="30"/>
          <w:szCs w:val="30"/>
          <w:cs/>
        </w:rPr>
        <w:t xml:space="preserve">ในระหว่างงวดนับตั้งแต่วันที่ซื้อกิจการจนถึงวันที่ </w:t>
      </w:r>
      <w:r w:rsidR="00880C19" w:rsidRPr="004322A4">
        <w:rPr>
          <w:rFonts w:ascii="Angsana New" w:hAnsi="Angsana New"/>
          <w:sz w:val="30"/>
          <w:szCs w:val="30"/>
        </w:rPr>
        <w:br/>
      </w:r>
      <w:r w:rsidRPr="004322A4">
        <w:rPr>
          <w:rFonts w:ascii="Angsana New" w:hAnsi="Angsana New"/>
          <w:sz w:val="30"/>
          <w:szCs w:val="30"/>
        </w:rPr>
        <w:t xml:space="preserve">30 </w:t>
      </w:r>
      <w:r w:rsidRPr="004322A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322A4">
        <w:rPr>
          <w:rFonts w:ascii="Angsana New" w:hAnsi="Angsana New"/>
          <w:sz w:val="30"/>
          <w:szCs w:val="30"/>
        </w:rPr>
        <w:t>2562</w:t>
      </w:r>
      <w:r w:rsidRPr="004322A4">
        <w:rPr>
          <w:rFonts w:ascii="Angsana New" w:hAnsi="Angsana New"/>
          <w:sz w:val="30"/>
          <w:szCs w:val="30"/>
          <w:cs/>
        </w:rPr>
        <w:t xml:space="preserve"> ธุรกิจดังกล่าวมีรายได้จำนวน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7D20F3" w:rsidRPr="004322A4">
        <w:rPr>
          <w:rFonts w:ascii="Angsana New" w:hAnsi="Angsana New"/>
          <w:sz w:val="30"/>
          <w:szCs w:val="30"/>
        </w:rPr>
        <w:t>0.52</w:t>
      </w:r>
      <w:r w:rsidRPr="004322A4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</w:t>
      </w:r>
      <w:r w:rsidRPr="004322A4">
        <w:rPr>
          <w:rFonts w:ascii="Angsana New" w:hAnsi="Angsana New"/>
          <w:sz w:val="30"/>
          <w:szCs w:val="30"/>
        </w:rPr>
        <w:t xml:space="preserve"> 16 </w:t>
      </w:r>
      <w:r w:rsidRPr="004322A4">
        <w:rPr>
          <w:rFonts w:ascii="Angsana New" w:hAnsi="Angsana New"/>
          <w:sz w:val="30"/>
          <w:szCs w:val="30"/>
          <w:cs/>
        </w:rPr>
        <w:t xml:space="preserve">ล้านบาท) และกำไรสุทธิจำนวน </w:t>
      </w:r>
      <w:r w:rsidR="00077465" w:rsidRPr="004322A4">
        <w:rPr>
          <w:rFonts w:ascii="Angsana New" w:hAnsi="Angsana New"/>
          <w:sz w:val="30"/>
          <w:szCs w:val="30"/>
        </w:rPr>
        <w:t>0.36</w:t>
      </w:r>
      <w:r w:rsidRPr="004322A4">
        <w:rPr>
          <w:rFonts w:ascii="Angsana New" w:hAnsi="Angsana New"/>
          <w:sz w:val="30"/>
          <w:szCs w:val="30"/>
          <w:cs/>
        </w:rPr>
        <w:t xml:space="preserve"> ล้านเหรียญสหรัฐฯ (ประมาณ</w:t>
      </w:r>
      <w:r w:rsidR="002B49AE" w:rsidRPr="004322A4">
        <w:rPr>
          <w:rFonts w:ascii="Angsana New" w:hAnsi="Angsana New"/>
          <w:sz w:val="30"/>
          <w:szCs w:val="30"/>
        </w:rPr>
        <w:t xml:space="preserve"> </w:t>
      </w:r>
      <w:r w:rsidR="00077465" w:rsidRPr="004322A4">
        <w:rPr>
          <w:rFonts w:ascii="Angsana New" w:hAnsi="Angsana New"/>
          <w:sz w:val="30"/>
          <w:szCs w:val="30"/>
        </w:rPr>
        <w:t>1</w:t>
      </w:r>
      <w:r w:rsidR="00215EA9" w:rsidRPr="004322A4">
        <w:rPr>
          <w:rFonts w:ascii="Angsana New" w:hAnsi="Angsana New"/>
          <w:sz w:val="30"/>
          <w:szCs w:val="30"/>
        </w:rPr>
        <w:t>1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ล้านบาท)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 xml:space="preserve">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4322A4">
        <w:rPr>
          <w:rFonts w:ascii="Angsana New" w:hAnsi="Angsana New"/>
          <w:sz w:val="30"/>
          <w:szCs w:val="30"/>
        </w:rPr>
        <w:t xml:space="preserve">1 </w:t>
      </w:r>
      <w:r w:rsidRPr="004322A4">
        <w:rPr>
          <w:rFonts w:ascii="Angsana New" w:hAnsi="Angsana New"/>
          <w:sz w:val="30"/>
          <w:szCs w:val="30"/>
          <w:cs/>
        </w:rPr>
        <w:t xml:space="preserve">มกราคม </w:t>
      </w:r>
      <w:r w:rsidRPr="004322A4">
        <w:rPr>
          <w:rFonts w:ascii="Angsana New" w:hAnsi="Angsana New"/>
          <w:sz w:val="30"/>
          <w:szCs w:val="30"/>
        </w:rPr>
        <w:t>2562</w:t>
      </w:r>
      <w:r w:rsidRPr="004322A4">
        <w:rPr>
          <w:rFonts w:ascii="Angsana New" w:hAnsi="Angsana New"/>
          <w:sz w:val="30"/>
          <w:szCs w:val="30"/>
          <w:cs/>
        </w:rPr>
        <w:t xml:space="preserve"> จะมีรายได้รวม</w:t>
      </w:r>
      <w:r w:rsidR="002B49AE" w:rsidRPr="004322A4">
        <w:rPr>
          <w:rFonts w:ascii="Angsana New" w:hAnsi="Angsana New" w:hint="cs"/>
          <w:sz w:val="30"/>
          <w:szCs w:val="30"/>
          <w:cs/>
        </w:rPr>
        <w:t>เพิ่มขึ้น</w:t>
      </w:r>
      <w:r w:rsidRPr="004322A4">
        <w:rPr>
          <w:rFonts w:ascii="Angsana New" w:hAnsi="Angsana New"/>
          <w:sz w:val="30"/>
          <w:szCs w:val="30"/>
          <w:cs/>
        </w:rPr>
        <w:t xml:space="preserve">จำนวน </w:t>
      </w:r>
      <w:r w:rsidRPr="004322A4">
        <w:rPr>
          <w:rFonts w:ascii="Angsana New" w:hAnsi="Angsana New"/>
          <w:sz w:val="30"/>
          <w:szCs w:val="30"/>
        </w:rPr>
        <w:t>4</w:t>
      </w:r>
      <w:r w:rsidR="002B49AE" w:rsidRPr="004322A4">
        <w:rPr>
          <w:rFonts w:ascii="Angsana New" w:hAnsi="Angsana New"/>
          <w:sz w:val="30"/>
          <w:szCs w:val="30"/>
        </w:rPr>
        <w:t>02</w:t>
      </w:r>
      <w:r w:rsidR="002B49AE" w:rsidRPr="004322A4">
        <w:rPr>
          <w:rFonts w:ascii="Angsana New" w:hAnsi="Angsana New"/>
          <w:sz w:val="30"/>
          <w:szCs w:val="30"/>
          <w:cs/>
        </w:rPr>
        <w:t xml:space="preserve"> ล้านบาท และกำไร</w:t>
      </w:r>
      <w:r w:rsidRPr="004322A4">
        <w:rPr>
          <w:rFonts w:ascii="Angsana New" w:hAnsi="Angsana New" w:hint="cs"/>
          <w:sz w:val="30"/>
          <w:szCs w:val="30"/>
          <w:cs/>
        </w:rPr>
        <w:t>รวมจากผลการดำเนินงานปกติ</w:t>
      </w:r>
      <w:r w:rsidRPr="004322A4">
        <w:rPr>
          <w:rFonts w:ascii="Angsana New" w:hAnsi="Angsana New"/>
          <w:sz w:val="30"/>
          <w:szCs w:val="30"/>
          <w:cs/>
        </w:rPr>
        <w:t xml:space="preserve">สำหรับงวดเก้าเดือนสิ้นสุดวันที่ </w:t>
      </w:r>
      <w:r w:rsidRPr="004322A4">
        <w:rPr>
          <w:rFonts w:ascii="Angsana New" w:hAnsi="Angsana New"/>
          <w:sz w:val="30"/>
          <w:szCs w:val="30"/>
        </w:rPr>
        <w:t xml:space="preserve">30 </w:t>
      </w:r>
      <w:r w:rsidRPr="004322A4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4322A4">
        <w:rPr>
          <w:rFonts w:ascii="Angsana New" w:hAnsi="Angsana New"/>
          <w:sz w:val="30"/>
          <w:szCs w:val="30"/>
        </w:rPr>
        <w:t>2562</w:t>
      </w:r>
      <w:r w:rsidRPr="004322A4">
        <w:rPr>
          <w:rFonts w:ascii="Angsana New" w:hAnsi="Angsana New"/>
          <w:sz w:val="30"/>
          <w:szCs w:val="30"/>
          <w:cs/>
        </w:rPr>
        <w:t xml:space="preserve"> </w:t>
      </w:r>
      <w:r w:rsidR="002B49AE" w:rsidRPr="004322A4">
        <w:rPr>
          <w:rFonts w:ascii="Angsana New" w:hAnsi="Angsana New" w:hint="cs"/>
          <w:sz w:val="30"/>
          <w:szCs w:val="30"/>
          <w:cs/>
        </w:rPr>
        <w:t>เพิ่มขึ้น</w:t>
      </w:r>
      <w:r w:rsidRPr="004322A4">
        <w:rPr>
          <w:rFonts w:ascii="Angsana New" w:hAnsi="Angsana New"/>
          <w:sz w:val="30"/>
          <w:szCs w:val="30"/>
          <w:cs/>
        </w:rPr>
        <w:t xml:space="preserve">จำนวนเงิน </w:t>
      </w:r>
      <w:r w:rsidR="002B49AE" w:rsidRPr="004322A4">
        <w:rPr>
          <w:rFonts w:ascii="Angsana New" w:hAnsi="Angsana New"/>
          <w:sz w:val="30"/>
          <w:szCs w:val="30"/>
        </w:rPr>
        <w:t>236</w:t>
      </w:r>
      <w:r w:rsidRPr="004322A4">
        <w:rPr>
          <w:rFonts w:ascii="Angsana New" w:hAnsi="Angsana New"/>
          <w:sz w:val="30"/>
          <w:szCs w:val="30"/>
          <w:cs/>
        </w:rPr>
        <w:t xml:space="preserve"> ล้านบาท ในการกำหนดมูลค่าดังกล่าวฝ่ายบริหารใช้สมมติฐานในการปรับปรุงมูลค่ายุติธรรม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4322A4">
        <w:rPr>
          <w:rFonts w:ascii="Angsana New" w:hAnsi="Angsana New"/>
          <w:sz w:val="30"/>
          <w:szCs w:val="30"/>
        </w:rPr>
        <w:t xml:space="preserve">1 </w:t>
      </w:r>
      <w:r w:rsidRPr="004322A4">
        <w:rPr>
          <w:rFonts w:ascii="Angsana New" w:hAnsi="Angsana New"/>
          <w:sz w:val="30"/>
          <w:szCs w:val="30"/>
          <w:cs/>
        </w:rPr>
        <w:t xml:space="preserve">มกราคม </w:t>
      </w:r>
      <w:r w:rsidRPr="004322A4">
        <w:rPr>
          <w:rFonts w:ascii="Angsana New" w:hAnsi="Angsana New"/>
          <w:sz w:val="30"/>
          <w:szCs w:val="30"/>
        </w:rPr>
        <w:t>2562</w:t>
      </w:r>
    </w:p>
    <w:p w14:paraId="32AF2172" w14:textId="77777777" w:rsidR="00CE2047" w:rsidRPr="004322A4" w:rsidRDefault="00CE2047" w:rsidP="00CE204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03A2ED88" w14:textId="13F2F066" w:rsidR="00CE2047" w:rsidRPr="004322A4" w:rsidRDefault="00A75258" w:rsidP="00CE204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 w:hint="cs"/>
          <w:sz w:val="30"/>
          <w:szCs w:val="30"/>
          <w:cs/>
        </w:rPr>
        <w:t>ผู้บริหารเชื่อว่าการซื้อธุ</w:t>
      </w:r>
      <w:r w:rsidR="005D1171" w:rsidRPr="004322A4">
        <w:rPr>
          <w:rFonts w:ascii="Angsana New" w:hAnsi="Angsana New" w:hint="cs"/>
          <w:sz w:val="30"/>
          <w:szCs w:val="30"/>
          <w:cs/>
        </w:rPr>
        <w:t>ร</w:t>
      </w:r>
      <w:r w:rsidRPr="004322A4">
        <w:rPr>
          <w:rFonts w:ascii="Angsana New" w:hAnsi="Angsana New" w:hint="cs"/>
          <w:sz w:val="30"/>
          <w:szCs w:val="30"/>
          <w:cs/>
        </w:rPr>
        <w:t>กิจครั้งนี้จะทำให้กลุ่มบริษัทสามารถเพิ่มศักยภาพของกลุ่มบริษัทในการขยายการลงทุน พัฒนา และบริหารโรงไฟฟ้าพลังงานสะอาดในแถบภูมิภาคเอเชีย</w:t>
      </w:r>
    </w:p>
    <w:p w14:paraId="1C7F2917" w14:textId="77777777" w:rsidR="00CE2047" w:rsidRPr="004322A4" w:rsidRDefault="00CE2047" w:rsidP="00CE204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E92F451" w14:textId="5A6F383F" w:rsidR="00CE2047" w:rsidRPr="004322A4" w:rsidRDefault="00A75258" w:rsidP="00A75258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กลุ่มบริษัทได้จ้างผู้ประเมินราคาอิสระเพื่อหามูลค่ายุติธรรมของสินทรัพย์และหนี้สินที่ได้มา ณ วันที่ซื้อ อย่างไร</w:t>
      </w:r>
      <w:r w:rsidRPr="004322A4">
        <w:rPr>
          <w:rFonts w:ascii="Angsana New" w:hAnsi="Angsana New"/>
          <w:sz w:val="30"/>
          <w:szCs w:val="30"/>
          <w:cs/>
        </w:rPr>
        <w:br/>
        <w:t>ก็ตามการประเมินมูลค่ายุติธรรมของสินทรัพย์สุทธิที่ได้มาจากการซื้อเงินลงทุนในบริษัท</w:t>
      </w:r>
      <w:r w:rsidR="007B3E2C" w:rsidRPr="004322A4">
        <w:rPr>
          <w:rFonts w:ascii="Angsana New" w:hAnsi="Angsana New" w:hint="cs"/>
          <w:sz w:val="30"/>
          <w:szCs w:val="30"/>
          <w:cs/>
        </w:rPr>
        <w:t>ย่อย</w:t>
      </w:r>
      <w:r w:rsidRPr="004322A4">
        <w:rPr>
          <w:rFonts w:ascii="Angsana New" w:hAnsi="Angsana New"/>
          <w:sz w:val="30"/>
          <w:szCs w:val="30"/>
          <w:cs/>
        </w:rPr>
        <w:t>ยังไม่แล้วเสร็จ ดังนั้นสินทรัพย์สุทธิที่ได้มา ณ วันที่ซื้อเงินลงทุนจึงใช้มูลค่าที่ประเมินโดยฝ่ายจัดการ เมื่อผลการประเมินมูลค่ายุติธรรมจากผู้ประเมินราคาอิสระเสร็จสิ้นสมบูรณ์แล้ว จึงจะมีการปรับปรุงมูลค่ายุติธรรมของสินทรัพย์สุทธิที่ได้มาต่อไป</w:t>
      </w:r>
    </w:p>
    <w:p w14:paraId="35C86164" w14:textId="4E83C780" w:rsidR="00A75258" w:rsidRPr="004322A4" w:rsidRDefault="00A75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4322A4">
        <w:br w:type="page"/>
      </w:r>
    </w:p>
    <w:p w14:paraId="7F9EDF04" w14:textId="308EAB39" w:rsidR="00CE2047" w:rsidRPr="004322A4" w:rsidRDefault="00A75258" w:rsidP="00A75258">
      <w:pPr>
        <w:ind w:left="540"/>
        <w:jc w:val="thaiDistribute"/>
      </w:pPr>
      <w:r w:rsidRPr="004322A4">
        <w:rPr>
          <w:cs/>
        </w:rPr>
        <w:lastRenderedPageBreak/>
        <w:t>ข้อมูลของสิ่งตอบแทนทั้งหมดที่โอนให้และมูลค่าที่รับรู้</w:t>
      </w:r>
      <w:r w:rsidRPr="004322A4">
        <w:t xml:space="preserve"> </w:t>
      </w:r>
      <w:r w:rsidRPr="004322A4">
        <w:rPr>
          <w:cs/>
        </w:rPr>
        <w:t>ณ</w:t>
      </w:r>
      <w:r w:rsidRPr="004322A4">
        <w:t xml:space="preserve"> </w:t>
      </w:r>
      <w:r w:rsidRPr="004322A4">
        <w:rPr>
          <w:cs/>
        </w:rPr>
        <w:t>วันที่ซื้อสำหรับสินทรัพย์ที่ได้มาและหนี้สินที่รับมาแต่ละประเภทที่สำคัญ มีดังนี้</w:t>
      </w:r>
    </w:p>
    <w:p w14:paraId="6C4B64E6" w14:textId="77777777" w:rsidR="00A75258" w:rsidRPr="004322A4" w:rsidRDefault="00A75258" w:rsidP="00A75258">
      <w:pPr>
        <w:ind w:left="540"/>
        <w:jc w:val="thaiDistribute"/>
        <w:rPr>
          <w:cs/>
          <w:lang w:val="th-TH"/>
        </w:rPr>
      </w:pPr>
    </w:p>
    <w:p w14:paraId="56B3A409" w14:textId="5973F600" w:rsidR="00CE2047" w:rsidRPr="004322A4" w:rsidRDefault="00CE2047" w:rsidP="00CE204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4322A4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สิ่งตอบแทนที่โอนให้   </w:t>
      </w:r>
    </w:p>
    <w:p w14:paraId="50B15271" w14:textId="0F86675D" w:rsidR="00200534" w:rsidRPr="004322A4" w:rsidRDefault="00200534" w:rsidP="00CE2047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200534" w:rsidRPr="004322A4" w14:paraId="723915B5" w14:textId="77777777" w:rsidTr="005F4D04">
        <w:trPr>
          <w:trHeight w:val="408"/>
          <w:tblHeader/>
        </w:trPr>
        <w:tc>
          <w:tcPr>
            <w:tcW w:w="3924" w:type="pct"/>
          </w:tcPr>
          <w:p w14:paraId="6D3BF686" w14:textId="77777777" w:rsidR="00200534" w:rsidRPr="004322A4" w:rsidRDefault="00200534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306D7548" w14:textId="28A06F69" w:rsidR="00200534" w:rsidRPr="004322A4" w:rsidRDefault="00200534" w:rsidP="002005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200534" w:rsidRPr="004322A4" w14:paraId="079502F6" w14:textId="77777777" w:rsidTr="005F4D04">
        <w:trPr>
          <w:trHeight w:val="408"/>
        </w:trPr>
        <w:tc>
          <w:tcPr>
            <w:tcW w:w="3924" w:type="pct"/>
          </w:tcPr>
          <w:p w14:paraId="1302B6B2" w14:textId="77777777" w:rsidR="00200534" w:rsidRPr="004322A4" w:rsidRDefault="00200534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6A277A8A" w14:textId="546A6B40" w:rsidR="00200534" w:rsidRPr="004322A4" w:rsidRDefault="00200534" w:rsidP="005F4D04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i/>
                <w:iCs/>
                <w:cs/>
                <w:lang w:val="th-TH"/>
              </w:rPr>
              <w:t>(</w:t>
            </w:r>
            <w:r w:rsidRPr="004322A4">
              <w:rPr>
                <w:rFonts w:hint="cs"/>
                <w:i/>
                <w:iCs/>
                <w:cs/>
                <w:lang w:val="th-TH"/>
              </w:rPr>
              <w:t>ล้าน</w:t>
            </w:r>
            <w:r w:rsidRPr="004322A4">
              <w:rPr>
                <w:i/>
                <w:iCs/>
                <w:cs/>
                <w:lang w:val="th-TH"/>
              </w:rPr>
              <w:t>บาท)</w:t>
            </w:r>
          </w:p>
        </w:tc>
      </w:tr>
      <w:tr w:rsidR="00200534" w:rsidRPr="004322A4" w14:paraId="022A3621" w14:textId="77777777" w:rsidTr="005F4D04">
        <w:trPr>
          <w:trHeight w:val="408"/>
        </w:trPr>
        <w:tc>
          <w:tcPr>
            <w:tcW w:w="3924" w:type="pct"/>
          </w:tcPr>
          <w:p w14:paraId="71D9A0D2" w14:textId="451FB613" w:rsidR="00200534" w:rsidRPr="004322A4" w:rsidRDefault="00200534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เงินสด</w:t>
            </w:r>
          </w:p>
        </w:tc>
        <w:tc>
          <w:tcPr>
            <w:tcW w:w="1076" w:type="pct"/>
            <w:vAlign w:val="bottom"/>
          </w:tcPr>
          <w:p w14:paraId="44FB9259" w14:textId="62CCDEC3" w:rsidR="00200534" w:rsidRPr="004322A4" w:rsidRDefault="00200534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4,460</w:t>
            </w:r>
          </w:p>
        </w:tc>
      </w:tr>
      <w:tr w:rsidR="00200534" w:rsidRPr="004322A4" w14:paraId="78361C86" w14:textId="77777777" w:rsidTr="005F4D04">
        <w:trPr>
          <w:trHeight w:val="408"/>
        </w:trPr>
        <w:tc>
          <w:tcPr>
            <w:tcW w:w="3924" w:type="pct"/>
          </w:tcPr>
          <w:p w14:paraId="7B3A8AFD" w14:textId="3EF1EE0F" w:rsidR="00200534" w:rsidRPr="004322A4" w:rsidRDefault="00200534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1076" w:type="pct"/>
            <w:vAlign w:val="bottom"/>
          </w:tcPr>
          <w:p w14:paraId="0FF2FF3A" w14:textId="49194E52" w:rsidR="00200534" w:rsidRPr="004322A4" w:rsidRDefault="00200534" w:rsidP="00200534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897</w:t>
            </w:r>
          </w:p>
        </w:tc>
      </w:tr>
      <w:tr w:rsidR="00200534" w:rsidRPr="004322A4" w14:paraId="490239DA" w14:textId="77777777" w:rsidTr="005F4D04">
        <w:trPr>
          <w:trHeight w:val="423"/>
        </w:trPr>
        <w:tc>
          <w:tcPr>
            <w:tcW w:w="3924" w:type="pct"/>
          </w:tcPr>
          <w:p w14:paraId="4EF13352" w14:textId="7E8016F0" w:rsidR="00200534" w:rsidRPr="004322A4" w:rsidRDefault="00200534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6" w:type="pct"/>
            <w:vAlign w:val="bottom"/>
          </w:tcPr>
          <w:p w14:paraId="164AA756" w14:textId="7FEE5717" w:rsidR="00200534" w:rsidRPr="004322A4" w:rsidRDefault="00200534" w:rsidP="005F4D04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5,357</w:t>
            </w:r>
          </w:p>
        </w:tc>
      </w:tr>
    </w:tbl>
    <w:p w14:paraId="55E03D8E" w14:textId="77777777" w:rsidR="00A75258" w:rsidRPr="004322A4" w:rsidRDefault="00A75258" w:rsidP="00CE2047">
      <w:pPr>
        <w:ind w:left="540"/>
        <w:jc w:val="thaiDistribute"/>
      </w:pPr>
    </w:p>
    <w:p w14:paraId="316EF412" w14:textId="15E0BA99" w:rsidR="00CE2047" w:rsidRPr="004322A4" w:rsidRDefault="00A75258" w:rsidP="00CE2047">
      <w:pPr>
        <w:ind w:left="540"/>
        <w:jc w:val="thaiDistribute"/>
      </w:pPr>
      <w:r w:rsidRPr="004322A4">
        <w:rPr>
          <w:rFonts w:hint="cs"/>
          <w:cs/>
        </w:rPr>
        <w:t xml:space="preserve">ในเดือนกันยายน </w:t>
      </w:r>
      <w:r w:rsidRPr="004322A4">
        <w:t xml:space="preserve">2562 </w:t>
      </w:r>
      <w:r w:rsidRPr="004322A4">
        <w:rPr>
          <w:rFonts w:hint="cs"/>
          <w:cs/>
        </w:rPr>
        <w:t xml:space="preserve">กลุ่มบริษัทได้มีการชำระเงินจำนวน </w:t>
      </w:r>
      <w:r w:rsidRPr="004322A4">
        <w:t xml:space="preserve">105 </w:t>
      </w:r>
      <w:r w:rsidRPr="004322A4">
        <w:rPr>
          <w:rFonts w:hint="cs"/>
          <w:cs/>
        </w:rPr>
        <w:t xml:space="preserve">ล้านเหรียญสหรัฐฯ (ประมาณ </w:t>
      </w:r>
      <w:r w:rsidRPr="004322A4">
        <w:t xml:space="preserve">3,224 </w:t>
      </w:r>
      <w:r w:rsidRPr="004322A4">
        <w:rPr>
          <w:rFonts w:hint="cs"/>
          <w:cs/>
        </w:rPr>
        <w:t xml:space="preserve">ล้านบาท) </w:t>
      </w:r>
      <w:r w:rsidRPr="004322A4">
        <w:br/>
      </w:r>
      <w:r w:rsidRPr="004322A4">
        <w:rPr>
          <w:rFonts w:hint="cs"/>
          <w:cs/>
        </w:rPr>
        <w:t>แก่ผู้ขาย ต่อมาในเดือนตุลาคม</w:t>
      </w:r>
      <w:r w:rsidR="007B3E2C" w:rsidRPr="004322A4">
        <w:t xml:space="preserve"> 2562 </w:t>
      </w:r>
      <w:r w:rsidRPr="004322A4">
        <w:rPr>
          <w:rFonts w:hint="cs"/>
          <w:cs/>
        </w:rPr>
        <w:t xml:space="preserve">กลุ่มบริษัทได้ชำระเพิ่มเติมเป็นจำนวนเงิน </w:t>
      </w:r>
      <w:r w:rsidRPr="004322A4">
        <w:t xml:space="preserve">40 </w:t>
      </w:r>
      <w:r w:rsidRPr="004322A4">
        <w:rPr>
          <w:rFonts w:hint="cs"/>
          <w:cs/>
        </w:rPr>
        <w:t xml:space="preserve">ล้านเหรียญสหรัฐฯ (ประมาณ </w:t>
      </w:r>
      <w:r w:rsidRPr="004322A4">
        <w:t xml:space="preserve">1,230 </w:t>
      </w:r>
      <w:r w:rsidRPr="004322A4">
        <w:rPr>
          <w:rFonts w:hint="cs"/>
          <w:cs/>
        </w:rPr>
        <w:t>ล้านบาท)</w:t>
      </w:r>
      <w:r w:rsidRPr="004322A4">
        <w:t xml:space="preserve"> </w:t>
      </w:r>
      <w:r w:rsidR="0000588F" w:rsidRPr="004322A4">
        <w:rPr>
          <w:cs/>
        </w:rPr>
        <w:t xml:space="preserve">และส่วนที่เหลือที่เป็นการชำระคืนเงินทุนหมุนเวียนส่วนของผู้ขายจะชำระภายในปี </w:t>
      </w:r>
      <w:r w:rsidR="0000588F" w:rsidRPr="004322A4">
        <w:t>2562</w:t>
      </w:r>
    </w:p>
    <w:p w14:paraId="08961E53" w14:textId="77777777" w:rsidR="00CE2047" w:rsidRPr="004322A4" w:rsidRDefault="00CE2047" w:rsidP="00CE2047">
      <w:pPr>
        <w:jc w:val="thaiDistribute"/>
      </w:pPr>
    </w:p>
    <w:p w14:paraId="02160A15" w14:textId="1DD3A768" w:rsidR="00CE2047" w:rsidRPr="004322A4" w:rsidRDefault="00CE2047" w:rsidP="00CE2047">
      <w:pPr>
        <w:ind w:left="540"/>
        <w:jc w:val="thaiDistribute"/>
        <w:rPr>
          <w:i/>
          <w:iCs/>
        </w:rPr>
      </w:pPr>
      <w:r w:rsidRPr="004322A4">
        <w:rPr>
          <w:rFonts w:hint="cs"/>
          <w:i/>
          <w:iCs/>
          <w:cs/>
        </w:rPr>
        <w:t>สิ่งตอบแทนที่คาดว่าจะต้องจ่าย</w:t>
      </w:r>
    </w:p>
    <w:p w14:paraId="5BCA0F14" w14:textId="77777777" w:rsidR="00A75258" w:rsidRPr="004322A4" w:rsidRDefault="00A75258" w:rsidP="00CE2047">
      <w:pPr>
        <w:ind w:left="540"/>
        <w:jc w:val="thaiDistribute"/>
        <w:rPr>
          <w:i/>
          <w:iCs/>
        </w:rPr>
      </w:pPr>
    </w:p>
    <w:p w14:paraId="7E71B447" w14:textId="38C5FE74" w:rsidR="00A75258" w:rsidRPr="004322A4" w:rsidRDefault="00A75258" w:rsidP="00A75258">
      <w:pPr>
        <w:ind w:left="540"/>
        <w:jc w:val="thaiDistribute"/>
        <w:rPr>
          <w:cs/>
        </w:rPr>
      </w:pPr>
      <w:r w:rsidRPr="004322A4">
        <w:rPr>
          <w:rFonts w:hint="cs"/>
          <w:cs/>
        </w:rPr>
        <w:t xml:space="preserve">ภายใต้เงื่อนไขสัญญาซื้อขายหุ้นกลุ่มบริษัทมีสิ่งตอบแทนที่คาดว่าจะต้องจ่ายเพิ่มเติมตามเงื่อนไขความสำเร็จในการทำสัญญาซื้อขายไฟฟ้าฉบับใหม่กับผู้ซื้อไฟฟ้ารายอื่นและเงื่อนไขอื่นๆ ตามกำหนด ทั้งนี้กลุ่มบริษัทได้รับรู้หนี้สินที่อาจจะเกิดขึ้นดังกล่าวเป็นจำนวนเงิน </w:t>
      </w:r>
      <w:r w:rsidRPr="004322A4">
        <w:t xml:space="preserve">29 </w:t>
      </w:r>
      <w:r w:rsidRPr="004322A4">
        <w:rPr>
          <w:rFonts w:hint="cs"/>
          <w:cs/>
        </w:rPr>
        <w:t xml:space="preserve">ล้านเหรียญสหรัฐฯ (ประมาณ </w:t>
      </w:r>
      <w:r w:rsidRPr="004322A4">
        <w:t xml:space="preserve">897 </w:t>
      </w:r>
      <w:r w:rsidRPr="004322A4">
        <w:rPr>
          <w:rFonts w:hint="cs"/>
          <w:cs/>
        </w:rPr>
        <w:t xml:space="preserve">ล้านบาท) </w:t>
      </w:r>
      <w:r w:rsidR="00BE752A" w:rsidRPr="004322A4">
        <w:rPr>
          <w:rFonts w:hint="cs"/>
          <w:cs/>
        </w:rPr>
        <w:t>ซึ่งได้แสดงอยู่ภายใต้รายการประมาณการหนี้สินหมุนเวียนอื่นและประมาณการหนี้สินระยะยาวในงบแสดงฐานะการเงิน</w:t>
      </w:r>
    </w:p>
    <w:p w14:paraId="55BEDB18" w14:textId="63D1FA1F" w:rsidR="00CE2047" w:rsidRPr="004322A4" w:rsidRDefault="00A75258" w:rsidP="00A75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  <w:sz w:val="32"/>
          <w:szCs w:val="32"/>
        </w:rPr>
      </w:pPr>
      <w:r w:rsidRPr="004322A4">
        <w:rPr>
          <w:rFonts w:asciiTheme="majorBidi" w:hAnsiTheme="majorBidi"/>
          <w:i/>
          <w:iCs/>
          <w:sz w:val="32"/>
          <w:szCs w:val="32"/>
        </w:rPr>
        <w:br w:type="page"/>
      </w:r>
    </w:p>
    <w:p w14:paraId="1A51053C" w14:textId="63397248" w:rsidR="00CE2047" w:rsidRPr="004322A4" w:rsidRDefault="00CE2047" w:rsidP="00CE2047">
      <w:pPr>
        <w:ind w:left="540"/>
        <w:jc w:val="thaiDistribute"/>
        <w:rPr>
          <w:i/>
          <w:iCs/>
        </w:rPr>
      </w:pPr>
      <w:r w:rsidRPr="004322A4">
        <w:rPr>
          <w:i/>
          <w:iCs/>
          <w:cs/>
        </w:rPr>
        <w:lastRenderedPageBreak/>
        <w:t>สินทรัพย์ที่ได้มาและหนี้สินที่รับมา</w:t>
      </w:r>
    </w:p>
    <w:p w14:paraId="2DE21D35" w14:textId="77777777" w:rsidR="00DF6982" w:rsidRPr="004322A4" w:rsidRDefault="00DF6982" w:rsidP="00CE2047">
      <w:pPr>
        <w:ind w:left="540"/>
        <w:jc w:val="thaiDistribute"/>
        <w:rPr>
          <w:i/>
          <w:iCs/>
        </w:rPr>
      </w:pPr>
    </w:p>
    <w:tbl>
      <w:tblPr>
        <w:tblStyle w:val="TableGrid"/>
        <w:tblW w:w="9365" w:type="dxa"/>
        <w:tblInd w:w="4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2"/>
        <w:gridCol w:w="1804"/>
        <w:gridCol w:w="1804"/>
        <w:gridCol w:w="1805"/>
      </w:tblGrid>
      <w:tr w:rsidR="0089121A" w:rsidRPr="004322A4" w14:paraId="23FF4984" w14:textId="77777777" w:rsidTr="0089121A">
        <w:tc>
          <w:tcPr>
            <w:tcW w:w="3952" w:type="dxa"/>
          </w:tcPr>
          <w:p w14:paraId="715510E5" w14:textId="77777777" w:rsidR="0089121A" w:rsidRPr="004322A4" w:rsidRDefault="0089121A" w:rsidP="00BE0024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4" w:type="dxa"/>
          </w:tcPr>
          <w:p w14:paraId="67761D58" w14:textId="69291AF2" w:rsidR="0089121A" w:rsidRPr="004322A4" w:rsidRDefault="0089121A" w:rsidP="00BE0024">
            <w:pPr>
              <w:ind w:right="-295"/>
              <w:jc w:val="center"/>
              <w:rPr>
                <w:i/>
                <w:iCs/>
                <w:cs/>
              </w:rPr>
            </w:pPr>
            <w:r w:rsidRPr="004322A4">
              <w:rPr>
                <w:rFonts w:asciiTheme="majorBidi" w:hAnsiTheme="majorBidi" w:cstheme="majorBidi" w:hint="cs"/>
                <w:b/>
                <w:bCs/>
                <w:cs/>
              </w:rPr>
              <w:t>มูลค่าตามบัญชี</w:t>
            </w:r>
          </w:p>
        </w:tc>
        <w:tc>
          <w:tcPr>
            <w:tcW w:w="1804" w:type="dxa"/>
          </w:tcPr>
          <w:p w14:paraId="3950B86C" w14:textId="66A089E4" w:rsidR="0089121A" w:rsidRPr="004322A4" w:rsidRDefault="0089121A" w:rsidP="003C1ECE">
            <w:pPr>
              <w:tabs>
                <w:tab w:val="clear" w:pos="227"/>
                <w:tab w:val="clear" w:pos="454"/>
                <w:tab w:val="clear" w:pos="907"/>
                <w:tab w:val="left" w:pos="440"/>
                <w:tab w:val="left" w:pos="1160"/>
              </w:tabs>
              <w:ind w:right="-295" w:firstLine="80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  <w:cs/>
              </w:rPr>
              <w:t>รายการปรับปรุง</w:t>
            </w:r>
          </w:p>
        </w:tc>
        <w:tc>
          <w:tcPr>
            <w:tcW w:w="1805" w:type="dxa"/>
          </w:tcPr>
          <w:p w14:paraId="68BFDFF3" w14:textId="55159F82" w:rsidR="0089121A" w:rsidRPr="004322A4" w:rsidRDefault="003C1ECE" w:rsidP="003C1ECE">
            <w:pPr>
              <w:tabs>
                <w:tab w:val="clear" w:pos="454"/>
                <w:tab w:val="clear" w:pos="680"/>
                <w:tab w:val="clear" w:pos="1644"/>
                <w:tab w:val="left" w:pos="260"/>
                <w:tab w:val="left" w:pos="530"/>
                <w:tab w:val="left" w:pos="1590"/>
              </w:tabs>
              <w:ind w:right="-295" w:hanging="190"/>
              <w:jc w:val="center"/>
              <w:rPr>
                <w:i/>
                <w:iCs/>
              </w:rPr>
            </w:pPr>
            <w:r w:rsidRPr="004322A4">
              <w:rPr>
                <w:b/>
                <w:bCs/>
                <w:cs/>
              </w:rPr>
              <w:t>มูลค่าที่รับรู้</w:t>
            </w:r>
          </w:p>
        </w:tc>
      </w:tr>
      <w:tr w:rsidR="0089121A" w:rsidRPr="004322A4" w14:paraId="2A1730C9" w14:textId="77777777" w:rsidTr="0089121A">
        <w:tc>
          <w:tcPr>
            <w:tcW w:w="3952" w:type="dxa"/>
          </w:tcPr>
          <w:p w14:paraId="13B4176F" w14:textId="77777777" w:rsidR="0089121A" w:rsidRPr="004322A4" w:rsidRDefault="0089121A" w:rsidP="00BE0024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5413" w:type="dxa"/>
            <w:gridSpan w:val="3"/>
          </w:tcPr>
          <w:p w14:paraId="50355BFF" w14:textId="17228124" w:rsidR="0089121A" w:rsidRPr="004322A4" w:rsidRDefault="0089121A" w:rsidP="00BE0024">
            <w:pPr>
              <w:ind w:right="-295"/>
              <w:jc w:val="center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i/>
                <w:iCs/>
              </w:rPr>
              <w:t>(</w:t>
            </w:r>
            <w:r w:rsidRPr="004322A4">
              <w:rPr>
                <w:rFonts w:asciiTheme="majorBidi" w:hAnsiTheme="majorBidi" w:cstheme="majorBidi" w:hint="cs"/>
                <w:i/>
                <w:iCs/>
                <w:cs/>
              </w:rPr>
              <w:t>ล้าน</w:t>
            </w:r>
            <w:r w:rsidRPr="004322A4">
              <w:rPr>
                <w:rFonts w:asciiTheme="majorBidi" w:hAnsiTheme="majorBidi" w:cstheme="majorBidi"/>
                <w:i/>
                <w:iCs/>
                <w:cs/>
              </w:rPr>
              <w:t>บาท</w:t>
            </w:r>
            <w:r w:rsidRPr="004322A4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89121A" w:rsidRPr="004322A4" w14:paraId="03141058" w14:textId="77777777" w:rsidTr="00236C5A">
        <w:tc>
          <w:tcPr>
            <w:tcW w:w="3952" w:type="dxa"/>
          </w:tcPr>
          <w:p w14:paraId="56B75F1E" w14:textId="7B712FEB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4" w:type="dxa"/>
            <w:vAlign w:val="bottom"/>
          </w:tcPr>
          <w:p w14:paraId="53C8E268" w14:textId="028ABAE9" w:rsidR="0089121A" w:rsidRPr="004322A4" w:rsidRDefault="0089121A" w:rsidP="00177200">
            <w:pPr>
              <w:tabs>
                <w:tab w:val="clear" w:pos="1644"/>
                <w:tab w:val="clear" w:pos="1871"/>
                <w:tab w:val="clear" w:pos="2807"/>
                <w:tab w:val="left" w:pos="1350"/>
              </w:tabs>
              <w:ind w:right="-834" w:firstLine="1260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804" w:type="dxa"/>
          </w:tcPr>
          <w:p w14:paraId="5CA287D2" w14:textId="4C021F31" w:rsidR="0089121A" w:rsidRPr="004322A4" w:rsidRDefault="0089121A" w:rsidP="0089121A">
            <w:pPr>
              <w:tabs>
                <w:tab w:val="clear" w:pos="1644"/>
                <w:tab w:val="clear" w:pos="1871"/>
              </w:tabs>
              <w:ind w:right="-1104" w:firstLine="1248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5" w:type="dxa"/>
            <w:vAlign w:val="bottom"/>
          </w:tcPr>
          <w:p w14:paraId="62416D89" w14:textId="09B76C91" w:rsidR="0089121A" w:rsidRPr="004322A4" w:rsidRDefault="0089121A" w:rsidP="0089121A">
            <w:pPr>
              <w:tabs>
                <w:tab w:val="clear" w:pos="1871"/>
              </w:tabs>
              <w:ind w:right="-1002" w:firstLine="115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1</w:t>
            </w:r>
          </w:p>
        </w:tc>
      </w:tr>
      <w:tr w:rsidR="0089121A" w:rsidRPr="004322A4" w14:paraId="17392E9A" w14:textId="77777777" w:rsidTr="00236C5A">
        <w:tc>
          <w:tcPr>
            <w:tcW w:w="3952" w:type="dxa"/>
          </w:tcPr>
          <w:p w14:paraId="33C39ED7" w14:textId="40484C86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ลูกหนี้การค้า</w:t>
            </w:r>
          </w:p>
        </w:tc>
        <w:tc>
          <w:tcPr>
            <w:tcW w:w="1804" w:type="dxa"/>
            <w:vAlign w:val="bottom"/>
          </w:tcPr>
          <w:p w14:paraId="72B171A6" w14:textId="3A55665D" w:rsidR="0089121A" w:rsidRPr="004322A4" w:rsidRDefault="0089121A" w:rsidP="0089121A">
            <w:pPr>
              <w:tabs>
                <w:tab w:val="clear" w:pos="1871"/>
              </w:tabs>
              <w:ind w:right="-3174" w:firstLine="1170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804" w:type="dxa"/>
          </w:tcPr>
          <w:p w14:paraId="1C61F274" w14:textId="5076C770" w:rsidR="0089121A" w:rsidRPr="004322A4" w:rsidRDefault="0089121A" w:rsidP="0089121A">
            <w:pPr>
              <w:tabs>
                <w:tab w:val="clear" w:pos="1644"/>
                <w:tab w:val="clear" w:pos="1871"/>
                <w:tab w:val="clear" w:pos="2807"/>
                <w:tab w:val="left" w:pos="1338"/>
              </w:tabs>
              <w:ind w:right="-1014" w:firstLine="1248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5" w:type="dxa"/>
            <w:vAlign w:val="bottom"/>
          </w:tcPr>
          <w:p w14:paraId="749F1D6F" w14:textId="32BC8AF0" w:rsidR="0089121A" w:rsidRPr="004322A4" w:rsidRDefault="0089121A" w:rsidP="0089121A">
            <w:pPr>
              <w:ind w:right="-295" w:firstLine="106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69</w:t>
            </w:r>
          </w:p>
        </w:tc>
      </w:tr>
      <w:tr w:rsidR="0089121A" w:rsidRPr="004322A4" w14:paraId="4E631C26" w14:textId="77777777" w:rsidTr="00236C5A">
        <w:tc>
          <w:tcPr>
            <w:tcW w:w="3952" w:type="dxa"/>
          </w:tcPr>
          <w:p w14:paraId="07BD866B" w14:textId="30AC77CA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804" w:type="dxa"/>
            <w:vAlign w:val="bottom"/>
          </w:tcPr>
          <w:p w14:paraId="0CDA5A64" w14:textId="5F4ABB3B" w:rsidR="0089121A" w:rsidRPr="004322A4" w:rsidRDefault="0089121A" w:rsidP="0089121A">
            <w:pPr>
              <w:tabs>
                <w:tab w:val="clear" w:pos="1871"/>
              </w:tabs>
              <w:ind w:right="-2544" w:firstLine="1260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804" w:type="dxa"/>
          </w:tcPr>
          <w:p w14:paraId="2FCA658D" w14:textId="34E705A5" w:rsidR="0089121A" w:rsidRPr="004322A4" w:rsidRDefault="0089121A" w:rsidP="0089121A">
            <w:pPr>
              <w:tabs>
                <w:tab w:val="clear" w:pos="1871"/>
              </w:tabs>
              <w:ind w:right="-1104" w:firstLine="1248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5" w:type="dxa"/>
            <w:vAlign w:val="bottom"/>
          </w:tcPr>
          <w:p w14:paraId="02A6A70C" w14:textId="345637C8" w:rsidR="0089121A" w:rsidRPr="004322A4" w:rsidRDefault="0089121A" w:rsidP="0089121A">
            <w:pPr>
              <w:tabs>
                <w:tab w:val="clear" w:pos="1871"/>
              </w:tabs>
              <w:ind w:right="-642" w:firstLine="115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9</w:t>
            </w:r>
          </w:p>
        </w:tc>
      </w:tr>
      <w:tr w:rsidR="0089121A" w:rsidRPr="004322A4" w14:paraId="3C4CB9B6" w14:textId="77777777" w:rsidTr="00236C5A">
        <w:tc>
          <w:tcPr>
            <w:tcW w:w="3952" w:type="dxa"/>
          </w:tcPr>
          <w:p w14:paraId="4B3BBEC4" w14:textId="637C4251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สินทรัพย์ไม่มีตัวตน</w:t>
            </w:r>
          </w:p>
        </w:tc>
        <w:tc>
          <w:tcPr>
            <w:tcW w:w="1804" w:type="dxa"/>
            <w:vAlign w:val="bottom"/>
          </w:tcPr>
          <w:p w14:paraId="4E123154" w14:textId="2CC0F1B1" w:rsidR="0089121A" w:rsidRPr="004322A4" w:rsidRDefault="0089121A" w:rsidP="0089121A">
            <w:pPr>
              <w:tabs>
                <w:tab w:val="clear" w:pos="1644"/>
                <w:tab w:val="left" w:pos="1350"/>
              </w:tabs>
              <w:ind w:right="-295" w:firstLine="900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3,130</w:t>
            </w:r>
          </w:p>
        </w:tc>
        <w:tc>
          <w:tcPr>
            <w:tcW w:w="1804" w:type="dxa"/>
          </w:tcPr>
          <w:p w14:paraId="2AFB5256" w14:textId="5AFCC943" w:rsidR="0089121A" w:rsidRPr="004322A4" w:rsidRDefault="0089121A" w:rsidP="0089121A">
            <w:pPr>
              <w:ind w:right="-295" w:firstLine="900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1,226</w:t>
            </w:r>
          </w:p>
        </w:tc>
        <w:tc>
          <w:tcPr>
            <w:tcW w:w="1805" w:type="dxa"/>
            <w:vAlign w:val="bottom"/>
          </w:tcPr>
          <w:p w14:paraId="06927986" w14:textId="1C17F375" w:rsidR="0089121A" w:rsidRPr="004322A4" w:rsidRDefault="0089121A" w:rsidP="0089121A">
            <w:pPr>
              <w:tabs>
                <w:tab w:val="clear" w:pos="1644"/>
                <w:tab w:val="left" w:pos="1248"/>
              </w:tabs>
              <w:ind w:right="-295" w:firstLine="79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4,356</w:t>
            </w:r>
          </w:p>
        </w:tc>
      </w:tr>
      <w:tr w:rsidR="0089121A" w:rsidRPr="004322A4" w14:paraId="42262D15" w14:textId="77777777" w:rsidTr="00236C5A">
        <w:tc>
          <w:tcPr>
            <w:tcW w:w="3952" w:type="dxa"/>
          </w:tcPr>
          <w:p w14:paraId="667D3F26" w14:textId="310917A3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804" w:type="dxa"/>
            <w:vAlign w:val="bottom"/>
          </w:tcPr>
          <w:p w14:paraId="6DEC924F" w14:textId="3013C8EA" w:rsidR="0089121A" w:rsidRPr="004322A4" w:rsidRDefault="0089121A" w:rsidP="0089121A">
            <w:pPr>
              <w:tabs>
                <w:tab w:val="clear" w:pos="1644"/>
                <w:tab w:val="clear" w:pos="1871"/>
                <w:tab w:val="left" w:pos="1350"/>
              </w:tabs>
              <w:ind w:right="-1824" w:firstLine="1080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(64)</w:t>
            </w:r>
          </w:p>
        </w:tc>
        <w:tc>
          <w:tcPr>
            <w:tcW w:w="1804" w:type="dxa"/>
          </w:tcPr>
          <w:p w14:paraId="27B5C40E" w14:textId="63DB7030" w:rsidR="0089121A" w:rsidRPr="004322A4" w:rsidRDefault="0089121A" w:rsidP="0089121A">
            <w:pPr>
              <w:tabs>
                <w:tab w:val="clear" w:pos="1871"/>
              </w:tabs>
              <w:ind w:right="-654" w:firstLine="1248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5" w:type="dxa"/>
            <w:vAlign w:val="bottom"/>
          </w:tcPr>
          <w:p w14:paraId="032F2189" w14:textId="7F29E610" w:rsidR="0089121A" w:rsidRPr="004322A4" w:rsidRDefault="0089121A" w:rsidP="0089121A">
            <w:pPr>
              <w:tabs>
                <w:tab w:val="clear" w:pos="1644"/>
                <w:tab w:val="clear" w:pos="1871"/>
              </w:tabs>
              <w:ind w:right="-295" w:firstLine="97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(64)</w:t>
            </w:r>
          </w:p>
        </w:tc>
      </w:tr>
      <w:tr w:rsidR="0089121A" w:rsidRPr="004322A4" w14:paraId="43DFF183" w14:textId="77777777" w:rsidTr="00236C5A">
        <w:tc>
          <w:tcPr>
            <w:tcW w:w="3952" w:type="dxa"/>
          </w:tcPr>
          <w:p w14:paraId="6DF30CD5" w14:textId="2720D75B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เงินกู้ยืมระยะยาวจาก</w:t>
            </w:r>
            <w:r w:rsidRPr="004322A4">
              <w:rPr>
                <w:rFonts w:asciiTheme="majorBidi" w:hAnsiTheme="majorBidi" w:cstheme="majorBidi" w:hint="cs"/>
                <w:cs/>
              </w:rPr>
              <w:t>กลุ่ม</w:t>
            </w:r>
            <w:r w:rsidRPr="004322A4">
              <w:rPr>
                <w:rFonts w:asciiTheme="majorBidi" w:hAnsiTheme="majorBidi" w:cstheme="majorBidi"/>
                <w:cs/>
              </w:rPr>
              <w:t xml:space="preserve"> </w:t>
            </w:r>
            <w:r w:rsidRPr="004322A4">
              <w:rPr>
                <w:rFonts w:asciiTheme="majorBidi" w:hAnsiTheme="majorBidi" w:cstheme="majorBidi"/>
              </w:rPr>
              <w:t>Phongsubthavy</w:t>
            </w:r>
          </w:p>
        </w:tc>
        <w:tc>
          <w:tcPr>
            <w:tcW w:w="1804" w:type="dxa"/>
            <w:vAlign w:val="bottom"/>
          </w:tcPr>
          <w:p w14:paraId="20403D51" w14:textId="27738F2F" w:rsidR="0089121A" w:rsidRPr="004322A4" w:rsidRDefault="0089121A" w:rsidP="008912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104" w:firstLine="810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(2,400)</w:t>
            </w:r>
          </w:p>
        </w:tc>
        <w:tc>
          <w:tcPr>
            <w:tcW w:w="1804" w:type="dxa"/>
          </w:tcPr>
          <w:p w14:paraId="5B7D22AB" w14:textId="746BBF78" w:rsidR="0089121A" w:rsidRPr="004322A4" w:rsidRDefault="0089121A" w:rsidP="0089121A">
            <w:pPr>
              <w:tabs>
                <w:tab w:val="clear" w:pos="1871"/>
              </w:tabs>
              <w:ind w:right="-1734" w:firstLine="1248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5" w:type="dxa"/>
            <w:vAlign w:val="bottom"/>
          </w:tcPr>
          <w:p w14:paraId="6AA7D695" w14:textId="1B530645" w:rsidR="0089121A" w:rsidRPr="004322A4" w:rsidRDefault="0089121A" w:rsidP="0089121A">
            <w:pPr>
              <w:tabs>
                <w:tab w:val="clear" w:pos="1644"/>
                <w:tab w:val="left" w:pos="1248"/>
              </w:tabs>
              <w:ind w:right="-295" w:firstLine="70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 xml:space="preserve"> (2,400)</w:t>
            </w:r>
          </w:p>
        </w:tc>
      </w:tr>
      <w:tr w:rsidR="0089121A" w:rsidRPr="004322A4" w14:paraId="6ECAACE3" w14:textId="77777777" w:rsidTr="00236C5A">
        <w:tc>
          <w:tcPr>
            <w:tcW w:w="3952" w:type="dxa"/>
          </w:tcPr>
          <w:p w14:paraId="01411133" w14:textId="5A5A8786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4" w:type="dxa"/>
            <w:vAlign w:val="bottom"/>
          </w:tcPr>
          <w:p w14:paraId="383D8681" w14:textId="5E32FFE7" w:rsidR="0089121A" w:rsidRPr="004322A4" w:rsidRDefault="0089121A" w:rsidP="0089121A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ind w:right="-1554" w:firstLine="1260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804" w:type="dxa"/>
          </w:tcPr>
          <w:p w14:paraId="2B5DC674" w14:textId="649D5D38" w:rsidR="0089121A" w:rsidRPr="004322A4" w:rsidRDefault="0089121A" w:rsidP="0089121A">
            <w:pPr>
              <w:pBdr>
                <w:bottom w:val="single" w:sz="4" w:space="0" w:color="auto"/>
              </w:pBdr>
              <w:tabs>
                <w:tab w:val="clear" w:pos="1644"/>
                <w:tab w:val="clear" w:pos="1871"/>
                <w:tab w:val="left" w:pos="1338"/>
              </w:tabs>
              <w:ind w:right="-924" w:firstLine="978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(103)</w:t>
            </w:r>
          </w:p>
        </w:tc>
        <w:tc>
          <w:tcPr>
            <w:tcW w:w="1805" w:type="dxa"/>
            <w:vAlign w:val="bottom"/>
          </w:tcPr>
          <w:p w14:paraId="479308F0" w14:textId="1A042933" w:rsidR="0089121A" w:rsidRPr="004322A4" w:rsidRDefault="0089121A" w:rsidP="0089121A">
            <w:pPr>
              <w:pBdr>
                <w:bottom w:val="single" w:sz="4" w:space="0" w:color="auto"/>
              </w:pBdr>
              <w:tabs>
                <w:tab w:val="clear" w:pos="1644"/>
                <w:tab w:val="left" w:pos="1248"/>
              </w:tabs>
              <w:ind w:right="-295" w:firstLine="88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(103)</w:t>
            </w:r>
          </w:p>
        </w:tc>
      </w:tr>
      <w:tr w:rsidR="0089121A" w:rsidRPr="004322A4" w14:paraId="763C7788" w14:textId="77777777" w:rsidTr="00236C5A">
        <w:tc>
          <w:tcPr>
            <w:tcW w:w="3952" w:type="dxa"/>
          </w:tcPr>
          <w:p w14:paraId="7057682A" w14:textId="5E0DF89E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  <w:cs/>
              </w:rPr>
              <w:t>รวมสินทรัพย์และหนี้สินสุทธิที่ระบุได้</w:t>
            </w:r>
          </w:p>
        </w:tc>
        <w:tc>
          <w:tcPr>
            <w:tcW w:w="1804" w:type="dxa"/>
            <w:vAlign w:val="bottom"/>
          </w:tcPr>
          <w:p w14:paraId="6443FC15" w14:textId="69574CE2" w:rsidR="0089121A" w:rsidRPr="004322A4" w:rsidRDefault="0089121A" w:rsidP="0089121A">
            <w:pPr>
              <w:tabs>
                <w:tab w:val="clear" w:pos="1644"/>
                <w:tab w:val="left" w:pos="1350"/>
              </w:tabs>
              <w:ind w:right="-295" w:firstLine="1071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</w:rPr>
              <w:t>745</w:t>
            </w:r>
          </w:p>
        </w:tc>
        <w:tc>
          <w:tcPr>
            <w:tcW w:w="1804" w:type="dxa"/>
          </w:tcPr>
          <w:p w14:paraId="1F2A8FF7" w14:textId="040E2CA7" w:rsidR="0089121A" w:rsidRPr="004322A4" w:rsidRDefault="0089121A" w:rsidP="003C1ECE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left" w:pos="1338"/>
              </w:tabs>
              <w:ind w:right="-924" w:firstLine="888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</w:rPr>
              <w:t>1,123</w:t>
            </w:r>
          </w:p>
        </w:tc>
        <w:tc>
          <w:tcPr>
            <w:tcW w:w="1805" w:type="dxa"/>
            <w:vAlign w:val="bottom"/>
          </w:tcPr>
          <w:p w14:paraId="3EE1C482" w14:textId="2CAD489E" w:rsidR="0089121A" w:rsidRPr="004322A4" w:rsidRDefault="0089121A" w:rsidP="0089121A">
            <w:pPr>
              <w:tabs>
                <w:tab w:val="clear" w:pos="1644"/>
                <w:tab w:val="left" w:pos="1248"/>
              </w:tabs>
              <w:ind w:right="-295" w:firstLine="79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</w:rPr>
              <w:t>1,868</w:t>
            </w:r>
          </w:p>
        </w:tc>
      </w:tr>
      <w:tr w:rsidR="0089121A" w:rsidRPr="004322A4" w14:paraId="15242DA4" w14:textId="77777777" w:rsidTr="00236C5A">
        <w:tc>
          <w:tcPr>
            <w:tcW w:w="3952" w:type="dxa"/>
          </w:tcPr>
          <w:p w14:paraId="08C2811D" w14:textId="5907B68A" w:rsidR="0089121A" w:rsidRPr="004322A4" w:rsidRDefault="0089121A" w:rsidP="0089121A">
            <w:pPr>
              <w:ind w:left="246" w:right="-295" w:hanging="246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cs/>
              </w:rPr>
              <w:t xml:space="preserve">ชำระคืนเงินกู้ยืมที่มีกับกลุ่ม </w:t>
            </w:r>
            <w:r w:rsidRPr="004322A4">
              <w:rPr>
                <w:rFonts w:asciiTheme="majorBidi" w:hAnsiTheme="majorBidi" w:cstheme="majorBidi"/>
              </w:rPr>
              <w:t xml:space="preserve"> Phongsubthavy </w:t>
            </w:r>
            <w:r w:rsidRPr="004322A4">
              <w:rPr>
                <w:rFonts w:asciiTheme="majorBidi" w:hAnsiTheme="majorBidi" w:cstheme="majorBidi"/>
                <w:cs/>
              </w:rPr>
              <w:t>ภายใต้เงื่อนไขการซื้อธุรกิจ</w:t>
            </w:r>
          </w:p>
        </w:tc>
        <w:tc>
          <w:tcPr>
            <w:tcW w:w="1804" w:type="dxa"/>
            <w:vAlign w:val="bottom"/>
          </w:tcPr>
          <w:p w14:paraId="28DFEDCF" w14:textId="4910BE2B" w:rsidR="0089121A" w:rsidRPr="004322A4" w:rsidRDefault="0089121A" w:rsidP="009F34FC">
            <w:pPr>
              <w:pBdr>
                <w:bottom w:val="single" w:sz="4" w:space="0" w:color="auto"/>
              </w:pBdr>
              <w:tabs>
                <w:tab w:val="clear" w:pos="1644"/>
                <w:tab w:val="left" w:pos="1350"/>
              </w:tabs>
              <w:ind w:right="-295" w:firstLine="900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2,400</w:t>
            </w:r>
          </w:p>
        </w:tc>
        <w:tc>
          <w:tcPr>
            <w:tcW w:w="1804" w:type="dxa"/>
          </w:tcPr>
          <w:p w14:paraId="31B2E17C" w14:textId="77777777" w:rsidR="0089121A" w:rsidRPr="004322A4" w:rsidRDefault="0089121A" w:rsidP="009F34FC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3681303C" w14:textId="1D444CB7" w:rsidR="0089121A" w:rsidRPr="004322A4" w:rsidRDefault="0089121A" w:rsidP="009F34FC">
            <w:pPr>
              <w:pBdr>
                <w:bottom w:val="single" w:sz="4" w:space="0" w:color="auto"/>
              </w:pBdr>
              <w:ind w:right="-295" w:firstLine="79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2,400</w:t>
            </w:r>
          </w:p>
        </w:tc>
      </w:tr>
      <w:tr w:rsidR="0089121A" w:rsidRPr="004322A4" w14:paraId="05BB4A60" w14:textId="77777777" w:rsidTr="00236C5A">
        <w:tc>
          <w:tcPr>
            <w:tcW w:w="3952" w:type="dxa"/>
          </w:tcPr>
          <w:p w14:paraId="27F796C4" w14:textId="17F2B09D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804" w:type="dxa"/>
            <w:vAlign w:val="bottom"/>
          </w:tcPr>
          <w:p w14:paraId="605F9ACB" w14:textId="5032156E" w:rsidR="0089121A" w:rsidRPr="004322A4" w:rsidRDefault="008420EE" w:rsidP="009F34FC">
            <w:pPr>
              <w:pBdr>
                <w:bottom w:val="double" w:sz="4" w:space="1" w:color="auto"/>
              </w:pBdr>
              <w:ind w:right="-295" w:firstLine="900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</w:rPr>
              <w:t>3,145</w:t>
            </w:r>
          </w:p>
        </w:tc>
        <w:tc>
          <w:tcPr>
            <w:tcW w:w="1804" w:type="dxa"/>
          </w:tcPr>
          <w:p w14:paraId="4EC2436C" w14:textId="77777777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0DA172BC" w14:textId="603FC40C" w:rsidR="0089121A" w:rsidRPr="004322A4" w:rsidRDefault="0089121A" w:rsidP="0089121A">
            <w:pPr>
              <w:ind w:right="-295" w:firstLine="79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</w:rPr>
              <w:t>4,268</w:t>
            </w:r>
          </w:p>
        </w:tc>
      </w:tr>
      <w:tr w:rsidR="0089121A" w:rsidRPr="004322A4" w14:paraId="51FC0A65" w14:textId="77777777" w:rsidTr="00236C5A">
        <w:tc>
          <w:tcPr>
            <w:tcW w:w="3952" w:type="dxa"/>
          </w:tcPr>
          <w:p w14:paraId="7D210190" w14:textId="546E40C4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 w:hint="cs"/>
                <w:cs/>
              </w:rPr>
              <w:t>ค่าความนิยม</w:t>
            </w:r>
          </w:p>
        </w:tc>
        <w:tc>
          <w:tcPr>
            <w:tcW w:w="1804" w:type="dxa"/>
            <w:vAlign w:val="bottom"/>
          </w:tcPr>
          <w:p w14:paraId="7645F675" w14:textId="19B746E6" w:rsidR="0089121A" w:rsidRPr="004322A4" w:rsidRDefault="0089121A" w:rsidP="0089121A">
            <w:pPr>
              <w:tabs>
                <w:tab w:val="clear" w:pos="1871"/>
              </w:tabs>
              <w:ind w:right="-1104" w:firstLine="1260"/>
              <w:jc w:val="thaiDistribute"/>
              <w:rPr>
                <w:i/>
                <w:iCs/>
              </w:rPr>
            </w:pPr>
          </w:p>
        </w:tc>
        <w:tc>
          <w:tcPr>
            <w:tcW w:w="1804" w:type="dxa"/>
          </w:tcPr>
          <w:p w14:paraId="750CDE29" w14:textId="77777777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09B3CE3F" w14:textId="0950E9B6" w:rsidR="0089121A" w:rsidRPr="004322A4" w:rsidRDefault="0089121A" w:rsidP="009F34FC">
            <w:pPr>
              <w:pBdr>
                <w:bottom w:val="single" w:sz="4" w:space="0" w:color="auto"/>
              </w:pBdr>
              <w:ind w:right="-295" w:firstLine="79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</w:rPr>
              <w:t>1,089</w:t>
            </w:r>
          </w:p>
        </w:tc>
      </w:tr>
      <w:tr w:rsidR="0089121A" w:rsidRPr="004322A4" w14:paraId="1D30F715" w14:textId="77777777" w:rsidTr="00236C5A">
        <w:tc>
          <w:tcPr>
            <w:tcW w:w="3952" w:type="dxa"/>
          </w:tcPr>
          <w:p w14:paraId="4D27B7C8" w14:textId="24B76EDB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  <w:cs/>
              </w:rPr>
              <w:t>สิ่งตอบแทนที่โอนให้</w:t>
            </w:r>
          </w:p>
        </w:tc>
        <w:tc>
          <w:tcPr>
            <w:tcW w:w="1804" w:type="dxa"/>
            <w:vAlign w:val="bottom"/>
          </w:tcPr>
          <w:p w14:paraId="07C24D80" w14:textId="2727A210" w:rsidR="0089121A" w:rsidRPr="004322A4" w:rsidRDefault="0089121A" w:rsidP="0089121A">
            <w:pPr>
              <w:tabs>
                <w:tab w:val="clear" w:pos="1644"/>
                <w:tab w:val="clear" w:pos="1871"/>
                <w:tab w:val="left" w:pos="1350"/>
              </w:tabs>
              <w:ind w:left="1071" w:right="-1014" w:firstLine="99"/>
              <w:jc w:val="thaiDistribute"/>
              <w:rPr>
                <w:i/>
                <w:iCs/>
              </w:rPr>
            </w:pPr>
          </w:p>
        </w:tc>
        <w:tc>
          <w:tcPr>
            <w:tcW w:w="1804" w:type="dxa"/>
          </w:tcPr>
          <w:p w14:paraId="4423D2CF" w14:textId="77777777" w:rsidR="0089121A" w:rsidRPr="004322A4" w:rsidRDefault="0089121A" w:rsidP="0089121A">
            <w:pPr>
              <w:ind w:right="-295"/>
              <w:jc w:val="thaiDistribute"/>
              <w:rPr>
                <w:i/>
                <w:iCs/>
              </w:rPr>
            </w:pPr>
          </w:p>
        </w:tc>
        <w:tc>
          <w:tcPr>
            <w:tcW w:w="1805" w:type="dxa"/>
            <w:vAlign w:val="bottom"/>
          </w:tcPr>
          <w:p w14:paraId="2D5B2897" w14:textId="0022AD6F" w:rsidR="0089121A" w:rsidRPr="004322A4" w:rsidRDefault="0089121A" w:rsidP="009F34FC">
            <w:pPr>
              <w:pBdr>
                <w:bottom w:val="double" w:sz="4" w:space="0" w:color="auto"/>
              </w:pBdr>
              <w:ind w:right="-295" w:firstLine="798"/>
              <w:jc w:val="both"/>
              <w:rPr>
                <w:i/>
                <w:iCs/>
              </w:rPr>
            </w:pPr>
            <w:r w:rsidRPr="004322A4">
              <w:rPr>
                <w:rFonts w:asciiTheme="majorBidi" w:hAnsiTheme="majorBidi" w:cstheme="majorBidi"/>
                <w:b/>
                <w:bCs/>
              </w:rPr>
              <w:t>5,357</w:t>
            </w:r>
          </w:p>
        </w:tc>
      </w:tr>
    </w:tbl>
    <w:p w14:paraId="79A18B56" w14:textId="77777777" w:rsidR="009F34FC" w:rsidRPr="004322A4" w:rsidRDefault="009F34FC" w:rsidP="0020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2CB656B5" w14:textId="042975D2" w:rsidR="00CE2047" w:rsidRPr="004322A4" w:rsidRDefault="00CE2047" w:rsidP="002005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4322A4">
        <w:rPr>
          <w:rFonts w:hint="cs"/>
          <w:cs/>
        </w:rPr>
        <w:t xml:space="preserve">การประเมินมูลค่ายุติธรรมของสัญญาซื้อขายไฟฟ้าภายใต้ข้อตกลงสัมปทานซึ่งจัดประเภทเป็นสินทรัพย์ไม่มีตัวตน ใช้วิธีรายได้ </w:t>
      </w:r>
      <w:r w:rsidRPr="004322A4">
        <w:t xml:space="preserve">(Income approach) </w:t>
      </w:r>
      <w:r w:rsidRPr="004322A4">
        <w:rPr>
          <w:rFonts w:hint="cs"/>
          <w:cs/>
        </w:rPr>
        <w:t xml:space="preserve">ภายใต้วิธี </w:t>
      </w:r>
      <w:r w:rsidRPr="004322A4">
        <w:t xml:space="preserve">Multi-period Excess Earning Method (MEEM) </w:t>
      </w:r>
      <w:r w:rsidRPr="004322A4">
        <w:rPr>
          <w:rFonts w:hint="cs"/>
          <w:cs/>
        </w:rPr>
        <w:t>โดยมีระยะเวลาในกา</w:t>
      </w:r>
      <w:r w:rsidR="0030122A" w:rsidRPr="004322A4">
        <w:rPr>
          <w:rFonts w:hint="cs"/>
          <w:cs/>
        </w:rPr>
        <w:t>รดำเนินงานคงเหลือ</w:t>
      </w:r>
      <w:r w:rsidRPr="004322A4">
        <w:rPr>
          <w:rFonts w:hint="cs"/>
          <w:cs/>
        </w:rPr>
        <w:t xml:space="preserve"> </w:t>
      </w:r>
      <w:r w:rsidRPr="004322A4">
        <w:t xml:space="preserve">23 </w:t>
      </w:r>
      <w:r w:rsidRPr="004322A4">
        <w:rPr>
          <w:rFonts w:hint="cs"/>
          <w:cs/>
        </w:rPr>
        <w:t>ปีภายใต้สัญญาซื้อขายไฟฟ้าและเงื่อนไขที่เกี่ยวข้อง</w:t>
      </w:r>
      <w:r w:rsidRPr="004322A4">
        <w:t xml:space="preserve"> </w:t>
      </w:r>
      <w:r w:rsidRPr="004322A4">
        <w:rPr>
          <w:rFonts w:hint="cs"/>
          <w:cs/>
        </w:rPr>
        <w:t>ข้อสมมติที่สำคัญในการคำนวณ ได้แก่ประมาณการรายได้ในอนาคตและอัตราคิดลด</w:t>
      </w:r>
    </w:p>
    <w:p w14:paraId="6A293545" w14:textId="77777777" w:rsidR="00CE2047" w:rsidRPr="004322A4" w:rsidRDefault="00CE2047" w:rsidP="00571D72">
      <w:pPr>
        <w:ind w:left="540"/>
        <w:jc w:val="thaiDistribute"/>
      </w:pPr>
    </w:p>
    <w:p w14:paraId="49ED77E6" w14:textId="6E592E40" w:rsidR="00CE2047" w:rsidRPr="004322A4" w:rsidRDefault="00CE2047" w:rsidP="00571D72">
      <w:pPr>
        <w:ind w:left="540"/>
        <w:jc w:val="thaiDistribute"/>
        <w:rPr>
          <w:i/>
          <w:iCs/>
        </w:rPr>
      </w:pPr>
      <w:r w:rsidRPr="004322A4">
        <w:rPr>
          <w:rFonts w:hint="cs"/>
          <w:i/>
          <w:iCs/>
          <w:cs/>
        </w:rPr>
        <w:t>ต้นทุนที่เกี่ยวข้องกับการซื้อ</w:t>
      </w:r>
    </w:p>
    <w:p w14:paraId="6E503D1E" w14:textId="44CE5C15" w:rsidR="00DF6982" w:rsidRPr="004322A4" w:rsidRDefault="00DF6982" w:rsidP="00571D72">
      <w:pPr>
        <w:ind w:left="540"/>
        <w:jc w:val="thaiDistribute"/>
        <w:rPr>
          <w:i/>
          <w:iCs/>
        </w:rPr>
      </w:pPr>
    </w:p>
    <w:p w14:paraId="5A938154" w14:textId="190414F7" w:rsidR="00AD0E32" w:rsidRPr="004322A4" w:rsidRDefault="00CE2047" w:rsidP="00571D72">
      <w:pPr>
        <w:ind w:left="540"/>
        <w:jc w:val="thaiDistribute"/>
        <w:rPr>
          <w:b/>
          <w:bCs/>
          <w:cs/>
          <w:lang w:val="en-GB"/>
        </w:rPr>
      </w:pPr>
      <w:r w:rsidRPr="004322A4">
        <w:rPr>
          <w:rFonts w:hint="cs"/>
          <w:cs/>
        </w:rPr>
        <w:t xml:space="preserve">กลุ่มบริษัทมีค่าใช้จ่ายที่เกี่ยวข้องกับการซื้อประมาณ </w:t>
      </w:r>
      <w:r w:rsidR="007B3E2C" w:rsidRPr="004322A4">
        <w:t>7</w:t>
      </w:r>
      <w:r w:rsidRPr="004322A4">
        <w:t xml:space="preserve"> </w:t>
      </w:r>
      <w:r w:rsidRPr="004322A4">
        <w:rPr>
          <w:rFonts w:hint="cs"/>
          <w:cs/>
        </w:rPr>
        <w:t>ล้านบาท ที่เกี่ยวข้องกับค่าที่ปรึกษากฎหมายภายนอก ค่าใช้จ่ายในการตรวจสอบสถานะทางการเงิน ค่าที่ปรึกษาเทคนิค และค่าใช้จ่ายอื่นๆ โดยได้ถูกรวมอยู่ในค่าใช้จ่ายในการบริหารในงบกำไรขาดทุนรวมของกลุ่มบริษัทในงวดที่เกิดรายการ</w:t>
      </w:r>
      <w:r w:rsidR="00AD0E32" w:rsidRPr="004322A4">
        <w:rPr>
          <w:b/>
          <w:bCs/>
          <w:cs/>
        </w:rPr>
        <w:br w:type="page"/>
      </w:r>
    </w:p>
    <w:p w14:paraId="37D88288" w14:textId="17C42386" w:rsidR="002667D7" w:rsidRPr="004322A4" w:rsidRDefault="004762B0" w:rsidP="008D078E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บุคคลหรือกิจการที่เกี่ยวข้องกัน</w:t>
      </w:r>
    </w:p>
    <w:p w14:paraId="08145A5A" w14:textId="77777777" w:rsidR="00870CCC" w:rsidRPr="004322A4" w:rsidRDefault="00870CCC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FDAD1FD" w14:textId="7C9402A3" w:rsidR="00F16A6D" w:rsidRPr="004322A4" w:rsidRDefault="00700711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บุคคลหรือกิจการที่เกี่ยวข้องกันที่เปลี่ยนแปลงไปในระหว่างงวดมีดังต่อไปนี้ (รายละเอียดเงินลงทุนในบริษัทย่อย บริษัทร่วม และการร่วมค้าได้เปิดเผยในหมายเหตุ </w:t>
      </w:r>
      <w:r w:rsidR="002C25D8" w:rsidRPr="004322A4">
        <w:rPr>
          <w:rFonts w:ascii="Angsana New" w:hAnsi="Angsana New"/>
          <w:sz w:val="30"/>
          <w:szCs w:val="30"/>
        </w:rPr>
        <w:t>9</w:t>
      </w:r>
      <w:r w:rsidRPr="004322A4">
        <w:rPr>
          <w:rFonts w:ascii="Angsana New" w:hAnsi="Angsana New"/>
          <w:sz w:val="30"/>
          <w:szCs w:val="30"/>
          <w:cs/>
        </w:rPr>
        <w:t xml:space="preserve"> และ </w:t>
      </w:r>
      <w:r w:rsidR="002C25D8" w:rsidRPr="004322A4">
        <w:rPr>
          <w:rFonts w:ascii="Angsana New" w:hAnsi="Angsana New"/>
          <w:sz w:val="30"/>
          <w:szCs w:val="30"/>
        </w:rPr>
        <w:t>10</w:t>
      </w:r>
      <w:r w:rsidRPr="004322A4">
        <w:rPr>
          <w:rFonts w:ascii="Angsana New" w:hAnsi="Angsana New"/>
          <w:sz w:val="30"/>
          <w:szCs w:val="30"/>
          <w:cs/>
        </w:rPr>
        <w:t>)</w:t>
      </w:r>
    </w:p>
    <w:p w14:paraId="58B69F97" w14:textId="77777777" w:rsidR="00F16A6D" w:rsidRPr="004322A4" w:rsidRDefault="00F16A6D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350"/>
        <w:gridCol w:w="3420"/>
      </w:tblGrid>
      <w:tr w:rsidR="00F16A6D" w:rsidRPr="004322A4" w14:paraId="18B733F3" w14:textId="77777777" w:rsidTr="00E151F6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71154509" w14:textId="77777777" w:rsidR="00F16A6D" w:rsidRPr="004322A4" w:rsidRDefault="00F16A6D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58065AA9" w14:textId="77777777" w:rsidR="00F16A6D" w:rsidRPr="004322A4" w:rsidRDefault="00F16A6D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ประเทศที่จัดตั้ง</w:t>
            </w:r>
            <w:r w:rsidRPr="004322A4">
              <w:rPr>
                <w:rFonts w:eastAsia="Calibri"/>
                <w:b/>
                <w:bCs/>
              </w:rPr>
              <w:t xml:space="preserve"> /</w:t>
            </w:r>
            <w:r w:rsidRPr="004322A4">
              <w:rPr>
                <w:rFonts w:eastAsia="Calibri"/>
                <w:b/>
                <w:bCs/>
                <w:cs/>
              </w:rPr>
              <w:t>สัญชาติ</w:t>
            </w:r>
          </w:p>
        </w:tc>
        <w:tc>
          <w:tcPr>
            <w:tcW w:w="3420" w:type="dxa"/>
            <w:shd w:val="clear" w:color="auto" w:fill="auto"/>
          </w:tcPr>
          <w:p w14:paraId="06D0F0EC" w14:textId="77777777" w:rsidR="00F16A6D" w:rsidRPr="004322A4" w:rsidRDefault="00F16A6D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</w:rPr>
            </w:pPr>
            <w:r w:rsidRPr="004322A4">
              <w:rPr>
                <w:rFonts w:eastAsia="Calibri"/>
                <w:b/>
                <w:bCs/>
                <w:cs/>
              </w:rPr>
              <w:t>ลักษณะความสัมพันธ์</w:t>
            </w:r>
          </w:p>
        </w:tc>
      </w:tr>
      <w:tr w:rsidR="00E151F6" w:rsidRPr="004322A4" w14:paraId="5255D1C1" w14:textId="77777777" w:rsidTr="00E151F6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4F962119" w14:textId="5C44E675" w:rsidR="00E151F6" w:rsidRPr="004322A4" w:rsidRDefault="00247903" w:rsidP="0024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บริษัทย่อยและ</w:t>
            </w:r>
            <w:r w:rsidR="00E151F6" w:rsidRPr="004322A4">
              <w:rPr>
                <w:b/>
                <w:bCs/>
                <w:i/>
                <w:iCs/>
                <w:cs/>
              </w:rPr>
              <w:t>บริษัทย่อยทางอ้อม</w:t>
            </w:r>
          </w:p>
        </w:tc>
        <w:tc>
          <w:tcPr>
            <w:tcW w:w="1350" w:type="dxa"/>
            <w:shd w:val="clear" w:color="auto" w:fill="auto"/>
          </w:tcPr>
          <w:p w14:paraId="4D80A07C" w14:textId="77777777" w:rsidR="00E151F6" w:rsidRPr="004322A4" w:rsidRDefault="00E151F6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A999E2C" w14:textId="77777777" w:rsidR="00E151F6" w:rsidRPr="004322A4" w:rsidRDefault="00E151F6" w:rsidP="006C4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</w:tr>
      <w:tr w:rsidR="00E151F6" w:rsidRPr="004322A4" w14:paraId="5FFB0DA7" w14:textId="77777777" w:rsidTr="00E151F6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0063EF36" w14:textId="5938B6E4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</w:rPr>
            </w:pPr>
            <w:r w:rsidRPr="004322A4">
              <w:t>Bangchak Ventures Pte. Ltd.</w:t>
            </w:r>
          </w:p>
        </w:tc>
        <w:tc>
          <w:tcPr>
            <w:tcW w:w="1350" w:type="dxa"/>
            <w:shd w:val="clear" w:color="auto" w:fill="auto"/>
          </w:tcPr>
          <w:p w14:paraId="14DCA7FD" w14:textId="4E0EF996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hint="cs"/>
                <w:cs/>
              </w:rPr>
              <w:t>สิงคโปร์</w:t>
            </w:r>
          </w:p>
        </w:tc>
        <w:tc>
          <w:tcPr>
            <w:tcW w:w="3420" w:type="dxa"/>
            <w:shd w:val="clear" w:color="auto" w:fill="auto"/>
          </w:tcPr>
          <w:p w14:paraId="70253F52" w14:textId="03B5C2D9" w:rsidR="00E151F6" w:rsidRPr="004322A4" w:rsidRDefault="00E151F6" w:rsidP="002479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30"/>
              <w:rPr>
                <w:rFonts w:eastAsia="Calibri"/>
                <w:b/>
                <w:bCs/>
                <w:cs/>
              </w:rPr>
            </w:pPr>
            <w:r w:rsidRPr="004322A4">
              <w:rPr>
                <w:cs/>
              </w:rPr>
              <w:t>มีผู้บริหารของบริษัทที่เป็นกรรมการ</w:t>
            </w:r>
          </w:p>
        </w:tc>
      </w:tr>
      <w:tr w:rsidR="00ED7F31" w:rsidRPr="004322A4" w14:paraId="444DBE42" w14:textId="77777777" w:rsidTr="00E151F6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45C08F8C" w14:textId="20C2862E" w:rsidR="00ED7F31" w:rsidRPr="004322A4" w:rsidRDefault="00FD5C69" w:rsidP="00D111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u w:val="single"/>
              </w:rPr>
            </w:pPr>
            <w:r w:rsidRPr="004322A4">
              <w:t xml:space="preserve">Nam </w:t>
            </w:r>
            <w:r w:rsidR="00D11116" w:rsidRPr="004322A4">
              <w:t>S</w:t>
            </w:r>
            <w:r w:rsidRPr="004322A4">
              <w:t>an 3A Power Sole Co., Ltd.</w:t>
            </w:r>
          </w:p>
        </w:tc>
        <w:tc>
          <w:tcPr>
            <w:tcW w:w="1350" w:type="dxa"/>
            <w:shd w:val="clear" w:color="auto" w:fill="auto"/>
          </w:tcPr>
          <w:p w14:paraId="074FC5C1" w14:textId="563BBF8F" w:rsidR="00ED7F31" w:rsidRPr="004322A4" w:rsidRDefault="00ED7F31" w:rsidP="00ED7F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4322A4">
              <w:rPr>
                <w:rFonts w:eastAsia="Calibri" w:hint="cs"/>
                <w:cs/>
              </w:rPr>
              <w:t>ลาว</w:t>
            </w:r>
          </w:p>
        </w:tc>
        <w:tc>
          <w:tcPr>
            <w:tcW w:w="3420" w:type="dxa"/>
            <w:shd w:val="clear" w:color="auto" w:fill="auto"/>
          </w:tcPr>
          <w:p w14:paraId="1A623310" w14:textId="181A4D7C" w:rsidR="00ED7F31" w:rsidRPr="004322A4" w:rsidRDefault="00ED7F31" w:rsidP="00F13D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7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  <w:r w:rsidR="005B6FF4" w:rsidRPr="004322A4">
              <w:rPr>
                <w:rFonts w:eastAsia="Calibri" w:hint="cs"/>
                <w:cs/>
              </w:rPr>
              <w:t>และผู้บริหาร</w:t>
            </w:r>
          </w:p>
        </w:tc>
      </w:tr>
      <w:tr w:rsidR="00E151F6" w:rsidRPr="004322A4" w14:paraId="566546BC" w14:textId="77777777" w:rsidTr="00E151F6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00761989" w14:textId="77D2DD6E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บริษัทร่วมทางอ้อม</w:t>
            </w:r>
          </w:p>
        </w:tc>
        <w:tc>
          <w:tcPr>
            <w:tcW w:w="1350" w:type="dxa"/>
            <w:shd w:val="clear" w:color="auto" w:fill="auto"/>
          </w:tcPr>
          <w:p w14:paraId="4DBE43F5" w14:textId="77777777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1741E7C6" w14:textId="77777777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eastAsia="Calibri"/>
                <w:b/>
                <w:bCs/>
                <w:cs/>
              </w:rPr>
            </w:pPr>
          </w:p>
        </w:tc>
      </w:tr>
      <w:tr w:rsidR="00E151F6" w:rsidRPr="004322A4" w14:paraId="7FC89CBD" w14:textId="77777777" w:rsidTr="00E151F6">
        <w:trPr>
          <w:trHeight w:val="20"/>
          <w:tblHeader/>
        </w:trPr>
        <w:tc>
          <w:tcPr>
            <w:tcW w:w="4608" w:type="dxa"/>
            <w:shd w:val="clear" w:color="auto" w:fill="auto"/>
          </w:tcPr>
          <w:p w14:paraId="4CE99980" w14:textId="77777777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47"/>
              <w:rPr>
                <w:rFonts w:eastAsia="Calibri"/>
                <w:b/>
                <w:bCs/>
              </w:rPr>
            </w:pPr>
            <w:r w:rsidRPr="004322A4">
              <w:rPr>
                <w:rFonts w:eastAsia="Calibri"/>
              </w:rPr>
              <w:t>Impact Energy Asia Development Limited</w:t>
            </w:r>
          </w:p>
        </w:tc>
        <w:tc>
          <w:tcPr>
            <w:tcW w:w="1350" w:type="dxa"/>
            <w:shd w:val="clear" w:color="auto" w:fill="auto"/>
          </w:tcPr>
          <w:p w14:paraId="38B2B4F1" w14:textId="77777777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ฮ่องกง</w:t>
            </w:r>
          </w:p>
        </w:tc>
        <w:tc>
          <w:tcPr>
            <w:tcW w:w="3420" w:type="dxa"/>
            <w:shd w:val="clear" w:color="auto" w:fill="auto"/>
          </w:tcPr>
          <w:p w14:paraId="3AD45B8A" w14:textId="77777777" w:rsidR="00E151F6" w:rsidRPr="004322A4" w:rsidRDefault="00E151F6" w:rsidP="00E1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มีกรรมการและผู้บริหารของบริษัทย่อยเป็นกรรมการ</w:t>
            </w:r>
          </w:p>
        </w:tc>
      </w:tr>
    </w:tbl>
    <w:p w14:paraId="4E31F62C" w14:textId="77777777" w:rsidR="00421F4D" w:rsidRPr="004322A4" w:rsidRDefault="00421F4D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DBDC508" w14:textId="77777777" w:rsidR="000B33F6" w:rsidRPr="004322A4" w:rsidRDefault="000B33F6" w:rsidP="000B33F6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43CB5F3" w14:textId="77777777" w:rsidR="00F16A6D" w:rsidRPr="004322A4" w:rsidRDefault="00F16A6D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68" w:type="dxa"/>
        <w:tblLook w:val="01E0" w:firstRow="1" w:lastRow="1" w:firstColumn="1" w:lastColumn="1" w:noHBand="0" w:noVBand="0"/>
      </w:tblPr>
      <w:tblGrid>
        <w:gridCol w:w="3150"/>
        <w:gridCol w:w="6030"/>
      </w:tblGrid>
      <w:tr w:rsidR="003155B1" w:rsidRPr="004322A4" w14:paraId="64DC8D9B" w14:textId="77777777" w:rsidTr="00645383">
        <w:trPr>
          <w:trHeight w:hRule="exact" w:val="374"/>
        </w:trPr>
        <w:tc>
          <w:tcPr>
            <w:tcW w:w="3150" w:type="dxa"/>
          </w:tcPr>
          <w:p w14:paraId="481CF070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6030" w:type="dxa"/>
          </w:tcPr>
          <w:p w14:paraId="1940C544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3155B1" w:rsidRPr="004322A4" w14:paraId="7A1F97AC" w14:textId="77777777" w:rsidTr="00645383">
        <w:trPr>
          <w:trHeight w:hRule="exact" w:val="374"/>
        </w:trPr>
        <w:tc>
          <w:tcPr>
            <w:tcW w:w="3150" w:type="dxa"/>
          </w:tcPr>
          <w:p w14:paraId="7C314D38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6030" w:type="dxa"/>
          </w:tcPr>
          <w:p w14:paraId="0A6C5C5A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t xml:space="preserve"> / </w:t>
            </w: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4322A4" w14:paraId="6D349C08" w14:textId="77777777" w:rsidTr="00645383">
        <w:trPr>
          <w:trHeight w:hRule="exact" w:val="374"/>
        </w:trPr>
        <w:tc>
          <w:tcPr>
            <w:tcW w:w="3150" w:type="dxa"/>
          </w:tcPr>
          <w:p w14:paraId="290A9D6B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6030" w:type="dxa"/>
          </w:tcPr>
          <w:p w14:paraId="1745D622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4322A4" w14:paraId="2F108DE3" w14:textId="77777777" w:rsidTr="00645383">
        <w:trPr>
          <w:trHeight w:hRule="exact" w:val="374"/>
        </w:trPr>
        <w:tc>
          <w:tcPr>
            <w:tcW w:w="3150" w:type="dxa"/>
          </w:tcPr>
          <w:p w14:paraId="1652DC44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ซื้อสินค้า </w:t>
            </w: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t xml:space="preserve">/ </w:t>
            </w: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วัตถุดิบ</w:t>
            </w:r>
          </w:p>
        </w:tc>
        <w:tc>
          <w:tcPr>
            <w:tcW w:w="6030" w:type="dxa"/>
          </w:tcPr>
          <w:p w14:paraId="03D8CBD6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 / ราคาตามสัญญา</w:t>
            </w:r>
          </w:p>
        </w:tc>
      </w:tr>
      <w:tr w:rsidR="003155B1" w:rsidRPr="004322A4" w14:paraId="6C67FAD9" w14:textId="77777777" w:rsidTr="00645383">
        <w:trPr>
          <w:trHeight w:hRule="exact" w:val="374"/>
        </w:trPr>
        <w:tc>
          <w:tcPr>
            <w:tcW w:w="3150" w:type="dxa"/>
          </w:tcPr>
          <w:p w14:paraId="291FF956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รับบริการ</w:t>
            </w:r>
          </w:p>
        </w:tc>
        <w:tc>
          <w:tcPr>
            <w:tcW w:w="6030" w:type="dxa"/>
          </w:tcPr>
          <w:p w14:paraId="4AAD10BD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4322A4" w14:paraId="066A45B8" w14:textId="77777777" w:rsidTr="00645383">
        <w:trPr>
          <w:trHeight w:hRule="exact" w:val="374"/>
        </w:trPr>
        <w:tc>
          <w:tcPr>
            <w:tcW w:w="3150" w:type="dxa"/>
          </w:tcPr>
          <w:p w14:paraId="6C0F4F04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ค่าความช่วยเหลือการบริหารงาน</w:t>
            </w:r>
          </w:p>
        </w:tc>
        <w:tc>
          <w:tcPr>
            <w:tcW w:w="6030" w:type="dxa"/>
          </w:tcPr>
          <w:p w14:paraId="225733C8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4322A4" w14:paraId="5D267D8C" w14:textId="77777777" w:rsidTr="00645383">
        <w:trPr>
          <w:trHeight w:hRule="exact" w:val="374"/>
        </w:trPr>
        <w:tc>
          <w:tcPr>
            <w:tcW w:w="3150" w:type="dxa"/>
          </w:tcPr>
          <w:p w14:paraId="360150F4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ค่าลิขสิทธิ์</w:t>
            </w:r>
          </w:p>
        </w:tc>
        <w:tc>
          <w:tcPr>
            <w:tcW w:w="6030" w:type="dxa"/>
          </w:tcPr>
          <w:p w14:paraId="6B8B6174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4322A4" w14:paraId="7A81CCDE" w14:textId="77777777" w:rsidTr="00645383">
        <w:trPr>
          <w:trHeight w:hRule="exact" w:val="433"/>
        </w:trPr>
        <w:tc>
          <w:tcPr>
            <w:tcW w:w="3150" w:type="dxa"/>
          </w:tcPr>
          <w:p w14:paraId="28AB5EF8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ขายสินทรัพย์ถาวรและสินทรัพย์อื่น</w:t>
            </w:r>
          </w:p>
        </w:tc>
        <w:tc>
          <w:tcPr>
            <w:tcW w:w="6030" w:type="dxa"/>
          </w:tcPr>
          <w:p w14:paraId="51671447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ราคาตามสัญญา</w:t>
            </w:r>
          </w:p>
        </w:tc>
      </w:tr>
      <w:tr w:rsidR="003155B1" w:rsidRPr="004322A4" w14:paraId="51F7DB5B" w14:textId="77777777" w:rsidTr="00645383">
        <w:trPr>
          <w:trHeight w:hRule="exact" w:val="838"/>
        </w:trPr>
        <w:tc>
          <w:tcPr>
            <w:tcW w:w="3150" w:type="dxa"/>
          </w:tcPr>
          <w:p w14:paraId="609D621F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ดอกเบี้ยเงินกู้ยืม</w:t>
            </w:r>
          </w:p>
          <w:p w14:paraId="10CA3AAC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030" w:type="dxa"/>
          </w:tcPr>
          <w:p w14:paraId="3939922E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246" w:hanging="156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อัตราดอกเบี้ยที่กำหนดในสัญญาโดยอ้างอิงราคาตลาด</w:t>
            </w: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และอัตราตามสัญญา</w:t>
            </w:r>
          </w:p>
          <w:p w14:paraId="70A9C34D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ตามสัญญตามสัญญ</w:t>
            </w:r>
          </w:p>
          <w:p w14:paraId="3BB663F3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  <w:p w14:paraId="5F25283C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F856029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t>cll</w:t>
            </w: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แสระ</w:t>
            </w: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</w:p>
          <w:p w14:paraId="2AC6E0FC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lang w:bidi="th-TH"/>
              </w:rPr>
              <w:t>cliennt</w:t>
            </w:r>
          </w:p>
          <w:p w14:paraId="2AB1E017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4EEA335" w14:textId="77777777" w:rsidR="003155B1" w:rsidRPr="004322A4" w:rsidRDefault="003155B1" w:rsidP="00645383">
            <w:pPr>
              <w:pStyle w:val="block"/>
              <w:tabs>
                <w:tab w:val="decimal" w:pos="540"/>
              </w:tabs>
              <w:spacing w:after="0" w:line="240" w:lineRule="auto"/>
              <w:ind w:left="0" w:firstLine="9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</w:tbl>
    <w:p w14:paraId="2CA70741" w14:textId="77777777" w:rsidR="00F15174" w:rsidRPr="004322A4" w:rsidRDefault="00F15174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ECE103F" w14:textId="77777777" w:rsidR="00F15174" w:rsidRPr="004322A4" w:rsidRDefault="00F15174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2520D3D" w14:textId="5722DF1D" w:rsidR="00F15174" w:rsidRPr="004322A4" w:rsidRDefault="00F15174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6FD631C6" w14:textId="07407BC2" w:rsidR="009E0FE9" w:rsidRPr="004322A4" w:rsidRDefault="009E0FE9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FD87AA5" w14:textId="3EE5FC7C" w:rsidR="009E0FE9" w:rsidRPr="004322A4" w:rsidRDefault="009E0FE9" w:rsidP="00026A6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3BE6FCF" w14:textId="0E0D9E05" w:rsidR="00D26612" w:rsidRPr="004322A4" w:rsidRDefault="00D26612" w:rsidP="00D26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4322A4">
        <w:rPr>
          <w:cs/>
        </w:rPr>
        <w:lastRenderedPageBreak/>
        <w:t>รายการที่สำคัญกับบุคคลหรือกิจการที่เกี่ยวข้องกัน</w:t>
      </w:r>
      <w:r w:rsidRPr="004322A4">
        <w:rPr>
          <w:cs/>
          <w:lang w:val="en-GB"/>
        </w:rPr>
        <w:t xml:space="preserve">สำหรับงวดสามเดือนและเก้าเดือนสิ้นสุดวันที่ </w:t>
      </w:r>
      <w:r w:rsidR="00472F12" w:rsidRPr="004322A4">
        <w:rPr>
          <w:lang w:val="en-GB"/>
        </w:rPr>
        <w:t>30</w:t>
      </w:r>
      <w:r w:rsidRPr="004322A4">
        <w:rPr>
          <w:cs/>
          <w:lang w:val="en-GB"/>
        </w:rPr>
        <w:t xml:space="preserve"> </w:t>
      </w:r>
      <w:r w:rsidR="00187335" w:rsidRPr="004322A4">
        <w:rPr>
          <w:rFonts w:hint="cs"/>
          <w:cs/>
          <w:lang w:val="en-GB"/>
        </w:rPr>
        <w:t xml:space="preserve">กันยายน </w:t>
      </w:r>
      <w:r w:rsidRPr="004322A4">
        <w:rPr>
          <w:cs/>
        </w:rPr>
        <w:t>สรุปได้ดังนี้</w:t>
      </w:r>
    </w:p>
    <w:p w14:paraId="6BD45088" w14:textId="58D5BA0B" w:rsidR="00D26612" w:rsidRPr="004322A4" w:rsidRDefault="00D26612" w:rsidP="00D26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260"/>
        <w:gridCol w:w="1259"/>
        <w:gridCol w:w="1259"/>
        <w:gridCol w:w="1261"/>
      </w:tblGrid>
      <w:tr w:rsidR="00D26612" w:rsidRPr="004322A4" w14:paraId="3D88A058" w14:textId="77777777" w:rsidTr="00C13F93">
        <w:tc>
          <w:tcPr>
            <w:tcW w:w="2255" w:type="pct"/>
            <w:shd w:val="clear" w:color="auto" w:fill="auto"/>
          </w:tcPr>
          <w:p w14:paraId="4B2266D2" w14:textId="77777777" w:rsidR="00D26612" w:rsidRPr="004322A4" w:rsidRDefault="00D26612" w:rsidP="00C1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01CF520C" w14:textId="0279A60D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shd w:val="clear" w:color="auto" w:fill="auto"/>
          </w:tcPr>
          <w:p w14:paraId="098B3BFA" w14:textId="490999C1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D26612" w:rsidRPr="004322A4" w14:paraId="17EB7257" w14:textId="77777777" w:rsidTr="00C13F93">
        <w:tc>
          <w:tcPr>
            <w:tcW w:w="2255" w:type="pct"/>
            <w:shd w:val="clear" w:color="auto" w:fill="auto"/>
          </w:tcPr>
          <w:p w14:paraId="3D7C151E" w14:textId="262D5305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72F12"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86" w:type="pct"/>
          </w:tcPr>
          <w:p w14:paraId="5C43038D" w14:textId="0C260254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6" w:type="pct"/>
          </w:tcPr>
          <w:p w14:paraId="11EC2865" w14:textId="6661075F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686" w:type="pct"/>
          </w:tcPr>
          <w:p w14:paraId="2BD65AF2" w14:textId="5C6A6CC8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7" w:type="pct"/>
            <w:shd w:val="clear" w:color="auto" w:fill="auto"/>
          </w:tcPr>
          <w:p w14:paraId="596BCEDA" w14:textId="1B1CF77B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D26612" w:rsidRPr="004322A4" w14:paraId="230579D7" w14:textId="77777777" w:rsidTr="00C13F93">
        <w:tc>
          <w:tcPr>
            <w:tcW w:w="2255" w:type="pct"/>
            <w:shd w:val="clear" w:color="auto" w:fill="auto"/>
          </w:tcPr>
          <w:p w14:paraId="3E8E31B9" w14:textId="77777777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5" w:type="pct"/>
            <w:gridSpan w:val="4"/>
          </w:tcPr>
          <w:p w14:paraId="70164FEF" w14:textId="09653A31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26612" w:rsidRPr="004322A4" w14:paraId="11EC34B9" w14:textId="77777777" w:rsidTr="00C13F93">
        <w:tc>
          <w:tcPr>
            <w:tcW w:w="2255" w:type="pct"/>
            <w:shd w:val="clear" w:color="auto" w:fill="auto"/>
          </w:tcPr>
          <w:p w14:paraId="241FE3E1" w14:textId="6740BFAA" w:rsidR="00D26612" w:rsidRPr="004322A4" w:rsidRDefault="00D26612" w:rsidP="00C13F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14:paraId="7676001B" w14:textId="77777777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7EF160E" w14:textId="77777777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1A2DCF82" w14:textId="77777777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A7E7F72" w14:textId="71ED0826" w:rsidR="00D26612" w:rsidRPr="004322A4" w:rsidRDefault="00D26612" w:rsidP="00C13F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2F12" w:rsidRPr="004322A4" w14:paraId="2BC3E7A5" w14:textId="77777777" w:rsidTr="00C13F93">
        <w:tc>
          <w:tcPr>
            <w:tcW w:w="2255" w:type="pct"/>
            <w:shd w:val="clear" w:color="auto" w:fill="auto"/>
          </w:tcPr>
          <w:p w14:paraId="2DAF5DCC" w14:textId="61C4873E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14:paraId="3BAE249D" w14:textId="18AAC8C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2BF7C25" w14:textId="239BF814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70A5A81" w14:textId="2A5FF632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12,154</w:t>
            </w:r>
          </w:p>
        </w:tc>
        <w:tc>
          <w:tcPr>
            <w:tcW w:w="687" w:type="pct"/>
            <w:shd w:val="clear" w:color="auto" w:fill="auto"/>
          </w:tcPr>
          <w:p w14:paraId="533ED024" w14:textId="6C277AE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12,026</w:t>
            </w:r>
          </w:p>
        </w:tc>
      </w:tr>
      <w:tr w:rsidR="00472F12" w:rsidRPr="004322A4" w14:paraId="76EAC009" w14:textId="77777777" w:rsidTr="00C13F93">
        <w:tc>
          <w:tcPr>
            <w:tcW w:w="2255" w:type="pct"/>
            <w:shd w:val="clear" w:color="auto" w:fill="auto"/>
          </w:tcPr>
          <w:p w14:paraId="159A745E" w14:textId="1B4B75FA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4322A4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14:paraId="616F024D" w14:textId="1FDC8213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AB8411A" w14:textId="42548C90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9A66953" w14:textId="14F4208E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8,085</w:t>
            </w:r>
          </w:p>
        </w:tc>
        <w:tc>
          <w:tcPr>
            <w:tcW w:w="687" w:type="pct"/>
            <w:shd w:val="clear" w:color="auto" w:fill="auto"/>
          </w:tcPr>
          <w:p w14:paraId="502357C3" w14:textId="47AF41D6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6,904</w:t>
            </w:r>
          </w:p>
        </w:tc>
      </w:tr>
      <w:tr w:rsidR="00472F12" w:rsidRPr="004322A4" w14:paraId="074DCF1B" w14:textId="77777777" w:rsidTr="00C13F93">
        <w:tc>
          <w:tcPr>
            <w:tcW w:w="2255" w:type="pct"/>
            <w:shd w:val="clear" w:color="auto" w:fill="auto"/>
          </w:tcPr>
          <w:p w14:paraId="26D5FE33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เงินปันผลรับ</w:t>
            </w:r>
          </w:p>
        </w:tc>
        <w:tc>
          <w:tcPr>
            <w:tcW w:w="686" w:type="pct"/>
            <w:shd w:val="clear" w:color="auto" w:fill="auto"/>
          </w:tcPr>
          <w:p w14:paraId="7A85B7C6" w14:textId="79190232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6E8318B" w14:textId="6211E5FF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4C1A332" w14:textId="6B8ED2A7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224</w:t>
            </w:r>
          </w:p>
        </w:tc>
        <w:tc>
          <w:tcPr>
            <w:tcW w:w="687" w:type="pct"/>
            <w:shd w:val="clear" w:color="auto" w:fill="auto"/>
          </w:tcPr>
          <w:p w14:paraId="539E9F30" w14:textId="65428580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224</w:t>
            </w:r>
          </w:p>
        </w:tc>
      </w:tr>
      <w:tr w:rsidR="00472F12" w:rsidRPr="004322A4" w14:paraId="22CD1EE1" w14:textId="77777777" w:rsidTr="00C13F93">
        <w:tc>
          <w:tcPr>
            <w:tcW w:w="2255" w:type="pct"/>
            <w:shd w:val="clear" w:color="auto" w:fill="auto"/>
          </w:tcPr>
          <w:p w14:paraId="4F0EEA0B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14:paraId="0A357A6C" w14:textId="4F762EC6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0A62D38" w14:textId="47BE514A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22188B9" w14:textId="4A6A8EBA" w:rsidR="00472F12" w:rsidRPr="004322A4" w:rsidRDefault="00197823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26</w:t>
            </w:r>
          </w:p>
        </w:tc>
        <w:tc>
          <w:tcPr>
            <w:tcW w:w="687" w:type="pct"/>
            <w:shd w:val="clear" w:color="auto" w:fill="auto"/>
          </w:tcPr>
          <w:p w14:paraId="1B86F0B5" w14:textId="27E85392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49</w:t>
            </w:r>
          </w:p>
        </w:tc>
      </w:tr>
      <w:tr w:rsidR="00472F12" w:rsidRPr="004322A4" w14:paraId="3F084201" w14:textId="77777777" w:rsidTr="00C13F93">
        <w:tc>
          <w:tcPr>
            <w:tcW w:w="2255" w:type="pct"/>
            <w:shd w:val="clear" w:color="auto" w:fill="auto"/>
          </w:tcPr>
          <w:p w14:paraId="32267063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14:paraId="07B246DB" w14:textId="03ED5074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D54FE92" w14:textId="4522BA79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0B71E07" w14:textId="51D00382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687" w:type="pct"/>
            <w:shd w:val="clear" w:color="auto" w:fill="auto"/>
          </w:tcPr>
          <w:p w14:paraId="2C07B71B" w14:textId="58304FDF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472F12" w:rsidRPr="004322A4" w14:paraId="7C425948" w14:textId="77777777" w:rsidTr="00C13F93">
        <w:tc>
          <w:tcPr>
            <w:tcW w:w="2255" w:type="pct"/>
            <w:shd w:val="clear" w:color="auto" w:fill="auto"/>
          </w:tcPr>
          <w:p w14:paraId="3AD8E6DF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14:paraId="2E1DCFEE" w14:textId="4234228B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8BEABE9" w14:textId="42F67DBE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5D5EA4D" w14:textId="196EAEDE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87" w:type="pct"/>
            <w:shd w:val="clear" w:color="auto" w:fill="auto"/>
          </w:tcPr>
          <w:p w14:paraId="0A8A71F4" w14:textId="31F65C23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72F12" w:rsidRPr="004322A4" w14:paraId="07CED02A" w14:textId="77777777" w:rsidTr="00C13F93">
        <w:tc>
          <w:tcPr>
            <w:tcW w:w="2255" w:type="pct"/>
            <w:shd w:val="clear" w:color="auto" w:fill="auto"/>
          </w:tcPr>
          <w:p w14:paraId="18680F7A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B267995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3E134729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049DB774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193A287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12" w:rsidRPr="004322A4" w14:paraId="254E3CFE" w14:textId="77777777" w:rsidTr="00C13F93">
        <w:tc>
          <w:tcPr>
            <w:tcW w:w="2255" w:type="pct"/>
            <w:shd w:val="clear" w:color="auto" w:fill="auto"/>
          </w:tcPr>
          <w:p w14:paraId="24149ACD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บริษัทร่วมและบริษัทร่วมทางอ้อม</w:t>
            </w:r>
          </w:p>
        </w:tc>
        <w:tc>
          <w:tcPr>
            <w:tcW w:w="686" w:type="pct"/>
            <w:shd w:val="clear" w:color="auto" w:fill="auto"/>
          </w:tcPr>
          <w:p w14:paraId="45835F26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5BE602E1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20955EB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5B31EC97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2F12" w:rsidRPr="004322A4" w14:paraId="02300C9B" w14:textId="77777777" w:rsidTr="00C13F93">
        <w:tc>
          <w:tcPr>
            <w:tcW w:w="2255" w:type="pct"/>
            <w:shd w:val="clear" w:color="auto" w:fill="auto"/>
          </w:tcPr>
          <w:p w14:paraId="45869179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14:paraId="5687A772" w14:textId="76384652" w:rsidR="00472F12" w:rsidRPr="004322A4" w:rsidRDefault="0022474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6" w:type="pct"/>
            <w:shd w:val="clear" w:color="auto" w:fill="auto"/>
          </w:tcPr>
          <w:p w14:paraId="2D2FAE1C" w14:textId="6D5E913F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19373F04" w14:textId="233235CF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7" w:type="pct"/>
            <w:shd w:val="clear" w:color="auto" w:fill="auto"/>
          </w:tcPr>
          <w:p w14:paraId="777943EF" w14:textId="5DF00C2A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72F12" w:rsidRPr="004322A4" w14:paraId="0AB83B9B" w14:textId="77777777" w:rsidTr="00C13F93">
        <w:tc>
          <w:tcPr>
            <w:tcW w:w="2255" w:type="pct"/>
            <w:shd w:val="clear" w:color="auto" w:fill="auto"/>
          </w:tcPr>
          <w:p w14:paraId="086055A0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14:paraId="72C1A142" w14:textId="13010C03" w:rsidR="00472F12" w:rsidRPr="004322A4" w:rsidRDefault="00AE2045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287</w:t>
            </w:r>
          </w:p>
        </w:tc>
        <w:tc>
          <w:tcPr>
            <w:tcW w:w="686" w:type="pct"/>
            <w:shd w:val="clear" w:color="auto" w:fill="auto"/>
          </w:tcPr>
          <w:p w14:paraId="0954526A" w14:textId="23FFC47D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686" w:type="pct"/>
            <w:shd w:val="clear" w:color="auto" w:fill="auto"/>
          </w:tcPr>
          <w:p w14:paraId="02EA5100" w14:textId="5C89DABE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687" w:type="pct"/>
            <w:shd w:val="clear" w:color="auto" w:fill="auto"/>
          </w:tcPr>
          <w:p w14:paraId="72323215" w14:textId="3AA6E1EA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328</w:t>
            </w:r>
          </w:p>
        </w:tc>
      </w:tr>
      <w:tr w:rsidR="00FA3BC9" w:rsidRPr="004322A4" w14:paraId="34859C05" w14:textId="77777777" w:rsidTr="00C13F93">
        <w:tc>
          <w:tcPr>
            <w:tcW w:w="2255" w:type="pct"/>
            <w:shd w:val="clear" w:color="auto" w:fill="auto"/>
          </w:tcPr>
          <w:p w14:paraId="50433C1F" w14:textId="0E3980CD" w:rsidR="00FA3BC9" w:rsidRPr="004322A4" w:rsidRDefault="00FA3BC9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14:paraId="3E665E35" w14:textId="6F8AC0F5" w:rsidR="00FA3BC9" w:rsidRPr="004322A4" w:rsidRDefault="00AE2045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14:paraId="7838F523" w14:textId="27440BA4" w:rsidR="00FA3BC9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C213068" w14:textId="68E24984" w:rsidR="00FA3BC9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7" w:type="pct"/>
            <w:shd w:val="clear" w:color="auto" w:fill="auto"/>
          </w:tcPr>
          <w:p w14:paraId="604AE6D0" w14:textId="66BC9381" w:rsidR="00FA3BC9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12" w:rsidRPr="004322A4" w14:paraId="3118769F" w14:textId="77777777" w:rsidTr="00C13F93">
        <w:tc>
          <w:tcPr>
            <w:tcW w:w="2255" w:type="pct"/>
            <w:shd w:val="clear" w:color="auto" w:fill="auto"/>
          </w:tcPr>
          <w:p w14:paraId="58D369F8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14:paraId="419545EE" w14:textId="416978AD" w:rsidR="00472F12" w:rsidRPr="004322A4" w:rsidRDefault="00AE2045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117</w:t>
            </w:r>
          </w:p>
        </w:tc>
        <w:tc>
          <w:tcPr>
            <w:tcW w:w="686" w:type="pct"/>
            <w:shd w:val="clear" w:color="auto" w:fill="auto"/>
          </w:tcPr>
          <w:p w14:paraId="16A89873" w14:textId="73EE4A93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686" w:type="pct"/>
            <w:shd w:val="clear" w:color="auto" w:fill="auto"/>
          </w:tcPr>
          <w:p w14:paraId="5CED3736" w14:textId="50C2DC17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687" w:type="pct"/>
            <w:shd w:val="clear" w:color="auto" w:fill="auto"/>
          </w:tcPr>
          <w:p w14:paraId="136BFEBE" w14:textId="35FF7DD4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</w:tr>
      <w:tr w:rsidR="00472F12" w:rsidRPr="004322A4" w14:paraId="42393EFB" w14:textId="77777777" w:rsidTr="00C13F93">
        <w:tc>
          <w:tcPr>
            <w:tcW w:w="2255" w:type="pct"/>
            <w:shd w:val="clear" w:color="auto" w:fill="auto"/>
          </w:tcPr>
          <w:p w14:paraId="128B8310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D2FB35D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A00B340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7E98E7F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260C5583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2F12" w:rsidRPr="004322A4" w14:paraId="7ADC9ABF" w14:textId="77777777" w:rsidTr="00C13F93">
        <w:tc>
          <w:tcPr>
            <w:tcW w:w="2255" w:type="pct"/>
            <w:shd w:val="clear" w:color="auto" w:fill="auto"/>
          </w:tcPr>
          <w:p w14:paraId="29320C76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322A4">
              <w:rPr>
                <w:sz w:val="2"/>
                <w:szCs w:val="2"/>
                <w:cs/>
              </w:rPr>
              <w:t>ร</w:t>
            </w:r>
            <w:r w:rsidRPr="004322A4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6" w:type="pct"/>
            <w:shd w:val="clear" w:color="auto" w:fill="auto"/>
          </w:tcPr>
          <w:p w14:paraId="0014C637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804DA10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D2E667D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81EA63F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2F12" w:rsidRPr="004322A4" w14:paraId="7D347E26" w14:textId="77777777" w:rsidTr="00C13F93">
        <w:tc>
          <w:tcPr>
            <w:tcW w:w="2255" w:type="pct"/>
            <w:shd w:val="clear" w:color="auto" w:fill="auto"/>
          </w:tcPr>
          <w:p w14:paraId="7C2985BF" w14:textId="77777777" w:rsidR="00472F12" w:rsidRPr="004322A4" w:rsidRDefault="00472F12" w:rsidP="00472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ค่าตอบแทนผู้บริหารสำคัญ</w:t>
            </w:r>
          </w:p>
        </w:tc>
        <w:tc>
          <w:tcPr>
            <w:tcW w:w="686" w:type="pct"/>
            <w:shd w:val="clear" w:color="auto" w:fill="auto"/>
          </w:tcPr>
          <w:p w14:paraId="5FFCF409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62ADCA8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355FD546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885B9C5" w14:textId="77777777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72F12" w:rsidRPr="004322A4" w14:paraId="541FEFE5" w14:textId="77777777" w:rsidTr="00C13F93">
        <w:tc>
          <w:tcPr>
            <w:tcW w:w="2255" w:type="pct"/>
            <w:shd w:val="clear" w:color="auto" w:fill="auto"/>
          </w:tcPr>
          <w:p w14:paraId="61D871DC" w14:textId="77777777" w:rsidR="00472F12" w:rsidRPr="004322A4" w:rsidRDefault="00472F12" w:rsidP="00472F12">
            <w:pPr>
              <w:ind w:firstLine="252"/>
            </w:pPr>
            <w:r w:rsidRPr="004322A4">
              <w:rPr>
                <w:cs/>
              </w:rPr>
              <w:t>ผลประโยชน์ระยะสั้น</w:t>
            </w:r>
          </w:p>
        </w:tc>
        <w:tc>
          <w:tcPr>
            <w:tcW w:w="686" w:type="pct"/>
            <w:shd w:val="clear" w:color="auto" w:fill="auto"/>
          </w:tcPr>
          <w:p w14:paraId="47950114" w14:textId="4EBAD145" w:rsidR="00472F12" w:rsidRPr="004322A4" w:rsidRDefault="004A61D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686" w:type="pct"/>
            <w:shd w:val="clear" w:color="auto" w:fill="auto"/>
          </w:tcPr>
          <w:p w14:paraId="3A573548" w14:textId="571F8732" w:rsidR="00472F12" w:rsidRPr="004322A4" w:rsidRDefault="00486926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686" w:type="pct"/>
            <w:shd w:val="clear" w:color="auto" w:fill="auto"/>
          </w:tcPr>
          <w:p w14:paraId="3EA3DCE7" w14:textId="172949F4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687" w:type="pct"/>
            <w:shd w:val="clear" w:color="auto" w:fill="auto"/>
          </w:tcPr>
          <w:p w14:paraId="2F5E6A47" w14:textId="5EED6E6E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23</w:t>
            </w:r>
          </w:p>
        </w:tc>
      </w:tr>
      <w:tr w:rsidR="00472F12" w:rsidRPr="004322A4" w14:paraId="572FEA3F" w14:textId="77777777" w:rsidTr="00C13F93">
        <w:tc>
          <w:tcPr>
            <w:tcW w:w="2255" w:type="pct"/>
            <w:shd w:val="clear" w:color="auto" w:fill="auto"/>
          </w:tcPr>
          <w:p w14:paraId="684316AE" w14:textId="77777777" w:rsidR="00472F12" w:rsidRPr="004322A4" w:rsidRDefault="00472F12" w:rsidP="00472F12">
            <w:pPr>
              <w:ind w:firstLine="252"/>
            </w:pPr>
            <w:r w:rsidRPr="004322A4">
              <w:rPr>
                <w:cs/>
              </w:rPr>
              <w:t>ผลประโยชน์หลังออกจากงานและ</w:t>
            </w:r>
          </w:p>
          <w:p w14:paraId="70CA0007" w14:textId="77777777" w:rsidR="00472F12" w:rsidRPr="004322A4" w:rsidRDefault="00472F12" w:rsidP="00472F12">
            <w:r w:rsidRPr="004322A4">
              <w:t xml:space="preserve">        </w:t>
            </w:r>
            <w:r w:rsidRPr="004322A4">
              <w:rPr>
                <w:cs/>
              </w:rPr>
              <w:t>ผลประโยชน์ระยะยาวอื่น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06FFF30" w14:textId="5BE5A5C5" w:rsidR="00472F12" w:rsidRPr="004322A4" w:rsidRDefault="004A61D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39D849E" w14:textId="6095B222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3CF5735F" w14:textId="2ADA06E4" w:rsidR="00472F12" w:rsidRPr="004322A4" w:rsidRDefault="00FA3BC9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2F57D26A" w14:textId="384E7864" w:rsidR="00472F12" w:rsidRPr="004322A4" w:rsidRDefault="00472F12" w:rsidP="00472F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472F12" w:rsidRPr="004322A4" w14:paraId="21837D05" w14:textId="77777777" w:rsidTr="00C13F93">
        <w:tc>
          <w:tcPr>
            <w:tcW w:w="2255" w:type="pct"/>
            <w:shd w:val="clear" w:color="auto" w:fill="auto"/>
          </w:tcPr>
          <w:p w14:paraId="643A6680" w14:textId="77777777" w:rsidR="00472F12" w:rsidRPr="004322A4" w:rsidRDefault="00472F12" w:rsidP="00472F12">
            <w:pPr>
              <w:ind w:firstLine="252"/>
              <w:rPr>
                <w:cs/>
              </w:rPr>
            </w:pPr>
            <w:r w:rsidRPr="004322A4">
              <w:rPr>
                <w:cs/>
              </w:rPr>
              <w:t>การจ่ายโดยใช้หุ้นเป็นเกณฑ์</w:t>
            </w:r>
          </w:p>
        </w:tc>
        <w:tc>
          <w:tcPr>
            <w:tcW w:w="686" w:type="pct"/>
            <w:shd w:val="clear" w:color="auto" w:fill="auto"/>
          </w:tcPr>
          <w:p w14:paraId="2F7B20C1" w14:textId="0AB51C19" w:rsidR="00472F12" w:rsidRPr="004322A4" w:rsidRDefault="004A61D9" w:rsidP="00472F1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1A4674E" w14:textId="441B8297" w:rsidR="00472F12" w:rsidRPr="004322A4" w:rsidRDefault="00472F12" w:rsidP="00472F1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B1BD0FC" w14:textId="61FDA435" w:rsidR="00472F12" w:rsidRPr="004322A4" w:rsidRDefault="00FA3BC9" w:rsidP="00472F1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352D2F7C" w14:textId="3F39FB0C" w:rsidR="00472F12" w:rsidRPr="004322A4" w:rsidRDefault="00472F12" w:rsidP="00472F1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72F12" w:rsidRPr="004322A4" w14:paraId="69DD5D5F" w14:textId="77777777" w:rsidTr="00C13F93">
        <w:tc>
          <w:tcPr>
            <w:tcW w:w="2255" w:type="pct"/>
            <w:shd w:val="clear" w:color="auto" w:fill="auto"/>
          </w:tcPr>
          <w:p w14:paraId="4C5FDB8B" w14:textId="77777777" w:rsidR="00472F12" w:rsidRPr="004322A4" w:rsidRDefault="00472F12" w:rsidP="002C25D8">
            <w:pPr>
              <w:rPr>
                <w:cs/>
                <w:lang w:val="th-TH"/>
              </w:rPr>
            </w:pPr>
            <w:r w:rsidRPr="004322A4">
              <w:rPr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6" w:type="pct"/>
            <w:shd w:val="clear" w:color="auto" w:fill="auto"/>
          </w:tcPr>
          <w:p w14:paraId="14763C37" w14:textId="56D032EB" w:rsidR="00472F12" w:rsidRPr="004322A4" w:rsidRDefault="004A61D9" w:rsidP="00472F1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686" w:type="pct"/>
            <w:shd w:val="clear" w:color="auto" w:fill="auto"/>
          </w:tcPr>
          <w:p w14:paraId="16F0BFDB" w14:textId="13F8F0DE" w:rsidR="00472F12" w:rsidRPr="004322A4" w:rsidRDefault="00486926" w:rsidP="00472F1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686" w:type="pct"/>
            <w:shd w:val="clear" w:color="auto" w:fill="auto"/>
          </w:tcPr>
          <w:p w14:paraId="2CFCFF0A" w14:textId="533BD063" w:rsidR="00472F12" w:rsidRPr="004322A4" w:rsidRDefault="00FA3BC9" w:rsidP="00472F1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687" w:type="pct"/>
            <w:shd w:val="clear" w:color="auto" w:fill="auto"/>
          </w:tcPr>
          <w:p w14:paraId="00D0EB3E" w14:textId="54053584" w:rsidR="00472F12" w:rsidRPr="004322A4" w:rsidRDefault="00472F12" w:rsidP="00472F1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25</w:t>
            </w:r>
          </w:p>
        </w:tc>
      </w:tr>
    </w:tbl>
    <w:p w14:paraId="0618EC26" w14:textId="77777777" w:rsidR="003E0A84" w:rsidRPr="004322A4" w:rsidRDefault="003E0A84">
      <w:r w:rsidRPr="004322A4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260"/>
        <w:gridCol w:w="1259"/>
        <w:gridCol w:w="1259"/>
        <w:gridCol w:w="1261"/>
      </w:tblGrid>
      <w:tr w:rsidR="003E0A84" w:rsidRPr="004322A4" w14:paraId="7E1C4F90" w14:textId="77777777" w:rsidTr="003E0A84">
        <w:tc>
          <w:tcPr>
            <w:tcW w:w="2255" w:type="pct"/>
            <w:shd w:val="clear" w:color="auto" w:fill="auto"/>
          </w:tcPr>
          <w:p w14:paraId="6C53FA06" w14:textId="6B8FC8D8" w:rsidR="003E0A84" w:rsidRPr="004322A4" w:rsidRDefault="003E0A84" w:rsidP="003E0A84">
            <w:pPr>
              <w:ind w:left="252"/>
              <w:rPr>
                <w:b/>
                <w:bCs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115D69E8" w14:textId="4191229D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5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shd w:val="clear" w:color="auto" w:fill="auto"/>
          </w:tcPr>
          <w:p w14:paraId="767B9552" w14:textId="7E834391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firstLine="166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70A9" w:rsidRPr="004322A4" w14:paraId="60151723" w14:textId="77777777" w:rsidTr="00C13F93">
        <w:tc>
          <w:tcPr>
            <w:tcW w:w="2255" w:type="pct"/>
            <w:shd w:val="clear" w:color="auto" w:fill="auto"/>
          </w:tcPr>
          <w:p w14:paraId="1B295F8B" w14:textId="21986536" w:rsidR="00DF70A9" w:rsidRPr="004322A4" w:rsidRDefault="00DF70A9" w:rsidP="00DF70A9">
            <w:pPr>
              <w:rPr>
                <w:b/>
                <w:bCs/>
              </w:rPr>
            </w:pPr>
            <w:r w:rsidRPr="004322A4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4322A4">
              <w:rPr>
                <w:b/>
                <w:bCs/>
                <w:i/>
                <w:iCs/>
              </w:rPr>
              <w:t>30</w:t>
            </w:r>
            <w:r w:rsidRPr="004322A4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686" w:type="pct"/>
            <w:shd w:val="clear" w:color="auto" w:fill="auto"/>
          </w:tcPr>
          <w:p w14:paraId="1D4326FF" w14:textId="6F1C6E07" w:rsidR="00DF70A9" w:rsidRPr="004322A4" w:rsidRDefault="00DF70A9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94" w:firstLine="34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6" w:type="pct"/>
            <w:shd w:val="clear" w:color="auto" w:fill="auto"/>
          </w:tcPr>
          <w:p w14:paraId="343BD3C3" w14:textId="46C1AD56" w:rsidR="00DF70A9" w:rsidRPr="004322A4" w:rsidRDefault="00DF70A9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650" w:firstLine="340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686" w:type="pct"/>
            <w:shd w:val="clear" w:color="auto" w:fill="auto"/>
          </w:tcPr>
          <w:p w14:paraId="7637B27C" w14:textId="0F23A811" w:rsidR="00DF70A9" w:rsidRPr="004322A4" w:rsidRDefault="00DF70A9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824" w:firstLine="346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7" w:type="pct"/>
            <w:shd w:val="clear" w:color="auto" w:fill="auto"/>
          </w:tcPr>
          <w:p w14:paraId="51C7264C" w14:textId="65F35643" w:rsidR="00DF70A9" w:rsidRPr="004322A4" w:rsidRDefault="00DF70A9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0" w:firstLine="340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3E0A84" w:rsidRPr="004322A4" w14:paraId="60E77275" w14:textId="77777777" w:rsidTr="003E0A84">
        <w:tc>
          <w:tcPr>
            <w:tcW w:w="2255" w:type="pct"/>
            <w:shd w:val="clear" w:color="auto" w:fill="auto"/>
          </w:tcPr>
          <w:p w14:paraId="426A4BB0" w14:textId="77777777" w:rsidR="003E0A84" w:rsidRPr="004322A4" w:rsidRDefault="003E0A84" w:rsidP="003E0A84">
            <w:pPr>
              <w:ind w:left="252"/>
              <w:rPr>
                <w:b/>
                <w:bCs/>
              </w:rPr>
            </w:pPr>
          </w:p>
        </w:tc>
        <w:tc>
          <w:tcPr>
            <w:tcW w:w="2745" w:type="pct"/>
            <w:gridSpan w:val="4"/>
            <w:shd w:val="clear" w:color="auto" w:fill="auto"/>
          </w:tcPr>
          <w:p w14:paraId="530E267D" w14:textId="43AF77E5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0A84" w:rsidRPr="004322A4" w14:paraId="68DA3CCB" w14:textId="77777777" w:rsidTr="00C13F93">
        <w:tc>
          <w:tcPr>
            <w:tcW w:w="2255" w:type="pct"/>
            <w:shd w:val="clear" w:color="auto" w:fill="auto"/>
          </w:tcPr>
          <w:p w14:paraId="1F25535B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กิจการอื่นที่เกี่ยวข้องกัน</w:t>
            </w:r>
            <w:r w:rsidRPr="004322A4">
              <w:rPr>
                <w:cs/>
              </w:rPr>
              <w:t xml:space="preserve"> </w:t>
            </w:r>
          </w:p>
        </w:tc>
        <w:tc>
          <w:tcPr>
            <w:tcW w:w="686" w:type="pct"/>
            <w:shd w:val="clear" w:color="auto" w:fill="auto"/>
          </w:tcPr>
          <w:p w14:paraId="75FB9043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EDA621C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AF2AB1C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A9B09F8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A84" w:rsidRPr="004322A4" w14:paraId="396FBE90" w14:textId="77777777" w:rsidTr="00C13F93">
        <w:tc>
          <w:tcPr>
            <w:tcW w:w="2255" w:type="pct"/>
            <w:shd w:val="clear" w:color="auto" w:fill="auto"/>
          </w:tcPr>
          <w:p w14:paraId="175B1F73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14:paraId="1DD2413E" w14:textId="13B7C955" w:rsidR="003E0A84" w:rsidRPr="004322A4" w:rsidRDefault="00A740FC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261D9F6C" w14:textId="7CB97272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6" w:type="pct"/>
            <w:shd w:val="clear" w:color="auto" w:fill="auto"/>
          </w:tcPr>
          <w:p w14:paraId="5979B90A" w14:textId="02809D29" w:rsidR="003E0A84" w:rsidRPr="004322A4" w:rsidRDefault="003F2203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687" w:type="pct"/>
            <w:shd w:val="clear" w:color="auto" w:fill="auto"/>
          </w:tcPr>
          <w:p w14:paraId="2DBCA76D" w14:textId="2C8A503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</w:tr>
      <w:tr w:rsidR="003E0A84" w:rsidRPr="004322A4" w14:paraId="0B4323BB" w14:textId="77777777" w:rsidTr="00C13F93">
        <w:tc>
          <w:tcPr>
            <w:tcW w:w="2255" w:type="pct"/>
            <w:shd w:val="clear" w:color="auto" w:fill="auto"/>
          </w:tcPr>
          <w:p w14:paraId="0EEE7C79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14:paraId="6E29DF7B" w14:textId="7DA1C031" w:rsidR="003E0A84" w:rsidRPr="004322A4" w:rsidRDefault="00A740FC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686" w:type="pct"/>
            <w:shd w:val="clear" w:color="auto" w:fill="auto"/>
          </w:tcPr>
          <w:p w14:paraId="576F745C" w14:textId="51845BAE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69CFBEDE" w14:textId="1B02A6D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61DA357F" w14:textId="726E2F00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84" w:rsidRPr="004322A4" w14:paraId="047E1435" w14:textId="77777777" w:rsidTr="00C13F93">
        <w:tc>
          <w:tcPr>
            <w:tcW w:w="2255" w:type="pct"/>
            <w:shd w:val="clear" w:color="auto" w:fill="auto"/>
          </w:tcPr>
          <w:p w14:paraId="29BE6133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ค่าขนส่งน้ำมันทางท่อ</w:t>
            </w:r>
          </w:p>
        </w:tc>
        <w:tc>
          <w:tcPr>
            <w:tcW w:w="686" w:type="pct"/>
            <w:shd w:val="clear" w:color="auto" w:fill="auto"/>
          </w:tcPr>
          <w:p w14:paraId="07A3B813" w14:textId="763A3C9A" w:rsidR="003E0A84" w:rsidRPr="004322A4" w:rsidRDefault="00A740FC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686" w:type="pct"/>
            <w:shd w:val="clear" w:color="auto" w:fill="auto"/>
          </w:tcPr>
          <w:p w14:paraId="2ED95C83" w14:textId="5B561D96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113</w:t>
            </w:r>
          </w:p>
        </w:tc>
        <w:tc>
          <w:tcPr>
            <w:tcW w:w="686" w:type="pct"/>
            <w:shd w:val="clear" w:color="auto" w:fill="auto"/>
          </w:tcPr>
          <w:p w14:paraId="63BEDC7D" w14:textId="5082B0E3" w:rsidR="003E0A84" w:rsidRPr="004322A4" w:rsidRDefault="00A740FC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106</w:t>
            </w:r>
          </w:p>
        </w:tc>
        <w:tc>
          <w:tcPr>
            <w:tcW w:w="687" w:type="pct"/>
            <w:shd w:val="clear" w:color="auto" w:fill="auto"/>
          </w:tcPr>
          <w:p w14:paraId="2C1D8B84" w14:textId="1DF82FBE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113</w:t>
            </w:r>
          </w:p>
        </w:tc>
      </w:tr>
      <w:tr w:rsidR="003E0A84" w:rsidRPr="004322A4" w14:paraId="4D0DFF16" w14:textId="77777777" w:rsidTr="00C13F93">
        <w:tc>
          <w:tcPr>
            <w:tcW w:w="2255" w:type="pct"/>
            <w:shd w:val="clear" w:color="auto" w:fill="auto"/>
          </w:tcPr>
          <w:p w14:paraId="3C860190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7BF6C18F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46C7965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079E7A5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2FB85127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A84" w:rsidRPr="004322A4" w14:paraId="6659E68B" w14:textId="77777777" w:rsidTr="00C13F93">
        <w:tc>
          <w:tcPr>
            <w:tcW w:w="2255" w:type="pct"/>
            <w:shd w:val="clear" w:color="auto" w:fill="auto"/>
          </w:tcPr>
          <w:p w14:paraId="0B51ADA2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577ED593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shd w:val="clear" w:color="auto" w:fill="auto"/>
          </w:tcPr>
          <w:p w14:paraId="37D44B4F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A84" w:rsidRPr="004322A4" w14:paraId="76365A0E" w14:textId="77777777" w:rsidTr="00C13F93">
        <w:tc>
          <w:tcPr>
            <w:tcW w:w="2255" w:type="pct"/>
            <w:shd w:val="clear" w:color="auto" w:fill="auto"/>
          </w:tcPr>
          <w:p w14:paraId="21EE6253" w14:textId="4B687B3A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4322A4">
              <w:rPr>
                <w:b/>
                <w:bCs/>
                <w:i/>
                <w:iCs/>
              </w:rPr>
              <w:t>30</w:t>
            </w:r>
            <w:r w:rsidRPr="004322A4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686" w:type="pct"/>
            <w:shd w:val="clear" w:color="auto" w:fill="auto"/>
          </w:tcPr>
          <w:p w14:paraId="513EDF58" w14:textId="0052B181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6" w:type="pct"/>
            <w:shd w:val="clear" w:color="auto" w:fill="auto"/>
          </w:tcPr>
          <w:p w14:paraId="740B20F6" w14:textId="12532A1F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686" w:type="pct"/>
            <w:shd w:val="clear" w:color="auto" w:fill="auto"/>
          </w:tcPr>
          <w:p w14:paraId="69FC7015" w14:textId="22051FA5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7" w:type="pct"/>
            <w:shd w:val="clear" w:color="auto" w:fill="auto"/>
          </w:tcPr>
          <w:p w14:paraId="1464B311" w14:textId="28F35AB2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13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3E0A84" w:rsidRPr="004322A4" w14:paraId="724C193F" w14:textId="77777777" w:rsidTr="00C13F93">
        <w:tc>
          <w:tcPr>
            <w:tcW w:w="2255" w:type="pct"/>
            <w:shd w:val="clear" w:color="auto" w:fill="auto"/>
          </w:tcPr>
          <w:p w14:paraId="1E29C4D9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  <w:cs/>
              </w:rPr>
            </w:pPr>
          </w:p>
        </w:tc>
        <w:tc>
          <w:tcPr>
            <w:tcW w:w="2745" w:type="pct"/>
            <w:gridSpan w:val="4"/>
            <w:shd w:val="clear" w:color="auto" w:fill="auto"/>
          </w:tcPr>
          <w:p w14:paraId="437172C0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0A84" w:rsidRPr="004322A4" w14:paraId="725BAFD8" w14:textId="77777777" w:rsidTr="00C13F93">
        <w:tc>
          <w:tcPr>
            <w:tcW w:w="2255" w:type="pct"/>
            <w:shd w:val="clear" w:color="auto" w:fill="auto"/>
          </w:tcPr>
          <w:p w14:paraId="6C717C7F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14:paraId="58C202A8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5ECBDE0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63D01DC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6D7D1356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8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A84" w:rsidRPr="004322A4" w14:paraId="495ACDEA" w14:textId="77777777" w:rsidTr="00C13F93">
        <w:tc>
          <w:tcPr>
            <w:tcW w:w="2255" w:type="pct"/>
            <w:shd w:val="clear" w:color="auto" w:fill="auto"/>
          </w:tcPr>
          <w:p w14:paraId="4275D6FF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4322A4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14:paraId="3DC5D346" w14:textId="5DD33689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946E7B7" w14:textId="110CA8B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03435AA" w14:textId="21F65126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33,165</w:t>
            </w:r>
          </w:p>
        </w:tc>
        <w:tc>
          <w:tcPr>
            <w:tcW w:w="687" w:type="pct"/>
            <w:shd w:val="clear" w:color="auto" w:fill="auto"/>
          </w:tcPr>
          <w:p w14:paraId="4DFBA0F6" w14:textId="52244A3A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29,352</w:t>
            </w:r>
          </w:p>
        </w:tc>
      </w:tr>
      <w:tr w:rsidR="003E0A84" w:rsidRPr="004322A4" w14:paraId="110914BC" w14:textId="77777777" w:rsidTr="00C13F93">
        <w:tc>
          <w:tcPr>
            <w:tcW w:w="2255" w:type="pct"/>
            <w:shd w:val="clear" w:color="auto" w:fill="auto"/>
          </w:tcPr>
          <w:p w14:paraId="3B9A6DF6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14:paraId="2E795C0C" w14:textId="0AE0144B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0CCFE7F" w14:textId="012B6A1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34C0236" w14:textId="55B3858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23,719</w:t>
            </w:r>
          </w:p>
        </w:tc>
        <w:tc>
          <w:tcPr>
            <w:tcW w:w="687" w:type="pct"/>
            <w:shd w:val="clear" w:color="auto" w:fill="auto"/>
          </w:tcPr>
          <w:p w14:paraId="25FDB4AD" w14:textId="22DB811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21,890</w:t>
            </w:r>
          </w:p>
        </w:tc>
      </w:tr>
      <w:tr w:rsidR="003E0A84" w:rsidRPr="004322A4" w14:paraId="571D05EB" w14:textId="77777777" w:rsidTr="00C13F93">
        <w:tc>
          <w:tcPr>
            <w:tcW w:w="2255" w:type="pct"/>
            <w:shd w:val="clear" w:color="auto" w:fill="auto"/>
          </w:tcPr>
          <w:p w14:paraId="246D3981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>เงินปันผลรับ</w:t>
            </w:r>
          </w:p>
        </w:tc>
        <w:tc>
          <w:tcPr>
            <w:tcW w:w="686" w:type="pct"/>
            <w:shd w:val="clear" w:color="auto" w:fill="auto"/>
          </w:tcPr>
          <w:p w14:paraId="0D43CF1A" w14:textId="517731A6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D6CC5A0" w14:textId="00D89A65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0E67945" w14:textId="541F925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687</w:t>
            </w:r>
          </w:p>
        </w:tc>
        <w:tc>
          <w:tcPr>
            <w:tcW w:w="687" w:type="pct"/>
            <w:shd w:val="clear" w:color="auto" w:fill="auto"/>
          </w:tcPr>
          <w:p w14:paraId="34C72682" w14:textId="254B165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692</w:t>
            </w:r>
          </w:p>
        </w:tc>
      </w:tr>
      <w:tr w:rsidR="003E0A84" w:rsidRPr="004322A4" w14:paraId="177C0891" w14:textId="77777777" w:rsidTr="00C13F93">
        <w:tc>
          <w:tcPr>
            <w:tcW w:w="2255" w:type="pct"/>
            <w:shd w:val="clear" w:color="auto" w:fill="auto"/>
          </w:tcPr>
          <w:p w14:paraId="0F78E729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14:paraId="2C48BAC1" w14:textId="64B8942E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D31540D" w14:textId="1085E1F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8728409" w14:textId="0DE30BAE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687" w:type="pct"/>
            <w:shd w:val="clear" w:color="auto" w:fill="auto"/>
          </w:tcPr>
          <w:p w14:paraId="0C403D4A" w14:textId="0E301F14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210</w:t>
            </w:r>
          </w:p>
        </w:tc>
      </w:tr>
      <w:tr w:rsidR="003E0A84" w:rsidRPr="004322A4" w14:paraId="7B64F7F0" w14:textId="77777777" w:rsidTr="00C13F93">
        <w:tc>
          <w:tcPr>
            <w:tcW w:w="2255" w:type="pct"/>
            <w:shd w:val="clear" w:color="auto" w:fill="auto"/>
          </w:tcPr>
          <w:p w14:paraId="0C615D7F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</w:pPr>
            <w:r w:rsidRPr="004322A4">
              <w:rPr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14:paraId="0E4C9B2B" w14:textId="1819919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BE985C8" w14:textId="2C768730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8BE163C" w14:textId="5A33D92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687" w:type="pct"/>
            <w:shd w:val="clear" w:color="auto" w:fill="auto"/>
          </w:tcPr>
          <w:p w14:paraId="6F67C7B2" w14:textId="0F2B14C0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16</w:t>
            </w:r>
          </w:p>
        </w:tc>
      </w:tr>
      <w:tr w:rsidR="003E0A84" w:rsidRPr="004322A4" w14:paraId="63B1EE8A" w14:textId="77777777" w:rsidTr="00C13F93">
        <w:tc>
          <w:tcPr>
            <w:tcW w:w="2255" w:type="pct"/>
            <w:shd w:val="clear" w:color="auto" w:fill="auto"/>
          </w:tcPr>
          <w:p w14:paraId="6B88B130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14:paraId="76027A24" w14:textId="27F3F2E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814B315" w14:textId="0EF03124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D271E26" w14:textId="54B794E8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687" w:type="pct"/>
            <w:shd w:val="clear" w:color="auto" w:fill="auto"/>
          </w:tcPr>
          <w:p w14:paraId="50BC5266" w14:textId="469E8A1E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6</w:t>
            </w:r>
          </w:p>
        </w:tc>
      </w:tr>
      <w:tr w:rsidR="003E0A84" w:rsidRPr="004322A4" w14:paraId="73E0604A" w14:textId="77777777" w:rsidTr="00C13F93">
        <w:tc>
          <w:tcPr>
            <w:tcW w:w="2255" w:type="pct"/>
            <w:shd w:val="clear" w:color="auto" w:fill="auto"/>
          </w:tcPr>
          <w:p w14:paraId="0DA9927A" w14:textId="627B4AA8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ขายสินทรัพย์ถาวรและสินทรัพย์อื่น</w:t>
            </w:r>
          </w:p>
        </w:tc>
        <w:tc>
          <w:tcPr>
            <w:tcW w:w="686" w:type="pct"/>
            <w:shd w:val="clear" w:color="auto" w:fill="auto"/>
          </w:tcPr>
          <w:p w14:paraId="3D651981" w14:textId="6891F8B4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A9032C4" w14:textId="28911AD3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38F87F4A" w14:textId="1BEC6703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687" w:type="pct"/>
            <w:shd w:val="clear" w:color="auto" w:fill="auto"/>
          </w:tcPr>
          <w:p w14:paraId="30381DEA" w14:textId="7634FBF5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84" w:rsidRPr="004322A4" w14:paraId="1B6EBE02" w14:textId="77777777" w:rsidTr="00C13F93">
        <w:tc>
          <w:tcPr>
            <w:tcW w:w="2255" w:type="pct"/>
            <w:shd w:val="clear" w:color="auto" w:fill="auto"/>
          </w:tcPr>
          <w:p w14:paraId="3C191C05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2A54B745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F07A889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33D95AC6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347C30F4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A84" w:rsidRPr="004322A4" w14:paraId="6AFE59C2" w14:textId="77777777" w:rsidTr="00C13F93">
        <w:tc>
          <w:tcPr>
            <w:tcW w:w="2255" w:type="pct"/>
            <w:shd w:val="clear" w:color="auto" w:fill="auto"/>
          </w:tcPr>
          <w:p w14:paraId="027C2381" w14:textId="3B2A4E30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b/>
                <w:bCs/>
                <w:cs/>
              </w:rPr>
              <w:t>บริษัทร่วม บริษัทร่วมทางอ้อม</w:t>
            </w:r>
            <w:r w:rsidRPr="004322A4">
              <w:rPr>
                <w:rFonts w:hint="cs"/>
                <w:b/>
                <w:bCs/>
                <w:cs/>
              </w:rPr>
              <w:t xml:space="preserve"> และการร่วมค้า</w:t>
            </w:r>
          </w:p>
        </w:tc>
        <w:tc>
          <w:tcPr>
            <w:tcW w:w="686" w:type="pct"/>
            <w:shd w:val="clear" w:color="auto" w:fill="auto"/>
          </w:tcPr>
          <w:p w14:paraId="6F6AB7FE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C218AF4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5DDC90F9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71B294AB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A84" w:rsidRPr="004322A4" w14:paraId="604CCBC1" w14:textId="77777777" w:rsidTr="00C13F93">
        <w:tc>
          <w:tcPr>
            <w:tcW w:w="2255" w:type="pct"/>
            <w:shd w:val="clear" w:color="auto" w:fill="auto"/>
          </w:tcPr>
          <w:p w14:paraId="3AC64836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>ขายสินค้า</w:t>
            </w:r>
          </w:p>
        </w:tc>
        <w:tc>
          <w:tcPr>
            <w:tcW w:w="686" w:type="pct"/>
            <w:shd w:val="clear" w:color="auto" w:fill="auto"/>
          </w:tcPr>
          <w:p w14:paraId="63CD0646" w14:textId="6D8B219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86" w:type="pct"/>
            <w:shd w:val="clear" w:color="auto" w:fill="auto"/>
          </w:tcPr>
          <w:p w14:paraId="4B769048" w14:textId="3E58C6A3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86" w:type="pct"/>
            <w:shd w:val="clear" w:color="auto" w:fill="auto"/>
          </w:tcPr>
          <w:p w14:paraId="1E8A06BB" w14:textId="5B96E01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687" w:type="pct"/>
            <w:shd w:val="clear" w:color="auto" w:fill="auto"/>
          </w:tcPr>
          <w:p w14:paraId="3030EEFA" w14:textId="7838C974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E0A84" w:rsidRPr="004322A4" w14:paraId="799E8358" w14:textId="77777777" w:rsidTr="00C13F93">
        <w:tc>
          <w:tcPr>
            <w:tcW w:w="2255" w:type="pct"/>
            <w:shd w:val="clear" w:color="auto" w:fill="auto"/>
          </w:tcPr>
          <w:p w14:paraId="7D318A45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1"/>
              <w:jc w:val="thaiDistribute"/>
              <w:rPr>
                <w:cs/>
              </w:rPr>
            </w:pPr>
            <w:r w:rsidRPr="004322A4">
              <w:rPr>
                <w:cs/>
              </w:rPr>
              <w:t>ซื้อสินค้า</w:t>
            </w:r>
          </w:p>
        </w:tc>
        <w:tc>
          <w:tcPr>
            <w:tcW w:w="686" w:type="pct"/>
            <w:shd w:val="clear" w:color="auto" w:fill="auto"/>
          </w:tcPr>
          <w:p w14:paraId="70926D21" w14:textId="15CF88C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686" w:type="pct"/>
            <w:shd w:val="clear" w:color="auto" w:fill="auto"/>
          </w:tcPr>
          <w:p w14:paraId="3C7172C4" w14:textId="37E86D0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  <w:tc>
          <w:tcPr>
            <w:tcW w:w="686" w:type="pct"/>
            <w:shd w:val="clear" w:color="auto" w:fill="auto"/>
          </w:tcPr>
          <w:p w14:paraId="674C92B5" w14:textId="01355BA2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873</w:t>
            </w:r>
          </w:p>
        </w:tc>
        <w:tc>
          <w:tcPr>
            <w:tcW w:w="687" w:type="pct"/>
            <w:shd w:val="clear" w:color="auto" w:fill="auto"/>
          </w:tcPr>
          <w:p w14:paraId="7FA50ADB" w14:textId="3CF5ABF5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1,053</w:t>
            </w:r>
          </w:p>
        </w:tc>
      </w:tr>
      <w:tr w:rsidR="003E0A84" w:rsidRPr="004322A4" w14:paraId="228D00B1" w14:textId="77777777" w:rsidTr="00C13F93">
        <w:tc>
          <w:tcPr>
            <w:tcW w:w="2255" w:type="pct"/>
            <w:shd w:val="clear" w:color="auto" w:fill="auto"/>
          </w:tcPr>
          <w:p w14:paraId="5121B6B0" w14:textId="3839785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14:paraId="156A5130" w14:textId="23A7FAB3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686" w:type="pct"/>
            <w:shd w:val="clear" w:color="auto" w:fill="auto"/>
          </w:tcPr>
          <w:p w14:paraId="2AB94A59" w14:textId="731D12D8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165FCBE" w14:textId="006AB26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7" w:type="pct"/>
            <w:shd w:val="clear" w:color="auto" w:fill="auto"/>
          </w:tcPr>
          <w:p w14:paraId="609DD8A4" w14:textId="2A12533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84" w:rsidRPr="004322A4" w14:paraId="7C1497EA" w14:textId="77777777" w:rsidTr="00C13F93">
        <w:tc>
          <w:tcPr>
            <w:tcW w:w="2255" w:type="pct"/>
            <w:shd w:val="clear" w:color="auto" w:fill="auto"/>
          </w:tcPr>
          <w:p w14:paraId="16605C79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ค่าใช้จ่ายอื่น</w:t>
            </w:r>
          </w:p>
        </w:tc>
        <w:tc>
          <w:tcPr>
            <w:tcW w:w="686" w:type="pct"/>
            <w:shd w:val="clear" w:color="auto" w:fill="auto"/>
          </w:tcPr>
          <w:p w14:paraId="09C83D17" w14:textId="2C121F4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686" w:type="pct"/>
            <w:shd w:val="clear" w:color="auto" w:fill="auto"/>
          </w:tcPr>
          <w:p w14:paraId="61DC587F" w14:textId="7A1DBDF9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366</w:t>
            </w:r>
          </w:p>
        </w:tc>
        <w:tc>
          <w:tcPr>
            <w:tcW w:w="686" w:type="pct"/>
            <w:shd w:val="clear" w:color="auto" w:fill="auto"/>
          </w:tcPr>
          <w:p w14:paraId="5D3BE25E" w14:textId="72F8AA70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351</w:t>
            </w:r>
          </w:p>
        </w:tc>
        <w:tc>
          <w:tcPr>
            <w:tcW w:w="687" w:type="pct"/>
            <w:shd w:val="clear" w:color="auto" w:fill="auto"/>
          </w:tcPr>
          <w:p w14:paraId="5D680F02" w14:textId="2B5DF3C3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366</w:t>
            </w:r>
          </w:p>
        </w:tc>
      </w:tr>
    </w:tbl>
    <w:p w14:paraId="3D3E1D2A" w14:textId="77777777" w:rsidR="003E0A84" w:rsidRPr="004322A4" w:rsidRDefault="003E0A84">
      <w:r w:rsidRPr="004322A4"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260"/>
        <w:gridCol w:w="1259"/>
        <w:gridCol w:w="1259"/>
        <w:gridCol w:w="1261"/>
      </w:tblGrid>
      <w:tr w:rsidR="003E0A84" w:rsidRPr="004322A4" w14:paraId="472B33E1" w14:textId="77777777" w:rsidTr="003E0A84">
        <w:tc>
          <w:tcPr>
            <w:tcW w:w="2255" w:type="pct"/>
            <w:shd w:val="clear" w:color="auto" w:fill="auto"/>
          </w:tcPr>
          <w:p w14:paraId="3D14E431" w14:textId="6607330B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1372" w:type="pct"/>
            <w:gridSpan w:val="2"/>
            <w:shd w:val="clear" w:color="auto" w:fill="auto"/>
          </w:tcPr>
          <w:p w14:paraId="70819EF8" w14:textId="2C24CC28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shd w:val="clear" w:color="auto" w:fill="auto"/>
          </w:tcPr>
          <w:p w14:paraId="55F8DC60" w14:textId="1AB8E649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0A84" w:rsidRPr="004322A4" w14:paraId="15E31EED" w14:textId="77777777" w:rsidTr="00C13F93">
        <w:tc>
          <w:tcPr>
            <w:tcW w:w="2255" w:type="pct"/>
            <w:shd w:val="clear" w:color="auto" w:fill="auto"/>
          </w:tcPr>
          <w:p w14:paraId="74735D1B" w14:textId="319D7101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4322A4">
              <w:rPr>
                <w:b/>
                <w:bCs/>
                <w:i/>
                <w:iCs/>
              </w:rPr>
              <w:t>30</w:t>
            </w:r>
            <w:r w:rsidRPr="004322A4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686" w:type="pct"/>
            <w:shd w:val="clear" w:color="auto" w:fill="auto"/>
          </w:tcPr>
          <w:p w14:paraId="08C7D949" w14:textId="0FA1CB06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7" w:firstLine="34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6" w:type="pct"/>
            <w:shd w:val="clear" w:color="auto" w:fill="auto"/>
          </w:tcPr>
          <w:p w14:paraId="75E77E63" w14:textId="4CF65356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746" w:firstLine="334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686" w:type="pct"/>
            <w:shd w:val="clear" w:color="auto" w:fill="auto"/>
          </w:tcPr>
          <w:p w14:paraId="4CE896FF" w14:textId="20E7DFE3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557" w:firstLine="34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687" w:type="pct"/>
            <w:shd w:val="clear" w:color="auto" w:fill="auto"/>
          </w:tcPr>
          <w:p w14:paraId="11F5985F" w14:textId="7A84D28A" w:rsidR="003E0A84" w:rsidRPr="004322A4" w:rsidRDefault="003E0A84" w:rsidP="00DF7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86" w:firstLine="351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3E0A84" w:rsidRPr="004322A4" w14:paraId="7E96D896" w14:textId="77777777" w:rsidTr="003E0A84">
        <w:tc>
          <w:tcPr>
            <w:tcW w:w="2255" w:type="pct"/>
            <w:shd w:val="clear" w:color="auto" w:fill="auto"/>
          </w:tcPr>
          <w:p w14:paraId="72FE79CA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2745" w:type="pct"/>
            <w:gridSpan w:val="4"/>
            <w:shd w:val="clear" w:color="auto" w:fill="auto"/>
          </w:tcPr>
          <w:p w14:paraId="3665E88A" w14:textId="548DF87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E0A84" w:rsidRPr="004322A4" w14:paraId="4E4596C9" w14:textId="77777777" w:rsidTr="00C13F93">
        <w:tc>
          <w:tcPr>
            <w:tcW w:w="2255" w:type="pct"/>
            <w:shd w:val="clear" w:color="auto" w:fill="auto"/>
          </w:tcPr>
          <w:p w14:paraId="5F7212E2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b/>
                <w:bCs/>
                <w:cs/>
              </w:rPr>
              <w:t>ผู้บริหารสำคัญ</w:t>
            </w:r>
          </w:p>
        </w:tc>
        <w:tc>
          <w:tcPr>
            <w:tcW w:w="686" w:type="pct"/>
            <w:shd w:val="clear" w:color="auto" w:fill="auto"/>
          </w:tcPr>
          <w:p w14:paraId="364B4144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013AD64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DEF8715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87" w:type="pct"/>
            <w:shd w:val="clear" w:color="auto" w:fill="auto"/>
          </w:tcPr>
          <w:p w14:paraId="391DFB7C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3E0A84" w:rsidRPr="004322A4" w14:paraId="6BCF340D" w14:textId="77777777" w:rsidTr="00C13F93">
        <w:tc>
          <w:tcPr>
            <w:tcW w:w="2255" w:type="pct"/>
            <w:shd w:val="clear" w:color="auto" w:fill="auto"/>
          </w:tcPr>
          <w:p w14:paraId="5EB6835F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ค่าตอบแทนผู้บริหารสำคัญ</w:t>
            </w:r>
          </w:p>
        </w:tc>
        <w:tc>
          <w:tcPr>
            <w:tcW w:w="686" w:type="pct"/>
            <w:shd w:val="clear" w:color="auto" w:fill="auto"/>
          </w:tcPr>
          <w:p w14:paraId="1ADAB200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2EB5F59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2AB5BFC3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198A5AEF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A84" w:rsidRPr="004322A4" w14:paraId="34C06122" w14:textId="77777777" w:rsidTr="00C13F93">
        <w:tc>
          <w:tcPr>
            <w:tcW w:w="2255" w:type="pct"/>
            <w:shd w:val="clear" w:color="auto" w:fill="auto"/>
          </w:tcPr>
          <w:p w14:paraId="070CBD87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ผลประโยชน์ระยะสั้น</w:t>
            </w:r>
          </w:p>
        </w:tc>
        <w:tc>
          <w:tcPr>
            <w:tcW w:w="686" w:type="pct"/>
            <w:shd w:val="clear" w:color="auto" w:fill="auto"/>
          </w:tcPr>
          <w:p w14:paraId="0ECF9F9D" w14:textId="05538088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686" w:type="pct"/>
            <w:shd w:val="clear" w:color="auto" w:fill="auto"/>
          </w:tcPr>
          <w:p w14:paraId="4E2B0D05" w14:textId="4C7A823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238</w:t>
            </w:r>
          </w:p>
        </w:tc>
        <w:tc>
          <w:tcPr>
            <w:tcW w:w="686" w:type="pct"/>
            <w:shd w:val="clear" w:color="auto" w:fill="auto"/>
          </w:tcPr>
          <w:p w14:paraId="649F617D" w14:textId="41C7A4DF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687" w:type="pct"/>
            <w:shd w:val="clear" w:color="auto" w:fill="auto"/>
          </w:tcPr>
          <w:p w14:paraId="516BEF19" w14:textId="6A7D85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112</w:t>
            </w:r>
          </w:p>
        </w:tc>
      </w:tr>
      <w:tr w:rsidR="003E0A84" w:rsidRPr="004322A4" w14:paraId="46D0F896" w14:textId="77777777" w:rsidTr="00C13F93">
        <w:tc>
          <w:tcPr>
            <w:tcW w:w="2255" w:type="pct"/>
            <w:shd w:val="clear" w:color="auto" w:fill="auto"/>
          </w:tcPr>
          <w:p w14:paraId="535B2107" w14:textId="77777777" w:rsidR="003E0A84" w:rsidRPr="004322A4" w:rsidRDefault="003E0A84" w:rsidP="003E0A84">
            <w:pPr>
              <w:ind w:firstLine="252"/>
            </w:pPr>
            <w:r w:rsidRPr="004322A4">
              <w:rPr>
                <w:cs/>
              </w:rPr>
              <w:t>ผลประโยชน์หลังออกจากงานและ</w:t>
            </w:r>
          </w:p>
          <w:p w14:paraId="6A0EF4EA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t xml:space="preserve">        </w:t>
            </w:r>
            <w:r w:rsidRPr="004322A4">
              <w:rPr>
                <w:cs/>
              </w:rPr>
              <w:t>ผลประโยชน์ระยะยาวอื่น</w:t>
            </w:r>
          </w:p>
        </w:tc>
        <w:tc>
          <w:tcPr>
            <w:tcW w:w="686" w:type="pct"/>
            <w:shd w:val="clear" w:color="auto" w:fill="auto"/>
          </w:tcPr>
          <w:p w14:paraId="33F11534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75DF393B" w14:textId="0912DE91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86" w:type="pct"/>
            <w:shd w:val="clear" w:color="auto" w:fill="auto"/>
          </w:tcPr>
          <w:p w14:paraId="0E026721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103D3C34" w14:textId="0D3B206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686" w:type="pct"/>
            <w:shd w:val="clear" w:color="auto" w:fill="auto"/>
          </w:tcPr>
          <w:p w14:paraId="257E3C10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77554BE" w14:textId="2CB13656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687" w:type="pct"/>
            <w:shd w:val="clear" w:color="auto" w:fill="auto"/>
          </w:tcPr>
          <w:p w14:paraId="070457AC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E80307C" w14:textId="4CA4047A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3E0A84" w:rsidRPr="004322A4" w14:paraId="74DA3747" w14:textId="77777777" w:rsidTr="00C13F93">
        <w:tc>
          <w:tcPr>
            <w:tcW w:w="2255" w:type="pct"/>
            <w:shd w:val="clear" w:color="auto" w:fill="auto"/>
          </w:tcPr>
          <w:p w14:paraId="59DD6FED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การจ่ายโดยใช้หุ้นเป็นเกณฑ์</w:t>
            </w:r>
          </w:p>
        </w:tc>
        <w:tc>
          <w:tcPr>
            <w:tcW w:w="686" w:type="pct"/>
            <w:shd w:val="clear" w:color="auto" w:fill="auto"/>
          </w:tcPr>
          <w:p w14:paraId="1F1BC458" w14:textId="4970D53E" w:rsidR="003E0A84" w:rsidRPr="004322A4" w:rsidRDefault="001C6703" w:rsidP="003E0A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0748375E" w14:textId="30BB7005" w:rsidR="003E0A84" w:rsidRPr="004322A4" w:rsidRDefault="003E0A84" w:rsidP="003E0A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7880CAFD" w14:textId="5D831E70" w:rsidR="003E0A84" w:rsidRPr="004322A4" w:rsidRDefault="003E0A84" w:rsidP="003E0A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7FF854CD" w14:textId="4AF6610E" w:rsidR="003E0A84" w:rsidRPr="004322A4" w:rsidRDefault="003E0A84" w:rsidP="003E0A84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84" w:rsidRPr="004322A4" w14:paraId="7CCDE47E" w14:textId="77777777" w:rsidTr="00C13F93">
        <w:tc>
          <w:tcPr>
            <w:tcW w:w="2255" w:type="pct"/>
            <w:shd w:val="clear" w:color="auto" w:fill="auto"/>
          </w:tcPr>
          <w:p w14:paraId="728793E7" w14:textId="77777777" w:rsidR="003E0A84" w:rsidRPr="004322A4" w:rsidRDefault="003E0A84" w:rsidP="003E0A84">
            <w:pPr>
              <w:rPr>
                <w:cs/>
              </w:rPr>
            </w:pPr>
            <w:r w:rsidRPr="004322A4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686" w:type="pct"/>
            <w:shd w:val="clear" w:color="auto" w:fill="auto"/>
          </w:tcPr>
          <w:p w14:paraId="56420186" w14:textId="48000AB4" w:rsidR="003E0A84" w:rsidRPr="004322A4" w:rsidRDefault="001C6703" w:rsidP="003E0A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686" w:type="pct"/>
            <w:shd w:val="clear" w:color="auto" w:fill="auto"/>
          </w:tcPr>
          <w:p w14:paraId="3D414E37" w14:textId="275FD273" w:rsidR="003E0A84" w:rsidRPr="004322A4" w:rsidRDefault="003E0A84" w:rsidP="003E0A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686" w:type="pct"/>
            <w:shd w:val="clear" w:color="auto" w:fill="auto"/>
          </w:tcPr>
          <w:p w14:paraId="0D627A56" w14:textId="7A9C9887" w:rsidR="003E0A84" w:rsidRPr="004322A4" w:rsidRDefault="003E0A84" w:rsidP="003E0A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687" w:type="pct"/>
            <w:shd w:val="clear" w:color="auto" w:fill="auto"/>
          </w:tcPr>
          <w:p w14:paraId="15FBED5E" w14:textId="2E3F505B" w:rsidR="003E0A84" w:rsidRPr="004322A4" w:rsidRDefault="003E0A84" w:rsidP="003E0A84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118</w:t>
            </w:r>
          </w:p>
        </w:tc>
      </w:tr>
      <w:tr w:rsidR="003E0A84" w:rsidRPr="004322A4" w14:paraId="2B48C189" w14:textId="77777777" w:rsidTr="00C13F93">
        <w:tc>
          <w:tcPr>
            <w:tcW w:w="2255" w:type="pct"/>
            <w:shd w:val="clear" w:color="auto" w:fill="auto"/>
          </w:tcPr>
          <w:p w14:paraId="01C3C291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E0BF3D7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3B965DAB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12943C72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5BDF944A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A84" w:rsidRPr="004322A4" w14:paraId="7FBC58CC" w14:textId="77777777" w:rsidTr="00C13F93">
        <w:tc>
          <w:tcPr>
            <w:tcW w:w="2255" w:type="pct"/>
            <w:shd w:val="clear" w:color="auto" w:fill="auto"/>
          </w:tcPr>
          <w:p w14:paraId="213578C4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686" w:type="pct"/>
            <w:shd w:val="clear" w:color="auto" w:fill="auto"/>
          </w:tcPr>
          <w:p w14:paraId="1B66C26F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503DDDE3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6" w:type="pct"/>
            <w:shd w:val="clear" w:color="auto" w:fill="auto"/>
          </w:tcPr>
          <w:p w14:paraId="707624D4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7" w:type="pct"/>
            <w:shd w:val="clear" w:color="auto" w:fill="auto"/>
          </w:tcPr>
          <w:p w14:paraId="7F6FD146" w14:textId="7777777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0A84" w:rsidRPr="004322A4" w14:paraId="34C2827E" w14:textId="77777777" w:rsidTr="00C13F93">
        <w:tc>
          <w:tcPr>
            <w:tcW w:w="2255" w:type="pct"/>
            <w:shd w:val="clear" w:color="auto" w:fill="auto"/>
          </w:tcPr>
          <w:p w14:paraId="412251A1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รายได้อื่น</w:t>
            </w:r>
          </w:p>
        </w:tc>
        <w:tc>
          <w:tcPr>
            <w:tcW w:w="686" w:type="pct"/>
            <w:shd w:val="clear" w:color="auto" w:fill="auto"/>
          </w:tcPr>
          <w:p w14:paraId="5CA267C7" w14:textId="3EEDEAE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14:paraId="5D741269" w14:textId="7DBEBA33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4</w:t>
            </w:r>
          </w:p>
        </w:tc>
        <w:tc>
          <w:tcPr>
            <w:tcW w:w="686" w:type="pct"/>
            <w:shd w:val="clear" w:color="auto" w:fill="auto"/>
          </w:tcPr>
          <w:p w14:paraId="48F32D2C" w14:textId="1743C76D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687" w:type="pct"/>
            <w:shd w:val="clear" w:color="auto" w:fill="auto"/>
          </w:tcPr>
          <w:p w14:paraId="3418C175" w14:textId="39E857D1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3E0A84" w:rsidRPr="004322A4" w14:paraId="546B5E32" w14:textId="77777777" w:rsidTr="00C13F93">
        <w:tc>
          <w:tcPr>
            <w:tcW w:w="2255" w:type="pct"/>
            <w:shd w:val="clear" w:color="auto" w:fill="auto"/>
          </w:tcPr>
          <w:p w14:paraId="2514DF36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ดอกเบี้ยรับ</w:t>
            </w:r>
          </w:p>
        </w:tc>
        <w:tc>
          <w:tcPr>
            <w:tcW w:w="686" w:type="pct"/>
            <w:shd w:val="clear" w:color="auto" w:fill="auto"/>
          </w:tcPr>
          <w:p w14:paraId="2CC3E060" w14:textId="08C38B5E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686" w:type="pct"/>
            <w:shd w:val="clear" w:color="auto" w:fill="auto"/>
          </w:tcPr>
          <w:p w14:paraId="7183A0D5" w14:textId="4FDF0F0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686" w:type="pct"/>
            <w:shd w:val="clear" w:color="auto" w:fill="auto"/>
          </w:tcPr>
          <w:p w14:paraId="61BE030A" w14:textId="24020D40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5187739E" w14:textId="702B2B4A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E0A84" w:rsidRPr="004322A4" w14:paraId="43D41D1A" w14:textId="77777777" w:rsidTr="00C13F93">
        <w:tc>
          <w:tcPr>
            <w:tcW w:w="2255" w:type="pct"/>
            <w:shd w:val="clear" w:color="auto" w:fill="auto"/>
          </w:tcPr>
          <w:p w14:paraId="36099049" w14:textId="77777777" w:rsidR="003E0A84" w:rsidRPr="004322A4" w:rsidRDefault="003E0A84" w:rsidP="003E0A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>ค่าขนส่งน้ำมันทางท่อ</w:t>
            </w:r>
          </w:p>
        </w:tc>
        <w:tc>
          <w:tcPr>
            <w:tcW w:w="686" w:type="pct"/>
            <w:shd w:val="clear" w:color="auto" w:fill="auto"/>
          </w:tcPr>
          <w:p w14:paraId="27F11E7B" w14:textId="77FA5BFC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686" w:type="pct"/>
            <w:shd w:val="clear" w:color="auto" w:fill="auto"/>
          </w:tcPr>
          <w:p w14:paraId="682B25FB" w14:textId="15CC6767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356</w:t>
            </w:r>
          </w:p>
        </w:tc>
        <w:tc>
          <w:tcPr>
            <w:tcW w:w="686" w:type="pct"/>
            <w:shd w:val="clear" w:color="auto" w:fill="auto"/>
          </w:tcPr>
          <w:p w14:paraId="5A5CEB18" w14:textId="2D6E900B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687" w:type="pct"/>
            <w:shd w:val="clear" w:color="auto" w:fill="auto"/>
          </w:tcPr>
          <w:p w14:paraId="39B3DA8D" w14:textId="07D92A0B" w:rsidR="003E0A84" w:rsidRPr="004322A4" w:rsidRDefault="003E0A84" w:rsidP="003E0A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356</w:t>
            </w:r>
          </w:p>
        </w:tc>
      </w:tr>
    </w:tbl>
    <w:p w14:paraId="0826876F" w14:textId="3359DDA2" w:rsidR="00853FAE" w:rsidRPr="004322A4" w:rsidRDefault="00FA3BC9" w:rsidP="00664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</w:pPr>
      <w:r w:rsidRPr="004322A4">
        <w:rPr>
          <w:cs/>
        </w:rPr>
        <w:br w:type="page"/>
      </w:r>
      <w:r w:rsidR="00853FAE" w:rsidRPr="004322A4">
        <w:rPr>
          <w:cs/>
        </w:rPr>
        <w:lastRenderedPageBreak/>
        <w:t xml:space="preserve">ยอดคงเหลือกับบุคคลหรือกิจการที่เกี่ยวข้องกัน </w:t>
      </w:r>
      <w:r w:rsidR="005F0DF4" w:rsidRPr="004322A4">
        <w:rPr>
          <w:cs/>
        </w:rPr>
        <w:t xml:space="preserve">ณ วันที่ </w:t>
      </w:r>
      <w:r w:rsidR="002352CA" w:rsidRPr="004322A4">
        <w:t>30</w:t>
      </w:r>
      <w:r w:rsidR="00D60D6F" w:rsidRPr="004322A4">
        <w:rPr>
          <w:cs/>
        </w:rPr>
        <w:t xml:space="preserve"> </w:t>
      </w:r>
      <w:r w:rsidR="00F21057" w:rsidRPr="004322A4">
        <w:rPr>
          <w:cs/>
        </w:rPr>
        <w:t>กันยา</w:t>
      </w:r>
      <w:r w:rsidR="00D60D6F" w:rsidRPr="004322A4">
        <w:rPr>
          <w:cs/>
        </w:rPr>
        <w:t>ยน</w:t>
      </w:r>
      <w:r w:rsidR="00CE77B4" w:rsidRPr="004322A4">
        <w:rPr>
          <w:cs/>
        </w:rPr>
        <w:t xml:space="preserve"> </w:t>
      </w:r>
      <w:r w:rsidR="005F0DF4" w:rsidRPr="004322A4">
        <w:t>2562</w:t>
      </w:r>
      <w:r w:rsidR="005F0DF4" w:rsidRPr="004322A4">
        <w:rPr>
          <w:cs/>
        </w:rPr>
        <w:t xml:space="preserve"> และ </w:t>
      </w:r>
      <w:r w:rsidR="005F0DF4" w:rsidRPr="004322A4">
        <w:t>31</w:t>
      </w:r>
      <w:r w:rsidR="00CE77B4" w:rsidRPr="004322A4">
        <w:rPr>
          <w:cs/>
        </w:rPr>
        <w:t xml:space="preserve"> ธันวาคม </w:t>
      </w:r>
      <w:r w:rsidR="005F0DF4" w:rsidRPr="004322A4">
        <w:t>2561</w:t>
      </w:r>
      <w:r w:rsidR="00CE77B4" w:rsidRPr="004322A4">
        <w:rPr>
          <w:cs/>
        </w:rPr>
        <w:t xml:space="preserve"> มีดังนี้</w:t>
      </w:r>
    </w:p>
    <w:p w14:paraId="49266273" w14:textId="77777777" w:rsidR="00853FAE" w:rsidRPr="004322A4" w:rsidRDefault="00853FAE" w:rsidP="005702F5">
      <w:pPr>
        <w:tabs>
          <w:tab w:val="decimal" w:pos="540"/>
        </w:tabs>
        <w:ind w:left="540"/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9"/>
        <w:gridCol w:w="1417"/>
        <w:gridCol w:w="1417"/>
        <w:gridCol w:w="1415"/>
        <w:gridCol w:w="1419"/>
      </w:tblGrid>
      <w:tr w:rsidR="000762D9" w:rsidRPr="004322A4" w14:paraId="138E532F" w14:textId="77777777" w:rsidTr="00664919">
        <w:trPr>
          <w:cantSplit/>
        </w:trPr>
        <w:tc>
          <w:tcPr>
            <w:tcW w:w="1948" w:type="pct"/>
          </w:tcPr>
          <w:p w14:paraId="609BA74C" w14:textId="77777777" w:rsidR="000762D9" w:rsidRPr="004322A4" w:rsidRDefault="000762D9" w:rsidP="00B247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526" w:type="pct"/>
            <w:gridSpan w:val="2"/>
            <w:vAlign w:val="bottom"/>
          </w:tcPr>
          <w:p w14:paraId="4E6E006D" w14:textId="77777777" w:rsidR="000762D9" w:rsidRPr="004322A4" w:rsidRDefault="000762D9" w:rsidP="0007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6" w:type="pct"/>
            <w:gridSpan w:val="2"/>
            <w:vAlign w:val="bottom"/>
          </w:tcPr>
          <w:p w14:paraId="6D132C10" w14:textId="77777777" w:rsidR="000762D9" w:rsidRPr="004322A4" w:rsidRDefault="000762D9" w:rsidP="00076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60D6F" w:rsidRPr="004322A4" w14:paraId="76CB7EF5" w14:textId="77777777" w:rsidTr="0011153E">
        <w:trPr>
          <w:cantSplit/>
        </w:trPr>
        <w:tc>
          <w:tcPr>
            <w:tcW w:w="1948" w:type="pct"/>
          </w:tcPr>
          <w:p w14:paraId="5619DECE" w14:textId="77777777" w:rsidR="00D60D6F" w:rsidRPr="004322A4" w:rsidRDefault="00D60D6F" w:rsidP="00B24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39856F89" w14:textId="024C43F4" w:rsidR="00D60D6F" w:rsidRPr="004322A4" w:rsidRDefault="00472F12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t>30</w:t>
            </w:r>
            <w:r w:rsidR="00F21057" w:rsidRPr="004322A4">
              <w:rPr>
                <w:cs/>
              </w:rPr>
              <w:t xml:space="preserve"> กันยายน</w:t>
            </w:r>
          </w:p>
        </w:tc>
        <w:tc>
          <w:tcPr>
            <w:tcW w:w="763" w:type="pct"/>
            <w:shd w:val="clear" w:color="auto" w:fill="auto"/>
          </w:tcPr>
          <w:p w14:paraId="4F14A76C" w14:textId="77777777" w:rsidR="00D60D6F" w:rsidRPr="004322A4" w:rsidRDefault="00D60D6F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  <w:tc>
          <w:tcPr>
            <w:tcW w:w="762" w:type="pct"/>
            <w:shd w:val="clear" w:color="auto" w:fill="auto"/>
          </w:tcPr>
          <w:p w14:paraId="6667AD1A" w14:textId="3D392D84" w:rsidR="00D60D6F" w:rsidRPr="004322A4" w:rsidRDefault="00343525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t xml:space="preserve">30 </w:t>
            </w:r>
            <w:r w:rsidR="00F21057" w:rsidRPr="004322A4">
              <w:rPr>
                <w:cs/>
              </w:rPr>
              <w:t>กันยายน</w:t>
            </w:r>
          </w:p>
        </w:tc>
        <w:tc>
          <w:tcPr>
            <w:tcW w:w="764" w:type="pct"/>
            <w:shd w:val="clear" w:color="auto" w:fill="auto"/>
          </w:tcPr>
          <w:p w14:paraId="3268BA9A" w14:textId="77777777" w:rsidR="00D60D6F" w:rsidRPr="004322A4" w:rsidRDefault="00D60D6F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</w:tr>
      <w:tr w:rsidR="00D60D6F" w:rsidRPr="004322A4" w14:paraId="6CFBB8BF" w14:textId="77777777" w:rsidTr="0011153E">
        <w:trPr>
          <w:cantSplit/>
        </w:trPr>
        <w:tc>
          <w:tcPr>
            <w:tcW w:w="1948" w:type="pct"/>
          </w:tcPr>
          <w:p w14:paraId="77D2751C" w14:textId="77777777" w:rsidR="00D60D6F" w:rsidRPr="004322A4" w:rsidRDefault="00D60D6F" w:rsidP="00B24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5FE3B9F7" w14:textId="77777777" w:rsidR="00D60D6F" w:rsidRPr="004322A4" w:rsidRDefault="00D60D6F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763" w:type="pct"/>
            <w:shd w:val="clear" w:color="auto" w:fill="auto"/>
          </w:tcPr>
          <w:p w14:paraId="3E62303E" w14:textId="77777777" w:rsidR="00D60D6F" w:rsidRPr="004322A4" w:rsidRDefault="00D60D6F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  <w:tc>
          <w:tcPr>
            <w:tcW w:w="762" w:type="pct"/>
            <w:shd w:val="clear" w:color="auto" w:fill="auto"/>
          </w:tcPr>
          <w:p w14:paraId="57E1897F" w14:textId="77777777" w:rsidR="00D60D6F" w:rsidRPr="004322A4" w:rsidRDefault="00D60D6F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764" w:type="pct"/>
            <w:shd w:val="clear" w:color="auto" w:fill="auto"/>
          </w:tcPr>
          <w:p w14:paraId="0264B837" w14:textId="77777777" w:rsidR="00D60D6F" w:rsidRPr="004322A4" w:rsidRDefault="00D60D6F" w:rsidP="00D60D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</w:tr>
      <w:tr w:rsidR="00D60D6F" w:rsidRPr="004322A4" w14:paraId="57E32DF7" w14:textId="77777777" w:rsidTr="00664919">
        <w:trPr>
          <w:cantSplit/>
        </w:trPr>
        <w:tc>
          <w:tcPr>
            <w:tcW w:w="1948" w:type="pct"/>
          </w:tcPr>
          <w:p w14:paraId="0FEB5C05" w14:textId="77777777" w:rsidR="00D60D6F" w:rsidRPr="004322A4" w:rsidRDefault="00D60D6F" w:rsidP="00B247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52" w:type="pct"/>
            <w:gridSpan w:val="4"/>
            <w:shd w:val="clear" w:color="auto" w:fill="auto"/>
          </w:tcPr>
          <w:p w14:paraId="5335F41F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60D6F" w:rsidRPr="004322A4" w14:paraId="78C96C2E" w14:textId="77777777" w:rsidTr="0011153E">
        <w:trPr>
          <w:trHeight w:val="74"/>
        </w:trPr>
        <w:tc>
          <w:tcPr>
            <w:tcW w:w="1948" w:type="pct"/>
          </w:tcPr>
          <w:p w14:paraId="41673B5D" w14:textId="77777777" w:rsidR="00D60D6F" w:rsidRPr="004322A4" w:rsidRDefault="00D60D6F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763" w:type="pct"/>
          </w:tcPr>
          <w:p w14:paraId="305D486F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3" w:type="pct"/>
          </w:tcPr>
          <w:p w14:paraId="05B0A883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2" w:type="pct"/>
          </w:tcPr>
          <w:p w14:paraId="653D696D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4" w:type="pct"/>
          </w:tcPr>
          <w:p w14:paraId="00027183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0D6F" w:rsidRPr="004322A4" w14:paraId="4A554B31" w14:textId="77777777" w:rsidTr="0011153E">
        <w:tc>
          <w:tcPr>
            <w:tcW w:w="1948" w:type="pct"/>
          </w:tcPr>
          <w:p w14:paraId="62480663" w14:textId="77777777" w:rsidR="00D60D6F" w:rsidRPr="004322A4" w:rsidRDefault="00D60D6F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63" w:type="pct"/>
          </w:tcPr>
          <w:p w14:paraId="0029FE54" w14:textId="51AD1A3E" w:rsidR="00D60D6F" w:rsidRPr="004322A4" w:rsidRDefault="00AE2045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3" w:type="pct"/>
          </w:tcPr>
          <w:p w14:paraId="660E8161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2" w:type="pct"/>
          </w:tcPr>
          <w:p w14:paraId="55864E2A" w14:textId="036580F3" w:rsidR="00D60D6F" w:rsidRPr="004322A4" w:rsidRDefault="00FA3BC9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2,338</w:t>
            </w:r>
          </w:p>
        </w:tc>
        <w:tc>
          <w:tcPr>
            <w:tcW w:w="764" w:type="pct"/>
          </w:tcPr>
          <w:p w14:paraId="1C718703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2,218</w:t>
            </w:r>
          </w:p>
        </w:tc>
      </w:tr>
      <w:tr w:rsidR="00D60D6F" w:rsidRPr="004322A4" w14:paraId="6078643A" w14:textId="77777777" w:rsidTr="0011153E">
        <w:tc>
          <w:tcPr>
            <w:tcW w:w="1948" w:type="pct"/>
          </w:tcPr>
          <w:p w14:paraId="45326D1E" w14:textId="77777777" w:rsidR="00D60D6F" w:rsidRPr="004322A4" w:rsidRDefault="00D60D6F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บริษัทร่วมและบริษัทร่วมทางอ้อม</w:t>
            </w:r>
          </w:p>
        </w:tc>
        <w:tc>
          <w:tcPr>
            <w:tcW w:w="763" w:type="pct"/>
          </w:tcPr>
          <w:p w14:paraId="3A90FB54" w14:textId="6980B266" w:rsidR="00D60D6F" w:rsidRPr="004322A4" w:rsidRDefault="00AE2045" w:rsidP="00D60D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3" w:type="pct"/>
          </w:tcPr>
          <w:p w14:paraId="6706A0C7" w14:textId="77777777" w:rsidR="00D60D6F" w:rsidRPr="004322A4" w:rsidRDefault="00D60D6F" w:rsidP="00D60D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2" w:type="pct"/>
          </w:tcPr>
          <w:p w14:paraId="0452D547" w14:textId="61FE7423" w:rsidR="00D60D6F" w:rsidRPr="004322A4" w:rsidRDefault="00FA3BC9" w:rsidP="00D60D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4" w:type="pct"/>
          </w:tcPr>
          <w:p w14:paraId="78CCB63E" w14:textId="77777777" w:rsidR="00D60D6F" w:rsidRPr="004322A4" w:rsidRDefault="00D60D6F" w:rsidP="00D60D6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60D6F" w:rsidRPr="004322A4" w14:paraId="7CD79C0C" w14:textId="77777777" w:rsidTr="0011153E">
        <w:tc>
          <w:tcPr>
            <w:tcW w:w="1948" w:type="pct"/>
          </w:tcPr>
          <w:p w14:paraId="05AA0115" w14:textId="77777777" w:rsidR="00D60D6F" w:rsidRPr="004322A4" w:rsidRDefault="00D60D6F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b/>
                <w:bCs/>
                <w:rtl/>
                <w:cs/>
              </w:rPr>
            </w:pPr>
          </w:p>
        </w:tc>
        <w:tc>
          <w:tcPr>
            <w:tcW w:w="763" w:type="pct"/>
          </w:tcPr>
          <w:p w14:paraId="65F82757" w14:textId="05E1837A" w:rsidR="00D60D6F" w:rsidRPr="004322A4" w:rsidRDefault="00AE2045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763" w:type="pct"/>
            <w:shd w:val="clear" w:color="auto" w:fill="auto"/>
          </w:tcPr>
          <w:p w14:paraId="7C0A34F4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</w:t>
            </w:r>
          </w:p>
        </w:tc>
        <w:tc>
          <w:tcPr>
            <w:tcW w:w="762" w:type="pct"/>
            <w:shd w:val="clear" w:color="auto" w:fill="auto"/>
          </w:tcPr>
          <w:p w14:paraId="2E9E7A9D" w14:textId="4969410E" w:rsidR="00D60D6F" w:rsidRPr="004322A4" w:rsidRDefault="00FA3BC9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2,340</w:t>
            </w:r>
          </w:p>
        </w:tc>
        <w:tc>
          <w:tcPr>
            <w:tcW w:w="764" w:type="pct"/>
            <w:shd w:val="clear" w:color="auto" w:fill="auto"/>
          </w:tcPr>
          <w:p w14:paraId="10D2AA30" w14:textId="77777777" w:rsidR="00D60D6F" w:rsidRPr="004322A4" w:rsidRDefault="00D60D6F" w:rsidP="00D60D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2,220</w:t>
            </w:r>
          </w:p>
        </w:tc>
      </w:tr>
      <w:tr w:rsidR="00591281" w:rsidRPr="004322A4" w14:paraId="173EC647" w14:textId="77777777" w:rsidTr="0011153E">
        <w:tc>
          <w:tcPr>
            <w:tcW w:w="1948" w:type="pct"/>
          </w:tcPr>
          <w:p w14:paraId="768A636E" w14:textId="77777777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763" w:type="pct"/>
          </w:tcPr>
          <w:p w14:paraId="36156288" w14:textId="3B6A8FA6" w:rsidR="00591281" w:rsidRPr="004322A4" w:rsidRDefault="00AE2045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3" w:type="pct"/>
            <w:shd w:val="clear" w:color="auto" w:fill="auto"/>
          </w:tcPr>
          <w:p w14:paraId="6D71C0B6" w14:textId="77777777" w:rsidR="00591281" w:rsidRPr="004322A4" w:rsidRDefault="00591281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3FFB06FF" w14:textId="71C259EB" w:rsidR="00591281" w:rsidRPr="004322A4" w:rsidRDefault="00FA3BC9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14:paraId="1C48284D" w14:textId="77777777" w:rsidR="00591281" w:rsidRPr="004322A4" w:rsidRDefault="00591281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1281" w:rsidRPr="004322A4" w14:paraId="7405022C" w14:textId="77777777" w:rsidTr="0011153E">
        <w:tc>
          <w:tcPr>
            <w:tcW w:w="1948" w:type="pct"/>
          </w:tcPr>
          <w:p w14:paraId="5E493D06" w14:textId="77777777" w:rsidR="00591281" w:rsidRPr="004322A4" w:rsidRDefault="005D7BD2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763" w:type="pct"/>
          </w:tcPr>
          <w:p w14:paraId="3AB707F7" w14:textId="36A14EFF" w:rsidR="00591281" w:rsidRPr="004322A4" w:rsidRDefault="00AE2045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63" w:type="pct"/>
            <w:shd w:val="clear" w:color="auto" w:fill="auto"/>
          </w:tcPr>
          <w:p w14:paraId="1AB96114" w14:textId="77777777" w:rsidR="00591281" w:rsidRPr="004322A4" w:rsidRDefault="00591281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762" w:type="pct"/>
            <w:shd w:val="clear" w:color="auto" w:fill="auto"/>
          </w:tcPr>
          <w:p w14:paraId="54CE07A4" w14:textId="798D44C6" w:rsidR="00591281" w:rsidRPr="004322A4" w:rsidRDefault="00FA3BC9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2,340</w:t>
            </w:r>
          </w:p>
        </w:tc>
        <w:tc>
          <w:tcPr>
            <w:tcW w:w="764" w:type="pct"/>
            <w:shd w:val="clear" w:color="auto" w:fill="auto"/>
          </w:tcPr>
          <w:p w14:paraId="7F081470" w14:textId="77777777" w:rsidR="00591281" w:rsidRPr="004322A4" w:rsidRDefault="00591281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2,220</w:t>
            </w:r>
          </w:p>
        </w:tc>
      </w:tr>
      <w:tr w:rsidR="00591281" w:rsidRPr="004322A4" w14:paraId="46945BFF" w14:textId="77777777" w:rsidTr="0011153E">
        <w:tc>
          <w:tcPr>
            <w:tcW w:w="1948" w:type="pct"/>
          </w:tcPr>
          <w:p w14:paraId="7F314AFD" w14:textId="77777777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  <w:rtl/>
                <w:cs/>
              </w:rPr>
            </w:pPr>
          </w:p>
        </w:tc>
        <w:tc>
          <w:tcPr>
            <w:tcW w:w="763" w:type="pct"/>
          </w:tcPr>
          <w:p w14:paraId="2116D99A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  <w:cs/>
              </w:rPr>
            </w:pPr>
          </w:p>
        </w:tc>
        <w:tc>
          <w:tcPr>
            <w:tcW w:w="763" w:type="pct"/>
            <w:shd w:val="clear" w:color="auto" w:fill="auto"/>
          </w:tcPr>
          <w:p w14:paraId="04A6AF02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  <w:cs/>
              </w:rPr>
            </w:pPr>
          </w:p>
        </w:tc>
        <w:tc>
          <w:tcPr>
            <w:tcW w:w="762" w:type="pct"/>
            <w:shd w:val="clear" w:color="auto" w:fill="auto"/>
          </w:tcPr>
          <w:p w14:paraId="09948CD6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22EBAE8F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trike/>
                <w:color w:val="FF0000"/>
                <w:sz w:val="30"/>
                <w:szCs w:val="30"/>
              </w:rPr>
            </w:pPr>
          </w:p>
        </w:tc>
      </w:tr>
      <w:tr w:rsidR="00591281" w:rsidRPr="004322A4" w14:paraId="32EAEB50" w14:textId="77777777" w:rsidTr="0011153E">
        <w:tc>
          <w:tcPr>
            <w:tcW w:w="1948" w:type="pct"/>
          </w:tcPr>
          <w:p w14:paraId="449A1A61" w14:textId="77777777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b/>
                <w:bCs/>
                <w:rtl/>
                <w:cs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-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763" w:type="pct"/>
          </w:tcPr>
          <w:p w14:paraId="66F2E5C9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0F66351A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shd w:val="clear" w:color="auto" w:fill="auto"/>
          </w:tcPr>
          <w:p w14:paraId="5F0FDB31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7E58E234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53E" w:rsidRPr="004322A4" w14:paraId="2D068B06" w14:textId="77777777" w:rsidTr="0011153E">
        <w:tc>
          <w:tcPr>
            <w:tcW w:w="1948" w:type="pct"/>
          </w:tcPr>
          <w:p w14:paraId="62525034" w14:textId="060765D9" w:rsidR="0011153E" w:rsidRPr="004322A4" w:rsidRDefault="0011153E" w:rsidP="00E754C0">
            <w:pPr>
              <w:pStyle w:val="block"/>
              <w:spacing w:after="0" w:line="240" w:lineRule="auto"/>
              <w:ind w:left="0" w:firstLine="15"/>
              <w:jc w:val="thaiDistribute"/>
              <w:rPr>
                <w:b/>
                <w:bCs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เงินปันผลค้างรับ</w:t>
            </w:r>
          </w:p>
        </w:tc>
        <w:tc>
          <w:tcPr>
            <w:tcW w:w="763" w:type="pct"/>
          </w:tcPr>
          <w:p w14:paraId="0ADBC584" w14:textId="77777777" w:rsidR="0011153E" w:rsidRPr="004322A4" w:rsidRDefault="0011153E" w:rsidP="00236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2C351EA3" w14:textId="77777777" w:rsidR="0011153E" w:rsidRPr="004322A4" w:rsidRDefault="0011153E" w:rsidP="00236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2" w:type="pct"/>
            <w:shd w:val="clear" w:color="auto" w:fill="auto"/>
          </w:tcPr>
          <w:p w14:paraId="0CE52A36" w14:textId="77777777" w:rsidR="0011153E" w:rsidRPr="004322A4" w:rsidRDefault="0011153E" w:rsidP="00236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4E9108AC" w14:textId="77777777" w:rsidR="0011153E" w:rsidRPr="004322A4" w:rsidRDefault="0011153E" w:rsidP="00236C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1153E" w:rsidRPr="004322A4" w14:paraId="29901E31" w14:textId="77777777" w:rsidTr="00236C5A">
        <w:tc>
          <w:tcPr>
            <w:tcW w:w="1948" w:type="pct"/>
          </w:tcPr>
          <w:p w14:paraId="6F10252A" w14:textId="556BBE55" w:rsidR="0011153E" w:rsidRPr="004322A4" w:rsidRDefault="00DC2FEB" w:rsidP="00236C5A">
            <w:pPr>
              <w:pStyle w:val="block"/>
              <w:spacing w:after="0" w:line="240" w:lineRule="auto"/>
              <w:ind w:left="0" w:firstLine="15"/>
              <w:jc w:val="thaiDistribute"/>
              <w:rPr>
                <w:b/>
                <w:bCs/>
                <w:sz w:val="30"/>
                <w:szCs w:val="30"/>
                <w:lang w:val="en-US" w:bidi="th-TH"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763" w:type="pct"/>
          </w:tcPr>
          <w:p w14:paraId="596EC11B" w14:textId="77777777" w:rsidR="0011153E" w:rsidRPr="004322A4" w:rsidRDefault="0011153E" w:rsidP="0093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763" w:type="pct"/>
            <w:shd w:val="clear" w:color="auto" w:fill="auto"/>
          </w:tcPr>
          <w:p w14:paraId="08F30499" w14:textId="77777777" w:rsidR="0011153E" w:rsidRPr="004322A4" w:rsidRDefault="0011153E" w:rsidP="0093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6E04289D" w14:textId="77777777" w:rsidR="0011153E" w:rsidRPr="004322A4" w:rsidRDefault="0011153E" w:rsidP="0093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14:paraId="3096F05E" w14:textId="77777777" w:rsidR="0011153E" w:rsidRPr="004322A4" w:rsidRDefault="0011153E" w:rsidP="009367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1153E" w:rsidRPr="004322A4" w14:paraId="7B1B0B84" w14:textId="77777777" w:rsidTr="0011153E">
        <w:tc>
          <w:tcPr>
            <w:tcW w:w="1948" w:type="pct"/>
          </w:tcPr>
          <w:p w14:paraId="7F57067C" w14:textId="77777777" w:rsidR="0011153E" w:rsidRPr="004322A4" w:rsidRDefault="0011153E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763" w:type="pct"/>
          </w:tcPr>
          <w:p w14:paraId="48A0B457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583339A8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shd w:val="clear" w:color="auto" w:fill="auto"/>
          </w:tcPr>
          <w:p w14:paraId="4037C9E2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3748B380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153E" w:rsidRPr="004322A4" w14:paraId="31AAD12F" w14:textId="77777777" w:rsidTr="0011153E">
        <w:tc>
          <w:tcPr>
            <w:tcW w:w="1948" w:type="pct"/>
          </w:tcPr>
          <w:p w14:paraId="7EE19D44" w14:textId="21F64775" w:rsidR="0011153E" w:rsidRPr="004322A4" w:rsidRDefault="0011153E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763" w:type="pct"/>
          </w:tcPr>
          <w:p w14:paraId="305B43DF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3" w:type="pct"/>
            <w:shd w:val="clear" w:color="auto" w:fill="auto"/>
          </w:tcPr>
          <w:p w14:paraId="384799C1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2" w:type="pct"/>
            <w:shd w:val="clear" w:color="auto" w:fill="auto"/>
          </w:tcPr>
          <w:p w14:paraId="2DE24F7D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4" w:type="pct"/>
            <w:shd w:val="clear" w:color="auto" w:fill="auto"/>
          </w:tcPr>
          <w:p w14:paraId="5E104819" w14:textId="77777777" w:rsidR="0011153E" w:rsidRPr="004322A4" w:rsidRDefault="0011153E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281" w:rsidRPr="004322A4" w14:paraId="237E5AA1" w14:textId="77777777" w:rsidTr="0011153E">
        <w:tc>
          <w:tcPr>
            <w:tcW w:w="1948" w:type="pct"/>
          </w:tcPr>
          <w:p w14:paraId="795230CE" w14:textId="77777777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b/>
                <w:bCs/>
                <w:rtl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763" w:type="pct"/>
          </w:tcPr>
          <w:p w14:paraId="61273962" w14:textId="0FF660AA" w:rsidR="00591281" w:rsidRPr="004322A4" w:rsidRDefault="00AE2045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3" w:type="pct"/>
            <w:shd w:val="clear" w:color="auto" w:fill="auto"/>
          </w:tcPr>
          <w:p w14:paraId="38D149D5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2" w:type="pct"/>
            <w:shd w:val="clear" w:color="auto" w:fill="auto"/>
          </w:tcPr>
          <w:p w14:paraId="500A3310" w14:textId="136119EB" w:rsidR="00591281" w:rsidRPr="004322A4" w:rsidRDefault="00FA3BC9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764" w:type="pct"/>
            <w:shd w:val="clear" w:color="auto" w:fill="auto"/>
          </w:tcPr>
          <w:p w14:paraId="3255DFFA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27</w:t>
            </w:r>
          </w:p>
        </w:tc>
      </w:tr>
      <w:tr w:rsidR="00591281" w:rsidRPr="004322A4" w14:paraId="20795231" w14:textId="77777777" w:rsidTr="0011153E">
        <w:tc>
          <w:tcPr>
            <w:tcW w:w="1948" w:type="pct"/>
          </w:tcPr>
          <w:p w14:paraId="4167A00A" w14:textId="77777777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บริษัทร่วมทางอ้อม</w:t>
            </w:r>
          </w:p>
        </w:tc>
        <w:tc>
          <w:tcPr>
            <w:tcW w:w="763" w:type="pct"/>
          </w:tcPr>
          <w:p w14:paraId="3F737966" w14:textId="553DE2D8" w:rsidR="00591281" w:rsidRPr="004322A4" w:rsidRDefault="00AE2045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3" w:type="pct"/>
            <w:shd w:val="clear" w:color="auto" w:fill="auto"/>
          </w:tcPr>
          <w:p w14:paraId="4C0508C2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762" w:type="pct"/>
            <w:shd w:val="clear" w:color="auto" w:fill="auto"/>
          </w:tcPr>
          <w:p w14:paraId="782DD7FC" w14:textId="48E63450" w:rsidR="00591281" w:rsidRPr="004322A4" w:rsidRDefault="00FA3BC9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4" w:type="pct"/>
            <w:shd w:val="clear" w:color="auto" w:fill="auto"/>
          </w:tcPr>
          <w:p w14:paraId="11C3D2C4" w14:textId="77777777" w:rsidR="00591281" w:rsidRPr="004322A4" w:rsidRDefault="00591281" w:rsidP="00591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1281" w:rsidRPr="004322A4" w14:paraId="72075F9C" w14:textId="77777777" w:rsidTr="0011153E">
        <w:tc>
          <w:tcPr>
            <w:tcW w:w="1948" w:type="pct"/>
          </w:tcPr>
          <w:p w14:paraId="6952E2FC" w14:textId="77777777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763" w:type="pct"/>
          </w:tcPr>
          <w:p w14:paraId="2BDADECD" w14:textId="312BB104" w:rsidR="00591281" w:rsidRPr="004322A4" w:rsidRDefault="00AE2045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763" w:type="pct"/>
            <w:shd w:val="clear" w:color="auto" w:fill="auto"/>
          </w:tcPr>
          <w:p w14:paraId="06A21E9D" w14:textId="77777777" w:rsidR="00591281" w:rsidRPr="004322A4" w:rsidRDefault="00591281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762" w:type="pct"/>
            <w:shd w:val="clear" w:color="auto" w:fill="auto"/>
          </w:tcPr>
          <w:p w14:paraId="147D3319" w14:textId="611538DB" w:rsidR="00591281" w:rsidRPr="004322A4" w:rsidRDefault="00FA3BC9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764" w:type="pct"/>
            <w:shd w:val="clear" w:color="auto" w:fill="auto"/>
          </w:tcPr>
          <w:p w14:paraId="221DF331" w14:textId="77777777" w:rsidR="00591281" w:rsidRPr="004322A4" w:rsidRDefault="00591281" w:rsidP="00591281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591281" w:rsidRPr="004322A4" w14:paraId="28B45CAD" w14:textId="77777777" w:rsidTr="0011153E">
        <w:tc>
          <w:tcPr>
            <w:tcW w:w="1948" w:type="pct"/>
            <w:vAlign w:val="center"/>
          </w:tcPr>
          <w:p w14:paraId="1FEBE872" w14:textId="06B5CA9E" w:rsidR="00591281" w:rsidRPr="004322A4" w:rsidRDefault="00591281" w:rsidP="00645383">
            <w:pPr>
              <w:pStyle w:val="block"/>
              <w:spacing w:after="0" w:line="240" w:lineRule="auto"/>
              <w:ind w:left="0" w:firstLine="15"/>
              <w:jc w:val="thaiDistribute"/>
              <w:rPr>
                <w:b/>
                <w:bCs/>
                <w:sz w:val="30"/>
                <w:szCs w:val="30"/>
                <w:rtl/>
                <w:cs/>
              </w:rPr>
            </w:pPr>
            <w:r w:rsidRPr="004322A4">
              <w:rPr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763" w:type="pct"/>
          </w:tcPr>
          <w:p w14:paraId="38413229" w14:textId="40DCDC89" w:rsidR="00591281" w:rsidRPr="004322A4" w:rsidRDefault="00DC2FEB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763" w:type="pct"/>
            <w:shd w:val="clear" w:color="auto" w:fill="auto"/>
          </w:tcPr>
          <w:p w14:paraId="382E1315" w14:textId="77777777" w:rsidR="00591281" w:rsidRPr="004322A4" w:rsidRDefault="00591281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762" w:type="pct"/>
            <w:shd w:val="clear" w:color="auto" w:fill="auto"/>
          </w:tcPr>
          <w:p w14:paraId="5A9ECB58" w14:textId="0820D1E4" w:rsidR="00591281" w:rsidRPr="004322A4" w:rsidRDefault="00FA3BC9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764" w:type="pct"/>
            <w:shd w:val="clear" w:color="auto" w:fill="auto"/>
          </w:tcPr>
          <w:p w14:paraId="18EBCA16" w14:textId="77777777" w:rsidR="00591281" w:rsidRPr="004322A4" w:rsidRDefault="00591281" w:rsidP="00591281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</w:tr>
    </w:tbl>
    <w:p w14:paraId="68D71614" w14:textId="77777777" w:rsidR="00FA3BC9" w:rsidRPr="004322A4" w:rsidRDefault="00837984" w:rsidP="00FA3BC9">
      <w:pPr>
        <w:autoSpaceDE w:val="0"/>
        <w:autoSpaceDN w:val="0"/>
        <w:spacing w:line="240" w:lineRule="auto"/>
        <w:rPr>
          <w:rFonts w:ascii="Arial" w:hAnsi="Arial" w:cs="Arial"/>
          <w:sz w:val="20"/>
          <w:szCs w:val="20"/>
        </w:rPr>
      </w:pPr>
      <w:r w:rsidRPr="004322A4">
        <w:rPr>
          <w:rFonts w:ascii="Arial" w:hAnsi="Arial" w:cs="Arial"/>
          <w:sz w:val="20"/>
          <w:szCs w:val="20"/>
        </w:rPr>
        <w:t xml:space="preserve"> </w:t>
      </w:r>
    </w:p>
    <w:p w14:paraId="530F76FC" w14:textId="77777777" w:rsidR="00FA3BC9" w:rsidRPr="004322A4" w:rsidRDefault="00FA3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rial" w:hAnsi="Arial" w:cstheme="minorBidi"/>
          <w:sz w:val="20"/>
          <w:szCs w:val="20"/>
        </w:rPr>
      </w:pPr>
      <w:r w:rsidRPr="004322A4">
        <w:rPr>
          <w:rFonts w:ascii="Arial" w:hAnsi="Arial" w:cs="Arial"/>
          <w:sz w:val="20"/>
          <w:szCs w:val="20"/>
        </w:rPr>
        <w:br w:type="page"/>
      </w:r>
    </w:p>
    <w:p w14:paraId="6AE62DC8" w14:textId="1E76EA83" w:rsidR="00A3306E" w:rsidRPr="004322A4" w:rsidRDefault="00A3306E" w:rsidP="00A646C3">
      <w:pPr>
        <w:autoSpaceDE w:val="0"/>
        <w:autoSpaceDN w:val="0"/>
        <w:spacing w:line="240" w:lineRule="auto"/>
      </w:pPr>
      <w:r w:rsidRPr="004322A4">
        <w:rPr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5C768E" w:rsidRPr="004322A4">
        <w:rPr>
          <w:cs/>
        </w:rPr>
        <w:t>เก้า</w:t>
      </w:r>
      <w:r w:rsidRPr="004322A4">
        <w:rPr>
          <w:cs/>
        </w:rPr>
        <w:t xml:space="preserve">เดือนสิ้นสุดวันที่ </w:t>
      </w:r>
      <w:r w:rsidRPr="004322A4">
        <w:t xml:space="preserve">30 </w:t>
      </w:r>
      <w:r w:rsidR="005C768E" w:rsidRPr="004322A4">
        <w:rPr>
          <w:cs/>
        </w:rPr>
        <w:t xml:space="preserve">กันยายน </w:t>
      </w:r>
      <w:r w:rsidRPr="004322A4">
        <w:rPr>
          <w:cs/>
        </w:rPr>
        <w:t>มีดังนี้</w:t>
      </w:r>
    </w:p>
    <w:p w14:paraId="1B7741AD" w14:textId="77777777" w:rsidR="00A3306E" w:rsidRPr="004322A4" w:rsidRDefault="00A3306E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tbl>
      <w:tblPr>
        <w:tblpPr w:leftFromText="180" w:rightFromText="180" w:vertAnchor="text" w:tblpY="1"/>
        <w:tblOverlap w:val="never"/>
        <w:tblW w:w="9722" w:type="dxa"/>
        <w:tblLayout w:type="fixed"/>
        <w:tblLook w:val="0000" w:firstRow="0" w:lastRow="0" w:firstColumn="0" w:lastColumn="0" w:noHBand="0" w:noVBand="0"/>
      </w:tblPr>
      <w:tblGrid>
        <w:gridCol w:w="2430"/>
        <w:gridCol w:w="912"/>
        <w:gridCol w:w="914"/>
        <w:gridCol w:w="914"/>
        <w:gridCol w:w="902"/>
        <w:gridCol w:w="10"/>
        <w:gridCol w:w="912"/>
        <w:gridCol w:w="912"/>
        <w:gridCol w:w="914"/>
        <w:gridCol w:w="902"/>
      </w:tblGrid>
      <w:tr w:rsidR="00997BC6" w:rsidRPr="004322A4" w14:paraId="43C43FCF" w14:textId="77777777" w:rsidTr="00997BC6">
        <w:trPr>
          <w:trHeight w:val="80"/>
          <w:tblHeader/>
        </w:trPr>
        <w:tc>
          <w:tcPr>
            <w:tcW w:w="1250" w:type="pct"/>
            <w:vAlign w:val="bottom"/>
          </w:tcPr>
          <w:p w14:paraId="491F529A" w14:textId="77777777" w:rsidR="00997BC6" w:rsidRPr="004322A4" w:rsidRDefault="00997BC6" w:rsidP="00A1516F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73" w:type="pct"/>
            <w:gridSpan w:val="4"/>
            <w:vAlign w:val="bottom"/>
          </w:tcPr>
          <w:p w14:paraId="51B0C618" w14:textId="77777777" w:rsidR="00997BC6" w:rsidRPr="004322A4" w:rsidRDefault="00997BC6" w:rsidP="00A15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77" w:type="pct"/>
            <w:gridSpan w:val="5"/>
            <w:vAlign w:val="bottom"/>
          </w:tcPr>
          <w:p w14:paraId="05AC72FE" w14:textId="77777777" w:rsidR="00997BC6" w:rsidRPr="004322A4" w:rsidRDefault="00997BC6" w:rsidP="00A1516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7BC6" w:rsidRPr="004322A4" w14:paraId="68D5AA99" w14:textId="77777777" w:rsidTr="00997BC6">
        <w:trPr>
          <w:trHeight w:val="934"/>
          <w:tblHeader/>
        </w:trPr>
        <w:tc>
          <w:tcPr>
            <w:tcW w:w="1250" w:type="pct"/>
            <w:vAlign w:val="bottom"/>
          </w:tcPr>
          <w:p w14:paraId="5AD0B141" w14:textId="77777777" w:rsidR="00997BC6" w:rsidRPr="004322A4" w:rsidRDefault="00997BC6" w:rsidP="00A1516F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69" w:type="pct"/>
            <w:vAlign w:val="bottom"/>
          </w:tcPr>
          <w:p w14:paraId="132CE847" w14:textId="77777777" w:rsidR="00997BC6" w:rsidRPr="004322A4" w:rsidRDefault="00A3306E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31</w:t>
            </w:r>
            <w:r w:rsidRPr="004322A4">
              <w:rPr>
                <w:sz w:val="28"/>
                <w:szCs w:val="28"/>
                <w:cs/>
              </w:rPr>
              <w:br/>
            </w:r>
            <w:r w:rsidR="00997BC6" w:rsidRPr="004322A4">
              <w:rPr>
                <w:sz w:val="28"/>
                <w:szCs w:val="28"/>
                <w:cs/>
              </w:rPr>
              <w:t>ธันวาคม</w:t>
            </w:r>
          </w:p>
          <w:p w14:paraId="3CD7A138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  <w:cs/>
              </w:rPr>
              <w:t>256</w:t>
            </w:r>
            <w:r w:rsidRPr="004322A4">
              <w:rPr>
                <w:sz w:val="28"/>
                <w:szCs w:val="28"/>
              </w:rPr>
              <w:t>1</w:t>
            </w:r>
          </w:p>
        </w:tc>
        <w:tc>
          <w:tcPr>
            <w:tcW w:w="470" w:type="pct"/>
            <w:vAlign w:val="bottom"/>
          </w:tcPr>
          <w:p w14:paraId="3750A860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ab/>
            </w:r>
            <w:r w:rsidRPr="004322A4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70" w:type="pct"/>
            <w:vAlign w:val="bottom"/>
          </w:tcPr>
          <w:p w14:paraId="2C584C35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ab/>
            </w:r>
            <w:r w:rsidRPr="004322A4">
              <w:rPr>
                <w:sz w:val="28"/>
                <w:szCs w:val="28"/>
                <w:cs/>
              </w:rPr>
              <w:t>ผลกระทบ</w:t>
            </w:r>
          </w:p>
          <w:p w14:paraId="52706538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469" w:type="pct"/>
            <w:gridSpan w:val="2"/>
            <w:vAlign w:val="bottom"/>
          </w:tcPr>
          <w:p w14:paraId="3CE7F8A0" w14:textId="610F5504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30</w:t>
            </w:r>
            <w:r w:rsidR="00A3306E" w:rsidRPr="004322A4">
              <w:rPr>
                <w:sz w:val="28"/>
                <w:szCs w:val="28"/>
                <w:cs/>
              </w:rPr>
              <w:br/>
            </w:r>
            <w:r w:rsidR="00F21057" w:rsidRPr="004322A4">
              <w:rPr>
                <w:sz w:val="28"/>
                <w:szCs w:val="28"/>
                <w:cs/>
              </w:rPr>
              <w:t>กันยา</w:t>
            </w:r>
            <w:r w:rsidRPr="004322A4">
              <w:rPr>
                <w:sz w:val="28"/>
                <w:szCs w:val="28"/>
                <w:cs/>
              </w:rPr>
              <w:t>ยน</w:t>
            </w:r>
          </w:p>
          <w:p w14:paraId="2A39DF74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>2562</w:t>
            </w:r>
          </w:p>
        </w:tc>
        <w:tc>
          <w:tcPr>
            <w:tcW w:w="469" w:type="pct"/>
            <w:vAlign w:val="bottom"/>
          </w:tcPr>
          <w:p w14:paraId="093E2A01" w14:textId="77777777" w:rsidR="00997BC6" w:rsidRPr="004322A4" w:rsidRDefault="00A3306E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31</w:t>
            </w:r>
            <w:r w:rsidRPr="004322A4">
              <w:rPr>
                <w:sz w:val="28"/>
                <w:szCs w:val="28"/>
                <w:cs/>
              </w:rPr>
              <w:br/>
            </w:r>
            <w:r w:rsidR="00997BC6" w:rsidRPr="004322A4">
              <w:rPr>
                <w:sz w:val="28"/>
                <w:szCs w:val="28"/>
                <w:cs/>
              </w:rPr>
              <w:t>ธันวาคม</w:t>
            </w:r>
          </w:p>
          <w:p w14:paraId="30DE1911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  <w:cs/>
              </w:rPr>
              <w:t>256</w:t>
            </w:r>
            <w:r w:rsidRPr="004322A4">
              <w:rPr>
                <w:sz w:val="28"/>
                <w:szCs w:val="28"/>
              </w:rPr>
              <w:t>1</w:t>
            </w:r>
          </w:p>
        </w:tc>
        <w:tc>
          <w:tcPr>
            <w:tcW w:w="469" w:type="pct"/>
            <w:vAlign w:val="bottom"/>
          </w:tcPr>
          <w:p w14:paraId="53747D90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ab/>
            </w:r>
            <w:r w:rsidRPr="004322A4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470" w:type="pct"/>
            <w:vAlign w:val="bottom"/>
          </w:tcPr>
          <w:p w14:paraId="3701D5BB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ab/>
            </w:r>
            <w:r w:rsidRPr="004322A4">
              <w:rPr>
                <w:sz w:val="28"/>
                <w:szCs w:val="28"/>
                <w:cs/>
              </w:rPr>
              <w:t>ผลกระทบ</w:t>
            </w:r>
          </w:p>
          <w:p w14:paraId="5C71274C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464" w:type="pct"/>
            <w:vAlign w:val="bottom"/>
          </w:tcPr>
          <w:p w14:paraId="7BFD6992" w14:textId="031594B5" w:rsidR="00997BC6" w:rsidRPr="004322A4" w:rsidRDefault="00A3306E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30</w:t>
            </w:r>
            <w:r w:rsidRPr="004322A4">
              <w:rPr>
                <w:sz w:val="28"/>
                <w:szCs w:val="28"/>
                <w:cs/>
              </w:rPr>
              <w:br/>
            </w:r>
            <w:r w:rsidR="00F21057" w:rsidRPr="004322A4">
              <w:rPr>
                <w:sz w:val="28"/>
                <w:szCs w:val="28"/>
                <w:cs/>
              </w:rPr>
              <w:t>กันยา</w:t>
            </w:r>
            <w:r w:rsidR="00997BC6" w:rsidRPr="004322A4">
              <w:rPr>
                <w:sz w:val="28"/>
                <w:szCs w:val="28"/>
                <w:cs/>
              </w:rPr>
              <w:t>ยน</w:t>
            </w:r>
          </w:p>
          <w:p w14:paraId="43C7F382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>2562</w:t>
            </w:r>
          </w:p>
        </w:tc>
      </w:tr>
      <w:tr w:rsidR="00C340D1" w:rsidRPr="004322A4" w14:paraId="5106C529" w14:textId="77777777" w:rsidTr="00236C5A">
        <w:trPr>
          <w:trHeight w:val="80"/>
          <w:tblHeader/>
        </w:trPr>
        <w:tc>
          <w:tcPr>
            <w:tcW w:w="1250" w:type="pct"/>
            <w:vAlign w:val="bottom"/>
          </w:tcPr>
          <w:p w14:paraId="67FEB0C2" w14:textId="77777777" w:rsidR="00C340D1" w:rsidRPr="004322A4" w:rsidRDefault="00C340D1" w:rsidP="00A1516F">
            <w:pPr>
              <w:pStyle w:val="block"/>
              <w:spacing w:after="0" w:line="240" w:lineRule="auto"/>
              <w:ind w:left="0" w:hanging="183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" w:type="pct"/>
            <w:gridSpan w:val="9"/>
            <w:vAlign w:val="bottom"/>
          </w:tcPr>
          <w:p w14:paraId="321E5745" w14:textId="063C1ECB" w:rsidR="00C340D1" w:rsidRPr="004322A4" w:rsidRDefault="00C340D1" w:rsidP="00C3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sz w:val="28"/>
                <w:szCs w:val="28"/>
                <w:cs/>
              </w:rPr>
            </w:pPr>
            <w:r w:rsidRPr="004322A4">
              <w:rPr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997BC6" w:rsidRPr="004322A4" w14:paraId="208F20B9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0BC6A099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69" w:type="pct"/>
          </w:tcPr>
          <w:p w14:paraId="5E0BB3DE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020044E3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5F5F67E5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9" w:type="pct"/>
            <w:gridSpan w:val="2"/>
          </w:tcPr>
          <w:p w14:paraId="6A219535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2565FB01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9" w:type="pct"/>
          </w:tcPr>
          <w:p w14:paraId="545B2CA7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70" w:type="pct"/>
          </w:tcPr>
          <w:p w14:paraId="48CCF3F6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  <w:tc>
          <w:tcPr>
            <w:tcW w:w="464" w:type="pct"/>
          </w:tcPr>
          <w:p w14:paraId="79B7F06B" w14:textId="77777777" w:rsidR="00997BC6" w:rsidRPr="004322A4" w:rsidRDefault="00997BC6" w:rsidP="00A15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28"/>
                <w:szCs w:val="28"/>
                <w:cs/>
              </w:rPr>
            </w:pPr>
          </w:p>
        </w:tc>
      </w:tr>
      <w:tr w:rsidR="00FA3BC9" w:rsidRPr="004322A4" w14:paraId="2CFCB6BC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2DE729C2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  <w:cs/>
              </w:rPr>
              <w:t>บริษัท บางจาก รีเทล จำกัด</w:t>
            </w:r>
          </w:p>
        </w:tc>
        <w:tc>
          <w:tcPr>
            <w:tcW w:w="469" w:type="pct"/>
          </w:tcPr>
          <w:p w14:paraId="1839B512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78E432DA" w14:textId="4C13B08C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657FC1B1" w14:textId="3DB78D1F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gridSpan w:val="2"/>
          </w:tcPr>
          <w:p w14:paraId="71367DBD" w14:textId="34FF939E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52829EB7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410</w:t>
            </w:r>
          </w:p>
        </w:tc>
        <w:tc>
          <w:tcPr>
            <w:tcW w:w="469" w:type="pct"/>
          </w:tcPr>
          <w:p w14:paraId="780FB169" w14:textId="73B5679B" w:rsidR="00FA3BC9" w:rsidRPr="004322A4" w:rsidRDefault="001262FE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154</w:t>
            </w:r>
          </w:p>
        </w:tc>
        <w:tc>
          <w:tcPr>
            <w:tcW w:w="470" w:type="pct"/>
          </w:tcPr>
          <w:p w14:paraId="0D160EAC" w14:textId="316A670C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14:paraId="223D83F9" w14:textId="6B542FA3" w:rsidR="00FA3BC9" w:rsidRPr="004322A4" w:rsidRDefault="001262FE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564</w:t>
            </w:r>
          </w:p>
        </w:tc>
      </w:tr>
      <w:tr w:rsidR="00FA3BC9" w:rsidRPr="004322A4" w14:paraId="3DA1B138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75FB0483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>BCP Innovation Pte. Ltd.</w:t>
            </w:r>
          </w:p>
        </w:tc>
        <w:tc>
          <w:tcPr>
            <w:tcW w:w="469" w:type="pct"/>
          </w:tcPr>
          <w:p w14:paraId="39E91AF7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3EBC357F" w14:textId="2A68BA36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555D12B7" w14:textId="45ADB56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gridSpan w:val="2"/>
          </w:tcPr>
          <w:p w14:paraId="6EA3DE8E" w14:textId="4BCEED6A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1F9DD2E4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198</w:t>
            </w:r>
          </w:p>
        </w:tc>
        <w:tc>
          <w:tcPr>
            <w:tcW w:w="469" w:type="pct"/>
          </w:tcPr>
          <w:p w14:paraId="04B03E7D" w14:textId="44C3E0C8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738</w:t>
            </w:r>
          </w:p>
        </w:tc>
        <w:tc>
          <w:tcPr>
            <w:tcW w:w="470" w:type="pct"/>
          </w:tcPr>
          <w:p w14:paraId="7859E3B9" w14:textId="48C69E5D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>(44)</w:t>
            </w:r>
          </w:p>
        </w:tc>
        <w:tc>
          <w:tcPr>
            <w:tcW w:w="464" w:type="pct"/>
          </w:tcPr>
          <w:p w14:paraId="2B8237C1" w14:textId="4F9C041D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>892</w:t>
            </w:r>
          </w:p>
        </w:tc>
      </w:tr>
      <w:tr w:rsidR="00FA3BC9" w:rsidRPr="004322A4" w14:paraId="4DF3B48C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7F187D78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469" w:type="pct"/>
          </w:tcPr>
          <w:p w14:paraId="69925369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2D96D5DC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0E973649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5A0A4E6F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586FCFD7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54854AF0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1898BF3E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36ED7023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A3BC9" w:rsidRPr="004322A4" w14:paraId="775A22D7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196243CA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4322A4">
              <w:rPr>
                <w:sz w:val="28"/>
                <w:szCs w:val="28"/>
              </w:rPr>
              <w:t>Nido Petroleum Pty. Ltd.</w:t>
            </w:r>
          </w:p>
        </w:tc>
        <w:tc>
          <w:tcPr>
            <w:tcW w:w="469" w:type="pct"/>
          </w:tcPr>
          <w:p w14:paraId="69CF698F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5511703C" w14:textId="0EBC6ACF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190B8D1C" w14:textId="341513C6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gridSpan w:val="2"/>
          </w:tcPr>
          <w:p w14:paraId="6B312072" w14:textId="5C76CD41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56B694DF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1,291</w:t>
            </w:r>
          </w:p>
        </w:tc>
        <w:tc>
          <w:tcPr>
            <w:tcW w:w="469" w:type="pct"/>
          </w:tcPr>
          <w:p w14:paraId="357A18BD" w14:textId="4114722D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2813C974" w14:textId="5ECA6209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(74)</w:t>
            </w:r>
          </w:p>
        </w:tc>
        <w:tc>
          <w:tcPr>
            <w:tcW w:w="464" w:type="pct"/>
          </w:tcPr>
          <w:p w14:paraId="1A2422DC" w14:textId="2770A5EA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1,217</w:t>
            </w:r>
          </w:p>
        </w:tc>
      </w:tr>
      <w:tr w:rsidR="00FA3BC9" w:rsidRPr="004322A4" w14:paraId="2872BCC2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57F798E6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BCPR Pte. Ltd.</w:t>
            </w:r>
          </w:p>
        </w:tc>
        <w:tc>
          <w:tcPr>
            <w:tcW w:w="469" w:type="pct"/>
          </w:tcPr>
          <w:p w14:paraId="50B1A711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4A630626" w14:textId="6D5A3BB9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53EFCAE0" w14:textId="27A4673A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gridSpan w:val="2"/>
          </w:tcPr>
          <w:p w14:paraId="3146E2DF" w14:textId="54AD16F8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077A4348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3,229</w:t>
            </w:r>
          </w:p>
        </w:tc>
        <w:tc>
          <w:tcPr>
            <w:tcW w:w="469" w:type="pct"/>
          </w:tcPr>
          <w:p w14:paraId="7873D275" w14:textId="1656ED1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0E5DC047" w14:textId="3ACD5BA4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(187)</w:t>
            </w:r>
          </w:p>
        </w:tc>
        <w:tc>
          <w:tcPr>
            <w:tcW w:w="464" w:type="pct"/>
          </w:tcPr>
          <w:p w14:paraId="3DA61B51" w14:textId="1C919783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3,042</w:t>
            </w:r>
          </w:p>
        </w:tc>
      </w:tr>
      <w:tr w:rsidR="00023CEB" w:rsidRPr="004322A4" w14:paraId="76A27ED2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2DA8628C" w14:textId="7D914530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บริษัท</w:t>
            </w:r>
            <w:r w:rsidRPr="004322A4">
              <w:rPr>
                <w:rFonts w:hint="cs"/>
                <w:b/>
                <w:bCs/>
                <w:sz w:val="28"/>
                <w:szCs w:val="28"/>
                <w:cs/>
              </w:rPr>
              <w:t>ร่วม</w:t>
            </w:r>
            <w:r w:rsidRPr="004322A4">
              <w:rPr>
                <w:b/>
                <w:bCs/>
                <w:sz w:val="28"/>
                <w:szCs w:val="28"/>
                <w:cs/>
              </w:rPr>
              <w:t>ทางอ้อม</w:t>
            </w:r>
          </w:p>
        </w:tc>
        <w:tc>
          <w:tcPr>
            <w:tcW w:w="469" w:type="pct"/>
          </w:tcPr>
          <w:p w14:paraId="2FD95B4B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40901C32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73967CBB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6F3C1894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6F87CF56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482A13E6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114A2990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652925F8" w14:textId="77777777" w:rsidR="00023CEB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023CEB" w:rsidRPr="004322A4" w14:paraId="120BE0F6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1B17FBBE" w14:textId="4A9390AA" w:rsidR="00023CEB" w:rsidRPr="004322A4" w:rsidRDefault="00023CEB" w:rsidP="004969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Impact Energy Asia Development Limited</w:t>
            </w:r>
          </w:p>
        </w:tc>
        <w:tc>
          <w:tcPr>
            <w:tcW w:w="469" w:type="pct"/>
          </w:tcPr>
          <w:p w14:paraId="1E419C63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02216ADD" w14:textId="2EC5A0B9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2B029330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  <w:p w14:paraId="570D54A9" w14:textId="4D4BF9A3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78</w:t>
            </w:r>
          </w:p>
        </w:tc>
        <w:tc>
          <w:tcPr>
            <w:tcW w:w="470" w:type="pct"/>
          </w:tcPr>
          <w:p w14:paraId="7F9BD4E8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  <w:p w14:paraId="3575AFF7" w14:textId="53485048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  <w:gridSpan w:val="2"/>
          </w:tcPr>
          <w:p w14:paraId="78509CC9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7EEC55AB" w14:textId="3CC0CAFA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78</w:t>
            </w:r>
          </w:p>
        </w:tc>
        <w:tc>
          <w:tcPr>
            <w:tcW w:w="469" w:type="pct"/>
          </w:tcPr>
          <w:p w14:paraId="57F8A4CD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4B9F7123" w14:textId="0D5DBC01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05274FC9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  <w:p w14:paraId="3EC43AD5" w14:textId="1DCB0EA4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4200B832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  <w:p w14:paraId="0911E588" w14:textId="61F4D116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14:paraId="7CDDBAC4" w14:textId="77777777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0E9F5851" w14:textId="1C27C963" w:rsidR="00023CEB" w:rsidRPr="004322A4" w:rsidRDefault="00023CEB" w:rsidP="00023C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</w:tr>
      <w:tr w:rsidR="00FA3BC9" w:rsidRPr="004322A4" w14:paraId="1D78A675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54C01925" w14:textId="77777777" w:rsidR="00FA3BC9" w:rsidRPr="004322A4" w:rsidRDefault="00FA3BC9" w:rsidP="00FA3BC9">
            <w:pPr>
              <w:rPr>
                <w:b/>
                <w:bCs/>
                <w:sz w:val="28"/>
                <w:szCs w:val="28"/>
                <w:cs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469" w:type="pct"/>
          </w:tcPr>
          <w:p w14:paraId="689182E5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31577EF5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04AE48D6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2D2CE653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2E8CDAEA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</w:tcPr>
          <w:p w14:paraId="6CB717E6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471CCB0A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36A61B78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FA3BC9" w:rsidRPr="004322A4" w14:paraId="02CCE693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3896A481" w14:textId="77777777" w:rsidR="00FA3BC9" w:rsidRPr="004322A4" w:rsidRDefault="00FA3BC9" w:rsidP="00FA3BC9">
            <w:pPr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Lithium Americas Corp.</w:t>
            </w:r>
          </w:p>
        </w:tc>
        <w:tc>
          <w:tcPr>
            <w:tcW w:w="469" w:type="pct"/>
          </w:tcPr>
          <w:p w14:paraId="0631C614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199</w:t>
            </w:r>
          </w:p>
        </w:tc>
        <w:tc>
          <w:tcPr>
            <w:tcW w:w="470" w:type="pct"/>
          </w:tcPr>
          <w:p w14:paraId="3E889F3E" w14:textId="452958CD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726</w:t>
            </w:r>
          </w:p>
        </w:tc>
        <w:tc>
          <w:tcPr>
            <w:tcW w:w="470" w:type="pct"/>
          </w:tcPr>
          <w:p w14:paraId="1A51ED49" w14:textId="58CB87B0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(28)</w:t>
            </w:r>
          </w:p>
        </w:tc>
        <w:tc>
          <w:tcPr>
            <w:tcW w:w="469" w:type="pct"/>
            <w:gridSpan w:val="2"/>
          </w:tcPr>
          <w:p w14:paraId="5408C23D" w14:textId="301F48C5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897</w:t>
            </w:r>
          </w:p>
        </w:tc>
        <w:tc>
          <w:tcPr>
            <w:tcW w:w="469" w:type="pct"/>
          </w:tcPr>
          <w:p w14:paraId="6F108B41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68BB286F" w14:textId="39CEE5EB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6F0B12D9" w14:textId="387D9A10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4" w:type="pct"/>
          </w:tcPr>
          <w:p w14:paraId="16DEF796" w14:textId="3C54F7B9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</w:tr>
      <w:tr w:rsidR="00FA3BC9" w:rsidRPr="004322A4" w14:paraId="0F23B679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09B647E8" w14:textId="77777777" w:rsidR="00FA3BC9" w:rsidRPr="004322A4" w:rsidRDefault="00FA3BC9" w:rsidP="00FA3BC9">
            <w:pPr>
              <w:rPr>
                <w:b/>
                <w:bCs/>
                <w:sz w:val="28"/>
                <w:szCs w:val="28"/>
                <w:cs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69" w:type="pct"/>
          </w:tcPr>
          <w:p w14:paraId="30F15318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470" w:type="pct"/>
          </w:tcPr>
          <w:p w14:paraId="350D98F3" w14:textId="2B46A398" w:rsidR="00FA3BC9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804</w:t>
            </w:r>
          </w:p>
        </w:tc>
        <w:tc>
          <w:tcPr>
            <w:tcW w:w="470" w:type="pct"/>
          </w:tcPr>
          <w:p w14:paraId="65B179AE" w14:textId="68C9DDCA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(28)</w:t>
            </w:r>
          </w:p>
        </w:tc>
        <w:tc>
          <w:tcPr>
            <w:tcW w:w="469" w:type="pct"/>
            <w:gridSpan w:val="2"/>
          </w:tcPr>
          <w:p w14:paraId="6495F0C5" w14:textId="5EAE4C54" w:rsidR="00FA3BC9" w:rsidRPr="004322A4" w:rsidRDefault="00023CEB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469" w:type="pct"/>
          </w:tcPr>
          <w:p w14:paraId="6742B4F1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5,128</w:t>
            </w:r>
          </w:p>
        </w:tc>
        <w:tc>
          <w:tcPr>
            <w:tcW w:w="469" w:type="pct"/>
          </w:tcPr>
          <w:p w14:paraId="052479AA" w14:textId="770042CF" w:rsidR="00FA3BC9" w:rsidRPr="004322A4" w:rsidRDefault="001262FE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892</w:t>
            </w:r>
          </w:p>
        </w:tc>
        <w:tc>
          <w:tcPr>
            <w:tcW w:w="470" w:type="pct"/>
          </w:tcPr>
          <w:p w14:paraId="635C28C0" w14:textId="34A98532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(305)</w:t>
            </w:r>
          </w:p>
        </w:tc>
        <w:tc>
          <w:tcPr>
            <w:tcW w:w="464" w:type="pct"/>
          </w:tcPr>
          <w:p w14:paraId="61943E37" w14:textId="052E3C03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5,715</w:t>
            </w:r>
          </w:p>
        </w:tc>
      </w:tr>
      <w:tr w:rsidR="00FA3BC9" w:rsidRPr="004322A4" w14:paraId="7C3C78A0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681C0869" w14:textId="77777777" w:rsidR="00FA3BC9" w:rsidRPr="004322A4" w:rsidRDefault="00FA3BC9" w:rsidP="002243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5" w:hanging="255"/>
              <w:rPr>
                <w:i/>
                <w:iCs/>
                <w:sz w:val="28"/>
                <w:szCs w:val="28"/>
              </w:rPr>
            </w:pPr>
            <w:r w:rsidRPr="004322A4">
              <w:rPr>
                <w:i/>
                <w:iCs/>
                <w:sz w:val="28"/>
                <w:szCs w:val="28"/>
                <w:cs/>
              </w:rPr>
              <w:t>หัก</w:t>
            </w:r>
            <w:r w:rsidRPr="004322A4">
              <w:rPr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469" w:type="pct"/>
          </w:tcPr>
          <w:p w14:paraId="167B96CA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1E54736A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70" w:type="pct"/>
          </w:tcPr>
          <w:p w14:paraId="28DC6D8B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2B6344A4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5C2A8D57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17B52956" w14:textId="15DEB15C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1BFF88FC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3536DCA0" w14:textId="77777777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  <w:tc>
          <w:tcPr>
            <w:tcW w:w="469" w:type="pct"/>
          </w:tcPr>
          <w:p w14:paraId="14BABEFE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70" w:type="pct"/>
          </w:tcPr>
          <w:p w14:paraId="5B3DDA15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464" w:type="pct"/>
          </w:tcPr>
          <w:p w14:paraId="480C1851" w14:textId="5F8FA89A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4580E0CA" w14:textId="7CC00EBA" w:rsidR="00FA3BC9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  <w:r w:rsidRPr="004322A4">
              <w:rPr>
                <w:sz w:val="28"/>
                <w:szCs w:val="28"/>
              </w:rPr>
              <w:t>-</w:t>
            </w:r>
          </w:p>
        </w:tc>
      </w:tr>
      <w:tr w:rsidR="00FA3BC9" w:rsidRPr="004322A4" w14:paraId="572F809A" w14:textId="77777777" w:rsidTr="00997BC6">
        <w:tblPrEx>
          <w:tblLook w:val="04A0" w:firstRow="1" w:lastRow="0" w:firstColumn="1" w:lastColumn="0" w:noHBand="0" w:noVBand="1"/>
        </w:tblPrEx>
        <w:tc>
          <w:tcPr>
            <w:tcW w:w="1250" w:type="pct"/>
          </w:tcPr>
          <w:p w14:paraId="36EC8AC3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b/>
                <w:bCs/>
                <w:i/>
                <w:i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  <w:cs/>
              </w:rPr>
              <w:t>รวมเงินให้กู้ยืมแก่กิจการ</w:t>
            </w:r>
            <w:r w:rsidRPr="004322A4">
              <w:rPr>
                <w:b/>
                <w:bCs/>
                <w:sz w:val="28"/>
                <w:szCs w:val="28"/>
              </w:rPr>
              <w:br/>
            </w:r>
            <w:r w:rsidRPr="004322A4">
              <w:rPr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469" w:type="pct"/>
          </w:tcPr>
          <w:p w14:paraId="2B941F67" w14:textId="77777777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6C856D9C" w14:textId="77777777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470" w:type="pct"/>
          </w:tcPr>
          <w:p w14:paraId="55CAE68B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63FB397C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  <w:gridSpan w:val="2"/>
          </w:tcPr>
          <w:p w14:paraId="37D945D4" w14:textId="77777777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sz w:val="28"/>
                <w:szCs w:val="28"/>
              </w:rPr>
            </w:pPr>
          </w:p>
          <w:p w14:paraId="2558B28E" w14:textId="65D2BE26" w:rsidR="00FA3BC9" w:rsidRPr="004322A4" w:rsidRDefault="00023CEB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469" w:type="pct"/>
          </w:tcPr>
          <w:p w14:paraId="56C6B193" w14:textId="77777777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sz w:val="28"/>
                <w:szCs w:val="28"/>
              </w:rPr>
            </w:pPr>
          </w:p>
          <w:p w14:paraId="1F9732E4" w14:textId="77777777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5,128</w:t>
            </w:r>
          </w:p>
        </w:tc>
        <w:tc>
          <w:tcPr>
            <w:tcW w:w="469" w:type="pct"/>
          </w:tcPr>
          <w:p w14:paraId="06880A2E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</w:tcPr>
          <w:p w14:paraId="2BFB46C7" w14:textId="77777777" w:rsidR="00FA3BC9" w:rsidRPr="004322A4" w:rsidRDefault="00FA3BC9" w:rsidP="00FA3B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64" w:type="pct"/>
          </w:tcPr>
          <w:p w14:paraId="61D6FF61" w14:textId="77777777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sz w:val="28"/>
                <w:szCs w:val="28"/>
              </w:rPr>
            </w:pPr>
          </w:p>
          <w:p w14:paraId="10102A32" w14:textId="6AB5F713" w:rsidR="00FA3BC9" w:rsidRPr="004322A4" w:rsidRDefault="00FA3BC9" w:rsidP="00FA3BC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sz w:val="28"/>
                <w:szCs w:val="28"/>
              </w:rPr>
            </w:pPr>
            <w:r w:rsidRPr="004322A4">
              <w:rPr>
                <w:b/>
                <w:bCs/>
                <w:sz w:val="28"/>
                <w:szCs w:val="28"/>
              </w:rPr>
              <w:t>5,715</w:t>
            </w:r>
          </w:p>
        </w:tc>
      </w:tr>
    </w:tbl>
    <w:p w14:paraId="546575E0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367FBB9" w14:textId="77777777" w:rsidR="00A3306E" w:rsidRPr="004322A4" w:rsidRDefault="00A3306E" w:rsidP="00A77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360"/>
        <w:rPr>
          <w:cs/>
        </w:rPr>
      </w:pPr>
      <w:r w:rsidRPr="004322A4">
        <w:rPr>
          <w:cs/>
        </w:rPr>
        <w:t xml:space="preserve">เงินให้กู้ยืมแก่กิจการที่เกี่ยวข้องกันมีอัตราดอกเบี้ยระหว่างร้อยละ </w:t>
      </w:r>
      <w:r w:rsidRPr="004322A4">
        <w:t>0.5</w:t>
      </w:r>
      <w:r w:rsidR="0095704E" w:rsidRPr="004322A4">
        <w:t xml:space="preserve"> </w:t>
      </w:r>
      <w:r w:rsidR="0095704E" w:rsidRPr="004322A4">
        <w:rPr>
          <w:cs/>
        </w:rPr>
        <w:t>ต่อปี</w:t>
      </w:r>
      <w:r w:rsidRPr="004322A4">
        <w:t xml:space="preserve"> </w:t>
      </w:r>
      <w:r w:rsidRPr="004322A4">
        <w:rPr>
          <w:cs/>
        </w:rPr>
        <w:t xml:space="preserve">ถึง ร้อยละ </w:t>
      </w:r>
      <w:r w:rsidRPr="004322A4">
        <w:t xml:space="preserve">8.0 </w:t>
      </w:r>
      <w:r w:rsidRPr="004322A4">
        <w:rPr>
          <w:cs/>
        </w:rPr>
        <w:t>ต่อปี</w:t>
      </w:r>
      <w:r w:rsidRPr="004322A4">
        <w:t xml:space="preserve"> </w:t>
      </w:r>
    </w:p>
    <w:p w14:paraId="5730D0E1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6CA3E6E" w14:textId="77777777" w:rsidR="00997BC6" w:rsidRPr="004322A4" w:rsidRDefault="00997BC6" w:rsidP="00D20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</w:pPr>
    </w:p>
    <w:p w14:paraId="17C9AAA6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2EA46DFC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751C218E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3402997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5F885A00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CF18B2B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</w:pPr>
    </w:p>
    <w:p w14:paraId="04AB1CFA" w14:textId="77777777" w:rsidR="00997BC6" w:rsidRPr="004322A4" w:rsidRDefault="00997BC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  <w:sectPr w:rsidR="00997BC6" w:rsidRPr="004322A4" w:rsidSect="00236C5A">
          <w:headerReference w:type="default" r:id="rId14"/>
          <w:footerReference w:type="default" r:id="rId15"/>
          <w:headerReference w:type="first" r:id="rId16"/>
          <w:footerReference w:type="first" r:id="rId17"/>
          <w:pgSz w:w="11907" w:h="16840" w:code="9"/>
          <w:pgMar w:top="692" w:right="1017" w:bottom="578" w:left="1350" w:header="720" w:footer="720" w:gutter="0"/>
          <w:pgNumType w:start="17"/>
          <w:cols w:space="708"/>
          <w:titlePg/>
          <w:docGrid w:linePitch="408"/>
        </w:sectPr>
      </w:pPr>
    </w:p>
    <w:tbl>
      <w:tblPr>
        <w:tblW w:w="9289" w:type="dxa"/>
        <w:tblInd w:w="359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5"/>
        <w:gridCol w:w="1282"/>
        <w:gridCol w:w="1284"/>
        <w:gridCol w:w="1284"/>
        <w:gridCol w:w="1284"/>
      </w:tblGrid>
      <w:tr w:rsidR="00281FA7" w:rsidRPr="004322A4" w14:paraId="396117FC" w14:textId="77777777" w:rsidTr="00DC7A5E">
        <w:trPr>
          <w:tblHeader/>
        </w:trPr>
        <w:tc>
          <w:tcPr>
            <w:tcW w:w="2237" w:type="pct"/>
            <w:tcBorders>
              <w:top w:val="nil"/>
              <w:bottom w:val="nil"/>
            </w:tcBorders>
          </w:tcPr>
          <w:p w14:paraId="320CE1D4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405749" w14:textId="47272D44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30 </w:t>
            </w:r>
            <w:r w:rsidRPr="004322A4">
              <w:rPr>
                <w:cs/>
              </w:rPr>
              <w:t>กันยายน</w:t>
            </w:r>
          </w:p>
        </w:tc>
        <w:tc>
          <w:tcPr>
            <w:tcW w:w="69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  <w:tc>
          <w:tcPr>
            <w:tcW w:w="69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CB1F7F" w14:textId="69A7E5EA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30 </w:t>
            </w:r>
            <w:r w:rsidRPr="004322A4">
              <w:rPr>
                <w:cs/>
              </w:rPr>
              <w:t>กันยายน</w:t>
            </w:r>
          </w:p>
        </w:tc>
        <w:tc>
          <w:tcPr>
            <w:tcW w:w="69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</w:tr>
      <w:tr w:rsidR="00281FA7" w:rsidRPr="004322A4" w14:paraId="3905A349" w14:textId="77777777" w:rsidTr="00DC7A5E">
        <w:trPr>
          <w:tblHeader/>
        </w:trPr>
        <w:tc>
          <w:tcPr>
            <w:tcW w:w="2237" w:type="pct"/>
            <w:tcBorders>
              <w:top w:val="nil"/>
              <w:bottom w:val="nil"/>
            </w:tcBorders>
          </w:tcPr>
          <w:p w14:paraId="5CE1E17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90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69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  <w:tc>
          <w:tcPr>
            <w:tcW w:w="69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691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</w:tr>
      <w:tr w:rsidR="00281FA7" w:rsidRPr="004322A4" w14:paraId="3A1BD48D" w14:textId="77777777" w:rsidTr="00DC7A5E">
        <w:trPr>
          <w:tblHeader/>
        </w:trPr>
        <w:tc>
          <w:tcPr>
            <w:tcW w:w="2237" w:type="pct"/>
            <w:tcBorders>
              <w:top w:val="nil"/>
              <w:bottom w:val="nil"/>
            </w:tcBorders>
          </w:tcPr>
          <w:p w14:paraId="28560AA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2763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4322A4">
              <w:rPr>
                <w:i/>
                <w:iCs/>
                <w:cs/>
              </w:rPr>
              <w:t>(ล้านบาท)</w:t>
            </w:r>
          </w:p>
        </w:tc>
      </w:tr>
      <w:tr w:rsidR="00281FA7" w:rsidRPr="004322A4" w14:paraId="47428E37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8B5FB8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587FC090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1" w:type="pct"/>
            <w:shd w:val="clear" w:color="auto" w:fill="auto"/>
          </w:tcPr>
          <w:p w14:paraId="380B2F93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1" w:type="pct"/>
            <w:shd w:val="clear" w:color="auto" w:fill="auto"/>
          </w:tcPr>
          <w:p w14:paraId="202CFD63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691" w:type="pct"/>
            <w:shd w:val="clear" w:color="auto" w:fill="auto"/>
          </w:tcPr>
          <w:p w14:paraId="7901706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281FA7" w:rsidRPr="004322A4" w14:paraId="689E75A8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F56A99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4322A4">
              <w:rPr>
                <w:cs/>
              </w:rPr>
              <w:t>บริษัทย่อยทางอ้อม</w:t>
            </w:r>
          </w:p>
        </w:tc>
        <w:tc>
          <w:tcPr>
            <w:tcW w:w="690" w:type="pct"/>
            <w:shd w:val="clear" w:color="auto" w:fill="auto"/>
          </w:tcPr>
          <w:p w14:paraId="1AB62A35" w14:textId="1725DB1F" w:rsidR="00281FA7" w:rsidRPr="004322A4" w:rsidRDefault="0009098B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597DE6E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4E0F2559" w14:textId="63E8A17E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322</w:t>
            </w:r>
          </w:p>
        </w:tc>
        <w:tc>
          <w:tcPr>
            <w:tcW w:w="691" w:type="pct"/>
            <w:shd w:val="clear" w:color="auto" w:fill="auto"/>
          </w:tcPr>
          <w:p w14:paraId="3618987B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325</w:t>
            </w:r>
          </w:p>
        </w:tc>
      </w:tr>
      <w:tr w:rsidR="00281FA7" w:rsidRPr="004322A4" w14:paraId="02979F04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2214991B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72"/>
              <w:rPr>
                <w:cs/>
              </w:rPr>
            </w:pPr>
            <w:r w:rsidRPr="004322A4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90" w:type="pct"/>
            <w:shd w:val="clear" w:color="auto" w:fill="auto"/>
          </w:tcPr>
          <w:p w14:paraId="0B4269F1" w14:textId="25CBE0A4" w:rsidR="00281FA7" w:rsidRPr="004322A4" w:rsidRDefault="0009098B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8</w:t>
            </w:r>
          </w:p>
        </w:tc>
        <w:tc>
          <w:tcPr>
            <w:tcW w:w="691" w:type="pct"/>
            <w:shd w:val="clear" w:color="auto" w:fill="auto"/>
          </w:tcPr>
          <w:p w14:paraId="0DE700D2" w14:textId="77777777" w:rsidR="00281FA7" w:rsidRPr="004322A4" w:rsidRDefault="00281FA7" w:rsidP="008F651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10</w:t>
            </w:r>
          </w:p>
        </w:tc>
        <w:tc>
          <w:tcPr>
            <w:tcW w:w="691" w:type="pct"/>
            <w:shd w:val="clear" w:color="auto" w:fill="auto"/>
          </w:tcPr>
          <w:p w14:paraId="72172997" w14:textId="5C0A3B65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8</w:t>
            </w:r>
          </w:p>
        </w:tc>
        <w:tc>
          <w:tcPr>
            <w:tcW w:w="691" w:type="pct"/>
            <w:shd w:val="clear" w:color="auto" w:fill="auto"/>
          </w:tcPr>
          <w:p w14:paraId="7DA3739F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1</w:t>
            </w:r>
            <w:r w:rsidRPr="004322A4">
              <w:t>0</w:t>
            </w:r>
          </w:p>
        </w:tc>
      </w:tr>
      <w:tr w:rsidR="00281FA7" w:rsidRPr="004322A4" w14:paraId="25DFA014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37" w:type="pct"/>
            <w:shd w:val="clear" w:color="auto" w:fill="auto"/>
          </w:tcPr>
          <w:p w14:paraId="0DBC007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72"/>
              <w:rPr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690" w:type="pct"/>
            <w:shd w:val="clear" w:color="auto" w:fill="auto"/>
            <w:vAlign w:val="bottom"/>
          </w:tcPr>
          <w:p w14:paraId="006BC9C8" w14:textId="70DED62B" w:rsidR="00281FA7" w:rsidRPr="004322A4" w:rsidRDefault="0009098B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8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228A645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10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C7F69C7" w14:textId="2EA44EF5" w:rsidR="00281FA7" w:rsidRPr="004322A4" w:rsidRDefault="00FA3BC9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330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F09CBE3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33</w:t>
            </w:r>
            <w:r w:rsidRPr="004322A4">
              <w:rPr>
                <w:b/>
                <w:bCs/>
              </w:rPr>
              <w:t>5</w:t>
            </w:r>
          </w:p>
        </w:tc>
      </w:tr>
      <w:tr w:rsidR="00281FA7" w:rsidRPr="004322A4" w14:paraId="2844F478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rPr>
          <w:tblHeader/>
        </w:trPr>
        <w:tc>
          <w:tcPr>
            <w:tcW w:w="2237" w:type="pct"/>
            <w:shd w:val="clear" w:color="auto" w:fill="auto"/>
          </w:tcPr>
          <w:p w14:paraId="0F0CE63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90" w:type="pct"/>
            <w:shd w:val="clear" w:color="auto" w:fill="auto"/>
            <w:vAlign w:val="bottom"/>
          </w:tcPr>
          <w:p w14:paraId="7CE8F31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0FC1D5A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1A2D3E1C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54B469A0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281FA7" w:rsidRPr="004322A4" w14:paraId="7B9A4F60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rPr>
          <w:trHeight w:val="74"/>
        </w:trPr>
        <w:tc>
          <w:tcPr>
            <w:tcW w:w="2237" w:type="pct"/>
            <w:shd w:val="clear" w:color="auto" w:fill="auto"/>
          </w:tcPr>
          <w:p w14:paraId="7863752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เจ้าหนี้การค้า</w:t>
            </w:r>
            <w:r w:rsidRPr="004322A4">
              <w:rPr>
                <w:b/>
                <w:bCs/>
                <w:i/>
                <w:iCs/>
              </w:rPr>
              <w:t xml:space="preserve"> - </w:t>
            </w:r>
            <w:r w:rsidRPr="004322A4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90" w:type="pct"/>
            <w:shd w:val="clear" w:color="auto" w:fill="auto"/>
          </w:tcPr>
          <w:p w14:paraId="1A92905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03B94456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757F5714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313C912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81FA7" w:rsidRPr="004322A4" w14:paraId="14DF6176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69E4028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90" w:type="pct"/>
            <w:shd w:val="clear" w:color="auto" w:fill="auto"/>
          </w:tcPr>
          <w:p w14:paraId="6B4190D7" w14:textId="4C69261E" w:rsidR="00281FA7" w:rsidRPr="004322A4" w:rsidRDefault="007A15BF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4D5E70DB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3B1C5900" w14:textId="09628206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925</w:t>
            </w:r>
          </w:p>
        </w:tc>
        <w:tc>
          <w:tcPr>
            <w:tcW w:w="691" w:type="pct"/>
            <w:shd w:val="clear" w:color="auto" w:fill="auto"/>
          </w:tcPr>
          <w:p w14:paraId="498F2DDD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rPr>
                <w:cs/>
              </w:rPr>
              <w:t>829</w:t>
            </w:r>
          </w:p>
        </w:tc>
      </w:tr>
      <w:tr w:rsidR="00281FA7" w:rsidRPr="004322A4" w14:paraId="1CD7960B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8AAAE1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cs/>
              </w:rPr>
              <w:t>บริษัทร่วมทางอ้อม</w:t>
            </w:r>
          </w:p>
        </w:tc>
        <w:tc>
          <w:tcPr>
            <w:tcW w:w="690" w:type="pct"/>
            <w:shd w:val="clear" w:color="auto" w:fill="auto"/>
          </w:tcPr>
          <w:p w14:paraId="26E60B2A" w14:textId="78DE6051" w:rsidR="00281FA7" w:rsidRPr="004322A4" w:rsidRDefault="00F4469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99</w:t>
            </w:r>
          </w:p>
        </w:tc>
        <w:tc>
          <w:tcPr>
            <w:tcW w:w="691" w:type="pct"/>
            <w:shd w:val="clear" w:color="auto" w:fill="auto"/>
          </w:tcPr>
          <w:p w14:paraId="62471D6D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1</w:t>
            </w:r>
            <w:r w:rsidRPr="004322A4">
              <w:rPr>
                <w:cs/>
              </w:rPr>
              <w:t>10</w:t>
            </w:r>
          </w:p>
        </w:tc>
        <w:tc>
          <w:tcPr>
            <w:tcW w:w="691" w:type="pct"/>
            <w:shd w:val="clear" w:color="auto" w:fill="auto"/>
          </w:tcPr>
          <w:p w14:paraId="5D40D043" w14:textId="557D070E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99</w:t>
            </w:r>
          </w:p>
        </w:tc>
        <w:tc>
          <w:tcPr>
            <w:tcW w:w="691" w:type="pct"/>
            <w:shd w:val="clear" w:color="auto" w:fill="auto"/>
          </w:tcPr>
          <w:p w14:paraId="1A82893C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110</w:t>
            </w:r>
          </w:p>
        </w:tc>
      </w:tr>
      <w:tr w:rsidR="00281FA7" w:rsidRPr="004322A4" w14:paraId="21B59672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15A3F64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690" w:type="pct"/>
            <w:shd w:val="clear" w:color="auto" w:fill="auto"/>
          </w:tcPr>
          <w:p w14:paraId="4E2B797A" w14:textId="6709728C" w:rsidR="00281FA7" w:rsidRPr="004322A4" w:rsidRDefault="00F44692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99</w:t>
            </w:r>
          </w:p>
        </w:tc>
        <w:tc>
          <w:tcPr>
            <w:tcW w:w="691" w:type="pct"/>
            <w:shd w:val="clear" w:color="auto" w:fill="auto"/>
          </w:tcPr>
          <w:p w14:paraId="74E010F0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</w:t>
            </w:r>
            <w:r w:rsidRPr="004322A4">
              <w:rPr>
                <w:b/>
                <w:bCs/>
                <w:cs/>
              </w:rPr>
              <w:t>10</w:t>
            </w:r>
          </w:p>
        </w:tc>
        <w:tc>
          <w:tcPr>
            <w:tcW w:w="691" w:type="pct"/>
            <w:shd w:val="clear" w:color="auto" w:fill="auto"/>
          </w:tcPr>
          <w:p w14:paraId="52F6BC4D" w14:textId="18E67432" w:rsidR="00281FA7" w:rsidRPr="004322A4" w:rsidRDefault="00FA3BC9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1,024</w:t>
            </w:r>
          </w:p>
        </w:tc>
        <w:tc>
          <w:tcPr>
            <w:tcW w:w="691" w:type="pct"/>
            <w:shd w:val="clear" w:color="auto" w:fill="auto"/>
          </w:tcPr>
          <w:p w14:paraId="5EA2AC37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939</w:t>
            </w:r>
          </w:p>
        </w:tc>
      </w:tr>
      <w:tr w:rsidR="00281FA7" w:rsidRPr="004322A4" w14:paraId="769F1CE6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4E594C6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52D620E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7BBA25CC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2F48ED0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1BBB2C4C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81FA7" w:rsidRPr="004322A4" w14:paraId="78FD694A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12493B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เจ้าหนี้อื่น</w:t>
            </w:r>
            <w:r w:rsidRPr="004322A4">
              <w:rPr>
                <w:b/>
                <w:bCs/>
                <w:i/>
                <w:iCs/>
              </w:rPr>
              <w:t xml:space="preserve"> - </w:t>
            </w:r>
            <w:r w:rsidRPr="004322A4">
              <w:rPr>
                <w:b/>
                <w:bCs/>
                <w:i/>
                <w:iCs/>
                <w:cs/>
              </w:rPr>
              <w:t>กิจการที่เกี่ยวข้องกัน</w:t>
            </w:r>
          </w:p>
        </w:tc>
        <w:tc>
          <w:tcPr>
            <w:tcW w:w="690" w:type="pct"/>
            <w:shd w:val="clear" w:color="auto" w:fill="auto"/>
          </w:tcPr>
          <w:p w14:paraId="0343F6E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6163B576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49355CE4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1F396C53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81FA7" w:rsidRPr="004322A4" w14:paraId="3D8BAE32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2CBD447B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cs/>
              </w:rPr>
              <w:t>บริษัทย่อยและบริษัทย่อยทางอ้อม</w:t>
            </w:r>
          </w:p>
        </w:tc>
        <w:tc>
          <w:tcPr>
            <w:tcW w:w="690" w:type="pct"/>
            <w:shd w:val="clear" w:color="auto" w:fill="auto"/>
          </w:tcPr>
          <w:p w14:paraId="73F8DB40" w14:textId="5993240D" w:rsidR="00281FA7" w:rsidRPr="004322A4" w:rsidRDefault="007A15BF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2D002BC6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7A9C18C7" w14:textId="367B199F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6</w:t>
            </w:r>
          </w:p>
        </w:tc>
        <w:tc>
          <w:tcPr>
            <w:tcW w:w="691" w:type="pct"/>
            <w:shd w:val="clear" w:color="auto" w:fill="auto"/>
          </w:tcPr>
          <w:p w14:paraId="516F7FE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9</w:t>
            </w:r>
          </w:p>
        </w:tc>
      </w:tr>
      <w:tr w:rsidR="00281FA7" w:rsidRPr="004322A4" w14:paraId="28DAFCFA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32A67AB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  <w:r w:rsidRPr="004322A4">
              <w:rPr>
                <w:cs/>
              </w:rPr>
              <w:t>การร่วมค้า</w:t>
            </w:r>
          </w:p>
        </w:tc>
        <w:tc>
          <w:tcPr>
            <w:tcW w:w="690" w:type="pct"/>
            <w:shd w:val="clear" w:color="auto" w:fill="auto"/>
          </w:tcPr>
          <w:p w14:paraId="37BFCF46" w14:textId="5AD7F42F" w:rsidR="00281FA7" w:rsidRPr="004322A4" w:rsidRDefault="007A15BF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11</w:t>
            </w:r>
          </w:p>
        </w:tc>
        <w:tc>
          <w:tcPr>
            <w:tcW w:w="691" w:type="pct"/>
            <w:shd w:val="clear" w:color="auto" w:fill="auto"/>
          </w:tcPr>
          <w:p w14:paraId="547F7AC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13</w:t>
            </w:r>
          </w:p>
        </w:tc>
        <w:tc>
          <w:tcPr>
            <w:tcW w:w="691" w:type="pct"/>
            <w:shd w:val="clear" w:color="auto" w:fill="auto"/>
          </w:tcPr>
          <w:p w14:paraId="39954582" w14:textId="66D41234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11</w:t>
            </w:r>
          </w:p>
        </w:tc>
        <w:tc>
          <w:tcPr>
            <w:tcW w:w="691" w:type="pct"/>
            <w:shd w:val="clear" w:color="auto" w:fill="auto"/>
          </w:tcPr>
          <w:p w14:paraId="2E986EA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rPr>
                <w:cs/>
              </w:rPr>
              <w:t>13</w:t>
            </w:r>
          </w:p>
        </w:tc>
      </w:tr>
      <w:tr w:rsidR="00281FA7" w:rsidRPr="004322A4" w14:paraId="30C6CA29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7427CEA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90" w:type="pct"/>
            <w:shd w:val="clear" w:color="auto" w:fill="auto"/>
          </w:tcPr>
          <w:p w14:paraId="362F8940" w14:textId="1A628F96" w:rsidR="00281FA7" w:rsidRPr="004322A4" w:rsidRDefault="007A15BF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38</w:t>
            </w:r>
          </w:p>
        </w:tc>
        <w:tc>
          <w:tcPr>
            <w:tcW w:w="691" w:type="pct"/>
            <w:shd w:val="clear" w:color="auto" w:fill="auto"/>
          </w:tcPr>
          <w:p w14:paraId="58B13916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43</w:t>
            </w:r>
          </w:p>
        </w:tc>
        <w:tc>
          <w:tcPr>
            <w:tcW w:w="691" w:type="pct"/>
            <w:shd w:val="clear" w:color="auto" w:fill="auto"/>
          </w:tcPr>
          <w:p w14:paraId="21E7DCDB" w14:textId="5436BEBB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38</w:t>
            </w:r>
          </w:p>
        </w:tc>
        <w:tc>
          <w:tcPr>
            <w:tcW w:w="691" w:type="pct"/>
            <w:shd w:val="clear" w:color="auto" w:fill="auto"/>
          </w:tcPr>
          <w:p w14:paraId="57108B8F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43</w:t>
            </w:r>
          </w:p>
        </w:tc>
      </w:tr>
      <w:tr w:rsidR="00281FA7" w:rsidRPr="004322A4" w14:paraId="525858EC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5465F3C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690" w:type="pct"/>
            <w:shd w:val="clear" w:color="auto" w:fill="auto"/>
          </w:tcPr>
          <w:p w14:paraId="07C0608F" w14:textId="64FA2B03" w:rsidR="00281FA7" w:rsidRPr="004322A4" w:rsidRDefault="007A15BF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49</w:t>
            </w:r>
          </w:p>
        </w:tc>
        <w:tc>
          <w:tcPr>
            <w:tcW w:w="691" w:type="pct"/>
            <w:shd w:val="clear" w:color="auto" w:fill="auto"/>
          </w:tcPr>
          <w:p w14:paraId="7A4506AB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56</w:t>
            </w:r>
          </w:p>
        </w:tc>
        <w:tc>
          <w:tcPr>
            <w:tcW w:w="691" w:type="pct"/>
            <w:shd w:val="clear" w:color="auto" w:fill="auto"/>
          </w:tcPr>
          <w:p w14:paraId="451DBB37" w14:textId="1603B2FE" w:rsidR="00281FA7" w:rsidRPr="004322A4" w:rsidRDefault="00FA3BC9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55</w:t>
            </w:r>
          </w:p>
        </w:tc>
        <w:tc>
          <w:tcPr>
            <w:tcW w:w="691" w:type="pct"/>
            <w:shd w:val="clear" w:color="auto" w:fill="auto"/>
          </w:tcPr>
          <w:p w14:paraId="20A418CE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65</w:t>
            </w:r>
          </w:p>
        </w:tc>
      </w:tr>
      <w:tr w:rsidR="00281FA7" w:rsidRPr="004322A4" w14:paraId="0F3767EC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2258378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cs/>
              </w:rPr>
            </w:pPr>
          </w:p>
        </w:tc>
        <w:tc>
          <w:tcPr>
            <w:tcW w:w="690" w:type="pct"/>
            <w:shd w:val="clear" w:color="auto" w:fill="auto"/>
          </w:tcPr>
          <w:p w14:paraId="2D569E5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6F0646B3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5ED336F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67F077F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81FA7" w:rsidRPr="004322A4" w14:paraId="2EDBF213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B9A81C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5170ABB8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6A788D2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2DCD07A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2DABB21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81FA7" w:rsidRPr="004322A4" w14:paraId="3421D486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46E294F3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4322A4">
              <w:rPr>
                <w:cs/>
              </w:rPr>
              <w:t>บริษัทย่อย</w:t>
            </w:r>
          </w:p>
        </w:tc>
        <w:tc>
          <w:tcPr>
            <w:tcW w:w="690" w:type="pct"/>
            <w:shd w:val="clear" w:color="auto" w:fill="auto"/>
          </w:tcPr>
          <w:p w14:paraId="7D790424" w14:textId="7BB88764" w:rsidR="00281FA7" w:rsidRPr="004322A4" w:rsidRDefault="007A15BF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26A0DF6D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691" w:type="pct"/>
            <w:shd w:val="clear" w:color="auto" w:fill="auto"/>
          </w:tcPr>
          <w:p w14:paraId="04A8264D" w14:textId="4C3AE0DC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1</w:t>
            </w:r>
          </w:p>
        </w:tc>
        <w:tc>
          <w:tcPr>
            <w:tcW w:w="691" w:type="pct"/>
            <w:shd w:val="clear" w:color="auto" w:fill="auto"/>
          </w:tcPr>
          <w:p w14:paraId="41D2194F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rPr>
                <w:cs/>
              </w:rPr>
              <w:t>6</w:t>
            </w:r>
          </w:p>
        </w:tc>
      </w:tr>
      <w:tr w:rsidR="00281FA7" w:rsidRPr="004322A4" w14:paraId="7487919C" w14:textId="77777777" w:rsidTr="00DC7A5E">
        <w:tc>
          <w:tcPr>
            <w:tcW w:w="2237" w:type="pct"/>
            <w:tcBorders>
              <w:top w:val="nil"/>
            </w:tcBorders>
            <w:shd w:val="clear" w:color="auto" w:fill="auto"/>
          </w:tcPr>
          <w:p w14:paraId="10E2F6F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690" w:type="pct"/>
            <w:tcBorders>
              <w:top w:val="nil"/>
              <w:bottom w:val="nil"/>
            </w:tcBorders>
            <w:shd w:val="clear" w:color="auto" w:fill="auto"/>
          </w:tcPr>
          <w:p w14:paraId="6E28425B" w14:textId="2C673457" w:rsidR="00281FA7" w:rsidRPr="004322A4" w:rsidRDefault="007A15BF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  <w:tc>
          <w:tcPr>
            <w:tcW w:w="691" w:type="pct"/>
            <w:tcBorders>
              <w:top w:val="nil"/>
              <w:bottom w:val="nil"/>
            </w:tcBorders>
            <w:shd w:val="clear" w:color="auto" w:fill="auto"/>
          </w:tcPr>
          <w:p w14:paraId="19868FDA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  <w:tc>
          <w:tcPr>
            <w:tcW w:w="691" w:type="pct"/>
            <w:tcBorders>
              <w:top w:val="nil"/>
              <w:bottom w:val="nil"/>
            </w:tcBorders>
            <w:shd w:val="clear" w:color="auto" w:fill="auto"/>
          </w:tcPr>
          <w:p w14:paraId="5A495C29" w14:textId="283D8C91" w:rsidR="00281FA7" w:rsidRPr="004322A4" w:rsidRDefault="00FA3BC9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</w:t>
            </w:r>
          </w:p>
        </w:tc>
        <w:tc>
          <w:tcPr>
            <w:tcW w:w="691" w:type="pct"/>
            <w:tcBorders>
              <w:top w:val="nil"/>
              <w:bottom w:val="nil"/>
            </w:tcBorders>
            <w:shd w:val="clear" w:color="auto" w:fill="auto"/>
          </w:tcPr>
          <w:p w14:paraId="4B61730D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6</w:t>
            </w:r>
          </w:p>
        </w:tc>
      </w:tr>
      <w:tr w:rsidR="00281FA7" w:rsidRPr="004322A4" w14:paraId="1EA9ED4B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0FEA105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</w:pPr>
          </w:p>
        </w:tc>
        <w:tc>
          <w:tcPr>
            <w:tcW w:w="690" w:type="pct"/>
            <w:shd w:val="clear" w:color="auto" w:fill="auto"/>
          </w:tcPr>
          <w:p w14:paraId="2181F7C8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91" w:type="pct"/>
            <w:shd w:val="clear" w:color="auto" w:fill="auto"/>
          </w:tcPr>
          <w:p w14:paraId="120B782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91" w:type="pct"/>
            <w:shd w:val="clear" w:color="auto" w:fill="auto"/>
          </w:tcPr>
          <w:p w14:paraId="5D0CD7A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  <w:tc>
          <w:tcPr>
            <w:tcW w:w="691" w:type="pct"/>
            <w:shd w:val="clear" w:color="auto" w:fill="auto"/>
          </w:tcPr>
          <w:p w14:paraId="50BA85C0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  <w:tab w:val="decimal" w:pos="780"/>
              </w:tabs>
              <w:spacing w:line="240" w:lineRule="auto"/>
            </w:pPr>
          </w:p>
        </w:tc>
      </w:tr>
      <w:tr w:rsidR="00281FA7" w:rsidRPr="004322A4" w14:paraId="6C149766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7801283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72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90" w:type="pct"/>
            <w:shd w:val="clear" w:color="auto" w:fill="auto"/>
          </w:tcPr>
          <w:p w14:paraId="5F70BB3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02CC1DB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6B9C569C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691" w:type="pct"/>
            <w:shd w:val="clear" w:color="auto" w:fill="auto"/>
          </w:tcPr>
          <w:p w14:paraId="67B37EC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</w:tr>
      <w:tr w:rsidR="00281FA7" w:rsidRPr="004322A4" w14:paraId="38ACFA51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6D0119D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i/>
                <w:iCs/>
                <w:cs/>
              </w:rPr>
            </w:pPr>
            <w:r w:rsidRPr="004322A4">
              <w:rPr>
                <w:cs/>
              </w:rPr>
              <w:t>กิจการที่เกี่ยวข้องกันอื่น</w:t>
            </w:r>
          </w:p>
        </w:tc>
        <w:tc>
          <w:tcPr>
            <w:tcW w:w="690" w:type="pct"/>
            <w:shd w:val="clear" w:color="auto" w:fill="auto"/>
          </w:tcPr>
          <w:p w14:paraId="5E493BA0" w14:textId="00065836" w:rsidR="00281FA7" w:rsidRPr="004322A4" w:rsidRDefault="007A15BF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2</w:t>
            </w:r>
          </w:p>
        </w:tc>
        <w:tc>
          <w:tcPr>
            <w:tcW w:w="691" w:type="pct"/>
            <w:shd w:val="clear" w:color="auto" w:fill="auto"/>
          </w:tcPr>
          <w:p w14:paraId="3A813FF8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2</w:t>
            </w:r>
          </w:p>
        </w:tc>
        <w:tc>
          <w:tcPr>
            <w:tcW w:w="691" w:type="pct"/>
            <w:shd w:val="clear" w:color="auto" w:fill="auto"/>
          </w:tcPr>
          <w:p w14:paraId="0B7FD494" w14:textId="0FC85262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2</w:t>
            </w:r>
          </w:p>
        </w:tc>
        <w:tc>
          <w:tcPr>
            <w:tcW w:w="691" w:type="pct"/>
            <w:shd w:val="clear" w:color="auto" w:fill="auto"/>
          </w:tcPr>
          <w:p w14:paraId="420AF02E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2</w:t>
            </w:r>
          </w:p>
        </w:tc>
      </w:tr>
      <w:tr w:rsidR="00281FA7" w:rsidRPr="004322A4" w14:paraId="7D83BC43" w14:textId="77777777" w:rsidTr="00DC7A5E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237" w:type="pct"/>
            <w:shd w:val="clear" w:color="auto" w:fill="auto"/>
          </w:tcPr>
          <w:p w14:paraId="5F0BB49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rPr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690" w:type="pct"/>
            <w:shd w:val="clear" w:color="auto" w:fill="auto"/>
          </w:tcPr>
          <w:p w14:paraId="5F1BE36A" w14:textId="429F32C3" w:rsidR="00281FA7" w:rsidRPr="004322A4" w:rsidRDefault="007A15BF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</w:t>
            </w:r>
          </w:p>
        </w:tc>
        <w:tc>
          <w:tcPr>
            <w:tcW w:w="691" w:type="pct"/>
            <w:shd w:val="clear" w:color="auto" w:fill="auto"/>
          </w:tcPr>
          <w:p w14:paraId="4BF03C30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</w:t>
            </w:r>
          </w:p>
        </w:tc>
        <w:tc>
          <w:tcPr>
            <w:tcW w:w="691" w:type="pct"/>
            <w:shd w:val="clear" w:color="auto" w:fill="auto"/>
          </w:tcPr>
          <w:p w14:paraId="5A41DFBE" w14:textId="430A80B3" w:rsidR="00281FA7" w:rsidRPr="004322A4" w:rsidRDefault="00FA3BC9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</w:t>
            </w:r>
          </w:p>
        </w:tc>
        <w:tc>
          <w:tcPr>
            <w:tcW w:w="691" w:type="pct"/>
            <w:shd w:val="clear" w:color="auto" w:fill="auto"/>
          </w:tcPr>
          <w:p w14:paraId="2C3161DA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2</w:t>
            </w:r>
          </w:p>
        </w:tc>
      </w:tr>
    </w:tbl>
    <w:p w14:paraId="41DA4EE6" w14:textId="77777777" w:rsidR="009A7F23" w:rsidRPr="004322A4" w:rsidRDefault="009A7F23" w:rsidP="0031373F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F11B16E" w14:textId="77777777" w:rsidR="00313B56" w:rsidRPr="004322A4" w:rsidRDefault="00313B56" w:rsidP="0031373F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4D0CE09" w14:textId="08704276" w:rsidR="00E4679A" w:rsidRPr="004322A4" w:rsidRDefault="00E4679A" w:rsidP="0031373F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5B26FC0" w14:textId="77777777" w:rsidR="00290957" w:rsidRPr="004322A4" w:rsidRDefault="00290957" w:rsidP="0031373F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97CF986" w14:textId="77777777" w:rsidR="00313B56" w:rsidRPr="004322A4" w:rsidRDefault="00313B56" w:rsidP="00313B56">
      <w:pPr>
        <w:pStyle w:val="BodyText2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3A7D63BF" w14:textId="77777777" w:rsidR="00F50E29" w:rsidRPr="004322A4" w:rsidRDefault="00F50E29" w:rsidP="00313B56">
      <w:pPr>
        <w:pStyle w:val="BodyText2"/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77685699" w14:textId="720930A6" w:rsidR="0002310B" w:rsidRPr="004322A4" w:rsidRDefault="0002310B" w:rsidP="00313B56">
      <w:pPr>
        <w:pStyle w:val="BodyText2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/>
          <w:sz w:val="30"/>
          <w:szCs w:val="30"/>
          <w:cs/>
        </w:rPr>
        <w:t>สัญญาสำคัญที่ทำกับกิจการที่เกี่ยวข้องกันในระหว่างงวด</w:t>
      </w:r>
      <w:r w:rsidR="00281FA7" w:rsidRPr="004322A4">
        <w:rPr>
          <w:rFonts w:ascii="Angsana New" w:hAnsi="Angsana New"/>
          <w:sz w:val="30"/>
          <w:szCs w:val="30"/>
          <w:cs/>
        </w:rPr>
        <w:t>เ</w:t>
      </w:r>
      <w:r w:rsidRPr="004322A4">
        <w:rPr>
          <w:rFonts w:ascii="Angsana New" w:hAnsi="Angsana New"/>
          <w:sz w:val="30"/>
          <w:szCs w:val="30"/>
          <w:cs/>
        </w:rPr>
        <w:t>ก</w:t>
      </w:r>
      <w:r w:rsidR="00281FA7" w:rsidRPr="004322A4">
        <w:rPr>
          <w:rFonts w:ascii="Angsana New" w:hAnsi="Angsana New"/>
          <w:sz w:val="30"/>
          <w:szCs w:val="30"/>
          <w:cs/>
        </w:rPr>
        <w:t>้า</w:t>
      </w:r>
      <w:r w:rsidRPr="004322A4">
        <w:rPr>
          <w:rFonts w:ascii="Angsana New" w:hAnsi="Angsana New"/>
          <w:sz w:val="30"/>
          <w:szCs w:val="30"/>
          <w:cs/>
        </w:rPr>
        <w:t>เดือนสิ้นสุดว</w:t>
      </w:r>
      <w:r w:rsidR="001D2AB4" w:rsidRPr="004322A4">
        <w:rPr>
          <w:rFonts w:ascii="Angsana New" w:hAnsi="Angsana New"/>
          <w:sz w:val="30"/>
          <w:szCs w:val="30"/>
          <w:cs/>
        </w:rPr>
        <w:t>ั</w:t>
      </w:r>
      <w:r w:rsidRPr="004322A4">
        <w:rPr>
          <w:rFonts w:ascii="Angsana New" w:hAnsi="Angsana New"/>
          <w:sz w:val="30"/>
          <w:szCs w:val="30"/>
          <w:cs/>
        </w:rPr>
        <w:t xml:space="preserve">นที่ </w:t>
      </w:r>
      <w:r w:rsidRPr="004322A4">
        <w:rPr>
          <w:rFonts w:ascii="Angsana New" w:hAnsi="Angsana New"/>
          <w:sz w:val="30"/>
          <w:szCs w:val="30"/>
        </w:rPr>
        <w:t xml:space="preserve">30 </w:t>
      </w:r>
      <w:r w:rsidR="00281FA7" w:rsidRPr="004322A4">
        <w:rPr>
          <w:rFonts w:ascii="Angsana New" w:hAnsi="Angsana New"/>
          <w:sz w:val="30"/>
          <w:szCs w:val="30"/>
          <w:cs/>
        </w:rPr>
        <w:t>กันยา</w:t>
      </w:r>
      <w:r w:rsidRPr="004322A4">
        <w:rPr>
          <w:rFonts w:ascii="Angsana New" w:hAnsi="Angsana New"/>
          <w:sz w:val="30"/>
          <w:szCs w:val="30"/>
          <w:cs/>
        </w:rPr>
        <w:t xml:space="preserve">ยน </w:t>
      </w:r>
      <w:r w:rsidRPr="004322A4">
        <w:rPr>
          <w:rFonts w:ascii="Angsana New" w:hAnsi="Angsana New"/>
          <w:sz w:val="30"/>
          <w:szCs w:val="30"/>
        </w:rPr>
        <w:t xml:space="preserve">2562 </w:t>
      </w:r>
      <w:r w:rsidRPr="004322A4">
        <w:rPr>
          <w:rFonts w:ascii="Angsana New" w:hAnsi="Angsana New"/>
          <w:sz w:val="30"/>
          <w:szCs w:val="30"/>
          <w:cs/>
        </w:rPr>
        <w:t>มีดังนี้</w:t>
      </w:r>
    </w:p>
    <w:p w14:paraId="78CF1EF8" w14:textId="77777777" w:rsidR="0002310B" w:rsidRPr="004322A4" w:rsidRDefault="0002310B" w:rsidP="00313B5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3CE405CE" w14:textId="77777777" w:rsidR="00313B56" w:rsidRPr="004322A4" w:rsidRDefault="00313B56" w:rsidP="00313B5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2A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สัญญาเงินให้กู้ยืม</w:t>
      </w:r>
    </w:p>
    <w:p w14:paraId="12BF9777" w14:textId="77777777" w:rsidR="00637B1F" w:rsidRPr="004322A4" w:rsidRDefault="00637B1F" w:rsidP="00313B56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16"/>
          <w:szCs w:val="16"/>
        </w:rPr>
      </w:pPr>
    </w:p>
    <w:p w14:paraId="5B226BB9" w14:textId="344D3904" w:rsidR="00637B1F" w:rsidRPr="004322A4" w:rsidRDefault="000B33F6" w:rsidP="00637B1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ในระหว่างงวด</w:t>
      </w:r>
      <w:r w:rsidR="00313B56" w:rsidRPr="004322A4">
        <w:rPr>
          <w:rFonts w:ascii="Angsana New" w:hAnsi="Angsana New"/>
          <w:sz w:val="30"/>
          <w:szCs w:val="30"/>
          <w:cs/>
        </w:rPr>
        <w:t>บริษัทได้</w:t>
      </w:r>
      <w:r w:rsidR="00637B1F" w:rsidRPr="004322A4">
        <w:rPr>
          <w:rFonts w:ascii="Angsana New" w:hAnsi="Angsana New"/>
          <w:sz w:val="30"/>
          <w:szCs w:val="30"/>
          <w:cs/>
        </w:rPr>
        <w:t>ทำการยกเลิกสัญญาให้กู้ยืมเงินฉบับ</w:t>
      </w:r>
      <w:r w:rsidR="006E0E5A" w:rsidRPr="004322A4">
        <w:rPr>
          <w:rFonts w:ascii="Angsana New" w:hAnsi="Angsana New"/>
          <w:sz w:val="30"/>
          <w:szCs w:val="30"/>
          <w:cs/>
        </w:rPr>
        <w:t xml:space="preserve">เดิมหลายฉบับวงเงินรวม </w:t>
      </w:r>
      <w:r w:rsidR="003C0357" w:rsidRPr="004322A4">
        <w:rPr>
          <w:rFonts w:ascii="Angsana New" w:hAnsi="Angsana New"/>
          <w:sz w:val="30"/>
          <w:szCs w:val="30"/>
        </w:rPr>
        <w:t>410</w:t>
      </w:r>
      <w:r w:rsidR="006E0E5A" w:rsidRPr="004322A4">
        <w:rPr>
          <w:rFonts w:ascii="Angsana New" w:hAnsi="Angsana New"/>
          <w:sz w:val="30"/>
          <w:szCs w:val="30"/>
        </w:rPr>
        <w:t xml:space="preserve"> </w:t>
      </w:r>
      <w:r w:rsidR="006E0E5A" w:rsidRPr="004322A4">
        <w:rPr>
          <w:rFonts w:ascii="Angsana New" w:hAnsi="Angsana New"/>
          <w:sz w:val="30"/>
          <w:szCs w:val="30"/>
          <w:cs/>
        </w:rPr>
        <w:t xml:space="preserve">ล้านบาท </w:t>
      </w:r>
      <w:r w:rsidR="00637B1F" w:rsidRPr="004322A4">
        <w:rPr>
          <w:rFonts w:ascii="Angsana New" w:hAnsi="Angsana New"/>
          <w:sz w:val="30"/>
          <w:szCs w:val="30"/>
          <w:cs/>
        </w:rPr>
        <w:t xml:space="preserve">กับบริษัท </w:t>
      </w:r>
      <w:r w:rsidR="00E4679A" w:rsidRPr="004322A4">
        <w:rPr>
          <w:rFonts w:ascii="Angsana New" w:hAnsi="Angsana New"/>
          <w:sz w:val="30"/>
          <w:szCs w:val="30"/>
        </w:rPr>
        <w:br/>
      </w:r>
      <w:r w:rsidR="00637B1F" w:rsidRPr="004322A4">
        <w:rPr>
          <w:rFonts w:ascii="Angsana New" w:hAnsi="Angsana New"/>
          <w:sz w:val="30"/>
          <w:szCs w:val="30"/>
          <w:cs/>
        </w:rPr>
        <w:t>บางจาก รีเทล จำกัด ซึ่งเป็นบริษัทย่อยของบริษัทและได้ทำสัญญาให้กู้ยืมเงินโดยไม่มีหลักประกันฉบับใหม่</w:t>
      </w:r>
      <w:r w:rsidR="001D2AB4" w:rsidRPr="004322A4">
        <w:rPr>
          <w:rFonts w:ascii="Angsana New" w:hAnsi="Angsana New"/>
          <w:sz w:val="30"/>
          <w:szCs w:val="30"/>
          <w:cs/>
        </w:rPr>
        <w:t>กับบริษัทย่อยดังกล่าว</w:t>
      </w:r>
      <w:r w:rsidR="00637B1F" w:rsidRPr="004322A4">
        <w:rPr>
          <w:rFonts w:ascii="Angsana New" w:hAnsi="Angsana New"/>
          <w:sz w:val="30"/>
          <w:szCs w:val="30"/>
          <w:cs/>
        </w:rPr>
        <w:t xml:space="preserve"> ในวงเงินรวม </w:t>
      </w:r>
      <w:r w:rsidR="00637B1F" w:rsidRPr="004322A4">
        <w:rPr>
          <w:rFonts w:ascii="Angsana New" w:hAnsi="Angsana New"/>
          <w:sz w:val="30"/>
          <w:szCs w:val="30"/>
        </w:rPr>
        <w:t>700</w:t>
      </w:r>
      <w:r w:rsidR="00637B1F" w:rsidRPr="004322A4">
        <w:rPr>
          <w:rFonts w:ascii="Angsana New" w:hAnsi="Angsana New"/>
          <w:sz w:val="30"/>
          <w:szCs w:val="30"/>
          <w:cs/>
        </w:rPr>
        <w:t xml:space="preserve"> ล้านบาท โดยสัญญาดังกล่าวมีอัตราดอกเบี้ยและกำหนดชำระคืนตามสัญญา</w:t>
      </w:r>
    </w:p>
    <w:p w14:paraId="342DE414" w14:textId="77777777" w:rsidR="00187335" w:rsidRPr="004322A4" w:rsidRDefault="00187335" w:rsidP="00637B1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5A85553" w14:textId="0CFEE434" w:rsidR="00F653C0" w:rsidRPr="004322A4" w:rsidRDefault="00F653C0" w:rsidP="00637B1F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 w:hint="cs"/>
          <w:sz w:val="30"/>
          <w:szCs w:val="30"/>
          <w:cs/>
        </w:rPr>
        <w:t>ในระว่างงวด</w:t>
      </w:r>
      <w:r w:rsidR="00187335" w:rsidRPr="004322A4">
        <w:rPr>
          <w:rFonts w:ascii="Angsana New" w:hAnsi="Angsana New"/>
          <w:sz w:val="30"/>
          <w:szCs w:val="30"/>
          <w:cs/>
        </w:rPr>
        <w:t>บริษัท</w:t>
      </w:r>
      <w:r w:rsidR="00187335" w:rsidRPr="004322A4">
        <w:rPr>
          <w:rFonts w:ascii="Angsana New" w:hAnsi="Angsana New" w:hint="cs"/>
          <w:sz w:val="30"/>
          <w:szCs w:val="30"/>
          <w:cs/>
        </w:rPr>
        <w:t xml:space="preserve"> บีซีพีจี จำกัด </w:t>
      </w:r>
      <w:r w:rsidR="00187335" w:rsidRPr="004322A4">
        <w:rPr>
          <w:rFonts w:ascii="Angsana New" w:hAnsi="Angsana New"/>
          <w:sz w:val="30"/>
          <w:szCs w:val="30"/>
        </w:rPr>
        <w:t>(</w:t>
      </w:r>
      <w:r w:rsidR="00187335" w:rsidRPr="004322A4">
        <w:rPr>
          <w:rFonts w:ascii="Angsana New" w:hAnsi="Angsana New" w:hint="cs"/>
          <w:sz w:val="30"/>
          <w:szCs w:val="30"/>
          <w:cs/>
        </w:rPr>
        <w:t>มหาชน</w:t>
      </w:r>
      <w:r w:rsidR="00187335" w:rsidRPr="004322A4">
        <w:rPr>
          <w:rFonts w:ascii="Angsana New" w:hAnsi="Angsana New"/>
          <w:sz w:val="30"/>
          <w:szCs w:val="30"/>
        </w:rPr>
        <w:t>)</w:t>
      </w:r>
      <w:r w:rsidR="00A01170" w:rsidRPr="004322A4">
        <w:rPr>
          <w:rFonts w:ascii="Angsana New" w:hAnsi="Angsana New" w:hint="cs"/>
          <w:sz w:val="30"/>
          <w:szCs w:val="30"/>
          <w:cs/>
        </w:rPr>
        <w:t xml:space="preserve"> ซึ่งเป็นบริษัทย่อยของ</w:t>
      </w:r>
      <w:r w:rsidRPr="004322A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87335" w:rsidRPr="004322A4">
        <w:rPr>
          <w:rFonts w:ascii="Angsana New" w:hAnsi="Angsana New" w:hint="cs"/>
          <w:sz w:val="30"/>
          <w:szCs w:val="30"/>
          <w:cs/>
        </w:rPr>
        <w:t xml:space="preserve"> </w:t>
      </w:r>
      <w:r w:rsidR="00187335" w:rsidRPr="004322A4">
        <w:rPr>
          <w:rFonts w:ascii="Angsana New" w:hAnsi="Angsana New"/>
          <w:sz w:val="30"/>
          <w:szCs w:val="30"/>
          <w:cs/>
        </w:rPr>
        <w:t>ได้ทำสัญญาเง</w:t>
      </w:r>
      <w:r w:rsidRPr="004322A4">
        <w:rPr>
          <w:rFonts w:ascii="Angsana New" w:hAnsi="Angsana New"/>
          <w:sz w:val="30"/>
          <w:szCs w:val="30"/>
          <w:cs/>
        </w:rPr>
        <w:t>ินให้กู้ยืมโดยไม่มีหลักประกันกั</w:t>
      </w:r>
      <w:r w:rsidR="00C57050" w:rsidRPr="004322A4">
        <w:rPr>
          <w:rFonts w:ascii="Angsana New" w:hAnsi="Angsana New" w:hint="cs"/>
          <w:sz w:val="30"/>
          <w:szCs w:val="30"/>
          <w:cs/>
        </w:rPr>
        <w:t>บ</w:t>
      </w:r>
      <w:r w:rsidR="009D1C5F" w:rsidRPr="004322A4">
        <w:rPr>
          <w:rFonts w:ascii="Angsana New" w:hAnsi="Angsana New" w:hint="cs"/>
          <w:sz w:val="30"/>
          <w:szCs w:val="30"/>
          <w:cs/>
        </w:rPr>
        <w:t>บริษัท</w:t>
      </w:r>
      <w:r w:rsidR="00187335" w:rsidRPr="004322A4">
        <w:rPr>
          <w:rFonts w:ascii="Angsana New" w:hAnsi="Angsana New"/>
          <w:sz w:val="30"/>
          <w:szCs w:val="30"/>
          <w:cs/>
        </w:rPr>
        <w:t xml:space="preserve"> </w:t>
      </w:r>
      <w:r w:rsidR="00187335" w:rsidRPr="004322A4">
        <w:rPr>
          <w:rFonts w:ascii="Angsana New" w:hAnsi="Angsana New"/>
          <w:sz w:val="30"/>
          <w:szCs w:val="30"/>
        </w:rPr>
        <w:t xml:space="preserve">Impact Energy Asia Development Limited </w:t>
      </w:r>
      <w:r w:rsidR="00187335" w:rsidRPr="004322A4">
        <w:rPr>
          <w:rFonts w:ascii="Angsana New" w:hAnsi="Angsana New"/>
          <w:sz w:val="30"/>
          <w:szCs w:val="30"/>
          <w:cs/>
        </w:rPr>
        <w:t>ซึ่งเป็นบริษัทร่วมของบริษัท</w:t>
      </w:r>
      <w:r w:rsidR="00187335" w:rsidRPr="004322A4">
        <w:rPr>
          <w:rFonts w:ascii="Angsana New" w:hAnsi="Angsana New" w:hint="cs"/>
          <w:sz w:val="30"/>
          <w:szCs w:val="30"/>
          <w:cs/>
        </w:rPr>
        <w:t>ย่อยดังกล่าว</w:t>
      </w:r>
      <w:r w:rsidR="00187335"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 w:hint="cs"/>
          <w:sz w:val="30"/>
          <w:szCs w:val="30"/>
          <w:cs/>
        </w:rPr>
        <w:t xml:space="preserve">ในวงเงินรวม </w:t>
      </w:r>
      <w:r w:rsidR="00D11116" w:rsidRPr="004322A4">
        <w:rPr>
          <w:rFonts w:ascii="Angsana New" w:hAnsi="Angsana New"/>
          <w:sz w:val="30"/>
          <w:szCs w:val="30"/>
        </w:rPr>
        <w:t>6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ล้านเหรียญสหรัฐฯ </w:t>
      </w:r>
      <w:r w:rsidRPr="004322A4">
        <w:rPr>
          <w:rFonts w:ascii="Angsana New" w:hAnsi="Angsana New"/>
          <w:sz w:val="30"/>
          <w:szCs w:val="30"/>
          <w:cs/>
        </w:rPr>
        <w:t>เงินให้กู้ยืมดังกล่าวมีกำหนดชำระคืน อัตราดอกเบี้ยและเงื่อนไขตามข้อกำหนดในสัญญา</w:t>
      </w:r>
    </w:p>
    <w:p w14:paraId="528B7A96" w14:textId="77777777" w:rsidR="00697D69" w:rsidRPr="004322A4" w:rsidRDefault="00697D69" w:rsidP="00313B56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16"/>
          <w:szCs w:val="16"/>
          <w:cs/>
          <w:lang w:val="en-US" w:bidi="th-TH"/>
        </w:rPr>
      </w:pPr>
    </w:p>
    <w:p w14:paraId="4BEAB94A" w14:textId="77777777" w:rsidR="00870CCC" w:rsidRPr="004322A4" w:rsidRDefault="004762B0" w:rsidP="002651ED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</w:p>
    <w:p w14:paraId="06D31BD6" w14:textId="77777777" w:rsidR="009E45D4" w:rsidRPr="004322A4" w:rsidRDefault="009E45D4" w:rsidP="00114977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46"/>
        <w:gridCol w:w="1210"/>
        <w:gridCol w:w="1211"/>
        <w:gridCol w:w="1210"/>
        <w:gridCol w:w="1211"/>
      </w:tblGrid>
      <w:tr w:rsidR="00114977" w:rsidRPr="004322A4" w14:paraId="27975CF9" w14:textId="77777777" w:rsidTr="002651ED">
        <w:trPr>
          <w:tblHeader/>
        </w:trPr>
        <w:tc>
          <w:tcPr>
            <w:tcW w:w="4446" w:type="dxa"/>
            <w:shd w:val="clear" w:color="auto" w:fill="auto"/>
          </w:tcPr>
          <w:p w14:paraId="6BDF8CF3" w14:textId="77777777" w:rsidR="00114977" w:rsidRPr="004322A4" w:rsidRDefault="00114977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21" w:type="dxa"/>
            <w:gridSpan w:val="2"/>
            <w:shd w:val="clear" w:color="auto" w:fill="auto"/>
          </w:tcPr>
          <w:p w14:paraId="7A2F268F" w14:textId="77777777" w:rsidR="00114977" w:rsidRPr="004322A4" w:rsidRDefault="00114977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21" w:type="dxa"/>
            <w:gridSpan w:val="2"/>
            <w:shd w:val="clear" w:color="auto" w:fill="auto"/>
          </w:tcPr>
          <w:p w14:paraId="7DE72585" w14:textId="77777777" w:rsidR="00114977" w:rsidRPr="004322A4" w:rsidRDefault="00114977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81FA7" w:rsidRPr="004322A4" w14:paraId="12F529E4" w14:textId="77777777" w:rsidTr="002651ED">
        <w:trPr>
          <w:tblHeader/>
        </w:trPr>
        <w:tc>
          <w:tcPr>
            <w:tcW w:w="4446" w:type="dxa"/>
          </w:tcPr>
          <w:p w14:paraId="74D6877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5178CE3" w14:textId="5C8B28EB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30 กันยายน</w:t>
            </w:r>
          </w:p>
        </w:tc>
        <w:tc>
          <w:tcPr>
            <w:tcW w:w="1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84C43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  <w:tc>
          <w:tcPr>
            <w:tcW w:w="12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6782F0" w14:textId="48F48D28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30 กันยายน</w:t>
            </w:r>
          </w:p>
        </w:tc>
        <w:tc>
          <w:tcPr>
            <w:tcW w:w="1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1703A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</w:tr>
      <w:tr w:rsidR="00281FA7" w:rsidRPr="004322A4" w14:paraId="4A017569" w14:textId="77777777" w:rsidTr="002651ED">
        <w:trPr>
          <w:trHeight w:val="68"/>
          <w:tblHeader/>
        </w:trPr>
        <w:tc>
          <w:tcPr>
            <w:tcW w:w="4446" w:type="dxa"/>
          </w:tcPr>
          <w:p w14:paraId="6254D71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BCC36DD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1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61AE4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  <w:tc>
          <w:tcPr>
            <w:tcW w:w="121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66B1BC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121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BD1CA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</w:tr>
      <w:tr w:rsidR="00281FA7" w:rsidRPr="004322A4" w14:paraId="48E5A272" w14:textId="77777777" w:rsidTr="002651ED">
        <w:trPr>
          <w:tblHeader/>
        </w:trPr>
        <w:tc>
          <w:tcPr>
            <w:tcW w:w="4446" w:type="dxa"/>
          </w:tcPr>
          <w:p w14:paraId="35020AD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842" w:type="dxa"/>
            <w:gridSpan w:val="4"/>
            <w:shd w:val="clear" w:color="auto" w:fill="auto"/>
          </w:tcPr>
          <w:p w14:paraId="2A66E82C" w14:textId="77777777" w:rsidR="00281FA7" w:rsidRPr="004322A4" w:rsidRDefault="00281FA7" w:rsidP="00281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81FA7" w:rsidRPr="004322A4" w14:paraId="1E926DAA" w14:textId="77777777" w:rsidTr="002651ED">
        <w:tc>
          <w:tcPr>
            <w:tcW w:w="4446" w:type="dxa"/>
          </w:tcPr>
          <w:p w14:paraId="2C95CDAD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  <w:cs/>
              </w:rPr>
            </w:pPr>
            <w:r w:rsidRPr="004322A4">
              <w:rPr>
                <w:b/>
                <w:bCs/>
                <w:i/>
                <w:iCs/>
                <w:cs/>
              </w:rPr>
              <w:t>เงินลงทุนชั่วคราว</w:t>
            </w:r>
          </w:p>
        </w:tc>
        <w:tc>
          <w:tcPr>
            <w:tcW w:w="1210" w:type="dxa"/>
          </w:tcPr>
          <w:p w14:paraId="0A002CA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43BDF57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697E6DD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3248668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281FA7" w:rsidRPr="004322A4" w14:paraId="720B7AAA" w14:textId="77777777" w:rsidTr="002651ED">
        <w:tc>
          <w:tcPr>
            <w:tcW w:w="4446" w:type="dxa"/>
          </w:tcPr>
          <w:p w14:paraId="7285C8B4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322A4">
              <w:rPr>
                <w:cs/>
              </w:rPr>
              <w:t>เงินฝากระยะสั้นกับสถาบันการเงิน</w:t>
            </w:r>
          </w:p>
        </w:tc>
        <w:tc>
          <w:tcPr>
            <w:tcW w:w="1210" w:type="dxa"/>
          </w:tcPr>
          <w:p w14:paraId="11719934" w14:textId="65354E05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228</w:t>
            </w:r>
          </w:p>
        </w:tc>
        <w:tc>
          <w:tcPr>
            <w:tcW w:w="1211" w:type="dxa"/>
          </w:tcPr>
          <w:p w14:paraId="4E0F2473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262</w:t>
            </w:r>
          </w:p>
        </w:tc>
        <w:tc>
          <w:tcPr>
            <w:tcW w:w="1210" w:type="dxa"/>
          </w:tcPr>
          <w:p w14:paraId="35F63156" w14:textId="4FFA6C95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200</w:t>
            </w:r>
          </w:p>
        </w:tc>
        <w:tc>
          <w:tcPr>
            <w:tcW w:w="1211" w:type="dxa"/>
          </w:tcPr>
          <w:p w14:paraId="40CF76C0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200</w:t>
            </w:r>
          </w:p>
        </w:tc>
      </w:tr>
      <w:tr w:rsidR="00281FA7" w:rsidRPr="004322A4" w14:paraId="7EE78D55" w14:textId="77777777" w:rsidTr="002651ED">
        <w:tc>
          <w:tcPr>
            <w:tcW w:w="4446" w:type="dxa"/>
          </w:tcPr>
          <w:p w14:paraId="3D6DC092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</w:p>
        </w:tc>
        <w:tc>
          <w:tcPr>
            <w:tcW w:w="1210" w:type="dxa"/>
          </w:tcPr>
          <w:p w14:paraId="368181C6" w14:textId="29D68914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228</w:t>
            </w:r>
          </w:p>
        </w:tc>
        <w:tc>
          <w:tcPr>
            <w:tcW w:w="1211" w:type="dxa"/>
          </w:tcPr>
          <w:p w14:paraId="215C4F84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262</w:t>
            </w:r>
          </w:p>
        </w:tc>
        <w:tc>
          <w:tcPr>
            <w:tcW w:w="1210" w:type="dxa"/>
          </w:tcPr>
          <w:p w14:paraId="6D633279" w14:textId="64A60C69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200</w:t>
            </w:r>
          </w:p>
        </w:tc>
        <w:tc>
          <w:tcPr>
            <w:tcW w:w="1211" w:type="dxa"/>
          </w:tcPr>
          <w:p w14:paraId="11943CA7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200</w:t>
            </w:r>
          </w:p>
        </w:tc>
      </w:tr>
      <w:tr w:rsidR="00281FA7" w:rsidRPr="004322A4" w14:paraId="0FAFEF6E" w14:textId="77777777" w:rsidTr="002651ED">
        <w:trPr>
          <w:trHeight w:val="68"/>
        </w:trPr>
        <w:tc>
          <w:tcPr>
            <w:tcW w:w="4446" w:type="dxa"/>
          </w:tcPr>
          <w:p w14:paraId="1425FEB3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0"/>
                <w:szCs w:val="10"/>
                <w:cs/>
              </w:rPr>
            </w:pPr>
          </w:p>
        </w:tc>
        <w:tc>
          <w:tcPr>
            <w:tcW w:w="1210" w:type="dxa"/>
          </w:tcPr>
          <w:p w14:paraId="10A8E69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1211" w:type="dxa"/>
          </w:tcPr>
          <w:p w14:paraId="3AA29588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1210" w:type="dxa"/>
          </w:tcPr>
          <w:p w14:paraId="0A4F4D1D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1211" w:type="dxa"/>
          </w:tcPr>
          <w:p w14:paraId="1F4E08A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</w:tr>
      <w:tr w:rsidR="00281FA7" w:rsidRPr="004322A4" w14:paraId="5CAEED16" w14:textId="77777777" w:rsidTr="002651ED">
        <w:tc>
          <w:tcPr>
            <w:tcW w:w="4446" w:type="dxa"/>
          </w:tcPr>
          <w:p w14:paraId="6B80F7DF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i/>
                <w:iCs/>
              </w:rPr>
            </w:pPr>
            <w:r w:rsidRPr="004322A4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210" w:type="dxa"/>
          </w:tcPr>
          <w:p w14:paraId="4DB20698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41B3D44E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2AE47B1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1A522700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281FA7" w:rsidRPr="004322A4" w14:paraId="5BDA4047" w14:textId="77777777" w:rsidTr="002651ED">
        <w:tc>
          <w:tcPr>
            <w:tcW w:w="4446" w:type="dxa"/>
          </w:tcPr>
          <w:p w14:paraId="3DCA46C6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10" w:type="dxa"/>
          </w:tcPr>
          <w:p w14:paraId="1409F558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1" w:type="dxa"/>
          </w:tcPr>
          <w:p w14:paraId="5D15FB85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0" w:type="dxa"/>
          </w:tcPr>
          <w:p w14:paraId="2F5F134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6D727AB4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281FA7" w:rsidRPr="004322A4" w14:paraId="3C90FCA8" w14:textId="77777777" w:rsidTr="002651ED">
        <w:tc>
          <w:tcPr>
            <w:tcW w:w="4446" w:type="dxa"/>
          </w:tcPr>
          <w:p w14:paraId="5EE0CB6B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 xml:space="preserve">   </w:t>
            </w:r>
            <w:r w:rsidRPr="004322A4">
              <w:t>Lithium Americas Corp.</w:t>
            </w:r>
          </w:p>
        </w:tc>
        <w:tc>
          <w:tcPr>
            <w:tcW w:w="1210" w:type="dxa"/>
          </w:tcPr>
          <w:p w14:paraId="70E8A9BA" w14:textId="31BD5719" w:rsidR="00281FA7" w:rsidRPr="004322A4" w:rsidRDefault="00D657D2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1,321</w:t>
            </w:r>
          </w:p>
        </w:tc>
        <w:tc>
          <w:tcPr>
            <w:tcW w:w="1211" w:type="dxa"/>
          </w:tcPr>
          <w:p w14:paraId="28C426F4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1,432</w:t>
            </w:r>
          </w:p>
        </w:tc>
        <w:tc>
          <w:tcPr>
            <w:tcW w:w="1210" w:type="dxa"/>
          </w:tcPr>
          <w:p w14:paraId="08172527" w14:textId="443F2214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1211" w:type="dxa"/>
          </w:tcPr>
          <w:p w14:paraId="7AF8F9B8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</w:tr>
      <w:tr w:rsidR="00281FA7" w:rsidRPr="004322A4" w14:paraId="5ED6BCD8" w14:textId="77777777" w:rsidTr="002651ED">
        <w:tc>
          <w:tcPr>
            <w:tcW w:w="4446" w:type="dxa"/>
          </w:tcPr>
          <w:p w14:paraId="213999C4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10" w:type="dxa"/>
          </w:tcPr>
          <w:p w14:paraId="39CCBAC9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1" w:type="dxa"/>
          </w:tcPr>
          <w:p w14:paraId="7E268EE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</w:p>
        </w:tc>
        <w:tc>
          <w:tcPr>
            <w:tcW w:w="1210" w:type="dxa"/>
          </w:tcPr>
          <w:p w14:paraId="2845249D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7F9A55B3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281FA7" w:rsidRPr="004322A4" w14:paraId="57DF73E1" w14:textId="77777777" w:rsidTr="002651ED">
        <w:tc>
          <w:tcPr>
            <w:tcW w:w="4446" w:type="dxa"/>
          </w:tcPr>
          <w:p w14:paraId="6F179E61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 xml:space="preserve">   บริษัท ขนส่งน้ำมันทางท่อ จำกัด</w:t>
            </w:r>
          </w:p>
        </w:tc>
        <w:tc>
          <w:tcPr>
            <w:tcW w:w="1210" w:type="dxa"/>
          </w:tcPr>
          <w:p w14:paraId="7823EF5D" w14:textId="44C8991A" w:rsidR="00281FA7" w:rsidRPr="004322A4" w:rsidRDefault="00D657D2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234</w:t>
            </w:r>
          </w:p>
        </w:tc>
        <w:tc>
          <w:tcPr>
            <w:tcW w:w="1211" w:type="dxa"/>
          </w:tcPr>
          <w:p w14:paraId="15A2B40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234</w:t>
            </w:r>
          </w:p>
        </w:tc>
        <w:tc>
          <w:tcPr>
            <w:tcW w:w="1210" w:type="dxa"/>
          </w:tcPr>
          <w:p w14:paraId="1DE04F86" w14:textId="7ADFB185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234</w:t>
            </w:r>
          </w:p>
        </w:tc>
        <w:tc>
          <w:tcPr>
            <w:tcW w:w="1211" w:type="dxa"/>
          </w:tcPr>
          <w:p w14:paraId="4157944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234</w:t>
            </w:r>
          </w:p>
        </w:tc>
      </w:tr>
      <w:tr w:rsidR="00281FA7" w:rsidRPr="004322A4" w14:paraId="6AA1E8ED" w14:textId="77777777" w:rsidTr="002651ED">
        <w:tc>
          <w:tcPr>
            <w:tcW w:w="4446" w:type="dxa"/>
          </w:tcPr>
          <w:p w14:paraId="326D58A7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  <w:r w:rsidRPr="004322A4">
              <w:rPr>
                <w:cs/>
              </w:rPr>
              <w:t xml:space="preserve">   อื่น ๆ</w:t>
            </w:r>
          </w:p>
        </w:tc>
        <w:tc>
          <w:tcPr>
            <w:tcW w:w="1210" w:type="dxa"/>
          </w:tcPr>
          <w:p w14:paraId="27EED74F" w14:textId="7F66E5F7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398</w:t>
            </w:r>
          </w:p>
        </w:tc>
        <w:tc>
          <w:tcPr>
            <w:tcW w:w="1211" w:type="dxa"/>
          </w:tcPr>
          <w:p w14:paraId="10C6C6F9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146</w:t>
            </w:r>
          </w:p>
        </w:tc>
        <w:tc>
          <w:tcPr>
            <w:tcW w:w="1210" w:type="dxa"/>
          </w:tcPr>
          <w:p w14:paraId="34CBE6B2" w14:textId="3F725EDD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1211" w:type="dxa"/>
          </w:tcPr>
          <w:p w14:paraId="0D5E02E6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</w:tr>
      <w:tr w:rsidR="00281FA7" w:rsidRPr="004322A4" w14:paraId="7D17EE0E" w14:textId="77777777" w:rsidTr="002651ED">
        <w:tc>
          <w:tcPr>
            <w:tcW w:w="4446" w:type="dxa"/>
          </w:tcPr>
          <w:p w14:paraId="6071AEDA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รวมเงินลงทุนในตราสารทุน</w:t>
            </w:r>
            <w:r w:rsidRPr="004322A4">
              <w:rPr>
                <w:b/>
                <w:bCs/>
              </w:rPr>
              <w:t xml:space="preserve"> - </w:t>
            </w:r>
            <w:r w:rsidRPr="004322A4">
              <w:rPr>
                <w:b/>
                <w:bCs/>
                <w:cs/>
              </w:rPr>
              <w:t>สุทธิ</w:t>
            </w:r>
          </w:p>
        </w:tc>
        <w:tc>
          <w:tcPr>
            <w:tcW w:w="1210" w:type="dxa"/>
          </w:tcPr>
          <w:p w14:paraId="044DCA79" w14:textId="7D8BD6AC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1,953</w:t>
            </w:r>
          </w:p>
        </w:tc>
        <w:tc>
          <w:tcPr>
            <w:tcW w:w="1211" w:type="dxa"/>
          </w:tcPr>
          <w:p w14:paraId="375D3F4D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1,812</w:t>
            </w:r>
          </w:p>
        </w:tc>
        <w:tc>
          <w:tcPr>
            <w:tcW w:w="1210" w:type="dxa"/>
          </w:tcPr>
          <w:p w14:paraId="0F52416C" w14:textId="7019FCEA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234</w:t>
            </w:r>
          </w:p>
        </w:tc>
        <w:tc>
          <w:tcPr>
            <w:tcW w:w="1211" w:type="dxa"/>
          </w:tcPr>
          <w:p w14:paraId="61A4748B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234</w:t>
            </w:r>
          </w:p>
        </w:tc>
      </w:tr>
      <w:tr w:rsidR="00281FA7" w:rsidRPr="004322A4" w14:paraId="70B82BCA" w14:textId="77777777" w:rsidTr="002651ED">
        <w:tc>
          <w:tcPr>
            <w:tcW w:w="4446" w:type="dxa"/>
          </w:tcPr>
          <w:p w14:paraId="1A148F1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10"/>
                <w:szCs w:val="10"/>
                <w:cs/>
              </w:rPr>
            </w:pPr>
          </w:p>
        </w:tc>
        <w:tc>
          <w:tcPr>
            <w:tcW w:w="1210" w:type="dxa"/>
          </w:tcPr>
          <w:p w14:paraId="21C13BF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1211" w:type="dxa"/>
          </w:tcPr>
          <w:p w14:paraId="0D25724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1210" w:type="dxa"/>
          </w:tcPr>
          <w:p w14:paraId="709EE76F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  <w:tc>
          <w:tcPr>
            <w:tcW w:w="1211" w:type="dxa"/>
          </w:tcPr>
          <w:p w14:paraId="1B218A0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sz w:val="10"/>
                <w:szCs w:val="10"/>
              </w:rPr>
            </w:pPr>
          </w:p>
        </w:tc>
      </w:tr>
      <w:tr w:rsidR="00281FA7" w:rsidRPr="004322A4" w14:paraId="72CB359C" w14:textId="77777777" w:rsidTr="002651ED">
        <w:tc>
          <w:tcPr>
            <w:tcW w:w="4446" w:type="dxa"/>
          </w:tcPr>
          <w:p w14:paraId="4595355D" w14:textId="77777777" w:rsidR="00441B94" w:rsidRPr="004322A4" w:rsidRDefault="00441B94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</w:pPr>
          </w:p>
          <w:p w14:paraId="6474E602" w14:textId="0EE1ECC4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cs/>
              </w:rPr>
            </w:pPr>
            <w:r w:rsidRPr="004322A4">
              <w:rPr>
                <w:cs/>
              </w:rPr>
              <w:lastRenderedPageBreak/>
              <w:t>ตราสารหนี้อื่นที่จะถือจนครบกำหนด</w:t>
            </w:r>
          </w:p>
        </w:tc>
        <w:tc>
          <w:tcPr>
            <w:tcW w:w="1210" w:type="dxa"/>
          </w:tcPr>
          <w:p w14:paraId="73A8BDDB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2B886050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0" w:type="dxa"/>
          </w:tcPr>
          <w:p w14:paraId="29E3AA51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  <w:tc>
          <w:tcPr>
            <w:tcW w:w="1211" w:type="dxa"/>
          </w:tcPr>
          <w:p w14:paraId="1E09A352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</w:p>
        </w:tc>
      </w:tr>
      <w:tr w:rsidR="00281FA7" w:rsidRPr="004322A4" w14:paraId="7E3835DE" w14:textId="77777777" w:rsidTr="002651ED">
        <w:tc>
          <w:tcPr>
            <w:tcW w:w="4446" w:type="dxa"/>
          </w:tcPr>
          <w:p w14:paraId="78D4A40B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b/>
                <w:bCs/>
                <w:cs/>
              </w:rPr>
            </w:pPr>
            <w:r w:rsidRPr="004322A4">
              <w:rPr>
                <w:cs/>
              </w:rPr>
              <w:t xml:space="preserve">   พันธบัตรรัฐบาล</w:t>
            </w:r>
          </w:p>
        </w:tc>
        <w:tc>
          <w:tcPr>
            <w:tcW w:w="1210" w:type="dxa"/>
          </w:tcPr>
          <w:p w14:paraId="10A63C4D" w14:textId="6A8DD82F" w:rsidR="00281FA7" w:rsidRPr="004322A4" w:rsidRDefault="00D657D2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3</w:t>
            </w:r>
          </w:p>
        </w:tc>
        <w:tc>
          <w:tcPr>
            <w:tcW w:w="1211" w:type="dxa"/>
          </w:tcPr>
          <w:p w14:paraId="546404A7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3</w:t>
            </w:r>
          </w:p>
        </w:tc>
        <w:tc>
          <w:tcPr>
            <w:tcW w:w="1210" w:type="dxa"/>
          </w:tcPr>
          <w:p w14:paraId="1C135ABB" w14:textId="58F31AE9" w:rsidR="00281FA7" w:rsidRPr="004322A4" w:rsidRDefault="00FA3BC9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3</w:t>
            </w:r>
          </w:p>
        </w:tc>
        <w:tc>
          <w:tcPr>
            <w:tcW w:w="1211" w:type="dxa"/>
          </w:tcPr>
          <w:p w14:paraId="2D8C662A" w14:textId="77777777" w:rsidR="00281FA7" w:rsidRPr="004322A4" w:rsidRDefault="00281FA7" w:rsidP="00281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cs/>
              </w:rPr>
            </w:pPr>
            <w:r w:rsidRPr="004322A4">
              <w:t>3</w:t>
            </w:r>
          </w:p>
        </w:tc>
      </w:tr>
      <w:tr w:rsidR="00281FA7" w:rsidRPr="004322A4" w14:paraId="4E01A67F" w14:textId="77777777" w:rsidTr="002651ED">
        <w:tc>
          <w:tcPr>
            <w:tcW w:w="4446" w:type="dxa"/>
          </w:tcPr>
          <w:p w14:paraId="4D7772F8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b/>
                <w:bCs/>
                <w:cs/>
              </w:rPr>
            </w:pPr>
            <w:r w:rsidRPr="004322A4">
              <w:rPr>
                <w:i/>
                <w:iCs/>
                <w:cs/>
              </w:rPr>
              <w:t xml:space="preserve">   บวก</w:t>
            </w:r>
            <w:r w:rsidRPr="004322A4">
              <w:rPr>
                <w:cs/>
              </w:rPr>
              <w:t xml:space="preserve"> ส่วนเพิ่มมูลค่าเงินลงทุน</w:t>
            </w:r>
          </w:p>
        </w:tc>
        <w:tc>
          <w:tcPr>
            <w:tcW w:w="1210" w:type="dxa"/>
          </w:tcPr>
          <w:p w14:paraId="7A826E87" w14:textId="15CA3EF3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11" w:type="dxa"/>
          </w:tcPr>
          <w:p w14:paraId="78D73A75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10" w:type="dxa"/>
          </w:tcPr>
          <w:p w14:paraId="73EA9FCC" w14:textId="7B13CA33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11" w:type="dxa"/>
          </w:tcPr>
          <w:p w14:paraId="0B015AB6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</w:pPr>
            <w:r w:rsidRPr="004322A4">
              <w:t>-</w:t>
            </w:r>
          </w:p>
        </w:tc>
      </w:tr>
      <w:tr w:rsidR="00281FA7" w:rsidRPr="004322A4" w14:paraId="39DD3F96" w14:textId="77777777" w:rsidTr="002651ED">
        <w:tc>
          <w:tcPr>
            <w:tcW w:w="4446" w:type="dxa"/>
          </w:tcPr>
          <w:p w14:paraId="305D40B0" w14:textId="7F4B2442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รวมเงินลงทุนในตราสารหนี้ที่จะถือ</w:t>
            </w:r>
            <w:r w:rsidRPr="004322A4">
              <w:rPr>
                <w:b/>
                <w:bCs/>
                <w:cs/>
              </w:rPr>
              <w:br/>
              <w:t xml:space="preserve">   จนครบกำหนด </w:t>
            </w:r>
            <w:r w:rsidR="00F50B29" w:rsidRPr="004322A4">
              <w:rPr>
                <w:rFonts w:hint="cs"/>
                <w:b/>
                <w:bCs/>
                <w:cs/>
              </w:rPr>
              <w:t>-</w:t>
            </w:r>
            <w:r w:rsidRPr="004322A4">
              <w:rPr>
                <w:b/>
                <w:bCs/>
              </w:rPr>
              <w:t xml:space="preserve"> </w:t>
            </w:r>
            <w:r w:rsidRPr="004322A4">
              <w:rPr>
                <w:b/>
                <w:bCs/>
                <w:cs/>
              </w:rPr>
              <w:t>สุทธิ</w:t>
            </w:r>
          </w:p>
        </w:tc>
        <w:tc>
          <w:tcPr>
            <w:tcW w:w="1210" w:type="dxa"/>
            <w:vAlign w:val="bottom"/>
          </w:tcPr>
          <w:p w14:paraId="04875EA8" w14:textId="7BFA4297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</w:t>
            </w:r>
          </w:p>
        </w:tc>
        <w:tc>
          <w:tcPr>
            <w:tcW w:w="1211" w:type="dxa"/>
            <w:vAlign w:val="bottom"/>
          </w:tcPr>
          <w:p w14:paraId="584707C8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</w:t>
            </w:r>
          </w:p>
        </w:tc>
        <w:tc>
          <w:tcPr>
            <w:tcW w:w="1210" w:type="dxa"/>
            <w:vAlign w:val="bottom"/>
          </w:tcPr>
          <w:p w14:paraId="380258B3" w14:textId="0483D39B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</w:t>
            </w:r>
          </w:p>
        </w:tc>
        <w:tc>
          <w:tcPr>
            <w:tcW w:w="1211" w:type="dxa"/>
            <w:vAlign w:val="bottom"/>
          </w:tcPr>
          <w:p w14:paraId="4D11AB16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</w:t>
            </w:r>
          </w:p>
        </w:tc>
      </w:tr>
      <w:tr w:rsidR="00281FA7" w:rsidRPr="004322A4" w14:paraId="62EB0053" w14:textId="77777777" w:rsidTr="002651ED">
        <w:tc>
          <w:tcPr>
            <w:tcW w:w="4446" w:type="dxa"/>
          </w:tcPr>
          <w:p w14:paraId="77DD3A1A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รวมเงินลงทุนระยะยาวอื่น</w:t>
            </w:r>
          </w:p>
        </w:tc>
        <w:tc>
          <w:tcPr>
            <w:tcW w:w="1210" w:type="dxa"/>
            <w:vAlign w:val="bottom"/>
          </w:tcPr>
          <w:p w14:paraId="7D0AE4C3" w14:textId="06C56FFC" w:rsidR="00281FA7" w:rsidRPr="004322A4" w:rsidRDefault="00D657D2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1,956</w:t>
            </w:r>
          </w:p>
        </w:tc>
        <w:tc>
          <w:tcPr>
            <w:tcW w:w="1211" w:type="dxa"/>
            <w:vAlign w:val="bottom"/>
          </w:tcPr>
          <w:p w14:paraId="25F70DA5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1,815</w:t>
            </w:r>
          </w:p>
        </w:tc>
        <w:tc>
          <w:tcPr>
            <w:tcW w:w="1210" w:type="dxa"/>
            <w:vAlign w:val="bottom"/>
          </w:tcPr>
          <w:p w14:paraId="11D32FB6" w14:textId="47D2EBB4" w:rsidR="00281FA7" w:rsidRPr="004322A4" w:rsidRDefault="00FA3BC9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237</w:t>
            </w:r>
          </w:p>
        </w:tc>
        <w:tc>
          <w:tcPr>
            <w:tcW w:w="1211" w:type="dxa"/>
            <w:vAlign w:val="bottom"/>
          </w:tcPr>
          <w:p w14:paraId="6DDA1881" w14:textId="77777777" w:rsidR="00281FA7" w:rsidRPr="004322A4" w:rsidRDefault="00281FA7" w:rsidP="00281FA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237</w:t>
            </w:r>
          </w:p>
        </w:tc>
      </w:tr>
      <w:tr w:rsidR="00281FA7" w:rsidRPr="004322A4" w14:paraId="31D8C78E" w14:textId="77777777" w:rsidTr="002651ED">
        <w:tc>
          <w:tcPr>
            <w:tcW w:w="4446" w:type="dxa"/>
            <w:vAlign w:val="bottom"/>
          </w:tcPr>
          <w:p w14:paraId="6C786CE8" w14:textId="77777777" w:rsidR="00281FA7" w:rsidRPr="004322A4" w:rsidRDefault="00281FA7" w:rsidP="002651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1210" w:type="dxa"/>
            <w:vAlign w:val="bottom"/>
          </w:tcPr>
          <w:p w14:paraId="62F6EAAD" w14:textId="713ED6B3" w:rsidR="00281FA7" w:rsidRPr="004322A4" w:rsidRDefault="00D657D2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2,184</w:t>
            </w:r>
          </w:p>
        </w:tc>
        <w:tc>
          <w:tcPr>
            <w:tcW w:w="1211" w:type="dxa"/>
            <w:vAlign w:val="bottom"/>
          </w:tcPr>
          <w:p w14:paraId="3595EC5A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2,077</w:t>
            </w:r>
          </w:p>
        </w:tc>
        <w:tc>
          <w:tcPr>
            <w:tcW w:w="1210" w:type="dxa"/>
            <w:vAlign w:val="bottom"/>
          </w:tcPr>
          <w:p w14:paraId="53991C0D" w14:textId="5BBE8C81" w:rsidR="00281FA7" w:rsidRPr="004322A4" w:rsidRDefault="00FA3BC9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437</w:t>
            </w:r>
          </w:p>
        </w:tc>
        <w:tc>
          <w:tcPr>
            <w:tcW w:w="1211" w:type="dxa"/>
            <w:vAlign w:val="bottom"/>
          </w:tcPr>
          <w:p w14:paraId="33D5F305" w14:textId="77777777" w:rsidR="00281FA7" w:rsidRPr="004322A4" w:rsidRDefault="00281FA7" w:rsidP="00281FA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437</w:t>
            </w:r>
          </w:p>
        </w:tc>
      </w:tr>
    </w:tbl>
    <w:p w14:paraId="79B02224" w14:textId="77777777" w:rsidR="00441B94" w:rsidRPr="004322A4" w:rsidRDefault="00441B94" w:rsidP="008D2D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/>
      </w:pPr>
    </w:p>
    <w:p w14:paraId="2973F86F" w14:textId="71A9E445" w:rsidR="008D2D11" w:rsidRPr="004322A4" w:rsidRDefault="008D2D11" w:rsidP="00265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1" w:firstLine="9"/>
      </w:pPr>
      <w:r w:rsidRPr="004322A4">
        <w:rPr>
          <w:cs/>
        </w:rPr>
        <w:t xml:space="preserve">รายการเคลื่อนไหวในระหว่างงวดเก้าเดือนสิ้นสุดวันที่ </w:t>
      </w:r>
      <w:r w:rsidR="009A3971" w:rsidRPr="004322A4">
        <w:t>30</w:t>
      </w:r>
      <w:r w:rsidR="0010158F" w:rsidRPr="004322A4">
        <w:rPr>
          <w:rFonts w:hint="cs"/>
          <w:cs/>
        </w:rPr>
        <w:t xml:space="preserve"> กันยายน</w:t>
      </w:r>
      <w:r w:rsidR="009A3971" w:rsidRPr="004322A4">
        <w:t xml:space="preserve"> </w:t>
      </w:r>
      <w:r w:rsidRPr="004322A4">
        <w:rPr>
          <w:cs/>
        </w:rPr>
        <w:t>ของตราสารทุนที่อยู่ในความต้องการของตลาดมีดังนี้</w:t>
      </w:r>
    </w:p>
    <w:p w14:paraId="2E2C6769" w14:textId="0765CECB" w:rsidR="00C91A9B" w:rsidRPr="004322A4" w:rsidRDefault="00C91A9B" w:rsidP="00C91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</w:pPr>
    </w:p>
    <w:tbl>
      <w:tblPr>
        <w:tblW w:w="9288" w:type="dxa"/>
        <w:tblInd w:w="45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4339"/>
        <w:gridCol w:w="1237"/>
        <w:gridCol w:w="1237"/>
        <w:gridCol w:w="1237"/>
        <w:gridCol w:w="1238"/>
      </w:tblGrid>
      <w:tr w:rsidR="008D2D11" w:rsidRPr="004322A4" w14:paraId="79106B24" w14:textId="77777777" w:rsidTr="002651ED">
        <w:trPr>
          <w:tblHeader/>
        </w:trPr>
        <w:tc>
          <w:tcPr>
            <w:tcW w:w="4339" w:type="dxa"/>
            <w:shd w:val="clear" w:color="auto" w:fill="auto"/>
            <w:hideMark/>
          </w:tcPr>
          <w:p w14:paraId="6E49A87F" w14:textId="77777777" w:rsidR="008D2D11" w:rsidRPr="004322A4" w:rsidRDefault="008D2D11" w:rsidP="00627B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b/>
              </w:rPr>
            </w:pPr>
          </w:p>
        </w:tc>
        <w:tc>
          <w:tcPr>
            <w:tcW w:w="2474" w:type="dxa"/>
            <w:gridSpan w:val="2"/>
            <w:shd w:val="clear" w:color="auto" w:fill="auto"/>
            <w:hideMark/>
          </w:tcPr>
          <w:p w14:paraId="1AD1F418" w14:textId="77777777" w:rsidR="008D2D11" w:rsidRPr="004322A4" w:rsidRDefault="008D2D11" w:rsidP="00627B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4322A4">
              <w:rPr>
                <w:bCs/>
                <w:cs/>
              </w:rPr>
              <w:t xml:space="preserve">งบการเงินรวม </w:t>
            </w:r>
          </w:p>
        </w:tc>
        <w:tc>
          <w:tcPr>
            <w:tcW w:w="2475" w:type="dxa"/>
            <w:gridSpan w:val="2"/>
            <w:shd w:val="clear" w:color="auto" w:fill="auto"/>
            <w:hideMark/>
          </w:tcPr>
          <w:p w14:paraId="038DFC30" w14:textId="77777777" w:rsidR="008D2D11" w:rsidRPr="004322A4" w:rsidRDefault="008D2D11" w:rsidP="00627B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bCs/>
              </w:rPr>
            </w:pPr>
            <w:r w:rsidRPr="004322A4">
              <w:rPr>
                <w:bCs/>
                <w:cs/>
              </w:rPr>
              <w:t xml:space="preserve">งบการเงินเฉพาะกิจการ </w:t>
            </w:r>
          </w:p>
        </w:tc>
      </w:tr>
      <w:tr w:rsidR="008D2D11" w:rsidRPr="004322A4" w14:paraId="7D213A92" w14:textId="77777777" w:rsidTr="002651ED">
        <w:tblPrEx>
          <w:shd w:val="clear" w:color="auto" w:fill="auto"/>
        </w:tblPrEx>
        <w:trPr>
          <w:tblHeader/>
        </w:trPr>
        <w:tc>
          <w:tcPr>
            <w:tcW w:w="4339" w:type="dxa"/>
            <w:shd w:val="clear" w:color="auto" w:fill="auto"/>
          </w:tcPr>
          <w:p w14:paraId="05EB3CA4" w14:textId="77777777" w:rsidR="008D2D11" w:rsidRPr="004322A4" w:rsidRDefault="008D2D11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1237" w:type="dxa"/>
            <w:shd w:val="clear" w:color="auto" w:fill="auto"/>
          </w:tcPr>
          <w:p w14:paraId="2C821D19" w14:textId="63FA6E83" w:rsidR="008D2D11" w:rsidRPr="004322A4" w:rsidRDefault="008D2D11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37" w:type="dxa"/>
            <w:shd w:val="clear" w:color="auto" w:fill="auto"/>
          </w:tcPr>
          <w:p w14:paraId="16A3006E" w14:textId="2AC98DF5" w:rsidR="008D2D11" w:rsidRPr="004322A4" w:rsidRDefault="008D2D11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37" w:type="dxa"/>
            <w:shd w:val="clear" w:color="auto" w:fill="auto"/>
          </w:tcPr>
          <w:p w14:paraId="06544638" w14:textId="4F1E33EE" w:rsidR="008D2D11" w:rsidRPr="004322A4" w:rsidRDefault="008D2D11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3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38" w:type="dxa"/>
            <w:shd w:val="clear" w:color="auto" w:fill="auto"/>
          </w:tcPr>
          <w:p w14:paraId="6A16860B" w14:textId="56B4838F" w:rsidR="008D2D11" w:rsidRPr="004322A4" w:rsidRDefault="008D2D11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8D2D11" w:rsidRPr="004322A4" w14:paraId="33B19353" w14:textId="77777777" w:rsidTr="002651ED">
        <w:tblPrEx>
          <w:shd w:val="clear" w:color="auto" w:fill="auto"/>
        </w:tblPrEx>
        <w:trPr>
          <w:tblHeader/>
        </w:trPr>
        <w:tc>
          <w:tcPr>
            <w:tcW w:w="4339" w:type="dxa"/>
            <w:shd w:val="clear" w:color="auto" w:fill="auto"/>
          </w:tcPr>
          <w:p w14:paraId="7ED0E66D" w14:textId="77777777" w:rsidR="008D2D11" w:rsidRPr="004322A4" w:rsidRDefault="008D2D11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bCs/>
                <w:i/>
                <w:iCs/>
              </w:rPr>
            </w:pPr>
          </w:p>
        </w:tc>
        <w:tc>
          <w:tcPr>
            <w:tcW w:w="4949" w:type="dxa"/>
            <w:gridSpan w:val="4"/>
            <w:shd w:val="clear" w:color="auto" w:fill="auto"/>
          </w:tcPr>
          <w:p w14:paraId="2F24D950" w14:textId="77777777" w:rsidR="008D2D11" w:rsidRPr="004322A4" w:rsidRDefault="008D2D11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2D11" w:rsidRPr="004322A4" w14:paraId="44482F17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3E6DB902" w14:textId="77777777" w:rsidR="008D2D11" w:rsidRPr="004322A4" w:rsidRDefault="008D2D11" w:rsidP="002651ED">
            <w:pPr>
              <w:ind w:hanging="15"/>
              <w:rPr>
                <w:b/>
                <w:bCs/>
                <w:i/>
                <w:iCs/>
              </w:rPr>
            </w:pPr>
            <w:r w:rsidRPr="004322A4">
              <w:rPr>
                <w:b/>
                <w:bCs/>
                <w:i/>
                <w:iCs/>
                <w:cs/>
              </w:rPr>
              <w:t>เงินลงทุนระยะยาวอื่น</w:t>
            </w:r>
          </w:p>
        </w:tc>
        <w:tc>
          <w:tcPr>
            <w:tcW w:w="1237" w:type="dxa"/>
            <w:shd w:val="clear" w:color="auto" w:fill="auto"/>
          </w:tcPr>
          <w:p w14:paraId="125F641C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70904C9A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6AD7A641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8" w:type="dxa"/>
            <w:shd w:val="clear" w:color="auto" w:fill="auto"/>
          </w:tcPr>
          <w:p w14:paraId="6E12049F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D2D11" w:rsidRPr="004322A4" w14:paraId="722ACEFE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20434B6A" w14:textId="77777777" w:rsidR="008D2D11" w:rsidRPr="004322A4" w:rsidRDefault="008D2D11" w:rsidP="002651ED">
            <w:pPr>
              <w:ind w:hanging="15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หลักทรัพย์เผื่อขาย</w:t>
            </w:r>
          </w:p>
        </w:tc>
        <w:tc>
          <w:tcPr>
            <w:tcW w:w="1237" w:type="dxa"/>
            <w:shd w:val="clear" w:color="auto" w:fill="auto"/>
          </w:tcPr>
          <w:p w14:paraId="50B0F4FA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37" w:type="dxa"/>
            <w:shd w:val="clear" w:color="auto" w:fill="auto"/>
          </w:tcPr>
          <w:p w14:paraId="2FB301FF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shd w:val="clear" w:color="auto" w:fill="auto"/>
          </w:tcPr>
          <w:p w14:paraId="0160720D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8" w:type="dxa"/>
            <w:shd w:val="clear" w:color="auto" w:fill="auto"/>
          </w:tcPr>
          <w:p w14:paraId="6C040B1A" w14:textId="77777777" w:rsidR="008D2D11" w:rsidRPr="004322A4" w:rsidRDefault="008D2D11" w:rsidP="00627B6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36F7A" w:rsidRPr="004322A4" w14:paraId="515600D1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6F53D6E3" w14:textId="77777777" w:rsidR="00A36F7A" w:rsidRPr="004322A4" w:rsidRDefault="00A36F7A" w:rsidP="002651ED">
            <w:pPr>
              <w:tabs>
                <w:tab w:val="left" w:pos="360"/>
                <w:tab w:val="left" w:pos="720"/>
              </w:tabs>
              <w:ind w:hanging="15"/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>มกราคม</w:t>
            </w:r>
          </w:p>
        </w:tc>
        <w:tc>
          <w:tcPr>
            <w:tcW w:w="1237" w:type="dxa"/>
            <w:shd w:val="clear" w:color="auto" w:fill="auto"/>
          </w:tcPr>
          <w:p w14:paraId="7E67C2F7" w14:textId="018B1345" w:rsidR="00A36F7A" w:rsidRPr="004322A4" w:rsidRDefault="00281BA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1,432</w:t>
            </w:r>
          </w:p>
        </w:tc>
        <w:tc>
          <w:tcPr>
            <w:tcW w:w="1237" w:type="dxa"/>
            <w:shd w:val="clear" w:color="auto" w:fill="auto"/>
          </w:tcPr>
          <w:p w14:paraId="6DAF6B59" w14:textId="0E820CCA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4,061</w:t>
            </w:r>
          </w:p>
        </w:tc>
        <w:tc>
          <w:tcPr>
            <w:tcW w:w="1237" w:type="dxa"/>
            <w:shd w:val="clear" w:color="auto" w:fill="auto"/>
          </w:tcPr>
          <w:p w14:paraId="7DB62BA4" w14:textId="08F0EB2A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  <w:shd w:val="clear" w:color="auto" w:fill="auto"/>
          </w:tcPr>
          <w:p w14:paraId="50B52B96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9D5AD0" w:rsidRPr="004322A4" w14:paraId="7F3E9C56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67972881" w14:textId="6F879781" w:rsidR="009D5AD0" w:rsidRPr="004322A4" w:rsidRDefault="009D5AD0" w:rsidP="002651ED">
            <w:pPr>
              <w:tabs>
                <w:tab w:val="left" w:pos="360"/>
                <w:tab w:val="left" w:pos="720"/>
              </w:tabs>
              <w:ind w:hanging="15"/>
              <w:rPr>
                <w:cs/>
              </w:rPr>
            </w:pPr>
            <w:r w:rsidRPr="004322A4">
              <w:rPr>
                <w:rFonts w:hint="cs"/>
                <w:cs/>
              </w:rPr>
              <w:t>เพิ่มขึ้น</w:t>
            </w:r>
          </w:p>
        </w:tc>
        <w:tc>
          <w:tcPr>
            <w:tcW w:w="1237" w:type="dxa"/>
            <w:shd w:val="clear" w:color="auto" w:fill="auto"/>
          </w:tcPr>
          <w:p w14:paraId="2CF9D9C5" w14:textId="374217AD" w:rsidR="009D5AD0" w:rsidRPr="004322A4" w:rsidRDefault="009D5AD0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17</w:t>
            </w:r>
          </w:p>
        </w:tc>
        <w:tc>
          <w:tcPr>
            <w:tcW w:w="1237" w:type="dxa"/>
            <w:shd w:val="clear" w:color="auto" w:fill="auto"/>
          </w:tcPr>
          <w:p w14:paraId="08242C8B" w14:textId="48F974DF" w:rsidR="009D5AD0" w:rsidRPr="004322A4" w:rsidRDefault="006A19B8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7" w:type="dxa"/>
            <w:shd w:val="clear" w:color="auto" w:fill="auto"/>
          </w:tcPr>
          <w:p w14:paraId="6ECD7908" w14:textId="5F4F9E7B" w:rsidR="009D5AD0" w:rsidRPr="004322A4" w:rsidRDefault="006A19B8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  <w:shd w:val="clear" w:color="auto" w:fill="auto"/>
          </w:tcPr>
          <w:p w14:paraId="5BA90C02" w14:textId="116D55C6" w:rsidR="009D5AD0" w:rsidRPr="004322A4" w:rsidRDefault="006A19B8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A36F7A" w:rsidRPr="004322A4" w14:paraId="6F54C20A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53D7B811" w14:textId="77777777" w:rsidR="00A36F7A" w:rsidRPr="004322A4" w:rsidRDefault="00A36F7A" w:rsidP="002651ED">
            <w:pPr>
              <w:tabs>
                <w:tab w:val="left" w:pos="360"/>
                <w:tab w:val="left" w:pos="720"/>
              </w:tabs>
              <w:ind w:hanging="15"/>
            </w:pPr>
            <w:r w:rsidRPr="004322A4">
              <w:rPr>
                <w:cs/>
              </w:rPr>
              <w:t>รายการปรับปรุงจากการปรับมูลค่า</w:t>
            </w:r>
          </w:p>
        </w:tc>
        <w:tc>
          <w:tcPr>
            <w:tcW w:w="1237" w:type="dxa"/>
            <w:shd w:val="clear" w:color="auto" w:fill="auto"/>
          </w:tcPr>
          <w:p w14:paraId="15BD55FF" w14:textId="150DEFB1" w:rsidR="00A36F7A" w:rsidRPr="004322A4" w:rsidRDefault="005E7FA1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(46)</w:t>
            </w:r>
          </w:p>
        </w:tc>
        <w:tc>
          <w:tcPr>
            <w:tcW w:w="1237" w:type="dxa"/>
            <w:shd w:val="clear" w:color="auto" w:fill="auto"/>
          </w:tcPr>
          <w:p w14:paraId="1B98C7BE" w14:textId="3C2DB7B4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(1,865)</w:t>
            </w:r>
          </w:p>
        </w:tc>
        <w:tc>
          <w:tcPr>
            <w:tcW w:w="1237" w:type="dxa"/>
            <w:shd w:val="clear" w:color="auto" w:fill="auto"/>
          </w:tcPr>
          <w:p w14:paraId="4F338F07" w14:textId="55D2921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  <w:shd w:val="clear" w:color="auto" w:fill="auto"/>
          </w:tcPr>
          <w:p w14:paraId="0802D291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A36F7A" w:rsidRPr="004322A4" w14:paraId="24F08E2F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21A4F0C5" w14:textId="77777777" w:rsidR="00A36F7A" w:rsidRPr="004322A4" w:rsidRDefault="00A36F7A" w:rsidP="002651ED">
            <w:pPr>
              <w:tabs>
                <w:tab w:val="left" w:pos="360"/>
                <w:tab w:val="left" w:pos="720"/>
              </w:tabs>
              <w:ind w:hanging="15"/>
              <w:rPr>
                <w:b/>
                <w:bCs/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237" w:type="dxa"/>
            <w:shd w:val="clear" w:color="auto" w:fill="auto"/>
          </w:tcPr>
          <w:p w14:paraId="4FB58836" w14:textId="325AFA22" w:rsidR="00A36F7A" w:rsidRPr="004322A4" w:rsidRDefault="009D5AD0" w:rsidP="00A36F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(82</w:t>
            </w:r>
            <w:r w:rsidR="005E7FA1" w:rsidRPr="004322A4">
              <w:t>)</w:t>
            </w:r>
          </w:p>
        </w:tc>
        <w:tc>
          <w:tcPr>
            <w:tcW w:w="1237" w:type="dxa"/>
            <w:shd w:val="clear" w:color="auto" w:fill="auto"/>
          </w:tcPr>
          <w:p w14:paraId="023766DF" w14:textId="6B12BCC6" w:rsidR="00A36F7A" w:rsidRPr="004322A4" w:rsidRDefault="00A36F7A" w:rsidP="00A36F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(49)</w:t>
            </w:r>
          </w:p>
        </w:tc>
        <w:tc>
          <w:tcPr>
            <w:tcW w:w="1237" w:type="dxa"/>
            <w:shd w:val="clear" w:color="auto" w:fill="auto"/>
          </w:tcPr>
          <w:p w14:paraId="22723807" w14:textId="0A3AC7D6" w:rsidR="00A36F7A" w:rsidRPr="004322A4" w:rsidRDefault="00A36F7A" w:rsidP="00A36F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  <w:shd w:val="clear" w:color="auto" w:fill="auto"/>
          </w:tcPr>
          <w:p w14:paraId="12DC352C" w14:textId="77777777" w:rsidR="00A36F7A" w:rsidRPr="004322A4" w:rsidRDefault="00A36F7A" w:rsidP="00A36F7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A36F7A" w:rsidRPr="004322A4" w14:paraId="37E24D37" w14:textId="77777777" w:rsidTr="002651ED">
        <w:tblPrEx>
          <w:shd w:val="clear" w:color="auto" w:fill="auto"/>
        </w:tblPrEx>
        <w:tc>
          <w:tcPr>
            <w:tcW w:w="4339" w:type="dxa"/>
            <w:shd w:val="clear" w:color="auto" w:fill="auto"/>
          </w:tcPr>
          <w:p w14:paraId="3B8B7991" w14:textId="77777777" w:rsidR="00A36F7A" w:rsidRPr="004322A4" w:rsidRDefault="00A36F7A" w:rsidP="002651ED">
            <w:pPr>
              <w:tabs>
                <w:tab w:val="left" w:pos="360"/>
                <w:tab w:val="left" w:pos="720"/>
              </w:tabs>
              <w:ind w:hanging="15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1237" w:type="dxa"/>
            <w:shd w:val="clear" w:color="auto" w:fill="auto"/>
          </w:tcPr>
          <w:p w14:paraId="70C37701" w14:textId="5D2A9DB4" w:rsidR="00A36F7A" w:rsidRPr="004322A4" w:rsidRDefault="005E7FA1" w:rsidP="00A36F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1,321</w:t>
            </w:r>
          </w:p>
        </w:tc>
        <w:tc>
          <w:tcPr>
            <w:tcW w:w="1237" w:type="dxa"/>
            <w:shd w:val="clear" w:color="auto" w:fill="auto"/>
          </w:tcPr>
          <w:p w14:paraId="15B95E92" w14:textId="79EC7E79" w:rsidR="00A36F7A" w:rsidRPr="004322A4" w:rsidRDefault="00A36F7A" w:rsidP="00A36F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2,147</w:t>
            </w:r>
          </w:p>
        </w:tc>
        <w:tc>
          <w:tcPr>
            <w:tcW w:w="1237" w:type="dxa"/>
            <w:shd w:val="clear" w:color="auto" w:fill="auto"/>
          </w:tcPr>
          <w:p w14:paraId="036DCE99" w14:textId="0C11038F" w:rsidR="00A36F7A" w:rsidRPr="004322A4" w:rsidRDefault="00A36F7A" w:rsidP="00A36F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-</w:t>
            </w:r>
          </w:p>
        </w:tc>
        <w:tc>
          <w:tcPr>
            <w:tcW w:w="1238" w:type="dxa"/>
            <w:shd w:val="clear" w:color="auto" w:fill="auto"/>
          </w:tcPr>
          <w:p w14:paraId="269B88F8" w14:textId="77777777" w:rsidR="00A36F7A" w:rsidRPr="004322A4" w:rsidRDefault="00A36F7A" w:rsidP="00A36F7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</w:tr>
    </w:tbl>
    <w:p w14:paraId="0585ECC6" w14:textId="174CDD83" w:rsidR="009A3971" w:rsidRPr="004322A4" w:rsidRDefault="009A3971" w:rsidP="00313B56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7ADAAB79" w14:textId="77777777" w:rsidR="009A3971" w:rsidRPr="004322A4" w:rsidRDefault="009A39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lang w:val="en-GB"/>
        </w:rPr>
      </w:pPr>
      <w:r w:rsidRPr="004322A4">
        <w:br w:type="page"/>
      </w:r>
    </w:p>
    <w:p w14:paraId="7DD91230" w14:textId="77777777" w:rsidR="00870CCC" w:rsidRPr="004322A4" w:rsidRDefault="004762B0" w:rsidP="00616FDE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 xml:space="preserve">ลูกหนี้การค้า </w:t>
      </w:r>
    </w:p>
    <w:p w14:paraId="0B9BA65D" w14:textId="77777777" w:rsidR="009E45D4" w:rsidRPr="004322A4" w:rsidRDefault="009E45D4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3"/>
        <w:gridCol w:w="1001"/>
        <w:gridCol w:w="1237"/>
        <w:gridCol w:w="1237"/>
        <w:gridCol w:w="1237"/>
        <w:gridCol w:w="1213"/>
      </w:tblGrid>
      <w:tr w:rsidR="00344FBC" w:rsidRPr="004322A4" w14:paraId="39888D8E" w14:textId="77777777" w:rsidTr="00BE7ED1">
        <w:trPr>
          <w:trHeight w:val="408"/>
          <w:tblHeader/>
        </w:trPr>
        <w:tc>
          <w:tcPr>
            <w:tcW w:w="1810" w:type="pct"/>
          </w:tcPr>
          <w:p w14:paraId="6D49F90D" w14:textId="77777777" w:rsidR="00344FBC" w:rsidRPr="004322A4" w:rsidRDefault="00344FBC" w:rsidP="009D2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49E45B90" w14:textId="77777777" w:rsidR="00344FBC" w:rsidRPr="004322A4" w:rsidRDefault="00344FBC" w:rsidP="009D2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2"/>
          </w:tcPr>
          <w:p w14:paraId="58997642" w14:textId="77777777" w:rsidR="00344FBC" w:rsidRPr="004322A4" w:rsidRDefault="00344FBC" w:rsidP="009D2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19" w:type="pct"/>
            <w:gridSpan w:val="2"/>
          </w:tcPr>
          <w:p w14:paraId="125A9EBE" w14:textId="77777777" w:rsidR="00344FBC" w:rsidRPr="004322A4" w:rsidRDefault="00344FBC" w:rsidP="009D2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D2D11" w:rsidRPr="004322A4" w14:paraId="1D4F1CFC" w14:textId="77777777" w:rsidTr="00BE7ED1">
        <w:trPr>
          <w:trHeight w:val="408"/>
        </w:trPr>
        <w:tc>
          <w:tcPr>
            <w:tcW w:w="1810" w:type="pct"/>
          </w:tcPr>
          <w:p w14:paraId="46AB52B5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3590C697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E1F6AB9" w14:textId="4FE57753" w:rsidR="008D2D11" w:rsidRPr="004322A4" w:rsidRDefault="008D2D11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</w:t>
            </w:r>
            <w:r w:rsidR="00A36F7A" w:rsidRPr="004322A4">
              <w:t>0</w:t>
            </w:r>
            <w:r w:rsidRPr="004322A4">
              <w:rPr>
                <w:cs/>
              </w:rPr>
              <w:t xml:space="preserve"> กันยายน</w:t>
            </w:r>
          </w:p>
        </w:tc>
        <w:tc>
          <w:tcPr>
            <w:tcW w:w="66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4DE2D8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  <w:tc>
          <w:tcPr>
            <w:tcW w:w="66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50455AE" w14:textId="311F88AA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</w:t>
            </w:r>
            <w:r w:rsidR="00A36F7A" w:rsidRPr="004322A4">
              <w:t>0</w:t>
            </w:r>
            <w:r w:rsidRPr="004322A4">
              <w:rPr>
                <w:cs/>
              </w:rPr>
              <w:t xml:space="preserve"> กันยายน</w:t>
            </w:r>
          </w:p>
        </w:tc>
        <w:tc>
          <w:tcPr>
            <w:tcW w:w="65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257CC8E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</w:tr>
      <w:tr w:rsidR="008D2D11" w:rsidRPr="004322A4" w14:paraId="47EE326D" w14:textId="77777777" w:rsidTr="00BE7ED1">
        <w:trPr>
          <w:trHeight w:val="408"/>
        </w:trPr>
        <w:tc>
          <w:tcPr>
            <w:tcW w:w="1810" w:type="pct"/>
          </w:tcPr>
          <w:p w14:paraId="7F17A844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499F25CC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79EEEE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66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55D008E9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  <w:tc>
          <w:tcPr>
            <w:tcW w:w="66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28F2B494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654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0654C1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</w:tr>
      <w:tr w:rsidR="008D2D11" w:rsidRPr="004322A4" w14:paraId="6F48AD8B" w14:textId="77777777" w:rsidTr="00BE7ED1">
        <w:trPr>
          <w:trHeight w:val="408"/>
        </w:trPr>
        <w:tc>
          <w:tcPr>
            <w:tcW w:w="1810" w:type="pct"/>
          </w:tcPr>
          <w:p w14:paraId="18114FED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9" w:type="pct"/>
            <w:shd w:val="clear" w:color="auto" w:fill="auto"/>
          </w:tcPr>
          <w:p w14:paraId="6B33F6C9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51" w:type="pct"/>
            <w:gridSpan w:val="4"/>
          </w:tcPr>
          <w:p w14:paraId="438F65FF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2D11" w:rsidRPr="004322A4" w14:paraId="375304DE" w14:textId="77777777" w:rsidTr="00BE7ED1">
        <w:trPr>
          <w:trHeight w:val="408"/>
        </w:trPr>
        <w:tc>
          <w:tcPr>
            <w:tcW w:w="1810" w:type="pct"/>
            <w:shd w:val="clear" w:color="auto" w:fill="auto"/>
          </w:tcPr>
          <w:p w14:paraId="52369964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9" w:type="pct"/>
          </w:tcPr>
          <w:p w14:paraId="13A780C0" w14:textId="3E693A76" w:rsidR="008D2D11" w:rsidRPr="004322A4" w:rsidRDefault="00513863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66" w:type="pct"/>
            <w:shd w:val="clear" w:color="auto" w:fill="auto"/>
          </w:tcPr>
          <w:p w14:paraId="1C02FD0D" w14:textId="2DDA281C" w:rsidR="008D2D11" w:rsidRPr="004322A4" w:rsidRDefault="006C157E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</w:t>
            </w:r>
          </w:p>
        </w:tc>
        <w:tc>
          <w:tcPr>
            <w:tcW w:w="666" w:type="pct"/>
            <w:shd w:val="clear" w:color="auto" w:fill="auto"/>
          </w:tcPr>
          <w:p w14:paraId="39B29126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</w:t>
            </w:r>
          </w:p>
        </w:tc>
        <w:tc>
          <w:tcPr>
            <w:tcW w:w="666" w:type="pct"/>
            <w:shd w:val="clear" w:color="auto" w:fill="auto"/>
          </w:tcPr>
          <w:p w14:paraId="127725D7" w14:textId="368CA522" w:rsidR="008D2D11" w:rsidRPr="004322A4" w:rsidRDefault="00FA3BC9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2,340</w:t>
            </w:r>
          </w:p>
        </w:tc>
        <w:tc>
          <w:tcPr>
            <w:tcW w:w="654" w:type="pct"/>
            <w:shd w:val="clear" w:color="auto" w:fill="auto"/>
          </w:tcPr>
          <w:p w14:paraId="7FF36412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2,220</w:t>
            </w:r>
          </w:p>
        </w:tc>
      </w:tr>
      <w:tr w:rsidR="008D2D11" w:rsidRPr="004322A4" w14:paraId="7175FA38" w14:textId="77777777" w:rsidTr="00BE7ED1">
        <w:trPr>
          <w:trHeight w:val="408"/>
        </w:trPr>
        <w:tc>
          <w:tcPr>
            <w:tcW w:w="1810" w:type="pct"/>
            <w:shd w:val="clear" w:color="auto" w:fill="auto"/>
          </w:tcPr>
          <w:p w14:paraId="06EE9C15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539" w:type="pct"/>
          </w:tcPr>
          <w:p w14:paraId="0AE68688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48C3CC06" w14:textId="6108B6D7" w:rsidR="008D2D11" w:rsidRPr="004322A4" w:rsidRDefault="006C157E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8,634</w:t>
            </w:r>
          </w:p>
        </w:tc>
        <w:tc>
          <w:tcPr>
            <w:tcW w:w="666" w:type="pct"/>
            <w:shd w:val="clear" w:color="auto" w:fill="auto"/>
          </w:tcPr>
          <w:p w14:paraId="1A76DA00" w14:textId="77777777" w:rsidR="008D2D11" w:rsidRPr="004322A4" w:rsidRDefault="008D2D11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6,980</w:t>
            </w:r>
          </w:p>
        </w:tc>
        <w:tc>
          <w:tcPr>
            <w:tcW w:w="666" w:type="pct"/>
            <w:shd w:val="clear" w:color="auto" w:fill="auto"/>
          </w:tcPr>
          <w:p w14:paraId="5C95E0FB" w14:textId="3071C80A" w:rsidR="008D2D11" w:rsidRPr="004322A4" w:rsidRDefault="00FA3BC9" w:rsidP="00FA3B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4,769</w:t>
            </w:r>
          </w:p>
        </w:tc>
        <w:tc>
          <w:tcPr>
            <w:tcW w:w="654" w:type="pct"/>
            <w:shd w:val="clear" w:color="auto" w:fill="auto"/>
          </w:tcPr>
          <w:p w14:paraId="7CE4D2C0" w14:textId="77777777" w:rsidR="008D2D11" w:rsidRPr="004322A4" w:rsidRDefault="008D2D11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4,909</w:t>
            </w:r>
          </w:p>
        </w:tc>
      </w:tr>
      <w:tr w:rsidR="008D2D11" w:rsidRPr="004322A4" w14:paraId="6144E7DB" w14:textId="77777777" w:rsidTr="00BE7ED1">
        <w:trPr>
          <w:trHeight w:val="408"/>
        </w:trPr>
        <w:tc>
          <w:tcPr>
            <w:tcW w:w="1810" w:type="pct"/>
            <w:shd w:val="clear" w:color="auto" w:fill="auto"/>
          </w:tcPr>
          <w:p w14:paraId="560D3AE4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9" w:type="pct"/>
          </w:tcPr>
          <w:p w14:paraId="5499231B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  <w:shd w:val="clear" w:color="auto" w:fill="auto"/>
          </w:tcPr>
          <w:p w14:paraId="11E49A54" w14:textId="6FAB3E77" w:rsidR="008D2D11" w:rsidRPr="004322A4" w:rsidRDefault="006C157E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8,636</w:t>
            </w:r>
          </w:p>
        </w:tc>
        <w:tc>
          <w:tcPr>
            <w:tcW w:w="666" w:type="pct"/>
            <w:shd w:val="clear" w:color="auto" w:fill="auto"/>
          </w:tcPr>
          <w:p w14:paraId="0A0141FD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6,982</w:t>
            </w:r>
          </w:p>
        </w:tc>
        <w:tc>
          <w:tcPr>
            <w:tcW w:w="666" w:type="pct"/>
            <w:shd w:val="clear" w:color="auto" w:fill="auto"/>
          </w:tcPr>
          <w:p w14:paraId="6D4D4699" w14:textId="5C959D3C" w:rsidR="008D2D11" w:rsidRPr="004322A4" w:rsidRDefault="00FA3BC9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7,109</w:t>
            </w:r>
          </w:p>
        </w:tc>
        <w:tc>
          <w:tcPr>
            <w:tcW w:w="654" w:type="pct"/>
            <w:shd w:val="clear" w:color="auto" w:fill="auto"/>
          </w:tcPr>
          <w:p w14:paraId="489A448E" w14:textId="77777777" w:rsidR="008D2D11" w:rsidRPr="004322A4" w:rsidRDefault="008D2D11" w:rsidP="008D2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7,129</w:t>
            </w:r>
          </w:p>
        </w:tc>
      </w:tr>
      <w:tr w:rsidR="008D2D11" w:rsidRPr="004322A4" w14:paraId="5F027D6E" w14:textId="77777777" w:rsidTr="00BE7ED1">
        <w:trPr>
          <w:trHeight w:val="408"/>
        </w:trPr>
        <w:tc>
          <w:tcPr>
            <w:tcW w:w="1810" w:type="pct"/>
          </w:tcPr>
          <w:p w14:paraId="2B7FA875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539" w:type="pct"/>
            <w:shd w:val="clear" w:color="auto" w:fill="auto"/>
          </w:tcPr>
          <w:p w14:paraId="5B6E598F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336EA09C" w14:textId="2DE52BF7" w:rsidR="008D2D11" w:rsidRPr="004322A4" w:rsidRDefault="006C157E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  <w:tc>
          <w:tcPr>
            <w:tcW w:w="666" w:type="pct"/>
          </w:tcPr>
          <w:p w14:paraId="36145C76" w14:textId="77777777" w:rsidR="008D2D11" w:rsidRPr="004322A4" w:rsidRDefault="008D2D11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  <w:tc>
          <w:tcPr>
            <w:tcW w:w="666" w:type="pct"/>
          </w:tcPr>
          <w:p w14:paraId="462BE1E6" w14:textId="509694BC" w:rsidR="008D2D11" w:rsidRPr="004322A4" w:rsidRDefault="00FA3BC9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  <w:tc>
          <w:tcPr>
            <w:tcW w:w="654" w:type="pct"/>
          </w:tcPr>
          <w:p w14:paraId="1C8615E4" w14:textId="77777777" w:rsidR="008D2D11" w:rsidRPr="004322A4" w:rsidRDefault="008D2D11" w:rsidP="008D2D1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</w:tr>
      <w:tr w:rsidR="008D2D11" w:rsidRPr="004322A4" w14:paraId="7956CA3B" w14:textId="77777777" w:rsidTr="00BE7ED1">
        <w:trPr>
          <w:trHeight w:val="423"/>
        </w:trPr>
        <w:tc>
          <w:tcPr>
            <w:tcW w:w="1810" w:type="pct"/>
          </w:tcPr>
          <w:p w14:paraId="7D92C83D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9" w:type="pct"/>
            <w:shd w:val="clear" w:color="auto" w:fill="auto"/>
          </w:tcPr>
          <w:p w14:paraId="0318BFDA" w14:textId="77777777" w:rsidR="008D2D11" w:rsidRPr="004322A4" w:rsidRDefault="008D2D11" w:rsidP="008D2D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6784D30D" w14:textId="1B3CA090" w:rsidR="008D2D11" w:rsidRPr="004322A4" w:rsidRDefault="006C157E" w:rsidP="008D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8,623</w:t>
            </w:r>
          </w:p>
        </w:tc>
        <w:tc>
          <w:tcPr>
            <w:tcW w:w="666" w:type="pct"/>
          </w:tcPr>
          <w:p w14:paraId="6DA19727" w14:textId="77777777" w:rsidR="008D2D11" w:rsidRPr="004322A4" w:rsidRDefault="008D2D11" w:rsidP="008D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6,969</w:t>
            </w:r>
          </w:p>
        </w:tc>
        <w:tc>
          <w:tcPr>
            <w:tcW w:w="666" w:type="pct"/>
          </w:tcPr>
          <w:p w14:paraId="6B30A68E" w14:textId="0F00D09F" w:rsidR="008D2D11" w:rsidRPr="004322A4" w:rsidRDefault="00FA3BC9" w:rsidP="008D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7,096</w:t>
            </w:r>
          </w:p>
        </w:tc>
        <w:tc>
          <w:tcPr>
            <w:tcW w:w="654" w:type="pct"/>
          </w:tcPr>
          <w:p w14:paraId="44728B4C" w14:textId="77777777" w:rsidR="008D2D11" w:rsidRPr="004322A4" w:rsidRDefault="008D2D11" w:rsidP="008D2D1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7,116</w:t>
            </w:r>
          </w:p>
        </w:tc>
      </w:tr>
    </w:tbl>
    <w:p w14:paraId="3FAE48B9" w14:textId="77777777" w:rsidR="009A3971" w:rsidRPr="004322A4" w:rsidRDefault="009A3971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D0183BA" w14:textId="06EFFC4A" w:rsidR="007D5445" w:rsidRPr="004322A4" w:rsidRDefault="004762B0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</w:pPr>
      <w:r w:rsidRPr="004322A4">
        <w:rPr>
          <w:rFonts w:ascii="Angsana New" w:hAnsi="Angsana New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6E27744C" w14:textId="77777777" w:rsidR="00F15174" w:rsidRPr="004322A4" w:rsidRDefault="00F15174" w:rsidP="00372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340" w:lineRule="exact"/>
        <w:ind w:left="539"/>
        <w:contextualSpacing/>
        <w:jc w:val="thaiDistribute"/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F85F10" w:rsidRPr="004322A4" w14:paraId="553C1756" w14:textId="77777777" w:rsidTr="00BE7ED1">
        <w:trPr>
          <w:tblHeader/>
        </w:trPr>
        <w:tc>
          <w:tcPr>
            <w:tcW w:w="4338" w:type="dxa"/>
            <w:shd w:val="clear" w:color="auto" w:fill="auto"/>
          </w:tcPr>
          <w:p w14:paraId="7AA58004" w14:textId="77777777" w:rsidR="00F85F10" w:rsidRPr="004322A4" w:rsidRDefault="00F85F1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b/>
                <w:bCs/>
                <w:color w:val="0000FF"/>
                <w: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3A2D15C3" w14:textId="77777777" w:rsidR="00F85F10" w:rsidRPr="004322A4" w:rsidRDefault="00F85F1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งบการเงินรวม</w:t>
            </w:r>
            <w:r w:rsidRPr="004322A4">
              <w:rPr>
                <w:b/>
                <w:bCs/>
              </w:rPr>
              <w:t xml:space="preserve"> </w:t>
            </w:r>
          </w:p>
        </w:tc>
        <w:tc>
          <w:tcPr>
            <w:tcW w:w="2475" w:type="dxa"/>
            <w:gridSpan w:val="2"/>
          </w:tcPr>
          <w:p w14:paraId="6EA89A80" w14:textId="77777777" w:rsidR="00F85F10" w:rsidRPr="004322A4" w:rsidRDefault="00F85F1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งบการเงินเฉพาะกิจการ</w:t>
            </w:r>
            <w:r w:rsidRPr="004322A4">
              <w:rPr>
                <w:b/>
                <w:bCs/>
              </w:rPr>
              <w:t xml:space="preserve"> </w:t>
            </w:r>
          </w:p>
        </w:tc>
      </w:tr>
      <w:tr w:rsidR="00A36F7A" w:rsidRPr="004322A4" w14:paraId="450BCCBD" w14:textId="77777777" w:rsidTr="00BE7ED1">
        <w:trPr>
          <w:tblHeader/>
        </w:trPr>
        <w:tc>
          <w:tcPr>
            <w:tcW w:w="4338" w:type="dxa"/>
          </w:tcPr>
          <w:p w14:paraId="7D581B60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</w:pP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81F299C" w14:textId="77BFC2F1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</w:t>
            </w:r>
            <w:r w:rsidRPr="004322A4">
              <w:t>0</w:t>
            </w:r>
            <w:r w:rsidRPr="004322A4">
              <w:rPr>
                <w:cs/>
              </w:rPr>
              <w:t xml:space="preserve"> กันยายน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8C29B4" w14:textId="1D1B4D39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228A4AD" w14:textId="3B6E4A71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</w:t>
            </w:r>
            <w:r w:rsidRPr="004322A4">
              <w:t>0</w:t>
            </w:r>
            <w:r w:rsidRPr="004322A4">
              <w:rPr>
                <w:cs/>
              </w:rPr>
              <w:t xml:space="preserve"> กันยายน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C4242DB" w14:textId="29DCE1AE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</w:tr>
      <w:tr w:rsidR="00276E91" w:rsidRPr="004322A4" w14:paraId="21863FE3" w14:textId="77777777" w:rsidTr="00BE7ED1">
        <w:trPr>
          <w:tblHeader/>
        </w:trPr>
        <w:tc>
          <w:tcPr>
            <w:tcW w:w="4338" w:type="dxa"/>
          </w:tcPr>
          <w:p w14:paraId="70BA3EE8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</w:pP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40C38BA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E90785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  <w:tc>
          <w:tcPr>
            <w:tcW w:w="1237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DD24BE4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1238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B623BF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</w:tr>
      <w:tr w:rsidR="00276E91" w:rsidRPr="004322A4" w14:paraId="7C94F71C" w14:textId="77777777" w:rsidTr="00BE7ED1">
        <w:trPr>
          <w:tblHeader/>
        </w:trPr>
        <w:tc>
          <w:tcPr>
            <w:tcW w:w="4338" w:type="dxa"/>
          </w:tcPr>
          <w:p w14:paraId="364DB7B7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</w:pPr>
          </w:p>
        </w:tc>
        <w:tc>
          <w:tcPr>
            <w:tcW w:w="4950" w:type="dxa"/>
            <w:gridSpan w:val="4"/>
          </w:tcPr>
          <w:p w14:paraId="5E8DAF8F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E91" w:rsidRPr="004322A4" w14:paraId="2B029090" w14:textId="77777777" w:rsidTr="00BE7ED1">
        <w:tc>
          <w:tcPr>
            <w:tcW w:w="4338" w:type="dxa"/>
          </w:tcPr>
          <w:p w14:paraId="79D8D82B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0EE9D226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</w:pPr>
          </w:p>
        </w:tc>
        <w:tc>
          <w:tcPr>
            <w:tcW w:w="1238" w:type="dxa"/>
          </w:tcPr>
          <w:p w14:paraId="3B2FBE44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  <w:rPr>
                <w:cs/>
              </w:rPr>
            </w:pPr>
          </w:p>
        </w:tc>
        <w:tc>
          <w:tcPr>
            <w:tcW w:w="1237" w:type="dxa"/>
          </w:tcPr>
          <w:p w14:paraId="31A314F7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</w:pPr>
          </w:p>
        </w:tc>
        <w:tc>
          <w:tcPr>
            <w:tcW w:w="1238" w:type="dxa"/>
          </w:tcPr>
          <w:p w14:paraId="58680E89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right"/>
            </w:pPr>
          </w:p>
        </w:tc>
      </w:tr>
      <w:tr w:rsidR="00276E91" w:rsidRPr="004322A4" w14:paraId="6E4969E9" w14:textId="77777777" w:rsidTr="00BE7ED1">
        <w:tc>
          <w:tcPr>
            <w:tcW w:w="4338" w:type="dxa"/>
          </w:tcPr>
          <w:p w14:paraId="1C70A248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37" w:type="dxa"/>
          </w:tcPr>
          <w:p w14:paraId="280E5FF3" w14:textId="51881581" w:rsidR="00276E91" w:rsidRPr="004322A4" w:rsidRDefault="00C749C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</w:t>
            </w:r>
          </w:p>
        </w:tc>
        <w:tc>
          <w:tcPr>
            <w:tcW w:w="1238" w:type="dxa"/>
          </w:tcPr>
          <w:p w14:paraId="4A83C52B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</w:t>
            </w:r>
          </w:p>
        </w:tc>
        <w:tc>
          <w:tcPr>
            <w:tcW w:w="1237" w:type="dxa"/>
          </w:tcPr>
          <w:p w14:paraId="3C2FDEEF" w14:textId="2E590BF4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2,340</w:t>
            </w:r>
          </w:p>
        </w:tc>
        <w:tc>
          <w:tcPr>
            <w:tcW w:w="1238" w:type="dxa"/>
          </w:tcPr>
          <w:p w14:paraId="13884846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2,220</w:t>
            </w:r>
          </w:p>
        </w:tc>
      </w:tr>
      <w:tr w:rsidR="00276E91" w:rsidRPr="004322A4" w14:paraId="43C87155" w14:textId="77777777" w:rsidTr="00BE7ED1">
        <w:tc>
          <w:tcPr>
            <w:tcW w:w="4338" w:type="dxa"/>
          </w:tcPr>
          <w:p w14:paraId="11711099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</w:tcPr>
          <w:p w14:paraId="39968849" w14:textId="553F1995" w:rsidR="00276E91" w:rsidRPr="004322A4" w:rsidRDefault="00C749C5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-</w:t>
            </w:r>
          </w:p>
        </w:tc>
        <w:tc>
          <w:tcPr>
            <w:tcW w:w="1238" w:type="dxa"/>
          </w:tcPr>
          <w:p w14:paraId="5EF73607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-</w:t>
            </w:r>
          </w:p>
        </w:tc>
        <w:tc>
          <w:tcPr>
            <w:tcW w:w="1237" w:type="dxa"/>
          </w:tcPr>
          <w:p w14:paraId="4CE09EC2" w14:textId="604243FC" w:rsidR="00276E91" w:rsidRPr="004322A4" w:rsidRDefault="00FA3BC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-</w:t>
            </w:r>
          </w:p>
        </w:tc>
        <w:tc>
          <w:tcPr>
            <w:tcW w:w="1238" w:type="dxa"/>
          </w:tcPr>
          <w:p w14:paraId="603747C0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-</w:t>
            </w:r>
          </w:p>
        </w:tc>
      </w:tr>
      <w:tr w:rsidR="00276E91" w:rsidRPr="004322A4" w14:paraId="1E0AFF19" w14:textId="77777777" w:rsidTr="00BE7ED1">
        <w:trPr>
          <w:trHeight w:val="69"/>
        </w:trPr>
        <w:tc>
          <w:tcPr>
            <w:tcW w:w="4338" w:type="dxa"/>
          </w:tcPr>
          <w:p w14:paraId="7BB0A8E2" w14:textId="77777777" w:rsidR="00276E91" w:rsidRPr="004322A4" w:rsidRDefault="00276E91" w:rsidP="00276E91">
            <w:pPr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สุทธิ</w:t>
            </w:r>
          </w:p>
        </w:tc>
        <w:tc>
          <w:tcPr>
            <w:tcW w:w="1237" w:type="dxa"/>
          </w:tcPr>
          <w:p w14:paraId="434BF298" w14:textId="28801FD8" w:rsidR="00276E91" w:rsidRPr="004322A4" w:rsidRDefault="00C749C5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</w:t>
            </w:r>
          </w:p>
        </w:tc>
        <w:tc>
          <w:tcPr>
            <w:tcW w:w="1238" w:type="dxa"/>
          </w:tcPr>
          <w:p w14:paraId="53A67ADF" w14:textId="77777777" w:rsidR="00276E91" w:rsidRPr="004322A4" w:rsidRDefault="00276E91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</w:t>
            </w:r>
          </w:p>
        </w:tc>
        <w:tc>
          <w:tcPr>
            <w:tcW w:w="1237" w:type="dxa"/>
          </w:tcPr>
          <w:p w14:paraId="34C4AC0E" w14:textId="2325B23F" w:rsidR="00276E91" w:rsidRPr="004322A4" w:rsidRDefault="00FA3BC9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2,340</w:t>
            </w:r>
          </w:p>
        </w:tc>
        <w:tc>
          <w:tcPr>
            <w:tcW w:w="1238" w:type="dxa"/>
          </w:tcPr>
          <w:p w14:paraId="78097644" w14:textId="77777777" w:rsidR="00276E91" w:rsidRPr="004322A4" w:rsidRDefault="00276E91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2,220</w:t>
            </w:r>
          </w:p>
        </w:tc>
      </w:tr>
      <w:tr w:rsidR="00276E91" w:rsidRPr="004322A4" w14:paraId="4371A7D0" w14:textId="77777777" w:rsidTr="00BE7ED1">
        <w:trPr>
          <w:trHeight w:val="69"/>
        </w:trPr>
        <w:tc>
          <w:tcPr>
            <w:tcW w:w="4338" w:type="dxa"/>
          </w:tcPr>
          <w:p w14:paraId="0E0AA115" w14:textId="77777777" w:rsidR="00276E91" w:rsidRPr="004322A4" w:rsidRDefault="00276E91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19C21AD2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70B61B23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3669A24A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043A1599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111AF658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1B0206A9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2175E969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1759EE0A" w14:textId="77777777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  <w:p w14:paraId="26E9273E" w14:textId="705C1336" w:rsidR="00331554" w:rsidRPr="004322A4" w:rsidRDefault="00331554" w:rsidP="00276E91">
            <w:pPr>
              <w:spacing w:line="240" w:lineRule="auto"/>
              <w:contextualSpacing/>
              <w:rPr>
                <w:b/>
                <w:bCs/>
              </w:rPr>
            </w:pPr>
          </w:p>
        </w:tc>
        <w:tc>
          <w:tcPr>
            <w:tcW w:w="1237" w:type="dxa"/>
          </w:tcPr>
          <w:p w14:paraId="59934219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015BAB5A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7" w:type="dxa"/>
          </w:tcPr>
          <w:p w14:paraId="34C94F3F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29F1FC88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</w:tr>
      <w:tr w:rsidR="00276E91" w:rsidRPr="004322A4" w14:paraId="333C4296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7A3FB3CF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 ๆ</w:t>
            </w:r>
          </w:p>
        </w:tc>
        <w:tc>
          <w:tcPr>
            <w:tcW w:w="1237" w:type="dxa"/>
          </w:tcPr>
          <w:p w14:paraId="78E1FB3D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10705ADC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7" w:type="dxa"/>
          </w:tcPr>
          <w:p w14:paraId="415A5B99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4278E6D5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</w:tr>
      <w:tr w:rsidR="00276E91" w:rsidRPr="004322A4" w14:paraId="506E066D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29D339BA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237" w:type="dxa"/>
            <w:vAlign w:val="center"/>
          </w:tcPr>
          <w:p w14:paraId="275A681E" w14:textId="19E5CC97" w:rsidR="00276E91" w:rsidRPr="004322A4" w:rsidRDefault="00C749C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8,348</w:t>
            </w:r>
          </w:p>
        </w:tc>
        <w:tc>
          <w:tcPr>
            <w:tcW w:w="1238" w:type="dxa"/>
            <w:vAlign w:val="center"/>
          </w:tcPr>
          <w:p w14:paraId="52590EAE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6,256</w:t>
            </w:r>
          </w:p>
        </w:tc>
        <w:tc>
          <w:tcPr>
            <w:tcW w:w="1237" w:type="dxa"/>
          </w:tcPr>
          <w:p w14:paraId="3D950380" w14:textId="3934B73B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4,575</w:t>
            </w:r>
          </w:p>
        </w:tc>
        <w:tc>
          <w:tcPr>
            <w:tcW w:w="1238" w:type="dxa"/>
          </w:tcPr>
          <w:p w14:paraId="18B41A9F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4,654</w:t>
            </w:r>
          </w:p>
        </w:tc>
      </w:tr>
      <w:tr w:rsidR="00276E91" w:rsidRPr="004322A4" w14:paraId="18070A64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27F95413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  <w:r w:rsidRPr="004322A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center"/>
          </w:tcPr>
          <w:p w14:paraId="231B1387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8" w:type="dxa"/>
            <w:vAlign w:val="center"/>
          </w:tcPr>
          <w:p w14:paraId="60C8E57A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7" w:type="dxa"/>
          </w:tcPr>
          <w:p w14:paraId="16186572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  <w:tc>
          <w:tcPr>
            <w:tcW w:w="1238" w:type="dxa"/>
          </w:tcPr>
          <w:p w14:paraId="40F87E03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</w:p>
        </w:tc>
      </w:tr>
      <w:tr w:rsidR="00276E91" w:rsidRPr="004322A4" w14:paraId="724DAFE0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612654E0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  น้อยกว่า </w:t>
            </w:r>
            <w:r w:rsidRPr="004322A4">
              <w:rPr>
                <w:rFonts w:ascii="Angsana New" w:hAnsi="Angsana New"/>
                <w:sz w:val="30"/>
                <w:szCs w:val="30"/>
              </w:rPr>
              <w:t>3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37" w:type="dxa"/>
            <w:vAlign w:val="center"/>
          </w:tcPr>
          <w:p w14:paraId="1692F835" w14:textId="25FD023F" w:rsidR="00276E91" w:rsidRPr="004322A4" w:rsidRDefault="00C749C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175</w:t>
            </w:r>
          </w:p>
        </w:tc>
        <w:tc>
          <w:tcPr>
            <w:tcW w:w="1238" w:type="dxa"/>
            <w:vAlign w:val="center"/>
          </w:tcPr>
          <w:p w14:paraId="1F48D323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rPr>
                <w:cs/>
              </w:rPr>
              <w:t>678</w:t>
            </w:r>
          </w:p>
        </w:tc>
        <w:tc>
          <w:tcPr>
            <w:tcW w:w="1237" w:type="dxa"/>
          </w:tcPr>
          <w:p w14:paraId="47D89CF0" w14:textId="4F2BD987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124</w:t>
            </w:r>
          </w:p>
        </w:tc>
        <w:tc>
          <w:tcPr>
            <w:tcW w:w="1238" w:type="dxa"/>
          </w:tcPr>
          <w:p w14:paraId="5C097801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229</w:t>
            </w:r>
          </w:p>
        </w:tc>
      </w:tr>
      <w:tr w:rsidR="00276E91" w:rsidRPr="004322A4" w14:paraId="5EF404DE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29612BB2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4322A4">
              <w:rPr>
                <w:rFonts w:ascii="Angsana New" w:hAnsi="Angsana New"/>
                <w:sz w:val="30"/>
                <w:szCs w:val="30"/>
              </w:rPr>
              <w:t>3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  <w:vAlign w:val="center"/>
          </w:tcPr>
          <w:p w14:paraId="0FD6274E" w14:textId="3E0865B6" w:rsidR="00276E91" w:rsidRPr="004322A4" w:rsidRDefault="00C749C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60</w:t>
            </w:r>
          </w:p>
        </w:tc>
        <w:tc>
          <w:tcPr>
            <w:tcW w:w="1238" w:type="dxa"/>
            <w:vAlign w:val="center"/>
          </w:tcPr>
          <w:p w14:paraId="25AE946F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rPr>
                <w:cs/>
              </w:rPr>
              <w:t>11</w:t>
            </w:r>
          </w:p>
        </w:tc>
        <w:tc>
          <w:tcPr>
            <w:tcW w:w="1237" w:type="dxa"/>
          </w:tcPr>
          <w:p w14:paraId="35812989" w14:textId="6CBFB88D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51</w:t>
            </w:r>
          </w:p>
        </w:tc>
        <w:tc>
          <w:tcPr>
            <w:tcW w:w="1238" w:type="dxa"/>
          </w:tcPr>
          <w:p w14:paraId="372343FD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3</w:t>
            </w:r>
          </w:p>
        </w:tc>
      </w:tr>
      <w:tr w:rsidR="00276E91" w:rsidRPr="004322A4" w14:paraId="497A77E5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526BAF2F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  6 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- 12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  <w:vAlign w:val="center"/>
          </w:tcPr>
          <w:p w14:paraId="082C858E" w14:textId="33275474" w:rsidR="00276E91" w:rsidRPr="004322A4" w:rsidRDefault="00C749C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19</w:t>
            </w:r>
          </w:p>
        </w:tc>
        <w:tc>
          <w:tcPr>
            <w:tcW w:w="1238" w:type="dxa"/>
            <w:vAlign w:val="center"/>
          </w:tcPr>
          <w:p w14:paraId="2F0C4625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</w:t>
            </w:r>
            <w:r w:rsidRPr="004322A4">
              <w:rPr>
                <w:cs/>
              </w:rPr>
              <w:t>5</w:t>
            </w:r>
          </w:p>
        </w:tc>
        <w:tc>
          <w:tcPr>
            <w:tcW w:w="1237" w:type="dxa"/>
          </w:tcPr>
          <w:p w14:paraId="04EBBDB4" w14:textId="69B7C2E3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</w:t>
            </w:r>
          </w:p>
        </w:tc>
        <w:tc>
          <w:tcPr>
            <w:tcW w:w="1238" w:type="dxa"/>
          </w:tcPr>
          <w:p w14:paraId="62D96812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8</w:t>
            </w:r>
          </w:p>
        </w:tc>
      </w:tr>
      <w:tr w:rsidR="00276E91" w:rsidRPr="004322A4" w14:paraId="47712F35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7A56619B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37" w:type="dxa"/>
            <w:vAlign w:val="center"/>
          </w:tcPr>
          <w:p w14:paraId="5EEB7A35" w14:textId="40E862DC" w:rsidR="00276E91" w:rsidRPr="004322A4" w:rsidRDefault="00C749C5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32</w:t>
            </w:r>
          </w:p>
        </w:tc>
        <w:tc>
          <w:tcPr>
            <w:tcW w:w="1238" w:type="dxa"/>
            <w:vAlign w:val="center"/>
          </w:tcPr>
          <w:p w14:paraId="0ABC29AF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20</w:t>
            </w:r>
          </w:p>
        </w:tc>
        <w:tc>
          <w:tcPr>
            <w:tcW w:w="1237" w:type="dxa"/>
          </w:tcPr>
          <w:p w14:paraId="6F97DDA9" w14:textId="391DF128" w:rsidR="00276E91" w:rsidRPr="004322A4" w:rsidRDefault="00FA3BC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18</w:t>
            </w:r>
          </w:p>
        </w:tc>
        <w:tc>
          <w:tcPr>
            <w:tcW w:w="1238" w:type="dxa"/>
          </w:tcPr>
          <w:p w14:paraId="301F9A5A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</w:pPr>
            <w:r w:rsidRPr="004322A4">
              <w:t>15</w:t>
            </w:r>
          </w:p>
        </w:tc>
      </w:tr>
      <w:tr w:rsidR="00276E91" w:rsidRPr="004322A4" w14:paraId="0A99B96C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5C2CED27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  <w:rPr>
                <w:b/>
                <w:bCs/>
              </w:rPr>
            </w:pPr>
          </w:p>
        </w:tc>
        <w:tc>
          <w:tcPr>
            <w:tcW w:w="1237" w:type="dxa"/>
            <w:vAlign w:val="center"/>
          </w:tcPr>
          <w:p w14:paraId="4292D665" w14:textId="17BAEA4C" w:rsidR="00276E91" w:rsidRPr="004322A4" w:rsidRDefault="00C749C5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8,634</w:t>
            </w:r>
          </w:p>
        </w:tc>
        <w:tc>
          <w:tcPr>
            <w:tcW w:w="1238" w:type="dxa"/>
            <w:vAlign w:val="center"/>
          </w:tcPr>
          <w:p w14:paraId="1637C9BE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6,980</w:t>
            </w:r>
          </w:p>
        </w:tc>
        <w:tc>
          <w:tcPr>
            <w:tcW w:w="1237" w:type="dxa"/>
          </w:tcPr>
          <w:p w14:paraId="75434AD2" w14:textId="066B7ECA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4,769</w:t>
            </w:r>
          </w:p>
        </w:tc>
        <w:tc>
          <w:tcPr>
            <w:tcW w:w="1238" w:type="dxa"/>
          </w:tcPr>
          <w:p w14:paraId="319A6176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4,909</w:t>
            </w:r>
          </w:p>
        </w:tc>
      </w:tr>
      <w:tr w:rsidR="00276E91" w:rsidRPr="004322A4" w14:paraId="3F385921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466B17A3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thaiDistribute"/>
            </w:pPr>
            <w:r w:rsidRPr="004322A4">
              <w:rPr>
                <w:i/>
                <w:iCs/>
                <w:cs/>
              </w:rPr>
              <w:t>หัก</w:t>
            </w:r>
            <w:r w:rsidRPr="004322A4">
              <w:rPr>
                <w:cs/>
              </w:rPr>
              <w:t xml:space="preserve"> ค่าเผื่อหนี้สงสัยจะสูญ</w:t>
            </w:r>
          </w:p>
        </w:tc>
        <w:tc>
          <w:tcPr>
            <w:tcW w:w="1237" w:type="dxa"/>
            <w:vAlign w:val="center"/>
          </w:tcPr>
          <w:p w14:paraId="157692EC" w14:textId="02D110FC" w:rsidR="00276E91" w:rsidRPr="004322A4" w:rsidRDefault="00C749C5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  <w:tc>
          <w:tcPr>
            <w:tcW w:w="1238" w:type="dxa"/>
            <w:vAlign w:val="center"/>
          </w:tcPr>
          <w:p w14:paraId="00EF1EE3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  <w:tc>
          <w:tcPr>
            <w:tcW w:w="1237" w:type="dxa"/>
          </w:tcPr>
          <w:p w14:paraId="708091F3" w14:textId="2B52BC6B" w:rsidR="00276E91" w:rsidRPr="004322A4" w:rsidRDefault="00FA3BC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  <w:tc>
          <w:tcPr>
            <w:tcW w:w="1238" w:type="dxa"/>
          </w:tcPr>
          <w:p w14:paraId="0F6C0CEB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cs/>
              </w:rPr>
            </w:pPr>
            <w:r w:rsidRPr="004322A4">
              <w:t>(13)</w:t>
            </w:r>
          </w:p>
        </w:tc>
      </w:tr>
      <w:tr w:rsidR="00276E91" w:rsidRPr="004322A4" w14:paraId="1FB2B954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6FC024F2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center"/>
          </w:tcPr>
          <w:p w14:paraId="39564F93" w14:textId="1F123706" w:rsidR="00276E91" w:rsidRPr="004322A4" w:rsidRDefault="00F85BAF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8,621</w:t>
            </w:r>
          </w:p>
        </w:tc>
        <w:tc>
          <w:tcPr>
            <w:tcW w:w="1238" w:type="dxa"/>
            <w:vAlign w:val="center"/>
          </w:tcPr>
          <w:p w14:paraId="3F379764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6,967</w:t>
            </w:r>
          </w:p>
        </w:tc>
        <w:tc>
          <w:tcPr>
            <w:tcW w:w="1237" w:type="dxa"/>
          </w:tcPr>
          <w:p w14:paraId="52B79AC3" w14:textId="26D06900" w:rsidR="00276E91" w:rsidRPr="004322A4" w:rsidRDefault="00FA3BC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4,756</w:t>
            </w:r>
          </w:p>
        </w:tc>
        <w:tc>
          <w:tcPr>
            <w:tcW w:w="1238" w:type="dxa"/>
          </w:tcPr>
          <w:p w14:paraId="68B916F6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4,896</w:t>
            </w:r>
          </w:p>
        </w:tc>
      </w:tr>
      <w:tr w:rsidR="00276E91" w:rsidRPr="004322A4" w14:paraId="498012EB" w14:textId="77777777" w:rsidTr="00BE7ED1">
        <w:tblPrEx>
          <w:tblLook w:val="0000" w:firstRow="0" w:lastRow="0" w:firstColumn="0" w:lastColumn="0" w:noHBand="0" w:noVBand="0"/>
        </w:tblPrEx>
        <w:tc>
          <w:tcPr>
            <w:tcW w:w="4338" w:type="dxa"/>
          </w:tcPr>
          <w:p w14:paraId="267C9CD1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vAlign w:val="center"/>
          </w:tcPr>
          <w:p w14:paraId="1598B47A" w14:textId="3FC4E7D3" w:rsidR="00276E91" w:rsidRPr="004322A4" w:rsidRDefault="00F85BAF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8,623</w:t>
            </w:r>
          </w:p>
        </w:tc>
        <w:tc>
          <w:tcPr>
            <w:tcW w:w="1238" w:type="dxa"/>
            <w:vAlign w:val="center"/>
          </w:tcPr>
          <w:p w14:paraId="1E5068CA" w14:textId="77777777" w:rsidR="00276E91" w:rsidRPr="004322A4" w:rsidRDefault="00276E91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6,969</w:t>
            </w:r>
          </w:p>
        </w:tc>
        <w:tc>
          <w:tcPr>
            <w:tcW w:w="1237" w:type="dxa"/>
          </w:tcPr>
          <w:p w14:paraId="0DD0D744" w14:textId="4BABD65E" w:rsidR="00276E91" w:rsidRPr="004322A4" w:rsidRDefault="00FA3BC9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7,096</w:t>
            </w:r>
          </w:p>
        </w:tc>
        <w:tc>
          <w:tcPr>
            <w:tcW w:w="1238" w:type="dxa"/>
          </w:tcPr>
          <w:p w14:paraId="1FDF02ED" w14:textId="77777777" w:rsidR="00276E91" w:rsidRPr="004322A4" w:rsidRDefault="00276E91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contextualSpacing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7,116</w:t>
            </w:r>
          </w:p>
        </w:tc>
      </w:tr>
    </w:tbl>
    <w:p w14:paraId="51628C86" w14:textId="77777777" w:rsidR="009E45D4" w:rsidRPr="004322A4" w:rsidRDefault="009E45D4" w:rsidP="00372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340" w:lineRule="exact"/>
        <w:ind w:firstLine="539"/>
        <w:contextualSpacing/>
      </w:pPr>
    </w:p>
    <w:p w14:paraId="4CB5D1A3" w14:textId="77777777" w:rsidR="00D3321F" w:rsidRPr="004322A4" w:rsidRDefault="004762B0" w:rsidP="00372B6B">
      <w:pPr>
        <w:pStyle w:val="BodyText2"/>
        <w:tabs>
          <w:tab w:val="decimal" w:pos="540"/>
        </w:tabs>
        <w:spacing w:line="340" w:lineRule="exact"/>
        <w:ind w:left="540" w:firstLine="0"/>
        <w:contextualSpacing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4322A4">
        <w:rPr>
          <w:rFonts w:ascii="Angsana New" w:hAnsi="Angsana New"/>
          <w:sz w:val="30"/>
          <w:szCs w:val="30"/>
        </w:rPr>
        <w:t xml:space="preserve">1 </w:t>
      </w:r>
      <w:r w:rsidRPr="004322A4">
        <w:rPr>
          <w:rFonts w:ascii="Angsana New" w:hAnsi="Angsana New"/>
          <w:sz w:val="30"/>
          <w:szCs w:val="30"/>
          <w:cs/>
        </w:rPr>
        <w:t xml:space="preserve">วันถึง </w:t>
      </w:r>
      <w:r w:rsidRPr="004322A4">
        <w:rPr>
          <w:rFonts w:ascii="Angsana New" w:hAnsi="Angsana New"/>
          <w:sz w:val="30"/>
          <w:szCs w:val="30"/>
        </w:rPr>
        <w:t>90</w:t>
      </w:r>
      <w:r w:rsidRPr="004322A4">
        <w:rPr>
          <w:rFonts w:ascii="Angsana New" w:hAnsi="Angsana New"/>
          <w:sz w:val="30"/>
          <w:szCs w:val="30"/>
          <w:cs/>
        </w:rPr>
        <w:t xml:space="preserve"> วัน</w:t>
      </w:r>
    </w:p>
    <w:p w14:paraId="162910C9" w14:textId="5818E824" w:rsidR="003863A2" w:rsidRPr="004322A4" w:rsidRDefault="00386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  <w:lang w:val="en-GB"/>
        </w:rPr>
      </w:pPr>
      <w:r w:rsidRPr="004322A4">
        <w:rPr>
          <w:b/>
          <w:bCs/>
          <w:cs/>
        </w:rPr>
        <w:br w:type="page"/>
      </w:r>
    </w:p>
    <w:p w14:paraId="4075A1F9" w14:textId="77777777" w:rsidR="00870CCC" w:rsidRPr="004322A4" w:rsidRDefault="004762B0" w:rsidP="00616FDE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สินค้าคงเหลือ</w:t>
      </w:r>
    </w:p>
    <w:p w14:paraId="7BD394B6" w14:textId="77777777" w:rsidR="008D1B42" w:rsidRPr="004322A4" w:rsidRDefault="008D1B42" w:rsidP="00CB224C">
      <w:pPr>
        <w:pStyle w:val="index"/>
        <w:tabs>
          <w:tab w:val="clear" w:pos="1134"/>
          <w:tab w:val="decimal" w:pos="540"/>
        </w:tabs>
        <w:spacing w:after="0" w:line="350" w:lineRule="exact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4322A4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4322A4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4322A4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4322A4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A36F7A" w:rsidRPr="004322A4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19CA8BA2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</w:t>
            </w:r>
            <w:r w:rsidRPr="004322A4">
              <w:t>0</w:t>
            </w:r>
            <w:r w:rsidRPr="004322A4">
              <w:rPr>
                <w:cs/>
              </w:rPr>
              <w:t xml:space="preserve"> กันยายน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7286BA78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35AC8388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3</w:t>
            </w:r>
            <w:r w:rsidRPr="004322A4">
              <w:t>0</w:t>
            </w:r>
            <w:r w:rsidRPr="004322A4">
              <w:rPr>
                <w:cs/>
              </w:rPr>
              <w:t xml:space="preserve"> กันยายน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228A92C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t xml:space="preserve">31 </w:t>
            </w:r>
            <w:r w:rsidRPr="004322A4">
              <w:rPr>
                <w:cs/>
              </w:rPr>
              <w:t>ธันวาคม</w:t>
            </w:r>
          </w:p>
        </w:tc>
      </w:tr>
      <w:tr w:rsidR="00276E91" w:rsidRPr="004322A4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37" w:type="dxa"/>
          </w:tcPr>
          <w:p w14:paraId="2274432E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1238" w:type="dxa"/>
          </w:tcPr>
          <w:p w14:paraId="61420B95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  <w:tc>
          <w:tcPr>
            <w:tcW w:w="1237" w:type="dxa"/>
          </w:tcPr>
          <w:p w14:paraId="3DC34518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2562</w:t>
            </w:r>
          </w:p>
        </w:tc>
        <w:tc>
          <w:tcPr>
            <w:tcW w:w="1238" w:type="dxa"/>
          </w:tcPr>
          <w:p w14:paraId="073E8E20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  <w:r w:rsidRPr="004322A4">
              <w:rPr>
                <w:cs/>
              </w:rPr>
              <w:t>2561</w:t>
            </w:r>
          </w:p>
        </w:tc>
      </w:tr>
      <w:tr w:rsidR="00276E91" w:rsidRPr="004322A4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4950" w:type="dxa"/>
            <w:gridSpan w:val="4"/>
          </w:tcPr>
          <w:p w14:paraId="4512B1FC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76E91" w:rsidRPr="004322A4" w14:paraId="1FF8DABA" w14:textId="77777777" w:rsidTr="003C47DD">
        <w:tc>
          <w:tcPr>
            <w:tcW w:w="4338" w:type="dxa"/>
          </w:tcPr>
          <w:p w14:paraId="155D9E34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</w:tcPr>
          <w:p w14:paraId="438AE710" w14:textId="29F64103" w:rsidR="00276E91" w:rsidRPr="004322A4" w:rsidRDefault="00060522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7,595</w:t>
            </w:r>
          </w:p>
        </w:tc>
        <w:tc>
          <w:tcPr>
            <w:tcW w:w="1238" w:type="dxa"/>
          </w:tcPr>
          <w:p w14:paraId="42CF372A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8,214</w:t>
            </w:r>
          </w:p>
        </w:tc>
        <w:tc>
          <w:tcPr>
            <w:tcW w:w="1237" w:type="dxa"/>
          </w:tcPr>
          <w:p w14:paraId="228424BF" w14:textId="27C111BE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7,179</w:t>
            </w:r>
          </w:p>
        </w:tc>
        <w:tc>
          <w:tcPr>
            <w:tcW w:w="1238" w:type="dxa"/>
          </w:tcPr>
          <w:p w14:paraId="428268BC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7,648</w:t>
            </w:r>
          </w:p>
        </w:tc>
      </w:tr>
      <w:tr w:rsidR="00276E91" w:rsidRPr="004322A4" w14:paraId="3468B39D" w14:textId="77777777" w:rsidTr="003C47DD">
        <w:tc>
          <w:tcPr>
            <w:tcW w:w="4338" w:type="dxa"/>
          </w:tcPr>
          <w:p w14:paraId="28EBD0A9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</w:tcPr>
          <w:p w14:paraId="79B0BAFC" w14:textId="260FADD1" w:rsidR="00276E91" w:rsidRPr="004322A4" w:rsidRDefault="00060522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6,956</w:t>
            </w:r>
          </w:p>
        </w:tc>
        <w:tc>
          <w:tcPr>
            <w:tcW w:w="1238" w:type="dxa"/>
          </w:tcPr>
          <w:p w14:paraId="0C023C5A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6,575</w:t>
            </w:r>
          </w:p>
        </w:tc>
        <w:tc>
          <w:tcPr>
            <w:tcW w:w="1237" w:type="dxa"/>
          </w:tcPr>
          <w:p w14:paraId="4CD20443" w14:textId="2C65B58B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6,229</w:t>
            </w:r>
          </w:p>
        </w:tc>
        <w:tc>
          <w:tcPr>
            <w:tcW w:w="1238" w:type="dxa"/>
          </w:tcPr>
          <w:p w14:paraId="2FFA67B1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5,544</w:t>
            </w:r>
          </w:p>
        </w:tc>
      </w:tr>
      <w:tr w:rsidR="00276E91" w:rsidRPr="004322A4" w14:paraId="315C6E43" w14:textId="77777777" w:rsidTr="003C47DD">
        <w:tc>
          <w:tcPr>
            <w:tcW w:w="4338" w:type="dxa"/>
          </w:tcPr>
          <w:p w14:paraId="2FBF5E5C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</w:tcPr>
          <w:p w14:paraId="5B93BE78" w14:textId="4820C5C0" w:rsidR="00276E91" w:rsidRPr="004322A4" w:rsidRDefault="00060522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1,054</w:t>
            </w:r>
          </w:p>
        </w:tc>
        <w:tc>
          <w:tcPr>
            <w:tcW w:w="1238" w:type="dxa"/>
          </w:tcPr>
          <w:p w14:paraId="4DFEF3A2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1,047</w:t>
            </w:r>
          </w:p>
        </w:tc>
        <w:tc>
          <w:tcPr>
            <w:tcW w:w="1237" w:type="dxa"/>
          </w:tcPr>
          <w:p w14:paraId="48D57939" w14:textId="5EC6A50E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1,002</w:t>
            </w:r>
          </w:p>
        </w:tc>
        <w:tc>
          <w:tcPr>
            <w:tcW w:w="1238" w:type="dxa"/>
          </w:tcPr>
          <w:p w14:paraId="409864B6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992</w:t>
            </w:r>
          </w:p>
        </w:tc>
      </w:tr>
      <w:tr w:rsidR="00276E91" w:rsidRPr="004322A4" w14:paraId="0C315F70" w14:textId="77777777" w:rsidTr="003C47DD">
        <w:tc>
          <w:tcPr>
            <w:tcW w:w="4338" w:type="dxa"/>
          </w:tcPr>
          <w:p w14:paraId="41FED981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สินค้าอุปโภค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บริโภค</w:t>
            </w:r>
          </w:p>
        </w:tc>
        <w:tc>
          <w:tcPr>
            <w:tcW w:w="1237" w:type="dxa"/>
          </w:tcPr>
          <w:p w14:paraId="68EB098B" w14:textId="45A7EB35" w:rsidR="00276E91" w:rsidRPr="004322A4" w:rsidRDefault="00060522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67</w:t>
            </w:r>
          </w:p>
        </w:tc>
        <w:tc>
          <w:tcPr>
            <w:tcW w:w="1238" w:type="dxa"/>
          </w:tcPr>
          <w:p w14:paraId="1BDA17FA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72</w:t>
            </w:r>
          </w:p>
        </w:tc>
        <w:tc>
          <w:tcPr>
            <w:tcW w:w="1237" w:type="dxa"/>
          </w:tcPr>
          <w:p w14:paraId="18D69CAD" w14:textId="6ABB1168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</w:tcPr>
          <w:p w14:paraId="7C455DEE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-</w:t>
            </w:r>
          </w:p>
        </w:tc>
      </w:tr>
      <w:tr w:rsidR="00276E91" w:rsidRPr="004322A4" w14:paraId="127CCCCB" w14:textId="77777777" w:rsidTr="003C47DD">
        <w:tc>
          <w:tcPr>
            <w:tcW w:w="4338" w:type="dxa"/>
          </w:tcPr>
          <w:p w14:paraId="5D26F56C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</w:tcPr>
          <w:p w14:paraId="3AA210BE" w14:textId="5A91FE41" w:rsidR="00276E91" w:rsidRPr="004322A4" w:rsidRDefault="00060522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80</w:t>
            </w:r>
          </w:p>
        </w:tc>
        <w:tc>
          <w:tcPr>
            <w:tcW w:w="1238" w:type="dxa"/>
          </w:tcPr>
          <w:p w14:paraId="76692110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87</w:t>
            </w:r>
          </w:p>
        </w:tc>
        <w:tc>
          <w:tcPr>
            <w:tcW w:w="1237" w:type="dxa"/>
          </w:tcPr>
          <w:p w14:paraId="3A264D10" w14:textId="7B9D0236" w:rsidR="00276E91" w:rsidRPr="004322A4" w:rsidRDefault="00FA3BC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</w:tcPr>
          <w:p w14:paraId="6A67282A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-</w:t>
            </w:r>
          </w:p>
        </w:tc>
      </w:tr>
      <w:tr w:rsidR="00276E91" w:rsidRPr="004322A4" w14:paraId="7FEAC105" w14:textId="77777777" w:rsidTr="003C47DD">
        <w:tc>
          <w:tcPr>
            <w:tcW w:w="4338" w:type="dxa"/>
          </w:tcPr>
          <w:p w14:paraId="58C9530C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</w:tcPr>
          <w:p w14:paraId="3E83E241" w14:textId="74C5474A" w:rsidR="00276E91" w:rsidRPr="004322A4" w:rsidRDefault="00060522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15,752</w:t>
            </w:r>
          </w:p>
        </w:tc>
        <w:tc>
          <w:tcPr>
            <w:tcW w:w="1238" w:type="dxa"/>
          </w:tcPr>
          <w:p w14:paraId="648BAADB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15,995</w:t>
            </w:r>
          </w:p>
        </w:tc>
        <w:tc>
          <w:tcPr>
            <w:tcW w:w="1237" w:type="dxa"/>
          </w:tcPr>
          <w:p w14:paraId="5D268C31" w14:textId="2ACD3F5A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14,410</w:t>
            </w:r>
          </w:p>
        </w:tc>
        <w:tc>
          <w:tcPr>
            <w:tcW w:w="1238" w:type="dxa"/>
          </w:tcPr>
          <w:p w14:paraId="2ADD1E93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14,184</w:t>
            </w:r>
          </w:p>
        </w:tc>
      </w:tr>
      <w:tr w:rsidR="00276E91" w:rsidRPr="004322A4" w14:paraId="790BB80D" w14:textId="77777777" w:rsidTr="003C47DD">
        <w:tc>
          <w:tcPr>
            <w:tcW w:w="4338" w:type="dxa"/>
          </w:tcPr>
          <w:p w14:paraId="6BFBD1ED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</w:tcPr>
          <w:p w14:paraId="36B16DB4" w14:textId="177AFA6B" w:rsidR="00276E91" w:rsidRPr="004322A4" w:rsidRDefault="00060522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(149)</w:t>
            </w:r>
          </w:p>
        </w:tc>
        <w:tc>
          <w:tcPr>
            <w:tcW w:w="1238" w:type="dxa"/>
          </w:tcPr>
          <w:p w14:paraId="4FCA6EED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(149)</w:t>
            </w:r>
          </w:p>
        </w:tc>
        <w:tc>
          <w:tcPr>
            <w:tcW w:w="1237" w:type="dxa"/>
          </w:tcPr>
          <w:p w14:paraId="240E6074" w14:textId="49A98514" w:rsidR="00276E91" w:rsidRPr="004322A4" w:rsidRDefault="00FA3BC9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(149)</w:t>
            </w:r>
          </w:p>
        </w:tc>
        <w:tc>
          <w:tcPr>
            <w:tcW w:w="1238" w:type="dxa"/>
          </w:tcPr>
          <w:p w14:paraId="5696FA43" w14:textId="77777777" w:rsidR="00276E91" w:rsidRPr="004322A4" w:rsidRDefault="00276E91" w:rsidP="00276E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(149)</w:t>
            </w:r>
          </w:p>
        </w:tc>
      </w:tr>
      <w:tr w:rsidR="00276E91" w:rsidRPr="004322A4" w14:paraId="5B8DADD6" w14:textId="77777777" w:rsidTr="003C47DD">
        <w:trPr>
          <w:trHeight w:val="58"/>
        </w:trPr>
        <w:tc>
          <w:tcPr>
            <w:tcW w:w="4338" w:type="dxa"/>
          </w:tcPr>
          <w:p w14:paraId="51A0B126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</w:tcPr>
          <w:p w14:paraId="1CB8E456" w14:textId="7350192D" w:rsidR="00276E91" w:rsidRPr="004322A4" w:rsidRDefault="00060522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(3)</w:t>
            </w:r>
          </w:p>
        </w:tc>
        <w:tc>
          <w:tcPr>
            <w:tcW w:w="1238" w:type="dxa"/>
          </w:tcPr>
          <w:p w14:paraId="7C1C6F6F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(711)</w:t>
            </w:r>
          </w:p>
        </w:tc>
        <w:tc>
          <w:tcPr>
            <w:tcW w:w="1237" w:type="dxa"/>
            <w:vAlign w:val="bottom"/>
          </w:tcPr>
          <w:p w14:paraId="69EBFE5E" w14:textId="2E9225D5" w:rsidR="00276E91" w:rsidRPr="004322A4" w:rsidRDefault="00FA3BC9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1238" w:type="dxa"/>
            <w:vAlign w:val="bottom"/>
          </w:tcPr>
          <w:p w14:paraId="1D8A3E88" w14:textId="77777777" w:rsidR="00276E91" w:rsidRPr="004322A4" w:rsidRDefault="00276E91" w:rsidP="00276E9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(689)</w:t>
            </w:r>
          </w:p>
        </w:tc>
      </w:tr>
      <w:tr w:rsidR="00276E91" w:rsidRPr="004322A4" w14:paraId="5D6AAF64" w14:textId="77777777" w:rsidTr="003C47DD">
        <w:trPr>
          <w:trHeight w:val="58"/>
        </w:trPr>
        <w:tc>
          <w:tcPr>
            <w:tcW w:w="4338" w:type="dxa"/>
          </w:tcPr>
          <w:p w14:paraId="6552E10D" w14:textId="77777777" w:rsidR="00276E91" w:rsidRPr="004322A4" w:rsidRDefault="00276E91" w:rsidP="00276E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</w:tcPr>
          <w:p w14:paraId="3790A8A8" w14:textId="27BF6B80" w:rsidR="00276E91" w:rsidRPr="004322A4" w:rsidRDefault="00060522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15,600</w:t>
            </w:r>
          </w:p>
        </w:tc>
        <w:tc>
          <w:tcPr>
            <w:tcW w:w="1238" w:type="dxa"/>
          </w:tcPr>
          <w:p w14:paraId="43A31550" w14:textId="77777777" w:rsidR="00276E91" w:rsidRPr="004322A4" w:rsidRDefault="00276E91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15,135</w:t>
            </w:r>
          </w:p>
        </w:tc>
        <w:tc>
          <w:tcPr>
            <w:tcW w:w="1237" w:type="dxa"/>
          </w:tcPr>
          <w:p w14:paraId="6275878F" w14:textId="4A863CBD" w:rsidR="00276E91" w:rsidRPr="004322A4" w:rsidRDefault="00FA3BC9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14,261</w:t>
            </w:r>
          </w:p>
        </w:tc>
        <w:tc>
          <w:tcPr>
            <w:tcW w:w="1238" w:type="dxa"/>
          </w:tcPr>
          <w:p w14:paraId="51DE6F8F" w14:textId="77777777" w:rsidR="00276E91" w:rsidRPr="004322A4" w:rsidRDefault="00276E91" w:rsidP="00276E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13,346</w:t>
            </w:r>
          </w:p>
        </w:tc>
      </w:tr>
    </w:tbl>
    <w:p w14:paraId="60D7857D" w14:textId="77777777" w:rsidR="007D3F2A" w:rsidRPr="004322A4" w:rsidRDefault="007D3F2A" w:rsidP="002B684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4728F768" w14:textId="4BB59F1E" w:rsidR="0041074C" w:rsidRPr="004322A4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สินค้าคงเหลือ ณ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EA319F" w:rsidRPr="004322A4">
        <w:rPr>
          <w:rFonts w:ascii="Angsana New" w:hAnsi="Angsana New"/>
          <w:sz w:val="30"/>
          <w:szCs w:val="30"/>
          <w:cs/>
        </w:rPr>
        <w:t xml:space="preserve">วันที่ </w:t>
      </w:r>
      <w:r w:rsidR="00AD5707" w:rsidRPr="004322A4">
        <w:rPr>
          <w:rFonts w:ascii="Angsana New" w:hAnsi="Angsana New"/>
          <w:sz w:val="30"/>
          <w:szCs w:val="30"/>
        </w:rPr>
        <w:t>30</w:t>
      </w:r>
      <w:r w:rsidR="00276E91" w:rsidRPr="004322A4">
        <w:rPr>
          <w:rFonts w:ascii="Angsana New" w:hAnsi="Angsana New"/>
          <w:sz w:val="30"/>
          <w:szCs w:val="30"/>
          <w:cs/>
        </w:rPr>
        <w:t xml:space="preserve"> กันยายน</w:t>
      </w:r>
      <w:r w:rsidR="00534880" w:rsidRPr="004322A4">
        <w:rPr>
          <w:rFonts w:ascii="Angsana New" w:hAnsi="Angsana New"/>
          <w:sz w:val="30"/>
          <w:szCs w:val="30"/>
          <w:cs/>
        </w:rPr>
        <w:t xml:space="preserve"> </w:t>
      </w:r>
      <w:r w:rsidR="00AD5707" w:rsidRPr="004322A4">
        <w:rPr>
          <w:rFonts w:ascii="Angsana New" w:hAnsi="Angsana New"/>
          <w:sz w:val="30"/>
          <w:szCs w:val="30"/>
        </w:rPr>
        <w:t>2562</w:t>
      </w:r>
      <w:r w:rsidR="00534880" w:rsidRPr="004322A4">
        <w:rPr>
          <w:rFonts w:ascii="Angsana New" w:hAnsi="Angsana New"/>
          <w:sz w:val="30"/>
          <w:szCs w:val="30"/>
        </w:rPr>
        <w:t xml:space="preserve"> </w:t>
      </w:r>
      <w:r w:rsidR="00534880" w:rsidRPr="004322A4">
        <w:rPr>
          <w:rFonts w:ascii="Angsana New" w:hAnsi="Angsana New"/>
          <w:sz w:val="30"/>
          <w:szCs w:val="30"/>
          <w:cs/>
        </w:rPr>
        <w:t xml:space="preserve">และ </w:t>
      </w:r>
      <w:r w:rsidR="00AD5707" w:rsidRPr="004322A4">
        <w:rPr>
          <w:rFonts w:ascii="Angsana New" w:hAnsi="Angsana New"/>
          <w:sz w:val="30"/>
          <w:szCs w:val="30"/>
        </w:rPr>
        <w:t>31</w:t>
      </w:r>
      <w:r w:rsidRPr="004322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AD5707" w:rsidRPr="004322A4">
        <w:rPr>
          <w:rFonts w:ascii="Angsana New" w:hAnsi="Angsana New"/>
          <w:sz w:val="30"/>
          <w:szCs w:val="30"/>
        </w:rPr>
        <w:t>2561</w:t>
      </w:r>
      <w:r w:rsidR="000A28C1"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FA3BC9" w:rsidRPr="004322A4">
        <w:rPr>
          <w:rFonts w:ascii="Angsana New" w:hAnsi="Angsana New"/>
          <w:sz w:val="30"/>
          <w:szCs w:val="30"/>
        </w:rPr>
        <w:t>406</w:t>
      </w:r>
      <w:r w:rsidR="00862309" w:rsidRPr="004322A4">
        <w:rPr>
          <w:rFonts w:ascii="Angsana New" w:hAnsi="Angsana New"/>
          <w:sz w:val="30"/>
          <w:szCs w:val="30"/>
          <w:cs/>
        </w:rPr>
        <w:t xml:space="preserve"> </w:t>
      </w:r>
      <w:r w:rsidR="004C70C2" w:rsidRPr="004322A4">
        <w:rPr>
          <w:rFonts w:ascii="Angsana New" w:hAnsi="Angsana New"/>
          <w:sz w:val="30"/>
          <w:szCs w:val="30"/>
          <w:cs/>
        </w:rPr>
        <w:t>ล้าน</w:t>
      </w:r>
      <w:r w:rsidR="006C520D" w:rsidRPr="004322A4">
        <w:rPr>
          <w:rFonts w:ascii="Angsana New" w:hAnsi="Angsana New"/>
          <w:sz w:val="30"/>
          <w:szCs w:val="30"/>
          <w:cs/>
        </w:rPr>
        <w:t>ลิตร คิดเป็นมูลค่า</w:t>
      </w:r>
      <w:r w:rsidR="00030358" w:rsidRPr="004322A4">
        <w:rPr>
          <w:rFonts w:ascii="Angsana New" w:hAnsi="Angsana New"/>
          <w:sz w:val="30"/>
          <w:szCs w:val="30"/>
        </w:rPr>
        <w:t xml:space="preserve"> </w:t>
      </w:r>
      <w:r w:rsidR="00FA3BC9" w:rsidRPr="004322A4">
        <w:rPr>
          <w:rFonts w:ascii="Angsana New" w:hAnsi="Angsana New"/>
          <w:sz w:val="30"/>
          <w:szCs w:val="30"/>
        </w:rPr>
        <w:t>5,375</w:t>
      </w:r>
      <w:r w:rsidR="00534880"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534880" w:rsidRPr="004322A4">
        <w:rPr>
          <w:rFonts w:ascii="Angsana New" w:hAnsi="Angsana New"/>
          <w:sz w:val="30"/>
          <w:szCs w:val="30"/>
        </w:rPr>
        <w:t>389</w:t>
      </w:r>
      <w:r w:rsidR="00862309"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ล้านลิตร คิดเป็นมูลค่า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534880" w:rsidRPr="004322A4">
        <w:rPr>
          <w:rFonts w:ascii="Angsana New" w:hAnsi="Angsana New"/>
          <w:sz w:val="30"/>
          <w:szCs w:val="30"/>
        </w:rPr>
        <w:t>5,873</w:t>
      </w:r>
      <w:r w:rsidR="00862309"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ล้านบาท ตามลำดับ</w:t>
      </w:r>
    </w:p>
    <w:p w14:paraId="09A8394F" w14:textId="39A746FB" w:rsidR="00F85BAF" w:rsidRPr="004322A4" w:rsidRDefault="00F85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15AB4E17" w14:textId="77777777" w:rsidR="00870CCC" w:rsidRPr="004322A4" w:rsidRDefault="004762B0" w:rsidP="00616FDE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="008E55C8"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67DF7948" w14:textId="31746E8C" w:rsidR="00C91A9B" w:rsidRPr="004322A4" w:rsidRDefault="00C91A9B" w:rsidP="00C91A9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306"/>
        <w:gridCol w:w="1304"/>
      </w:tblGrid>
      <w:tr w:rsidR="005854FA" w:rsidRPr="004322A4" w14:paraId="7F769C3A" w14:textId="77777777" w:rsidTr="00F85BAF">
        <w:trPr>
          <w:trHeight w:val="403"/>
        </w:trPr>
        <w:tc>
          <w:tcPr>
            <w:tcW w:w="3595" w:type="pct"/>
          </w:tcPr>
          <w:p w14:paraId="162A12D5" w14:textId="77777777" w:rsidR="005854FA" w:rsidRPr="004322A4" w:rsidRDefault="005854FA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b/>
                <w:bCs/>
                <w:cs/>
              </w:rPr>
            </w:pPr>
          </w:p>
        </w:tc>
        <w:tc>
          <w:tcPr>
            <w:tcW w:w="1405" w:type="pct"/>
            <w:gridSpan w:val="2"/>
          </w:tcPr>
          <w:p w14:paraId="6721318B" w14:textId="77777777" w:rsidR="005854FA" w:rsidRPr="004322A4" w:rsidRDefault="005854FA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5854FA" w:rsidRPr="004322A4" w14:paraId="4D8656CA" w14:textId="77777777" w:rsidTr="00F85BAF">
        <w:trPr>
          <w:trHeight w:val="424"/>
        </w:trPr>
        <w:tc>
          <w:tcPr>
            <w:tcW w:w="3595" w:type="pct"/>
          </w:tcPr>
          <w:p w14:paraId="04544B25" w14:textId="77777777" w:rsidR="005854FA" w:rsidRPr="004322A4" w:rsidRDefault="005854FA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03" w:type="pct"/>
            <w:shd w:val="clear" w:color="auto" w:fill="auto"/>
          </w:tcPr>
          <w:p w14:paraId="30D37779" w14:textId="2E838C44" w:rsidR="005854FA" w:rsidRPr="004322A4" w:rsidRDefault="005854FA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703" w:type="pct"/>
            <w:shd w:val="clear" w:color="auto" w:fill="auto"/>
          </w:tcPr>
          <w:p w14:paraId="3B9B3D2A" w14:textId="73D4E75A" w:rsidR="005854FA" w:rsidRPr="004322A4" w:rsidRDefault="005854FA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5854FA" w:rsidRPr="004322A4" w14:paraId="4FFFA19C" w14:textId="77777777" w:rsidTr="00F85BAF">
        <w:trPr>
          <w:trHeight w:val="424"/>
        </w:trPr>
        <w:tc>
          <w:tcPr>
            <w:tcW w:w="3595" w:type="pct"/>
          </w:tcPr>
          <w:p w14:paraId="35BC57C1" w14:textId="77777777" w:rsidR="005854FA" w:rsidRPr="004322A4" w:rsidRDefault="005854FA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2"/>
            <w:shd w:val="clear" w:color="auto" w:fill="auto"/>
          </w:tcPr>
          <w:p w14:paraId="157F4ED3" w14:textId="77777777" w:rsidR="005854FA" w:rsidRPr="004322A4" w:rsidRDefault="005854FA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854FA" w:rsidRPr="004322A4" w14:paraId="38A8A78A" w14:textId="77777777" w:rsidTr="00F85BAF">
        <w:trPr>
          <w:trHeight w:val="403"/>
        </w:trPr>
        <w:tc>
          <w:tcPr>
            <w:tcW w:w="3595" w:type="pct"/>
          </w:tcPr>
          <w:p w14:paraId="1CE7B6EA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cs/>
              </w:rPr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>มกราคม</w:t>
            </w:r>
          </w:p>
        </w:tc>
        <w:tc>
          <w:tcPr>
            <w:tcW w:w="703" w:type="pct"/>
          </w:tcPr>
          <w:p w14:paraId="0060EF4D" w14:textId="4CAE69C4" w:rsidR="005854FA" w:rsidRPr="004322A4" w:rsidRDefault="000368AB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13,179</w:t>
            </w:r>
          </w:p>
        </w:tc>
        <w:tc>
          <w:tcPr>
            <w:tcW w:w="703" w:type="pct"/>
          </w:tcPr>
          <w:p w14:paraId="21C90A9B" w14:textId="6F83F6CF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12,610</w:t>
            </w:r>
          </w:p>
        </w:tc>
      </w:tr>
      <w:tr w:rsidR="005854FA" w:rsidRPr="004322A4" w14:paraId="17D267B3" w14:textId="77777777" w:rsidTr="00F85BAF">
        <w:trPr>
          <w:trHeight w:val="424"/>
        </w:trPr>
        <w:tc>
          <w:tcPr>
            <w:tcW w:w="3595" w:type="pct"/>
          </w:tcPr>
          <w:p w14:paraId="39302915" w14:textId="43DA56C5" w:rsidR="005854FA" w:rsidRPr="004322A4" w:rsidRDefault="00721999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</w:pPr>
            <w:r w:rsidRPr="004322A4">
              <w:rPr>
                <w:rFonts w:hint="cs"/>
                <w:cs/>
              </w:rPr>
              <w:t>ลงทุนเพิ่ม</w:t>
            </w:r>
          </w:p>
        </w:tc>
        <w:tc>
          <w:tcPr>
            <w:tcW w:w="703" w:type="pct"/>
            <w:shd w:val="clear" w:color="auto" w:fill="auto"/>
          </w:tcPr>
          <w:p w14:paraId="07A4DD34" w14:textId="4FA2EBD2" w:rsidR="005854FA" w:rsidRPr="004322A4" w:rsidRDefault="00356AD1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266</w:t>
            </w:r>
          </w:p>
        </w:tc>
        <w:tc>
          <w:tcPr>
            <w:tcW w:w="703" w:type="pct"/>
          </w:tcPr>
          <w:p w14:paraId="5AC6CDCF" w14:textId="0549583E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100</w:t>
            </w:r>
          </w:p>
        </w:tc>
      </w:tr>
      <w:tr w:rsidR="005854FA" w:rsidRPr="004322A4" w14:paraId="29BAB446" w14:textId="77777777" w:rsidTr="00F85BAF">
        <w:trPr>
          <w:trHeight w:val="403"/>
        </w:trPr>
        <w:tc>
          <w:tcPr>
            <w:tcW w:w="3595" w:type="pct"/>
          </w:tcPr>
          <w:p w14:paraId="3C94417E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>ขาดทุนจากการด้อยค่า</w:t>
            </w:r>
          </w:p>
        </w:tc>
        <w:tc>
          <w:tcPr>
            <w:tcW w:w="703" w:type="pct"/>
            <w:shd w:val="clear" w:color="auto" w:fill="auto"/>
          </w:tcPr>
          <w:p w14:paraId="1EA141E9" w14:textId="70FFB7F1" w:rsidR="005854FA" w:rsidRPr="004322A4" w:rsidRDefault="000368AB" w:rsidP="0058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703" w:type="pct"/>
          </w:tcPr>
          <w:p w14:paraId="2B6A57E5" w14:textId="7969A5EE" w:rsidR="005854FA" w:rsidRPr="004322A4" w:rsidRDefault="005854FA" w:rsidP="005854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(271)</w:t>
            </w:r>
          </w:p>
        </w:tc>
      </w:tr>
      <w:tr w:rsidR="005854FA" w:rsidRPr="004322A4" w14:paraId="3995D0C7" w14:textId="77777777" w:rsidTr="00F85BAF">
        <w:trPr>
          <w:trHeight w:val="403"/>
        </w:trPr>
        <w:tc>
          <w:tcPr>
            <w:tcW w:w="3595" w:type="pct"/>
          </w:tcPr>
          <w:p w14:paraId="7AA2B13A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703" w:type="pct"/>
            <w:shd w:val="clear" w:color="auto" w:fill="auto"/>
          </w:tcPr>
          <w:p w14:paraId="4E75E911" w14:textId="6C0C7CBC" w:rsidR="005854FA" w:rsidRPr="004322A4" w:rsidRDefault="00356AD1" w:rsidP="0058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13,445</w:t>
            </w:r>
          </w:p>
        </w:tc>
        <w:tc>
          <w:tcPr>
            <w:tcW w:w="703" w:type="pct"/>
          </w:tcPr>
          <w:p w14:paraId="1C7B19B4" w14:textId="202D3907" w:rsidR="005854FA" w:rsidRPr="004322A4" w:rsidRDefault="005854FA" w:rsidP="005854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12,</w:t>
            </w:r>
            <w:r w:rsidRPr="004322A4">
              <w:rPr>
                <w:b/>
                <w:bCs/>
                <w:cs/>
              </w:rPr>
              <w:t>43</w:t>
            </w:r>
            <w:r w:rsidRPr="004322A4">
              <w:rPr>
                <w:b/>
                <w:bCs/>
              </w:rPr>
              <w:t>9</w:t>
            </w:r>
          </w:p>
        </w:tc>
      </w:tr>
    </w:tbl>
    <w:p w14:paraId="5AC1CE4B" w14:textId="5814007E" w:rsidR="005854FA" w:rsidRPr="004322A4" w:rsidRDefault="005854FA" w:rsidP="00C91A9B">
      <w:pPr>
        <w:pStyle w:val="index"/>
        <w:tabs>
          <w:tab w:val="clear" w:pos="1134"/>
          <w:tab w:val="left" w:pos="540"/>
        </w:tabs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  <w:lang w:val="en-US"/>
        </w:rPr>
      </w:pPr>
    </w:p>
    <w:p w14:paraId="5497D4B8" w14:textId="77777777" w:rsidR="007A118A" w:rsidRPr="004322A4" w:rsidRDefault="00EA319F" w:rsidP="005854FA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sz w:val="30"/>
          <w:szCs w:val="30"/>
        </w:rPr>
        <w:sectPr w:rsidR="007A118A" w:rsidRPr="004322A4" w:rsidSect="00D20AE4">
          <w:headerReference w:type="default" r:id="rId18"/>
          <w:pgSz w:w="11907" w:h="16840" w:code="9"/>
          <w:pgMar w:top="692" w:right="1151" w:bottom="578" w:left="1350" w:header="720" w:footer="720" w:gutter="0"/>
          <w:cols w:space="708"/>
          <w:docGrid w:linePitch="408"/>
        </w:sectPr>
      </w:pPr>
      <w:r w:rsidRPr="004322A4">
        <w:rPr>
          <w:sz w:val="30"/>
          <w:szCs w:val="30"/>
          <w:cs/>
        </w:rPr>
        <w:tab/>
      </w:r>
    </w:p>
    <w:p w14:paraId="5FC885A9" w14:textId="72045339" w:rsidR="00CD48DF" w:rsidRPr="004322A4" w:rsidRDefault="004762B0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4322A4">
        <w:rPr>
          <w:rFonts w:ascii="Angsana New" w:hAnsi="Angsana New"/>
          <w:sz w:val="30"/>
          <w:szCs w:val="30"/>
          <w:cs/>
        </w:rPr>
        <w:t xml:space="preserve">ณ วันที่ </w:t>
      </w:r>
      <w:r w:rsidR="00941FE5" w:rsidRPr="004322A4">
        <w:rPr>
          <w:rFonts w:ascii="Angsana New" w:hAnsi="Angsana New"/>
          <w:sz w:val="30"/>
          <w:szCs w:val="30"/>
        </w:rPr>
        <w:t>3</w:t>
      </w:r>
      <w:r w:rsidR="00A35950" w:rsidRPr="004322A4">
        <w:rPr>
          <w:rFonts w:ascii="Angsana New" w:hAnsi="Angsana New"/>
          <w:sz w:val="30"/>
          <w:szCs w:val="30"/>
        </w:rPr>
        <w:t>0</w:t>
      </w:r>
      <w:r w:rsidR="00C91A9B" w:rsidRPr="004322A4">
        <w:rPr>
          <w:rFonts w:ascii="Angsana New" w:hAnsi="Angsana New"/>
          <w:sz w:val="30"/>
          <w:szCs w:val="30"/>
          <w:cs/>
        </w:rPr>
        <w:t xml:space="preserve"> </w:t>
      </w:r>
      <w:r w:rsidR="005854FA" w:rsidRPr="004322A4">
        <w:rPr>
          <w:rFonts w:ascii="Angsana New" w:hAnsi="Angsana New"/>
          <w:sz w:val="30"/>
          <w:szCs w:val="30"/>
          <w:cs/>
        </w:rPr>
        <w:t>กันยา</w:t>
      </w:r>
      <w:r w:rsidR="00C91A9B" w:rsidRPr="004322A4">
        <w:rPr>
          <w:rFonts w:ascii="Angsana New" w:hAnsi="Angsana New"/>
          <w:sz w:val="30"/>
          <w:szCs w:val="30"/>
          <w:cs/>
        </w:rPr>
        <w:t>ยน</w:t>
      </w:r>
      <w:r w:rsidR="00FF6346" w:rsidRPr="004322A4">
        <w:rPr>
          <w:rFonts w:ascii="Angsana New" w:hAnsi="Angsana New"/>
          <w:sz w:val="30"/>
          <w:szCs w:val="30"/>
          <w:cs/>
        </w:rPr>
        <w:t xml:space="preserve"> </w:t>
      </w:r>
      <w:r w:rsidR="00941FE5" w:rsidRPr="004322A4">
        <w:rPr>
          <w:rFonts w:ascii="Angsana New" w:hAnsi="Angsana New"/>
          <w:sz w:val="30"/>
          <w:szCs w:val="30"/>
        </w:rPr>
        <w:t>2562</w:t>
      </w:r>
      <w:r w:rsidR="00FF6346" w:rsidRPr="004322A4">
        <w:rPr>
          <w:rFonts w:ascii="Angsana New" w:hAnsi="Angsana New"/>
          <w:sz w:val="30"/>
          <w:szCs w:val="30"/>
          <w:cs/>
        </w:rPr>
        <w:t xml:space="preserve"> และ </w:t>
      </w:r>
      <w:r w:rsidR="00941FE5" w:rsidRPr="004322A4">
        <w:rPr>
          <w:rFonts w:ascii="Angsana New" w:hAnsi="Angsana New"/>
          <w:sz w:val="30"/>
          <w:szCs w:val="30"/>
        </w:rPr>
        <w:t>31</w:t>
      </w:r>
      <w:r w:rsidR="00FF6346" w:rsidRPr="004322A4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41FE5" w:rsidRPr="004322A4">
        <w:rPr>
          <w:rFonts w:ascii="Angsana New" w:hAnsi="Angsana New"/>
          <w:sz w:val="30"/>
          <w:szCs w:val="30"/>
        </w:rPr>
        <w:t>2561</w:t>
      </w:r>
      <w:r w:rsidR="00FF6346"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และเงินปันผลรับจากเงินลงทุนสำหรับ</w:t>
      </w:r>
      <w:r w:rsidR="00FF6346" w:rsidRPr="004322A4">
        <w:rPr>
          <w:rFonts w:ascii="Angsana New" w:hAnsi="Angsana New"/>
          <w:sz w:val="30"/>
          <w:szCs w:val="30"/>
          <w:cs/>
        </w:rPr>
        <w:t>งวด</w:t>
      </w:r>
      <w:r w:rsidR="005854FA" w:rsidRPr="004322A4">
        <w:rPr>
          <w:rFonts w:ascii="Angsana New" w:hAnsi="Angsana New"/>
          <w:sz w:val="30"/>
          <w:szCs w:val="30"/>
          <w:cs/>
        </w:rPr>
        <w:t>เก้า</w:t>
      </w:r>
      <w:r w:rsidR="00FF6346" w:rsidRPr="004322A4">
        <w:rPr>
          <w:rFonts w:ascii="Angsana New" w:hAnsi="Angsana New"/>
          <w:sz w:val="30"/>
          <w:szCs w:val="30"/>
          <w:cs/>
        </w:rPr>
        <w:t>เดือนส</w:t>
      </w:r>
      <w:r w:rsidR="00941FE5" w:rsidRPr="004322A4">
        <w:rPr>
          <w:rFonts w:ascii="Angsana New" w:hAnsi="Angsana New"/>
          <w:sz w:val="30"/>
          <w:szCs w:val="30"/>
          <w:cs/>
        </w:rPr>
        <w:t xml:space="preserve">ิ้นสุดวันที่ </w:t>
      </w:r>
      <w:r w:rsidR="00941FE5" w:rsidRPr="004322A4">
        <w:rPr>
          <w:rFonts w:ascii="Angsana New" w:hAnsi="Angsana New"/>
          <w:sz w:val="30"/>
          <w:szCs w:val="30"/>
        </w:rPr>
        <w:t>3</w:t>
      </w:r>
      <w:r w:rsidR="00A35950" w:rsidRPr="004322A4">
        <w:rPr>
          <w:rFonts w:ascii="Angsana New" w:hAnsi="Angsana New"/>
          <w:sz w:val="30"/>
          <w:szCs w:val="30"/>
        </w:rPr>
        <w:t>0</w:t>
      </w:r>
      <w:r w:rsidR="00C91A9B" w:rsidRPr="004322A4">
        <w:rPr>
          <w:rFonts w:ascii="Angsana New" w:hAnsi="Angsana New"/>
          <w:sz w:val="30"/>
          <w:szCs w:val="30"/>
          <w:cs/>
        </w:rPr>
        <w:t xml:space="preserve"> </w:t>
      </w:r>
      <w:r w:rsidR="005854FA" w:rsidRPr="004322A4">
        <w:rPr>
          <w:rFonts w:ascii="Angsana New" w:hAnsi="Angsana New"/>
          <w:sz w:val="30"/>
          <w:szCs w:val="30"/>
          <w:cs/>
        </w:rPr>
        <w:t>กันยา</w:t>
      </w:r>
      <w:r w:rsidR="00C91A9B" w:rsidRPr="004322A4">
        <w:rPr>
          <w:rFonts w:ascii="Angsana New" w:hAnsi="Angsana New"/>
          <w:sz w:val="30"/>
          <w:szCs w:val="30"/>
          <w:cs/>
        </w:rPr>
        <w:t>ยน</w:t>
      </w:r>
      <w:r w:rsidR="00B90217"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มีดังนี้</w:t>
      </w:r>
    </w:p>
    <w:p w14:paraId="2ABC9709" w14:textId="77777777" w:rsidR="00EA319F" w:rsidRPr="004322A4" w:rsidRDefault="00EA319F" w:rsidP="00EA319F">
      <w:pPr>
        <w:pStyle w:val="BodyText2"/>
        <w:spacing w:line="240" w:lineRule="atLeast"/>
        <w:ind w:left="0" w:firstLine="0"/>
        <w:jc w:val="thaiDistribute"/>
        <w:rPr>
          <w:rFonts w:ascii="Angsana New" w:hAnsi="Angsana New"/>
          <w:sz w:val="10"/>
          <w:szCs w:val="10"/>
        </w:rPr>
      </w:pPr>
    </w:p>
    <w:tbl>
      <w:tblPr>
        <w:tblW w:w="1468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08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  <w:gridCol w:w="990"/>
      </w:tblGrid>
      <w:tr w:rsidR="00A025D1" w:rsidRPr="004322A4" w14:paraId="0D9A45E4" w14:textId="77777777" w:rsidTr="00616FDE">
        <w:trPr>
          <w:cantSplit/>
          <w:tblHeader/>
        </w:trPr>
        <w:tc>
          <w:tcPr>
            <w:tcW w:w="2808" w:type="dxa"/>
          </w:tcPr>
          <w:p w14:paraId="1FFB0AAA" w14:textId="77777777" w:rsidR="00A025D1" w:rsidRPr="004322A4" w:rsidRDefault="00A025D1" w:rsidP="0094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1880" w:type="dxa"/>
            <w:gridSpan w:val="12"/>
          </w:tcPr>
          <w:p w14:paraId="7CD4DFCA" w14:textId="77777777" w:rsidR="00A025D1" w:rsidRPr="004322A4" w:rsidRDefault="00A025D1" w:rsidP="0094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322A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A025D1" w:rsidRPr="004322A4" w14:paraId="0830045A" w14:textId="77777777" w:rsidTr="00616FDE">
        <w:trPr>
          <w:cantSplit/>
          <w:tblHeader/>
        </w:trPr>
        <w:tc>
          <w:tcPr>
            <w:tcW w:w="2808" w:type="dxa"/>
          </w:tcPr>
          <w:p w14:paraId="7277F8E4" w14:textId="77777777" w:rsidR="00A025D1" w:rsidRPr="004322A4" w:rsidRDefault="00A025D1" w:rsidP="0094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7F944473" w14:textId="77777777" w:rsidR="00A025D1" w:rsidRPr="004322A4" w:rsidRDefault="00A025D1" w:rsidP="0094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0" w:type="dxa"/>
            <w:gridSpan w:val="2"/>
          </w:tcPr>
          <w:p w14:paraId="7612F945" w14:textId="77777777" w:rsidR="00A025D1" w:rsidRPr="004322A4" w:rsidRDefault="00A025D1" w:rsidP="0094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50F1B1E5" w14:textId="77777777" w:rsidR="00A025D1" w:rsidRPr="004322A4" w:rsidRDefault="00A025D1" w:rsidP="0094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63427256" w14:textId="77777777" w:rsidR="00A025D1" w:rsidRPr="004322A4" w:rsidRDefault="00A025D1" w:rsidP="0094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07292669" w14:textId="77777777" w:rsidR="00A025D1" w:rsidRPr="004322A4" w:rsidRDefault="00A025D1" w:rsidP="00941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50B34377" w14:textId="77777777" w:rsidR="00A025D1" w:rsidRPr="004322A4" w:rsidRDefault="00A025D1" w:rsidP="00A025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</w:rPr>
              <w:t>เงินปันผลสำหรับ</w:t>
            </w:r>
          </w:p>
        </w:tc>
      </w:tr>
      <w:tr w:rsidR="00A025D1" w:rsidRPr="004322A4" w14:paraId="33472078" w14:textId="77777777" w:rsidTr="00616FDE">
        <w:trPr>
          <w:cantSplit/>
          <w:tblHeader/>
        </w:trPr>
        <w:tc>
          <w:tcPr>
            <w:tcW w:w="2808" w:type="dxa"/>
          </w:tcPr>
          <w:p w14:paraId="35239530" w14:textId="77777777" w:rsidR="00A025D1" w:rsidRPr="004322A4" w:rsidRDefault="00A025D1" w:rsidP="00941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311F1786" w14:textId="77777777" w:rsidR="00A025D1" w:rsidRPr="004322A4" w:rsidRDefault="00A025D1" w:rsidP="00941FE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1980" w:type="dxa"/>
            <w:gridSpan w:val="2"/>
          </w:tcPr>
          <w:p w14:paraId="10D6354B" w14:textId="77777777" w:rsidR="00A025D1" w:rsidRPr="004322A4" w:rsidRDefault="00A025D1" w:rsidP="00941FE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80" w:type="dxa"/>
            <w:gridSpan w:val="2"/>
          </w:tcPr>
          <w:p w14:paraId="04C727E9" w14:textId="77777777" w:rsidR="00A025D1" w:rsidRPr="004322A4" w:rsidRDefault="00A025D1" w:rsidP="00941FE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80" w:type="dxa"/>
            <w:gridSpan w:val="2"/>
          </w:tcPr>
          <w:p w14:paraId="6752C8D2" w14:textId="77777777" w:rsidR="00A025D1" w:rsidRPr="004322A4" w:rsidRDefault="00A025D1" w:rsidP="00941FE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80" w:type="dxa"/>
            <w:gridSpan w:val="2"/>
          </w:tcPr>
          <w:p w14:paraId="6DEEFC73" w14:textId="77777777" w:rsidR="00A025D1" w:rsidRPr="004322A4" w:rsidRDefault="00A025D1" w:rsidP="00941FE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80" w:type="dxa"/>
            <w:gridSpan w:val="2"/>
          </w:tcPr>
          <w:p w14:paraId="0457B1A8" w14:textId="02F18AF9" w:rsidR="00A025D1" w:rsidRPr="004322A4" w:rsidRDefault="00A025D1" w:rsidP="00941FE5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งวด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ก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้า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5854FA" w:rsidRPr="004322A4" w14:paraId="70136893" w14:textId="77777777" w:rsidTr="00616FDE">
        <w:trPr>
          <w:cantSplit/>
          <w:tblHeader/>
        </w:trPr>
        <w:tc>
          <w:tcPr>
            <w:tcW w:w="2808" w:type="dxa"/>
          </w:tcPr>
          <w:p w14:paraId="4AB57C67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2F7248F8" w14:textId="21FDFE0A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90" w:type="dxa"/>
          </w:tcPr>
          <w:p w14:paraId="4E662BDB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40AD61A0" w14:textId="20B64A7C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90" w:type="dxa"/>
          </w:tcPr>
          <w:p w14:paraId="568714A2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172F7F11" w14:textId="230311AF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90" w:type="dxa"/>
          </w:tcPr>
          <w:p w14:paraId="142A7E74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3D41E25C" w14:textId="0165D2B6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90" w:type="dxa"/>
          </w:tcPr>
          <w:p w14:paraId="2395C26F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4350DC17" w14:textId="50C63585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90" w:type="dxa"/>
          </w:tcPr>
          <w:p w14:paraId="101827F0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 xml:space="preserve">31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990" w:type="dxa"/>
          </w:tcPr>
          <w:p w14:paraId="09C0E3E7" w14:textId="70A3F3E7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90" w:type="dxa"/>
          </w:tcPr>
          <w:p w14:paraId="47F3D3DC" w14:textId="7DE0A684" w:rsidR="005854FA" w:rsidRPr="004322A4" w:rsidRDefault="000368AB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="005854FA"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</w:tr>
      <w:tr w:rsidR="005854FA" w:rsidRPr="004322A4" w14:paraId="0BD5BECE" w14:textId="77777777" w:rsidTr="00616FDE">
        <w:trPr>
          <w:cantSplit/>
          <w:tblHeader/>
        </w:trPr>
        <w:tc>
          <w:tcPr>
            <w:tcW w:w="2808" w:type="dxa"/>
          </w:tcPr>
          <w:p w14:paraId="339FBE72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990" w:type="dxa"/>
          </w:tcPr>
          <w:p w14:paraId="1259FCC0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2142035B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990" w:type="dxa"/>
          </w:tcPr>
          <w:p w14:paraId="7C8776F9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73EC2225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990" w:type="dxa"/>
          </w:tcPr>
          <w:p w14:paraId="44E6D0AA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65DFE0E6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990" w:type="dxa"/>
          </w:tcPr>
          <w:p w14:paraId="58C3BAE9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67E650F0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990" w:type="dxa"/>
          </w:tcPr>
          <w:p w14:paraId="09BBEE4B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09B16454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2561</w:t>
            </w:r>
          </w:p>
        </w:tc>
        <w:tc>
          <w:tcPr>
            <w:tcW w:w="990" w:type="dxa"/>
          </w:tcPr>
          <w:p w14:paraId="75629D04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2562</w:t>
            </w:r>
          </w:p>
        </w:tc>
        <w:tc>
          <w:tcPr>
            <w:tcW w:w="990" w:type="dxa"/>
          </w:tcPr>
          <w:p w14:paraId="632E8CA0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256</w:t>
            </w: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5854FA" w:rsidRPr="004322A4" w14:paraId="065BEB6A" w14:textId="77777777" w:rsidTr="00616FDE">
        <w:trPr>
          <w:cantSplit/>
          <w:tblHeader/>
        </w:trPr>
        <w:tc>
          <w:tcPr>
            <w:tcW w:w="2808" w:type="dxa"/>
          </w:tcPr>
          <w:p w14:paraId="22058ECC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</w:p>
        </w:tc>
        <w:tc>
          <w:tcPr>
            <w:tcW w:w="1980" w:type="dxa"/>
            <w:gridSpan w:val="2"/>
          </w:tcPr>
          <w:p w14:paraId="4A43F729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9900" w:type="dxa"/>
            <w:gridSpan w:val="10"/>
          </w:tcPr>
          <w:p w14:paraId="2C6DAB93" w14:textId="77777777" w:rsidR="005854FA" w:rsidRPr="004322A4" w:rsidRDefault="005854FA" w:rsidP="005854F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4322A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854FA" w:rsidRPr="004322A4" w14:paraId="6A21EF08" w14:textId="77777777" w:rsidTr="00616FDE">
        <w:trPr>
          <w:cantSplit/>
        </w:trPr>
        <w:tc>
          <w:tcPr>
            <w:tcW w:w="2808" w:type="dxa"/>
          </w:tcPr>
          <w:p w14:paraId="0F630027" w14:textId="77777777" w:rsidR="005854FA" w:rsidRPr="004322A4" w:rsidRDefault="005854FA" w:rsidP="005854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4322A4">
              <w:rPr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640985F3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5C649471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199F92BD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19CD0E6A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6AAEC35C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4D898BDE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30C7AF9F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7A936C8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31A7968F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0547C831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2DD7A3EB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</w:tcPr>
          <w:p w14:paraId="44B836FA" w14:textId="77777777" w:rsidR="005854FA" w:rsidRPr="004322A4" w:rsidRDefault="005854FA" w:rsidP="005854F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contextualSpacing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</w:tr>
      <w:tr w:rsidR="009779CB" w:rsidRPr="004322A4" w14:paraId="08309B64" w14:textId="77777777" w:rsidTr="00616FDE">
        <w:trPr>
          <w:cantSplit/>
        </w:trPr>
        <w:tc>
          <w:tcPr>
            <w:tcW w:w="2808" w:type="dxa"/>
          </w:tcPr>
          <w:p w14:paraId="32DBFA6C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jc w:val="thaiDistribute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บริษัท บางจากกรีนเนท</w:t>
            </w:r>
            <w:r w:rsidRPr="004322A4">
              <w:rPr>
                <w:sz w:val="26"/>
                <w:szCs w:val="26"/>
              </w:rPr>
              <w:t xml:space="preserve"> </w:t>
            </w:r>
            <w:r w:rsidRPr="004322A4">
              <w:rPr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vAlign w:val="bottom"/>
          </w:tcPr>
          <w:p w14:paraId="3C22C605" w14:textId="60266F5A" w:rsidR="009779CB" w:rsidRPr="004322A4" w:rsidRDefault="009779CB" w:rsidP="009779C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990" w:type="dxa"/>
            <w:vAlign w:val="bottom"/>
          </w:tcPr>
          <w:p w14:paraId="1D137DEB" w14:textId="77777777" w:rsidR="009779CB" w:rsidRPr="004322A4" w:rsidRDefault="009779CB" w:rsidP="000375B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49.00</w:t>
            </w:r>
          </w:p>
        </w:tc>
        <w:tc>
          <w:tcPr>
            <w:tcW w:w="990" w:type="dxa"/>
            <w:vAlign w:val="bottom"/>
          </w:tcPr>
          <w:p w14:paraId="0FD25A85" w14:textId="223AA4AC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13E751FF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</w:t>
            </w:r>
          </w:p>
        </w:tc>
        <w:tc>
          <w:tcPr>
            <w:tcW w:w="990" w:type="dxa"/>
            <w:vAlign w:val="bottom"/>
          </w:tcPr>
          <w:p w14:paraId="2C416786" w14:textId="18683B46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642D48E2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851F1B3" w14:textId="23366B76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3AB23393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171562F" w14:textId="22463B82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404235D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DCD7BE7" w14:textId="37139B3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15</w:t>
            </w:r>
          </w:p>
        </w:tc>
        <w:tc>
          <w:tcPr>
            <w:tcW w:w="990" w:type="dxa"/>
          </w:tcPr>
          <w:p w14:paraId="0F1733F3" w14:textId="1CD161E5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</w:tr>
      <w:tr w:rsidR="009779CB" w:rsidRPr="004322A4" w14:paraId="77E78539" w14:textId="77777777" w:rsidTr="00616FDE">
        <w:trPr>
          <w:cantSplit/>
        </w:trPr>
        <w:tc>
          <w:tcPr>
            <w:tcW w:w="2808" w:type="dxa"/>
          </w:tcPr>
          <w:p w14:paraId="4BC601F3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บริษัท บีซีพีจี จำกัด (มหาชน)</w:t>
            </w:r>
          </w:p>
        </w:tc>
        <w:tc>
          <w:tcPr>
            <w:tcW w:w="990" w:type="dxa"/>
            <w:vAlign w:val="bottom"/>
          </w:tcPr>
          <w:p w14:paraId="0645B114" w14:textId="37EB0E8D" w:rsidR="009779CB" w:rsidRPr="004322A4" w:rsidRDefault="009779CB" w:rsidP="009779C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70.04</w:t>
            </w:r>
          </w:p>
        </w:tc>
        <w:tc>
          <w:tcPr>
            <w:tcW w:w="990" w:type="dxa"/>
            <w:vAlign w:val="bottom"/>
          </w:tcPr>
          <w:p w14:paraId="3AA71206" w14:textId="77777777" w:rsidR="009779CB" w:rsidRPr="004322A4" w:rsidRDefault="009779CB" w:rsidP="009779CB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70.11</w:t>
            </w:r>
          </w:p>
        </w:tc>
        <w:tc>
          <w:tcPr>
            <w:tcW w:w="990" w:type="dxa"/>
            <w:vAlign w:val="bottom"/>
          </w:tcPr>
          <w:p w14:paraId="366B4E24" w14:textId="5C02BC24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9,994</w:t>
            </w:r>
          </w:p>
        </w:tc>
        <w:tc>
          <w:tcPr>
            <w:tcW w:w="990" w:type="dxa"/>
            <w:vAlign w:val="bottom"/>
          </w:tcPr>
          <w:p w14:paraId="4DA18C60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9,984</w:t>
            </w:r>
          </w:p>
        </w:tc>
        <w:tc>
          <w:tcPr>
            <w:tcW w:w="990" w:type="dxa"/>
            <w:vAlign w:val="bottom"/>
          </w:tcPr>
          <w:p w14:paraId="49931BC9" w14:textId="71B69902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  <w:vAlign w:val="bottom"/>
          </w:tcPr>
          <w:p w14:paraId="2B9DD0DA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</w:tcPr>
          <w:p w14:paraId="60620513" w14:textId="79C5641B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2B69877D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7F9B3C" w14:textId="7B65BC7F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  <w:vAlign w:val="bottom"/>
          </w:tcPr>
          <w:p w14:paraId="5C72F196" w14:textId="77777777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7,000</w:t>
            </w:r>
          </w:p>
        </w:tc>
        <w:tc>
          <w:tcPr>
            <w:tcW w:w="990" w:type="dxa"/>
          </w:tcPr>
          <w:p w14:paraId="40AAE873" w14:textId="5568A8E2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672</w:t>
            </w:r>
          </w:p>
        </w:tc>
        <w:tc>
          <w:tcPr>
            <w:tcW w:w="990" w:type="dxa"/>
          </w:tcPr>
          <w:p w14:paraId="77A45F43" w14:textId="43A67264" w:rsidR="009779CB" w:rsidRPr="004322A4" w:rsidRDefault="009779CB" w:rsidP="009779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672</w:t>
            </w:r>
          </w:p>
        </w:tc>
      </w:tr>
      <w:tr w:rsidR="00A36F7A" w:rsidRPr="004322A4" w14:paraId="02577E32" w14:textId="77777777" w:rsidTr="00616FDE">
        <w:trPr>
          <w:cantSplit/>
        </w:trPr>
        <w:tc>
          <w:tcPr>
            <w:tcW w:w="2808" w:type="dxa"/>
          </w:tcPr>
          <w:p w14:paraId="07EECD87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บางจาก รีเทล จำกัด</w:t>
            </w:r>
          </w:p>
        </w:tc>
        <w:tc>
          <w:tcPr>
            <w:tcW w:w="990" w:type="dxa"/>
            <w:vAlign w:val="bottom"/>
          </w:tcPr>
          <w:p w14:paraId="6F4F6438" w14:textId="6D555CCB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3C4B0AD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BBAD243" w14:textId="3506EAA0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09212005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56D624D3" w14:textId="0518E4DB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704F97A7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3879DC2D" w14:textId="249E62A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6008397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4CC4F825" w14:textId="08FD3EEA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  <w:vAlign w:val="bottom"/>
          </w:tcPr>
          <w:p w14:paraId="3B707770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800</w:t>
            </w:r>
          </w:p>
        </w:tc>
        <w:tc>
          <w:tcPr>
            <w:tcW w:w="990" w:type="dxa"/>
          </w:tcPr>
          <w:p w14:paraId="64A2CEEA" w14:textId="194CF78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4E8CEEF" w14:textId="453B3978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</w:tr>
      <w:tr w:rsidR="00A36F7A" w:rsidRPr="004322A4" w14:paraId="78393A33" w14:textId="77777777" w:rsidTr="00616FDE">
        <w:trPr>
          <w:cantSplit/>
        </w:trPr>
        <w:tc>
          <w:tcPr>
            <w:tcW w:w="2808" w:type="dxa"/>
          </w:tcPr>
          <w:p w14:paraId="7190EFB2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BCP Energy International Pte. Ltd.</w:t>
            </w:r>
          </w:p>
        </w:tc>
        <w:tc>
          <w:tcPr>
            <w:tcW w:w="990" w:type="dxa"/>
            <w:vAlign w:val="bottom"/>
          </w:tcPr>
          <w:p w14:paraId="60486DF6" w14:textId="7ED5C909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5AF4F4E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4182547A" w14:textId="6563DB3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3FEFB0CD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695E7233" w14:textId="2710543E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6750048A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3,673</w:t>
            </w:r>
          </w:p>
        </w:tc>
        <w:tc>
          <w:tcPr>
            <w:tcW w:w="990" w:type="dxa"/>
            <w:vAlign w:val="bottom"/>
          </w:tcPr>
          <w:p w14:paraId="03CAFF33" w14:textId="6B3AC062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(2,203)</w:t>
            </w:r>
          </w:p>
        </w:tc>
        <w:tc>
          <w:tcPr>
            <w:tcW w:w="990" w:type="dxa"/>
            <w:vAlign w:val="bottom"/>
          </w:tcPr>
          <w:p w14:paraId="1DACEB92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(2,203)</w:t>
            </w:r>
          </w:p>
        </w:tc>
        <w:tc>
          <w:tcPr>
            <w:tcW w:w="990" w:type="dxa"/>
          </w:tcPr>
          <w:p w14:paraId="0DD601AE" w14:textId="76634456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1,470</w:t>
            </w:r>
          </w:p>
        </w:tc>
        <w:tc>
          <w:tcPr>
            <w:tcW w:w="990" w:type="dxa"/>
          </w:tcPr>
          <w:p w14:paraId="660B282E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1,470</w:t>
            </w:r>
          </w:p>
        </w:tc>
        <w:tc>
          <w:tcPr>
            <w:tcW w:w="990" w:type="dxa"/>
          </w:tcPr>
          <w:p w14:paraId="551160D9" w14:textId="38C078F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6BD5381" w14:textId="0C1885DE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2DD2E2BC" w14:textId="77777777" w:rsidTr="00616FDE">
        <w:trPr>
          <w:cantSplit/>
        </w:trPr>
        <w:tc>
          <w:tcPr>
            <w:tcW w:w="2808" w:type="dxa"/>
          </w:tcPr>
          <w:p w14:paraId="467ABB86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BCP Innovation Pte. Ltd.</w:t>
            </w:r>
          </w:p>
        </w:tc>
        <w:tc>
          <w:tcPr>
            <w:tcW w:w="990" w:type="dxa"/>
            <w:vAlign w:val="bottom"/>
          </w:tcPr>
          <w:p w14:paraId="6D78ED67" w14:textId="6A8E50AF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3386D92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6D05C45" w14:textId="69D911AB" w:rsidR="00A36F7A" w:rsidRPr="004322A4" w:rsidRDefault="00356AD1" w:rsidP="00C465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1,699</w:t>
            </w:r>
          </w:p>
        </w:tc>
        <w:tc>
          <w:tcPr>
            <w:tcW w:w="990" w:type="dxa"/>
            <w:vAlign w:val="bottom"/>
          </w:tcPr>
          <w:p w14:paraId="7270A1EC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1,433</w:t>
            </w:r>
          </w:p>
        </w:tc>
        <w:tc>
          <w:tcPr>
            <w:tcW w:w="990" w:type="dxa"/>
            <w:vAlign w:val="bottom"/>
          </w:tcPr>
          <w:p w14:paraId="6600D949" w14:textId="76BF0263" w:rsidR="00A36F7A" w:rsidRPr="004322A4" w:rsidRDefault="00356AD1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1,699</w:t>
            </w:r>
          </w:p>
        </w:tc>
        <w:tc>
          <w:tcPr>
            <w:tcW w:w="990" w:type="dxa"/>
            <w:vAlign w:val="bottom"/>
          </w:tcPr>
          <w:p w14:paraId="499CBDC7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1,433</w:t>
            </w:r>
          </w:p>
        </w:tc>
        <w:tc>
          <w:tcPr>
            <w:tcW w:w="990" w:type="dxa"/>
          </w:tcPr>
          <w:p w14:paraId="1D296997" w14:textId="47F3602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58C487B7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06976AB9" w14:textId="248829F3" w:rsidR="00A36F7A" w:rsidRPr="004322A4" w:rsidRDefault="00356AD1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1,699</w:t>
            </w:r>
          </w:p>
        </w:tc>
        <w:tc>
          <w:tcPr>
            <w:tcW w:w="990" w:type="dxa"/>
          </w:tcPr>
          <w:p w14:paraId="79E5FC9E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1,433</w:t>
            </w:r>
          </w:p>
        </w:tc>
        <w:tc>
          <w:tcPr>
            <w:tcW w:w="990" w:type="dxa"/>
          </w:tcPr>
          <w:p w14:paraId="07192932" w14:textId="4AED78CB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B4E16F0" w14:textId="23D43DE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00457240" w14:textId="77777777" w:rsidTr="00616FDE">
        <w:trPr>
          <w:cantSplit/>
        </w:trPr>
        <w:tc>
          <w:tcPr>
            <w:tcW w:w="2808" w:type="dxa"/>
          </w:tcPr>
          <w:p w14:paraId="0E510F5B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BCP Trading Pte. Ltd.</w:t>
            </w:r>
          </w:p>
        </w:tc>
        <w:tc>
          <w:tcPr>
            <w:tcW w:w="990" w:type="dxa"/>
            <w:vAlign w:val="bottom"/>
          </w:tcPr>
          <w:p w14:paraId="56C6CD5B" w14:textId="70BA317F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3C0F7D9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CF106DD" w14:textId="43B8DB2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5A12D9F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135FDE5E" w14:textId="1C82A0F1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5FE27910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E4B4E81" w14:textId="5EBC3EAF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A0F6FB8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D3DE346" w14:textId="43BDA93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  <w:vAlign w:val="bottom"/>
          </w:tcPr>
          <w:p w14:paraId="0A44D0F8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35</w:t>
            </w:r>
          </w:p>
        </w:tc>
        <w:tc>
          <w:tcPr>
            <w:tcW w:w="990" w:type="dxa"/>
          </w:tcPr>
          <w:p w14:paraId="0D117A16" w14:textId="133FCE2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285561C" w14:textId="2056F5B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6D2F7629" w14:textId="77777777" w:rsidTr="00616FDE">
        <w:trPr>
          <w:cantSplit/>
        </w:trPr>
        <w:tc>
          <w:tcPr>
            <w:tcW w:w="2808" w:type="dxa"/>
          </w:tcPr>
          <w:p w14:paraId="033CC151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บีบีจีไอ จำกัด</w:t>
            </w:r>
            <w:r w:rsidRPr="004322A4">
              <w:rPr>
                <w:sz w:val="26"/>
                <w:szCs w:val="26"/>
              </w:rPr>
              <w:t xml:space="preserve"> </w:t>
            </w:r>
            <w:r w:rsidRPr="004322A4">
              <w:rPr>
                <w:sz w:val="26"/>
                <w:szCs w:val="26"/>
                <w:cs/>
              </w:rPr>
              <w:t>(มหาชน)</w:t>
            </w:r>
          </w:p>
        </w:tc>
        <w:tc>
          <w:tcPr>
            <w:tcW w:w="990" w:type="dxa"/>
            <w:vAlign w:val="bottom"/>
          </w:tcPr>
          <w:p w14:paraId="4CD0FF84" w14:textId="3209D2DE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990" w:type="dxa"/>
            <w:vAlign w:val="bottom"/>
          </w:tcPr>
          <w:p w14:paraId="08E750EC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60.00</w:t>
            </w:r>
          </w:p>
        </w:tc>
        <w:tc>
          <w:tcPr>
            <w:tcW w:w="990" w:type="dxa"/>
            <w:vAlign w:val="bottom"/>
          </w:tcPr>
          <w:p w14:paraId="2D182974" w14:textId="25BC4F9F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2,532</w:t>
            </w:r>
          </w:p>
        </w:tc>
        <w:tc>
          <w:tcPr>
            <w:tcW w:w="990" w:type="dxa"/>
            <w:vAlign w:val="bottom"/>
          </w:tcPr>
          <w:p w14:paraId="12FB1811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2,532</w:t>
            </w:r>
          </w:p>
        </w:tc>
        <w:tc>
          <w:tcPr>
            <w:tcW w:w="990" w:type="dxa"/>
            <w:vAlign w:val="bottom"/>
          </w:tcPr>
          <w:p w14:paraId="45D6FE3F" w14:textId="5A64F3CC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  <w:vAlign w:val="bottom"/>
          </w:tcPr>
          <w:p w14:paraId="63E487F5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</w:tcPr>
          <w:p w14:paraId="5140B05F" w14:textId="76BDB83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9BB1BB5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A22B782" w14:textId="5E10DF6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  <w:vAlign w:val="bottom"/>
          </w:tcPr>
          <w:p w14:paraId="00E6DE62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1,700</w:t>
            </w:r>
          </w:p>
        </w:tc>
        <w:tc>
          <w:tcPr>
            <w:tcW w:w="990" w:type="dxa"/>
          </w:tcPr>
          <w:p w14:paraId="33EDF526" w14:textId="11D46FCF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AE27857" w14:textId="431C8B66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3C1E3B05" w14:textId="77777777" w:rsidTr="00616FDE">
        <w:trPr>
          <w:cantSplit/>
        </w:trPr>
        <w:tc>
          <w:tcPr>
            <w:tcW w:w="2808" w:type="dxa"/>
          </w:tcPr>
          <w:p w14:paraId="50D4EF3D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บีซีพีอาร์ จำกัด</w:t>
            </w:r>
          </w:p>
        </w:tc>
        <w:tc>
          <w:tcPr>
            <w:tcW w:w="990" w:type="dxa"/>
            <w:vAlign w:val="bottom"/>
          </w:tcPr>
          <w:p w14:paraId="13EAEA2E" w14:textId="3DEB60B2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6269338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00EAA124" w14:textId="4447422E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443494BB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303A9BAF" w14:textId="6DE9C66D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53734E08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0985715C" w14:textId="6750B406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5A91D7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099C085" w14:textId="485705AD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  <w:vAlign w:val="bottom"/>
          </w:tcPr>
          <w:p w14:paraId="157B78DF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661</w:t>
            </w:r>
          </w:p>
        </w:tc>
        <w:tc>
          <w:tcPr>
            <w:tcW w:w="990" w:type="dxa"/>
          </w:tcPr>
          <w:p w14:paraId="3CD8D296" w14:textId="1DD2102C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65139A95" w14:textId="391CAAD0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5C4F32EB" w14:textId="77777777" w:rsidTr="00616FDE">
        <w:trPr>
          <w:cantSplit/>
        </w:trPr>
        <w:tc>
          <w:tcPr>
            <w:tcW w:w="2808" w:type="dxa"/>
          </w:tcPr>
          <w:p w14:paraId="6ECAF014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บีซีวี ไบโอเบส จำกัด</w:t>
            </w:r>
          </w:p>
        </w:tc>
        <w:tc>
          <w:tcPr>
            <w:tcW w:w="990" w:type="dxa"/>
            <w:vAlign w:val="bottom"/>
          </w:tcPr>
          <w:p w14:paraId="7A69111E" w14:textId="09E96289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2BC2B4CB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679EA430" w14:textId="7CC2BA1F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C0DBA7A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5B7A985" w14:textId="3C6E445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31EF2CEF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9B8997" w14:textId="1E17443E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CFA4B9C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39336CC6" w14:textId="4D818B79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4E0BE40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EF5A51" w14:textId="1EC335C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568B0B0" w14:textId="1BD1B07A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5F630512" w14:textId="77777777" w:rsidTr="00616FDE">
        <w:trPr>
          <w:cantSplit/>
        </w:trPr>
        <w:tc>
          <w:tcPr>
            <w:tcW w:w="2808" w:type="dxa"/>
          </w:tcPr>
          <w:p w14:paraId="6561392F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บีซีวี เอ็นเนอร์ยี่ จำกัด</w:t>
            </w:r>
          </w:p>
        </w:tc>
        <w:tc>
          <w:tcPr>
            <w:tcW w:w="990" w:type="dxa"/>
            <w:vAlign w:val="bottom"/>
          </w:tcPr>
          <w:p w14:paraId="5DDBBBC8" w14:textId="5975DB63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1BFBD39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43CB1E2E" w14:textId="556B282D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51A8D2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1C65F85" w14:textId="6D400063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4B6C59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02887611" w14:textId="7DA1ADE0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8261496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77F090FD" w14:textId="7DD081B0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62F72A3A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F1BD7B3" w14:textId="41F2422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A2EC5B2" w14:textId="566BF3AA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A36F7A" w:rsidRPr="004322A4" w14:paraId="0B5A84D7" w14:textId="77777777" w:rsidTr="00616FDE">
        <w:trPr>
          <w:cantSplit/>
        </w:trPr>
        <w:tc>
          <w:tcPr>
            <w:tcW w:w="2808" w:type="dxa"/>
          </w:tcPr>
          <w:p w14:paraId="74C66159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บีซีวี อินโนเวชั่น จำกัด</w:t>
            </w:r>
          </w:p>
        </w:tc>
        <w:tc>
          <w:tcPr>
            <w:tcW w:w="990" w:type="dxa"/>
            <w:vAlign w:val="bottom"/>
          </w:tcPr>
          <w:p w14:paraId="79917D0D" w14:textId="196E58F5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5D776750" w14:textId="77777777" w:rsidR="00A36F7A" w:rsidRPr="004322A4" w:rsidRDefault="00A36F7A" w:rsidP="00A36F7A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48C35130" w14:textId="0AF13C5D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80E7236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2D4037F1" w14:textId="4B5BC6CE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3AEE67B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7CCAC90" w14:textId="3E9862C9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4204ECC6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1FC4750" w14:textId="430C29E2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5648AAAB" w14:textId="77777777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3CC83D76" w14:textId="05E06A26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990" w:type="dxa"/>
          </w:tcPr>
          <w:p w14:paraId="68EA9B73" w14:textId="066F9535" w:rsidR="00A36F7A" w:rsidRPr="004322A4" w:rsidRDefault="00A36F7A" w:rsidP="00A36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</w:tr>
      <w:tr w:rsidR="00127CF0" w:rsidRPr="004322A4" w14:paraId="567AB5F2" w14:textId="77777777" w:rsidTr="00616FDE">
        <w:trPr>
          <w:cantSplit/>
        </w:trPr>
        <w:tc>
          <w:tcPr>
            <w:tcW w:w="2808" w:type="dxa"/>
          </w:tcPr>
          <w:p w14:paraId="1D7A2036" w14:textId="6827D6BB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บีซีวี พาร์ทเนอร์ชิพ จำกัด</w:t>
            </w:r>
          </w:p>
        </w:tc>
        <w:tc>
          <w:tcPr>
            <w:tcW w:w="990" w:type="dxa"/>
            <w:vAlign w:val="bottom"/>
          </w:tcPr>
          <w:p w14:paraId="71327D39" w14:textId="5B65A111" w:rsidR="00127CF0" w:rsidRPr="004322A4" w:rsidRDefault="00127CF0" w:rsidP="00127CF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38FAEA18" w14:textId="64E100E9" w:rsidR="00127CF0" w:rsidRPr="004322A4" w:rsidRDefault="00127CF0" w:rsidP="00127CF0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0CF37443" w14:textId="26ECCE87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72BFE423" w14:textId="65BBC963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469FFC97" w14:textId="1E5217A3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02A9F9A9" w14:textId="1D84D879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4DDB82D7" w14:textId="2CF6F59D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9373FA8" w14:textId="0011AC61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79200CC" w14:textId="5CB05178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  <w:vAlign w:val="bottom"/>
          </w:tcPr>
          <w:p w14:paraId="17357A30" w14:textId="13ADD394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20</w:t>
            </w:r>
          </w:p>
        </w:tc>
        <w:tc>
          <w:tcPr>
            <w:tcW w:w="990" w:type="dxa"/>
          </w:tcPr>
          <w:p w14:paraId="799D4260" w14:textId="795A3B07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21084CE5" w14:textId="71548399" w:rsidR="00127CF0" w:rsidRPr="004322A4" w:rsidRDefault="00127CF0" w:rsidP="00127C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0375BD" w:rsidRPr="004322A4" w14:paraId="610DD8E6" w14:textId="77777777" w:rsidTr="00616FDE">
        <w:trPr>
          <w:cantSplit/>
        </w:trPr>
        <w:tc>
          <w:tcPr>
            <w:tcW w:w="2808" w:type="dxa"/>
          </w:tcPr>
          <w:p w14:paraId="2AA6DB76" w14:textId="68B789E3" w:rsidR="000375BD" w:rsidRPr="004322A4" w:rsidRDefault="000375BD" w:rsidP="0003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</w:rPr>
              <w:t>Bangchak Ventures Pte. Ltd.</w:t>
            </w:r>
          </w:p>
        </w:tc>
        <w:tc>
          <w:tcPr>
            <w:tcW w:w="990" w:type="dxa"/>
            <w:vAlign w:val="bottom"/>
          </w:tcPr>
          <w:p w14:paraId="5E3E0FEA" w14:textId="39576960" w:rsidR="000375BD" w:rsidRPr="004322A4" w:rsidRDefault="000375BD" w:rsidP="000375BD">
            <w:pPr>
              <w:pStyle w:val="acctfourfigures"/>
              <w:tabs>
                <w:tab w:val="clear" w:pos="765"/>
                <w:tab w:val="decimal" w:pos="526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100.00</w:t>
            </w:r>
          </w:p>
        </w:tc>
        <w:tc>
          <w:tcPr>
            <w:tcW w:w="990" w:type="dxa"/>
            <w:vAlign w:val="bottom"/>
          </w:tcPr>
          <w:p w14:paraId="0DF559E1" w14:textId="23CDFF4E" w:rsidR="000375BD" w:rsidRPr="004322A4" w:rsidRDefault="000375BD" w:rsidP="0003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85C65C" w14:textId="1984AA96" w:rsidR="000375BD" w:rsidRPr="004322A4" w:rsidRDefault="000375BD" w:rsidP="0003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F17850C" w14:textId="605814C3" w:rsidR="000375BD" w:rsidRPr="004322A4" w:rsidRDefault="000375BD" w:rsidP="0003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2457FE18" w14:textId="08A93F73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EBBA54D" w14:textId="287CC925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5FC158DB" w14:textId="03077602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177ABA41" w14:textId="544DC595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5A480A48" w14:textId="7EA1EBB6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  <w:vAlign w:val="bottom"/>
          </w:tcPr>
          <w:p w14:paraId="18BF4E9D" w14:textId="22F979BC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7E37AA6F" w14:textId="0D54EC14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  <w:tc>
          <w:tcPr>
            <w:tcW w:w="990" w:type="dxa"/>
          </w:tcPr>
          <w:p w14:paraId="38925684" w14:textId="01BBBA92" w:rsidR="000375BD" w:rsidRPr="004322A4" w:rsidRDefault="000375BD" w:rsidP="000375B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contextualSpacing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-</w:t>
            </w:r>
          </w:p>
        </w:tc>
      </w:tr>
      <w:tr w:rsidR="00C340D1" w:rsidRPr="004322A4" w14:paraId="6B90DB32" w14:textId="77777777" w:rsidTr="00616FDE">
        <w:trPr>
          <w:cantSplit/>
        </w:trPr>
        <w:tc>
          <w:tcPr>
            <w:tcW w:w="2808" w:type="dxa"/>
          </w:tcPr>
          <w:p w14:paraId="6B46CC50" w14:textId="77777777" w:rsidR="00C340D1" w:rsidRPr="004322A4" w:rsidRDefault="00C340D1" w:rsidP="00C3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0"/>
              <w:contextualSpacing/>
              <w:rPr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6191453" w14:textId="77777777" w:rsidR="00C340D1" w:rsidRPr="004322A4" w:rsidRDefault="00C340D1" w:rsidP="00C3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B2D5FFC" w14:textId="77777777" w:rsidR="00C340D1" w:rsidRPr="004322A4" w:rsidRDefault="00C340D1" w:rsidP="00C340D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45"/>
              <w:contextualSpacing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76C82A59" w14:textId="77777777" w:rsidR="00C340D1" w:rsidRPr="004322A4" w:rsidRDefault="00C340D1" w:rsidP="00C3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80D966F" w14:textId="77777777" w:rsidR="00C340D1" w:rsidRPr="004322A4" w:rsidRDefault="00C340D1" w:rsidP="00C34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contextualSpacing/>
              <w:rPr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511523" w14:textId="610D9C01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</w:rPr>
              <w:t>15,648</w:t>
            </w:r>
          </w:p>
        </w:tc>
        <w:tc>
          <w:tcPr>
            <w:tcW w:w="990" w:type="dxa"/>
            <w:vAlign w:val="bottom"/>
          </w:tcPr>
          <w:p w14:paraId="0DA4C073" w14:textId="77777777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</w:rPr>
              <w:t>15,382</w:t>
            </w:r>
          </w:p>
        </w:tc>
        <w:tc>
          <w:tcPr>
            <w:tcW w:w="990" w:type="dxa"/>
            <w:vAlign w:val="bottom"/>
          </w:tcPr>
          <w:p w14:paraId="0477C25D" w14:textId="1E035A52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</w:rPr>
              <w:t>(2,203)</w:t>
            </w:r>
          </w:p>
        </w:tc>
        <w:tc>
          <w:tcPr>
            <w:tcW w:w="990" w:type="dxa"/>
            <w:vAlign w:val="bottom"/>
          </w:tcPr>
          <w:p w14:paraId="01682150" w14:textId="77777777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</w:rPr>
              <w:t>(2,203)</w:t>
            </w:r>
          </w:p>
        </w:tc>
        <w:tc>
          <w:tcPr>
            <w:tcW w:w="990" w:type="dxa"/>
            <w:vAlign w:val="bottom"/>
          </w:tcPr>
          <w:p w14:paraId="12D29E08" w14:textId="3BE8DB9C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</w:rPr>
              <w:t>13,445</w:t>
            </w:r>
          </w:p>
        </w:tc>
        <w:tc>
          <w:tcPr>
            <w:tcW w:w="990" w:type="dxa"/>
            <w:vAlign w:val="bottom"/>
          </w:tcPr>
          <w:p w14:paraId="35055394" w14:textId="77777777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</w:rPr>
              <w:t>13,179</w:t>
            </w:r>
          </w:p>
        </w:tc>
        <w:tc>
          <w:tcPr>
            <w:tcW w:w="990" w:type="dxa"/>
          </w:tcPr>
          <w:p w14:paraId="28641C5D" w14:textId="5AAF741E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</w:rPr>
              <w:t>687</w:t>
            </w:r>
          </w:p>
        </w:tc>
        <w:tc>
          <w:tcPr>
            <w:tcW w:w="990" w:type="dxa"/>
          </w:tcPr>
          <w:p w14:paraId="23A0D179" w14:textId="1AC23CD5" w:rsidR="00C340D1" w:rsidRPr="004322A4" w:rsidRDefault="00C340D1" w:rsidP="00C340D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contextualSpacing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</w:rPr>
              <w:t>692</w:t>
            </w:r>
          </w:p>
        </w:tc>
      </w:tr>
    </w:tbl>
    <w:p w14:paraId="43C1DE01" w14:textId="2D4C0A98" w:rsidR="004341D1" w:rsidRPr="004322A4" w:rsidRDefault="004341D1" w:rsidP="00EA31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  <w:rPr>
          <w:sz w:val="28"/>
          <w:szCs w:val="28"/>
          <w:cs/>
        </w:rPr>
        <w:sectPr w:rsidR="004341D1" w:rsidRPr="004322A4" w:rsidSect="00B958AD">
          <w:headerReference w:type="default" r:id="rId19"/>
          <w:footerReference w:type="default" r:id="rId20"/>
          <w:pgSz w:w="16840" w:h="11907" w:orient="landscape" w:code="9"/>
          <w:pgMar w:top="691" w:right="1152" w:bottom="630" w:left="1152" w:header="720" w:footer="720" w:gutter="0"/>
          <w:cols w:space="708"/>
          <w:docGrid w:linePitch="360"/>
        </w:sectPr>
      </w:pPr>
    </w:p>
    <w:p w14:paraId="7F6E9A96" w14:textId="77777777" w:rsidR="006D7BF2" w:rsidRPr="004322A4" w:rsidRDefault="006D7BF2" w:rsidP="006D7BF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1" w:name="OLE_LINK11"/>
      <w:bookmarkStart w:id="2" w:name="OLE_LINK12"/>
      <w:r w:rsidRPr="004322A4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การเปลี่ยนแปลงเงินลงทุนในบริษัทย่อย</w:t>
      </w:r>
    </w:p>
    <w:p w14:paraId="512D5E9B" w14:textId="77777777" w:rsidR="006D7BF2" w:rsidRPr="004322A4" w:rsidRDefault="006D7BF2" w:rsidP="006D7BF2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49352B9" w14:textId="4D2D65EF" w:rsidR="002D5A81" w:rsidRPr="004322A4" w:rsidRDefault="00700711" w:rsidP="004C4BE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/>
          <w:sz w:val="30"/>
          <w:szCs w:val="30"/>
          <w:cs/>
        </w:rPr>
        <w:t>ใน</w:t>
      </w:r>
      <w:r w:rsidR="003863A2" w:rsidRPr="004322A4">
        <w:rPr>
          <w:rFonts w:ascii="Angsana New" w:hAnsi="Angsana New" w:hint="cs"/>
          <w:sz w:val="30"/>
          <w:szCs w:val="30"/>
          <w:cs/>
        </w:rPr>
        <w:t>ระหว่าง</w:t>
      </w:r>
      <w:r w:rsidR="003912E8" w:rsidRPr="004322A4">
        <w:rPr>
          <w:rFonts w:ascii="Angsana New" w:hAnsi="Angsana New" w:hint="cs"/>
          <w:sz w:val="30"/>
          <w:szCs w:val="30"/>
          <w:cs/>
        </w:rPr>
        <w:t>งวด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="003912E8" w:rsidRPr="004322A4">
        <w:rPr>
          <w:rFonts w:ascii="Angsana New" w:hAnsi="Angsana New" w:hint="cs"/>
          <w:sz w:val="30"/>
          <w:szCs w:val="30"/>
          <w:cs/>
        </w:rPr>
        <w:t>ที่</w:t>
      </w:r>
      <w:r w:rsidRPr="004322A4">
        <w:rPr>
          <w:rFonts w:ascii="Angsana New" w:hAnsi="Angsana New"/>
          <w:sz w:val="30"/>
          <w:szCs w:val="30"/>
          <w:cs/>
        </w:rPr>
        <w:t xml:space="preserve">ประชุมวิสามัญผู้ถือหุ้นของบริษัท </w:t>
      </w:r>
      <w:r w:rsidRPr="004322A4">
        <w:rPr>
          <w:rFonts w:ascii="Angsana New" w:hAnsi="Angsana New"/>
          <w:sz w:val="30"/>
          <w:szCs w:val="30"/>
        </w:rPr>
        <w:t xml:space="preserve">BCP Innovation Pte. Ltd. </w:t>
      </w:r>
      <w:r w:rsidRPr="004322A4">
        <w:rPr>
          <w:rFonts w:ascii="Angsana New" w:hAnsi="Angsana New"/>
          <w:sz w:val="30"/>
          <w:szCs w:val="30"/>
          <w:cs/>
        </w:rPr>
        <w:t>ที่ประชุมมีมติอนุมัติเพิ่มทุนจดทะเบียน</w:t>
      </w:r>
      <w:r w:rsidR="00D2690D" w:rsidRPr="004322A4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="00D2690D" w:rsidRPr="004322A4">
        <w:rPr>
          <w:rFonts w:ascii="Angsana New" w:hAnsi="Angsana New"/>
          <w:sz w:val="30"/>
          <w:szCs w:val="30"/>
        </w:rPr>
        <w:t xml:space="preserve"> </w:t>
      </w:r>
      <w:r w:rsidR="00D2690D" w:rsidRPr="004322A4">
        <w:rPr>
          <w:rFonts w:ascii="Angsana New" w:hAnsi="Angsana New" w:hint="cs"/>
          <w:sz w:val="30"/>
          <w:szCs w:val="30"/>
          <w:cs/>
        </w:rPr>
        <w:t xml:space="preserve">เมษายน และสิงหาคม </w:t>
      </w:r>
      <w:r w:rsidRPr="004322A4">
        <w:rPr>
          <w:rFonts w:ascii="Angsana New" w:hAnsi="Angsana New"/>
          <w:sz w:val="30"/>
          <w:szCs w:val="30"/>
          <w:cs/>
        </w:rPr>
        <w:t xml:space="preserve">จาก </w:t>
      </w:r>
      <w:r w:rsidRPr="004322A4">
        <w:rPr>
          <w:rFonts w:ascii="Angsana New" w:hAnsi="Angsana New"/>
          <w:sz w:val="30"/>
          <w:szCs w:val="30"/>
        </w:rPr>
        <w:t xml:space="preserve">42 </w:t>
      </w:r>
      <w:r w:rsidRPr="004322A4">
        <w:rPr>
          <w:rFonts w:ascii="Angsana New" w:hAnsi="Angsana New"/>
          <w:sz w:val="30"/>
          <w:szCs w:val="30"/>
          <w:cs/>
        </w:rPr>
        <w:t xml:space="preserve">ล้านเหรียญสหรัฐฯ (แบ่งเป็น </w:t>
      </w:r>
      <w:r w:rsidRPr="004322A4">
        <w:rPr>
          <w:rFonts w:ascii="Angsana New" w:hAnsi="Angsana New"/>
          <w:sz w:val="30"/>
          <w:szCs w:val="30"/>
        </w:rPr>
        <w:t xml:space="preserve">42 </w:t>
      </w:r>
      <w:r w:rsidR="00B33D48" w:rsidRPr="004322A4">
        <w:rPr>
          <w:rFonts w:ascii="Angsana New" w:hAnsi="Angsana New"/>
          <w:sz w:val="30"/>
          <w:szCs w:val="30"/>
          <w:cs/>
        </w:rPr>
        <w:t>ล้านหุ้น มูลค่าหุ้นละ</w:t>
      </w:r>
      <w:r w:rsidR="0030122A" w:rsidRPr="004322A4">
        <w:rPr>
          <w:rFonts w:ascii="Angsana New" w:hAnsi="Angsana New"/>
          <w:sz w:val="30"/>
          <w:szCs w:val="30"/>
        </w:rPr>
        <w:br/>
      </w:r>
      <w:r w:rsidRPr="004322A4">
        <w:rPr>
          <w:rFonts w:ascii="Angsana New" w:hAnsi="Angsana New"/>
          <w:sz w:val="30"/>
          <w:szCs w:val="30"/>
        </w:rPr>
        <w:t xml:space="preserve">1 </w:t>
      </w:r>
      <w:r w:rsidRPr="004322A4">
        <w:rPr>
          <w:rFonts w:ascii="Angsana New" w:hAnsi="Angsana New"/>
          <w:sz w:val="30"/>
          <w:szCs w:val="30"/>
          <w:cs/>
        </w:rPr>
        <w:t>เหรียญสหรัฐฯ)</w:t>
      </w:r>
      <w:r w:rsidR="000325EA" w:rsidRPr="004322A4">
        <w:rPr>
          <w:rFonts w:ascii="Angsana New" w:hAnsi="Angsana New" w:hint="cs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 xml:space="preserve">เป็น </w:t>
      </w:r>
      <w:r w:rsidR="003912E8" w:rsidRPr="004322A4">
        <w:rPr>
          <w:rFonts w:ascii="Angsana New" w:hAnsi="Angsana New"/>
          <w:sz w:val="30"/>
          <w:szCs w:val="30"/>
        </w:rPr>
        <w:t>50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 xml:space="preserve">ล้านเหรียญสหรัฐฯ (แบ่งเป็น </w:t>
      </w:r>
      <w:r w:rsidR="003912E8" w:rsidRPr="004322A4">
        <w:rPr>
          <w:rFonts w:ascii="Angsana New" w:hAnsi="Angsana New"/>
          <w:sz w:val="30"/>
          <w:szCs w:val="30"/>
        </w:rPr>
        <w:t xml:space="preserve">50 </w:t>
      </w:r>
      <w:r w:rsidRPr="004322A4">
        <w:rPr>
          <w:rFonts w:ascii="Angsana New" w:hAnsi="Angsana New"/>
          <w:sz w:val="30"/>
          <w:szCs w:val="30"/>
          <w:cs/>
        </w:rPr>
        <w:t xml:space="preserve">ล้านหุ้น มูลค่าหุ้นละ </w:t>
      </w:r>
      <w:r w:rsidRPr="004322A4">
        <w:rPr>
          <w:rFonts w:ascii="Angsana New" w:hAnsi="Angsana New"/>
          <w:sz w:val="30"/>
          <w:szCs w:val="30"/>
        </w:rPr>
        <w:t xml:space="preserve">1 </w:t>
      </w:r>
      <w:r w:rsidRPr="004322A4">
        <w:rPr>
          <w:rFonts w:ascii="Angsana New" w:hAnsi="Angsana New"/>
          <w:sz w:val="30"/>
          <w:szCs w:val="30"/>
          <w:cs/>
        </w:rPr>
        <w:t>เหรียญสหรัฐฯ) บริษัทย่อยดังกล่าวได้เรียกชำระค่าหุ้นพร้อมทั้งได้รับชำระค่าหุ้นดังกล่าวเต็มจำนวนแล้ว</w:t>
      </w:r>
      <w:r w:rsidR="003912E8" w:rsidRPr="004322A4">
        <w:rPr>
          <w:rFonts w:ascii="Angsana New" w:hAnsi="Angsana New" w:hint="cs"/>
          <w:sz w:val="30"/>
          <w:szCs w:val="30"/>
          <w:cs/>
        </w:rPr>
        <w:t xml:space="preserve">ในเดือนมกราคม เมษายน และสิงหาคม </w:t>
      </w:r>
      <w:r w:rsidR="003912E8" w:rsidRPr="004322A4">
        <w:rPr>
          <w:rFonts w:ascii="Angsana New" w:hAnsi="Angsana New"/>
          <w:sz w:val="30"/>
          <w:szCs w:val="30"/>
        </w:rPr>
        <w:t>2562</w:t>
      </w:r>
      <w:r w:rsidR="0030122A" w:rsidRPr="004322A4">
        <w:rPr>
          <w:rFonts w:ascii="Angsana New" w:hAnsi="Angsana New"/>
          <w:sz w:val="30"/>
          <w:szCs w:val="30"/>
        </w:rPr>
        <w:t xml:space="preserve"> </w:t>
      </w:r>
      <w:r w:rsidR="0030122A" w:rsidRPr="004322A4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246EAEC1" w14:textId="0382859C" w:rsidR="00FF0BF4" w:rsidRPr="004322A4" w:rsidRDefault="00FF0BF4" w:rsidP="004C4BE8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3AA2CF32" w14:textId="721D8FA4" w:rsidR="00E70E75" w:rsidRPr="004322A4" w:rsidRDefault="00E70E75" w:rsidP="00E70E75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322A4">
        <w:rPr>
          <w:rFonts w:ascii="Angsana New" w:hAnsi="Angsana New"/>
          <w:sz w:val="30"/>
          <w:szCs w:val="30"/>
        </w:rPr>
        <w:t xml:space="preserve">6 </w:t>
      </w:r>
      <w:r w:rsidRPr="004322A4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Pr="004322A4">
        <w:rPr>
          <w:rFonts w:ascii="Angsana New" w:hAnsi="Angsana New"/>
          <w:sz w:val="30"/>
          <w:szCs w:val="30"/>
        </w:rPr>
        <w:t xml:space="preserve">2562 </w:t>
      </w:r>
      <w:r w:rsidRPr="004322A4">
        <w:rPr>
          <w:rFonts w:ascii="Angsana New" w:hAnsi="Angsana New"/>
          <w:sz w:val="30"/>
          <w:szCs w:val="30"/>
          <w:cs/>
        </w:rPr>
        <w:t xml:space="preserve">บริษัทได้จัดตั้ง </w:t>
      </w:r>
      <w:r w:rsidRPr="004322A4">
        <w:rPr>
          <w:rFonts w:ascii="Angsana New" w:hAnsi="Angsana New"/>
          <w:sz w:val="30"/>
          <w:szCs w:val="30"/>
        </w:rPr>
        <w:t>Bangchak Ventures Pte. Ltd.</w:t>
      </w:r>
      <w:r w:rsidR="00E67D5D" w:rsidRPr="004322A4">
        <w:rPr>
          <w:rFonts w:ascii="Angsana New" w:hAnsi="Angsana New"/>
          <w:sz w:val="30"/>
          <w:szCs w:val="30"/>
          <w:cs/>
        </w:rPr>
        <w:t xml:space="preserve"> ซึ่งเป็นบริษัทจดทะเบียน</w:t>
      </w:r>
      <w:r w:rsidRPr="004322A4">
        <w:rPr>
          <w:rFonts w:ascii="Angsana New" w:hAnsi="Angsana New"/>
          <w:sz w:val="30"/>
          <w:szCs w:val="30"/>
          <w:cs/>
        </w:rPr>
        <w:t>ในประเทศสิงคโปร์ โดยบริษัทถือหุ้นร้อยละ</w:t>
      </w:r>
      <w:r w:rsidRPr="004322A4">
        <w:rPr>
          <w:rFonts w:ascii="Angsana New" w:hAnsi="Angsana New"/>
          <w:sz w:val="30"/>
          <w:szCs w:val="30"/>
        </w:rPr>
        <w:t xml:space="preserve"> 100 </w:t>
      </w:r>
      <w:r w:rsidRPr="004322A4">
        <w:rPr>
          <w:rFonts w:ascii="Angsana New" w:hAnsi="Angsana New"/>
          <w:sz w:val="30"/>
          <w:szCs w:val="30"/>
          <w:cs/>
        </w:rPr>
        <w:t xml:space="preserve">ทุนจดทะเบียน </w:t>
      </w:r>
      <w:r w:rsidRPr="004322A4">
        <w:rPr>
          <w:rFonts w:ascii="Angsana New" w:hAnsi="Angsana New"/>
          <w:sz w:val="30"/>
          <w:szCs w:val="30"/>
        </w:rPr>
        <w:t xml:space="preserve">0.1 </w:t>
      </w:r>
      <w:r w:rsidRPr="004322A4">
        <w:rPr>
          <w:rFonts w:ascii="Angsana New" w:hAnsi="Angsana New"/>
          <w:sz w:val="30"/>
          <w:szCs w:val="30"/>
          <w:cs/>
        </w:rPr>
        <w:t>ล้าน</w:t>
      </w:r>
      <w:r w:rsidR="00C340D1" w:rsidRPr="004322A4">
        <w:rPr>
          <w:rFonts w:ascii="Angsana New" w:hAnsi="Angsana New" w:hint="cs"/>
          <w:sz w:val="30"/>
          <w:szCs w:val="30"/>
          <w:cs/>
        </w:rPr>
        <w:t>เหรียญ</w:t>
      </w:r>
      <w:r w:rsidRPr="004322A4">
        <w:rPr>
          <w:rFonts w:ascii="Angsana New" w:hAnsi="Angsana New"/>
          <w:sz w:val="30"/>
          <w:szCs w:val="30"/>
          <w:cs/>
        </w:rPr>
        <w:t>สหรัฐ</w:t>
      </w:r>
      <w:r w:rsidR="00C340D1" w:rsidRPr="004322A4">
        <w:rPr>
          <w:rFonts w:ascii="Angsana New" w:hAnsi="Angsana New" w:hint="cs"/>
          <w:sz w:val="30"/>
          <w:szCs w:val="30"/>
          <w:cs/>
        </w:rPr>
        <w:t>ฯ</w:t>
      </w:r>
      <w:r w:rsidRPr="004322A4">
        <w:rPr>
          <w:rFonts w:ascii="Angsana New" w:hAnsi="Angsana New"/>
          <w:sz w:val="30"/>
          <w:szCs w:val="30"/>
          <w:cs/>
        </w:rPr>
        <w:t xml:space="preserve"> (แบ่งเป็น </w:t>
      </w:r>
      <w:r w:rsidRPr="004322A4">
        <w:rPr>
          <w:rFonts w:ascii="Angsana New" w:hAnsi="Angsana New"/>
          <w:sz w:val="30"/>
          <w:szCs w:val="30"/>
        </w:rPr>
        <w:t>0.1</w:t>
      </w:r>
      <w:r w:rsidRPr="004322A4">
        <w:rPr>
          <w:rFonts w:ascii="Angsana New" w:hAnsi="Angsana New"/>
          <w:sz w:val="30"/>
          <w:szCs w:val="30"/>
          <w:cs/>
        </w:rPr>
        <w:t xml:space="preserve"> ล้านหุ้น มูลค่าหุ้นละ </w:t>
      </w:r>
      <w:r w:rsidR="0030122A" w:rsidRPr="004322A4">
        <w:rPr>
          <w:rFonts w:ascii="Angsana New" w:hAnsi="Angsana New"/>
          <w:sz w:val="30"/>
          <w:szCs w:val="30"/>
          <w:cs/>
        </w:rPr>
        <w:br/>
      </w:r>
      <w:r w:rsidR="004D5EF8" w:rsidRPr="004322A4">
        <w:rPr>
          <w:rFonts w:ascii="Angsana New" w:hAnsi="Angsana New"/>
          <w:sz w:val="30"/>
          <w:szCs w:val="30"/>
        </w:rPr>
        <w:t>1</w:t>
      </w:r>
      <w:r w:rsidRPr="004322A4">
        <w:rPr>
          <w:rFonts w:ascii="Angsana New" w:hAnsi="Angsana New"/>
          <w:sz w:val="30"/>
          <w:szCs w:val="30"/>
          <w:cs/>
        </w:rPr>
        <w:t xml:space="preserve"> </w:t>
      </w:r>
      <w:r w:rsidR="00C340D1" w:rsidRPr="004322A4">
        <w:rPr>
          <w:rFonts w:ascii="Angsana New" w:hAnsi="Angsana New"/>
          <w:sz w:val="30"/>
          <w:szCs w:val="30"/>
          <w:cs/>
        </w:rPr>
        <w:t>เหรียญสหรัฐฯ</w:t>
      </w:r>
      <w:r w:rsidRPr="004322A4">
        <w:rPr>
          <w:rFonts w:ascii="Angsana New" w:hAnsi="Angsana New"/>
          <w:sz w:val="30"/>
          <w:szCs w:val="30"/>
        </w:rPr>
        <w:t xml:space="preserve">) </w:t>
      </w:r>
      <w:r w:rsidRPr="004322A4">
        <w:rPr>
          <w:rFonts w:ascii="Angsana New" w:hAnsi="Angsana New"/>
          <w:sz w:val="30"/>
          <w:szCs w:val="30"/>
          <w:cs/>
        </w:rPr>
        <w:t>เพื่อ</w:t>
      </w:r>
      <w:r w:rsidRPr="004322A4">
        <w:rPr>
          <w:rFonts w:ascii="Angsana New" w:hAnsi="Angsana New" w:hint="cs"/>
          <w:sz w:val="30"/>
          <w:szCs w:val="30"/>
          <w:cs/>
        </w:rPr>
        <w:t xml:space="preserve">ลงทุนในธุรกิจ </w:t>
      </w:r>
      <w:r w:rsidRPr="004322A4">
        <w:rPr>
          <w:rFonts w:ascii="Angsana New" w:hAnsi="Angsana New"/>
          <w:sz w:val="30"/>
          <w:szCs w:val="30"/>
        </w:rPr>
        <w:t xml:space="preserve">Startup </w:t>
      </w:r>
      <w:r w:rsidRPr="004322A4">
        <w:rPr>
          <w:rFonts w:ascii="Angsana New" w:hAnsi="Angsana New" w:hint="cs"/>
          <w:sz w:val="30"/>
          <w:szCs w:val="30"/>
          <w:cs/>
        </w:rPr>
        <w:t>เฉพาะที่เกี่ยวเนื่องกับนวัตกรรม</w:t>
      </w:r>
      <w:r w:rsidRPr="004322A4">
        <w:rPr>
          <w:rFonts w:ascii="Angsana New" w:hAnsi="Angsana New"/>
          <w:sz w:val="30"/>
          <w:szCs w:val="30"/>
          <w:cs/>
        </w:rPr>
        <w:t xml:space="preserve"> </w:t>
      </w:r>
      <w:r w:rsidR="00A92A11" w:rsidRPr="004322A4">
        <w:rPr>
          <w:rFonts w:ascii="Angsana New" w:hAnsi="Angsana New"/>
          <w:sz w:val="30"/>
          <w:szCs w:val="30"/>
          <w:cs/>
        </w:rPr>
        <w:t>บริษัท</w:t>
      </w:r>
      <w:r w:rsidR="00C340D1" w:rsidRPr="004322A4">
        <w:rPr>
          <w:rFonts w:ascii="Angsana New" w:hAnsi="Angsana New" w:hint="cs"/>
          <w:sz w:val="30"/>
          <w:szCs w:val="30"/>
          <w:cs/>
        </w:rPr>
        <w:t>ได้</w:t>
      </w:r>
      <w:r w:rsidR="00A92A11" w:rsidRPr="004322A4">
        <w:rPr>
          <w:rFonts w:ascii="Angsana New" w:hAnsi="Angsana New"/>
          <w:sz w:val="30"/>
          <w:szCs w:val="30"/>
          <w:cs/>
        </w:rPr>
        <w:t>ชำระค่าหุ้น</w:t>
      </w:r>
      <w:r w:rsidR="00C340D1" w:rsidRPr="004322A4">
        <w:rPr>
          <w:rFonts w:ascii="Angsana New" w:hAnsi="Angsana New"/>
          <w:sz w:val="30"/>
          <w:szCs w:val="30"/>
          <w:cs/>
        </w:rPr>
        <w:t xml:space="preserve">จำนวน </w:t>
      </w:r>
      <w:r w:rsidR="00C340D1" w:rsidRPr="004322A4">
        <w:rPr>
          <w:rFonts w:ascii="Angsana New" w:hAnsi="Angsana New"/>
          <w:sz w:val="30"/>
          <w:szCs w:val="30"/>
        </w:rPr>
        <w:t xml:space="preserve">1 </w:t>
      </w:r>
      <w:r w:rsidR="00C340D1" w:rsidRPr="004322A4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="00C340D1" w:rsidRPr="004322A4">
        <w:rPr>
          <w:rFonts w:ascii="Angsana New" w:hAnsi="Angsana New"/>
          <w:sz w:val="30"/>
          <w:szCs w:val="30"/>
        </w:rPr>
        <w:t xml:space="preserve">1 </w:t>
      </w:r>
      <w:r w:rsidR="00C340D1" w:rsidRPr="004322A4">
        <w:rPr>
          <w:rFonts w:ascii="Angsana New" w:hAnsi="Angsana New"/>
          <w:sz w:val="30"/>
          <w:szCs w:val="30"/>
          <w:cs/>
        </w:rPr>
        <w:t>เหรียญสหรัฐฯ</w:t>
      </w:r>
      <w:r w:rsidR="00C340D1" w:rsidRPr="004322A4">
        <w:rPr>
          <w:rFonts w:ascii="Angsana New" w:hAnsi="Angsana New" w:hint="cs"/>
          <w:sz w:val="30"/>
          <w:szCs w:val="30"/>
          <w:cs/>
        </w:rPr>
        <w:t>แล้ว</w:t>
      </w:r>
    </w:p>
    <w:p w14:paraId="32D96B0F" w14:textId="77777777" w:rsidR="00700711" w:rsidRPr="004322A4" w:rsidRDefault="00700711" w:rsidP="00B2472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24"/>
          <w:szCs w:val="24"/>
        </w:rPr>
      </w:pPr>
    </w:p>
    <w:p w14:paraId="59ECEED9" w14:textId="77777777" w:rsidR="00F421FF" w:rsidRPr="004322A4" w:rsidRDefault="004762B0" w:rsidP="00465B92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เงินลงทุนในบริษัทร่วม</w:t>
      </w:r>
      <w:r w:rsidR="007D0FFA"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และการร่วมค้า</w:t>
      </w:r>
    </w:p>
    <w:p w14:paraId="7193D0D9" w14:textId="1A032071" w:rsidR="002807F6" w:rsidRPr="004322A4" w:rsidRDefault="002807F6" w:rsidP="002807F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24"/>
          <w:szCs w:val="24"/>
          <w:cs/>
          <w:lang w:bidi="th-TH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2"/>
        <w:gridCol w:w="991"/>
        <w:gridCol w:w="1125"/>
        <w:gridCol w:w="1123"/>
        <w:gridCol w:w="1123"/>
        <w:gridCol w:w="1123"/>
      </w:tblGrid>
      <w:tr w:rsidR="00804B7B" w:rsidRPr="004322A4" w14:paraId="3429EC0C" w14:textId="77777777" w:rsidTr="00465B92">
        <w:trPr>
          <w:tblHeader/>
        </w:trPr>
        <w:tc>
          <w:tcPr>
            <w:tcW w:w="2124" w:type="pct"/>
          </w:tcPr>
          <w:p w14:paraId="306867EB" w14:textId="77777777" w:rsidR="00804B7B" w:rsidRPr="004322A4" w:rsidRDefault="00804B7B" w:rsidP="0046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4" w:right="-131" w:firstLin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</w:p>
        </w:tc>
        <w:tc>
          <w:tcPr>
            <w:tcW w:w="519" w:type="pct"/>
          </w:tcPr>
          <w:p w14:paraId="30676BBA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9" w:type="pct"/>
            <w:gridSpan w:val="2"/>
          </w:tcPr>
          <w:p w14:paraId="0A9C91BF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9" w:type="pct"/>
            <w:gridSpan w:val="2"/>
          </w:tcPr>
          <w:p w14:paraId="338FF154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04B7B" w:rsidRPr="004322A4" w14:paraId="1BEC0D2D" w14:textId="77777777" w:rsidTr="00465B92">
        <w:trPr>
          <w:tblHeader/>
        </w:trPr>
        <w:tc>
          <w:tcPr>
            <w:tcW w:w="2124" w:type="pct"/>
          </w:tcPr>
          <w:p w14:paraId="47515B9B" w14:textId="2FD81FB8" w:rsidR="00804B7B" w:rsidRPr="004322A4" w:rsidRDefault="00804B7B" w:rsidP="00CB2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16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519" w:type="pct"/>
          </w:tcPr>
          <w:p w14:paraId="17341B95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90" w:type="pct"/>
          </w:tcPr>
          <w:p w14:paraId="4512E78A" w14:textId="3AF2C802" w:rsidR="00804B7B" w:rsidRPr="004322A4" w:rsidRDefault="003A32F9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589" w:type="pct"/>
          </w:tcPr>
          <w:p w14:paraId="01496CC2" w14:textId="43942E8C" w:rsidR="00804B7B" w:rsidRPr="004322A4" w:rsidRDefault="003A32F9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589" w:type="pct"/>
          </w:tcPr>
          <w:p w14:paraId="78DDF6DC" w14:textId="78277864" w:rsidR="00804B7B" w:rsidRPr="004322A4" w:rsidRDefault="003A32F9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589" w:type="pct"/>
          </w:tcPr>
          <w:p w14:paraId="76545273" w14:textId="5CF7A8A8" w:rsidR="00804B7B" w:rsidRPr="004322A4" w:rsidRDefault="003A32F9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804B7B" w:rsidRPr="004322A4" w14:paraId="2B442CDA" w14:textId="77777777" w:rsidTr="00465B92">
        <w:trPr>
          <w:tblHeader/>
        </w:trPr>
        <w:tc>
          <w:tcPr>
            <w:tcW w:w="2124" w:type="pct"/>
          </w:tcPr>
          <w:p w14:paraId="4B9AB8C5" w14:textId="77777777" w:rsidR="00804B7B" w:rsidRPr="004322A4" w:rsidRDefault="00804B7B" w:rsidP="00465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firstLin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9AF28CC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8" w:type="pct"/>
            <w:gridSpan w:val="4"/>
          </w:tcPr>
          <w:p w14:paraId="1FBCDBAD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04B7B" w:rsidRPr="004322A4" w14:paraId="152A3589" w14:textId="77777777" w:rsidTr="00465B92">
        <w:tc>
          <w:tcPr>
            <w:tcW w:w="2124" w:type="pct"/>
          </w:tcPr>
          <w:p w14:paraId="71797917" w14:textId="77777777" w:rsidR="00804B7B" w:rsidRPr="004322A4" w:rsidRDefault="00804B7B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thaiDistribute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บริษัทร่วมทางอ้อม</w:t>
            </w:r>
          </w:p>
        </w:tc>
        <w:tc>
          <w:tcPr>
            <w:tcW w:w="519" w:type="pct"/>
          </w:tcPr>
          <w:p w14:paraId="5C2755A6" w14:textId="77777777" w:rsidR="00804B7B" w:rsidRPr="004322A4" w:rsidRDefault="00804B7B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C0DA987" w14:textId="77777777" w:rsidR="00804B7B" w:rsidRPr="004322A4" w:rsidRDefault="00804B7B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632D9348" w14:textId="77777777" w:rsidR="00804B7B" w:rsidRPr="004322A4" w:rsidRDefault="00804B7B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66781914" w14:textId="77777777" w:rsidR="00804B7B" w:rsidRPr="004322A4" w:rsidRDefault="00804B7B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286711FF" w14:textId="77777777" w:rsidR="00804B7B" w:rsidRPr="004322A4" w:rsidRDefault="00804B7B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D5314A" w:rsidRPr="004322A4" w14:paraId="706D3794" w14:textId="77777777" w:rsidTr="00465B92">
        <w:tc>
          <w:tcPr>
            <w:tcW w:w="2124" w:type="pct"/>
          </w:tcPr>
          <w:p w14:paraId="3A400B41" w14:textId="7BFB9A01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thaiDistribute"/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>มกราคม</w:t>
            </w:r>
            <w:r w:rsidRPr="004322A4">
              <w:t xml:space="preserve"> - </w:t>
            </w:r>
            <w:r w:rsidRPr="004322A4">
              <w:rPr>
                <w:rFonts w:hint="cs"/>
                <w:cs/>
              </w:rPr>
              <w:t>ตามที่รายงานไว้เดิม</w:t>
            </w:r>
          </w:p>
        </w:tc>
        <w:tc>
          <w:tcPr>
            <w:tcW w:w="519" w:type="pct"/>
            <w:vAlign w:val="bottom"/>
          </w:tcPr>
          <w:p w14:paraId="45FC897D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4336831" w14:textId="4BE2C7B2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17,956</w:t>
            </w:r>
          </w:p>
        </w:tc>
        <w:tc>
          <w:tcPr>
            <w:tcW w:w="589" w:type="pct"/>
            <w:vAlign w:val="bottom"/>
          </w:tcPr>
          <w:p w14:paraId="4330C2DE" w14:textId="7E50229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14,081</w:t>
            </w:r>
          </w:p>
        </w:tc>
        <w:tc>
          <w:tcPr>
            <w:tcW w:w="589" w:type="pct"/>
            <w:vAlign w:val="bottom"/>
          </w:tcPr>
          <w:p w14:paraId="40B098CA" w14:textId="7BF440C9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51E24490" w14:textId="23442B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5CB79D80" w14:textId="77777777" w:rsidTr="00465B92">
        <w:tc>
          <w:tcPr>
            <w:tcW w:w="2124" w:type="pct"/>
          </w:tcPr>
          <w:p w14:paraId="28FA1EDB" w14:textId="634C731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rPr>
                <w:cs/>
              </w:rPr>
            </w:pPr>
            <w:r w:rsidRPr="004322A4">
              <w:rPr>
                <w:rFonts w:hint="cs"/>
                <w:cs/>
              </w:rPr>
              <w:t>ผลกระทบจากการเปลี่ยนแปลง</w:t>
            </w:r>
            <w:r w:rsidRPr="004322A4">
              <w:br/>
            </w:r>
            <w:r w:rsidRPr="004322A4">
              <w:rPr>
                <w:rFonts w:hint="cs"/>
                <w:cs/>
              </w:rPr>
              <w:t xml:space="preserve">   นโยบายการบัญชี</w:t>
            </w:r>
          </w:p>
        </w:tc>
        <w:tc>
          <w:tcPr>
            <w:tcW w:w="519" w:type="pct"/>
            <w:vAlign w:val="bottom"/>
          </w:tcPr>
          <w:p w14:paraId="1E7E753A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0" w:type="pct"/>
            <w:vAlign w:val="bottom"/>
          </w:tcPr>
          <w:p w14:paraId="7463F85A" w14:textId="5613D566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(54)</w:t>
            </w:r>
          </w:p>
        </w:tc>
        <w:tc>
          <w:tcPr>
            <w:tcW w:w="589" w:type="pct"/>
            <w:vAlign w:val="bottom"/>
          </w:tcPr>
          <w:p w14:paraId="3A3B7D12" w14:textId="55FE299D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739F66E" w14:textId="64666BCF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25AF9A1A" w14:textId="179A1215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120CEBC6" w14:textId="77777777" w:rsidTr="00465B92">
        <w:tc>
          <w:tcPr>
            <w:tcW w:w="2124" w:type="pct"/>
          </w:tcPr>
          <w:p w14:paraId="0B223156" w14:textId="101D3B2C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thaiDistribute"/>
              <w:rPr>
                <w:cs/>
              </w:rPr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>มกราคม</w:t>
            </w:r>
            <w:r w:rsidR="005F19DD" w:rsidRPr="004322A4">
              <w:t xml:space="preserve"> - </w:t>
            </w:r>
            <w:r w:rsidRPr="004322A4">
              <w:rPr>
                <w:cs/>
              </w:rPr>
              <w:t>ปรับปรุงใหม่</w:t>
            </w:r>
          </w:p>
        </w:tc>
        <w:tc>
          <w:tcPr>
            <w:tcW w:w="519" w:type="pct"/>
            <w:vAlign w:val="bottom"/>
          </w:tcPr>
          <w:p w14:paraId="39CB710E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CBD047F" w14:textId="51EE8CCF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17,902</w:t>
            </w:r>
          </w:p>
        </w:tc>
        <w:tc>
          <w:tcPr>
            <w:tcW w:w="589" w:type="pct"/>
            <w:vAlign w:val="bottom"/>
          </w:tcPr>
          <w:p w14:paraId="0A6250E2" w14:textId="37B21A12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14,081</w:t>
            </w:r>
          </w:p>
        </w:tc>
        <w:tc>
          <w:tcPr>
            <w:tcW w:w="589" w:type="pct"/>
            <w:vAlign w:val="bottom"/>
          </w:tcPr>
          <w:p w14:paraId="78C5B248" w14:textId="4842C9B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53557F99" w14:textId="018F7A5C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1A70E4E2" w14:textId="77777777" w:rsidTr="00465B92">
        <w:tc>
          <w:tcPr>
            <w:tcW w:w="2124" w:type="pct"/>
          </w:tcPr>
          <w:p w14:paraId="14BDC095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thaiDistribute"/>
              <w:rPr>
                <w:cs/>
              </w:rPr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519" w:type="pct"/>
            <w:vAlign w:val="bottom"/>
          </w:tcPr>
          <w:p w14:paraId="4E91C9B4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9F3D35C" w14:textId="76DED95D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226</w:t>
            </w:r>
          </w:p>
        </w:tc>
        <w:tc>
          <w:tcPr>
            <w:tcW w:w="589" w:type="pct"/>
            <w:vAlign w:val="bottom"/>
          </w:tcPr>
          <w:p w14:paraId="2A004983" w14:textId="5DC53312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6810FF4E" w14:textId="4541C32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6F1F2F92" w14:textId="10988C1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4F5FD8A0" w14:textId="77777777" w:rsidTr="00465B92">
        <w:tc>
          <w:tcPr>
            <w:tcW w:w="2124" w:type="pct"/>
          </w:tcPr>
          <w:p w14:paraId="7ED0C33D" w14:textId="7AF0F73D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4"/>
              <w:jc w:val="thaiDistribute"/>
              <w:rPr>
                <w:cs/>
              </w:rPr>
            </w:pPr>
            <w:r w:rsidRPr="004322A4">
              <w:rPr>
                <w:rFonts w:hint="cs"/>
                <w:cs/>
              </w:rPr>
              <w:t>ลดลง</w:t>
            </w:r>
          </w:p>
        </w:tc>
        <w:tc>
          <w:tcPr>
            <w:tcW w:w="519" w:type="pct"/>
            <w:vAlign w:val="bottom"/>
          </w:tcPr>
          <w:p w14:paraId="29DEFF7C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AFC097E" w14:textId="7698D1EC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(10)</w:t>
            </w:r>
          </w:p>
        </w:tc>
        <w:tc>
          <w:tcPr>
            <w:tcW w:w="589" w:type="pct"/>
            <w:vAlign w:val="bottom"/>
          </w:tcPr>
          <w:p w14:paraId="6205119F" w14:textId="7466E908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7781DB7F" w14:textId="15F6B12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4BCE9611" w14:textId="7CE50772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60AA275F" w14:textId="77777777" w:rsidTr="00465B92">
        <w:tc>
          <w:tcPr>
            <w:tcW w:w="2124" w:type="pct"/>
          </w:tcPr>
          <w:p w14:paraId="6D3E8A85" w14:textId="416CEB6B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4322A4">
              <w:rPr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519" w:type="pct"/>
            <w:vAlign w:val="bottom"/>
          </w:tcPr>
          <w:p w14:paraId="1354F566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D56FEE1" w14:textId="0DCA712F" w:rsidR="00D5314A" w:rsidRPr="004322A4" w:rsidRDefault="00FF0BF4" w:rsidP="004D5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32</w:t>
            </w:r>
            <w:r w:rsidR="004D5EF8" w:rsidRPr="004322A4">
              <w:t>6</w:t>
            </w:r>
          </w:p>
        </w:tc>
        <w:tc>
          <w:tcPr>
            <w:tcW w:w="589" w:type="pct"/>
            <w:vAlign w:val="bottom"/>
          </w:tcPr>
          <w:p w14:paraId="4D7CD9C0" w14:textId="4B0B87A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204</w:t>
            </w:r>
          </w:p>
        </w:tc>
        <w:tc>
          <w:tcPr>
            <w:tcW w:w="589" w:type="pct"/>
            <w:vAlign w:val="bottom"/>
          </w:tcPr>
          <w:p w14:paraId="49BA76B0" w14:textId="06E7ABAC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16812E9" w14:textId="26185564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68CB1F16" w14:textId="77777777" w:rsidTr="00465B92">
        <w:tc>
          <w:tcPr>
            <w:tcW w:w="2124" w:type="pct"/>
          </w:tcPr>
          <w:p w14:paraId="7AB54039" w14:textId="77777777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ส่วนแบ่งกำไร</w:t>
            </w:r>
            <w:r w:rsidRPr="004322A4">
              <w:t xml:space="preserve"> (</w:t>
            </w:r>
            <w:r w:rsidRPr="004322A4">
              <w:rPr>
                <w:cs/>
              </w:rPr>
              <w:t>ขาดทุน</w:t>
            </w:r>
            <w:r w:rsidRPr="004322A4">
              <w:t xml:space="preserve">) </w:t>
            </w:r>
            <w:r w:rsidRPr="004322A4">
              <w:rPr>
                <w:cs/>
              </w:rPr>
              <w:t>เบ็ดเสร็จอื่น</w:t>
            </w:r>
            <w:r w:rsidRPr="004322A4">
              <w:br/>
            </w:r>
            <w:r w:rsidRPr="004322A4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519" w:type="pct"/>
            <w:vAlign w:val="bottom"/>
          </w:tcPr>
          <w:p w14:paraId="166DCD4F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D6A1A42" w14:textId="0727C70B" w:rsidR="00D5314A" w:rsidRPr="004322A4" w:rsidRDefault="00FF0BF4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br/>
              <w:t>(1)</w:t>
            </w:r>
          </w:p>
        </w:tc>
        <w:tc>
          <w:tcPr>
            <w:tcW w:w="589" w:type="pct"/>
            <w:vAlign w:val="bottom"/>
          </w:tcPr>
          <w:p w14:paraId="3A7DFF30" w14:textId="51D49156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18</w:t>
            </w:r>
          </w:p>
        </w:tc>
        <w:tc>
          <w:tcPr>
            <w:tcW w:w="589" w:type="pct"/>
            <w:vAlign w:val="bottom"/>
          </w:tcPr>
          <w:p w14:paraId="0EB3AA89" w14:textId="00B1A16E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DA1F1EF" w14:textId="5DB0A23E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0BB3A594" w14:textId="77777777" w:rsidTr="00465B92">
        <w:tc>
          <w:tcPr>
            <w:tcW w:w="2124" w:type="pct"/>
          </w:tcPr>
          <w:p w14:paraId="537470D9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รายได้เงินปันผล</w:t>
            </w:r>
          </w:p>
        </w:tc>
        <w:tc>
          <w:tcPr>
            <w:tcW w:w="519" w:type="pct"/>
            <w:vAlign w:val="bottom"/>
          </w:tcPr>
          <w:p w14:paraId="351A1737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4F95F6A" w14:textId="2B4DA2C2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(24)</w:t>
            </w:r>
          </w:p>
        </w:tc>
        <w:tc>
          <w:tcPr>
            <w:tcW w:w="589" w:type="pct"/>
            <w:vAlign w:val="bottom"/>
          </w:tcPr>
          <w:p w14:paraId="2DCE3575" w14:textId="25F9DBD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5AE59C13" w14:textId="398AB86D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35A16530" w14:textId="15AC4F13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71BDBC79" w14:textId="77777777" w:rsidTr="00465B92">
        <w:tc>
          <w:tcPr>
            <w:tcW w:w="2124" w:type="pct"/>
          </w:tcPr>
          <w:p w14:paraId="05E3C8A8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519" w:type="pct"/>
            <w:vAlign w:val="bottom"/>
          </w:tcPr>
          <w:p w14:paraId="0E9576C1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6F9738D" w14:textId="3F86B2BD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(511)</w:t>
            </w:r>
          </w:p>
        </w:tc>
        <w:tc>
          <w:tcPr>
            <w:tcW w:w="589" w:type="pct"/>
            <w:vAlign w:val="bottom"/>
          </w:tcPr>
          <w:p w14:paraId="7AD2ACDB" w14:textId="328E243E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(11)</w:t>
            </w:r>
          </w:p>
        </w:tc>
        <w:tc>
          <w:tcPr>
            <w:tcW w:w="589" w:type="pct"/>
            <w:vAlign w:val="bottom"/>
          </w:tcPr>
          <w:p w14:paraId="7F3E3614" w14:textId="19D201AC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0ADAC75" w14:textId="6B0673D2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01863117" w14:textId="77777777" w:rsidTr="00465B92">
        <w:tc>
          <w:tcPr>
            <w:tcW w:w="2124" w:type="pct"/>
          </w:tcPr>
          <w:p w14:paraId="16F46219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519" w:type="pct"/>
            <w:vAlign w:val="bottom"/>
          </w:tcPr>
          <w:p w14:paraId="3864218A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74677768" w14:textId="6A7708F4" w:rsidR="00D5314A" w:rsidRPr="004322A4" w:rsidRDefault="004D5EF8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17,908</w:t>
            </w:r>
          </w:p>
        </w:tc>
        <w:tc>
          <w:tcPr>
            <w:tcW w:w="589" w:type="pct"/>
            <w:vAlign w:val="bottom"/>
          </w:tcPr>
          <w:p w14:paraId="405CCD8A" w14:textId="37F72D1E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14,292</w:t>
            </w:r>
          </w:p>
        </w:tc>
        <w:tc>
          <w:tcPr>
            <w:tcW w:w="589" w:type="pct"/>
            <w:vAlign w:val="bottom"/>
          </w:tcPr>
          <w:p w14:paraId="4345EB3E" w14:textId="2896DAC9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  <w:tc>
          <w:tcPr>
            <w:tcW w:w="589" w:type="pct"/>
            <w:vAlign w:val="bottom"/>
          </w:tcPr>
          <w:p w14:paraId="6C5E87A2" w14:textId="29CFB063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</w:tr>
      <w:tr w:rsidR="00D5314A" w:rsidRPr="004322A4" w14:paraId="481C928D" w14:textId="77777777" w:rsidTr="00465B92">
        <w:tc>
          <w:tcPr>
            <w:tcW w:w="2124" w:type="pct"/>
          </w:tcPr>
          <w:p w14:paraId="229A40C9" w14:textId="1F870065" w:rsidR="007A4FFD" w:rsidRPr="004322A4" w:rsidRDefault="007A4FFD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</w:p>
        </w:tc>
        <w:tc>
          <w:tcPr>
            <w:tcW w:w="519" w:type="pct"/>
            <w:vAlign w:val="bottom"/>
          </w:tcPr>
          <w:p w14:paraId="12B41A97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26CD5D8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89" w:type="pct"/>
            <w:vAlign w:val="bottom"/>
          </w:tcPr>
          <w:p w14:paraId="445481C8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89" w:type="pct"/>
            <w:vAlign w:val="bottom"/>
          </w:tcPr>
          <w:p w14:paraId="7903A5FA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89" w:type="pct"/>
            <w:vAlign w:val="bottom"/>
          </w:tcPr>
          <w:p w14:paraId="1C035D3C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D5314A" w:rsidRPr="004322A4" w14:paraId="7A77B70E" w14:textId="77777777" w:rsidTr="00465B92">
        <w:tc>
          <w:tcPr>
            <w:tcW w:w="2124" w:type="pct"/>
          </w:tcPr>
          <w:p w14:paraId="04B0BB05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lastRenderedPageBreak/>
              <w:t>การร่วมค้า</w:t>
            </w:r>
          </w:p>
        </w:tc>
        <w:tc>
          <w:tcPr>
            <w:tcW w:w="519" w:type="pct"/>
            <w:vAlign w:val="bottom"/>
          </w:tcPr>
          <w:p w14:paraId="0B036033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B8E2C8B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  <w:vAlign w:val="bottom"/>
          </w:tcPr>
          <w:p w14:paraId="384F83D3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  <w:vAlign w:val="bottom"/>
          </w:tcPr>
          <w:p w14:paraId="5D80F963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  <w:vAlign w:val="bottom"/>
          </w:tcPr>
          <w:p w14:paraId="37EC2C99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D5314A" w:rsidRPr="004322A4" w14:paraId="445D57DC" w14:textId="77777777" w:rsidTr="00465B92">
        <w:tc>
          <w:tcPr>
            <w:tcW w:w="2124" w:type="pct"/>
          </w:tcPr>
          <w:p w14:paraId="5DB68D3E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>มกราคม</w:t>
            </w:r>
          </w:p>
        </w:tc>
        <w:tc>
          <w:tcPr>
            <w:tcW w:w="519" w:type="pct"/>
            <w:vAlign w:val="bottom"/>
          </w:tcPr>
          <w:p w14:paraId="3F5578C9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D079B20" w14:textId="39A1E440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92</w:t>
            </w:r>
          </w:p>
        </w:tc>
        <w:tc>
          <w:tcPr>
            <w:tcW w:w="589" w:type="pct"/>
            <w:vAlign w:val="bottom"/>
          </w:tcPr>
          <w:p w14:paraId="37D6E7E0" w14:textId="3367D84C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77</w:t>
            </w:r>
          </w:p>
        </w:tc>
        <w:tc>
          <w:tcPr>
            <w:tcW w:w="589" w:type="pct"/>
            <w:vAlign w:val="bottom"/>
          </w:tcPr>
          <w:p w14:paraId="4A8A60A1" w14:textId="46E8839F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73</w:t>
            </w:r>
          </w:p>
        </w:tc>
        <w:tc>
          <w:tcPr>
            <w:tcW w:w="589" w:type="pct"/>
            <w:vAlign w:val="bottom"/>
          </w:tcPr>
          <w:p w14:paraId="39A9DBAD" w14:textId="315130F9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73</w:t>
            </w:r>
          </w:p>
        </w:tc>
      </w:tr>
      <w:tr w:rsidR="00D5314A" w:rsidRPr="004322A4" w14:paraId="3CCB7B44" w14:textId="77777777" w:rsidTr="00465B92">
        <w:tc>
          <w:tcPr>
            <w:tcW w:w="2124" w:type="pct"/>
          </w:tcPr>
          <w:p w14:paraId="2D07D567" w14:textId="05E360C0" w:rsidR="00D5314A" w:rsidRPr="004322A4" w:rsidRDefault="00D5314A" w:rsidP="00AA1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ส่วนแบ่งกำไรสุทธิ</w:t>
            </w:r>
            <w:r w:rsidR="00AA1A6D" w:rsidRPr="004322A4">
              <w:rPr>
                <w:rFonts w:hint="cs"/>
                <w:cs/>
              </w:rPr>
              <w:t>จ</w:t>
            </w:r>
            <w:r w:rsidRPr="004322A4">
              <w:rPr>
                <w:cs/>
              </w:rPr>
              <w:t>ากเงินลงทุนในการร่วมค้า</w:t>
            </w:r>
          </w:p>
        </w:tc>
        <w:tc>
          <w:tcPr>
            <w:tcW w:w="519" w:type="pct"/>
            <w:vAlign w:val="bottom"/>
          </w:tcPr>
          <w:p w14:paraId="20929534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272BBFD" w14:textId="6B744C6E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26</w:t>
            </w:r>
          </w:p>
        </w:tc>
        <w:tc>
          <w:tcPr>
            <w:tcW w:w="589" w:type="pct"/>
            <w:vAlign w:val="bottom"/>
          </w:tcPr>
          <w:p w14:paraId="76A2B96A" w14:textId="2A7580D2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29</w:t>
            </w:r>
          </w:p>
        </w:tc>
        <w:tc>
          <w:tcPr>
            <w:tcW w:w="589" w:type="pct"/>
            <w:vAlign w:val="bottom"/>
          </w:tcPr>
          <w:p w14:paraId="5BB015E9" w14:textId="610E395C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0D4575F9" w14:textId="384D5D5F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1041B2EF" w14:textId="77777777" w:rsidTr="00465B92">
        <w:tc>
          <w:tcPr>
            <w:tcW w:w="2124" w:type="pct"/>
          </w:tcPr>
          <w:p w14:paraId="6544C72D" w14:textId="77777777" w:rsidR="00D5314A" w:rsidRPr="004322A4" w:rsidRDefault="00D5314A" w:rsidP="00CB2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519" w:type="pct"/>
            <w:vAlign w:val="bottom"/>
          </w:tcPr>
          <w:p w14:paraId="1A9A03A2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18A221D" w14:textId="4685488E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118</w:t>
            </w:r>
          </w:p>
        </w:tc>
        <w:tc>
          <w:tcPr>
            <w:tcW w:w="589" w:type="pct"/>
            <w:vAlign w:val="bottom"/>
          </w:tcPr>
          <w:p w14:paraId="4B4B7838" w14:textId="2110F095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rPr>
                <w:b/>
                <w:bCs/>
              </w:rPr>
              <w:t>106</w:t>
            </w:r>
          </w:p>
        </w:tc>
        <w:tc>
          <w:tcPr>
            <w:tcW w:w="589" w:type="pct"/>
            <w:vAlign w:val="bottom"/>
          </w:tcPr>
          <w:p w14:paraId="294FD356" w14:textId="79BB6D03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rPr>
                <w:b/>
                <w:bCs/>
              </w:rPr>
              <w:t>73</w:t>
            </w:r>
          </w:p>
        </w:tc>
        <w:tc>
          <w:tcPr>
            <w:tcW w:w="589" w:type="pct"/>
            <w:vAlign w:val="bottom"/>
          </w:tcPr>
          <w:p w14:paraId="766B5FA8" w14:textId="2C774A12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rPr>
                <w:b/>
                <w:bCs/>
              </w:rPr>
              <w:t>73</w:t>
            </w:r>
          </w:p>
        </w:tc>
      </w:tr>
      <w:tr w:rsidR="00D5314A" w:rsidRPr="004322A4" w14:paraId="139EF38A" w14:textId="77777777" w:rsidTr="00465B92">
        <w:tc>
          <w:tcPr>
            <w:tcW w:w="2124" w:type="pct"/>
          </w:tcPr>
          <w:p w14:paraId="22384B3C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rPr>
                <w:b/>
                <w:bCs/>
                <w:cs/>
              </w:rPr>
            </w:pPr>
          </w:p>
        </w:tc>
        <w:tc>
          <w:tcPr>
            <w:tcW w:w="519" w:type="pct"/>
            <w:vAlign w:val="bottom"/>
          </w:tcPr>
          <w:p w14:paraId="64AAF2E5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D351A94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49495C02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589" w:type="pct"/>
          </w:tcPr>
          <w:p w14:paraId="1E5B9411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3A4C13C3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</w:p>
        </w:tc>
      </w:tr>
      <w:tr w:rsidR="00D5314A" w:rsidRPr="004322A4" w14:paraId="4722479E" w14:textId="77777777" w:rsidTr="00465B92">
        <w:tc>
          <w:tcPr>
            <w:tcW w:w="2124" w:type="pct"/>
          </w:tcPr>
          <w:p w14:paraId="770FA93C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519" w:type="pct"/>
          </w:tcPr>
          <w:p w14:paraId="2EDC62B3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7C34943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79DE802E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67E853AD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  <w:tc>
          <w:tcPr>
            <w:tcW w:w="589" w:type="pct"/>
          </w:tcPr>
          <w:p w14:paraId="56DF1480" w14:textId="77777777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</w:p>
        </w:tc>
      </w:tr>
      <w:tr w:rsidR="00D5314A" w:rsidRPr="004322A4" w14:paraId="2F68A1E1" w14:textId="77777777" w:rsidTr="00465B92">
        <w:tc>
          <w:tcPr>
            <w:tcW w:w="2124" w:type="pct"/>
          </w:tcPr>
          <w:p w14:paraId="06B3A913" w14:textId="20D3ED61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 xml:space="preserve">มกราคม </w:t>
            </w:r>
            <w:r w:rsidRPr="004322A4">
              <w:t xml:space="preserve">- </w:t>
            </w:r>
            <w:r w:rsidRPr="004322A4">
              <w:rPr>
                <w:cs/>
              </w:rPr>
              <w:t>ตามที่รายงานไว้เดิม</w:t>
            </w:r>
          </w:p>
        </w:tc>
        <w:tc>
          <w:tcPr>
            <w:tcW w:w="519" w:type="pct"/>
            <w:vAlign w:val="bottom"/>
          </w:tcPr>
          <w:p w14:paraId="3569F487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CD6A27B" w14:textId="07438F9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18,048</w:t>
            </w:r>
          </w:p>
        </w:tc>
        <w:tc>
          <w:tcPr>
            <w:tcW w:w="589" w:type="pct"/>
            <w:vAlign w:val="bottom"/>
          </w:tcPr>
          <w:p w14:paraId="11240E72" w14:textId="7D46770E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14,158</w:t>
            </w:r>
          </w:p>
        </w:tc>
        <w:tc>
          <w:tcPr>
            <w:tcW w:w="589" w:type="pct"/>
            <w:vAlign w:val="bottom"/>
          </w:tcPr>
          <w:p w14:paraId="2F4AE303" w14:textId="2652103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73</w:t>
            </w:r>
          </w:p>
        </w:tc>
        <w:tc>
          <w:tcPr>
            <w:tcW w:w="589" w:type="pct"/>
            <w:vAlign w:val="bottom"/>
          </w:tcPr>
          <w:p w14:paraId="66F3BB63" w14:textId="1C4CB46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73</w:t>
            </w:r>
          </w:p>
        </w:tc>
      </w:tr>
      <w:tr w:rsidR="00D5314A" w:rsidRPr="004322A4" w14:paraId="7455C86D" w14:textId="77777777" w:rsidTr="00465B92">
        <w:tc>
          <w:tcPr>
            <w:tcW w:w="2124" w:type="pct"/>
          </w:tcPr>
          <w:p w14:paraId="5C16F134" w14:textId="4F0E7672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rFonts w:hint="cs"/>
                <w:cs/>
              </w:rPr>
              <w:t>ผลกระทบจากการเปลี่ยนแปลง</w:t>
            </w:r>
            <w:r w:rsidRPr="004322A4">
              <w:br/>
            </w:r>
            <w:r w:rsidRPr="004322A4">
              <w:rPr>
                <w:rFonts w:hint="cs"/>
                <w:cs/>
              </w:rPr>
              <w:t xml:space="preserve">   นโยบายการบัญชี</w:t>
            </w:r>
          </w:p>
        </w:tc>
        <w:tc>
          <w:tcPr>
            <w:tcW w:w="519" w:type="pct"/>
            <w:vAlign w:val="bottom"/>
          </w:tcPr>
          <w:p w14:paraId="77304821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90" w:type="pct"/>
            <w:vAlign w:val="bottom"/>
          </w:tcPr>
          <w:p w14:paraId="124C1DF1" w14:textId="6DDE29FE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(54)</w:t>
            </w:r>
          </w:p>
        </w:tc>
        <w:tc>
          <w:tcPr>
            <w:tcW w:w="589" w:type="pct"/>
            <w:vAlign w:val="bottom"/>
          </w:tcPr>
          <w:p w14:paraId="0D255516" w14:textId="564505FA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6C3DD8BF" w14:textId="3543E445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BB11A97" w14:textId="59E0FDEC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597786ED" w14:textId="77777777" w:rsidTr="00465B92">
        <w:tc>
          <w:tcPr>
            <w:tcW w:w="2124" w:type="pct"/>
          </w:tcPr>
          <w:p w14:paraId="19F6F8EF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 xml:space="preserve">ณ วันที่ </w:t>
            </w:r>
            <w:r w:rsidRPr="004322A4">
              <w:t xml:space="preserve">1 </w:t>
            </w:r>
            <w:r w:rsidRPr="004322A4">
              <w:rPr>
                <w:cs/>
              </w:rPr>
              <w:t xml:space="preserve">มกราคม </w:t>
            </w:r>
            <w:r w:rsidRPr="004322A4">
              <w:t xml:space="preserve">- </w:t>
            </w:r>
            <w:r w:rsidRPr="004322A4">
              <w:rPr>
                <w:cs/>
              </w:rPr>
              <w:t>ปรับปรุงใหม่</w:t>
            </w:r>
          </w:p>
        </w:tc>
        <w:tc>
          <w:tcPr>
            <w:tcW w:w="519" w:type="pct"/>
            <w:vAlign w:val="bottom"/>
          </w:tcPr>
          <w:p w14:paraId="32B89BB4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F3A08AD" w14:textId="3B758716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17,994</w:t>
            </w:r>
          </w:p>
        </w:tc>
        <w:tc>
          <w:tcPr>
            <w:tcW w:w="589" w:type="pct"/>
            <w:vAlign w:val="bottom"/>
          </w:tcPr>
          <w:p w14:paraId="206BCF35" w14:textId="48C837E0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14,158</w:t>
            </w:r>
          </w:p>
        </w:tc>
        <w:tc>
          <w:tcPr>
            <w:tcW w:w="589" w:type="pct"/>
            <w:vAlign w:val="bottom"/>
          </w:tcPr>
          <w:p w14:paraId="62F8EF8E" w14:textId="0898F4F3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73</w:t>
            </w:r>
          </w:p>
        </w:tc>
        <w:tc>
          <w:tcPr>
            <w:tcW w:w="589" w:type="pct"/>
            <w:vAlign w:val="bottom"/>
          </w:tcPr>
          <w:p w14:paraId="030B097C" w14:textId="16B8B11E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73</w:t>
            </w:r>
          </w:p>
        </w:tc>
      </w:tr>
      <w:tr w:rsidR="00D5314A" w:rsidRPr="004322A4" w14:paraId="53A9EE71" w14:textId="77777777" w:rsidTr="00465B92">
        <w:tc>
          <w:tcPr>
            <w:tcW w:w="2124" w:type="pct"/>
          </w:tcPr>
          <w:p w14:paraId="59802ABC" w14:textId="77777777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519" w:type="pct"/>
            <w:vAlign w:val="bottom"/>
          </w:tcPr>
          <w:p w14:paraId="24F449B6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4ABC95AC" w14:textId="6423045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226</w:t>
            </w:r>
          </w:p>
        </w:tc>
        <w:tc>
          <w:tcPr>
            <w:tcW w:w="589" w:type="pct"/>
            <w:vAlign w:val="bottom"/>
          </w:tcPr>
          <w:p w14:paraId="3FC6B70F" w14:textId="5D90DE6D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4569908B" w14:textId="6EF9C57F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7DDAF304" w14:textId="3D488520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50A191E9" w14:textId="77777777" w:rsidTr="00465B92">
        <w:tc>
          <w:tcPr>
            <w:tcW w:w="2124" w:type="pct"/>
          </w:tcPr>
          <w:p w14:paraId="7C686F3E" w14:textId="17304BA4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rFonts w:hint="cs"/>
                <w:cs/>
              </w:rPr>
              <w:t>ลดลง</w:t>
            </w:r>
          </w:p>
        </w:tc>
        <w:tc>
          <w:tcPr>
            <w:tcW w:w="519" w:type="pct"/>
            <w:vAlign w:val="bottom"/>
          </w:tcPr>
          <w:p w14:paraId="4D80A8AA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BD3676F" w14:textId="7FC31F7B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(10)</w:t>
            </w:r>
          </w:p>
        </w:tc>
        <w:tc>
          <w:tcPr>
            <w:tcW w:w="589" w:type="pct"/>
            <w:vAlign w:val="bottom"/>
          </w:tcPr>
          <w:p w14:paraId="5833F9D2" w14:textId="3C77372A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5D03C7BA" w14:textId="78B2126C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75120D9F" w14:textId="24A0CAE0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</w:tr>
      <w:tr w:rsidR="00D5314A" w:rsidRPr="004322A4" w14:paraId="0895EA00" w14:textId="77777777" w:rsidTr="00465B92">
        <w:tc>
          <w:tcPr>
            <w:tcW w:w="2124" w:type="pct"/>
          </w:tcPr>
          <w:p w14:paraId="21B1658C" w14:textId="77777777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</w:pPr>
            <w:r w:rsidRPr="004322A4">
              <w:rPr>
                <w:cs/>
              </w:rPr>
              <w:t>ส่วนแบ่งกำไรสุทธิจากเงินลงทุน</w:t>
            </w:r>
          </w:p>
          <w:p w14:paraId="2D9177C3" w14:textId="77777777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hanging="162"/>
              <w:jc w:val="thaiDistribute"/>
              <w:rPr>
                <w:b/>
                <w:bCs/>
                <w:cs/>
              </w:rPr>
            </w:pPr>
            <w:r w:rsidRPr="004322A4">
              <w:rPr>
                <w:cs/>
              </w:rPr>
              <w:t>ในบริษัทร่วมและการร่วมค้า</w:t>
            </w:r>
          </w:p>
        </w:tc>
        <w:tc>
          <w:tcPr>
            <w:tcW w:w="519" w:type="pct"/>
            <w:vAlign w:val="bottom"/>
          </w:tcPr>
          <w:p w14:paraId="40AC4DC1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D2FBDC1" w14:textId="559171C7" w:rsidR="00D5314A" w:rsidRPr="004322A4" w:rsidRDefault="004D5EF8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352</w:t>
            </w:r>
          </w:p>
        </w:tc>
        <w:tc>
          <w:tcPr>
            <w:tcW w:w="589" w:type="pct"/>
            <w:vAlign w:val="bottom"/>
          </w:tcPr>
          <w:p w14:paraId="1B8F6A62" w14:textId="1D4B687D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233</w:t>
            </w:r>
          </w:p>
        </w:tc>
        <w:tc>
          <w:tcPr>
            <w:tcW w:w="589" w:type="pct"/>
            <w:vAlign w:val="bottom"/>
          </w:tcPr>
          <w:p w14:paraId="67F10033" w14:textId="7F1A945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23A19320" w14:textId="356DEFDB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4D0E0AE9" w14:textId="77777777" w:rsidTr="00465B92">
        <w:tc>
          <w:tcPr>
            <w:tcW w:w="2124" w:type="pct"/>
          </w:tcPr>
          <w:p w14:paraId="7A3EBE64" w14:textId="1C956C61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ส่วนแบ่งกำไร</w:t>
            </w:r>
            <w:r w:rsidRPr="004322A4">
              <w:t xml:space="preserve"> (</w:t>
            </w:r>
            <w:r w:rsidRPr="004322A4">
              <w:rPr>
                <w:cs/>
              </w:rPr>
              <w:t>ขาดทุน</w:t>
            </w:r>
            <w:r w:rsidRPr="004322A4">
              <w:t xml:space="preserve">) </w:t>
            </w:r>
            <w:r w:rsidRPr="004322A4">
              <w:rPr>
                <w:cs/>
              </w:rPr>
              <w:t>เบ็ดเสร็จอื่น</w:t>
            </w:r>
            <w:r w:rsidRPr="004322A4">
              <w:br/>
            </w:r>
            <w:r w:rsidRPr="004322A4">
              <w:rPr>
                <w:cs/>
              </w:rPr>
              <w:t>จากเงินลงทุนในบริษัทร่วม</w:t>
            </w:r>
          </w:p>
        </w:tc>
        <w:tc>
          <w:tcPr>
            <w:tcW w:w="519" w:type="pct"/>
            <w:vAlign w:val="bottom"/>
          </w:tcPr>
          <w:p w14:paraId="541AEB9A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7CD54BB" w14:textId="415056C5" w:rsidR="00D5314A" w:rsidRPr="004322A4" w:rsidRDefault="00374B95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(1)</w:t>
            </w:r>
          </w:p>
        </w:tc>
        <w:tc>
          <w:tcPr>
            <w:tcW w:w="589" w:type="pct"/>
            <w:vAlign w:val="bottom"/>
          </w:tcPr>
          <w:p w14:paraId="0B383EFD" w14:textId="63497B6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18</w:t>
            </w:r>
          </w:p>
        </w:tc>
        <w:tc>
          <w:tcPr>
            <w:tcW w:w="589" w:type="pct"/>
            <w:vAlign w:val="bottom"/>
          </w:tcPr>
          <w:p w14:paraId="07D5141B" w14:textId="39B8D8F1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470F906" w14:textId="2C832723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158D7309" w14:textId="77777777" w:rsidTr="00465B92">
        <w:tc>
          <w:tcPr>
            <w:tcW w:w="2124" w:type="pct"/>
          </w:tcPr>
          <w:p w14:paraId="2EC55B2C" w14:textId="77777777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รายได้เงินปันผล</w:t>
            </w:r>
          </w:p>
        </w:tc>
        <w:tc>
          <w:tcPr>
            <w:tcW w:w="519" w:type="pct"/>
            <w:vAlign w:val="bottom"/>
          </w:tcPr>
          <w:p w14:paraId="6447683F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2771ABF" w14:textId="181AA189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(24)</w:t>
            </w:r>
          </w:p>
        </w:tc>
        <w:tc>
          <w:tcPr>
            <w:tcW w:w="589" w:type="pct"/>
            <w:vAlign w:val="bottom"/>
          </w:tcPr>
          <w:p w14:paraId="4E49CD67" w14:textId="7E40DA6B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0059D538" w14:textId="03677696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1556EEF" w14:textId="7F6B575E" w:rsidR="00D5314A" w:rsidRPr="004322A4" w:rsidRDefault="00D5314A" w:rsidP="00D531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444B96A4" w14:textId="77777777" w:rsidTr="00465B92">
        <w:tc>
          <w:tcPr>
            <w:tcW w:w="2124" w:type="pct"/>
          </w:tcPr>
          <w:p w14:paraId="6E82E88E" w14:textId="77777777" w:rsidR="00D5314A" w:rsidRPr="004322A4" w:rsidRDefault="00D5314A" w:rsidP="005F1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519" w:type="pct"/>
            <w:vAlign w:val="bottom"/>
          </w:tcPr>
          <w:p w14:paraId="2F207C24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0C4733FE" w14:textId="50B3D1F2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(511)</w:t>
            </w:r>
          </w:p>
        </w:tc>
        <w:tc>
          <w:tcPr>
            <w:tcW w:w="589" w:type="pct"/>
            <w:vAlign w:val="bottom"/>
          </w:tcPr>
          <w:p w14:paraId="22A2529E" w14:textId="694576E0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(11)</w:t>
            </w:r>
          </w:p>
        </w:tc>
        <w:tc>
          <w:tcPr>
            <w:tcW w:w="589" w:type="pct"/>
            <w:vAlign w:val="bottom"/>
          </w:tcPr>
          <w:p w14:paraId="48484BD8" w14:textId="333D1496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589" w:type="pct"/>
            <w:vAlign w:val="bottom"/>
          </w:tcPr>
          <w:p w14:paraId="18926C25" w14:textId="2C1F425F" w:rsidR="00D5314A" w:rsidRPr="004322A4" w:rsidRDefault="00D5314A" w:rsidP="00D5314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5314A" w:rsidRPr="004322A4" w14:paraId="5437B53B" w14:textId="77777777" w:rsidTr="00465B92">
        <w:tc>
          <w:tcPr>
            <w:tcW w:w="2124" w:type="pct"/>
          </w:tcPr>
          <w:p w14:paraId="22DEEB32" w14:textId="77777777" w:rsidR="00D5314A" w:rsidRPr="004322A4" w:rsidRDefault="00D5314A" w:rsidP="00465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</w:t>
            </w:r>
          </w:p>
        </w:tc>
        <w:tc>
          <w:tcPr>
            <w:tcW w:w="519" w:type="pct"/>
            <w:vAlign w:val="bottom"/>
          </w:tcPr>
          <w:p w14:paraId="5CF199EE" w14:textId="77777777" w:rsidR="00D5314A" w:rsidRPr="004322A4" w:rsidRDefault="00D5314A" w:rsidP="00D531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3BAB2537" w14:textId="7FF9B006" w:rsidR="00D5314A" w:rsidRPr="004322A4" w:rsidRDefault="00374B95" w:rsidP="004D5EF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18,02</w:t>
            </w:r>
            <w:r w:rsidR="004D5EF8" w:rsidRPr="004322A4">
              <w:rPr>
                <w:b/>
                <w:bCs/>
              </w:rPr>
              <w:t>6</w:t>
            </w:r>
          </w:p>
        </w:tc>
        <w:tc>
          <w:tcPr>
            <w:tcW w:w="589" w:type="pct"/>
            <w:vAlign w:val="bottom"/>
          </w:tcPr>
          <w:p w14:paraId="2FBF7C15" w14:textId="5B0DD709" w:rsidR="00D5314A" w:rsidRPr="004322A4" w:rsidRDefault="00D5314A" w:rsidP="00D531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14,398</w:t>
            </w:r>
          </w:p>
        </w:tc>
        <w:tc>
          <w:tcPr>
            <w:tcW w:w="589" w:type="pct"/>
            <w:vAlign w:val="bottom"/>
          </w:tcPr>
          <w:p w14:paraId="600807F2" w14:textId="494B8BE5" w:rsidR="00D5314A" w:rsidRPr="004322A4" w:rsidRDefault="00D5314A" w:rsidP="00D531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73</w:t>
            </w:r>
          </w:p>
        </w:tc>
        <w:tc>
          <w:tcPr>
            <w:tcW w:w="589" w:type="pct"/>
            <w:vAlign w:val="bottom"/>
          </w:tcPr>
          <w:p w14:paraId="2F25B258" w14:textId="6FBC3B64" w:rsidR="00D5314A" w:rsidRPr="004322A4" w:rsidRDefault="00D5314A" w:rsidP="00D5314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73</w:t>
            </w:r>
          </w:p>
        </w:tc>
      </w:tr>
    </w:tbl>
    <w:p w14:paraId="05004F45" w14:textId="77EDB0BA" w:rsidR="00804B7B" w:rsidRPr="004322A4" w:rsidRDefault="00804B7B" w:rsidP="002807F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74A1C548" w14:textId="7D1A42C7" w:rsidR="00804B7B" w:rsidRPr="004322A4" w:rsidRDefault="00804B7B" w:rsidP="002807F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24"/>
          <w:szCs w:val="24"/>
          <w:lang w:bidi="th-TH"/>
        </w:rPr>
      </w:pPr>
    </w:p>
    <w:p w14:paraId="7380D496" w14:textId="77777777" w:rsidR="00804B7B" w:rsidRPr="004322A4" w:rsidRDefault="00804B7B" w:rsidP="002807F6">
      <w:pPr>
        <w:pStyle w:val="index"/>
        <w:tabs>
          <w:tab w:val="clear" w:pos="1134"/>
          <w:tab w:val="left" w:pos="540"/>
        </w:tabs>
        <w:spacing w:after="0" w:line="240" w:lineRule="auto"/>
        <w:ind w:left="540" w:right="-43" w:firstLine="0"/>
        <w:outlineLvl w:val="0"/>
        <w:rPr>
          <w:rFonts w:ascii="Angsana New" w:hAnsi="Angsana New"/>
          <w:sz w:val="24"/>
          <w:szCs w:val="24"/>
          <w:cs/>
          <w:lang w:bidi="th-TH"/>
        </w:rPr>
      </w:pPr>
    </w:p>
    <w:p w14:paraId="5B2AF3D8" w14:textId="77777777" w:rsidR="00267DC9" w:rsidRPr="004322A4" w:rsidRDefault="00267DC9" w:rsidP="00CB22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outlineLvl w:val="0"/>
        <w:rPr>
          <w:cs/>
          <w:lang w:val="en-GB"/>
        </w:rPr>
      </w:pPr>
    </w:p>
    <w:p w14:paraId="19D99CE8" w14:textId="77777777" w:rsidR="00D80869" w:rsidRPr="004322A4" w:rsidRDefault="00D80869" w:rsidP="001F4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spacing w:val="-6"/>
          <w:cs/>
        </w:rPr>
        <w:sectPr w:rsidR="00D80869" w:rsidRPr="004322A4" w:rsidSect="00A646C3">
          <w:headerReference w:type="default" r:id="rId21"/>
          <w:footerReference w:type="default" r:id="rId22"/>
          <w:pgSz w:w="11907" w:h="16840" w:code="9"/>
          <w:pgMar w:top="691" w:right="1017" w:bottom="576" w:left="1350" w:header="720" w:footer="720" w:gutter="0"/>
          <w:cols w:space="708"/>
          <w:docGrid w:linePitch="360"/>
        </w:sectPr>
      </w:pPr>
    </w:p>
    <w:p w14:paraId="4C653849" w14:textId="04179186" w:rsidR="00D42518" w:rsidRPr="004322A4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4322A4">
        <w:rPr>
          <w:cs/>
        </w:rPr>
        <w:lastRenderedPageBreak/>
        <w:t>เงินลงทุนในบริษัทร่วมและการร่วมค้า</w:t>
      </w:r>
      <w:r w:rsidRPr="004322A4">
        <w:rPr>
          <w:rFonts w:cs="Times New Roman"/>
          <w:rtl/>
          <w:lang w:bidi="ar-SA"/>
        </w:rPr>
        <w:t xml:space="preserve"> </w:t>
      </w:r>
      <w:r w:rsidR="004F429F" w:rsidRPr="004322A4">
        <w:rPr>
          <w:cs/>
        </w:rPr>
        <w:t>ณ</w:t>
      </w:r>
      <w:r w:rsidR="004F429F" w:rsidRPr="004322A4">
        <w:rPr>
          <w:rFonts w:cs="Times New Roman"/>
          <w:rtl/>
          <w:lang w:bidi="ar-SA"/>
        </w:rPr>
        <w:t xml:space="preserve"> </w:t>
      </w:r>
      <w:r w:rsidR="004F429F" w:rsidRPr="004322A4">
        <w:rPr>
          <w:cs/>
        </w:rPr>
        <w:t>วันที่</w:t>
      </w:r>
      <w:r w:rsidR="009207F6" w:rsidRPr="004322A4">
        <w:rPr>
          <w:cs/>
        </w:rPr>
        <w:t xml:space="preserve"> </w:t>
      </w:r>
      <w:r w:rsidR="004F429F" w:rsidRPr="004322A4">
        <w:rPr>
          <w:rFonts w:cs="Times New Roman"/>
          <w:rtl/>
          <w:lang w:bidi="ar-SA"/>
        </w:rPr>
        <w:t>3</w:t>
      </w:r>
      <w:r w:rsidR="00F00A15" w:rsidRPr="004322A4">
        <w:t>0</w:t>
      </w:r>
      <w:r w:rsidR="004F429F" w:rsidRPr="004322A4">
        <w:rPr>
          <w:cs/>
        </w:rPr>
        <w:t xml:space="preserve"> </w:t>
      </w:r>
      <w:r w:rsidR="00990CDA" w:rsidRPr="004322A4">
        <w:rPr>
          <w:cs/>
        </w:rPr>
        <w:t>กันยา</w:t>
      </w:r>
      <w:r w:rsidR="002807F6" w:rsidRPr="004322A4">
        <w:rPr>
          <w:cs/>
        </w:rPr>
        <w:t>ยน</w:t>
      </w:r>
      <w:r w:rsidR="004F429F" w:rsidRPr="004322A4">
        <w:rPr>
          <w:cs/>
        </w:rPr>
        <w:t xml:space="preserve"> </w:t>
      </w:r>
      <w:r w:rsidR="004F429F" w:rsidRPr="004322A4">
        <w:t xml:space="preserve">2562 </w:t>
      </w:r>
      <w:r w:rsidR="004F429F" w:rsidRPr="004322A4">
        <w:rPr>
          <w:cs/>
        </w:rPr>
        <w:t xml:space="preserve">และ </w:t>
      </w:r>
      <w:r w:rsidR="004F429F" w:rsidRPr="004322A4">
        <w:t xml:space="preserve">31 </w:t>
      </w:r>
      <w:r w:rsidR="004F429F" w:rsidRPr="004322A4">
        <w:rPr>
          <w:cs/>
        </w:rPr>
        <w:t xml:space="preserve">ธันวาคม </w:t>
      </w:r>
      <w:r w:rsidR="004F429F" w:rsidRPr="004322A4">
        <w:t>25</w:t>
      </w:r>
      <w:r w:rsidR="004F429F" w:rsidRPr="004322A4">
        <w:rPr>
          <w:cs/>
        </w:rPr>
        <w:t>6</w:t>
      </w:r>
      <w:r w:rsidR="004F429F" w:rsidRPr="004322A4">
        <w:t>1</w:t>
      </w:r>
      <w:r w:rsidR="00A64B6A" w:rsidRPr="004322A4">
        <w:t xml:space="preserve"> </w:t>
      </w:r>
      <w:r w:rsidR="00A64B6A" w:rsidRPr="004322A4">
        <w:rPr>
          <w:cs/>
        </w:rPr>
        <w:t>และเงินปันผลรับสำหรับงวด</w:t>
      </w:r>
      <w:r w:rsidR="00990CDA" w:rsidRPr="004322A4">
        <w:rPr>
          <w:cs/>
        </w:rPr>
        <w:t>เ</w:t>
      </w:r>
      <w:r w:rsidR="002807F6" w:rsidRPr="004322A4">
        <w:rPr>
          <w:cs/>
        </w:rPr>
        <w:t>ก</w:t>
      </w:r>
      <w:r w:rsidR="00990CDA" w:rsidRPr="004322A4">
        <w:rPr>
          <w:cs/>
        </w:rPr>
        <w:t>้า</w:t>
      </w:r>
      <w:r w:rsidR="00A64B6A" w:rsidRPr="004322A4">
        <w:rPr>
          <w:cs/>
        </w:rPr>
        <w:t>เดือนสิ้นสุดวันที่</w:t>
      </w:r>
      <w:r w:rsidR="00A64B6A" w:rsidRPr="004322A4">
        <w:rPr>
          <w:rFonts w:cs="Times New Roman"/>
          <w:rtl/>
          <w:lang w:bidi="ar-SA"/>
        </w:rPr>
        <w:t xml:space="preserve"> </w:t>
      </w:r>
      <w:r w:rsidR="00A64B6A" w:rsidRPr="004322A4">
        <w:t>3</w:t>
      </w:r>
      <w:r w:rsidR="002807F6" w:rsidRPr="004322A4">
        <w:rPr>
          <w:cs/>
        </w:rPr>
        <w:t>0</w:t>
      </w:r>
      <w:r w:rsidR="00A64B6A" w:rsidRPr="004322A4">
        <w:t xml:space="preserve"> </w:t>
      </w:r>
      <w:r w:rsidR="00990CDA" w:rsidRPr="004322A4">
        <w:rPr>
          <w:cs/>
        </w:rPr>
        <w:t>กันยา</w:t>
      </w:r>
      <w:r w:rsidR="002807F6" w:rsidRPr="004322A4">
        <w:rPr>
          <w:cs/>
        </w:rPr>
        <w:t>ยน</w:t>
      </w:r>
      <w:r w:rsidR="00465B92" w:rsidRPr="004322A4">
        <w:t xml:space="preserve"> </w:t>
      </w:r>
      <w:r w:rsidRPr="004322A4">
        <w:rPr>
          <w:cs/>
        </w:rPr>
        <w:t>มีดังนี้</w:t>
      </w:r>
    </w:p>
    <w:p w14:paraId="622D37B6" w14:textId="77777777" w:rsidR="00D42518" w:rsidRPr="004322A4" w:rsidRDefault="00D42518" w:rsidP="00D42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4322A4">
        <w:rPr>
          <w:cs/>
        </w:rPr>
        <w:tab/>
      </w:r>
    </w:p>
    <w:tbl>
      <w:tblPr>
        <w:tblW w:w="1495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68"/>
        <w:gridCol w:w="810"/>
        <w:gridCol w:w="810"/>
        <w:gridCol w:w="810"/>
        <w:gridCol w:w="810"/>
        <w:gridCol w:w="810"/>
        <w:gridCol w:w="810"/>
        <w:gridCol w:w="810"/>
        <w:gridCol w:w="900"/>
        <w:gridCol w:w="900"/>
        <w:gridCol w:w="900"/>
        <w:gridCol w:w="900"/>
        <w:gridCol w:w="810"/>
        <w:gridCol w:w="855"/>
        <w:gridCol w:w="855"/>
      </w:tblGrid>
      <w:tr w:rsidR="00525848" w:rsidRPr="004322A4" w14:paraId="6A95E3C9" w14:textId="77777777" w:rsidTr="00465B92">
        <w:trPr>
          <w:cantSplit/>
        </w:trPr>
        <w:tc>
          <w:tcPr>
            <w:tcW w:w="3168" w:type="dxa"/>
          </w:tcPr>
          <w:p w14:paraId="7BBF303C" w14:textId="77777777" w:rsidR="00525848" w:rsidRPr="004322A4" w:rsidRDefault="00525848" w:rsidP="00D72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4"/>
          </w:tcPr>
          <w:p w14:paraId="70AA55F2" w14:textId="77777777" w:rsidR="00525848" w:rsidRPr="004322A4" w:rsidRDefault="00525848" w:rsidP="009207F6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0" w:type="dxa"/>
            <w:gridSpan w:val="10"/>
          </w:tcPr>
          <w:p w14:paraId="51B01156" w14:textId="77777777" w:rsidR="00525848" w:rsidRPr="004322A4" w:rsidRDefault="00525848" w:rsidP="009207F6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607E4B" w:rsidRPr="004322A4" w14:paraId="43D600FF" w14:textId="77777777" w:rsidTr="00465B92">
        <w:trPr>
          <w:cantSplit/>
        </w:trPr>
        <w:tc>
          <w:tcPr>
            <w:tcW w:w="3168" w:type="dxa"/>
          </w:tcPr>
          <w:p w14:paraId="1350842B" w14:textId="77777777" w:rsidR="00607E4B" w:rsidRPr="004322A4" w:rsidRDefault="00607E4B" w:rsidP="0060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12EB198D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4"/>
                <w:szCs w:val="24"/>
                <w:rtl/>
                <w:cs/>
              </w:rPr>
            </w:pPr>
          </w:p>
        </w:tc>
        <w:tc>
          <w:tcPr>
            <w:tcW w:w="1620" w:type="dxa"/>
            <w:gridSpan w:val="2"/>
          </w:tcPr>
          <w:p w14:paraId="603FE4FA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0E4031DA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10" w:type="dxa"/>
            <w:gridSpan w:val="2"/>
          </w:tcPr>
          <w:p w14:paraId="4FC5224E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00" w:type="dxa"/>
            <w:gridSpan w:val="2"/>
          </w:tcPr>
          <w:p w14:paraId="58C1E752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10" w:type="dxa"/>
            <w:gridSpan w:val="2"/>
          </w:tcPr>
          <w:p w14:paraId="21D41E97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right="-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1A64C9D" w14:textId="77777777" w:rsidR="00607E4B" w:rsidRPr="004322A4" w:rsidRDefault="00607E4B" w:rsidP="00607E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</w:rPr>
              <w:t>เงินปันผลสำหรับ</w:t>
            </w:r>
          </w:p>
        </w:tc>
      </w:tr>
      <w:tr w:rsidR="00607E4B" w:rsidRPr="004322A4" w14:paraId="02DD4AD0" w14:textId="77777777" w:rsidTr="00465B92">
        <w:trPr>
          <w:cantSplit/>
        </w:trPr>
        <w:tc>
          <w:tcPr>
            <w:tcW w:w="3168" w:type="dxa"/>
          </w:tcPr>
          <w:p w14:paraId="03F107F0" w14:textId="77777777" w:rsidR="00607E4B" w:rsidRPr="004322A4" w:rsidRDefault="00607E4B" w:rsidP="0060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50CA38BC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4"/>
                <w:szCs w:val="24"/>
                <w:rtl/>
                <w:cs/>
              </w:rPr>
            </w:pPr>
            <w:r w:rsidRPr="004322A4">
              <w:rPr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4322A4">
              <w:rPr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620" w:type="dxa"/>
            <w:gridSpan w:val="2"/>
          </w:tcPr>
          <w:p w14:paraId="78EF6720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620" w:type="dxa"/>
            <w:gridSpan w:val="2"/>
          </w:tcPr>
          <w:p w14:paraId="135426DF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1E63F063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0" w:type="dxa"/>
            <w:gridSpan w:val="2"/>
          </w:tcPr>
          <w:p w14:paraId="7B09C25B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10" w:type="dxa"/>
            <w:gridSpan w:val="2"/>
          </w:tcPr>
          <w:p w14:paraId="40720655" w14:textId="77777777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ส่วนได้เสีย </w:t>
            </w: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- 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1710" w:type="dxa"/>
            <w:gridSpan w:val="2"/>
          </w:tcPr>
          <w:p w14:paraId="7169CCA8" w14:textId="219E42BA" w:rsidR="00607E4B" w:rsidRPr="004322A4" w:rsidRDefault="00607E4B" w:rsidP="00607E4B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งวด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ก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้า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90CDA" w:rsidRPr="004322A4" w14:paraId="5EFF09CE" w14:textId="77777777" w:rsidTr="00465B92">
        <w:trPr>
          <w:cantSplit/>
        </w:trPr>
        <w:tc>
          <w:tcPr>
            <w:tcW w:w="3168" w:type="dxa"/>
          </w:tcPr>
          <w:p w14:paraId="7E8BB1C0" w14:textId="77777777" w:rsidR="00990CDA" w:rsidRPr="004322A4" w:rsidRDefault="00990CDA" w:rsidP="0099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502F08B0" w14:textId="1011BD8D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810" w:type="dxa"/>
          </w:tcPr>
          <w:p w14:paraId="376D351C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739B3F99" w14:textId="040D7FDC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810" w:type="dxa"/>
          </w:tcPr>
          <w:p w14:paraId="25E3B4EA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2BA030E1" w14:textId="767FA421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</w:t>
            </w: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810" w:type="dxa"/>
          </w:tcPr>
          <w:p w14:paraId="3B7FE03C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3CA35FD" w14:textId="14A00B76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0" w:type="dxa"/>
          </w:tcPr>
          <w:p w14:paraId="6F85FCBB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023D7944" w14:textId="00052F16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900" w:type="dxa"/>
          </w:tcPr>
          <w:p w14:paraId="0B61C567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40DEAD87" w14:textId="129305EC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810" w:type="dxa"/>
          </w:tcPr>
          <w:p w14:paraId="39B3EBDA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bidi="th-TH"/>
              </w:rPr>
              <w:t>31</w:t>
            </w:r>
            <w:r w:rsidRPr="004322A4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55" w:type="dxa"/>
          </w:tcPr>
          <w:p w14:paraId="466BD041" w14:textId="76C352A0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30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855" w:type="dxa"/>
          </w:tcPr>
          <w:p w14:paraId="31212116" w14:textId="01ED5A1B" w:rsidR="00990CDA" w:rsidRPr="004322A4" w:rsidRDefault="00F00A15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30 </w:t>
            </w:r>
            <w:r w:rsidR="00990CDA"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990CDA" w:rsidRPr="004322A4" w14:paraId="6FE466E2" w14:textId="77777777" w:rsidTr="00465B92">
        <w:trPr>
          <w:cantSplit/>
        </w:trPr>
        <w:tc>
          <w:tcPr>
            <w:tcW w:w="3168" w:type="dxa"/>
          </w:tcPr>
          <w:p w14:paraId="7928023E" w14:textId="77777777" w:rsidR="00990CDA" w:rsidRPr="004322A4" w:rsidRDefault="00990CDA" w:rsidP="0099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14:paraId="0EEAFFA2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685DAE1C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10" w:type="dxa"/>
          </w:tcPr>
          <w:p w14:paraId="6CED5437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67C4BF55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10" w:type="dxa"/>
          </w:tcPr>
          <w:p w14:paraId="01ED1BBD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004DDECE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10" w:type="dxa"/>
          </w:tcPr>
          <w:p w14:paraId="466940B5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4EE42F3F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900" w:type="dxa"/>
          </w:tcPr>
          <w:p w14:paraId="22F5691E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900" w:type="dxa"/>
          </w:tcPr>
          <w:p w14:paraId="3BCE6696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900" w:type="dxa"/>
          </w:tcPr>
          <w:p w14:paraId="7842554A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810" w:type="dxa"/>
          </w:tcPr>
          <w:p w14:paraId="23CEFF0E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2561</w:t>
            </w:r>
          </w:p>
        </w:tc>
        <w:tc>
          <w:tcPr>
            <w:tcW w:w="855" w:type="dxa"/>
          </w:tcPr>
          <w:p w14:paraId="571B89A3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2562</w:t>
            </w:r>
          </w:p>
        </w:tc>
        <w:tc>
          <w:tcPr>
            <w:tcW w:w="855" w:type="dxa"/>
          </w:tcPr>
          <w:p w14:paraId="567C0BFA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256</w:t>
            </w: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</w:tr>
      <w:tr w:rsidR="00990CDA" w:rsidRPr="004322A4" w14:paraId="33C8AF94" w14:textId="77777777" w:rsidTr="00465B92">
        <w:trPr>
          <w:cantSplit/>
        </w:trPr>
        <w:tc>
          <w:tcPr>
            <w:tcW w:w="3168" w:type="dxa"/>
          </w:tcPr>
          <w:p w14:paraId="284BEFFA" w14:textId="77777777" w:rsidR="00990CDA" w:rsidRPr="004322A4" w:rsidRDefault="00990CDA" w:rsidP="0099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044217AD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8460" w:type="dxa"/>
            <w:gridSpan w:val="10"/>
          </w:tcPr>
          <w:p w14:paraId="7692F0C1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  <w:tc>
          <w:tcPr>
            <w:tcW w:w="855" w:type="dxa"/>
          </w:tcPr>
          <w:p w14:paraId="7E2B230E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55" w:type="dxa"/>
          </w:tcPr>
          <w:p w14:paraId="57ECD588" w14:textId="77777777" w:rsidR="00990CDA" w:rsidRPr="004322A4" w:rsidRDefault="00990CDA" w:rsidP="00990CD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990CDA" w:rsidRPr="004322A4" w14:paraId="7FE98369" w14:textId="77777777" w:rsidTr="00465B92">
        <w:trPr>
          <w:cantSplit/>
        </w:trPr>
        <w:tc>
          <w:tcPr>
            <w:tcW w:w="3168" w:type="dxa"/>
          </w:tcPr>
          <w:p w14:paraId="35048D32" w14:textId="77777777" w:rsidR="00990CDA" w:rsidRPr="004322A4" w:rsidRDefault="00990CDA" w:rsidP="00990C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4322A4">
              <w:rPr>
                <w:b/>
                <w:bCs/>
                <w:i/>
                <w:iCs/>
                <w:sz w:val="24"/>
                <w:szCs w:val="24"/>
                <w:cs/>
              </w:rPr>
              <w:t>บริษัทร่วมทางอ้อม</w:t>
            </w:r>
          </w:p>
        </w:tc>
        <w:tc>
          <w:tcPr>
            <w:tcW w:w="810" w:type="dxa"/>
            <w:vAlign w:val="bottom"/>
          </w:tcPr>
          <w:p w14:paraId="0AA97522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1FF5526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B724455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9B44D31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5022240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DE8B5BC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390C7E3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511A18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18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662E143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A689950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9CE60F7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00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6AA179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0EC16C36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5" w:type="dxa"/>
          </w:tcPr>
          <w:p w14:paraId="2D611182" w14:textId="77777777" w:rsidR="00990CDA" w:rsidRPr="004322A4" w:rsidRDefault="00990CDA" w:rsidP="00990CDA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9F5B03" w:rsidRPr="004322A4" w14:paraId="2EEAA4DA" w14:textId="77777777" w:rsidTr="00465B92">
        <w:trPr>
          <w:cantSplit/>
        </w:trPr>
        <w:tc>
          <w:tcPr>
            <w:tcW w:w="3168" w:type="dxa"/>
          </w:tcPr>
          <w:p w14:paraId="3C635585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บริษัท อุบลไบโอ</w:t>
            </w:r>
            <w:r w:rsidRPr="004322A4">
              <w:rPr>
                <w:sz w:val="24"/>
                <w:szCs w:val="24"/>
              </w:rPr>
              <w:t xml:space="preserve"> </w:t>
            </w:r>
            <w:r w:rsidRPr="004322A4">
              <w:rPr>
                <w:sz w:val="24"/>
                <w:szCs w:val="24"/>
                <w:cs/>
              </w:rPr>
              <w:t>เอทานอล จำกัด (มหาชน)</w:t>
            </w:r>
          </w:p>
        </w:tc>
        <w:tc>
          <w:tcPr>
            <w:tcW w:w="810" w:type="dxa"/>
            <w:vAlign w:val="bottom"/>
          </w:tcPr>
          <w:p w14:paraId="49D4AB41" w14:textId="37976E2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21.28</w:t>
            </w:r>
          </w:p>
        </w:tc>
        <w:tc>
          <w:tcPr>
            <w:tcW w:w="810" w:type="dxa"/>
            <w:vAlign w:val="bottom"/>
          </w:tcPr>
          <w:p w14:paraId="7EBAB194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21.28</w:t>
            </w:r>
          </w:p>
        </w:tc>
        <w:tc>
          <w:tcPr>
            <w:tcW w:w="810" w:type="dxa"/>
            <w:vAlign w:val="bottom"/>
          </w:tcPr>
          <w:p w14:paraId="5B3B7A38" w14:textId="60FB2A9C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2</w:t>
            </w:r>
            <w:r w:rsidRPr="004322A4">
              <w:rPr>
                <w:sz w:val="24"/>
                <w:szCs w:val="24"/>
              </w:rPr>
              <w:t>,</w:t>
            </w:r>
            <w:r w:rsidRPr="004322A4">
              <w:rPr>
                <w:sz w:val="24"/>
                <w:szCs w:val="24"/>
                <w:cs/>
              </w:rPr>
              <w:t>740</w:t>
            </w:r>
          </w:p>
        </w:tc>
        <w:tc>
          <w:tcPr>
            <w:tcW w:w="810" w:type="dxa"/>
            <w:vAlign w:val="bottom"/>
          </w:tcPr>
          <w:p w14:paraId="13CC8F23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2</w:t>
            </w:r>
            <w:r w:rsidRPr="004322A4">
              <w:rPr>
                <w:sz w:val="24"/>
                <w:szCs w:val="24"/>
              </w:rPr>
              <w:t>,</w:t>
            </w:r>
            <w:r w:rsidRPr="004322A4">
              <w:rPr>
                <w:sz w:val="24"/>
                <w:szCs w:val="24"/>
                <w:cs/>
              </w:rPr>
              <w:t>740</w:t>
            </w:r>
          </w:p>
        </w:tc>
        <w:tc>
          <w:tcPr>
            <w:tcW w:w="810" w:type="dxa"/>
            <w:vAlign w:val="bottom"/>
          </w:tcPr>
          <w:p w14:paraId="299BEE8F" w14:textId="5B84B591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763</w:t>
            </w:r>
          </w:p>
        </w:tc>
        <w:tc>
          <w:tcPr>
            <w:tcW w:w="810" w:type="dxa"/>
            <w:vAlign w:val="bottom"/>
          </w:tcPr>
          <w:p w14:paraId="5E1BAA4E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763</w:t>
            </w:r>
          </w:p>
        </w:tc>
        <w:tc>
          <w:tcPr>
            <w:tcW w:w="810" w:type="dxa"/>
            <w:vAlign w:val="bottom"/>
          </w:tcPr>
          <w:p w14:paraId="666161AD" w14:textId="17648CAA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804</w:t>
            </w:r>
          </w:p>
        </w:tc>
        <w:tc>
          <w:tcPr>
            <w:tcW w:w="900" w:type="dxa"/>
            <w:vAlign w:val="bottom"/>
          </w:tcPr>
          <w:p w14:paraId="40ED26E7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808</w:t>
            </w:r>
          </w:p>
        </w:tc>
        <w:tc>
          <w:tcPr>
            <w:tcW w:w="900" w:type="dxa"/>
            <w:vAlign w:val="bottom"/>
          </w:tcPr>
          <w:p w14:paraId="64FA4BD3" w14:textId="5D9536B8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13BCAAC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DDB0D57" w14:textId="745B1A04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804</w:t>
            </w:r>
          </w:p>
        </w:tc>
        <w:tc>
          <w:tcPr>
            <w:tcW w:w="810" w:type="dxa"/>
            <w:vAlign w:val="bottom"/>
          </w:tcPr>
          <w:p w14:paraId="779B88F6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808</w:t>
            </w:r>
          </w:p>
        </w:tc>
        <w:tc>
          <w:tcPr>
            <w:tcW w:w="855" w:type="dxa"/>
            <w:vAlign w:val="bottom"/>
          </w:tcPr>
          <w:p w14:paraId="24E234B6" w14:textId="726F0B03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150D00F6" w14:textId="5E16E279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</w:tr>
      <w:tr w:rsidR="009F5B03" w:rsidRPr="004322A4" w14:paraId="53FE6111" w14:textId="77777777" w:rsidTr="00465B92">
        <w:trPr>
          <w:cantSplit/>
        </w:trPr>
        <w:tc>
          <w:tcPr>
            <w:tcW w:w="3168" w:type="dxa"/>
          </w:tcPr>
          <w:p w14:paraId="7AC2FD9B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PetroWind Energy Inc.</w:t>
            </w:r>
          </w:p>
        </w:tc>
        <w:tc>
          <w:tcPr>
            <w:tcW w:w="810" w:type="dxa"/>
            <w:vAlign w:val="bottom"/>
          </w:tcPr>
          <w:p w14:paraId="25882F47" w14:textId="4769A84E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810" w:type="dxa"/>
            <w:vAlign w:val="bottom"/>
          </w:tcPr>
          <w:p w14:paraId="748A75F4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40.00</w:t>
            </w:r>
          </w:p>
        </w:tc>
        <w:tc>
          <w:tcPr>
            <w:tcW w:w="810" w:type="dxa"/>
            <w:vAlign w:val="bottom"/>
          </w:tcPr>
          <w:p w14:paraId="7EDC168F" w14:textId="1E9E81C2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895</w:t>
            </w:r>
          </w:p>
        </w:tc>
        <w:tc>
          <w:tcPr>
            <w:tcW w:w="810" w:type="dxa"/>
            <w:vAlign w:val="bottom"/>
          </w:tcPr>
          <w:p w14:paraId="5C5A7524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895</w:t>
            </w:r>
          </w:p>
        </w:tc>
        <w:tc>
          <w:tcPr>
            <w:tcW w:w="810" w:type="dxa"/>
            <w:vAlign w:val="bottom"/>
          </w:tcPr>
          <w:p w14:paraId="154CD666" w14:textId="0D365931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9</w:t>
            </w:r>
            <w:r w:rsidRPr="004322A4">
              <w:rPr>
                <w:sz w:val="24"/>
                <w:szCs w:val="24"/>
              </w:rPr>
              <w:t>22</w:t>
            </w:r>
          </w:p>
        </w:tc>
        <w:tc>
          <w:tcPr>
            <w:tcW w:w="810" w:type="dxa"/>
            <w:vAlign w:val="bottom"/>
          </w:tcPr>
          <w:p w14:paraId="3FC9C53F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9</w:t>
            </w:r>
            <w:r w:rsidRPr="004322A4">
              <w:rPr>
                <w:sz w:val="24"/>
                <w:szCs w:val="24"/>
              </w:rPr>
              <w:t>22</w:t>
            </w:r>
          </w:p>
        </w:tc>
        <w:tc>
          <w:tcPr>
            <w:tcW w:w="810" w:type="dxa"/>
            <w:vAlign w:val="bottom"/>
          </w:tcPr>
          <w:p w14:paraId="3AA0D296" w14:textId="3ADD4A80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1,158</w:t>
            </w:r>
          </w:p>
        </w:tc>
        <w:tc>
          <w:tcPr>
            <w:tcW w:w="900" w:type="dxa"/>
            <w:vAlign w:val="bottom"/>
          </w:tcPr>
          <w:p w14:paraId="46BB9005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1,206</w:t>
            </w:r>
          </w:p>
        </w:tc>
        <w:tc>
          <w:tcPr>
            <w:tcW w:w="900" w:type="dxa"/>
            <w:vAlign w:val="bottom"/>
          </w:tcPr>
          <w:p w14:paraId="2490ED41" w14:textId="406110E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6EA9D7E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A8E488" w14:textId="77973D00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1,158</w:t>
            </w:r>
          </w:p>
        </w:tc>
        <w:tc>
          <w:tcPr>
            <w:tcW w:w="810" w:type="dxa"/>
            <w:vAlign w:val="bottom"/>
          </w:tcPr>
          <w:p w14:paraId="5754159D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1,206</w:t>
            </w:r>
          </w:p>
        </w:tc>
        <w:tc>
          <w:tcPr>
            <w:tcW w:w="855" w:type="dxa"/>
            <w:vAlign w:val="bottom"/>
          </w:tcPr>
          <w:p w14:paraId="4FCE0A91" w14:textId="418ECE84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24</w:t>
            </w:r>
          </w:p>
        </w:tc>
        <w:tc>
          <w:tcPr>
            <w:tcW w:w="855" w:type="dxa"/>
            <w:vAlign w:val="bottom"/>
          </w:tcPr>
          <w:p w14:paraId="2E78310C" w14:textId="2EFB11CA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</w:tr>
      <w:tr w:rsidR="009F5B03" w:rsidRPr="004322A4" w14:paraId="5566C10D" w14:textId="77777777" w:rsidTr="00465B92">
        <w:trPr>
          <w:cantSplit/>
        </w:trPr>
        <w:tc>
          <w:tcPr>
            <w:tcW w:w="3168" w:type="dxa"/>
          </w:tcPr>
          <w:p w14:paraId="60DE9C7F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Star Energy Group Holdings Pte.</w:t>
            </w:r>
            <w:r w:rsidRPr="004322A4">
              <w:rPr>
                <w:sz w:val="24"/>
                <w:szCs w:val="24"/>
                <w:cs/>
              </w:rPr>
              <w:t xml:space="preserve"> </w:t>
            </w:r>
            <w:r w:rsidRPr="004322A4">
              <w:rPr>
                <w:sz w:val="24"/>
                <w:szCs w:val="24"/>
              </w:rPr>
              <w:t>Ltd.</w:t>
            </w:r>
          </w:p>
        </w:tc>
        <w:tc>
          <w:tcPr>
            <w:tcW w:w="810" w:type="dxa"/>
            <w:vAlign w:val="bottom"/>
          </w:tcPr>
          <w:p w14:paraId="57268D60" w14:textId="3B6AA5E2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810" w:type="dxa"/>
            <w:vAlign w:val="bottom"/>
          </w:tcPr>
          <w:p w14:paraId="7D0A8286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810" w:type="dxa"/>
            <w:vAlign w:val="bottom"/>
          </w:tcPr>
          <w:p w14:paraId="173E490A" w14:textId="41E4B636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28,237</w:t>
            </w:r>
          </w:p>
        </w:tc>
        <w:tc>
          <w:tcPr>
            <w:tcW w:w="810" w:type="dxa"/>
            <w:vAlign w:val="bottom"/>
          </w:tcPr>
          <w:p w14:paraId="4B84CFEF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28,237</w:t>
            </w:r>
          </w:p>
        </w:tc>
        <w:tc>
          <w:tcPr>
            <w:tcW w:w="810" w:type="dxa"/>
            <w:vAlign w:val="bottom"/>
          </w:tcPr>
          <w:p w14:paraId="4129F2B8" w14:textId="79085449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11,</w:t>
            </w:r>
            <w:r w:rsidRPr="004322A4">
              <w:rPr>
                <w:sz w:val="24"/>
                <w:szCs w:val="24"/>
                <w:cs/>
              </w:rPr>
              <w:t>956</w:t>
            </w:r>
          </w:p>
        </w:tc>
        <w:tc>
          <w:tcPr>
            <w:tcW w:w="810" w:type="dxa"/>
            <w:vAlign w:val="bottom"/>
          </w:tcPr>
          <w:p w14:paraId="01515018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11,</w:t>
            </w:r>
            <w:r w:rsidRPr="004322A4">
              <w:rPr>
                <w:sz w:val="24"/>
                <w:szCs w:val="24"/>
                <w:cs/>
              </w:rPr>
              <w:t>956</w:t>
            </w:r>
          </w:p>
        </w:tc>
        <w:tc>
          <w:tcPr>
            <w:tcW w:w="810" w:type="dxa"/>
            <w:vAlign w:val="bottom"/>
          </w:tcPr>
          <w:p w14:paraId="277A54A1" w14:textId="4A9C5913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12,514</w:t>
            </w:r>
          </w:p>
        </w:tc>
        <w:tc>
          <w:tcPr>
            <w:tcW w:w="900" w:type="dxa"/>
            <w:vAlign w:val="bottom"/>
          </w:tcPr>
          <w:p w14:paraId="1B0D68E7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12,295</w:t>
            </w:r>
          </w:p>
        </w:tc>
        <w:tc>
          <w:tcPr>
            <w:tcW w:w="900" w:type="dxa"/>
            <w:vAlign w:val="bottom"/>
          </w:tcPr>
          <w:p w14:paraId="6C7E1EAC" w14:textId="66D24283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3D6BB03F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7553794" w14:textId="6ADB00FD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12,514</w:t>
            </w:r>
          </w:p>
        </w:tc>
        <w:tc>
          <w:tcPr>
            <w:tcW w:w="810" w:type="dxa"/>
            <w:vAlign w:val="bottom"/>
          </w:tcPr>
          <w:p w14:paraId="4B4208AC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12,295</w:t>
            </w:r>
          </w:p>
        </w:tc>
        <w:tc>
          <w:tcPr>
            <w:tcW w:w="855" w:type="dxa"/>
            <w:vAlign w:val="bottom"/>
          </w:tcPr>
          <w:p w14:paraId="3F539B81" w14:textId="75EB898B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058188B8" w14:textId="70E63BA9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</w:tr>
      <w:tr w:rsidR="009F5B03" w:rsidRPr="004322A4" w14:paraId="2C70FEF8" w14:textId="77777777" w:rsidTr="00465B92">
        <w:trPr>
          <w:cantSplit/>
        </w:trPr>
        <w:tc>
          <w:tcPr>
            <w:tcW w:w="3168" w:type="dxa"/>
          </w:tcPr>
          <w:p w14:paraId="6208F121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OKEA ASA (</w:t>
            </w:r>
            <w:r w:rsidRPr="004322A4">
              <w:rPr>
                <w:sz w:val="24"/>
                <w:szCs w:val="24"/>
                <w:cs/>
              </w:rPr>
              <w:t xml:space="preserve">เดิมชื่อ </w:t>
            </w:r>
            <w:r w:rsidRPr="004322A4">
              <w:rPr>
                <w:sz w:val="24"/>
                <w:szCs w:val="24"/>
              </w:rPr>
              <w:t>OKEA AS)</w:t>
            </w:r>
          </w:p>
        </w:tc>
        <w:tc>
          <w:tcPr>
            <w:tcW w:w="810" w:type="dxa"/>
            <w:vAlign w:val="bottom"/>
          </w:tcPr>
          <w:p w14:paraId="0C175DED" w14:textId="058F7D04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46.62</w:t>
            </w:r>
          </w:p>
        </w:tc>
        <w:tc>
          <w:tcPr>
            <w:tcW w:w="810" w:type="dxa"/>
            <w:vAlign w:val="bottom"/>
          </w:tcPr>
          <w:p w14:paraId="777B05E4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lang w:val="en-US" w:bidi="th-TH"/>
              </w:rPr>
              <w:t>49.33</w:t>
            </w:r>
          </w:p>
        </w:tc>
        <w:tc>
          <w:tcPr>
            <w:tcW w:w="810" w:type="dxa"/>
            <w:vAlign w:val="bottom"/>
          </w:tcPr>
          <w:p w14:paraId="459DEFE4" w14:textId="3C6FEFFF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38</w:t>
            </w:r>
          </w:p>
        </w:tc>
        <w:tc>
          <w:tcPr>
            <w:tcW w:w="810" w:type="dxa"/>
            <w:vAlign w:val="bottom"/>
          </w:tcPr>
          <w:p w14:paraId="5708E59A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31</w:t>
            </w:r>
          </w:p>
        </w:tc>
        <w:tc>
          <w:tcPr>
            <w:tcW w:w="810" w:type="dxa"/>
            <w:vAlign w:val="bottom"/>
          </w:tcPr>
          <w:p w14:paraId="0B5D34BE" w14:textId="0273DA6B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3,844</w:t>
            </w:r>
          </w:p>
        </w:tc>
        <w:tc>
          <w:tcPr>
            <w:tcW w:w="810" w:type="dxa"/>
            <w:vAlign w:val="bottom"/>
          </w:tcPr>
          <w:p w14:paraId="11BD10CD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3,618</w:t>
            </w:r>
          </w:p>
        </w:tc>
        <w:tc>
          <w:tcPr>
            <w:tcW w:w="810" w:type="dxa"/>
            <w:vAlign w:val="bottom"/>
          </w:tcPr>
          <w:p w14:paraId="1D3A4FA8" w14:textId="36FB0A9B" w:rsidR="009F5B03" w:rsidRPr="004322A4" w:rsidRDefault="000F5B08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3,432</w:t>
            </w:r>
          </w:p>
        </w:tc>
        <w:tc>
          <w:tcPr>
            <w:tcW w:w="900" w:type="dxa"/>
            <w:vAlign w:val="bottom"/>
          </w:tcPr>
          <w:p w14:paraId="610EA8EF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3,647</w:t>
            </w:r>
          </w:p>
        </w:tc>
        <w:tc>
          <w:tcPr>
            <w:tcW w:w="900" w:type="dxa"/>
            <w:vAlign w:val="bottom"/>
          </w:tcPr>
          <w:p w14:paraId="0A73CEEA" w14:textId="2B4E7834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7D5A4AD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A1B4721" w14:textId="3765C8D5" w:rsidR="009F5B03" w:rsidRPr="004322A4" w:rsidRDefault="009F5B03" w:rsidP="000F5B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3,43</w:t>
            </w:r>
            <w:r w:rsidR="000F5B08" w:rsidRPr="004322A4"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vAlign w:val="bottom"/>
          </w:tcPr>
          <w:p w14:paraId="0384A55E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3,647</w:t>
            </w:r>
          </w:p>
        </w:tc>
        <w:tc>
          <w:tcPr>
            <w:tcW w:w="855" w:type="dxa"/>
            <w:vAlign w:val="bottom"/>
          </w:tcPr>
          <w:p w14:paraId="12C8BBAD" w14:textId="680896A0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9D49BFD" w14:textId="4B8BB4F6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</w:tr>
      <w:tr w:rsidR="009F5B03" w:rsidRPr="004322A4" w14:paraId="07C18205" w14:textId="77777777" w:rsidTr="00465B92">
        <w:trPr>
          <w:cantSplit/>
        </w:trPr>
        <w:tc>
          <w:tcPr>
            <w:tcW w:w="3168" w:type="dxa"/>
          </w:tcPr>
          <w:p w14:paraId="05F24391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Impact Energy Asia Development Limited</w:t>
            </w:r>
          </w:p>
        </w:tc>
        <w:tc>
          <w:tcPr>
            <w:tcW w:w="810" w:type="dxa"/>
            <w:vAlign w:val="bottom"/>
          </w:tcPr>
          <w:p w14:paraId="3A16D27D" w14:textId="62835E3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45.00</w:t>
            </w:r>
          </w:p>
        </w:tc>
        <w:tc>
          <w:tcPr>
            <w:tcW w:w="810" w:type="dxa"/>
            <w:vAlign w:val="bottom"/>
          </w:tcPr>
          <w:p w14:paraId="1895E3D3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4951C408" w14:textId="6B62F05A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0DA5174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3273B438" w14:textId="58736143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1BD5A376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DEC948C" w14:textId="3815FD56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80B9EEB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DC721D" w14:textId="7C6629D8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412AD16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B86E3B5" w14:textId="15C5C3A3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10" w:type="dxa"/>
            <w:vAlign w:val="bottom"/>
          </w:tcPr>
          <w:p w14:paraId="60DA71DD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374F26B1" w14:textId="2C875F2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  <w:tc>
          <w:tcPr>
            <w:tcW w:w="855" w:type="dxa"/>
            <w:vAlign w:val="bottom"/>
          </w:tcPr>
          <w:p w14:paraId="728C345B" w14:textId="49AA10DE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-</w:t>
            </w:r>
          </w:p>
        </w:tc>
      </w:tr>
      <w:tr w:rsidR="009F5B03" w:rsidRPr="004322A4" w14:paraId="623C699A" w14:textId="77777777" w:rsidTr="00465B92">
        <w:trPr>
          <w:cantSplit/>
        </w:trPr>
        <w:tc>
          <w:tcPr>
            <w:tcW w:w="3168" w:type="dxa"/>
          </w:tcPr>
          <w:p w14:paraId="25A5B024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0632300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642B39B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7F11DC5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580FEDF3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62865E1" w14:textId="13F661BB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1</w:t>
            </w:r>
            <w:r w:rsidRPr="004322A4">
              <w:rPr>
                <w:b/>
                <w:bCs/>
                <w:sz w:val="24"/>
                <w:szCs w:val="24"/>
              </w:rPr>
              <w:t>7,485</w:t>
            </w:r>
          </w:p>
        </w:tc>
        <w:tc>
          <w:tcPr>
            <w:tcW w:w="810" w:type="dxa"/>
            <w:vAlign w:val="bottom"/>
          </w:tcPr>
          <w:p w14:paraId="06D96A71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1</w:t>
            </w:r>
            <w:r w:rsidRPr="004322A4">
              <w:rPr>
                <w:b/>
                <w:bCs/>
                <w:sz w:val="24"/>
                <w:szCs w:val="24"/>
              </w:rPr>
              <w:t>7,259</w:t>
            </w:r>
          </w:p>
        </w:tc>
        <w:tc>
          <w:tcPr>
            <w:tcW w:w="810" w:type="dxa"/>
            <w:vAlign w:val="bottom"/>
          </w:tcPr>
          <w:p w14:paraId="5DD534B6" w14:textId="1DEA3F74" w:rsidR="009F5B03" w:rsidRPr="004322A4" w:rsidRDefault="000F5B08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17,908</w:t>
            </w:r>
          </w:p>
        </w:tc>
        <w:tc>
          <w:tcPr>
            <w:tcW w:w="900" w:type="dxa"/>
            <w:vAlign w:val="bottom"/>
          </w:tcPr>
          <w:p w14:paraId="575404C8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17,956</w:t>
            </w:r>
          </w:p>
        </w:tc>
        <w:tc>
          <w:tcPr>
            <w:tcW w:w="900" w:type="dxa"/>
            <w:vAlign w:val="bottom"/>
          </w:tcPr>
          <w:p w14:paraId="4D483E41" w14:textId="76604431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7891608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11F299E" w14:textId="0EC4A7E5" w:rsidR="009F5B03" w:rsidRPr="004322A4" w:rsidRDefault="000F5B08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17,908</w:t>
            </w:r>
          </w:p>
        </w:tc>
        <w:tc>
          <w:tcPr>
            <w:tcW w:w="810" w:type="dxa"/>
            <w:vAlign w:val="bottom"/>
          </w:tcPr>
          <w:p w14:paraId="738C5DC6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17,956</w:t>
            </w:r>
          </w:p>
        </w:tc>
        <w:tc>
          <w:tcPr>
            <w:tcW w:w="855" w:type="dxa"/>
            <w:vAlign w:val="bottom"/>
          </w:tcPr>
          <w:p w14:paraId="6AF66ACA" w14:textId="054D678B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5" w:type="dxa"/>
            <w:vAlign w:val="bottom"/>
          </w:tcPr>
          <w:p w14:paraId="0A6BBCF3" w14:textId="1C55E3C6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F5B03" w:rsidRPr="004322A4" w14:paraId="2F25A8FD" w14:textId="77777777" w:rsidTr="00465B92">
        <w:trPr>
          <w:cantSplit/>
        </w:trPr>
        <w:tc>
          <w:tcPr>
            <w:tcW w:w="3168" w:type="dxa"/>
          </w:tcPr>
          <w:p w14:paraId="42AC230B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4"/>
                <w:szCs w:val="24"/>
                <w:cs/>
              </w:rPr>
            </w:pPr>
            <w:r w:rsidRPr="004322A4">
              <w:rPr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vAlign w:val="bottom"/>
          </w:tcPr>
          <w:p w14:paraId="60C93EA0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37473F7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5919D87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7E5512DD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C1ABC9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40E80F78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1A63315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00260DC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764A7C2F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28B13FC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4C8A6404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42BD381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505DE4D6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  <w:tc>
          <w:tcPr>
            <w:tcW w:w="855" w:type="dxa"/>
            <w:vAlign w:val="bottom"/>
          </w:tcPr>
          <w:p w14:paraId="3D20D204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</w:p>
        </w:tc>
      </w:tr>
      <w:tr w:rsidR="009F5B03" w:rsidRPr="004322A4" w14:paraId="25790B2B" w14:textId="77777777" w:rsidTr="00465B92">
        <w:trPr>
          <w:cantSplit/>
        </w:trPr>
        <w:tc>
          <w:tcPr>
            <w:tcW w:w="3168" w:type="dxa"/>
          </w:tcPr>
          <w:p w14:paraId="52D0BAF7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810" w:type="dxa"/>
            <w:vAlign w:val="bottom"/>
          </w:tcPr>
          <w:p w14:paraId="2CA17364" w14:textId="3BF2A3CF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30.00</w:t>
            </w:r>
          </w:p>
        </w:tc>
        <w:tc>
          <w:tcPr>
            <w:tcW w:w="810" w:type="dxa"/>
            <w:vAlign w:val="bottom"/>
          </w:tcPr>
          <w:p w14:paraId="48D49F1D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30.00</w:t>
            </w:r>
          </w:p>
        </w:tc>
        <w:tc>
          <w:tcPr>
            <w:tcW w:w="810" w:type="dxa"/>
            <w:vAlign w:val="bottom"/>
          </w:tcPr>
          <w:p w14:paraId="1FE908EF" w14:textId="4DAB8EA0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240</w:t>
            </w:r>
          </w:p>
        </w:tc>
        <w:tc>
          <w:tcPr>
            <w:tcW w:w="810" w:type="dxa"/>
            <w:vAlign w:val="bottom"/>
          </w:tcPr>
          <w:p w14:paraId="4A0873CB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240</w:t>
            </w:r>
          </w:p>
        </w:tc>
        <w:tc>
          <w:tcPr>
            <w:tcW w:w="810" w:type="dxa"/>
            <w:vAlign w:val="bottom"/>
          </w:tcPr>
          <w:p w14:paraId="414F0AB6" w14:textId="5B4DB267" w:rsidR="009F5B03" w:rsidRPr="004322A4" w:rsidDel="00FF482C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72</w:t>
            </w:r>
          </w:p>
        </w:tc>
        <w:tc>
          <w:tcPr>
            <w:tcW w:w="810" w:type="dxa"/>
            <w:vAlign w:val="bottom"/>
          </w:tcPr>
          <w:p w14:paraId="105ACB67" w14:textId="77777777" w:rsidR="009F5B03" w:rsidRPr="004322A4" w:rsidDel="00FF482C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72</w:t>
            </w:r>
          </w:p>
        </w:tc>
        <w:tc>
          <w:tcPr>
            <w:tcW w:w="810" w:type="dxa"/>
            <w:vAlign w:val="bottom"/>
          </w:tcPr>
          <w:p w14:paraId="0639D562" w14:textId="36F2A358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117</w:t>
            </w:r>
          </w:p>
        </w:tc>
        <w:tc>
          <w:tcPr>
            <w:tcW w:w="900" w:type="dxa"/>
            <w:vAlign w:val="bottom"/>
          </w:tcPr>
          <w:p w14:paraId="73BBD575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91</w:t>
            </w:r>
          </w:p>
        </w:tc>
        <w:tc>
          <w:tcPr>
            <w:tcW w:w="900" w:type="dxa"/>
            <w:vAlign w:val="bottom"/>
          </w:tcPr>
          <w:p w14:paraId="07F8E6F0" w14:textId="66250E66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72C03B5C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3B21EC6" w14:textId="626E9ADE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117</w:t>
            </w:r>
          </w:p>
        </w:tc>
        <w:tc>
          <w:tcPr>
            <w:tcW w:w="810" w:type="dxa"/>
            <w:vAlign w:val="bottom"/>
          </w:tcPr>
          <w:p w14:paraId="73537090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</w:rPr>
              <w:t>91</w:t>
            </w:r>
          </w:p>
        </w:tc>
        <w:tc>
          <w:tcPr>
            <w:tcW w:w="855" w:type="dxa"/>
            <w:vAlign w:val="bottom"/>
          </w:tcPr>
          <w:p w14:paraId="63122DF6" w14:textId="7E490F90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4B7A14B4" w14:textId="260FF594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</w:tr>
      <w:tr w:rsidR="009F5B03" w:rsidRPr="004322A4" w14:paraId="19DBCDE1" w14:textId="77777777" w:rsidTr="00465B92">
        <w:trPr>
          <w:cantSplit/>
        </w:trPr>
        <w:tc>
          <w:tcPr>
            <w:tcW w:w="3168" w:type="dxa"/>
          </w:tcPr>
          <w:p w14:paraId="2FAE38EE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  <w:r w:rsidRPr="004322A4">
              <w:rPr>
                <w:sz w:val="24"/>
                <w:szCs w:val="24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810" w:type="dxa"/>
            <w:vAlign w:val="bottom"/>
          </w:tcPr>
          <w:p w14:paraId="49CAC0CD" w14:textId="6683027B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810" w:type="dxa"/>
            <w:vAlign w:val="bottom"/>
          </w:tcPr>
          <w:p w14:paraId="0253571C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4322A4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40.00</w:t>
            </w:r>
          </w:p>
        </w:tc>
        <w:tc>
          <w:tcPr>
            <w:tcW w:w="810" w:type="dxa"/>
            <w:vAlign w:val="bottom"/>
          </w:tcPr>
          <w:p w14:paraId="52419075" w14:textId="498B798D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384FB6B1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3</w:t>
            </w:r>
          </w:p>
        </w:tc>
        <w:tc>
          <w:tcPr>
            <w:tcW w:w="810" w:type="dxa"/>
            <w:vAlign w:val="bottom"/>
          </w:tcPr>
          <w:p w14:paraId="65207B24" w14:textId="4EC20A1C" w:rsidR="009F5B03" w:rsidRPr="004322A4" w:rsidDel="00FF482C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2A2101ED" w14:textId="77777777" w:rsidR="009F5B03" w:rsidRPr="004322A4" w:rsidDel="00FF482C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1</w:t>
            </w:r>
          </w:p>
        </w:tc>
        <w:tc>
          <w:tcPr>
            <w:tcW w:w="810" w:type="dxa"/>
            <w:vAlign w:val="bottom"/>
          </w:tcPr>
          <w:p w14:paraId="4F539F83" w14:textId="7EDA2A25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561B4A31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6FFA1F53" w14:textId="36A64FF9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990B813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FF293BB" w14:textId="2B644B7F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vAlign w:val="bottom"/>
          </w:tcPr>
          <w:p w14:paraId="481A5D2D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</w:rPr>
              <w:t>1</w:t>
            </w:r>
          </w:p>
        </w:tc>
        <w:tc>
          <w:tcPr>
            <w:tcW w:w="855" w:type="dxa"/>
            <w:vAlign w:val="bottom"/>
          </w:tcPr>
          <w:p w14:paraId="36756515" w14:textId="53E6F11C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50B3B962" w14:textId="4D4CEFA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  <w:r w:rsidRPr="004322A4">
              <w:rPr>
                <w:sz w:val="24"/>
                <w:szCs w:val="24"/>
                <w:cs/>
              </w:rPr>
              <w:t>-</w:t>
            </w:r>
          </w:p>
        </w:tc>
      </w:tr>
      <w:tr w:rsidR="009F5B03" w:rsidRPr="004322A4" w14:paraId="042003AB" w14:textId="77777777" w:rsidTr="00465B92">
        <w:trPr>
          <w:cantSplit/>
        </w:trPr>
        <w:tc>
          <w:tcPr>
            <w:tcW w:w="3168" w:type="dxa"/>
          </w:tcPr>
          <w:p w14:paraId="2075EC15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EEB612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ECBC593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A678DF8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BE166C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46EF0F8" w14:textId="050AB535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73</w:t>
            </w:r>
          </w:p>
        </w:tc>
        <w:tc>
          <w:tcPr>
            <w:tcW w:w="810" w:type="dxa"/>
            <w:vAlign w:val="bottom"/>
          </w:tcPr>
          <w:p w14:paraId="6F1F3BB9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73</w:t>
            </w:r>
          </w:p>
        </w:tc>
        <w:tc>
          <w:tcPr>
            <w:tcW w:w="810" w:type="dxa"/>
            <w:vAlign w:val="bottom"/>
          </w:tcPr>
          <w:p w14:paraId="1C431C0C" w14:textId="520FDC8A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900" w:type="dxa"/>
            <w:vAlign w:val="bottom"/>
          </w:tcPr>
          <w:p w14:paraId="5597CB4E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900" w:type="dxa"/>
            <w:vAlign w:val="bottom"/>
          </w:tcPr>
          <w:p w14:paraId="3B5F4C19" w14:textId="2556D308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51F72FFA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2F85BF2" w14:textId="3FB8D19E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118</w:t>
            </w:r>
          </w:p>
        </w:tc>
        <w:tc>
          <w:tcPr>
            <w:tcW w:w="810" w:type="dxa"/>
            <w:vAlign w:val="bottom"/>
          </w:tcPr>
          <w:p w14:paraId="5CEC0963" w14:textId="77777777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855" w:type="dxa"/>
            <w:vAlign w:val="bottom"/>
          </w:tcPr>
          <w:p w14:paraId="6630F6D3" w14:textId="5DBCAB4B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55" w:type="dxa"/>
            <w:vAlign w:val="bottom"/>
          </w:tcPr>
          <w:p w14:paraId="7F79F103" w14:textId="1B92BF0C" w:rsidR="009F5B03" w:rsidRPr="004322A4" w:rsidRDefault="009F5B03" w:rsidP="009F5B0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</w:tr>
      <w:tr w:rsidR="009F5B03" w:rsidRPr="004322A4" w14:paraId="041CB3AA" w14:textId="77777777" w:rsidTr="00465B92">
        <w:trPr>
          <w:cantSplit/>
        </w:trPr>
        <w:tc>
          <w:tcPr>
            <w:tcW w:w="3168" w:type="dxa"/>
            <w:vAlign w:val="bottom"/>
          </w:tcPr>
          <w:p w14:paraId="5B396919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4481C3D7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142EE31" w14:textId="77777777" w:rsidR="009F5B03" w:rsidRPr="004322A4" w:rsidRDefault="009F5B03" w:rsidP="009F5B03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FB89489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727113B" w14:textId="77777777" w:rsidR="009F5B03" w:rsidRPr="004322A4" w:rsidRDefault="009F5B03" w:rsidP="009F5B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0CCC686" w14:textId="5F74942E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1</w:t>
            </w:r>
            <w:r w:rsidRPr="004322A4">
              <w:rPr>
                <w:b/>
                <w:bCs/>
                <w:sz w:val="24"/>
                <w:szCs w:val="24"/>
              </w:rPr>
              <w:t>7,558</w:t>
            </w:r>
          </w:p>
        </w:tc>
        <w:tc>
          <w:tcPr>
            <w:tcW w:w="810" w:type="dxa"/>
            <w:vAlign w:val="bottom"/>
          </w:tcPr>
          <w:p w14:paraId="6AE8BE18" w14:textId="77777777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  <w:cs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1</w:t>
            </w:r>
            <w:r w:rsidRPr="004322A4">
              <w:rPr>
                <w:b/>
                <w:bCs/>
                <w:sz w:val="24"/>
                <w:szCs w:val="24"/>
              </w:rPr>
              <w:t>7,332</w:t>
            </w:r>
          </w:p>
        </w:tc>
        <w:tc>
          <w:tcPr>
            <w:tcW w:w="810" w:type="dxa"/>
            <w:vAlign w:val="bottom"/>
          </w:tcPr>
          <w:p w14:paraId="7DD1A07E" w14:textId="40FE4CDB" w:rsidR="009F5B03" w:rsidRPr="004322A4" w:rsidRDefault="009F5B03" w:rsidP="000F5B0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18,02</w:t>
            </w:r>
            <w:r w:rsidR="000F5B08" w:rsidRPr="004322A4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00" w:type="dxa"/>
            <w:vAlign w:val="bottom"/>
          </w:tcPr>
          <w:p w14:paraId="6E06F2B0" w14:textId="77777777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18,048</w:t>
            </w:r>
          </w:p>
        </w:tc>
        <w:tc>
          <w:tcPr>
            <w:tcW w:w="900" w:type="dxa"/>
            <w:vAlign w:val="bottom"/>
          </w:tcPr>
          <w:p w14:paraId="1B993FF4" w14:textId="0EEAB001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61372A69" w14:textId="77777777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14:paraId="1C62F5E2" w14:textId="55942BF8" w:rsidR="009F5B03" w:rsidRPr="004322A4" w:rsidRDefault="000F5B08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18,026</w:t>
            </w:r>
          </w:p>
        </w:tc>
        <w:tc>
          <w:tcPr>
            <w:tcW w:w="810" w:type="dxa"/>
            <w:vAlign w:val="bottom"/>
          </w:tcPr>
          <w:p w14:paraId="1B7F9C9F" w14:textId="77777777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18,048</w:t>
            </w:r>
          </w:p>
        </w:tc>
        <w:tc>
          <w:tcPr>
            <w:tcW w:w="855" w:type="dxa"/>
            <w:vAlign w:val="bottom"/>
          </w:tcPr>
          <w:p w14:paraId="09A8381D" w14:textId="5A1A2345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855" w:type="dxa"/>
            <w:vAlign w:val="bottom"/>
          </w:tcPr>
          <w:p w14:paraId="157D546E" w14:textId="67B7FFFB" w:rsidR="009F5B03" w:rsidRPr="004322A4" w:rsidRDefault="009F5B03" w:rsidP="009F5B0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4322A4">
              <w:rPr>
                <w:b/>
                <w:bCs/>
                <w:sz w:val="24"/>
                <w:szCs w:val="24"/>
                <w:cs/>
              </w:rPr>
              <w:t>-</w:t>
            </w:r>
          </w:p>
        </w:tc>
      </w:tr>
    </w:tbl>
    <w:p w14:paraId="5C2540F8" w14:textId="77777777" w:rsidR="003355D7" w:rsidRPr="004322A4" w:rsidRDefault="003355D7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jc w:val="thaiDistribute"/>
      </w:pPr>
    </w:p>
    <w:p w14:paraId="1C3A5D7C" w14:textId="07BBE7B0" w:rsidR="00CE754A" w:rsidRPr="004322A4" w:rsidRDefault="00E7127C" w:rsidP="00F324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sectPr w:rsidR="00CE754A" w:rsidRPr="004322A4" w:rsidSect="00B958AD">
          <w:headerReference w:type="default" r:id="rId23"/>
          <w:footerReference w:type="default" r:id="rId24"/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  <w:r w:rsidRPr="004322A4">
        <w:rPr>
          <w:cs/>
        </w:rPr>
        <w:t>กลุ่มบริษัท</w:t>
      </w:r>
      <w:r w:rsidR="00D42518" w:rsidRPr="004322A4">
        <w:rPr>
          <w:cs/>
        </w:rPr>
        <w:t>ไม่มีเงินลงทุนในบริษัทร่วมทางอ้อมและการร่วมค้าซึ่งจดทะเบียนในตลาดหลักทรัพย์ ดังนั้นจึงไม่มีราคาที่เปิดเผยต่อสาธารณชน</w:t>
      </w:r>
      <w:r w:rsidR="00F32449" w:rsidRPr="004322A4">
        <w:t xml:space="preserve"> </w:t>
      </w:r>
      <w:r w:rsidR="00F32449" w:rsidRPr="004322A4">
        <w:rPr>
          <w:cs/>
        </w:rPr>
        <w:t xml:space="preserve">ยกเว้นบริษัท </w:t>
      </w:r>
      <w:r w:rsidR="00F32449" w:rsidRPr="004322A4">
        <w:t>OKEA AS</w:t>
      </w:r>
      <w:r w:rsidR="00140CBC" w:rsidRPr="004322A4">
        <w:t>A</w:t>
      </w:r>
      <w:r w:rsidR="00F32449" w:rsidRPr="004322A4">
        <w:rPr>
          <w:cs/>
        </w:rPr>
        <w:t xml:space="preserve"> ซึ่งจดทะเบียนในตลาดหลักทรัพย์</w:t>
      </w:r>
      <w:r w:rsidR="00140CBC" w:rsidRPr="004322A4">
        <w:rPr>
          <w:cs/>
        </w:rPr>
        <w:t>แห่งประเทศนอร์เวย์</w:t>
      </w:r>
      <w:r w:rsidR="00F945CF" w:rsidRPr="004322A4">
        <w:rPr>
          <w:cs/>
        </w:rPr>
        <w:t xml:space="preserve"> </w:t>
      </w:r>
      <w:r w:rsidR="00F32449" w:rsidRPr="004322A4">
        <w:rPr>
          <w:cs/>
        </w:rPr>
        <w:t>และมีมูลค่ายุติธรรม</w:t>
      </w:r>
      <w:r w:rsidR="00FA3BC9" w:rsidRPr="004322A4">
        <w:t xml:space="preserve"> 3,193</w:t>
      </w:r>
      <w:r w:rsidR="00F32449" w:rsidRPr="004322A4">
        <w:t xml:space="preserve"> </w:t>
      </w:r>
      <w:r w:rsidR="00F32449" w:rsidRPr="004322A4">
        <w:rPr>
          <w:cs/>
        </w:rPr>
        <w:t xml:space="preserve">ล้านบาท ณ วันที่ </w:t>
      </w:r>
      <w:r w:rsidR="00343525" w:rsidRPr="004322A4">
        <w:t xml:space="preserve">30 </w:t>
      </w:r>
      <w:r w:rsidR="00D864B9" w:rsidRPr="004322A4">
        <w:rPr>
          <w:cs/>
        </w:rPr>
        <w:t>กันยา</w:t>
      </w:r>
      <w:r w:rsidR="00343525" w:rsidRPr="004322A4">
        <w:rPr>
          <w:cs/>
        </w:rPr>
        <w:t>ยน</w:t>
      </w:r>
      <w:r w:rsidR="00F32449" w:rsidRPr="004322A4">
        <w:rPr>
          <w:cs/>
        </w:rPr>
        <w:t xml:space="preserve"> </w:t>
      </w:r>
      <w:r w:rsidR="00F32449" w:rsidRPr="004322A4">
        <w:t>2562</w:t>
      </w:r>
    </w:p>
    <w:p w14:paraId="06212D66" w14:textId="562E728B" w:rsidR="00050F54" w:rsidRPr="004322A4" w:rsidRDefault="00050F54" w:rsidP="004B5FE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32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การเปลี่ยนแปลงของเงินลงทุนในบริษัทร่วม</w:t>
      </w:r>
    </w:p>
    <w:p w14:paraId="4EED1C15" w14:textId="77777777" w:rsidR="00A102C1" w:rsidRPr="004322A4" w:rsidRDefault="00A102C1" w:rsidP="004B5FE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9313C0F" w14:textId="77777777" w:rsidR="00A102C1" w:rsidRPr="004322A4" w:rsidRDefault="00A102C1" w:rsidP="00A102C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2A4">
        <w:rPr>
          <w:rFonts w:ascii="Angsana New" w:hAnsi="Angsana New"/>
          <w:i/>
          <w:iCs/>
          <w:sz w:val="30"/>
          <w:szCs w:val="30"/>
        </w:rPr>
        <w:t>OKEA ASA</w:t>
      </w:r>
      <w:r w:rsidRPr="004322A4">
        <w:rPr>
          <w:rFonts w:ascii="Angsana New" w:hAnsi="Angsana New"/>
          <w:i/>
          <w:iCs/>
          <w:sz w:val="30"/>
          <w:szCs w:val="30"/>
          <w:cs/>
        </w:rPr>
        <w:t xml:space="preserve"> และการเสนอขายหุ้นสามัญ </w:t>
      </w:r>
      <w:r w:rsidRPr="004322A4">
        <w:rPr>
          <w:rFonts w:ascii="Angsana New" w:hAnsi="Angsana New"/>
          <w:i/>
          <w:iCs/>
          <w:sz w:val="30"/>
          <w:szCs w:val="30"/>
        </w:rPr>
        <w:t xml:space="preserve">OKEA AS </w:t>
      </w:r>
      <w:r w:rsidRPr="004322A4">
        <w:rPr>
          <w:rFonts w:ascii="Angsana New" w:hAnsi="Angsana New"/>
          <w:i/>
          <w:iCs/>
          <w:sz w:val="30"/>
          <w:szCs w:val="30"/>
          <w:cs/>
        </w:rPr>
        <w:t>ให้กับประชาชนเป็นครั้งแรก</w:t>
      </w:r>
    </w:p>
    <w:p w14:paraId="70DA1397" w14:textId="77777777" w:rsidR="00A102C1" w:rsidRPr="004322A4" w:rsidRDefault="00A102C1" w:rsidP="00A102C1">
      <w:pPr>
        <w:ind w:left="540"/>
        <w:jc w:val="thaiDistribute"/>
      </w:pPr>
    </w:p>
    <w:p w14:paraId="792E89B4" w14:textId="139C014A" w:rsidR="00A102C1" w:rsidRPr="004322A4" w:rsidRDefault="00A102C1" w:rsidP="00A102C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723B94" w:rsidRPr="004322A4">
        <w:rPr>
          <w:rFonts w:ascii="Angsana New" w:hAnsi="Angsana New"/>
          <w:sz w:val="30"/>
          <w:szCs w:val="30"/>
        </w:rPr>
        <w:t>5</w:t>
      </w:r>
      <w:r w:rsidRPr="004322A4">
        <w:rPr>
          <w:rFonts w:ascii="Angsana New" w:hAnsi="Angsana New"/>
          <w:sz w:val="30"/>
          <w:szCs w:val="30"/>
          <w:cs/>
        </w:rPr>
        <w:t xml:space="preserve"> เมษายน </w:t>
      </w:r>
      <w:r w:rsidR="00723B94" w:rsidRPr="004322A4">
        <w:rPr>
          <w:rFonts w:ascii="Angsana New" w:hAnsi="Angsana New"/>
          <w:sz w:val="30"/>
          <w:szCs w:val="30"/>
        </w:rPr>
        <w:t>2562</w:t>
      </w:r>
      <w:r w:rsidRPr="004322A4">
        <w:rPr>
          <w:rFonts w:ascii="Angsana New" w:hAnsi="Angsana New"/>
          <w:sz w:val="30"/>
          <w:szCs w:val="30"/>
          <w:cs/>
        </w:rPr>
        <w:t xml:space="preserve"> บริษัท </w:t>
      </w:r>
      <w:r w:rsidRPr="004322A4">
        <w:rPr>
          <w:rFonts w:ascii="Angsana New" w:hAnsi="Angsana New"/>
          <w:sz w:val="30"/>
          <w:szCs w:val="30"/>
        </w:rPr>
        <w:t xml:space="preserve">BCPR Pte. Ltd. (“BCPR”) </w:t>
      </w:r>
      <w:r w:rsidRPr="004322A4">
        <w:rPr>
          <w:rFonts w:ascii="Angsana New" w:hAnsi="Angsana New"/>
          <w:sz w:val="30"/>
          <w:szCs w:val="30"/>
          <w:cs/>
        </w:rPr>
        <w:t xml:space="preserve">ซึ่งเป็นบริษัทย่อยทางอ้อมของบริษัทได้แปลงสภาพหุ้นสามัญที่ไม่มีสิทธิออกเสียงของเงินลงทุนในบริษัท </w:t>
      </w:r>
      <w:r w:rsidRPr="004322A4">
        <w:rPr>
          <w:rFonts w:ascii="Angsana New" w:hAnsi="Angsana New"/>
          <w:sz w:val="30"/>
          <w:szCs w:val="30"/>
        </w:rPr>
        <w:t xml:space="preserve">OKEA ASA (“OKEA”) </w:t>
      </w:r>
      <w:r w:rsidRPr="004322A4">
        <w:rPr>
          <w:rFonts w:ascii="Angsana New" w:hAnsi="Angsana New"/>
          <w:sz w:val="30"/>
          <w:szCs w:val="30"/>
          <w:cs/>
        </w:rPr>
        <w:t xml:space="preserve">จำนวน </w:t>
      </w:r>
      <w:r w:rsidR="00723B94" w:rsidRPr="004322A4">
        <w:rPr>
          <w:rFonts w:ascii="Angsana New" w:hAnsi="Angsana New"/>
          <w:sz w:val="30"/>
          <w:szCs w:val="30"/>
        </w:rPr>
        <w:t>901,061</w:t>
      </w:r>
      <w:r w:rsidRPr="004322A4">
        <w:rPr>
          <w:rFonts w:ascii="Angsana New" w:hAnsi="Angsana New"/>
          <w:sz w:val="30"/>
          <w:szCs w:val="30"/>
          <w:cs/>
        </w:rPr>
        <w:t xml:space="preserve"> หุ้น เป็นหุ้นสามัญที่มีสิทธิออกเสียง ทำให้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>ถือหุ้นสามัญที่มีสิทธิออกเสียงจำนวน 4</w:t>
      </w:r>
      <w:r w:rsidRPr="004322A4">
        <w:rPr>
          <w:rFonts w:ascii="Angsana New" w:hAnsi="Angsana New"/>
          <w:sz w:val="30"/>
          <w:szCs w:val="30"/>
        </w:rPr>
        <w:t>,</w:t>
      </w:r>
      <w:r w:rsidRPr="004322A4">
        <w:rPr>
          <w:rFonts w:ascii="Angsana New" w:hAnsi="Angsana New"/>
          <w:sz w:val="30"/>
          <w:szCs w:val="30"/>
          <w:cs/>
        </w:rPr>
        <w:t>054</w:t>
      </w:r>
      <w:r w:rsidRPr="004322A4">
        <w:rPr>
          <w:rFonts w:ascii="Angsana New" w:hAnsi="Angsana New"/>
          <w:sz w:val="30"/>
          <w:szCs w:val="30"/>
        </w:rPr>
        <w:t>,</w:t>
      </w:r>
      <w:r w:rsidRPr="004322A4">
        <w:rPr>
          <w:rFonts w:ascii="Angsana New" w:hAnsi="Angsana New"/>
          <w:sz w:val="30"/>
          <w:szCs w:val="30"/>
          <w:cs/>
        </w:rPr>
        <w:t xml:space="preserve">775 หุ้น คิดเป็นสัดส่วนร้อยละ </w:t>
      </w:r>
      <w:r w:rsidR="00723B94" w:rsidRPr="004322A4">
        <w:rPr>
          <w:rFonts w:ascii="Angsana New" w:hAnsi="Angsana New"/>
          <w:sz w:val="30"/>
          <w:szCs w:val="30"/>
        </w:rPr>
        <w:t xml:space="preserve">49.33 </w:t>
      </w:r>
      <w:r w:rsidRPr="004322A4">
        <w:rPr>
          <w:rFonts w:ascii="Angsana New" w:hAnsi="Angsana New"/>
          <w:sz w:val="30"/>
          <w:szCs w:val="30"/>
          <w:cs/>
        </w:rPr>
        <w:t xml:space="preserve">ของทุนจดทะเบียนของ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="00723B94" w:rsidRPr="004322A4">
        <w:rPr>
          <w:rFonts w:ascii="Angsana New" w:hAnsi="Angsana New"/>
          <w:sz w:val="30"/>
          <w:szCs w:val="30"/>
        </w:rPr>
        <w:t>9</w:t>
      </w:r>
      <w:r w:rsidRPr="004322A4">
        <w:rPr>
          <w:rFonts w:ascii="Angsana New" w:hAnsi="Angsana New"/>
          <w:sz w:val="30"/>
          <w:szCs w:val="30"/>
          <w:cs/>
        </w:rPr>
        <w:t xml:space="preserve"> พฤษภาคม </w:t>
      </w:r>
      <w:r w:rsidR="00723B94" w:rsidRPr="004322A4">
        <w:rPr>
          <w:rFonts w:ascii="Angsana New" w:hAnsi="Angsana New"/>
          <w:sz w:val="30"/>
          <w:szCs w:val="30"/>
        </w:rPr>
        <w:t>2562</w:t>
      </w:r>
      <w:r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>ได้เปลี่ยนแปลงมูลค่าหุ้นสามัญที่ตราไว้</w:t>
      </w:r>
      <w:r w:rsidR="00723B94" w:rsidRPr="004322A4">
        <w:rPr>
          <w:rFonts w:ascii="Angsana New" w:hAnsi="Angsana New"/>
          <w:sz w:val="30"/>
          <w:szCs w:val="30"/>
        </w:rPr>
        <w:br/>
      </w:r>
      <w:r w:rsidRPr="004322A4">
        <w:rPr>
          <w:rFonts w:ascii="Angsana New" w:hAnsi="Angsana New"/>
          <w:sz w:val="30"/>
          <w:szCs w:val="30"/>
          <w:cs/>
        </w:rPr>
        <w:t xml:space="preserve">จากเดิมหุ้นละ </w:t>
      </w:r>
      <w:r w:rsidR="00723B94" w:rsidRPr="004322A4">
        <w:rPr>
          <w:rFonts w:ascii="Angsana New" w:hAnsi="Angsana New"/>
          <w:sz w:val="30"/>
          <w:szCs w:val="30"/>
        </w:rPr>
        <w:t>1.0</w:t>
      </w:r>
      <w:r w:rsidRPr="004322A4">
        <w:rPr>
          <w:rFonts w:ascii="Angsana New" w:hAnsi="Angsana New"/>
          <w:sz w:val="30"/>
          <w:szCs w:val="30"/>
          <w:cs/>
        </w:rPr>
        <w:t xml:space="preserve"> โครนนอร์เวย์ เป็นหุ้นละ </w:t>
      </w:r>
      <w:r w:rsidR="00723B94" w:rsidRPr="004322A4">
        <w:rPr>
          <w:rFonts w:ascii="Angsana New" w:hAnsi="Angsana New"/>
          <w:sz w:val="30"/>
          <w:szCs w:val="30"/>
        </w:rPr>
        <w:t>0.1</w:t>
      </w:r>
      <w:r w:rsidRPr="004322A4">
        <w:rPr>
          <w:rFonts w:ascii="Angsana New" w:hAnsi="Angsana New"/>
          <w:sz w:val="30"/>
          <w:szCs w:val="30"/>
          <w:cs/>
        </w:rPr>
        <w:t xml:space="preserve"> โครนเนอร์นอร์เวย์ ทำให้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มีหุ้นสามัญใน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 xml:space="preserve">ทั้งหมดเป็นจำนวน </w:t>
      </w:r>
      <w:r w:rsidR="00723B94" w:rsidRPr="004322A4">
        <w:rPr>
          <w:rFonts w:ascii="Angsana New" w:hAnsi="Angsana New"/>
          <w:sz w:val="30"/>
          <w:szCs w:val="30"/>
        </w:rPr>
        <w:t>40,547,750</w:t>
      </w:r>
      <w:r w:rsidRPr="004322A4">
        <w:rPr>
          <w:rFonts w:ascii="Angsana New" w:hAnsi="Angsana New"/>
          <w:sz w:val="30"/>
          <w:szCs w:val="30"/>
          <w:cs/>
        </w:rPr>
        <w:t xml:space="preserve"> หุ้น</w:t>
      </w:r>
    </w:p>
    <w:p w14:paraId="0965B65B" w14:textId="77777777" w:rsidR="00A102C1" w:rsidRPr="004322A4" w:rsidRDefault="00A102C1" w:rsidP="00A102C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1E116D32" w14:textId="2780DF28" w:rsidR="00A102C1" w:rsidRPr="004322A4" w:rsidRDefault="000A3EB4" w:rsidP="00A102C1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322A4">
        <w:rPr>
          <w:rFonts w:ascii="Angsana New" w:hAnsi="Angsana New"/>
          <w:sz w:val="30"/>
          <w:szCs w:val="30"/>
        </w:rPr>
        <w:t>18</w:t>
      </w:r>
      <w:r w:rsidRPr="004322A4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4322A4">
        <w:rPr>
          <w:rFonts w:ascii="Angsana New" w:hAnsi="Angsana New"/>
          <w:sz w:val="30"/>
          <w:szCs w:val="30"/>
        </w:rPr>
        <w:t xml:space="preserve">2562 OKEA </w:t>
      </w:r>
      <w:r w:rsidRPr="004322A4">
        <w:rPr>
          <w:rFonts w:ascii="Angsana New" w:hAnsi="Angsana New"/>
          <w:sz w:val="30"/>
          <w:szCs w:val="30"/>
          <w:cs/>
        </w:rPr>
        <w:t>ได้จดทะเบียนเพิ่มทุนเพื่อวัตถุประสงค์ในการเสนอขายหุ้นต่อประชาชนเป็นครั้งแรก (</w:t>
      </w:r>
      <w:r w:rsidRPr="004322A4">
        <w:rPr>
          <w:rFonts w:ascii="Angsana New" w:hAnsi="Angsana New"/>
          <w:sz w:val="30"/>
          <w:szCs w:val="30"/>
        </w:rPr>
        <w:t xml:space="preserve">IPO) </w:t>
      </w:r>
      <w:r w:rsidRPr="004322A4">
        <w:rPr>
          <w:rFonts w:ascii="Angsana New" w:hAnsi="Angsana New"/>
          <w:sz w:val="30"/>
          <w:szCs w:val="30"/>
          <w:cs/>
        </w:rPr>
        <w:t xml:space="preserve">ใน </w:t>
      </w:r>
      <w:r w:rsidRPr="004322A4">
        <w:rPr>
          <w:rFonts w:ascii="Angsana New" w:hAnsi="Angsana New"/>
          <w:sz w:val="30"/>
          <w:szCs w:val="30"/>
        </w:rPr>
        <w:t xml:space="preserve">Oslo Stock Exchange </w:t>
      </w:r>
      <w:r w:rsidRPr="004322A4">
        <w:rPr>
          <w:rFonts w:ascii="Angsana New" w:hAnsi="Angsana New"/>
          <w:sz w:val="30"/>
          <w:szCs w:val="30"/>
          <w:cs/>
        </w:rPr>
        <w:t xml:space="preserve">ในประเทศนอร์เวย์ จำนวน </w:t>
      </w:r>
      <w:r w:rsidR="00723B94" w:rsidRPr="004322A4">
        <w:rPr>
          <w:rFonts w:ascii="Angsana New" w:hAnsi="Angsana New"/>
          <w:sz w:val="30"/>
          <w:szCs w:val="30"/>
        </w:rPr>
        <w:t>15</w:t>
      </w:r>
      <w:r w:rsidRPr="004322A4">
        <w:rPr>
          <w:rFonts w:ascii="Angsana New" w:hAnsi="Angsana New"/>
          <w:sz w:val="30"/>
          <w:szCs w:val="30"/>
        </w:rPr>
        <w:t>,</w:t>
      </w:r>
      <w:r w:rsidRPr="004322A4">
        <w:rPr>
          <w:rFonts w:ascii="Angsana New" w:hAnsi="Angsana New"/>
          <w:sz w:val="30"/>
          <w:szCs w:val="30"/>
          <w:cs/>
        </w:rPr>
        <w:t>000</w:t>
      </w:r>
      <w:r w:rsidRPr="004322A4">
        <w:rPr>
          <w:rFonts w:ascii="Angsana New" w:hAnsi="Angsana New"/>
          <w:sz w:val="30"/>
          <w:szCs w:val="30"/>
        </w:rPr>
        <w:t>,</w:t>
      </w:r>
      <w:r w:rsidR="00723B94" w:rsidRPr="004322A4">
        <w:rPr>
          <w:rFonts w:ascii="Angsana New" w:hAnsi="Angsana New"/>
          <w:sz w:val="30"/>
          <w:szCs w:val="30"/>
        </w:rPr>
        <w:t>000</w:t>
      </w:r>
      <w:r w:rsidRPr="004322A4">
        <w:rPr>
          <w:rFonts w:ascii="Angsana New" w:hAnsi="Angsana New"/>
          <w:sz w:val="30"/>
          <w:szCs w:val="30"/>
          <w:cs/>
        </w:rPr>
        <w:t xml:space="preserve"> หุ้น ซึ่งเป็นส่วนที่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ซื้อหุ้นเพิ่มจำนวน </w:t>
      </w:r>
      <w:r w:rsidRPr="004322A4">
        <w:rPr>
          <w:rFonts w:ascii="Angsana New" w:hAnsi="Angsana New"/>
          <w:sz w:val="30"/>
          <w:szCs w:val="30"/>
        </w:rPr>
        <w:t xml:space="preserve">2,891,574 </w:t>
      </w:r>
      <w:r w:rsidRPr="004322A4">
        <w:rPr>
          <w:rFonts w:ascii="Angsana New" w:hAnsi="Angsana New"/>
          <w:sz w:val="30"/>
          <w:szCs w:val="30"/>
          <w:cs/>
        </w:rPr>
        <w:t xml:space="preserve">หุ้น ด้วยราคาเสนอขาย </w:t>
      </w:r>
      <w:r w:rsidRPr="004322A4">
        <w:rPr>
          <w:rFonts w:ascii="Angsana New" w:hAnsi="Angsana New"/>
          <w:sz w:val="30"/>
          <w:szCs w:val="30"/>
        </w:rPr>
        <w:t>21.0</w:t>
      </w:r>
      <w:r w:rsidRPr="004322A4">
        <w:rPr>
          <w:rFonts w:ascii="Angsana New" w:hAnsi="Angsana New"/>
          <w:sz w:val="30"/>
          <w:szCs w:val="30"/>
          <w:cs/>
        </w:rPr>
        <w:t xml:space="preserve"> โครนนอร์เวย์ต่อหุ้น นอกจากนี้ในวันที่เสนอขายหุ้น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ได้ซื้อหุ้นสามัญเพิ่มเติมจำนวน </w:t>
      </w:r>
      <w:r w:rsidRPr="004322A4">
        <w:rPr>
          <w:rFonts w:ascii="Angsana New" w:hAnsi="Angsana New"/>
          <w:sz w:val="30"/>
          <w:szCs w:val="30"/>
        </w:rPr>
        <w:t>4,171,570</w:t>
      </w:r>
      <w:r w:rsidRPr="004322A4">
        <w:rPr>
          <w:rFonts w:ascii="Angsana New" w:hAnsi="Angsana New"/>
          <w:sz w:val="30"/>
          <w:szCs w:val="30"/>
          <w:cs/>
        </w:rPr>
        <w:t xml:space="preserve"> หุ้นภายใต้เงื่อนไขการลงทุนตามข้อตกลงการลงทุนเริ่มแรกใน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 w:hint="cs"/>
          <w:sz w:val="30"/>
          <w:szCs w:val="30"/>
          <w:cs/>
        </w:rPr>
        <w:t xml:space="preserve">ในราคา </w:t>
      </w:r>
      <w:r w:rsidRPr="004322A4">
        <w:rPr>
          <w:rFonts w:ascii="Angsana New" w:hAnsi="Angsana New" w:hint="cs"/>
          <w:sz w:val="30"/>
          <w:szCs w:val="30"/>
        </w:rPr>
        <w:t>0.1</w:t>
      </w:r>
      <w:r w:rsidRPr="004322A4">
        <w:rPr>
          <w:rFonts w:ascii="Angsana New" w:hAnsi="Angsana New" w:hint="cs"/>
          <w:sz w:val="30"/>
          <w:szCs w:val="30"/>
          <w:cs/>
        </w:rPr>
        <w:t xml:space="preserve"> โครนนอร์เวย์ต่อหุ้น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 w:hint="cs"/>
          <w:sz w:val="30"/>
          <w:szCs w:val="30"/>
          <w:cs/>
        </w:rPr>
        <w:t>ได้ชำระค่าหุ้น</w:t>
      </w:r>
      <w:r w:rsidRPr="004322A4">
        <w:rPr>
          <w:rFonts w:ascii="Angsana New" w:hAnsi="Angsana New"/>
          <w:sz w:val="30"/>
          <w:szCs w:val="30"/>
          <w:cs/>
        </w:rPr>
        <w:t xml:space="preserve">รวมเป็นจำนวนเงิน </w:t>
      </w:r>
      <w:r w:rsidR="00723B94" w:rsidRPr="004322A4">
        <w:rPr>
          <w:rFonts w:ascii="Angsana New" w:hAnsi="Angsana New"/>
          <w:sz w:val="30"/>
          <w:szCs w:val="30"/>
        </w:rPr>
        <w:t xml:space="preserve">61 </w:t>
      </w:r>
      <w:r w:rsidRPr="004322A4">
        <w:rPr>
          <w:rFonts w:ascii="Angsana New" w:hAnsi="Angsana New"/>
          <w:sz w:val="30"/>
          <w:szCs w:val="30"/>
          <w:cs/>
        </w:rPr>
        <w:t xml:space="preserve">ล้านโครนนอร์เวย์ (เทียบเท่า </w:t>
      </w:r>
      <w:r w:rsidR="00723B94" w:rsidRPr="004322A4">
        <w:rPr>
          <w:rFonts w:ascii="Angsana New" w:hAnsi="Angsana New"/>
          <w:sz w:val="30"/>
          <w:szCs w:val="30"/>
        </w:rPr>
        <w:t>226</w:t>
      </w:r>
      <w:r w:rsidRPr="004322A4">
        <w:rPr>
          <w:rFonts w:ascii="Angsana New" w:hAnsi="Angsana New"/>
          <w:sz w:val="30"/>
          <w:szCs w:val="30"/>
          <w:cs/>
        </w:rPr>
        <w:t xml:space="preserve"> ล้านบาท)</w:t>
      </w:r>
      <w:r w:rsidRPr="004322A4">
        <w:rPr>
          <w:rFonts w:ascii="Angsana New" w:hAnsi="Angsana New" w:hint="cs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 xml:space="preserve">ซึ่งภายหลังการออกหุ้นใหม่ดังกล่าวทำให้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 xml:space="preserve">มีหุ้นจดทะเบียนและหุ้นที่ออกและชำระแล้วทั้งหมดเป็นจำนวน </w:t>
      </w:r>
      <w:r w:rsidRPr="004322A4">
        <w:rPr>
          <w:rFonts w:ascii="Angsana New" w:hAnsi="Angsana New"/>
          <w:sz w:val="30"/>
          <w:szCs w:val="30"/>
        </w:rPr>
        <w:t>101,839,050</w:t>
      </w:r>
      <w:r w:rsidRPr="004322A4">
        <w:rPr>
          <w:rFonts w:ascii="Angsana New" w:hAnsi="Angsana New"/>
          <w:sz w:val="30"/>
          <w:szCs w:val="30"/>
          <w:cs/>
        </w:rPr>
        <w:t xml:space="preserve"> หุ้น</w:t>
      </w:r>
      <w:r w:rsidRPr="004322A4">
        <w:rPr>
          <w:rFonts w:ascii="Angsana New" w:hAnsi="Angsana New"/>
          <w:sz w:val="30"/>
          <w:szCs w:val="30"/>
        </w:rPr>
        <w:t xml:space="preserve">  </w:t>
      </w:r>
      <w:r w:rsidRPr="004322A4">
        <w:rPr>
          <w:rFonts w:ascii="Angsana New" w:hAnsi="Angsana New" w:hint="cs"/>
          <w:sz w:val="30"/>
          <w:szCs w:val="30"/>
          <w:cs/>
        </w:rPr>
        <w:t xml:space="preserve">โดยเป็นส่วนของ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>จำนวน</w:t>
      </w:r>
      <w:r w:rsidRPr="004322A4">
        <w:rPr>
          <w:rFonts w:ascii="Angsana New" w:hAnsi="Angsana New" w:hint="cs"/>
          <w:sz w:val="30"/>
          <w:szCs w:val="30"/>
          <w:cs/>
        </w:rPr>
        <w:t>รวม</w:t>
      </w:r>
      <w:r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</w:rPr>
        <w:t>47,610,894</w:t>
      </w:r>
      <w:r w:rsidRPr="004322A4">
        <w:rPr>
          <w:rFonts w:ascii="Angsana New" w:hAnsi="Angsana New"/>
          <w:sz w:val="30"/>
          <w:szCs w:val="30"/>
          <w:cs/>
        </w:rPr>
        <w:t xml:space="preserve"> หุ้น คิดเป็นสัดส่วนร้อยละ </w:t>
      </w:r>
      <w:r w:rsidRPr="004322A4">
        <w:rPr>
          <w:rFonts w:ascii="Angsana New" w:hAnsi="Angsana New"/>
          <w:sz w:val="30"/>
          <w:szCs w:val="30"/>
        </w:rPr>
        <w:t>46.75</w:t>
      </w:r>
      <w:r w:rsidRPr="004322A4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 xml:space="preserve">จากผลกระทบของการลดสัดส่วนการถือหุ้นทำให้กลุ่มบริษัทบันทึกกำไรจากการเปลี่ยนแปลงสัดส่วนเงินลงทุนจำนวน </w:t>
      </w:r>
      <w:r w:rsidRPr="004322A4">
        <w:rPr>
          <w:rFonts w:ascii="Angsana New" w:hAnsi="Angsana New"/>
          <w:sz w:val="30"/>
          <w:szCs w:val="30"/>
        </w:rPr>
        <w:t>26</w:t>
      </w:r>
      <w:r w:rsidRPr="004322A4">
        <w:rPr>
          <w:rFonts w:ascii="Angsana New" w:hAnsi="Angsana New"/>
          <w:sz w:val="30"/>
          <w:szCs w:val="30"/>
          <w:cs/>
        </w:rPr>
        <w:t xml:space="preserve"> ล้านโครนนอร์เวย์ (เทียบเท่า </w:t>
      </w:r>
      <w:r w:rsidRPr="004322A4">
        <w:rPr>
          <w:rFonts w:ascii="Angsana New" w:hAnsi="Angsana New"/>
          <w:sz w:val="30"/>
          <w:szCs w:val="30"/>
        </w:rPr>
        <w:t>94</w:t>
      </w:r>
      <w:r w:rsidRPr="004322A4">
        <w:rPr>
          <w:rFonts w:ascii="Angsana New" w:hAnsi="Angsana New"/>
          <w:sz w:val="30"/>
          <w:szCs w:val="30"/>
          <w:cs/>
        </w:rPr>
        <w:t xml:space="preserve"> ล้านบาท) </w:t>
      </w:r>
      <w:r w:rsidR="0030122A" w:rsidRPr="004322A4">
        <w:rPr>
          <w:rFonts w:ascii="Angsana New" w:hAnsi="Angsana New" w:hint="cs"/>
          <w:sz w:val="30"/>
          <w:szCs w:val="30"/>
          <w:cs/>
        </w:rPr>
        <w:t>ใ</w:t>
      </w:r>
      <w:r w:rsidRPr="004322A4">
        <w:rPr>
          <w:rFonts w:ascii="Angsana New" w:hAnsi="Angsana New"/>
          <w:sz w:val="30"/>
          <w:szCs w:val="30"/>
          <w:cs/>
        </w:rPr>
        <w:t>นงบกำไรขาดทุนรวม</w:t>
      </w:r>
      <w:r w:rsidR="00AF415F" w:rsidRPr="004322A4">
        <w:rPr>
          <w:rFonts w:ascii="Angsana New" w:hAnsi="Angsana New"/>
          <w:sz w:val="30"/>
          <w:szCs w:val="30"/>
          <w:cs/>
        </w:rPr>
        <w:t xml:space="preserve"> ภายใต้รายการส่วนแบ่งกำไรจา</w:t>
      </w:r>
      <w:r w:rsidR="00AF415F" w:rsidRPr="004322A4">
        <w:rPr>
          <w:rFonts w:ascii="Angsana New" w:hAnsi="Angsana New" w:hint="cs"/>
          <w:sz w:val="30"/>
          <w:szCs w:val="30"/>
          <w:cs/>
        </w:rPr>
        <w:t>ก</w:t>
      </w:r>
      <w:r w:rsidRPr="004322A4">
        <w:rPr>
          <w:rFonts w:ascii="Angsana New" w:hAnsi="Angsana New"/>
          <w:sz w:val="30"/>
          <w:szCs w:val="30"/>
          <w:cs/>
        </w:rPr>
        <w:t>เงินลงทุนในบริษัทร่วมและการร่วมค้า</w:t>
      </w:r>
    </w:p>
    <w:p w14:paraId="21AD2B56" w14:textId="77777777" w:rsidR="00AD5B3F" w:rsidRPr="004322A4" w:rsidRDefault="00AD5B3F" w:rsidP="00A102C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56851F62" w14:textId="73A6158A" w:rsidR="00A102C1" w:rsidRPr="004322A4" w:rsidRDefault="00A102C1" w:rsidP="00A102C1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ภายใต้สัญญา </w:t>
      </w:r>
      <w:r w:rsidRPr="004322A4">
        <w:rPr>
          <w:rFonts w:ascii="Angsana New" w:hAnsi="Angsana New"/>
          <w:sz w:val="30"/>
          <w:szCs w:val="30"/>
        </w:rPr>
        <w:t xml:space="preserve">Greenshoe option </w:t>
      </w:r>
      <w:r w:rsidRPr="004322A4">
        <w:rPr>
          <w:rFonts w:ascii="Angsana New" w:hAnsi="Angsana New"/>
          <w:sz w:val="30"/>
          <w:szCs w:val="30"/>
          <w:cs/>
        </w:rPr>
        <w:t xml:space="preserve">กับผู้ดำเนินการจัดจำหน่ายหุ้น </w:t>
      </w:r>
      <w:r w:rsidRPr="004322A4">
        <w:rPr>
          <w:rFonts w:ascii="Angsana New" w:hAnsi="Angsana New"/>
          <w:sz w:val="30"/>
          <w:szCs w:val="30"/>
        </w:rPr>
        <w:t>IPO</w:t>
      </w:r>
      <w:r w:rsidRPr="004322A4">
        <w:rPr>
          <w:rFonts w:ascii="Angsana New" w:hAnsi="Angsana New"/>
          <w:sz w:val="30"/>
          <w:szCs w:val="30"/>
          <w:cs/>
        </w:rPr>
        <w:t xml:space="preserve">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ได้ให้ผู้ดำเนินการจัดจำหน่ายยืมหุ้น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 xml:space="preserve">ของ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จำนวน </w:t>
      </w:r>
      <w:r w:rsidR="00723B94" w:rsidRPr="004322A4">
        <w:rPr>
          <w:rFonts w:ascii="Angsana New" w:hAnsi="Angsana New"/>
          <w:sz w:val="30"/>
          <w:szCs w:val="30"/>
        </w:rPr>
        <w:t>1</w:t>
      </w:r>
      <w:r w:rsidRPr="004322A4">
        <w:rPr>
          <w:rFonts w:ascii="Angsana New" w:hAnsi="Angsana New"/>
          <w:sz w:val="30"/>
          <w:szCs w:val="30"/>
        </w:rPr>
        <w:t>,</w:t>
      </w:r>
      <w:r w:rsidRPr="004322A4">
        <w:rPr>
          <w:rFonts w:ascii="Angsana New" w:hAnsi="Angsana New"/>
          <w:sz w:val="30"/>
          <w:szCs w:val="30"/>
          <w:cs/>
        </w:rPr>
        <w:t>500</w:t>
      </w:r>
      <w:r w:rsidRPr="004322A4">
        <w:rPr>
          <w:rFonts w:ascii="Angsana New" w:hAnsi="Angsana New"/>
          <w:sz w:val="30"/>
          <w:szCs w:val="30"/>
        </w:rPr>
        <w:t>,</w:t>
      </w:r>
      <w:r w:rsidR="00723B94" w:rsidRPr="004322A4">
        <w:rPr>
          <w:rFonts w:ascii="Angsana New" w:hAnsi="Angsana New"/>
          <w:sz w:val="30"/>
          <w:szCs w:val="30"/>
        </w:rPr>
        <w:t>000</w:t>
      </w:r>
      <w:r w:rsidRPr="004322A4">
        <w:rPr>
          <w:rFonts w:ascii="Angsana New" w:hAnsi="Angsana New"/>
          <w:sz w:val="30"/>
          <w:szCs w:val="30"/>
          <w:cs/>
        </w:rPr>
        <w:t xml:space="preserve"> หุ้น เพื่อรักษาเสถียรภาพราคาหุ้นหลังการเสนอขายหุ้นต่อประชาชนเป็นครั้งแรก </w:t>
      </w:r>
      <w:r w:rsidRPr="004322A4">
        <w:rPr>
          <w:rFonts w:ascii="Angsana New" w:hAnsi="Angsana New"/>
          <w:sz w:val="30"/>
          <w:szCs w:val="30"/>
        </w:rPr>
        <w:t>IPO</w:t>
      </w:r>
      <w:r w:rsidRPr="004322A4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Pr="004322A4">
        <w:rPr>
          <w:rFonts w:ascii="Angsana New" w:hAnsi="Angsana New"/>
          <w:sz w:val="30"/>
          <w:szCs w:val="30"/>
        </w:rPr>
        <w:t xml:space="preserve">17 </w:t>
      </w:r>
      <w:r w:rsidRPr="004322A4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4322A4">
        <w:rPr>
          <w:rFonts w:ascii="Angsana New" w:hAnsi="Angsana New"/>
          <w:sz w:val="30"/>
          <w:szCs w:val="30"/>
        </w:rPr>
        <w:t>2562</w:t>
      </w:r>
      <w:r w:rsidRPr="004322A4">
        <w:rPr>
          <w:rFonts w:ascii="Angsana New" w:hAnsi="Angsana New"/>
          <w:sz w:val="30"/>
          <w:szCs w:val="30"/>
          <w:cs/>
        </w:rPr>
        <w:t xml:space="preserve"> ในวันเดียวกันผู้ดำเนินการจัดจำหน่ายนำหุ้นมาคืนให้กับ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จำนวน </w:t>
      </w:r>
      <w:r w:rsidR="00723B94" w:rsidRPr="004322A4">
        <w:rPr>
          <w:rFonts w:ascii="Angsana New" w:hAnsi="Angsana New"/>
          <w:sz w:val="30"/>
          <w:szCs w:val="30"/>
        </w:rPr>
        <w:t>1,366,669</w:t>
      </w:r>
      <w:r w:rsidRPr="004322A4">
        <w:rPr>
          <w:rFonts w:ascii="Angsana New" w:hAnsi="Angsana New"/>
          <w:sz w:val="30"/>
          <w:szCs w:val="30"/>
          <w:cs/>
        </w:rPr>
        <w:t xml:space="preserve"> หุ้น พร้อมทั้งชำระให้กับยอดเงินคงเหลือที่ราคา </w:t>
      </w:r>
      <w:r w:rsidRPr="004322A4">
        <w:rPr>
          <w:rFonts w:ascii="Angsana New" w:hAnsi="Angsana New"/>
          <w:sz w:val="30"/>
          <w:szCs w:val="30"/>
        </w:rPr>
        <w:t>IPO</w:t>
      </w:r>
      <w:r w:rsidR="003863A2" w:rsidRPr="004322A4">
        <w:rPr>
          <w:rFonts w:ascii="Angsana New" w:hAnsi="Angsana New" w:hint="cs"/>
          <w:sz w:val="30"/>
          <w:szCs w:val="30"/>
          <w:cs/>
        </w:rPr>
        <w:t xml:space="preserve"> รวมเป็นจำนวนเงิน </w:t>
      </w:r>
      <w:r w:rsidR="003863A2" w:rsidRPr="004322A4">
        <w:rPr>
          <w:rFonts w:ascii="Angsana New" w:hAnsi="Angsana New"/>
          <w:sz w:val="30"/>
          <w:szCs w:val="30"/>
        </w:rPr>
        <w:t xml:space="preserve">3 </w:t>
      </w:r>
      <w:r w:rsidR="003863A2" w:rsidRPr="004322A4">
        <w:rPr>
          <w:rFonts w:ascii="Angsana New" w:hAnsi="Angsana New" w:hint="cs"/>
          <w:sz w:val="30"/>
          <w:szCs w:val="30"/>
          <w:cs/>
        </w:rPr>
        <w:t>ล้าน</w:t>
      </w:r>
      <w:r w:rsidR="003863A2" w:rsidRPr="004322A4">
        <w:rPr>
          <w:rFonts w:ascii="Angsana New" w:hAnsi="Angsana New" w:hint="cs"/>
          <w:sz w:val="30"/>
          <w:szCs w:val="30"/>
          <w:cs/>
        </w:rPr>
        <w:tab/>
        <w:t xml:space="preserve">โครนนอร์เวย์ </w:t>
      </w:r>
      <w:r w:rsidR="003863A2" w:rsidRPr="004322A4">
        <w:rPr>
          <w:rFonts w:ascii="Angsana New" w:hAnsi="Angsana New"/>
          <w:sz w:val="30"/>
          <w:szCs w:val="30"/>
        </w:rPr>
        <w:t>(</w:t>
      </w:r>
      <w:r w:rsidR="003863A2" w:rsidRPr="004322A4">
        <w:rPr>
          <w:rFonts w:ascii="Angsana New" w:hAnsi="Angsana New" w:hint="cs"/>
          <w:sz w:val="30"/>
          <w:szCs w:val="30"/>
          <w:cs/>
        </w:rPr>
        <w:t xml:space="preserve">เทียบเท่า </w:t>
      </w:r>
      <w:r w:rsidR="003863A2" w:rsidRPr="004322A4">
        <w:rPr>
          <w:rFonts w:ascii="Angsana New" w:hAnsi="Angsana New"/>
          <w:sz w:val="30"/>
          <w:szCs w:val="30"/>
        </w:rPr>
        <w:t xml:space="preserve">10 </w:t>
      </w:r>
      <w:r w:rsidR="003863A2" w:rsidRPr="004322A4">
        <w:rPr>
          <w:rFonts w:ascii="Angsana New" w:hAnsi="Angsana New" w:hint="cs"/>
          <w:sz w:val="30"/>
          <w:szCs w:val="30"/>
          <w:cs/>
        </w:rPr>
        <w:t xml:space="preserve">ล้านบาท) </w:t>
      </w:r>
      <w:r w:rsidRPr="004322A4">
        <w:rPr>
          <w:rFonts w:ascii="Angsana New" w:hAnsi="Angsana New"/>
          <w:sz w:val="30"/>
          <w:szCs w:val="30"/>
          <w:cs/>
        </w:rPr>
        <w:t xml:space="preserve">ทำให้ </w:t>
      </w:r>
      <w:r w:rsidRPr="004322A4">
        <w:rPr>
          <w:rFonts w:ascii="Angsana New" w:hAnsi="Angsana New"/>
          <w:sz w:val="30"/>
          <w:szCs w:val="30"/>
        </w:rPr>
        <w:t xml:space="preserve">BCPR </w:t>
      </w:r>
      <w:r w:rsidRPr="004322A4">
        <w:rPr>
          <w:rFonts w:ascii="Angsana New" w:hAnsi="Angsana New"/>
          <w:sz w:val="30"/>
          <w:szCs w:val="30"/>
          <w:cs/>
        </w:rPr>
        <w:t xml:space="preserve">ถือหุ้น </w:t>
      </w:r>
      <w:r w:rsidRPr="004322A4">
        <w:rPr>
          <w:rFonts w:ascii="Angsana New" w:hAnsi="Angsana New"/>
          <w:sz w:val="30"/>
          <w:szCs w:val="30"/>
        </w:rPr>
        <w:t xml:space="preserve">OKEA </w:t>
      </w:r>
      <w:r w:rsidRPr="004322A4">
        <w:rPr>
          <w:rFonts w:ascii="Angsana New" w:hAnsi="Angsana New"/>
          <w:sz w:val="30"/>
          <w:szCs w:val="30"/>
          <w:cs/>
        </w:rPr>
        <w:t xml:space="preserve">รวมทั้งหมด </w:t>
      </w:r>
      <w:r w:rsidR="00723B94" w:rsidRPr="004322A4">
        <w:rPr>
          <w:rFonts w:ascii="Angsana New" w:hAnsi="Angsana New"/>
          <w:sz w:val="30"/>
          <w:szCs w:val="30"/>
        </w:rPr>
        <w:t xml:space="preserve">47,477,563 </w:t>
      </w:r>
      <w:r w:rsidRPr="004322A4">
        <w:rPr>
          <w:rFonts w:ascii="Angsana New" w:hAnsi="Angsana New"/>
          <w:sz w:val="30"/>
          <w:szCs w:val="30"/>
          <w:cs/>
        </w:rPr>
        <w:t xml:space="preserve">หุ้น คิดเป็นร้อยละ </w:t>
      </w:r>
      <w:r w:rsidR="00723B94" w:rsidRPr="004322A4">
        <w:rPr>
          <w:rFonts w:ascii="Angsana New" w:hAnsi="Angsana New"/>
          <w:sz w:val="30"/>
          <w:szCs w:val="30"/>
        </w:rPr>
        <w:t>46.62</w:t>
      </w:r>
      <w:r w:rsidRPr="004322A4">
        <w:rPr>
          <w:rFonts w:ascii="Angsana New" w:hAnsi="Angsana New"/>
          <w:sz w:val="30"/>
          <w:szCs w:val="30"/>
          <w:cs/>
        </w:rPr>
        <w:t xml:space="preserve"> ของทุนจดทะเบียนของ </w:t>
      </w:r>
      <w:r w:rsidRPr="004322A4">
        <w:rPr>
          <w:rFonts w:ascii="Angsana New" w:hAnsi="Angsana New"/>
          <w:sz w:val="30"/>
          <w:szCs w:val="30"/>
        </w:rPr>
        <w:t>OKEA</w:t>
      </w:r>
    </w:p>
    <w:p w14:paraId="41D7633E" w14:textId="7921046E" w:rsidR="00AD5B3F" w:rsidRPr="004322A4" w:rsidRDefault="00AD5B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4322A4">
        <w:br w:type="page"/>
      </w:r>
    </w:p>
    <w:p w14:paraId="430CD634" w14:textId="77777777" w:rsidR="00050F54" w:rsidRPr="004322A4" w:rsidRDefault="00050F54" w:rsidP="00F9329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4322A4">
        <w:rPr>
          <w:rFonts w:ascii="Angsana New" w:hAnsi="Angsana New"/>
          <w:i/>
          <w:iCs/>
          <w:sz w:val="30"/>
          <w:szCs w:val="30"/>
        </w:rPr>
        <w:lastRenderedPageBreak/>
        <w:t>Impact Energy Asia Development Limited</w:t>
      </w:r>
    </w:p>
    <w:p w14:paraId="5E8271F0" w14:textId="77777777" w:rsidR="00C55A74" w:rsidRPr="004322A4" w:rsidRDefault="00C55A74" w:rsidP="00C55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512" w:firstLine="540"/>
      </w:pPr>
      <w:bookmarkStart w:id="3" w:name="_Hlk14978785"/>
    </w:p>
    <w:p w14:paraId="4D59F75A" w14:textId="311A2913" w:rsidR="00A81564" w:rsidRPr="004322A4" w:rsidRDefault="00A81564" w:rsidP="00645383">
      <w:pPr>
        <w:pStyle w:val="BodyText2"/>
        <w:tabs>
          <w:tab w:val="decimal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322A4">
        <w:rPr>
          <w:rFonts w:ascii="Angsana New" w:hAnsi="Angsana New"/>
          <w:sz w:val="30"/>
          <w:szCs w:val="30"/>
        </w:rPr>
        <w:t xml:space="preserve">8 </w:t>
      </w:r>
      <w:r w:rsidRPr="004322A4">
        <w:rPr>
          <w:rFonts w:ascii="Angsana New" w:hAnsi="Angsana New"/>
          <w:sz w:val="30"/>
          <w:szCs w:val="30"/>
          <w:cs/>
        </w:rPr>
        <w:t xml:space="preserve">เมษายน </w:t>
      </w:r>
      <w:r w:rsidRPr="004322A4">
        <w:rPr>
          <w:rFonts w:ascii="Angsana New" w:hAnsi="Angsana New"/>
          <w:sz w:val="30"/>
          <w:szCs w:val="30"/>
        </w:rPr>
        <w:t xml:space="preserve">2562 </w:t>
      </w:r>
      <w:r w:rsidRPr="004322A4">
        <w:rPr>
          <w:rFonts w:ascii="Angsana New" w:hAnsi="Angsana New"/>
          <w:sz w:val="30"/>
          <w:szCs w:val="30"/>
          <w:cs/>
        </w:rPr>
        <w:t>บริษัท</w:t>
      </w:r>
      <w:r w:rsidR="00A01170" w:rsidRPr="004322A4">
        <w:rPr>
          <w:rFonts w:ascii="Angsana New" w:hAnsi="Angsana New" w:hint="cs"/>
          <w:sz w:val="30"/>
          <w:szCs w:val="30"/>
          <w:cs/>
        </w:rPr>
        <w:t xml:space="preserve"> บีซีพีจี จำกัด (มหาชน) </w:t>
      </w:r>
      <w:r w:rsidR="005E4556" w:rsidRPr="004322A4">
        <w:rPr>
          <w:rFonts w:ascii="Angsana New" w:hAnsi="Angsana New"/>
          <w:sz w:val="30"/>
          <w:szCs w:val="30"/>
        </w:rPr>
        <w:t>(“</w:t>
      </w:r>
      <w:r w:rsidR="005E4556" w:rsidRPr="004322A4">
        <w:rPr>
          <w:rFonts w:ascii="Angsana New" w:hAnsi="Angsana New" w:hint="cs"/>
          <w:sz w:val="30"/>
          <w:szCs w:val="30"/>
          <w:cs/>
        </w:rPr>
        <w:t>บีซีพีจี</w:t>
      </w:r>
      <w:r w:rsidR="005E4556" w:rsidRPr="004322A4">
        <w:rPr>
          <w:rFonts w:ascii="Angsana New" w:hAnsi="Angsana New"/>
          <w:sz w:val="30"/>
          <w:szCs w:val="30"/>
        </w:rPr>
        <w:t>”)</w:t>
      </w:r>
      <w:r w:rsidRPr="004322A4">
        <w:rPr>
          <w:rFonts w:ascii="Angsana New" w:hAnsi="Angsana New"/>
          <w:sz w:val="30"/>
          <w:szCs w:val="30"/>
          <w:cs/>
        </w:rPr>
        <w:t xml:space="preserve">ได้ร่วมจัดตั้ง </w:t>
      </w:r>
      <w:r w:rsidRPr="004322A4">
        <w:rPr>
          <w:rFonts w:ascii="Angsana New" w:hAnsi="Angsana New"/>
          <w:sz w:val="30"/>
          <w:szCs w:val="30"/>
        </w:rPr>
        <w:t xml:space="preserve">Impact Energy Asia Development Limited (“IEAD”) </w:t>
      </w:r>
      <w:r w:rsidRPr="004322A4">
        <w:rPr>
          <w:rFonts w:ascii="Angsana New" w:hAnsi="Angsana New"/>
          <w:sz w:val="30"/>
          <w:szCs w:val="30"/>
          <w:cs/>
        </w:rPr>
        <w:t xml:space="preserve">ซึ่งเป็นบริษัทจดทะเบียนที่เขตบริหารพิเศษฮ่องกงแห่งสาธารณรัฐประชาชนจีน มีทุนจดทะเบียนเริ่มต้น </w:t>
      </w:r>
      <w:r w:rsidRPr="004322A4">
        <w:rPr>
          <w:rFonts w:ascii="Angsana New" w:hAnsi="Angsana New"/>
          <w:sz w:val="30"/>
          <w:szCs w:val="30"/>
        </w:rPr>
        <w:t xml:space="preserve">200 </w:t>
      </w:r>
      <w:r w:rsidRPr="004322A4">
        <w:rPr>
          <w:rFonts w:ascii="Angsana New" w:hAnsi="Angsana New"/>
          <w:sz w:val="30"/>
          <w:szCs w:val="30"/>
          <w:cs/>
        </w:rPr>
        <w:t>เหรียญฮ่องกง และมีวัตถุประสงค์เพื่อประกอบธุรกิจพัฒนาโครงการโรงไฟฟ</w:t>
      </w:r>
      <w:r w:rsidR="006B52CA" w:rsidRPr="004322A4">
        <w:rPr>
          <w:rFonts w:ascii="Angsana New" w:hAnsi="Angsana New"/>
          <w:sz w:val="30"/>
          <w:szCs w:val="30"/>
          <w:cs/>
        </w:rPr>
        <w:t>้าพลังงานหมุนเวียนในอนาคต บ</w:t>
      </w:r>
      <w:r w:rsidR="006B52CA" w:rsidRPr="004322A4">
        <w:rPr>
          <w:rFonts w:ascii="Angsana New" w:hAnsi="Angsana New" w:hint="cs"/>
          <w:sz w:val="30"/>
          <w:szCs w:val="30"/>
          <w:cs/>
        </w:rPr>
        <w:t>ีซีพีจี</w:t>
      </w:r>
      <w:r w:rsidRPr="004322A4">
        <w:rPr>
          <w:rFonts w:ascii="Angsana New" w:hAnsi="Angsana New"/>
          <w:sz w:val="30"/>
          <w:szCs w:val="30"/>
          <w:cs/>
        </w:rPr>
        <w:t xml:space="preserve">ได้ลงทุนจำนวน </w:t>
      </w:r>
      <w:r w:rsidRPr="004322A4">
        <w:rPr>
          <w:rFonts w:ascii="Angsana New" w:hAnsi="Angsana New"/>
          <w:sz w:val="30"/>
          <w:szCs w:val="30"/>
        </w:rPr>
        <w:t xml:space="preserve">90 </w:t>
      </w:r>
      <w:r w:rsidRPr="004322A4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4322A4">
        <w:rPr>
          <w:rFonts w:ascii="Angsana New" w:hAnsi="Angsana New"/>
          <w:sz w:val="30"/>
          <w:szCs w:val="30"/>
        </w:rPr>
        <w:t xml:space="preserve">1 </w:t>
      </w:r>
      <w:r w:rsidRPr="004322A4">
        <w:rPr>
          <w:rFonts w:ascii="Angsana New" w:hAnsi="Angsana New"/>
          <w:sz w:val="30"/>
          <w:szCs w:val="30"/>
          <w:cs/>
        </w:rPr>
        <w:t xml:space="preserve">เหรียญฮ่องกง รวมเป็นจำนวนเงิน </w:t>
      </w:r>
      <w:r w:rsidRPr="004322A4">
        <w:rPr>
          <w:rFonts w:ascii="Angsana New" w:hAnsi="Angsana New"/>
          <w:sz w:val="30"/>
          <w:szCs w:val="30"/>
        </w:rPr>
        <w:t xml:space="preserve">90 </w:t>
      </w:r>
      <w:r w:rsidRPr="004322A4">
        <w:rPr>
          <w:rFonts w:ascii="Angsana New" w:hAnsi="Angsana New"/>
          <w:sz w:val="30"/>
          <w:szCs w:val="30"/>
          <w:cs/>
        </w:rPr>
        <w:t>เหรียญฮ่องกง</w:t>
      </w:r>
      <w:r w:rsidRPr="004322A4">
        <w:rPr>
          <w:rFonts w:ascii="Angsana New" w:hAnsi="Angsana New"/>
          <w:sz w:val="30"/>
          <w:szCs w:val="30"/>
        </w:rPr>
        <w:t xml:space="preserve"> (</w:t>
      </w:r>
      <w:r w:rsidRPr="004322A4">
        <w:rPr>
          <w:rFonts w:ascii="Angsana New" w:hAnsi="Angsana New"/>
          <w:sz w:val="30"/>
          <w:szCs w:val="30"/>
          <w:cs/>
        </w:rPr>
        <w:t xml:space="preserve">เทียบเท่า </w:t>
      </w:r>
      <w:r w:rsidRPr="004322A4">
        <w:rPr>
          <w:rFonts w:ascii="Angsana New" w:hAnsi="Angsana New"/>
          <w:sz w:val="30"/>
          <w:szCs w:val="30"/>
        </w:rPr>
        <w:t xml:space="preserve">369 </w:t>
      </w:r>
      <w:r w:rsidRPr="004322A4">
        <w:rPr>
          <w:rFonts w:ascii="Angsana New" w:hAnsi="Angsana New"/>
          <w:sz w:val="30"/>
          <w:szCs w:val="30"/>
          <w:cs/>
        </w:rPr>
        <w:t>บาท)โดย</w:t>
      </w:r>
      <w:r w:rsidR="005E4556" w:rsidRPr="004322A4">
        <w:rPr>
          <w:rFonts w:ascii="Angsana New" w:hAnsi="Angsana New" w:hint="cs"/>
          <w:sz w:val="30"/>
          <w:szCs w:val="30"/>
          <w:cs/>
        </w:rPr>
        <w:t>บีซีพีจี</w:t>
      </w:r>
      <w:r w:rsidRPr="004322A4">
        <w:rPr>
          <w:rFonts w:ascii="Angsana New" w:hAnsi="Angsana New"/>
          <w:sz w:val="30"/>
          <w:szCs w:val="30"/>
          <w:cs/>
        </w:rPr>
        <w:t xml:space="preserve">มีสัดส่วนการถือหุ้นใน </w:t>
      </w:r>
      <w:r w:rsidRPr="004322A4">
        <w:rPr>
          <w:rFonts w:ascii="Angsana New" w:hAnsi="Angsana New"/>
          <w:sz w:val="30"/>
          <w:szCs w:val="30"/>
        </w:rPr>
        <w:t xml:space="preserve">IEAD </w:t>
      </w:r>
      <w:r w:rsidRPr="004322A4">
        <w:rPr>
          <w:rFonts w:ascii="Angsana New" w:hAnsi="Angsana New"/>
          <w:sz w:val="30"/>
          <w:szCs w:val="30"/>
          <w:cs/>
        </w:rPr>
        <w:t xml:space="preserve">คิดเป็นร้อยละ </w:t>
      </w:r>
      <w:r w:rsidRPr="004322A4">
        <w:rPr>
          <w:rFonts w:ascii="Angsana New" w:hAnsi="Angsana New"/>
          <w:sz w:val="30"/>
          <w:szCs w:val="30"/>
        </w:rPr>
        <w:t xml:space="preserve">45 </w:t>
      </w:r>
      <w:r w:rsidRPr="004322A4">
        <w:rPr>
          <w:rFonts w:ascii="Angsana New" w:hAnsi="Angsana New"/>
          <w:sz w:val="30"/>
          <w:szCs w:val="30"/>
          <w:cs/>
        </w:rPr>
        <w:t>ของจำนวนหุ้นที่ออกและชำระแล้วทั้งหมด</w:t>
      </w:r>
    </w:p>
    <w:p w14:paraId="0F731882" w14:textId="77777777" w:rsidR="00C42F7A" w:rsidRPr="004322A4" w:rsidRDefault="00A81564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63"/>
        <w:jc w:val="thaiDistribute"/>
      </w:pPr>
      <w:r w:rsidRPr="004322A4" w:rsidDel="00A81564">
        <w:rPr>
          <w:cs/>
        </w:rPr>
        <w:t xml:space="preserve"> </w:t>
      </w:r>
      <w:bookmarkEnd w:id="3"/>
    </w:p>
    <w:p w14:paraId="4D7FDA6A" w14:textId="77777777" w:rsidR="00CE754A" w:rsidRPr="004322A4" w:rsidRDefault="00CE754A" w:rsidP="00645383">
      <w:pPr>
        <w:ind w:left="540"/>
        <w:jc w:val="thaiDistribute"/>
      </w:pPr>
    </w:p>
    <w:p w14:paraId="3CEAEE46" w14:textId="77777777" w:rsidR="00472421" w:rsidRPr="004322A4" w:rsidRDefault="00472421" w:rsidP="00CE754A">
      <w:pPr>
        <w:pStyle w:val="BodyText2"/>
        <w:tabs>
          <w:tab w:val="decimal" w:pos="540"/>
        </w:tabs>
        <w:spacing w:line="240" w:lineRule="atLeast"/>
        <w:ind w:left="0" w:firstLine="0"/>
        <w:jc w:val="thaiDistribute"/>
        <w:rPr>
          <w:cs/>
        </w:rPr>
        <w:sectPr w:rsidR="00472421" w:rsidRPr="004322A4" w:rsidSect="00A646C3">
          <w:pgSz w:w="11907" w:h="16840" w:code="9"/>
          <w:pgMar w:top="691" w:right="1017" w:bottom="576" w:left="1350" w:header="720" w:footer="720" w:gutter="0"/>
          <w:cols w:space="708"/>
          <w:docGrid w:linePitch="408"/>
        </w:sectPr>
      </w:pPr>
    </w:p>
    <w:tbl>
      <w:tblPr>
        <w:tblW w:w="14778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149"/>
        <w:gridCol w:w="1162"/>
        <w:gridCol w:w="1163"/>
        <w:gridCol w:w="1163"/>
        <w:gridCol w:w="1163"/>
        <w:gridCol w:w="1163"/>
        <w:gridCol w:w="1163"/>
        <w:gridCol w:w="1163"/>
        <w:gridCol w:w="1163"/>
        <w:gridCol w:w="1163"/>
        <w:gridCol w:w="1163"/>
      </w:tblGrid>
      <w:tr w:rsidR="006467A3" w:rsidRPr="004322A4" w14:paraId="1AFBB67F" w14:textId="77777777" w:rsidTr="001E690E">
        <w:trPr>
          <w:cantSplit/>
        </w:trPr>
        <w:tc>
          <w:tcPr>
            <w:tcW w:w="3149" w:type="dxa"/>
          </w:tcPr>
          <w:p w14:paraId="1BC3BE23" w14:textId="77777777" w:rsidR="006467A3" w:rsidRPr="004322A4" w:rsidRDefault="006467A3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3F61FBDD" w14:textId="77777777" w:rsidR="006467A3" w:rsidRPr="004322A4" w:rsidRDefault="006467A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</w:p>
        </w:tc>
        <w:tc>
          <w:tcPr>
            <w:tcW w:w="2326" w:type="dxa"/>
            <w:gridSpan w:val="2"/>
          </w:tcPr>
          <w:p w14:paraId="2D081B23" w14:textId="77777777" w:rsidR="006467A3" w:rsidRPr="004322A4" w:rsidRDefault="006467A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6978" w:type="dxa"/>
            <w:gridSpan w:val="6"/>
          </w:tcPr>
          <w:p w14:paraId="2B05DCFE" w14:textId="77777777" w:rsidR="006467A3" w:rsidRPr="004322A4" w:rsidRDefault="006467A3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207F6" w:rsidRPr="004322A4" w14:paraId="495FBBF0" w14:textId="77777777" w:rsidTr="001E690E">
        <w:trPr>
          <w:cantSplit/>
        </w:trPr>
        <w:tc>
          <w:tcPr>
            <w:tcW w:w="3149" w:type="dxa"/>
          </w:tcPr>
          <w:p w14:paraId="4594DEC8" w14:textId="77777777" w:rsidR="009207F6" w:rsidRPr="004322A4" w:rsidRDefault="009207F6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B3384C8" w14:textId="77777777" w:rsidR="009207F6" w:rsidRPr="004322A4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sz w:val="26"/>
                <w:szCs w:val="26"/>
                <w:rtl/>
                <w:cs/>
              </w:rPr>
            </w:pPr>
            <w:r w:rsidRPr="004322A4">
              <w:rPr>
                <w:sz w:val="26"/>
                <w:szCs w:val="26"/>
                <w:cs/>
                <w:lang w:bidi="th-TH"/>
              </w:rPr>
              <w:t>สัดส่วนความเป็นเ</w:t>
            </w:r>
            <w:r w:rsidRPr="004322A4">
              <w:rPr>
                <w:sz w:val="26"/>
                <w:szCs w:val="26"/>
                <w:cs/>
                <w:lang w:val="en-US" w:bidi="th-TH"/>
              </w:rPr>
              <w:t>จ้าของ</w:t>
            </w:r>
          </w:p>
        </w:tc>
        <w:tc>
          <w:tcPr>
            <w:tcW w:w="2326" w:type="dxa"/>
            <w:gridSpan w:val="2"/>
          </w:tcPr>
          <w:p w14:paraId="0279DC9A" w14:textId="77777777" w:rsidR="009207F6" w:rsidRPr="004322A4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326" w:type="dxa"/>
            <w:gridSpan w:val="2"/>
          </w:tcPr>
          <w:p w14:paraId="1810C1CF" w14:textId="77777777" w:rsidR="009207F6" w:rsidRPr="004322A4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326" w:type="dxa"/>
            <w:gridSpan w:val="2"/>
          </w:tcPr>
          <w:p w14:paraId="55E7EF14" w14:textId="77777777" w:rsidR="009207F6" w:rsidRPr="004322A4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326" w:type="dxa"/>
            <w:gridSpan w:val="2"/>
          </w:tcPr>
          <w:p w14:paraId="3DCBAAAE" w14:textId="77777777" w:rsidR="009207F6" w:rsidRPr="004322A4" w:rsidRDefault="009207F6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- 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</w:tr>
      <w:tr w:rsidR="00723B94" w:rsidRPr="004322A4" w14:paraId="0348F99A" w14:textId="77777777" w:rsidTr="001E690E">
        <w:trPr>
          <w:cantSplit/>
        </w:trPr>
        <w:tc>
          <w:tcPr>
            <w:tcW w:w="3149" w:type="dxa"/>
          </w:tcPr>
          <w:p w14:paraId="78B9C126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933BC47" w14:textId="6C9FC245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63" w:type="dxa"/>
          </w:tcPr>
          <w:p w14:paraId="20CAB1CF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B1406A7" w14:textId="47ECD4CA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63" w:type="dxa"/>
          </w:tcPr>
          <w:p w14:paraId="6A4FEDD6" w14:textId="5FB2FDA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17641B4A" w14:textId="70B9C742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63" w:type="dxa"/>
          </w:tcPr>
          <w:p w14:paraId="7677929D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64407BBB" w14:textId="221E15C8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63" w:type="dxa"/>
          </w:tcPr>
          <w:p w14:paraId="18D7A7F4" w14:textId="7A70550E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163" w:type="dxa"/>
          </w:tcPr>
          <w:p w14:paraId="2452E826" w14:textId="427BE2E9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30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 xml:space="preserve"> กันยายน</w:t>
            </w:r>
          </w:p>
        </w:tc>
        <w:tc>
          <w:tcPr>
            <w:tcW w:w="1163" w:type="dxa"/>
          </w:tcPr>
          <w:p w14:paraId="1BA0CF9A" w14:textId="5A5C84F5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bidi="th-TH"/>
              </w:rPr>
              <w:t>31</w:t>
            </w:r>
            <w:r w:rsidRPr="004322A4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723B94" w:rsidRPr="004322A4" w14:paraId="589E7DEC" w14:textId="77777777" w:rsidTr="001E690E">
        <w:trPr>
          <w:cantSplit/>
        </w:trPr>
        <w:tc>
          <w:tcPr>
            <w:tcW w:w="3149" w:type="dxa"/>
          </w:tcPr>
          <w:p w14:paraId="219C3455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1162" w:type="dxa"/>
          </w:tcPr>
          <w:p w14:paraId="00905AE1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3CFB247C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63" w:type="dxa"/>
          </w:tcPr>
          <w:p w14:paraId="09B36C1D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434742EA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63" w:type="dxa"/>
          </w:tcPr>
          <w:p w14:paraId="1FDEF58F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477F2DAA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63" w:type="dxa"/>
          </w:tcPr>
          <w:p w14:paraId="7507ADDE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42A6190E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  <w:tc>
          <w:tcPr>
            <w:tcW w:w="1163" w:type="dxa"/>
          </w:tcPr>
          <w:p w14:paraId="791C0E37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163" w:type="dxa"/>
          </w:tcPr>
          <w:p w14:paraId="445A55E8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lang w:val="en-US" w:bidi="th-TH"/>
              </w:rPr>
              <w:t>2561</w:t>
            </w:r>
          </w:p>
        </w:tc>
      </w:tr>
      <w:tr w:rsidR="00723B94" w:rsidRPr="004322A4" w14:paraId="30321A1B" w14:textId="77777777" w:rsidTr="001E690E">
        <w:trPr>
          <w:cantSplit/>
        </w:trPr>
        <w:tc>
          <w:tcPr>
            <w:tcW w:w="3149" w:type="dxa"/>
          </w:tcPr>
          <w:p w14:paraId="53519C00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</w:rPr>
            </w:pPr>
          </w:p>
        </w:tc>
        <w:tc>
          <w:tcPr>
            <w:tcW w:w="2325" w:type="dxa"/>
            <w:gridSpan w:val="2"/>
          </w:tcPr>
          <w:p w14:paraId="7CDAA0F6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(ร้อยละ)</w:t>
            </w:r>
          </w:p>
        </w:tc>
        <w:tc>
          <w:tcPr>
            <w:tcW w:w="9304" w:type="dxa"/>
            <w:gridSpan w:val="8"/>
          </w:tcPr>
          <w:p w14:paraId="6A5DEBF6" w14:textId="77777777" w:rsidR="00723B94" w:rsidRPr="004322A4" w:rsidRDefault="00723B94" w:rsidP="00723B94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23B94" w:rsidRPr="004322A4" w14:paraId="4B765AA8" w14:textId="77777777" w:rsidTr="001E690E">
        <w:trPr>
          <w:cantSplit/>
        </w:trPr>
        <w:tc>
          <w:tcPr>
            <w:tcW w:w="3149" w:type="dxa"/>
          </w:tcPr>
          <w:p w14:paraId="0D203A34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i/>
                <w:iCs/>
                <w:sz w:val="26"/>
                <w:szCs w:val="26"/>
                <w:cs/>
              </w:rPr>
            </w:pPr>
            <w:r w:rsidRPr="004322A4">
              <w:rPr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162" w:type="dxa"/>
            <w:vAlign w:val="bottom"/>
          </w:tcPr>
          <w:p w14:paraId="28659FCE" w14:textId="77777777" w:rsidR="00723B94" w:rsidRPr="004322A4" w:rsidRDefault="00723B94" w:rsidP="00723B9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DB05D2D" w14:textId="77777777" w:rsidR="00723B94" w:rsidRPr="004322A4" w:rsidRDefault="00723B94" w:rsidP="00723B9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51F38228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5D50736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8824B74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9957AC2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1693213F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  <w:vAlign w:val="bottom"/>
          </w:tcPr>
          <w:p w14:paraId="256F2D47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  <w:cs/>
              </w:rPr>
            </w:pPr>
          </w:p>
        </w:tc>
        <w:tc>
          <w:tcPr>
            <w:tcW w:w="1163" w:type="dxa"/>
          </w:tcPr>
          <w:p w14:paraId="3528C9E5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</w:tcPr>
          <w:p w14:paraId="78D62C81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sz w:val="26"/>
                <w:szCs w:val="26"/>
              </w:rPr>
            </w:pPr>
          </w:p>
        </w:tc>
      </w:tr>
      <w:tr w:rsidR="00723B94" w:rsidRPr="004322A4" w14:paraId="63B24314" w14:textId="77777777" w:rsidTr="001E690E">
        <w:trPr>
          <w:cantSplit/>
        </w:trPr>
        <w:tc>
          <w:tcPr>
            <w:tcW w:w="3149" w:type="dxa"/>
          </w:tcPr>
          <w:p w14:paraId="1680BA5F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บงกช มารีน เซอร์วิส จำกัด</w:t>
            </w:r>
          </w:p>
        </w:tc>
        <w:tc>
          <w:tcPr>
            <w:tcW w:w="1162" w:type="dxa"/>
            <w:vAlign w:val="bottom"/>
          </w:tcPr>
          <w:p w14:paraId="637A9218" w14:textId="16090150" w:rsidR="00723B94" w:rsidRPr="004322A4" w:rsidRDefault="00723B94" w:rsidP="00723B9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30.00</w:t>
            </w:r>
          </w:p>
        </w:tc>
        <w:tc>
          <w:tcPr>
            <w:tcW w:w="1163" w:type="dxa"/>
            <w:vAlign w:val="bottom"/>
          </w:tcPr>
          <w:p w14:paraId="70439CC6" w14:textId="77777777" w:rsidR="00723B94" w:rsidRPr="004322A4" w:rsidRDefault="00723B94" w:rsidP="00723B9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30.00</w:t>
            </w:r>
          </w:p>
        </w:tc>
        <w:tc>
          <w:tcPr>
            <w:tcW w:w="1163" w:type="dxa"/>
            <w:vAlign w:val="bottom"/>
          </w:tcPr>
          <w:p w14:paraId="6CE25402" w14:textId="5A5CEF95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240</w:t>
            </w:r>
          </w:p>
        </w:tc>
        <w:tc>
          <w:tcPr>
            <w:tcW w:w="1163" w:type="dxa"/>
            <w:vAlign w:val="bottom"/>
          </w:tcPr>
          <w:p w14:paraId="41BDC923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240</w:t>
            </w:r>
          </w:p>
        </w:tc>
        <w:tc>
          <w:tcPr>
            <w:tcW w:w="1163" w:type="dxa"/>
            <w:vAlign w:val="bottom"/>
          </w:tcPr>
          <w:p w14:paraId="28DA19A9" w14:textId="4CCF0890" w:rsidR="00723B94" w:rsidRPr="004322A4" w:rsidDel="00FF482C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72</w:t>
            </w:r>
          </w:p>
        </w:tc>
        <w:tc>
          <w:tcPr>
            <w:tcW w:w="1163" w:type="dxa"/>
            <w:vAlign w:val="bottom"/>
          </w:tcPr>
          <w:p w14:paraId="521728FB" w14:textId="77777777" w:rsidR="00723B94" w:rsidRPr="004322A4" w:rsidDel="00FF482C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72</w:t>
            </w:r>
          </w:p>
        </w:tc>
        <w:tc>
          <w:tcPr>
            <w:tcW w:w="1163" w:type="dxa"/>
            <w:vAlign w:val="bottom"/>
          </w:tcPr>
          <w:p w14:paraId="5D8C150D" w14:textId="106D8ADB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621074D4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2C5ED271" w14:textId="1FA645BB" w:rsidR="00723B94" w:rsidRPr="004322A4" w:rsidDel="00FF482C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72</w:t>
            </w:r>
          </w:p>
        </w:tc>
        <w:tc>
          <w:tcPr>
            <w:tcW w:w="1163" w:type="dxa"/>
            <w:vAlign w:val="bottom"/>
          </w:tcPr>
          <w:p w14:paraId="4CBC0255" w14:textId="77777777" w:rsidR="00723B94" w:rsidRPr="004322A4" w:rsidDel="00FF482C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72</w:t>
            </w:r>
          </w:p>
        </w:tc>
      </w:tr>
      <w:tr w:rsidR="00723B94" w:rsidRPr="004322A4" w14:paraId="5400D398" w14:textId="77777777" w:rsidTr="001E690E">
        <w:trPr>
          <w:cantSplit/>
        </w:trPr>
        <w:tc>
          <w:tcPr>
            <w:tcW w:w="3149" w:type="dxa"/>
          </w:tcPr>
          <w:p w14:paraId="48C44C0D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sz w:val="26"/>
                <w:szCs w:val="26"/>
                <w:cs/>
              </w:rPr>
            </w:pPr>
            <w:r w:rsidRPr="004322A4">
              <w:rPr>
                <w:sz w:val="26"/>
                <w:szCs w:val="26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1162" w:type="dxa"/>
            <w:vAlign w:val="bottom"/>
          </w:tcPr>
          <w:p w14:paraId="2DA67D3E" w14:textId="72840990" w:rsidR="00723B94" w:rsidRPr="004322A4" w:rsidRDefault="00723B94" w:rsidP="00723B9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163" w:type="dxa"/>
            <w:vAlign w:val="bottom"/>
          </w:tcPr>
          <w:p w14:paraId="671F8A4A" w14:textId="77777777" w:rsidR="00723B94" w:rsidRPr="004322A4" w:rsidRDefault="00723B94" w:rsidP="00723B9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4322A4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40.00</w:t>
            </w:r>
          </w:p>
        </w:tc>
        <w:tc>
          <w:tcPr>
            <w:tcW w:w="1163" w:type="dxa"/>
            <w:vAlign w:val="bottom"/>
          </w:tcPr>
          <w:p w14:paraId="40091FC2" w14:textId="3A600F0E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39143E60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58A9CE1A" w14:textId="3D88534E" w:rsidR="00723B94" w:rsidRPr="004322A4" w:rsidDel="00FF482C" w:rsidRDefault="00723B94" w:rsidP="0072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0554A480" w14:textId="77777777" w:rsidR="00723B94" w:rsidRPr="004322A4" w:rsidDel="00FF482C" w:rsidRDefault="00723B94" w:rsidP="0072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1B3768F1" w14:textId="5574A130" w:rsidR="00723B94" w:rsidRPr="004322A4" w:rsidRDefault="00723B94" w:rsidP="0072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37C19FFF" w14:textId="77777777" w:rsidR="00723B94" w:rsidRPr="004322A4" w:rsidRDefault="00723B94" w:rsidP="0072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1A23C731" w14:textId="48CDE7DB" w:rsidR="00723B94" w:rsidRPr="004322A4" w:rsidDel="00FF482C" w:rsidRDefault="00723B94" w:rsidP="0072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1</w:t>
            </w:r>
          </w:p>
        </w:tc>
        <w:tc>
          <w:tcPr>
            <w:tcW w:w="1163" w:type="dxa"/>
            <w:vAlign w:val="bottom"/>
          </w:tcPr>
          <w:p w14:paraId="699D5633" w14:textId="77777777" w:rsidR="00723B94" w:rsidRPr="004322A4" w:rsidDel="00FF482C" w:rsidRDefault="00723B94" w:rsidP="00723B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  <w:r w:rsidRPr="004322A4">
              <w:rPr>
                <w:sz w:val="26"/>
                <w:szCs w:val="26"/>
                <w:cs/>
              </w:rPr>
              <w:t>1</w:t>
            </w:r>
          </w:p>
        </w:tc>
      </w:tr>
      <w:tr w:rsidR="00723B94" w:rsidRPr="004322A4" w14:paraId="333E3B11" w14:textId="77777777" w:rsidTr="001E690E">
        <w:trPr>
          <w:cantSplit/>
        </w:trPr>
        <w:tc>
          <w:tcPr>
            <w:tcW w:w="3149" w:type="dxa"/>
            <w:vAlign w:val="bottom"/>
          </w:tcPr>
          <w:p w14:paraId="3EC24BBB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2" w:type="dxa"/>
            <w:vAlign w:val="bottom"/>
          </w:tcPr>
          <w:p w14:paraId="3EE012C9" w14:textId="77777777" w:rsidR="00723B94" w:rsidRPr="004322A4" w:rsidRDefault="00723B94" w:rsidP="00723B9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353D784B" w14:textId="77777777" w:rsidR="00723B94" w:rsidRPr="004322A4" w:rsidRDefault="00723B94" w:rsidP="00723B9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3" w:type="dxa"/>
            <w:vAlign w:val="bottom"/>
          </w:tcPr>
          <w:p w14:paraId="123CB5D5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E186506" w14:textId="77777777" w:rsidR="00723B94" w:rsidRPr="004322A4" w:rsidRDefault="00723B94" w:rsidP="00723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48E87D4F" w14:textId="31F0ACC1" w:rsidR="00723B94" w:rsidRPr="004322A4" w:rsidRDefault="00723B94" w:rsidP="00723B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163" w:type="dxa"/>
            <w:vAlign w:val="bottom"/>
          </w:tcPr>
          <w:p w14:paraId="1A1C0948" w14:textId="77777777" w:rsidR="00723B94" w:rsidRPr="004322A4" w:rsidRDefault="00723B94" w:rsidP="00723B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163" w:type="dxa"/>
            <w:vAlign w:val="bottom"/>
          </w:tcPr>
          <w:p w14:paraId="409CD0DE" w14:textId="7658A007" w:rsidR="00723B94" w:rsidRPr="004322A4" w:rsidRDefault="00723B94" w:rsidP="00723B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5B05B9F3" w14:textId="77777777" w:rsidR="00723B94" w:rsidRPr="004322A4" w:rsidRDefault="00723B94" w:rsidP="00723B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b/>
                <w:bCs/>
                <w:sz w:val="26"/>
                <w:szCs w:val="26"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-</w:t>
            </w:r>
          </w:p>
        </w:tc>
        <w:tc>
          <w:tcPr>
            <w:tcW w:w="1163" w:type="dxa"/>
            <w:vAlign w:val="bottom"/>
          </w:tcPr>
          <w:p w14:paraId="05BB8F4D" w14:textId="1E449CFE" w:rsidR="00723B94" w:rsidRPr="004322A4" w:rsidRDefault="00723B94" w:rsidP="00723B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73</w:t>
            </w:r>
          </w:p>
        </w:tc>
        <w:tc>
          <w:tcPr>
            <w:tcW w:w="1163" w:type="dxa"/>
            <w:vAlign w:val="bottom"/>
          </w:tcPr>
          <w:p w14:paraId="07751F4B" w14:textId="77777777" w:rsidR="00723B94" w:rsidRPr="004322A4" w:rsidRDefault="00723B94" w:rsidP="00723B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b/>
                <w:bCs/>
                <w:sz w:val="26"/>
                <w:szCs w:val="26"/>
                <w:cs/>
              </w:rPr>
            </w:pPr>
            <w:r w:rsidRPr="004322A4">
              <w:rPr>
                <w:b/>
                <w:bCs/>
                <w:sz w:val="26"/>
                <w:szCs w:val="26"/>
                <w:cs/>
              </w:rPr>
              <w:t>73</w:t>
            </w:r>
          </w:p>
        </w:tc>
      </w:tr>
    </w:tbl>
    <w:p w14:paraId="756CC534" w14:textId="77777777" w:rsidR="00D42518" w:rsidRPr="004322A4" w:rsidRDefault="00D42518" w:rsidP="00D42518">
      <w:pPr>
        <w:pStyle w:val="block"/>
        <w:spacing w:after="0" w:line="240" w:lineRule="atLeast"/>
        <w:ind w:left="0" w:right="-512"/>
        <w:rPr>
          <w:rFonts w:ascii="Angsana New" w:hAnsi="Angsana New"/>
          <w:sz w:val="30"/>
          <w:szCs w:val="30"/>
          <w:lang w:bidi="th-TH"/>
        </w:rPr>
      </w:pPr>
    </w:p>
    <w:p w14:paraId="68D64769" w14:textId="3ACC8C77" w:rsidR="00E7127C" w:rsidRPr="004322A4" w:rsidRDefault="00D42518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4322A4">
        <w:rPr>
          <w:cs/>
        </w:rPr>
        <w:t>บริษัท</w:t>
      </w:r>
      <w:r w:rsidR="00A64B6A" w:rsidRPr="004322A4">
        <w:rPr>
          <w:cs/>
        </w:rPr>
        <w:t>ไม่มีเงินปันผลรับสำหรับงวด</w:t>
      </w:r>
      <w:r w:rsidR="00626DDA" w:rsidRPr="004322A4">
        <w:rPr>
          <w:cs/>
        </w:rPr>
        <w:t>เ</w:t>
      </w:r>
      <w:r w:rsidR="002807F6" w:rsidRPr="004322A4">
        <w:rPr>
          <w:cs/>
        </w:rPr>
        <w:t>ก</w:t>
      </w:r>
      <w:r w:rsidR="00626DDA" w:rsidRPr="004322A4">
        <w:rPr>
          <w:cs/>
        </w:rPr>
        <w:t>้า</w:t>
      </w:r>
      <w:r w:rsidR="00A64B6A" w:rsidRPr="004322A4">
        <w:rPr>
          <w:cs/>
        </w:rPr>
        <w:t>เดือนสิ้นสุดวันที่</w:t>
      </w:r>
      <w:r w:rsidR="00A64B6A" w:rsidRPr="004322A4">
        <w:rPr>
          <w:rFonts w:cs="Times New Roman"/>
          <w:rtl/>
          <w:lang w:bidi="ar-SA"/>
        </w:rPr>
        <w:t xml:space="preserve"> </w:t>
      </w:r>
      <w:r w:rsidR="00A64B6A" w:rsidRPr="004322A4">
        <w:t>3</w:t>
      </w:r>
      <w:r w:rsidR="002807F6" w:rsidRPr="004322A4">
        <w:rPr>
          <w:cs/>
        </w:rPr>
        <w:t>0</w:t>
      </w:r>
      <w:r w:rsidR="00A64B6A" w:rsidRPr="004322A4">
        <w:t xml:space="preserve"> </w:t>
      </w:r>
      <w:r w:rsidR="00626DDA" w:rsidRPr="004322A4">
        <w:rPr>
          <w:cs/>
        </w:rPr>
        <w:t>กันยา</w:t>
      </w:r>
      <w:r w:rsidR="002807F6" w:rsidRPr="004322A4">
        <w:rPr>
          <w:cs/>
        </w:rPr>
        <w:t>ยน</w:t>
      </w:r>
      <w:r w:rsidR="00E7127C" w:rsidRPr="004322A4">
        <w:rPr>
          <w:cs/>
        </w:rPr>
        <w:t xml:space="preserve"> </w:t>
      </w:r>
      <w:r w:rsidR="00E7127C" w:rsidRPr="004322A4">
        <w:t xml:space="preserve">2562 </w:t>
      </w:r>
      <w:r w:rsidR="00E7127C" w:rsidRPr="004322A4">
        <w:rPr>
          <w:cs/>
        </w:rPr>
        <w:t xml:space="preserve">และ </w:t>
      </w:r>
      <w:r w:rsidR="00E7127C" w:rsidRPr="004322A4">
        <w:t>2561</w:t>
      </w:r>
    </w:p>
    <w:p w14:paraId="7F7E7A28" w14:textId="77777777" w:rsidR="003355D7" w:rsidRPr="004322A4" w:rsidRDefault="003355D7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</w:p>
    <w:p w14:paraId="322149C4" w14:textId="77777777" w:rsidR="00870318" w:rsidRPr="004322A4" w:rsidRDefault="00E7127C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</w:pPr>
      <w:r w:rsidRPr="004322A4">
        <w:rPr>
          <w:cs/>
        </w:rPr>
        <w:t>บริษัท</w:t>
      </w:r>
      <w:r w:rsidR="00D42518" w:rsidRPr="004322A4">
        <w:rPr>
          <w:cs/>
        </w:rPr>
        <w:t>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4217BA25" w14:textId="77777777" w:rsidR="00785632" w:rsidRPr="004322A4" w:rsidRDefault="00785632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cs/>
        </w:rPr>
        <w:sectPr w:rsidR="00785632" w:rsidRPr="004322A4" w:rsidSect="00B958AD">
          <w:pgSz w:w="16840" w:h="11907" w:orient="landscape" w:code="9"/>
          <w:pgMar w:top="691" w:right="1152" w:bottom="634" w:left="1138" w:header="720" w:footer="720" w:gutter="0"/>
          <w:cols w:space="708"/>
          <w:docGrid w:linePitch="360"/>
        </w:sectPr>
      </w:pPr>
    </w:p>
    <w:p w14:paraId="234D0465" w14:textId="77777777" w:rsidR="00E46C91" w:rsidRPr="004322A4" w:rsidRDefault="004762B0" w:rsidP="009B43F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5CAE6032" w14:textId="77777777" w:rsidR="00E46C91" w:rsidRPr="004322A4" w:rsidRDefault="00E46C91" w:rsidP="0064538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p w14:paraId="28AD3F46" w14:textId="78CB4349" w:rsidR="009E45D4" w:rsidRPr="004322A4" w:rsidRDefault="00440A00" w:rsidP="007F1290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</w:t>
      </w:r>
      <w:r w:rsidR="00E46C91" w:rsidRPr="004322A4">
        <w:rPr>
          <w:rFonts w:ascii="Angsana New" w:hAnsi="Angsana New"/>
          <w:sz w:val="30"/>
          <w:szCs w:val="30"/>
          <w:cs/>
          <w:lang w:bidi="th-TH"/>
        </w:rPr>
        <w:t>ที่ดิน อาคารและอุปกรณ์ระหว่างงวด</w:t>
      </w:r>
      <w:r w:rsidR="009B43F3" w:rsidRPr="004322A4">
        <w:rPr>
          <w:rFonts w:ascii="Angsana New" w:hAnsi="Angsana New"/>
          <w:sz w:val="30"/>
          <w:szCs w:val="30"/>
          <w:cs/>
          <w:lang w:bidi="th-TH"/>
        </w:rPr>
        <w:t>เ</w:t>
      </w:r>
      <w:r w:rsidR="000F3A45" w:rsidRPr="004322A4">
        <w:rPr>
          <w:rFonts w:ascii="Angsana New" w:hAnsi="Angsana New"/>
          <w:sz w:val="30"/>
          <w:szCs w:val="30"/>
          <w:cs/>
          <w:lang w:bidi="th-TH"/>
        </w:rPr>
        <w:t>ก</w:t>
      </w:r>
      <w:r w:rsidR="009B43F3" w:rsidRPr="004322A4">
        <w:rPr>
          <w:rFonts w:ascii="Angsana New" w:hAnsi="Angsana New"/>
          <w:sz w:val="30"/>
          <w:szCs w:val="30"/>
          <w:cs/>
          <w:lang w:bidi="th-TH"/>
        </w:rPr>
        <w:t>้า</w:t>
      </w:r>
      <w:r w:rsidR="00E46C91" w:rsidRPr="004322A4">
        <w:rPr>
          <w:rFonts w:ascii="Angsana New" w:hAnsi="Angsana New"/>
          <w:sz w:val="30"/>
          <w:szCs w:val="30"/>
          <w:cs/>
          <w:lang w:bidi="th-TH"/>
        </w:rPr>
        <w:t xml:space="preserve">เดือนสิ้นสุดวันที่ </w:t>
      </w:r>
      <w:r w:rsidR="000A3EB4" w:rsidRPr="004322A4">
        <w:rPr>
          <w:rFonts w:ascii="Angsana New" w:hAnsi="Angsana New"/>
          <w:sz w:val="30"/>
          <w:szCs w:val="30"/>
          <w:lang w:bidi="th-TH"/>
        </w:rPr>
        <w:t>30</w:t>
      </w:r>
      <w:r w:rsidR="00E46C91" w:rsidRPr="004322A4">
        <w:rPr>
          <w:rFonts w:ascii="Angsana New" w:hAnsi="Angsana New"/>
          <w:sz w:val="30"/>
          <w:szCs w:val="30"/>
          <w:lang w:bidi="th-TH"/>
        </w:rPr>
        <w:t xml:space="preserve"> </w:t>
      </w:r>
      <w:r w:rsidR="009B43F3" w:rsidRPr="004322A4">
        <w:rPr>
          <w:rFonts w:ascii="Angsana New" w:hAnsi="Angsana New"/>
          <w:sz w:val="30"/>
          <w:szCs w:val="30"/>
          <w:cs/>
          <w:lang w:bidi="th-TH"/>
        </w:rPr>
        <w:t>กันยา</w:t>
      </w:r>
      <w:r w:rsidR="000F3A45" w:rsidRPr="004322A4">
        <w:rPr>
          <w:rFonts w:ascii="Angsana New" w:hAnsi="Angsana New"/>
          <w:sz w:val="30"/>
          <w:szCs w:val="30"/>
          <w:cs/>
          <w:lang w:bidi="th-TH"/>
        </w:rPr>
        <w:t>ยน</w:t>
      </w:r>
      <w:r w:rsidR="00E46C91" w:rsidRPr="004322A4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A3EB4" w:rsidRPr="004322A4">
        <w:rPr>
          <w:rFonts w:ascii="Angsana New" w:hAnsi="Angsana New"/>
          <w:sz w:val="30"/>
          <w:szCs w:val="30"/>
          <w:lang w:bidi="th-TH"/>
        </w:rPr>
        <w:t>2562</w:t>
      </w:r>
      <w:r w:rsidRPr="004322A4">
        <w:rPr>
          <w:rFonts w:ascii="Angsana New" w:hAnsi="Angsana New"/>
          <w:sz w:val="30"/>
          <w:szCs w:val="30"/>
          <w:lang w:bidi="th-TH"/>
        </w:rPr>
        <w:t xml:space="preserve"> </w:t>
      </w:r>
      <w:r w:rsidR="00E46C91" w:rsidRPr="004322A4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1961237E" w14:textId="77777777" w:rsidR="006227E2" w:rsidRPr="004322A4" w:rsidRDefault="006227E2" w:rsidP="006227E2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1374"/>
        <w:gridCol w:w="1375"/>
        <w:gridCol w:w="1375"/>
        <w:gridCol w:w="1375"/>
        <w:gridCol w:w="1374"/>
        <w:gridCol w:w="1375"/>
        <w:gridCol w:w="1375"/>
        <w:gridCol w:w="1375"/>
      </w:tblGrid>
      <w:tr w:rsidR="00E46C91" w:rsidRPr="004322A4" w14:paraId="22D9094F" w14:textId="77777777" w:rsidTr="001E690E">
        <w:trPr>
          <w:tblHeader/>
        </w:trPr>
        <w:tc>
          <w:tcPr>
            <w:tcW w:w="3240" w:type="dxa"/>
          </w:tcPr>
          <w:p w14:paraId="3E9B620E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0998" w:type="dxa"/>
            <w:gridSpan w:val="8"/>
            <w:vAlign w:val="bottom"/>
          </w:tcPr>
          <w:p w14:paraId="6A0D7F49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E46C91" w:rsidRPr="004322A4" w14:paraId="142AD6DD" w14:textId="77777777" w:rsidTr="001E690E">
        <w:trPr>
          <w:tblHeader/>
        </w:trPr>
        <w:tc>
          <w:tcPr>
            <w:tcW w:w="3240" w:type="dxa"/>
          </w:tcPr>
          <w:p w14:paraId="7B46E3DA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374" w:type="dxa"/>
            <w:vAlign w:val="bottom"/>
          </w:tcPr>
          <w:p w14:paraId="69A01F53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1375" w:type="dxa"/>
            <w:vAlign w:val="bottom"/>
          </w:tcPr>
          <w:p w14:paraId="3EDE9A2E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1375" w:type="dxa"/>
            <w:vAlign w:val="bottom"/>
          </w:tcPr>
          <w:p w14:paraId="7CCDA72E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375" w:type="dxa"/>
            <w:vAlign w:val="bottom"/>
          </w:tcPr>
          <w:p w14:paraId="7893930F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507D9052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374" w:type="dxa"/>
            <w:vAlign w:val="bottom"/>
          </w:tcPr>
          <w:p w14:paraId="7C168CF3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375" w:type="dxa"/>
            <w:vAlign w:val="bottom"/>
          </w:tcPr>
          <w:p w14:paraId="082A4D74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375" w:type="dxa"/>
            <w:vAlign w:val="bottom"/>
          </w:tcPr>
          <w:p w14:paraId="59EA0254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375" w:type="dxa"/>
            <w:vAlign w:val="bottom"/>
          </w:tcPr>
          <w:p w14:paraId="01682A49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E46C91" w:rsidRPr="004322A4" w14:paraId="2B61E4CF" w14:textId="77777777" w:rsidTr="001E690E">
        <w:trPr>
          <w:trHeight w:val="68"/>
        </w:trPr>
        <w:tc>
          <w:tcPr>
            <w:tcW w:w="3240" w:type="dxa"/>
          </w:tcPr>
          <w:p w14:paraId="4A81936F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0998" w:type="dxa"/>
            <w:gridSpan w:val="8"/>
          </w:tcPr>
          <w:p w14:paraId="6801E2AD" w14:textId="77777777" w:rsidR="00E46C91" w:rsidRPr="004322A4" w:rsidRDefault="00E46C91" w:rsidP="009D20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eastAsia="Calibri"/>
                <w:i/>
                <w:iCs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6C91" w:rsidRPr="004322A4" w14:paraId="2FAC62AB" w14:textId="77777777" w:rsidTr="001E690E">
        <w:tc>
          <w:tcPr>
            <w:tcW w:w="3240" w:type="dxa"/>
          </w:tcPr>
          <w:p w14:paraId="6593AA7F" w14:textId="77777777" w:rsidR="00E46C91" w:rsidRPr="004322A4" w:rsidRDefault="00E46C91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 xml:space="preserve">ณ วันที่ </w:t>
            </w:r>
            <w:r w:rsidRPr="004322A4">
              <w:t>1</w:t>
            </w:r>
            <w:r w:rsidRPr="004322A4">
              <w:rPr>
                <w:cs/>
              </w:rPr>
              <w:t xml:space="preserve"> มกราคม </w:t>
            </w:r>
            <w:r w:rsidRPr="004322A4">
              <w:t>2562</w:t>
            </w:r>
          </w:p>
        </w:tc>
        <w:tc>
          <w:tcPr>
            <w:tcW w:w="1374" w:type="dxa"/>
          </w:tcPr>
          <w:p w14:paraId="6D00A70C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3,939</w:t>
            </w:r>
          </w:p>
        </w:tc>
        <w:tc>
          <w:tcPr>
            <w:tcW w:w="1375" w:type="dxa"/>
          </w:tcPr>
          <w:p w14:paraId="4D155A30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2,559</w:t>
            </w:r>
          </w:p>
        </w:tc>
        <w:tc>
          <w:tcPr>
            <w:tcW w:w="1375" w:type="dxa"/>
          </w:tcPr>
          <w:p w14:paraId="4731D3C1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23,342</w:t>
            </w:r>
          </w:p>
        </w:tc>
        <w:tc>
          <w:tcPr>
            <w:tcW w:w="1375" w:type="dxa"/>
          </w:tcPr>
          <w:p w14:paraId="5D9577AA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9,358</w:t>
            </w:r>
          </w:p>
        </w:tc>
        <w:tc>
          <w:tcPr>
            <w:tcW w:w="1374" w:type="dxa"/>
          </w:tcPr>
          <w:p w14:paraId="4A1CABD2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3,923</w:t>
            </w:r>
          </w:p>
        </w:tc>
        <w:tc>
          <w:tcPr>
            <w:tcW w:w="1375" w:type="dxa"/>
          </w:tcPr>
          <w:p w14:paraId="48F862D1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417</w:t>
            </w:r>
          </w:p>
        </w:tc>
        <w:tc>
          <w:tcPr>
            <w:tcW w:w="1375" w:type="dxa"/>
          </w:tcPr>
          <w:p w14:paraId="7BF3C95C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5,339</w:t>
            </w:r>
          </w:p>
        </w:tc>
        <w:tc>
          <w:tcPr>
            <w:tcW w:w="1375" w:type="dxa"/>
          </w:tcPr>
          <w:p w14:paraId="5280BBAB" w14:textId="77777777" w:rsidR="00E46C91" w:rsidRPr="004322A4" w:rsidRDefault="00607E4B" w:rsidP="00446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48,877</w:t>
            </w:r>
          </w:p>
        </w:tc>
      </w:tr>
      <w:tr w:rsidR="00BB4164" w:rsidRPr="004322A4" w14:paraId="58058061" w14:textId="77777777" w:rsidTr="001E690E">
        <w:tc>
          <w:tcPr>
            <w:tcW w:w="3240" w:type="dxa"/>
          </w:tcPr>
          <w:p w14:paraId="63762D2E" w14:textId="51E28D6A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rFonts w:hint="cs"/>
                <w:cs/>
              </w:rPr>
              <w:t>ได้มาจากการซื้อธุรกิจ</w:t>
            </w:r>
            <w:r w:rsidR="00E61A96" w:rsidRPr="004322A4">
              <w:t xml:space="preserve"> </w:t>
            </w:r>
            <w:r w:rsidR="00E61A96" w:rsidRPr="004322A4">
              <w:rPr>
                <w:i/>
                <w:iCs/>
              </w:rPr>
              <w:t>(</w:t>
            </w:r>
            <w:r w:rsidR="00E61A96" w:rsidRPr="004322A4">
              <w:rPr>
                <w:rFonts w:hint="cs"/>
                <w:i/>
                <w:iCs/>
                <w:cs/>
              </w:rPr>
              <w:t xml:space="preserve">หมายเหตุ </w:t>
            </w:r>
            <w:r w:rsidR="00E61A96" w:rsidRPr="004322A4">
              <w:rPr>
                <w:i/>
                <w:iCs/>
              </w:rPr>
              <w:t>4)</w:t>
            </w:r>
          </w:p>
        </w:tc>
        <w:tc>
          <w:tcPr>
            <w:tcW w:w="1374" w:type="dxa"/>
            <w:vAlign w:val="bottom"/>
          </w:tcPr>
          <w:p w14:paraId="47B02290" w14:textId="4322748F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4B2ADAE2" w14:textId="1BDE6F63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</w:t>
            </w:r>
          </w:p>
        </w:tc>
        <w:tc>
          <w:tcPr>
            <w:tcW w:w="1375" w:type="dxa"/>
            <w:vAlign w:val="bottom"/>
          </w:tcPr>
          <w:p w14:paraId="461BF182" w14:textId="3F63EFD9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390CE729" w14:textId="1C7E8EDF" w:rsidR="00BB4164" w:rsidRPr="004322A4" w:rsidRDefault="003863A2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6</w:t>
            </w:r>
          </w:p>
        </w:tc>
        <w:tc>
          <w:tcPr>
            <w:tcW w:w="1374" w:type="dxa"/>
            <w:vAlign w:val="bottom"/>
          </w:tcPr>
          <w:p w14:paraId="3F0CEF0E" w14:textId="13883048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6E3BB9C9" w14:textId="6AB0F652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04533BB9" w14:textId="21E6A286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0826EAAC" w14:textId="0FB6B7E6" w:rsidR="00BB4164" w:rsidRPr="004322A4" w:rsidRDefault="003863A2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9</w:t>
            </w:r>
          </w:p>
        </w:tc>
      </w:tr>
      <w:tr w:rsidR="00BB4164" w:rsidRPr="004322A4" w14:paraId="3E9017B3" w14:textId="77777777" w:rsidTr="001E690E">
        <w:tc>
          <w:tcPr>
            <w:tcW w:w="3240" w:type="dxa"/>
          </w:tcPr>
          <w:p w14:paraId="035201E8" w14:textId="7777777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FD534" w14:textId="4023E25F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29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3275F" w14:textId="0EC9F5C1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A659D" w14:textId="50C4E7F4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92CDA" w14:textId="7D907E3A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1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A617D" w14:textId="72A4ACAF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8</w:t>
            </w:r>
          </w:p>
        </w:tc>
        <w:tc>
          <w:tcPr>
            <w:tcW w:w="1375" w:type="dxa"/>
            <w:vAlign w:val="bottom"/>
          </w:tcPr>
          <w:p w14:paraId="1D6ADE64" w14:textId="1F661CF3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4322A4">
              <w:t>25</w:t>
            </w:r>
          </w:p>
        </w:tc>
        <w:tc>
          <w:tcPr>
            <w:tcW w:w="1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25DF9" w14:textId="12F70EB2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4,965</w:t>
            </w:r>
          </w:p>
        </w:tc>
        <w:tc>
          <w:tcPr>
            <w:tcW w:w="1375" w:type="dxa"/>
            <w:vAlign w:val="bottom"/>
          </w:tcPr>
          <w:p w14:paraId="323BE36A" w14:textId="0AFC52C5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5,054</w:t>
            </w:r>
          </w:p>
        </w:tc>
      </w:tr>
      <w:tr w:rsidR="00BB4164" w:rsidRPr="004322A4" w14:paraId="12270FF7" w14:textId="77777777" w:rsidTr="001E690E">
        <w:trPr>
          <w:trHeight w:val="272"/>
        </w:trPr>
        <w:tc>
          <w:tcPr>
            <w:tcW w:w="3240" w:type="dxa"/>
          </w:tcPr>
          <w:p w14:paraId="38E9FEBA" w14:textId="7777777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DDF11A" w14:textId="3496F57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4322A4">
              <w:t>4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772984" w14:textId="708B6325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77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809A34" w14:textId="44CB79EB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583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86A12" w14:textId="2DD9FCDC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606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FA22B0" w14:textId="26EC7323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397</w:t>
            </w:r>
          </w:p>
        </w:tc>
        <w:tc>
          <w:tcPr>
            <w:tcW w:w="1375" w:type="dxa"/>
            <w:vAlign w:val="bottom"/>
          </w:tcPr>
          <w:p w14:paraId="14116DDE" w14:textId="430DBCB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B08C66" w14:textId="5980BB40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(1,585)</w:t>
            </w:r>
          </w:p>
        </w:tc>
        <w:tc>
          <w:tcPr>
            <w:tcW w:w="1375" w:type="dxa"/>
            <w:vAlign w:val="bottom"/>
          </w:tcPr>
          <w:p w14:paraId="3F073272" w14:textId="5E223EAF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82</w:t>
            </w:r>
          </w:p>
        </w:tc>
      </w:tr>
      <w:tr w:rsidR="00BB4164" w:rsidRPr="004322A4" w14:paraId="280F7082" w14:textId="77777777" w:rsidTr="001E690E">
        <w:trPr>
          <w:trHeight w:val="272"/>
        </w:trPr>
        <w:tc>
          <w:tcPr>
            <w:tcW w:w="3240" w:type="dxa"/>
          </w:tcPr>
          <w:p w14:paraId="7F9C3451" w14:textId="7777777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901378" w14:textId="7F6843B1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47A8CE" w14:textId="7A425058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(2)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23A1E1" w14:textId="638815A2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0613AC" w14:textId="0428A65A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2D9B09" w14:textId="1B2DB26C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(9)</w:t>
            </w:r>
          </w:p>
        </w:tc>
        <w:tc>
          <w:tcPr>
            <w:tcW w:w="1375" w:type="dxa"/>
            <w:vAlign w:val="bottom"/>
          </w:tcPr>
          <w:p w14:paraId="1EA14AD0" w14:textId="54752DC0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BFDD4A" w14:textId="4D034519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57991D8C" w14:textId="091D8A34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(13)</w:t>
            </w:r>
          </w:p>
        </w:tc>
      </w:tr>
      <w:tr w:rsidR="00BB4164" w:rsidRPr="004322A4" w14:paraId="784E6C9B" w14:textId="77777777" w:rsidTr="001E690E">
        <w:trPr>
          <w:trHeight w:val="272"/>
        </w:trPr>
        <w:tc>
          <w:tcPr>
            <w:tcW w:w="3240" w:type="dxa"/>
          </w:tcPr>
          <w:p w14:paraId="735BED3C" w14:textId="7777777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A917FA" w14:textId="718AE082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4322A4"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098AFD" w14:textId="56583F6D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(130)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5FC73" w14:textId="02284F84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(2,335)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52C162" w14:textId="22D41DEF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(388)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1C53D" w14:textId="67298849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(446)</w:t>
            </w:r>
          </w:p>
        </w:tc>
        <w:tc>
          <w:tcPr>
            <w:tcW w:w="1375" w:type="dxa"/>
            <w:vAlign w:val="bottom"/>
          </w:tcPr>
          <w:p w14:paraId="5A887992" w14:textId="62A56F8B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(36)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ACA9A9" w14:textId="6480F58F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3AF58725" w14:textId="22549A4E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(3,335)</w:t>
            </w:r>
          </w:p>
        </w:tc>
      </w:tr>
      <w:tr w:rsidR="00BB4164" w:rsidRPr="004322A4" w14:paraId="355D1128" w14:textId="77777777" w:rsidTr="001E690E">
        <w:trPr>
          <w:trHeight w:val="227"/>
        </w:trPr>
        <w:tc>
          <w:tcPr>
            <w:tcW w:w="3240" w:type="dxa"/>
          </w:tcPr>
          <w:p w14:paraId="73A9722A" w14:textId="77777777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8D98D6" w14:textId="2059B655" w:rsidR="00BB4164" w:rsidRPr="004322A4" w:rsidRDefault="00BB4164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(13)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2D3304" w14:textId="7AFC8FC3" w:rsidR="00BB4164" w:rsidRPr="004322A4" w:rsidRDefault="00BB4164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(2)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B0228" w14:textId="10E05C26" w:rsidR="00BB4164" w:rsidRPr="004322A4" w:rsidRDefault="00BB4164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5EB358" w14:textId="6BD33B09" w:rsidR="00BB4164" w:rsidRPr="004322A4" w:rsidRDefault="003863A2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(35</w:t>
            </w:r>
            <w:r w:rsidR="00BB4164" w:rsidRPr="004322A4">
              <w:t>)</w:t>
            </w:r>
          </w:p>
        </w:tc>
        <w:tc>
          <w:tcPr>
            <w:tcW w:w="137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12DF5B" w14:textId="46F1162E" w:rsidR="00BB4164" w:rsidRPr="004322A4" w:rsidRDefault="00BB4164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vAlign w:val="bottom"/>
          </w:tcPr>
          <w:p w14:paraId="0A0F7C3B" w14:textId="408EB36F" w:rsidR="00BB4164" w:rsidRPr="004322A4" w:rsidRDefault="00BB4164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1D9291" w14:textId="3DAA103A" w:rsidR="00BB4164" w:rsidRPr="004322A4" w:rsidRDefault="00BB4164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(53)</w:t>
            </w:r>
          </w:p>
        </w:tc>
        <w:tc>
          <w:tcPr>
            <w:tcW w:w="1375" w:type="dxa"/>
            <w:vAlign w:val="bottom"/>
          </w:tcPr>
          <w:p w14:paraId="7C8C81D0" w14:textId="26131F50" w:rsidR="00BB4164" w:rsidRPr="004322A4" w:rsidRDefault="003863A2" w:rsidP="00BB4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(103</w:t>
            </w:r>
            <w:r w:rsidR="00BB4164" w:rsidRPr="004322A4">
              <w:t>)</w:t>
            </w:r>
          </w:p>
        </w:tc>
      </w:tr>
      <w:tr w:rsidR="00BB4164" w:rsidRPr="004322A4" w14:paraId="29D0AC64" w14:textId="77777777" w:rsidTr="001E690E">
        <w:tc>
          <w:tcPr>
            <w:tcW w:w="3240" w:type="dxa"/>
          </w:tcPr>
          <w:p w14:paraId="4E680A77" w14:textId="7CA8F2C9" w:rsidR="00BB4164" w:rsidRPr="004322A4" w:rsidRDefault="00BB4164" w:rsidP="00BB4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 xml:space="preserve">30 </w:t>
            </w:r>
            <w:r w:rsidRPr="004322A4">
              <w:rPr>
                <w:b/>
                <w:bCs/>
                <w:cs/>
              </w:rPr>
              <w:t xml:space="preserve">กันยายน </w:t>
            </w:r>
            <w:r w:rsidRPr="004322A4">
              <w:rPr>
                <w:b/>
                <w:bCs/>
              </w:rPr>
              <w:t>256</w:t>
            </w:r>
            <w:r w:rsidRPr="004322A4">
              <w:rPr>
                <w:b/>
                <w:bCs/>
                <w:cs/>
              </w:rPr>
              <w:t>2</w:t>
            </w:r>
          </w:p>
        </w:tc>
        <w:tc>
          <w:tcPr>
            <w:tcW w:w="1374" w:type="dxa"/>
          </w:tcPr>
          <w:p w14:paraId="08665665" w14:textId="6B3C395D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3,959</w:t>
            </w:r>
          </w:p>
        </w:tc>
        <w:tc>
          <w:tcPr>
            <w:tcW w:w="1375" w:type="dxa"/>
          </w:tcPr>
          <w:p w14:paraId="590D0807" w14:textId="3399F6A2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2,506</w:t>
            </w:r>
          </w:p>
        </w:tc>
        <w:tc>
          <w:tcPr>
            <w:tcW w:w="1375" w:type="dxa"/>
          </w:tcPr>
          <w:p w14:paraId="63F9DC3E" w14:textId="3BCC59D7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21,614</w:t>
            </w:r>
          </w:p>
        </w:tc>
        <w:tc>
          <w:tcPr>
            <w:tcW w:w="1375" w:type="dxa"/>
          </w:tcPr>
          <w:p w14:paraId="03831F5A" w14:textId="6D1C8001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9,547</w:t>
            </w:r>
          </w:p>
        </w:tc>
        <w:tc>
          <w:tcPr>
            <w:tcW w:w="1374" w:type="dxa"/>
          </w:tcPr>
          <w:p w14:paraId="58567797" w14:textId="456E94CA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3,873</w:t>
            </w:r>
          </w:p>
        </w:tc>
        <w:tc>
          <w:tcPr>
            <w:tcW w:w="1375" w:type="dxa"/>
          </w:tcPr>
          <w:p w14:paraId="0836C908" w14:textId="33FC3698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406</w:t>
            </w:r>
          </w:p>
        </w:tc>
        <w:tc>
          <w:tcPr>
            <w:tcW w:w="1375" w:type="dxa"/>
          </w:tcPr>
          <w:p w14:paraId="38CADDF8" w14:textId="019036E7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8,666</w:t>
            </w:r>
          </w:p>
        </w:tc>
        <w:tc>
          <w:tcPr>
            <w:tcW w:w="1375" w:type="dxa"/>
          </w:tcPr>
          <w:p w14:paraId="59B2576C" w14:textId="6E525C78" w:rsidR="00BB4164" w:rsidRPr="004322A4" w:rsidRDefault="00BB4164" w:rsidP="00BB4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50,571</w:t>
            </w:r>
          </w:p>
        </w:tc>
      </w:tr>
    </w:tbl>
    <w:p w14:paraId="45725038" w14:textId="77777777" w:rsidR="00E46C91" w:rsidRPr="004322A4" w:rsidRDefault="00E46C91" w:rsidP="00E46C91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</w:p>
    <w:p w14:paraId="4D7C50A8" w14:textId="322A56E2" w:rsidR="006467A3" w:rsidRPr="004322A4" w:rsidRDefault="00815AE1" w:rsidP="007F12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i/>
          <w:iCs/>
        </w:rPr>
      </w:pPr>
      <w:r w:rsidRPr="004322A4">
        <w:rPr>
          <w:cs/>
        </w:rPr>
        <w:t xml:space="preserve">ณ วันที่ </w:t>
      </w:r>
      <w:r w:rsidR="000A3EB4" w:rsidRPr="004322A4">
        <w:t>30</w:t>
      </w:r>
      <w:r w:rsidR="00A634FC" w:rsidRPr="004322A4">
        <w:rPr>
          <w:cs/>
        </w:rPr>
        <w:t xml:space="preserve"> </w:t>
      </w:r>
      <w:r w:rsidR="00077E04" w:rsidRPr="004322A4">
        <w:rPr>
          <w:cs/>
        </w:rPr>
        <w:t>กันยา</w:t>
      </w:r>
      <w:r w:rsidR="000F3A45" w:rsidRPr="004322A4">
        <w:rPr>
          <w:cs/>
        </w:rPr>
        <w:t>ยน</w:t>
      </w:r>
      <w:r w:rsidR="00A634FC" w:rsidRPr="004322A4">
        <w:rPr>
          <w:cs/>
        </w:rPr>
        <w:t xml:space="preserve"> </w:t>
      </w:r>
      <w:r w:rsidR="000A3EB4" w:rsidRPr="004322A4">
        <w:t>2562</w:t>
      </w:r>
      <w:r w:rsidRPr="004322A4">
        <w:rPr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ล่านั้น มูลค่าตามบัญชีเป็นจำนวน </w:t>
      </w:r>
      <w:r w:rsidR="00A82433" w:rsidRPr="004322A4">
        <w:t>11</w:t>
      </w:r>
      <w:r w:rsidR="000C545E" w:rsidRPr="004322A4">
        <w:t>,</w:t>
      </w:r>
      <w:r w:rsidR="00A82433" w:rsidRPr="004322A4">
        <w:t>973</w:t>
      </w:r>
      <w:r w:rsidRPr="004322A4">
        <w:rPr>
          <w:cs/>
        </w:rPr>
        <w:t xml:space="preserve"> ล้านบาท</w:t>
      </w:r>
      <w:r w:rsidRPr="004322A4">
        <w:t xml:space="preserve"> </w:t>
      </w:r>
      <w:r w:rsidRPr="004322A4">
        <w:rPr>
          <w:i/>
          <w:iCs/>
        </w:rPr>
        <w:t>(</w:t>
      </w:r>
      <w:r w:rsidR="000A3EB4" w:rsidRPr="004322A4">
        <w:rPr>
          <w:i/>
          <w:iCs/>
        </w:rPr>
        <w:t>31</w:t>
      </w:r>
      <w:r w:rsidR="00A634FC" w:rsidRPr="004322A4">
        <w:rPr>
          <w:i/>
          <w:iCs/>
          <w:cs/>
        </w:rPr>
        <w:t xml:space="preserve"> ธันวาคม</w:t>
      </w:r>
      <w:r w:rsidR="00A634FC" w:rsidRPr="004322A4">
        <w:rPr>
          <w:i/>
          <w:iCs/>
        </w:rPr>
        <w:t xml:space="preserve"> </w:t>
      </w:r>
      <w:r w:rsidRPr="004322A4">
        <w:rPr>
          <w:i/>
          <w:iCs/>
        </w:rPr>
        <w:t>256</w:t>
      </w:r>
      <w:r w:rsidR="00EB244E" w:rsidRPr="004322A4">
        <w:rPr>
          <w:i/>
          <w:iCs/>
        </w:rPr>
        <w:t>1</w:t>
      </w:r>
      <w:r w:rsidRPr="004322A4">
        <w:rPr>
          <w:i/>
          <w:iCs/>
        </w:rPr>
        <w:t xml:space="preserve">: </w:t>
      </w:r>
      <w:r w:rsidR="00EB244E" w:rsidRPr="004322A4">
        <w:rPr>
          <w:i/>
          <w:iCs/>
        </w:rPr>
        <w:t>13,478</w:t>
      </w:r>
      <w:r w:rsidRPr="004322A4">
        <w:rPr>
          <w:i/>
          <w:iCs/>
        </w:rPr>
        <w:t xml:space="preserve"> </w:t>
      </w:r>
      <w:r w:rsidRPr="004322A4">
        <w:rPr>
          <w:i/>
          <w:iCs/>
          <w:cs/>
        </w:rPr>
        <w:t>ล้านบาท)</w:t>
      </w:r>
    </w:p>
    <w:p w14:paraId="352F0E7B" w14:textId="77777777" w:rsidR="00E46C91" w:rsidRPr="004322A4" w:rsidRDefault="00E46C91" w:rsidP="00646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i/>
          <w:iCs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08"/>
        <w:gridCol w:w="1428"/>
        <w:gridCol w:w="1429"/>
        <w:gridCol w:w="1429"/>
        <w:gridCol w:w="1429"/>
        <w:gridCol w:w="1428"/>
        <w:gridCol w:w="1429"/>
        <w:gridCol w:w="1429"/>
        <w:gridCol w:w="1429"/>
      </w:tblGrid>
      <w:tr w:rsidR="00E46C91" w:rsidRPr="004322A4" w14:paraId="4AFB7A6E" w14:textId="77777777" w:rsidTr="001E690E">
        <w:trPr>
          <w:tblHeader/>
        </w:trPr>
        <w:tc>
          <w:tcPr>
            <w:tcW w:w="2808" w:type="dxa"/>
          </w:tcPr>
          <w:p w14:paraId="0842D137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0660CF40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E46C91" w:rsidRPr="004322A4" w14:paraId="598C3346" w14:textId="77777777" w:rsidTr="001E690E">
        <w:trPr>
          <w:tblHeader/>
        </w:trPr>
        <w:tc>
          <w:tcPr>
            <w:tcW w:w="2808" w:type="dxa"/>
          </w:tcPr>
          <w:p w14:paraId="2C949FEF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428" w:type="dxa"/>
            <w:vAlign w:val="bottom"/>
          </w:tcPr>
          <w:p w14:paraId="5CC862B9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ที่ดิน</w:t>
            </w:r>
          </w:p>
        </w:tc>
        <w:tc>
          <w:tcPr>
            <w:tcW w:w="1429" w:type="dxa"/>
            <w:vAlign w:val="bottom"/>
          </w:tcPr>
          <w:p w14:paraId="0E803751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อาคาร</w:t>
            </w:r>
          </w:p>
        </w:tc>
        <w:tc>
          <w:tcPr>
            <w:tcW w:w="1429" w:type="dxa"/>
            <w:vAlign w:val="bottom"/>
          </w:tcPr>
          <w:p w14:paraId="67D6C550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เครื่องจักร</w:t>
            </w:r>
            <w:r w:rsidRPr="004322A4">
              <w:rPr>
                <w:rFonts w:eastAsia="Calibri"/>
              </w:rPr>
              <w:br/>
            </w:r>
            <w:r w:rsidRPr="004322A4">
              <w:rPr>
                <w:rFonts w:eastAsia="Calibri"/>
                <w:cs/>
              </w:rPr>
              <w:t>อุปกรณ์หอกลั่นและคลังน้ำมัน</w:t>
            </w:r>
          </w:p>
        </w:tc>
        <w:tc>
          <w:tcPr>
            <w:tcW w:w="1429" w:type="dxa"/>
            <w:vAlign w:val="bottom"/>
          </w:tcPr>
          <w:p w14:paraId="355C7251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</w:t>
            </w:r>
          </w:p>
          <w:p w14:paraId="369A689D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ผลิตไฟฟ้า</w:t>
            </w:r>
          </w:p>
        </w:tc>
        <w:tc>
          <w:tcPr>
            <w:tcW w:w="1428" w:type="dxa"/>
            <w:vAlign w:val="bottom"/>
          </w:tcPr>
          <w:p w14:paraId="5CAC2B0C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1429" w:type="dxa"/>
            <w:vAlign w:val="bottom"/>
          </w:tcPr>
          <w:p w14:paraId="53FC474C" w14:textId="77777777" w:rsidR="00E46C91" w:rsidRPr="004322A4" w:rsidRDefault="00E46C91" w:rsidP="00427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 xml:space="preserve">สินทรัพย์อื่น </w:t>
            </w:r>
          </w:p>
        </w:tc>
        <w:tc>
          <w:tcPr>
            <w:tcW w:w="1429" w:type="dxa"/>
            <w:vAlign w:val="bottom"/>
          </w:tcPr>
          <w:p w14:paraId="10480395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งานระหว่างก่อสร้าง</w:t>
            </w:r>
          </w:p>
        </w:tc>
        <w:tc>
          <w:tcPr>
            <w:tcW w:w="1429" w:type="dxa"/>
            <w:vAlign w:val="bottom"/>
          </w:tcPr>
          <w:p w14:paraId="35BE1DDB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E46C91" w:rsidRPr="004322A4" w14:paraId="65733EB3" w14:textId="77777777" w:rsidTr="001E690E">
        <w:tc>
          <w:tcPr>
            <w:tcW w:w="2808" w:type="dxa"/>
          </w:tcPr>
          <w:p w14:paraId="7297E0AA" w14:textId="77777777" w:rsidR="00E46C91" w:rsidRPr="004322A4" w:rsidRDefault="00E46C91" w:rsidP="00323D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1430" w:type="dxa"/>
            <w:gridSpan w:val="8"/>
            <w:vAlign w:val="bottom"/>
          </w:tcPr>
          <w:p w14:paraId="4792CA9A" w14:textId="77777777" w:rsidR="00E46C91" w:rsidRPr="004322A4" w:rsidRDefault="00E46C91" w:rsidP="00323D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46C91" w:rsidRPr="004322A4" w14:paraId="124A69C0" w14:textId="77777777" w:rsidTr="001E690E">
        <w:tc>
          <w:tcPr>
            <w:tcW w:w="2808" w:type="dxa"/>
          </w:tcPr>
          <w:p w14:paraId="1139412E" w14:textId="77777777" w:rsidR="00E46C91" w:rsidRPr="004322A4" w:rsidRDefault="00E46C91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 xml:space="preserve">ณ วันที่ </w:t>
            </w:r>
            <w:r w:rsidRPr="004322A4">
              <w:t>1</w:t>
            </w:r>
            <w:r w:rsidRPr="004322A4">
              <w:rPr>
                <w:cs/>
              </w:rPr>
              <w:t xml:space="preserve"> มกราคม </w:t>
            </w:r>
            <w:r w:rsidRPr="004322A4">
              <w:t>2562</w:t>
            </w:r>
          </w:p>
        </w:tc>
        <w:tc>
          <w:tcPr>
            <w:tcW w:w="1428" w:type="dxa"/>
            <w:vAlign w:val="bottom"/>
          </w:tcPr>
          <w:p w14:paraId="5C86479E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2,322</w:t>
            </w:r>
          </w:p>
        </w:tc>
        <w:tc>
          <w:tcPr>
            <w:tcW w:w="1429" w:type="dxa"/>
            <w:vAlign w:val="bottom"/>
          </w:tcPr>
          <w:p w14:paraId="2676644C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180</w:t>
            </w:r>
          </w:p>
        </w:tc>
        <w:tc>
          <w:tcPr>
            <w:tcW w:w="1429" w:type="dxa"/>
            <w:vAlign w:val="bottom"/>
          </w:tcPr>
          <w:p w14:paraId="26F280AB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20,174</w:t>
            </w:r>
          </w:p>
        </w:tc>
        <w:tc>
          <w:tcPr>
            <w:tcW w:w="1429" w:type="dxa"/>
            <w:vAlign w:val="bottom"/>
          </w:tcPr>
          <w:p w14:paraId="403ED76B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69</w:t>
            </w:r>
          </w:p>
        </w:tc>
        <w:tc>
          <w:tcPr>
            <w:tcW w:w="1428" w:type="dxa"/>
            <w:vAlign w:val="bottom"/>
          </w:tcPr>
          <w:p w14:paraId="45DAFFA9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3,635</w:t>
            </w:r>
          </w:p>
        </w:tc>
        <w:tc>
          <w:tcPr>
            <w:tcW w:w="1429" w:type="dxa"/>
            <w:vAlign w:val="bottom"/>
          </w:tcPr>
          <w:p w14:paraId="7D8EBD6C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389</w:t>
            </w:r>
          </w:p>
        </w:tc>
        <w:tc>
          <w:tcPr>
            <w:tcW w:w="1429" w:type="dxa"/>
            <w:vAlign w:val="bottom"/>
          </w:tcPr>
          <w:p w14:paraId="6805DFED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3,238</w:t>
            </w:r>
          </w:p>
        </w:tc>
        <w:tc>
          <w:tcPr>
            <w:tcW w:w="1429" w:type="dxa"/>
            <w:vAlign w:val="bottom"/>
          </w:tcPr>
          <w:p w14:paraId="446C8580" w14:textId="77777777" w:rsidR="00E46C91" w:rsidRPr="004322A4" w:rsidRDefault="00607E4B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30,007</w:t>
            </w:r>
          </w:p>
        </w:tc>
      </w:tr>
      <w:tr w:rsidR="00E46C91" w:rsidRPr="004322A4" w14:paraId="3584A8DE" w14:textId="77777777" w:rsidTr="001E690E">
        <w:tc>
          <w:tcPr>
            <w:tcW w:w="2808" w:type="dxa"/>
          </w:tcPr>
          <w:p w14:paraId="4BC7B3F4" w14:textId="77777777" w:rsidR="00E46C91" w:rsidRPr="004322A4" w:rsidRDefault="00E46C91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เพิ่มข</w:t>
            </w:r>
            <w:r w:rsidR="007F1290" w:rsidRPr="004322A4">
              <w:rPr>
                <w:cs/>
              </w:rPr>
              <w:t>ึ้น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F833D" w14:textId="7DD112DE" w:rsidR="00E46C91" w:rsidRPr="004322A4" w:rsidRDefault="00CA72EF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20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A8EB4" w14:textId="2B65D34B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17D8A" w14:textId="261B107A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22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CB0F" w14:textId="1AC996A7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FD391" w14:textId="509C8F06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vAlign w:val="bottom"/>
          </w:tcPr>
          <w:p w14:paraId="1C8448B4" w14:textId="69CA81CF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17</w:t>
            </w: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5F1DE" w14:textId="72E49497" w:rsidR="00E46C91" w:rsidRPr="004322A4" w:rsidRDefault="00CA72EF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3,508</w:t>
            </w:r>
          </w:p>
        </w:tc>
        <w:tc>
          <w:tcPr>
            <w:tcW w:w="1429" w:type="dxa"/>
            <w:vAlign w:val="bottom"/>
          </w:tcPr>
          <w:p w14:paraId="257C8846" w14:textId="0B4D3285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3,567</w:t>
            </w:r>
          </w:p>
        </w:tc>
      </w:tr>
      <w:tr w:rsidR="00E46C91" w:rsidRPr="004322A4" w14:paraId="73441FAB" w14:textId="77777777" w:rsidTr="001E690E">
        <w:trPr>
          <w:trHeight w:val="272"/>
        </w:trPr>
        <w:tc>
          <w:tcPr>
            <w:tcW w:w="2808" w:type="dxa"/>
          </w:tcPr>
          <w:p w14:paraId="3D4F1268" w14:textId="77777777" w:rsidR="00E46C91" w:rsidRPr="004322A4" w:rsidRDefault="00E46C91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โอน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81FDBE" w14:textId="505D9676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F03353" w14:textId="4C8F2313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EDADB2" w14:textId="7E04D8FA" w:rsidR="00E46C91" w:rsidRPr="004322A4" w:rsidRDefault="00FA3BC9" w:rsidP="00CA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23</w:t>
            </w:r>
            <w:r w:rsidR="00CA72EF" w:rsidRPr="004322A4">
              <w:t>1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2D8EDB" w14:textId="34D12AD0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CE57E0" w14:textId="78649722" w:rsidR="00E46C91" w:rsidRPr="004322A4" w:rsidRDefault="00FA3BC9" w:rsidP="008831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387</w:t>
            </w:r>
          </w:p>
        </w:tc>
        <w:tc>
          <w:tcPr>
            <w:tcW w:w="1429" w:type="dxa"/>
            <w:vAlign w:val="bottom"/>
          </w:tcPr>
          <w:p w14:paraId="390E10EE" w14:textId="0BBD386B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C4B28" w14:textId="7D374E5A" w:rsidR="00E46C91" w:rsidRPr="004322A4" w:rsidRDefault="00CA72EF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(689</w:t>
            </w:r>
            <w:r w:rsidR="00FA3BC9" w:rsidRPr="004322A4">
              <w:t>)</w:t>
            </w:r>
          </w:p>
        </w:tc>
        <w:tc>
          <w:tcPr>
            <w:tcW w:w="1429" w:type="dxa"/>
            <w:vAlign w:val="bottom"/>
          </w:tcPr>
          <w:p w14:paraId="4BCC2F6C" w14:textId="3730588E" w:rsidR="00E46C91" w:rsidRPr="004322A4" w:rsidRDefault="00CA72EF" w:rsidP="00CA7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(69</w:t>
            </w:r>
            <w:r w:rsidR="00FA3BC9" w:rsidRPr="004322A4">
              <w:t>)</w:t>
            </w:r>
          </w:p>
        </w:tc>
      </w:tr>
      <w:tr w:rsidR="00E46C91" w:rsidRPr="004322A4" w14:paraId="5D47563E" w14:textId="77777777" w:rsidTr="001E690E">
        <w:trPr>
          <w:trHeight w:val="272"/>
        </w:trPr>
        <w:tc>
          <w:tcPr>
            <w:tcW w:w="2808" w:type="dxa"/>
          </w:tcPr>
          <w:p w14:paraId="177FD05F" w14:textId="77777777" w:rsidR="00E46C91" w:rsidRPr="004322A4" w:rsidRDefault="00E46C91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322A4">
              <w:rPr>
                <w:cs/>
              </w:rPr>
              <w:t>จำหน่าย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6979B2" w14:textId="29727759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6E6971" w14:textId="6FC1AE3A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(37)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D014B5" w14:textId="124362A1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B71296" w14:textId="206C2EB3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50CC20" w14:textId="426CAF3E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(13)</w:t>
            </w:r>
          </w:p>
        </w:tc>
        <w:tc>
          <w:tcPr>
            <w:tcW w:w="1429" w:type="dxa"/>
            <w:vAlign w:val="bottom"/>
          </w:tcPr>
          <w:p w14:paraId="79B3B3F9" w14:textId="41F87BE1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0C5B2D" w14:textId="6EC6DC4B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vAlign w:val="bottom"/>
          </w:tcPr>
          <w:p w14:paraId="3B12DA23" w14:textId="3465FC37" w:rsidR="00E46C91" w:rsidRPr="004322A4" w:rsidRDefault="00FA3BC9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(50)</w:t>
            </w:r>
          </w:p>
        </w:tc>
      </w:tr>
      <w:tr w:rsidR="00E46C91" w:rsidRPr="004322A4" w14:paraId="433EC959" w14:textId="77777777" w:rsidTr="001E690E">
        <w:trPr>
          <w:trHeight w:val="272"/>
        </w:trPr>
        <w:tc>
          <w:tcPr>
            <w:tcW w:w="2808" w:type="dxa"/>
          </w:tcPr>
          <w:p w14:paraId="14C46716" w14:textId="77777777" w:rsidR="00E46C91" w:rsidRPr="004322A4" w:rsidRDefault="00E46C91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ค่าเสื่อมราคาสำหรับงวด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B3734F" w14:textId="649E8E5D" w:rsidR="00E46C91" w:rsidRPr="004322A4" w:rsidRDefault="00FA3BC9" w:rsidP="00CF2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5B8001" w14:textId="3D9EF340" w:rsidR="00E46C91" w:rsidRPr="004322A4" w:rsidRDefault="00FA3BC9" w:rsidP="00CA72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(1</w:t>
            </w:r>
            <w:r w:rsidR="00CA72EF" w:rsidRPr="004322A4">
              <w:t>5</w:t>
            </w:r>
            <w:r w:rsidRPr="004322A4">
              <w:t>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4A8C30" w14:textId="41E77A46" w:rsidR="00E46C91" w:rsidRPr="004322A4" w:rsidRDefault="00FA3BC9" w:rsidP="00CF2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4322A4">
              <w:t>(2,113)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F107F1" w14:textId="6A7F3643" w:rsidR="00E46C91" w:rsidRPr="004322A4" w:rsidRDefault="00FA3BC9" w:rsidP="00CF2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(5)</w:t>
            </w:r>
          </w:p>
        </w:tc>
        <w:tc>
          <w:tcPr>
            <w:tcW w:w="142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CAA815" w14:textId="41326B30" w:rsidR="00E46C91" w:rsidRPr="004322A4" w:rsidRDefault="00FA3BC9" w:rsidP="00CF2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(385)</w:t>
            </w:r>
          </w:p>
        </w:tc>
        <w:tc>
          <w:tcPr>
            <w:tcW w:w="1429" w:type="dxa"/>
            <w:vAlign w:val="bottom"/>
          </w:tcPr>
          <w:p w14:paraId="319EE71A" w14:textId="2F1D113C" w:rsidR="00E46C91" w:rsidRPr="004322A4" w:rsidRDefault="00FA3BC9" w:rsidP="00303F3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(28)</w:t>
            </w:r>
          </w:p>
        </w:tc>
        <w:tc>
          <w:tcPr>
            <w:tcW w:w="142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149023" w14:textId="1730935A" w:rsidR="00E46C91" w:rsidRPr="004322A4" w:rsidRDefault="00FA3BC9" w:rsidP="00CF2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</w:pPr>
            <w:r w:rsidRPr="004322A4">
              <w:t>-</w:t>
            </w:r>
          </w:p>
        </w:tc>
        <w:tc>
          <w:tcPr>
            <w:tcW w:w="1429" w:type="dxa"/>
            <w:vAlign w:val="bottom"/>
          </w:tcPr>
          <w:p w14:paraId="07EA5154" w14:textId="06F125D5" w:rsidR="00E46C91" w:rsidRPr="004322A4" w:rsidRDefault="00CA72EF" w:rsidP="00CF2D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cs/>
              </w:rPr>
            </w:pPr>
            <w:r w:rsidRPr="004322A4">
              <w:t>(2,546</w:t>
            </w:r>
            <w:r w:rsidR="00FA3BC9" w:rsidRPr="004322A4">
              <w:t>)</w:t>
            </w:r>
          </w:p>
        </w:tc>
      </w:tr>
      <w:tr w:rsidR="00E46C91" w:rsidRPr="004322A4" w14:paraId="311861AD" w14:textId="77777777" w:rsidTr="001E690E">
        <w:tc>
          <w:tcPr>
            <w:tcW w:w="2808" w:type="dxa"/>
          </w:tcPr>
          <w:p w14:paraId="5ABF4042" w14:textId="6CAE37F1" w:rsidR="00E46C91" w:rsidRPr="004322A4" w:rsidRDefault="00E46C91" w:rsidP="00CF2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="00077E04" w:rsidRPr="004322A4">
              <w:rPr>
                <w:b/>
                <w:bCs/>
              </w:rPr>
              <w:t xml:space="preserve">30 </w:t>
            </w:r>
            <w:r w:rsidR="00077E04" w:rsidRPr="004322A4">
              <w:rPr>
                <w:b/>
                <w:bCs/>
                <w:cs/>
              </w:rPr>
              <w:t>กันยายน</w:t>
            </w:r>
            <w:r w:rsidRPr="004322A4">
              <w:rPr>
                <w:b/>
                <w:bCs/>
                <w:cs/>
              </w:rPr>
              <w:t xml:space="preserve"> </w:t>
            </w:r>
            <w:r w:rsidRPr="004322A4">
              <w:rPr>
                <w:b/>
                <w:bCs/>
              </w:rPr>
              <w:t>256</w:t>
            </w:r>
            <w:r w:rsidRPr="004322A4">
              <w:rPr>
                <w:b/>
                <w:bCs/>
                <w:cs/>
              </w:rPr>
              <w:t>2</w:t>
            </w:r>
          </w:p>
        </w:tc>
        <w:tc>
          <w:tcPr>
            <w:tcW w:w="1428" w:type="dxa"/>
            <w:vAlign w:val="bottom"/>
          </w:tcPr>
          <w:p w14:paraId="76111783" w14:textId="3478BA8C" w:rsidR="00E46C91" w:rsidRPr="004322A4" w:rsidRDefault="00CA72EF" w:rsidP="008F651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2,342</w:t>
            </w:r>
          </w:p>
        </w:tc>
        <w:tc>
          <w:tcPr>
            <w:tcW w:w="1429" w:type="dxa"/>
            <w:vAlign w:val="bottom"/>
          </w:tcPr>
          <w:p w14:paraId="08C0003E" w14:textId="43E8B7D8" w:rsidR="00E46C91" w:rsidRPr="004322A4" w:rsidRDefault="00CA72EF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130</w:t>
            </w:r>
          </w:p>
        </w:tc>
        <w:tc>
          <w:tcPr>
            <w:tcW w:w="1429" w:type="dxa"/>
            <w:vAlign w:val="bottom"/>
          </w:tcPr>
          <w:p w14:paraId="48D6038B" w14:textId="78E0DB43" w:rsidR="00E46C91" w:rsidRPr="004322A4" w:rsidRDefault="00CA72EF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18,314</w:t>
            </w:r>
          </w:p>
        </w:tc>
        <w:tc>
          <w:tcPr>
            <w:tcW w:w="1429" w:type="dxa"/>
            <w:vAlign w:val="bottom"/>
          </w:tcPr>
          <w:p w14:paraId="5552CE1A" w14:textId="17E50776" w:rsidR="00E46C91" w:rsidRPr="004322A4" w:rsidRDefault="00FA3BC9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64</w:t>
            </w:r>
          </w:p>
        </w:tc>
        <w:tc>
          <w:tcPr>
            <w:tcW w:w="1428" w:type="dxa"/>
            <w:vAlign w:val="bottom"/>
          </w:tcPr>
          <w:p w14:paraId="64B996C8" w14:textId="3AF06455" w:rsidR="00E46C91" w:rsidRPr="004322A4" w:rsidRDefault="00FA3BC9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3,624</w:t>
            </w:r>
          </w:p>
        </w:tc>
        <w:tc>
          <w:tcPr>
            <w:tcW w:w="1429" w:type="dxa"/>
            <w:vAlign w:val="bottom"/>
          </w:tcPr>
          <w:p w14:paraId="3EDA609B" w14:textId="634A200A" w:rsidR="00E46C91" w:rsidRPr="004322A4" w:rsidRDefault="00FA3BC9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378</w:t>
            </w:r>
          </w:p>
        </w:tc>
        <w:tc>
          <w:tcPr>
            <w:tcW w:w="1429" w:type="dxa"/>
            <w:vAlign w:val="bottom"/>
          </w:tcPr>
          <w:p w14:paraId="5AB8EE01" w14:textId="0FFC05CC" w:rsidR="00E46C91" w:rsidRPr="004322A4" w:rsidRDefault="00FA3BC9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6,057</w:t>
            </w:r>
          </w:p>
        </w:tc>
        <w:tc>
          <w:tcPr>
            <w:tcW w:w="1429" w:type="dxa"/>
            <w:vAlign w:val="bottom"/>
          </w:tcPr>
          <w:p w14:paraId="038F7216" w14:textId="2C7F05E6" w:rsidR="00E46C91" w:rsidRPr="004322A4" w:rsidRDefault="00FA3BC9" w:rsidP="00CF2D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30,909</w:t>
            </w:r>
          </w:p>
        </w:tc>
      </w:tr>
    </w:tbl>
    <w:p w14:paraId="0F67FFB8" w14:textId="0EBD2822" w:rsidR="00A92A11" w:rsidRPr="004322A4" w:rsidRDefault="00A92A11" w:rsidP="006467A3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p w14:paraId="09B9612B" w14:textId="77777777" w:rsidR="00A92A11" w:rsidRPr="004322A4" w:rsidRDefault="00A92A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4322A4">
        <w:rPr>
          <w:i/>
          <w:iCs/>
          <w:cs/>
        </w:rPr>
        <w:br w:type="page"/>
      </w:r>
    </w:p>
    <w:p w14:paraId="6C92B838" w14:textId="77777777" w:rsidR="00782068" w:rsidRPr="004322A4" w:rsidRDefault="00782068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 w:hint="cs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53B227CA" w14:textId="77777777" w:rsidR="00782068" w:rsidRPr="004322A4" w:rsidRDefault="00782068" w:rsidP="00782068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lang w:val="en-US" w:bidi="th-TH"/>
        </w:rPr>
      </w:pPr>
    </w:p>
    <w:p w14:paraId="74AD5C80" w14:textId="77777777" w:rsidR="00782068" w:rsidRPr="004322A4" w:rsidRDefault="00782068" w:rsidP="00782068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sz w:val="30"/>
          <w:szCs w:val="30"/>
          <w:cs/>
          <w:lang w:bidi="th-TH"/>
        </w:rPr>
        <w:t>รายการเคลื่อนไหวของ</w:t>
      </w:r>
      <w:r w:rsidRPr="004322A4">
        <w:rPr>
          <w:rFonts w:ascii="Angsana New" w:hAnsi="Angsana New" w:hint="cs"/>
          <w:sz w:val="30"/>
          <w:szCs w:val="30"/>
          <w:cs/>
          <w:lang w:bidi="th-TH"/>
        </w:rPr>
        <w:t>สินทรัพย์ไม่มีตัวตน</w:t>
      </w: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ระหว่างงวดเก้าเดือนสิ้นสุดวันที่ </w:t>
      </w:r>
      <w:r w:rsidRPr="004322A4">
        <w:rPr>
          <w:rFonts w:ascii="Angsana New" w:hAnsi="Angsana New"/>
          <w:sz w:val="30"/>
          <w:szCs w:val="30"/>
          <w:lang w:bidi="th-TH"/>
        </w:rPr>
        <w:t xml:space="preserve">30 </w:t>
      </w:r>
      <w:r w:rsidRPr="004322A4">
        <w:rPr>
          <w:rFonts w:ascii="Angsana New" w:hAnsi="Angsana New"/>
          <w:sz w:val="30"/>
          <w:szCs w:val="30"/>
          <w:cs/>
          <w:lang w:bidi="th-TH"/>
        </w:rPr>
        <w:t xml:space="preserve">กันยายน </w:t>
      </w:r>
      <w:r w:rsidRPr="004322A4">
        <w:rPr>
          <w:rFonts w:ascii="Angsana New" w:hAnsi="Angsana New"/>
          <w:sz w:val="30"/>
          <w:szCs w:val="30"/>
          <w:lang w:bidi="th-TH"/>
        </w:rPr>
        <w:t xml:space="preserve">2562 </w:t>
      </w:r>
      <w:r w:rsidRPr="004322A4">
        <w:rPr>
          <w:rFonts w:ascii="Angsana New" w:hAnsi="Angsana New"/>
          <w:sz w:val="30"/>
          <w:szCs w:val="30"/>
          <w:cs/>
          <w:lang w:bidi="th-TH"/>
        </w:rPr>
        <w:t>มีดังนี้</w:t>
      </w:r>
    </w:p>
    <w:p w14:paraId="39C29ED3" w14:textId="77777777" w:rsidR="00782068" w:rsidRPr="004322A4" w:rsidRDefault="00782068" w:rsidP="00782068">
      <w:pPr>
        <w:pStyle w:val="index"/>
        <w:tabs>
          <w:tab w:val="clear" w:pos="1134"/>
        </w:tabs>
        <w:spacing w:after="0" w:line="240" w:lineRule="auto"/>
        <w:ind w:left="540" w:firstLine="0"/>
        <w:outlineLvl w:val="0"/>
        <w:rPr>
          <w:rFonts w:ascii="Angsana New" w:hAnsi="Angsana New"/>
          <w:sz w:val="30"/>
          <w:szCs w:val="30"/>
          <w:rtl/>
          <w:cs/>
          <w:lang w:bidi="th-TH"/>
        </w:rPr>
      </w:pPr>
    </w:p>
    <w:tbl>
      <w:tblPr>
        <w:tblW w:w="142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1863"/>
        <w:gridCol w:w="1863"/>
        <w:gridCol w:w="1863"/>
        <w:gridCol w:w="1863"/>
        <w:gridCol w:w="1863"/>
        <w:gridCol w:w="1863"/>
      </w:tblGrid>
      <w:tr w:rsidR="00782068" w:rsidRPr="004322A4" w14:paraId="0424F034" w14:textId="77777777" w:rsidTr="000C545E">
        <w:trPr>
          <w:tblHeader/>
        </w:trPr>
        <w:tc>
          <w:tcPr>
            <w:tcW w:w="3060" w:type="dxa"/>
          </w:tcPr>
          <w:p w14:paraId="7A53D619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1178" w:type="dxa"/>
            <w:gridSpan w:val="6"/>
            <w:vAlign w:val="bottom"/>
          </w:tcPr>
          <w:p w14:paraId="7D4967ED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</w:rPr>
            </w:pPr>
            <w:r w:rsidRPr="004322A4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</w:tr>
      <w:tr w:rsidR="00782068" w:rsidRPr="004322A4" w14:paraId="43D8A88A" w14:textId="77777777" w:rsidTr="000C545E">
        <w:trPr>
          <w:tblHeader/>
        </w:trPr>
        <w:tc>
          <w:tcPr>
            <w:tcW w:w="3060" w:type="dxa"/>
          </w:tcPr>
          <w:p w14:paraId="181FAD2C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1863" w:type="dxa"/>
            <w:vAlign w:val="bottom"/>
          </w:tcPr>
          <w:p w14:paraId="12431FE5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cs/>
              </w:rPr>
              <w:t>ลิขสิทธิ์การใช้และต้นทุนพัฒนา</w:t>
            </w:r>
          </w:p>
          <w:p w14:paraId="342B3C6E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cs/>
              </w:rPr>
              <w:t>โปรแกรมสำเร็จรูป</w:t>
            </w:r>
          </w:p>
        </w:tc>
        <w:tc>
          <w:tcPr>
            <w:tcW w:w="1863" w:type="dxa"/>
            <w:vAlign w:val="bottom"/>
          </w:tcPr>
          <w:p w14:paraId="720C0589" w14:textId="4556D2CE" w:rsidR="00782068" w:rsidRPr="004322A4" w:rsidRDefault="00782068" w:rsidP="000C545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eastAsia="Calibri"/>
              </w:rPr>
            </w:pPr>
            <w:r w:rsidRPr="004322A4">
              <w:rPr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863" w:type="dxa"/>
            <w:vAlign w:val="bottom"/>
          </w:tcPr>
          <w:p w14:paraId="523D3B99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863" w:type="dxa"/>
            <w:vAlign w:val="bottom"/>
          </w:tcPr>
          <w:p w14:paraId="12244CE7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hint="cs"/>
                <w:cs/>
              </w:rPr>
              <w:t>สัญญาซื้อขายไฟฟ้า</w:t>
            </w:r>
          </w:p>
        </w:tc>
        <w:tc>
          <w:tcPr>
            <w:tcW w:w="1863" w:type="dxa"/>
            <w:vAlign w:val="bottom"/>
          </w:tcPr>
          <w:p w14:paraId="15A6F81D" w14:textId="765DE975" w:rsidR="00782068" w:rsidRPr="004322A4" w:rsidRDefault="009D274C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322A4">
              <w:rPr>
                <w:rFonts w:hint="cs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863" w:type="dxa"/>
            <w:vAlign w:val="bottom"/>
          </w:tcPr>
          <w:p w14:paraId="41891ADF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>รวม</w:t>
            </w:r>
          </w:p>
        </w:tc>
      </w:tr>
      <w:tr w:rsidR="00782068" w:rsidRPr="004322A4" w14:paraId="70014721" w14:textId="77777777" w:rsidTr="000C545E">
        <w:trPr>
          <w:trHeight w:val="68"/>
        </w:trPr>
        <w:tc>
          <w:tcPr>
            <w:tcW w:w="3060" w:type="dxa"/>
          </w:tcPr>
          <w:p w14:paraId="69C69391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11178" w:type="dxa"/>
            <w:gridSpan w:val="6"/>
          </w:tcPr>
          <w:p w14:paraId="02180EED" w14:textId="6A531159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eastAsia="Calibri"/>
                <w:i/>
                <w:iCs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2068" w:rsidRPr="004322A4" w14:paraId="7234AD1B" w14:textId="77777777" w:rsidTr="000C545E">
        <w:tc>
          <w:tcPr>
            <w:tcW w:w="3060" w:type="dxa"/>
          </w:tcPr>
          <w:p w14:paraId="7C129D32" w14:textId="77777777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</w:pPr>
            <w:r w:rsidRPr="004322A4">
              <w:rPr>
                <w:cs/>
              </w:rPr>
              <w:t xml:space="preserve">ณ วันที่ </w:t>
            </w:r>
            <w:r w:rsidRPr="004322A4">
              <w:t>1</w:t>
            </w:r>
            <w:r w:rsidRPr="004322A4">
              <w:rPr>
                <w:cs/>
              </w:rPr>
              <w:t xml:space="preserve"> มกราคม </w:t>
            </w:r>
            <w:r w:rsidRPr="004322A4">
              <w:t>2562</w:t>
            </w:r>
          </w:p>
        </w:tc>
        <w:tc>
          <w:tcPr>
            <w:tcW w:w="1863" w:type="dxa"/>
          </w:tcPr>
          <w:p w14:paraId="712580C5" w14:textId="70E4E3D6" w:rsidR="00782068" w:rsidRPr="004322A4" w:rsidRDefault="00782068" w:rsidP="007A4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882</w:t>
            </w:r>
          </w:p>
        </w:tc>
        <w:tc>
          <w:tcPr>
            <w:tcW w:w="1863" w:type="dxa"/>
          </w:tcPr>
          <w:p w14:paraId="46C9FE47" w14:textId="42BDF85A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1,335</w:t>
            </w:r>
          </w:p>
        </w:tc>
        <w:tc>
          <w:tcPr>
            <w:tcW w:w="1863" w:type="dxa"/>
          </w:tcPr>
          <w:p w14:paraId="4E2CB53F" w14:textId="53F8DF0B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72</w:t>
            </w:r>
          </w:p>
        </w:tc>
        <w:tc>
          <w:tcPr>
            <w:tcW w:w="1863" w:type="dxa"/>
          </w:tcPr>
          <w:p w14:paraId="2432085B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1,369</w:t>
            </w:r>
          </w:p>
        </w:tc>
        <w:tc>
          <w:tcPr>
            <w:tcW w:w="1863" w:type="dxa"/>
          </w:tcPr>
          <w:p w14:paraId="2E775610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</w:tcPr>
          <w:p w14:paraId="332D76D6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3,658</w:t>
            </w:r>
          </w:p>
        </w:tc>
      </w:tr>
      <w:tr w:rsidR="00782068" w:rsidRPr="004322A4" w14:paraId="3764A844" w14:textId="77777777" w:rsidTr="000C545E">
        <w:tc>
          <w:tcPr>
            <w:tcW w:w="3060" w:type="dxa"/>
          </w:tcPr>
          <w:p w14:paraId="69E1DBF1" w14:textId="2A9AFE8C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cs/>
              </w:rPr>
            </w:pPr>
            <w:r w:rsidRPr="004322A4">
              <w:rPr>
                <w:rFonts w:hint="cs"/>
                <w:cs/>
              </w:rPr>
              <w:t>ได้มาจากการซื้อธุรกิจ</w:t>
            </w:r>
            <w:r w:rsidR="000C545E" w:rsidRPr="004322A4">
              <w:t xml:space="preserve"> </w:t>
            </w:r>
            <w:r w:rsidR="000C545E" w:rsidRPr="004322A4">
              <w:rPr>
                <w:i/>
                <w:iCs/>
              </w:rPr>
              <w:t>(</w:t>
            </w:r>
            <w:r w:rsidR="000C545E" w:rsidRPr="004322A4">
              <w:rPr>
                <w:rFonts w:hint="cs"/>
                <w:i/>
                <w:iCs/>
                <w:cs/>
              </w:rPr>
              <w:t xml:space="preserve">หมายเหตุ </w:t>
            </w:r>
            <w:r w:rsidR="000C545E" w:rsidRPr="004322A4">
              <w:rPr>
                <w:i/>
                <w:iCs/>
              </w:rPr>
              <w:t>4)</w:t>
            </w:r>
          </w:p>
        </w:tc>
        <w:tc>
          <w:tcPr>
            <w:tcW w:w="1863" w:type="dxa"/>
            <w:vAlign w:val="bottom"/>
          </w:tcPr>
          <w:p w14:paraId="18BFA590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vAlign w:val="bottom"/>
          </w:tcPr>
          <w:p w14:paraId="0B3F4634" w14:textId="5F28D3A5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vAlign w:val="bottom"/>
          </w:tcPr>
          <w:p w14:paraId="1574F7E9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vAlign w:val="bottom"/>
          </w:tcPr>
          <w:p w14:paraId="43574FE7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vAlign w:val="bottom"/>
          </w:tcPr>
          <w:p w14:paraId="07A13BD8" w14:textId="03433326" w:rsidR="00782068" w:rsidRPr="004322A4" w:rsidRDefault="00C854A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4,3</w:t>
            </w:r>
            <w:r w:rsidR="002C0C00" w:rsidRPr="004322A4">
              <w:t>5</w:t>
            </w:r>
            <w:r w:rsidR="00173ADC" w:rsidRPr="004322A4">
              <w:t>6</w:t>
            </w:r>
          </w:p>
        </w:tc>
        <w:tc>
          <w:tcPr>
            <w:tcW w:w="1863" w:type="dxa"/>
            <w:vAlign w:val="bottom"/>
          </w:tcPr>
          <w:p w14:paraId="4F8188A9" w14:textId="213009DD" w:rsidR="00782068" w:rsidRPr="004322A4" w:rsidRDefault="003F6AC6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4,35</w:t>
            </w:r>
            <w:r w:rsidR="00173ADC" w:rsidRPr="004322A4">
              <w:t>6</w:t>
            </w:r>
          </w:p>
        </w:tc>
      </w:tr>
      <w:tr w:rsidR="00782068" w:rsidRPr="004322A4" w14:paraId="743F56CF" w14:textId="77777777" w:rsidTr="000C545E">
        <w:tc>
          <w:tcPr>
            <w:tcW w:w="3060" w:type="dxa"/>
          </w:tcPr>
          <w:p w14:paraId="2B980F9F" w14:textId="77777777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C1537" w14:textId="772D9344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57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69947" w14:textId="601E02EB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14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F868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8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08FCB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90256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vAlign w:val="bottom"/>
          </w:tcPr>
          <w:p w14:paraId="22CB81CD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79</w:t>
            </w:r>
          </w:p>
        </w:tc>
      </w:tr>
      <w:tr w:rsidR="00782068" w:rsidRPr="004322A4" w14:paraId="5262CE47" w14:textId="77777777" w:rsidTr="000C545E">
        <w:trPr>
          <w:trHeight w:val="272"/>
        </w:trPr>
        <w:tc>
          <w:tcPr>
            <w:tcW w:w="3060" w:type="dxa"/>
          </w:tcPr>
          <w:p w14:paraId="3CF22C06" w14:textId="77777777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</w:pPr>
            <w:r w:rsidRPr="004322A4">
              <w:rPr>
                <w:cs/>
              </w:rPr>
              <w:t>โอน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8FC084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cs/>
              </w:rPr>
            </w:pPr>
            <w:r w:rsidRPr="004322A4">
              <w:t>3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D955BA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BAAF3E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E19BF1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4282BCA" w14:textId="77777777" w:rsidR="00782068" w:rsidRPr="004322A4" w:rsidRDefault="00782068" w:rsidP="00F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vAlign w:val="bottom"/>
          </w:tcPr>
          <w:p w14:paraId="4424C9E9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3</w:t>
            </w:r>
          </w:p>
        </w:tc>
      </w:tr>
      <w:tr w:rsidR="00782068" w:rsidRPr="004322A4" w14:paraId="3F818E78" w14:textId="77777777" w:rsidTr="000C545E">
        <w:trPr>
          <w:trHeight w:val="272"/>
        </w:trPr>
        <w:tc>
          <w:tcPr>
            <w:tcW w:w="3060" w:type="dxa"/>
          </w:tcPr>
          <w:p w14:paraId="33906371" w14:textId="77777777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</w:pPr>
            <w:r w:rsidRPr="004322A4">
              <w:rPr>
                <w:cs/>
              </w:rPr>
              <w:t>ค่าตัดจำหน่ายสำหรับงวด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43C43C" w14:textId="77777777" w:rsidR="00782068" w:rsidRPr="004322A4" w:rsidRDefault="00782068" w:rsidP="007A4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jc w:val="center"/>
              <w:rPr>
                <w:cs/>
              </w:rPr>
            </w:pPr>
            <w:r w:rsidRPr="004322A4">
              <w:t>(121)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CC1800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-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C1888C" w14:textId="77777777" w:rsidR="00782068" w:rsidRPr="004322A4" w:rsidRDefault="00782068" w:rsidP="00FA5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jc w:val="center"/>
            </w:pPr>
            <w:r w:rsidRPr="004322A4">
              <w:t>(3)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A046D1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(17)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C97F3E" w14:textId="0871BC1D" w:rsidR="00782068" w:rsidRPr="004322A4" w:rsidRDefault="00C854A8" w:rsidP="007A4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jc w:val="center"/>
            </w:pPr>
            <w:r w:rsidRPr="004322A4">
              <w:t>(4)</w:t>
            </w:r>
          </w:p>
        </w:tc>
        <w:tc>
          <w:tcPr>
            <w:tcW w:w="1863" w:type="dxa"/>
            <w:vAlign w:val="bottom"/>
          </w:tcPr>
          <w:p w14:paraId="762333A7" w14:textId="11388DB6" w:rsidR="00782068" w:rsidRPr="004322A4" w:rsidRDefault="00C854A8" w:rsidP="007A4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jc w:val="center"/>
            </w:pPr>
            <w:r w:rsidRPr="004322A4">
              <w:t>(145</w:t>
            </w:r>
            <w:r w:rsidR="00782068" w:rsidRPr="004322A4">
              <w:t>)</w:t>
            </w:r>
          </w:p>
        </w:tc>
      </w:tr>
      <w:tr w:rsidR="00782068" w:rsidRPr="004322A4" w14:paraId="1657D859" w14:textId="77777777" w:rsidTr="000C545E">
        <w:trPr>
          <w:trHeight w:val="227"/>
        </w:trPr>
        <w:tc>
          <w:tcPr>
            <w:tcW w:w="3060" w:type="dxa"/>
          </w:tcPr>
          <w:p w14:paraId="684374B9" w14:textId="77777777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cs/>
              </w:rPr>
            </w:pPr>
            <w:r w:rsidRPr="004322A4">
              <w:rPr>
                <w:cs/>
              </w:rPr>
              <w:t>ผลกระทบจากอัตราแลกเปลี่ยน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E1C2F5" w14:textId="77777777" w:rsidR="00782068" w:rsidRPr="004322A4" w:rsidRDefault="00782068" w:rsidP="007A42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jc w:val="center"/>
            </w:pPr>
            <w:r w:rsidRPr="004322A4">
              <w:t>(10)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012478" w14:textId="77777777" w:rsidR="00782068" w:rsidRPr="004322A4" w:rsidRDefault="00782068" w:rsidP="00FA5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jc w:val="center"/>
            </w:pPr>
            <w:r w:rsidRPr="004322A4">
              <w:t>(76)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E0E5FC" w14:textId="77777777" w:rsidR="00782068" w:rsidRPr="004322A4" w:rsidRDefault="00782068" w:rsidP="00FA5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jc w:val="center"/>
            </w:pPr>
            <w:r w:rsidRPr="004322A4">
              <w:t>(1)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3DEF2" w14:textId="77777777" w:rsidR="00782068" w:rsidRPr="004322A4" w:rsidRDefault="00782068" w:rsidP="005F4D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</w:pPr>
            <w:r w:rsidRPr="004322A4">
              <w:t>(45)</w:t>
            </w:r>
          </w:p>
        </w:tc>
        <w:tc>
          <w:tcPr>
            <w:tcW w:w="186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ECC10F" w14:textId="3EF11F01" w:rsidR="00782068" w:rsidRPr="004322A4" w:rsidRDefault="00173ADC" w:rsidP="00FA51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jc w:val="center"/>
            </w:pPr>
            <w:r w:rsidRPr="004322A4">
              <w:t>(21</w:t>
            </w:r>
            <w:r w:rsidR="00C854A8" w:rsidRPr="004322A4">
              <w:t>)</w:t>
            </w:r>
          </w:p>
        </w:tc>
        <w:tc>
          <w:tcPr>
            <w:tcW w:w="1863" w:type="dxa"/>
            <w:vAlign w:val="bottom"/>
          </w:tcPr>
          <w:p w14:paraId="07B71972" w14:textId="4604FD62" w:rsidR="00782068" w:rsidRPr="004322A4" w:rsidRDefault="00173ADC" w:rsidP="007A42D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jc w:val="center"/>
            </w:pPr>
            <w:r w:rsidRPr="004322A4">
              <w:t>(153</w:t>
            </w:r>
            <w:r w:rsidR="00782068" w:rsidRPr="004322A4">
              <w:t>)</w:t>
            </w:r>
          </w:p>
        </w:tc>
      </w:tr>
      <w:tr w:rsidR="00782068" w:rsidRPr="004322A4" w14:paraId="53EF43C6" w14:textId="77777777" w:rsidTr="000C545E">
        <w:tc>
          <w:tcPr>
            <w:tcW w:w="3060" w:type="dxa"/>
          </w:tcPr>
          <w:p w14:paraId="43138F12" w14:textId="77777777" w:rsidR="00782068" w:rsidRPr="004322A4" w:rsidRDefault="00782068" w:rsidP="001E69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5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 xml:space="preserve">ณ วันที่ </w:t>
            </w:r>
            <w:r w:rsidRPr="004322A4">
              <w:rPr>
                <w:b/>
                <w:bCs/>
              </w:rPr>
              <w:t xml:space="preserve">30 </w:t>
            </w:r>
            <w:r w:rsidRPr="004322A4">
              <w:rPr>
                <w:b/>
                <w:bCs/>
                <w:cs/>
              </w:rPr>
              <w:t xml:space="preserve">กันยายน </w:t>
            </w:r>
            <w:r w:rsidRPr="004322A4">
              <w:rPr>
                <w:b/>
                <w:bCs/>
              </w:rPr>
              <w:t>256</w:t>
            </w:r>
            <w:r w:rsidRPr="004322A4">
              <w:rPr>
                <w:b/>
                <w:bCs/>
                <w:cs/>
              </w:rPr>
              <w:t>2</w:t>
            </w:r>
          </w:p>
        </w:tc>
        <w:tc>
          <w:tcPr>
            <w:tcW w:w="1863" w:type="dxa"/>
          </w:tcPr>
          <w:p w14:paraId="60647CFB" w14:textId="77777777" w:rsidR="00782068" w:rsidRPr="004322A4" w:rsidRDefault="00782068" w:rsidP="005F4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811</w:t>
            </w:r>
          </w:p>
        </w:tc>
        <w:tc>
          <w:tcPr>
            <w:tcW w:w="1863" w:type="dxa"/>
          </w:tcPr>
          <w:p w14:paraId="0A1B820D" w14:textId="77777777" w:rsidR="00782068" w:rsidRPr="004322A4" w:rsidRDefault="00782068" w:rsidP="005F4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1,273</w:t>
            </w:r>
          </w:p>
        </w:tc>
        <w:tc>
          <w:tcPr>
            <w:tcW w:w="1863" w:type="dxa"/>
          </w:tcPr>
          <w:p w14:paraId="5C58F088" w14:textId="77777777" w:rsidR="00782068" w:rsidRPr="004322A4" w:rsidRDefault="00782068" w:rsidP="005F4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76</w:t>
            </w:r>
          </w:p>
        </w:tc>
        <w:tc>
          <w:tcPr>
            <w:tcW w:w="1863" w:type="dxa"/>
          </w:tcPr>
          <w:p w14:paraId="5B107A01" w14:textId="77777777" w:rsidR="00782068" w:rsidRPr="004322A4" w:rsidRDefault="00782068" w:rsidP="005F4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1,307</w:t>
            </w:r>
          </w:p>
        </w:tc>
        <w:tc>
          <w:tcPr>
            <w:tcW w:w="1863" w:type="dxa"/>
          </w:tcPr>
          <w:p w14:paraId="22256815" w14:textId="72D8252C" w:rsidR="00782068" w:rsidRPr="004322A4" w:rsidRDefault="00782068" w:rsidP="00961B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4,33</w:t>
            </w:r>
            <w:r w:rsidR="000B383D" w:rsidRPr="004322A4">
              <w:rPr>
                <w:b/>
                <w:bCs/>
              </w:rPr>
              <w:t>1</w:t>
            </w:r>
          </w:p>
        </w:tc>
        <w:tc>
          <w:tcPr>
            <w:tcW w:w="1863" w:type="dxa"/>
          </w:tcPr>
          <w:p w14:paraId="1016C0CD" w14:textId="74CCD2A5" w:rsidR="00782068" w:rsidRPr="004322A4" w:rsidRDefault="00782068" w:rsidP="005F4D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7</w:t>
            </w:r>
            <w:r w:rsidR="001E0F43" w:rsidRPr="004322A4">
              <w:rPr>
                <w:b/>
                <w:bCs/>
              </w:rPr>
              <w:t>,798</w:t>
            </w:r>
          </w:p>
        </w:tc>
      </w:tr>
    </w:tbl>
    <w:p w14:paraId="31E7A992" w14:textId="5980E5B4" w:rsidR="00782068" w:rsidRPr="004322A4" w:rsidRDefault="00782068" w:rsidP="006467A3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i/>
          <w:iCs/>
          <w:sz w:val="30"/>
          <w:szCs w:val="30"/>
          <w:lang w:val="en-US" w:bidi="th-TH"/>
        </w:rPr>
      </w:pPr>
    </w:p>
    <w:p w14:paraId="7C64C284" w14:textId="77777777" w:rsidR="00782068" w:rsidRPr="004322A4" w:rsidRDefault="00782068" w:rsidP="006467A3">
      <w:pPr>
        <w:pStyle w:val="index"/>
        <w:tabs>
          <w:tab w:val="clear" w:pos="1134"/>
        </w:tabs>
        <w:spacing w:after="0" w:line="240" w:lineRule="auto"/>
        <w:ind w:left="0" w:firstLine="0"/>
        <w:jc w:val="thaiDistribute"/>
        <w:outlineLvl w:val="0"/>
        <w:rPr>
          <w:rFonts w:ascii="Angsana New" w:hAnsi="Angsana New"/>
          <w:i/>
          <w:iCs/>
          <w:sz w:val="30"/>
          <w:szCs w:val="30"/>
          <w:lang w:val="en-US" w:bidi="th-TH"/>
        </w:rPr>
        <w:sectPr w:rsidR="00782068" w:rsidRPr="004322A4" w:rsidSect="00B958AD">
          <w:headerReference w:type="default" r:id="rId25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bookmarkEnd w:id="1"/>
    <w:bookmarkEnd w:id="2"/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782068" w:rsidRPr="004322A4" w14:paraId="73D302FB" w14:textId="77777777" w:rsidTr="001E690E">
        <w:trPr>
          <w:trHeight w:val="408"/>
          <w:tblHeader/>
        </w:trPr>
        <w:tc>
          <w:tcPr>
            <w:tcW w:w="3924" w:type="pct"/>
          </w:tcPr>
          <w:p w14:paraId="367128F4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E3CF6C1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82068" w:rsidRPr="004322A4" w14:paraId="745B75E3" w14:textId="77777777" w:rsidTr="001E690E">
        <w:trPr>
          <w:trHeight w:val="408"/>
        </w:trPr>
        <w:tc>
          <w:tcPr>
            <w:tcW w:w="3924" w:type="pct"/>
          </w:tcPr>
          <w:p w14:paraId="01265238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362CEBB6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</w:pPr>
            <w:r w:rsidRPr="004322A4">
              <w:rPr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782068" w:rsidRPr="004322A4" w14:paraId="101E3EF1" w14:textId="77777777" w:rsidTr="001E690E">
        <w:trPr>
          <w:trHeight w:val="408"/>
        </w:trPr>
        <w:tc>
          <w:tcPr>
            <w:tcW w:w="3924" w:type="pct"/>
          </w:tcPr>
          <w:p w14:paraId="73C689C9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A0DBD5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2068" w:rsidRPr="004322A4" w14:paraId="2ADC4FF2" w14:textId="77777777" w:rsidTr="001E690E">
        <w:trPr>
          <w:trHeight w:val="408"/>
        </w:trPr>
        <w:tc>
          <w:tcPr>
            <w:tcW w:w="3924" w:type="pct"/>
          </w:tcPr>
          <w:p w14:paraId="058D8B92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2A4">
              <w:rPr>
                <w:rFonts w:ascii="Angsana New" w:hAnsi="Angsana New"/>
                <w:sz w:val="30"/>
                <w:szCs w:val="30"/>
              </w:rPr>
              <w:t>1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076" w:type="pct"/>
            <w:vAlign w:val="bottom"/>
          </w:tcPr>
          <w:p w14:paraId="22301D2F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451</w:t>
            </w:r>
          </w:p>
        </w:tc>
      </w:tr>
      <w:tr w:rsidR="00782068" w:rsidRPr="004322A4" w14:paraId="4AFAE010" w14:textId="77777777" w:rsidTr="001E690E">
        <w:trPr>
          <w:trHeight w:val="408"/>
        </w:trPr>
        <w:tc>
          <w:tcPr>
            <w:tcW w:w="3924" w:type="pct"/>
          </w:tcPr>
          <w:p w14:paraId="60F3AF69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vAlign w:val="bottom"/>
          </w:tcPr>
          <w:p w14:paraId="7F9D2755" w14:textId="77777777" w:rsidR="00782068" w:rsidRPr="004322A4" w:rsidRDefault="00782068" w:rsidP="005F4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48</w:t>
            </w:r>
          </w:p>
        </w:tc>
      </w:tr>
      <w:tr w:rsidR="00782068" w:rsidRPr="004322A4" w14:paraId="36CDA651" w14:textId="77777777" w:rsidTr="001E690E">
        <w:trPr>
          <w:trHeight w:val="408"/>
        </w:trPr>
        <w:tc>
          <w:tcPr>
            <w:tcW w:w="3924" w:type="pct"/>
          </w:tcPr>
          <w:p w14:paraId="1572AD24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vAlign w:val="bottom"/>
          </w:tcPr>
          <w:p w14:paraId="6B69040F" w14:textId="77777777" w:rsidR="00782068" w:rsidRPr="004322A4" w:rsidRDefault="00782068" w:rsidP="000E439B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(91)</w:t>
            </w:r>
          </w:p>
        </w:tc>
      </w:tr>
      <w:tr w:rsidR="00782068" w:rsidRPr="004322A4" w14:paraId="2667DBA9" w14:textId="77777777" w:rsidTr="001E690E">
        <w:trPr>
          <w:trHeight w:val="423"/>
        </w:trPr>
        <w:tc>
          <w:tcPr>
            <w:tcW w:w="3924" w:type="pct"/>
          </w:tcPr>
          <w:p w14:paraId="0A723670" w14:textId="77777777" w:rsidR="00782068" w:rsidRPr="004322A4" w:rsidRDefault="00782068" w:rsidP="005F4D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076" w:type="pct"/>
            <w:vAlign w:val="bottom"/>
          </w:tcPr>
          <w:p w14:paraId="5A9F2554" w14:textId="77777777" w:rsidR="00782068" w:rsidRPr="004322A4" w:rsidRDefault="00782068" w:rsidP="00876E7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408</w:t>
            </w:r>
          </w:p>
        </w:tc>
      </w:tr>
    </w:tbl>
    <w:p w14:paraId="2DFA0271" w14:textId="77777777" w:rsidR="00782068" w:rsidRPr="004322A4" w:rsidRDefault="00782068" w:rsidP="00782068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3C9EF77" w14:textId="084EE2EF" w:rsidR="00870CCC" w:rsidRPr="004322A4" w:rsidRDefault="004762B0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หนี้สินที่มีภาระดอกเบี้ย</w:t>
      </w:r>
      <w:r w:rsidR="00E63EC8"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 </w:t>
      </w:r>
    </w:p>
    <w:p w14:paraId="14F475DC" w14:textId="1D45E0F5" w:rsidR="000F3A45" w:rsidRPr="004322A4" w:rsidRDefault="000F3A45" w:rsidP="00EB716F">
      <w:pPr>
        <w:pStyle w:val="index"/>
        <w:tabs>
          <w:tab w:val="clear" w:pos="1134"/>
          <w:tab w:val="left" w:pos="540"/>
        </w:tabs>
        <w:spacing w:after="0" w:line="240" w:lineRule="auto"/>
        <w:ind w:left="540" w:right="-45" w:firstLine="0"/>
        <w:outlineLvl w:val="0"/>
        <w:rPr>
          <w:rFonts w:ascii="Angsana New" w:hAnsi="Angsana New"/>
          <w:sz w:val="30"/>
          <w:szCs w:val="30"/>
          <w:lang w:bidi="th-TH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077E04" w:rsidRPr="004322A4" w14:paraId="6F4A2E3A" w14:textId="77777777" w:rsidTr="00B0050A">
        <w:trPr>
          <w:tblHeader/>
        </w:trPr>
        <w:tc>
          <w:tcPr>
            <w:tcW w:w="4140" w:type="dxa"/>
            <w:shd w:val="clear" w:color="auto" w:fill="auto"/>
          </w:tcPr>
          <w:p w14:paraId="03517E51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867976E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9294508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077E04" w:rsidRPr="004322A4" w14:paraId="3D8CF09E" w14:textId="77777777" w:rsidTr="00B0050A">
        <w:trPr>
          <w:tblHeader/>
        </w:trPr>
        <w:tc>
          <w:tcPr>
            <w:tcW w:w="4140" w:type="dxa"/>
          </w:tcPr>
          <w:p w14:paraId="0BDC5D9C" w14:textId="77777777" w:rsidR="00077E04" w:rsidRPr="004322A4" w:rsidRDefault="00077E04" w:rsidP="00B0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firstLine="75"/>
            </w:pPr>
            <w:r w:rsidRPr="004322A4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Pr="004322A4">
              <w:rPr>
                <w:b/>
                <w:bCs/>
                <w:i/>
                <w:iCs/>
              </w:rPr>
              <w:t>30</w:t>
            </w:r>
            <w:r w:rsidRPr="004322A4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282" w:type="dxa"/>
          </w:tcPr>
          <w:p w14:paraId="1FFFEAF0" w14:textId="4A8FAB80" w:rsidR="00077E04" w:rsidRPr="004322A4" w:rsidRDefault="00077E04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83" w:type="dxa"/>
          </w:tcPr>
          <w:p w14:paraId="37E4B4AE" w14:textId="3BA82830" w:rsidR="00077E04" w:rsidRPr="004322A4" w:rsidRDefault="00077E04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82" w:type="dxa"/>
          </w:tcPr>
          <w:p w14:paraId="5BF45997" w14:textId="55833857" w:rsidR="00077E04" w:rsidRPr="004322A4" w:rsidRDefault="00077E04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83" w:type="dxa"/>
          </w:tcPr>
          <w:p w14:paraId="481DE2A7" w14:textId="762FB088" w:rsidR="00077E04" w:rsidRPr="004322A4" w:rsidRDefault="00077E04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077E04" w:rsidRPr="004322A4" w14:paraId="0B705561" w14:textId="77777777" w:rsidTr="00B0050A">
        <w:trPr>
          <w:tblHeader/>
        </w:trPr>
        <w:tc>
          <w:tcPr>
            <w:tcW w:w="4140" w:type="dxa"/>
          </w:tcPr>
          <w:p w14:paraId="62F7AFF8" w14:textId="77777777" w:rsidR="00077E04" w:rsidRPr="004322A4" w:rsidRDefault="00077E04" w:rsidP="00B0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firstLine="75"/>
            </w:pPr>
          </w:p>
        </w:tc>
        <w:tc>
          <w:tcPr>
            <w:tcW w:w="5130" w:type="dxa"/>
            <w:gridSpan w:val="4"/>
          </w:tcPr>
          <w:p w14:paraId="53269D60" w14:textId="77777777" w:rsidR="00077E04" w:rsidRPr="004322A4" w:rsidRDefault="00077E04" w:rsidP="00627B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7E04" w:rsidRPr="004322A4" w14:paraId="110B1345" w14:textId="77777777" w:rsidTr="00B0050A">
        <w:tc>
          <w:tcPr>
            <w:tcW w:w="4140" w:type="dxa"/>
          </w:tcPr>
          <w:p w14:paraId="6F88141F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7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เงินกู้ยืมจากสถาบันการเงินและหุ้นกู้</w:t>
            </w:r>
          </w:p>
        </w:tc>
        <w:tc>
          <w:tcPr>
            <w:tcW w:w="1282" w:type="dxa"/>
          </w:tcPr>
          <w:p w14:paraId="5278D7B5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0F80AB5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46BF6DF6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8EA56A7" w14:textId="77777777" w:rsidR="00077E04" w:rsidRPr="004322A4" w:rsidRDefault="00077E04" w:rsidP="00627B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077E04" w:rsidRPr="004322A4" w14:paraId="35605BFA" w14:textId="77777777" w:rsidTr="00B0050A">
        <w:tc>
          <w:tcPr>
            <w:tcW w:w="4140" w:type="dxa"/>
          </w:tcPr>
          <w:p w14:paraId="70EF064B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82" w:type="dxa"/>
          </w:tcPr>
          <w:p w14:paraId="1CD16F59" w14:textId="4826E166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50,464</w:t>
            </w:r>
          </w:p>
        </w:tc>
        <w:tc>
          <w:tcPr>
            <w:tcW w:w="1283" w:type="dxa"/>
          </w:tcPr>
          <w:p w14:paraId="29A965CD" w14:textId="61A175CA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40,903</w:t>
            </w:r>
          </w:p>
        </w:tc>
        <w:tc>
          <w:tcPr>
            <w:tcW w:w="1282" w:type="dxa"/>
          </w:tcPr>
          <w:p w14:paraId="62B3335A" w14:textId="7455C32D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31,314</w:t>
            </w:r>
          </w:p>
        </w:tc>
        <w:tc>
          <w:tcPr>
            <w:tcW w:w="1283" w:type="dxa"/>
          </w:tcPr>
          <w:p w14:paraId="0FC5E149" w14:textId="049C41A4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20,672</w:t>
            </w:r>
          </w:p>
        </w:tc>
      </w:tr>
      <w:tr w:rsidR="00077E04" w:rsidRPr="004322A4" w14:paraId="131866CD" w14:textId="77777777" w:rsidTr="00B0050A">
        <w:tc>
          <w:tcPr>
            <w:tcW w:w="4140" w:type="dxa"/>
          </w:tcPr>
          <w:p w14:paraId="4CB550F9" w14:textId="77777777" w:rsidR="00077E04" w:rsidRPr="004322A4" w:rsidRDefault="00077E04" w:rsidP="00B0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5"/>
              <w:rPr>
                <w:cs/>
              </w:rPr>
            </w:pPr>
            <w:r w:rsidRPr="004322A4">
              <w:rPr>
                <w:cs/>
              </w:rPr>
              <w:t>เพิ่มขึ้น</w:t>
            </w:r>
          </w:p>
        </w:tc>
        <w:tc>
          <w:tcPr>
            <w:tcW w:w="1282" w:type="dxa"/>
          </w:tcPr>
          <w:p w14:paraId="62F0416A" w14:textId="15377FE6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8,438</w:t>
            </w:r>
          </w:p>
        </w:tc>
        <w:tc>
          <w:tcPr>
            <w:tcW w:w="1283" w:type="dxa"/>
          </w:tcPr>
          <w:p w14:paraId="360A5AFF" w14:textId="20991574" w:rsidR="00077E04" w:rsidRPr="004322A4" w:rsidRDefault="00AB4733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10,060</w:t>
            </w:r>
          </w:p>
        </w:tc>
        <w:tc>
          <w:tcPr>
            <w:tcW w:w="1282" w:type="dxa"/>
          </w:tcPr>
          <w:p w14:paraId="4651BA29" w14:textId="48B2038E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2,550</w:t>
            </w:r>
          </w:p>
        </w:tc>
        <w:tc>
          <w:tcPr>
            <w:tcW w:w="1283" w:type="dxa"/>
          </w:tcPr>
          <w:p w14:paraId="485F8259" w14:textId="7A093C2B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5,500</w:t>
            </w:r>
          </w:p>
        </w:tc>
      </w:tr>
      <w:tr w:rsidR="00077E04" w:rsidRPr="004322A4" w14:paraId="75AF5F97" w14:textId="77777777" w:rsidTr="00B0050A">
        <w:tc>
          <w:tcPr>
            <w:tcW w:w="4140" w:type="dxa"/>
          </w:tcPr>
          <w:p w14:paraId="2A2C917A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</w:tcPr>
          <w:p w14:paraId="0AD5C858" w14:textId="78E0B154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(5,617)</w:t>
            </w:r>
          </w:p>
        </w:tc>
        <w:tc>
          <w:tcPr>
            <w:tcW w:w="1283" w:type="dxa"/>
          </w:tcPr>
          <w:p w14:paraId="46739556" w14:textId="7A68065F" w:rsidR="00077E04" w:rsidRPr="004322A4" w:rsidRDefault="00AB4733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(6,177</w:t>
            </w:r>
            <w:r w:rsidR="00077E04" w:rsidRPr="004322A4">
              <w:t>)</w:t>
            </w:r>
          </w:p>
        </w:tc>
        <w:tc>
          <w:tcPr>
            <w:tcW w:w="1282" w:type="dxa"/>
          </w:tcPr>
          <w:p w14:paraId="5B34D503" w14:textId="2BFCE903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(4,325)</w:t>
            </w:r>
          </w:p>
        </w:tc>
        <w:tc>
          <w:tcPr>
            <w:tcW w:w="1283" w:type="dxa"/>
          </w:tcPr>
          <w:p w14:paraId="14DCCCF4" w14:textId="39A8A3BF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(300)</w:t>
            </w:r>
          </w:p>
        </w:tc>
      </w:tr>
      <w:tr w:rsidR="00077E04" w:rsidRPr="004322A4" w14:paraId="053E3540" w14:textId="77777777" w:rsidTr="00B0050A">
        <w:tc>
          <w:tcPr>
            <w:tcW w:w="4140" w:type="dxa"/>
          </w:tcPr>
          <w:p w14:paraId="63F31179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282" w:type="dxa"/>
          </w:tcPr>
          <w:p w14:paraId="7EF24544" w14:textId="46FCE0EC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(32)</w:t>
            </w:r>
          </w:p>
        </w:tc>
        <w:tc>
          <w:tcPr>
            <w:tcW w:w="1283" w:type="dxa"/>
          </w:tcPr>
          <w:p w14:paraId="2F583AA4" w14:textId="17499F93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(13)</w:t>
            </w:r>
          </w:p>
        </w:tc>
        <w:tc>
          <w:tcPr>
            <w:tcW w:w="1282" w:type="dxa"/>
          </w:tcPr>
          <w:p w14:paraId="66CE5FA5" w14:textId="65286601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(14)</w:t>
            </w:r>
          </w:p>
        </w:tc>
        <w:tc>
          <w:tcPr>
            <w:tcW w:w="1283" w:type="dxa"/>
          </w:tcPr>
          <w:p w14:paraId="16383461" w14:textId="027FA265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(5)</w:t>
            </w:r>
          </w:p>
        </w:tc>
      </w:tr>
      <w:tr w:rsidR="00077E04" w:rsidRPr="004322A4" w14:paraId="38C19470" w14:textId="77777777" w:rsidTr="00B0050A">
        <w:tc>
          <w:tcPr>
            <w:tcW w:w="4140" w:type="dxa"/>
          </w:tcPr>
          <w:p w14:paraId="3E8D7AB8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82" w:type="dxa"/>
          </w:tcPr>
          <w:p w14:paraId="54A9AD99" w14:textId="1D2DF324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22</w:t>
            </w:r>
          </w:p>
        </w:tc>
        <w:tc>
          <w:tcPr>
            <w:tcW w:w="1283" w:type="dxa"/>
          </w:tcPr>
          <w:p w14:paraId="0C75AEBC" w14:textId="6CC338F6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</w:t>
            </w:r>
            <w:r w:rsidR="00DF0199" w:rsidRPr="004322A4">
              <w:t>0</w:t>
            </w:r>
          </w:p>
        </w:tc>
        <w:tc>
          <w:tcPr>
            <w:tcW w:w="1282" w:type="dxa"/>
          </w:tcPr>
          <w:p w14:paraId="19BD2835" w14:textId="35957C82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4</w:t>
            </w:r>
          </w:p>
        </w:tc>
        <w:tc>
          <w:tcPr>
            <w:tcW w:w="1283" w:type="dxa"/>
          </w:tcPr>
          <w:p w14:paraId="08BC3ECB" w14:textId="186D2C48" w:rsidR="00077E04" w:rsidRPr="004322A4" w:rsidRDefault="00DF019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</w:t>
            </w:r>
          </w:p>
        </w:tc>
      </w:tr>
      <w:tr w:rsidR="000A3EB4" w:rsidRPr="004322A4" w14:paraId="741DA26D" w14:textId="77777777" w:rsidTr="00B0050A">
        <w:tc>
          <w:tcPr>
            <w:tcW w:w="4140" w:type="dxa"/>
          </w:tcPr>
          <w:p w14:paraId="3FF77649" w14:textId="3751F047" w:rsidR="000A3EB4" w:rsidRPr="004322A4" w:rsidRDefault="000A3EB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282" w:type="dxa"/>
          </w:tcPr>
          <w:p w14:paraId="1381B7F2" w14:textId="27D5152D" w:rsidR="000A3EB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4</w:t>
            </w:r>
          </w:p>
        </w:tc>
        <w:tc>
          <w:tcPr>
            <w:tcW w:w="1283" w:type="dxa"/>
          </w:tcPr>
          <w:p w14:paraId="727A8831" w14:textId="09C13C83" w:rsidR="000A3EB4" w:rsidRPr="004322A4" w:rsidRDefault="00DF019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</w:t>
            </w:r>
          </w:p>
        </w:tc>
        <w:tc>
          <w:tcPr>
            <w:tcW w:w="1282" w:type="dxa"/>
          </w:tcPr>
          <w:p w14:paraId="61C7B25D" w14:textId="77076F32" w:rsidR="000A3EB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</w:t>
            </w:r>
          </w:p>
        </w:tc>
        <w:tc>
          <w:tcPr>
            <w:tcW w:w="1283" w:type="dxa"/>
          </w:tcPr>
          <w:p w14:paraId="45128FA6" w14:textId="19020BB9" w:rsidR="000A3EB4" w:rsidRPr="004322A4" w:rsidRDefault="00DF019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</w:t>
            </w:r>
          </w:p>
        </w:tc>
      </w:tr>
      <w:tr w:rsidR="00077E04" w:rsidRPr="004322A4" w14:paraId="20BBA86B" w14:textId="77777777" w:rsidTr="00B0050A">
        <w:tc>
          <w:tcPr>
            <w:tcW w:w="4140" w:type="dxa"/>
          </w:tcPr>
          <w:p w14:paraId="75686A58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282" w:type="dxa"/>
          </w:tcPr>
          <w:p w14:paraId="41C4B41F" w14:textId="4E268C71" w:rsidR="00077E04" w:rsidRPr="004322A4" w:rsidRDefault="00B15239" w:rsidP="00CA72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(52</w:t>
            </w:r>
            <w:r w:rsidR="00CA72EF" w:rsidRPr="004322A4">
              <w:t>3</w:t>
            </w:r>
            <w:r w:rsidRPr="004322A4">
              <w:t>)</w:t>
            </w:r>
          </w:p>
        </w:tc>
        <w:tc>
          <w:tcPr>
            <w:tcW w:w="1283" w:type="dxa"/>
          </w:tcPr>
          <w:p w14:paraId="323ED05F" w14:textId="2E838ACD" w:rsidR="00077E04" w:rsidRPr="004322A4" w:rsidRDefault="00077E04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(84)</w:t>
            </w:r>
          </w:p>
        </w:tc>
        <w:tc>
          <w:tcPr>
            <w:tcW w:w="1282" w:type="dxa"/>
          </w:tcPr>
          <w:p w14:paraId="2ECC8E73" w14:textId="3E4FF519" w:rsidR="00077E04" w:rsidRPr="004322A4" w:rsidRDefault="00FA3BC9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(274)</w:t>
            </w:r>
          </w:p>
        </w:tc>
        <w:tc>
          <w:tcPr>
            <w:tcW w:w="1283" w:type="dxa"/>
          </w:tcPr>
          <w:p w14:paraId="7881A59E" w14:textId="37388B52" w:rsidR="00077E04" w:rsidRPr="004322A4" w:rsidRDefault="00077E04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(27)</w:t>
            </w:r>
          </w:p>
        </w:tc>
      </w:tr>
      <w:tr w:rsidR="00077E04" w:rsidRPr="004322A4" w14:paraId="796F7F54" w14:textId="77777777" w:rsidTr="00B0050A">
        <w:tc>
          <w:tcPr>
            <w:tcW w:w="4140" w:type="dxa"/>
          </w:tcPr>
          <w:p w14:paraId="5A38DAD3" w14:textId="77777777" w:rsidR="00077E04" w:rsidRPr="004322A4" w:rsidRDefault="00077E04" w:rsidP="00B0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75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</w:tcPr>
          <w:p w14:paraId="522FB535" w14:textId="71C8BBFC" w:rsidR="00077E04" w:rsidRPr="004322A4" w:rsidRDefault="00CA72EF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52,756</w:t>
            </w:r>
          </w:p>
        </w:tc>
        <w:tc>
          <w:tcPr>
            <w:tcW w:w="1283" w:type="dxa"/>
          </w:tcPr>
          <w:p w14:paraId="0B4782F5" w14:textId="0A1E2E99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44,721</w:t>
            </w:r>
          </w:p>
        </w:tc>
        <w:tc>
          <w:tcPr>
            <w:tcW w:w="1282" w:type="dxa"/>
          </w:tcPr>
          <w:p w14:paraId="5177962B" w14:textId="5986951A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29,258</w:t>
            </w:r>
          </w:p>
        </w:tc>
        <w:tc>
          <w:tcPr>
            <w:tcW w:w="1283" w:type="dxa"/>
          </w:tcPr>
          <w:p w14:paraId="73C8CD0E" w14:textId="7971FAB7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25,845</w:t>
            </w:r>
          </w:p>
        </w:tc>
      </w:tr>
      <w:tr w:rsidR="00077E04" w:rsidRPr="004322A4" w14:paraId="1AF1E794" w14:textId="77777777" w:rsidTr="00B0050A">
        <w:tc>
          <w:tcPr>
            <w:tcW w:w="4140" w:type="dxa"/>
            <w:vAlign w:val="bottom"/>
          </w:tcPr>
          <w:p w14:paraId="4574B36D" w14:textId="0C918D5C" w:rsidR="00077E04" w:rsidRPr="004322A4" w:rsidRDefault="00077E04" w:rsidP="00B00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67"/>
              <w:rPr>
                <w:cs/>
              </w:rPr>
            </w:pPr>
            <w:r w:rsidRPr="004322A4">
              <w:rPr>
                <w:i/>
                <w:iCs/>
                <w:cs/>
              </w:rPr>
              <w:t>หัก</w:t>
            </w:r>
            <w:r w:rsidR="00DF2102" w:rsidRPr="004322A4">
              <w:rPr>
                <w:i/>
                <w:iCs/>
              </w:rPr>
              <w:t xml:space="preserve"> </w:t>
            </w:r>
            <w:r w:rsidRPr="004322A4">
              <w:tab/>
            </w:r>
            <w:r w:rsidRPr="004322A4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4322A4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vAlign w:val="bottom"/>
          </w:tcPr>
          <w:p w14:paraId="29142475" w14:textId="4F9B80BB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(2,156)</w:t>
            </w:r>
          </w:p>
        </w:tc>
        <w:tc>
          <w:tcPr>
            <w:tcW w:w="1283" w:type="dxa"/>
            <w:vAlign w:val="bottom"/>
          </w:tcPr>
          <w:p w14:paraId="04C75767" w14:textId="4FB947A7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(2,318)</w:t>
            </w:r>
          </w:p>
        </w:tc>
        <w:tc>
          <w:tcPr>
            <w:tcW w:w="1282" w:type="dxa"/>
            <w:vAlign w:val="bottom"/>
          </w:tcPr>
          <w:p w14:paraId="6E70B50D" w14:textId="10DBF144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(350)</w:t>
            </w:r>
          </w:p>
        </w:tc>
        <w:tc>
          <w:tcPr>
            <w:tcW w:w="1283" w:type="dxa"/>
            <w:vAlign w:val="bottom"/>
          </w:tcPr>
          <w:p w14:paraId="74DE9B1F" w14:textId="7CF967D2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(350)</w:t>
            </w:r>
          </w:p>
        </w:tc>
      </w:tr>
      <w:tr w:rsidR="00077E04" w:rsidRPr="004322A4" w14:paraId="505CC048" w14:textId="77777777" w:rsidTr="00B0050A">
        <w:tc>
          <w:tcPr>
            <w:tcW w:w="4140" w:type="dxa"/>
          </w:tcPr>
          <w:p w14:paraId="4D4DE139" w14:textId="690B6276" w:rsidR="00077E04" w:rsidRPr="004322A4" w:rsidRDefault="00077E04" w:rsidP="0000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270"/>
              <w:rPr>
                <w:cs/>
              </w:rPr>
            </w:pPr>
            <w:r w:rsidRPr="004322A4">
              <w:rPr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282" w:type="dxa"/>
          </w:tcPr>
          <w:p w14:paraId="3FC613FC" w14:textId="6C84ADCE" w:rsidR="00077E04" w:rsidRPr="004322A4" w:rsidRDefault="00B1523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(3,000)</w:t>
            </w:r>
          </w:p>
        </w:tc>
        <w:tc>
          <w:tcPr>
            <w:tcW w:w="1283" w:type="dxa"/>
          </w:tcPr>
          <w:p w14:paraId="2CF980F1" w14:textId="70460012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(4,000)</w:t>
            </w:r>
          </w:p>
        </w:tc>
        <w:tc>
          <w:tcPr>
            <w:tcW w:w="1282" w:type="dxa"/>
          </w:tcPr>
          <w:p w14:paraId="7AD46195" w14:textId="64CB0033" w:rsidR="00077E04" w:rsidRPr="004322A4" w:rsidRDefault="00FA3BC9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(3,000)</w:t>
            </w:r>
          </w:p>
        </w:tc>
        <w:tc>
          <w:tcPr>
            <w:tcW w:w="1283" w:type="dxa"/>
          </w:tcPr>
          <w:p w14:paraId="40B08EA2" w14:textId="2D2813A1" w:rsidR="00077E04" w:rsidRPr="004322A4" w:rsidRDefault="00077E04" w:rsidP="00077E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(4,000)</w:t>
            </w:r>
          </w:p>
        </w:tc>
      </w:tr>
      <w:tr w:rsidR="00077E04" w:rsidRPr="004322A4" w14:paraId="59A5C34D" w14:textId="77777777" w:rsidTr="00B0050A">
        <w:tc>
          <w:tcPr>
            <w:tcW w:w="4140" w:type="dxa"/>
          </w:tcPr>
          <w:p w14:paraId="1149656C" w14:textId="77777777" w:rsidR="00077E04" w:rsidRPr="004322A4" w:rsidRDefault="00077E04" w:rsidP="00004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70"/>
              <w:rPr>
                <w:cs/>
              </w:rPr>
            </w:pPr>
            <w:r w:rsidRPr="004322A4">
              <w:t xml:space="preserve">       </w:t>
            </w:r>
            <w:r w:rsidRPr="004322A4">
              <w:rPr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47C49CDA" w14:textId="16D2C325" w:rsidR="00077E04" w:rsidRPr="004322A4" w:rsidRDefault="00B15239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(7,153)</w:t>
            </w:r>
          </w:p>
        </w:tc>
        <w:tc>
          <w:tcPr>
            <w:tcW w:w="1283" w:type="dxa"/>
          </w:tcPr>
          <w:p w14:paraId="5CC22F03" w14:textId="17C94596" w:rsidR="00077E04" w:rsidRPr="004322A4" w:rsidRDefault="00077E04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(5,743)</w:t>
            </w:r>
          </w:p>
        </w:tc>
        <w:tc>
          <w:tcPr>
            <w:tcW w:w="1282" w:type="dxa"/>
            <w:vAlign w:val="bottom"/>
          </w:tcPr>
          <w:p w14:paraId="20925B6F" w14:textId="5DE53A82" w:rsidR="00077E04" w:rsidRPr="004322A4" w:rsidRDefault="00FA3BC9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(3,076)</w:t>
            </w:r>
          </w:p>
        </w:tc>
        <w:tc>
          <w:tcPr>
            <w:tcW w:w="1283" w:type="dxa"/>
            <w:vAlign w:val="bottom"/>
          </w:tcPr>
          <w:p w14:paraId="29CA86E5" w14:textId="29EBDEAB" w:rsidR="00077E04" w:rsidRPr="004322A4" w:rsidRDefault="00077E04" w:rsidP="00077E0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(4,757)</w:t>
            </w:r>
          </w:p>
        </w:tc>
      </w:tr>
      <w:tr w:rsidR="00077E04" w:rsidRPr="004322A4" w14:paraId="61020D3C" w14:textId="77777777" w:rsidTr="00B0050A">
        <w:tc>
          <w:tcPr>
            <w:tcW w:w="4140" w:type="dxa"/>
          </w:tcPr>
          <w:p w14:paraId="47423F15" w14:textId="77777777" w:rsidR="00077E04" w:rsidRPr="004322A4" w:rsidRDefault="00077E04" w:rsidP="00B005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 w:firstLine="7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dxa"/>
          </w:tcPr>
          <w:p w14:paraId="537AE7DD" w14:textId="2F22BF6B" w:rsidR="00077E04" w:rsidRPr="004322A4" w:rsidRDefault="00CA72EF" w:rsidP="00077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40,447</w:t>
            </w:r>
          </w:p>
        </w:tc>
        <w:tc>
          <w:tcPr>
            <w:tcW w:w="1283" w:type="dxa"/>
          </w:tcPr>
          <w:p w14:paraId="2D1DDDF5" w14:textId="7065D8D7" w:rsidR="00077E04" w:rsidRPr="004322A4" w:rsidRDefault="00077E04" w:rsidP="00077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32,660</w:t>
            </w:r>
          </w:p>
        </w:tc>
        <w:tc>
          <w:tcPr>
            <w:tcW w:w="1282" w:type="dxa"/>
          </w:tcPr>
          <w:p w14:paraId="6DD8BD38" w14:textId="00076A0A" w:rsidR="00077E04" w:rsidRPr="004322A4" w:rsidRDefault="00FA3BC9" w:rsidP="00077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22,832</w:t>
            </w:r>
          </w:p>
        </w:tc>
        <w:tc>
          <w:tcPr>
            <w:tcW w:w="1283" w:type="dxa"/>
          </w:tcPr>
          <w:p w14:paraId="2EDFF68B" w14:textId="58596A2A" w:rsidR="00077E04" w:rsidRPr="004322A4" w:rsidRDefault="00077E04" w:rsidP="00077E0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16,738</w:t>
            </w:r>
          </w:p>
        </w:tc>
      </w:tr>
    </w:tbl>
    <w:p w14:paraId="4FAB6D79" w14:textId="77777777" w:rsidR="000F3A45" w:rsidRPr="004322A4" w:rsidRDefault="000F3A45" w:rsidP="003D12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2"/>
          <w:szCs w:val="22"/>
        </w:rPr>
      </w:pPr>
    </w:p>
    <w:p w14:paraId="69ED1BDF" w14:textId="6130C96A" w:rsidR="000A3EB4" w:rsidRPr="004322A4" w:rsidRDefault="00943092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lang w:val="en-GB"/>
        </w:rPr>
      </w:pPr>
      <w:r w:rsidRPr="004322A4">
        <w:rPr>
          <w:cs/>
          <w:lang w:val="en-GB"/>
        </w:rPr>
        <w:t>ในระหว่างงวดบริษัทได้มีการลงนามในสัญญาเงินกู้ยืมระยะยาวกับสถาบันการเงินแห่ง</w:t>
      </w:r>
      <w:r w:rsidR="00133138" w:rsidRPr="004322A4">
        <w:rPr>
          <w:cs/>
          <w:lang w:val="en-GB"/>
        </w:rPr>
        <w:t>หนึ่ง</w:t>
      </w:r>
      <w:r w:rsidRPr="004322A4">
        <w:rPr>
          <w:cs/>
          <w:lang w:val="en-GB"/>
        </w:rPr>
        <w:t>เป็นจำนวนเงิน</w:t>
      </w:r>
      <w:r w:rsidRPr="004322A4">
        <w:rPr>
          <w:lang w:val="en-GB"/>
        </w:rPr>
        <w:t xml:space="preserve"> </w:t>
      </w:r>
      <w:r w:rsidR="005337BB" w:rsidRPr="004322A4">
        <w:rPr>
          <w:cs/>
          <w:lang w:val="en-GB"/>
        </w:rPr>
        <w:br/>
      </w:r>
      <w:r w:rsidR="005337BB" w:rsidRPr="004322A4">
        <w:t>80</w:t>
      </w:r>
      <w:r w:rsidR="005337BB" w:rsidRPr="004322A4">
        <w:rPr>
          <w:lang w:val="en-GB"/>
        </w:rPr>
        <w:t xml:space="preserve"> </w:t>
      </w:r>
      <w:r w:rsidR="005337BB" w:rsidRPr="004322A4">
        <w:rPr>
          <w:cs/>
          <w:lang w:val="en-GB"/>
        </w:rPr>
        <w:t xml:space="preserve">ล้านเหรียญสหรัฐฯ เทียบเท่า </w:t>
      </w:r>
      <w:r w:rsidR="005337BB" w:rsidRPr="004322A4">
        <w:t xml:space="preserve">2,550 </w:t>
      </w:r>
      <w:r w:rsidR="005337BB" w:rsidRPr="004322A4">
        <w:rPr>
          <w:cs/>
        </w:rPr>
        <w:t>ล้านบาท</w:t>
      </w:r>
      <w:r w:rsidRPr="004322A4">
        <w:rPr>
          <w:cs/>
          <w:lang w:val="en-GB"/>
        </w:rPr>
        <w:t xml:space="preserve"> ในอัตราดอกเบี้ยอ้างอิงจาก</w:t>
      </w:r>
      <w:r w:rsidRPr="004322A4">
        <w:rPr>
          <w:lang w:val="en-GB"/>
        </w:rPr>
        <w:t xml:space="preserve"> LIBOR </w:t>
      </w:r>
      <w:r w:rsidRPr="004322A4">
        <w:rPr>
          <w:cs/>
          <w:lang w:val="en-GB"/>
        </w:rPr>
        <w:t>บวกอัตราส่วนเพิ่ม</w:t>
      </w:r>
      <w:r w:rsidR="00742C3E" w:rsidRPr="004322A4">
        <w:rPr>
          <w:lang w:val="en-GB"/>
        </w:rPr>
        <w:t xml:space="preserve"> </w:t>
      </w:r>
      <w:r w:rsidRPr="004322A4">
        <w:rPr>
          <w:cs/>
          <w:lang w:val="en-GB"/>
        </w:rPr>
        <w:t>สัญญาเงินกู้</w:t>
      </w:r>
      <w:r w:rsidR="00742C3E" w:rsidRPr="004322A4">
        <w:rPr>
          <w:cs/>
          <w:lang w:val="en-GB"/>
        </w:rPr>
        <w:t>ดังกล่าว</w:t>
      </w:r>
      <w:r w:rsidRPr="004322A4">
        <w:rPr>
          <w:cs/>
          <w:lang w:val="en-GB"/>
        </w:rPr>
        <w:t>ระบุข้อปฏิบัติและข้อจำกัดที่มีสาระสำคัญ</w:t>
      </w:r>
      <w:r w:rsidR="00742C3E" w:rsidRPr="004322A4">
        <w:rPr>
          <w:cs/>
          <w:lang w:val="en-GB"/>
        </w:rPr>
        <w:t>ใน</w:t>
      </w:r>
      <w:r w:rsidRPr="004322A4">
        <w:rPr>
          <w:cs/>
          <w:lang w:val="en-GB"/>
        </w:rPr>
        <w:t xml:space="preserve">การดำรงอัตราส่วนของหนี้สินต่อส่วนของผู้ถือหุ้น </w:t>
      </w:r>
    </w:p>
    <w:p w14:paraId="485316B3" w14:textId="77777777" w:rsidR="00DC05A7" w:rsidRPr="004322A4" w:rsidRDefault="00DC05A7" w:rsidP="0077721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lastRenderedPageBreak/>
        <w:t>เจ้าหนี้การค้า</w:t>
      </w:r>
    </w:p>
    <w:p w14:paraId="369A9EF4" w14:textId="77777777" w:rsidR="009E45D4" w:rsidRPr="004322A4" w:rsidRDefault="009E45D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3"/>
        <w:gridCol w:w="979"/>
        <w:gridCol w:w="1235"/>
        <w:gridCol w:w="1239"/>
        <w:gridCol w:w="1235"/>
        <w:gridCol w:w="1237"/>
      </w:tblGrid>
      <w:tr w:rsidR="00110BE6" w:rsidRPr="004322A4" w14:paraId="09679E68" w14:textId="77777777" w:rsidTr="00AA7189">
        <w:trPr>
          <w:trHeight w:val="408"/>
          <w:tblHeader/>
        </w:trPr>
        <w:tc>
          <w:tcPr>
            <w:tcW w:w="1810" w:type="pct"/>
          </w:tcPr>
          <w:p w14:paraId="64D0CCE2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3950D690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2"/>
          </w:tcPr>
          <w:p w14:paraId="6D4431B2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</w:tcPr>
          <w:p w14:paraId="6C335C44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546D" w:rsidRPr="004322A4" w14:paraId="10763742" w14:textId="77777777" w:rsidTr="00AA7189">
        <w:trPr>
          <w:trHeight w:val="408"/>
        </w:trPr>
        <w:tc>
          <w:tcPr>
            <w:tcW w:w="1810" w:type="pct"/>
          </w:tcPr>
          <w:p w14:paraId="6734BF70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6DA12CB6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</w:tcPr>
          <w:p w14:paraId="5B3D3A13" w14:textId="2F4883D3" w:rsidR="0030546D" w:rsidRPr="004322A4" w:rsidRDefault="00DF0199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  <w:r w:rsidR="0030546D" w:rsidRPr="00432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66" w:type="pct"/>
          </w:tcPr>
          <w:p w14:paraId="56E9E3C3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5" w:type="pct"/>
          </w:tcPr>
          <w:p w14:paraId="65D38927" w14:textId="0BF5FBF0" w:rsidR="0030546D" w:rsidRPr="004322A4" w:rsidRDefault="00DF0199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  <w:r w:rsidR="0030546D" w:rsidRPr="00432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65" w:type="pct"/>
          </w:tcPr>
          <w:p w14:paraId="7F418AC9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0546D" w:rsidRPr="004322A4" w14:paraId="6648C79E" w14:textId="77777777" w:rsidTr="00AA7189">
        <w:trPr>
          <w:trHeight w:val="408"/>
        </w:trPr>
        <w:tc>
          <w:tcPr>
            <w:tcW w:w="1810" w:type="pct"/>
          </w:tcPr>
          <w:p w14:paraId="2232AABB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0CCC93EA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5" w:type="pct"/>
          </w:tcPr>
          <w:p w14:paraId="1F533287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6" w:type="pct"/>
          </w:tcPr>
          <w:p w14:paraId="55C63990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65" w:type="pct"/>
          </w:tcPr>
          <w:p w14:paraId="309B1EF5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5" w:type="pct"/>
          </w:tcPr>
          <w:p w14:paraId="49FF6815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0546D" w:rsidRPr="004322A4" w14:paraId="62421E67" w14:textId="77777777" w:rsidTr="00AA7189">
        <w:trPr>
          <w:trHeight w:val="408"/>
        </w:trPr>
        <w:tc>
          <w:tcPr>
            <w:tcW w:w="1810" w:type="pct"/>
          </w:tcPr>
          <w:p w14:paraId="111ED803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675195DF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3" w:type="pct"/>
            <w:gridSpan w:val="4"/>
          </w:tcPr>
          <w:p w14:paraId="3FEF815A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0546D" w:rsidRPr="004322A4" w14:paraId="1BF22EC4" w14:textId="77777777" w:rsidTr="00AA7189">
        <w:trPr>
          <w:trHeight w:val="408"/>
        </w:trPr>
        <w:tc>
          <w:tcPr>
            <w:tcW w:w="1810" w:type="pct"/>
            <w:shd w:val="clear" w:color="auto" w:fill="auto"/>
          </w:tcPr>
          <w:p w14:paraId="1D9544EA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14:paraId="02818347" w14:textId="3624E244" w:rsidR="0030546D" w:rsidRPr="004322A4" w:rsidRDefault="00513863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3D95EC19" w14:textId="6E1611ED" w:rsidR="0030546D" w:rsidRPr="004322A4" w:rsidRDefault="006C52E0" w:rsidP="00F44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9</w:t>
            </w:r>
            <w:r w:rsidR="00F44692" w:rsidRPr="004322A4">
              <w:t>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3B8F427E" w14:textId="77777777" w:rsidR="0030546D" w:rsidRPr="004322A4" w:rsidRDefault="0030546D" w:rsidP="0030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110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01F6AA3A" w14:textId="30BAEED3" w:rsidR="0030546D" w:rsidRPr="004322A4" w:rsidRDefault="00DE3EA6" w:rsidP="0030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1,024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6EED2D5D" w14:textId="77777777" w:rsidR="0030546D" w:rsidRPr="004322A4" w:rsidRDefault="0030546D" w:rsidP="00305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939</w:t>
            </w:r>
          </w:p>
        </w:tc>
      </w:tr>
      <w:tr w:rsidR="0030546D" w:rsidRPr="004322A4" w14:paraId="674A41A4" w14:textId="77777777" w:rsidTr="00AA7189">
        <w:trPr>
          <w:trHeight w:val="408"/>
        </w:trPr>
        <w:tc>
          <w:tcPr>
            <w:tcW w:w="1810" w:type="pct"/>
          </w:tcPr>
          <w:p w14:paraId="34F8E7DA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กิจการอื่น ๆ</w:t>
            </w:r>
          </w:p>
        </w:tc>
        <w:tc>
          <w:tcPr>
            <w:tcW w:w="527" w:type="pct"/>
            <w:shd w:val="clear" w:color="auto" w:fill="auto"/>
          </w:tcPr>
          <w:p w14:paraId="4BE35715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6B90A601" w14:textId="757AF987" w:rsidR="0030546D" w:rsidRPr="004322A4" w:rsidRDefault="00A5247D" w:rsidP="003054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9,142</w:t>
            </w:r>
          </w:p>
        </w:tc>
        <w:tc>
          <w:tcPr>
            <w:tcW w:w="666" w:type="pct"/>
            <w:vAlign w:val="bottom"/>
          </w:tcPr>
          <w:p w14:paraId="273D6B5A" w14:textId="77777777" w:rsidR="0030546D" w:rsidRPr="004322A4" w:rsidRDefault="0030546D" w:rsidP="003054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6,570</w:t>
            </w:r>
          </w:p>
        </w:tc>
        <w:tc>
          <w:tcPr>
            <w:tcW w:w="665" w:type="pct"/>
            <w:vAlign w:val="bottom"/>
          </w:tcPr>
          <w:p w14:paraId="7A4C2040" w14:textId="52FDBB7A" w:rsidR="0030546D" w:rsidRPr="004322A4" w:rsidRDefault="00DE3EA6" w:rsidP="003054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6,473</w:t>
            </w:r>
          </w:p>
        </w:tc>
        <w:tc>
          <w:tcPr>
            <w:tcW w:w="665" w:type="pct"/>
            <w:vAlign w:val="bottom"/>
          </w:tcPr>
          <w:p w14:paraId="557E3F2B" w14:textId="77777777" w:rsidR="0030546D" w:rsidRPr="004322A4" w:rsidRDefault="0030546D" w:rsidP="0030546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5,005</w:t>
            </w:r>
          </w:p>
        </w:tc>
      </w:tr>
      <w:tr w:rsidR="0030546D" w:rsidRPr="004322A4" w14:paraId="564FBD4A" w14:textId="77777777" w:rsidTr="00AA7189">
        <w:trPr>
          <w:trHeight w:val="423"/>
        </w:trPr>
        <w:tc>
          <w:tcPr>
            <w:tcW w:w="1810" w:type="pct"/>
          </w:tcPr>
          <w:p w14:paraId="26C5156F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shd w:val="clear" w:color="auto" w:fill="auto"/>
          </w:tcPr>
          <w:p w14:paraId="71D40988" w14:textId="77777777" w:rsidR="0030546D" w:rsidRPr="004322A4" w:rsidRDefault="0030546D" w:rsidP="003054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5" w:type="pct"/>
            <w:vAlign w:val="bottom"/>
          </w:tcPr>
          <w:p w14:paraId="6E7E87CF" w14:textId="7C2AA86E" w:rsidR="0030546D" w:rsidRPr="004322A4" w:rsidRDefault="00A5247D" w:rsidP="003054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9,241</w:t>
            </w:r>
          </w:p>
        </w:tc>
        <w:tc>
          <w:tcPr>
            <w:tcW w:w="666" w:type="pct"/>
            <w:vAlign w:val="bottom"/>
          </w:tcPr>
          <w:p w14:paraId="072D1580" w14:textId="77777777" w:rsidR="0030546D" w:rsidRPr="004322A4" w:rsidRDefault="0030546D" w:rsidP="003054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6,680</w:t>
            </w:r>
          </w:p>
        </w:tc>
        <w:tc>
          <w:tcPr>
            <w:tcW w:w="665" w:type="pct"/>
            <w:vAlign w:val="bottom"/>
          </w:tcPr>
          <w:p w14:paraId="679E885E" w14:textId="298AB2FD" w:rsidR="0030546D" w:rsidRPr="004322A4" w:rsidRDefault="00DE3EA6" w:rsidP="003054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7,497</w:t>
            </w:r>
          </w:p>
        </w:tc>
        <w:tc>
          <w:tcPr>
            <w:tcW w:w="665" w:type="pct"/>
            <w:vAlign w:val="bottom"/>
          </w:tcPr>
          <w:p w14:paraId="47E2792E" w14:textId="77777777" w:rsidR="0030546D" w:rsidRPr="004322A4" w:rsidRDefault="0030546D" w:rsidP="0030546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5,944</w:t>
            </w:r>
          </w:p>
        </w:tc>
      </w:tr>
    </w:tbl>
    <w:p w14:paraId="66FDD6A5" w14:textId="77777777" w:rsidR="000A3EB4" w:rsidRPr="004322A4" w:rsidRDefault="000A3EB4" w:rsidP="00B0050A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8EC655E" w14:textId="7093890E" w:rsidR="00870CCC" w:rsidRPr="004322A4" w:rsidRDefault="004762B0" w:rsidP="00077E0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เจ้าหนี้อื่น</w:t>
      </w:r>
    </w:p>
    <w:p w14:paraId="0FF99FB8" w14:textId="77777777" w:rsidR="009E45D4" w:rsidRPr="004322A4" w:rsidRDefault="009E45D4" w:rsidP="00110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63"/>
        <w:gridCol w:w="979"/>
        <w:gridCol w:w="1237"/>
        <w:gridCol w:w="1237"/>
        <w:gridCol w:w="1237"/>
        <w:gridCol w:w="1235"/>
      </w:tblGrid>
      <w:tr w:rsidR="00110BE6" w:rsidRPr="004322A4" w14:paraId="53DB59D2" w14:textId="77777777" w:rsidTr="00AA7189">
        <w:trPr>
          <w:trHeight w:val="408"/>
          <w:tblHeader/>
        </w:trPr>
        <w:tc>
          <w:tcPr>
            <w:tcW w:w="1810" w:type="pct"/>
          </w:tcPr>
          <w:p w14:paraId="7670FDC7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67C4B460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pct"/>
            <w:gridSpan w:val="2"/>
          </w:tcPr>
          <w:p w14:paraId="0048B519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1" w:type="pct"/>
            <w:gridSpan w:val="2"/>
          </w:tcPr>
          <w:p w14:paraId="00583AFB" w14:textId="77777777" w:rsidR="00110BE6" w:rsidRPr="004322A4" w:rsidRDefault="00110BE6" w:rsidP="00337A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F0199" w:rsidRPr="004322A4" w14:paraId="6EB0CAB8" w14:textId="77777777" w:rsidTr="00AA7189">
        <w:trPr>
          <w:trHeight w:val="408"/>
        </w:trPr>
        <w:tc>
          <w:tcPr>
            <w:tcW w:w="1810" w:type="pct"/>
          </w:tcPr>
          <w:p w14:paraId="21119CB4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3BB567ED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</w:tcPr>
          <w:p w14:paraId="3960D454" w14:textId="7AAEC756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66" w:type="pct"/>
          </w:tcPr>
          <w:p w14:paraId="52BE5D33" w14:textId="21371356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66" w:type="pct"/>
          </w:tcPr>
          <w:p w14:paraId="6C0A60B1" w14:textId="58ED7DF1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665" w:type="pct"/>
          </w:tcPr>
          <w:p w14:paraId="652C471B" w14:textId="2D385804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F0199" w:rsidRPr="004322A4" w14:paraId="780D7C13" w14:textId="77777777" w:rsidTr="00AA7189">
        <w:trPr>
          <w:trHeight w:val="408"/>
        </w:trPr>
        <w:tc>
          <w:tcPr>
            <w:tcW w:w="1810" w:type="pct"/>
          </w:tcPr>
          <w:p w14:paraId="0F5DF4F9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228BBF50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66" w:type="pct"/>
          </w:tcPr>
          <w:p w14:paraId="66372525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6" w:type="pct"/>
          </w:tcPr>
          <w:p w14:paraId="6C98E869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666" w:type="pct"/>
          </w:tcPr>
          <w:p w14:paraId="4118FA88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665" w:type="pct"/>
          </w:tcPr>
          <w:p w14:paraId="76500CF1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F0199" w:rsidRPr="004322A4" w14:paraId="024A7B01" w14:textId="77777777" w:rsidTr="00AA7189">
        <w:trPr>
          <w:trHeight w:val="408"/>
        </w:trPr>
        <w:tc>
          <w:tcPr>
            <w:tcW w:w="1810" w:type="pct"/>
          </w:tcPr>
          <w:p w14:paraId="385DCEED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01D834D7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63" w:type="pct"/>
            <w:gridSpan w:val="4"/>
          </w:tcPr>
          <w:p w14:paraId="5E6FCE4E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0199" w:rsidRPr="004322A4" w14:paraId="548C3382" w14:textId="77777777" w:rsidTr="00AA7189">
        <w:trPr>
          <w:trHeight w:val="408"/>
        </w:trPr>
        <w:tc>
          <w:tcPr>
            <w:tcW w:w="1810" w:type="pct"/>
            <w:shd w:val="clear" w:color="auto" w:fill="auto"/>
          </w:tcPr>
          <w:p w14:paraId="7E5D98B8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27" w:type="pct"/>
          </w:tcPr>
          <w:p w14:paraId="67B8D65C" w14:textId="5ADF8289" w:rsidR="00DF0199" w:rsidRPr="004322A4" w:rsidRDefault="001D14C2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39048095" w14:textId="75EE12D6" w:rsidR="00DF0199" w:rsidRPr="004322A4" w:rsidRDefault="00BF433A" w:rsidP="00DF0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49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7CC5A2F3" w14:textId="77777777" w:rsidR="00DF0199" w:rsidRPr="004322A4" w:rsidRDefault="00DF0199" w:rsidP="00DF0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56</w:t>
            </w:r>
          </w:p>
        </w:tc>
        <w:tc>
          <w:tcPr>
            <w:tcW w:w="666" w:type="pct"/>
            <w:shd w:val="clear" w:color="auto" w:fill="auto"/>
            <w:vAlign w:val="bottom"/>
          </w:tcPr>
          <w:p w14:paraId="450947C7" w14:textId="17394890" w:rsidR="00DF0199" w:rsidRPr="004322A4" w:rsidRDefault="00DE3EA6" w:rsidP="00DF0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55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10136EBE" w14:textId="77777777" w:rsidR="00DF0199" w:rsidRPr="004322A4" w:rsidRDefault="00DF0199" w:rsidP="00DF0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65</w:t>
            </w:r>
          </w:p>
        </w:tc>
      </w:tr>
      <w:tr w:rsidR="00DF0199" w:rsidRPr="004322A4" w14:paraId="56FDB752" w14:textId="77777777" w:rsidTr="00AA7189">
        <w:trPr>
          <w:trHeight w:val="408"/>
        </w:trPr>
        <w:tc>
          <w:tcPr>
            <w:tcW w:w="1810" w:type="pct"/>
          </w:tcPr>
          <w:p w14:paraId="21A0DCD1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27" w:type="pct"/>
            <w:shd w:val="clear" w:color="auto" w:fill="auto"/>
          </w:tcPr>
          <w:p w14:paraId="3344088E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54090621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66" w:type="pct"/>
            <w:vAlign w:val="bottom"/>
          </w:tcPr>
          <w:p w14:paraId="793CF1F5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66" w:type="pct"/>
            <w:vAlign w:val="bottom"/>
          </w:tcPr>
          <w:p w14:paraId="321B3945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65" w:type="pct"/>
            <w:vAlign w:val="bottom"/>
          </w:tcPr>
          <w:p w14:paraId="5970C9E2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F0199" w:rsidRPr="004322A4" w14:paraId="5DFA42D0" w14:textId="77777777" w:rsidTr="00AA7189">
        <w:trPr>
          <w:trHeight w:val="408"/>
        </w:trPr>
        <w:tc>
          <w:tcPr>
            <w:tcW w:w="1810" w:type="pct"/>
          </w:tcPr>
          <w:p w14:paraId="5E6EA4EC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527" w:type="pct"/>
            <w:shd w:val="clear" w:color="auto" w:fill="auto"/>
          </w:tcPr>
          <w:p w14:paraId="55B9CD4C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5405B519" w14:textId="116A4E77" w:rsidR="00DF0199" w:rsidRPr="004322A4" w:rsidRDefault="005D0493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386</w:t>
            </w:r>
          </w:p>
        </w:tc>
        <w:tc>
          <w:tcPr>
            <w:tcW w:w="666" w:type="pct"/>
            <w:vAlign w:val="bottom"/>
          </w:tcPr>
          <w:p w14:paraId="7A016DC6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946</w:t>
            </w:r>
          </w:p>
        </w:tc>
        <w:tc>
          <w:tcPr>
            <w:tcW w:w="666" w:type="pct"/>
            <w:vAlign w:val="bottom"/>
          </w:tcPr>
          <w:p w14:paraId="23DD4223" w14:textId="4F8B3F2C" w:rsidR="00DF0199" w:rsidRPr="004322A4" w:rsidRDefault="00DE3EA6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145</w:t>
            </w:r>
          </w:p>
        </w:tc>
        <w:tc>
          <w:tcPr>
            <w:tcW w:w="665" w:type="pct"/>
            <w:vAlign w:val="bottom"/>
          </w:tcPr>
          <w:p w14:paraId="7A3F0045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654</w:t>
            </w:r>
          </w:p>
        </w:tc>
      </w:tr>
      <w:tr w:rsidR="00DF0199" w:rsidRPr="004322A4" w14:paraId="6A59B95E" w14:textId="77777777" w:rsidTr="00AA7189">
        <w:trPr>
          <w:trHeight w:val="408"/>
        </w:trPr>
        <w:tc>
          <w:tcPr>
            <w:tcW w:w="1810" w:type="pct"/>
          </w:tcPr>
          <w:p w14:paraId="64E20731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527" w:type="pct"/>
            <w:shd w:val="clear" w:color="auto" w:fill="auto"/>
          </w:tcPr>
          <w:p w14:paraId="4E3AD6A4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42492460" w14:textId="29D5E3B8" w:rsidR="00DF0199" w:rsidRPr="004322A4" w:rsidRDefault="00BF433A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334</w:t>
            </w:r>
          </w:p>
        </w:tc>
        <w:tc>
          <w:tcPr>
            <w:tcW w:w="666" w:type="pct"/>
            <w:vAlign w:val="bottom"/>
          </w:tcPr>
          <w:p w14:paraId="0B0545B4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296</w:t>
            </w:r>
          </w:p>
        </w:tc>
        <w:tc>
          <w:tcPr>
            <w:tcW w:w="666" w:type="pct"/>
            <w:vAlign w:val="bottom"/>
          </w:tcPr>
          <w:p w14:paraId="644FC129" w14:textId="60DA8300" w:rsidR="00DF0199" w:rsidRPr="004322A4" w:rsidRDefault="00DE3EA6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bookmarkStart w:id="4" w:name="OLE_LINK2"/>
            <w:r w:rsidRPr="004322A4">
              <w:t>214</w:t>
            </w:r>
            <w:bookmarkEnd w:id="4"/>
          </w:p>
        </w:tc>
        <w:tc>
          <w:tcPr>
            <w:tcW w:w="665" w:type="pct"/>
            <w:vAlign w:val="bottom"/>
          </w:tcPr>
          <w:p w14:paraId="62B239A1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rPr>
                <w:cs/>
              </w:rPr>
              <w:t>273</w:t>
            </w:r>
          </w:p>
        </w:tc>
      </w:tr>
      <w:tr w:rsidR="00DF0199" w:rsidRPr="004322A4" w14:paraId="289AFEFE" w14:textId="77777777" w:rsidTr="00AA7189">
        <w:trPr>
          <w:trHeight w:val="408"/>
        </w:trPr>
        <w:tc>
          <w:tcPr>
            <w:tcW w:w="1810" w:type="pct"/>
          </w:tcPr>
          <w:p w14:paraId="0F2929DC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527" w:type="pct"/>
            <w:shd w:val="clear" w:color="auto" w:fill="auto"/>
          </w:tcPr>
          <w:p w14:paraId="3937A72D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2715436A" w14:textId="11065E92" w:rsidR="00DF0199" w:rsidRPr="004322A4" w:rsidRDefault="002C24DB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3</w:t>
            </w:r>
            <w:r w:rsidRPr="004322A4">
              <w:rPr>
                <w:rFonts w:hint="cs"/>
                <w:cs/>
              </w:rPr>
              <w:t>88</w:t>
            </w:r>
          </w:p>
        </w:tc>
        <w:tc>
          <w:tcPr>
            <w:tcW w:w="666" w:type="pct"/>
            <w:vAlign w:val="bottom"/>
          </w:tcPr>
          <w:p w14:paraId="75C7F9B8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545</w:t>
            </w:r>
          </w:p>
        </w:tc>
        <w:tc>
          <w:tcPr>
            <w:tcW w:w="666" w:type="pct"/>
            <w:vAlign w:val="bottom"/>
          </w:tcPr>
          <w:p w14:paraId="13C3FB3D" w14:textId="7FC305A9" w:rsidR="00DF0199" w:rsidRPr="004322A4" w:rsidRDefault="00DE3EA6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300</w:t>
            </w:r>
          </w:p>
        </w:tc>
        <w:tc>
          <w:tcPr>
            <w:tcW w:w="665" w:type="pct"/>
            <w:vAlign w:val="bottom"/>
          </w:tcPr>
          <w:p w14:paraId="6089FC25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-</w:t>
            </w:r>
          </w:p>
        </w:tc>
      </w:tr>
      <w:tr w:rsidR="00DF0199" w:rsidRPr="004322A4" w14:paraId="534FCD3D" w14:textId="77777777" w:rsidTr="00AA7189">
        <w:trPr>
          <w:trHeight w:val="408"/>
        </w:trPr>
        <w:tc>
          <w:tcPr>
            <w:tcW w:w="1810" w:type="pct"/>
          </w:tcPr>
          <w:p w14:paraId="5D353129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หนี้สินจากสัญญาประกันความเสี่ยง</w:t>
            </w:r>
          </w:p>
        </w:tc>
        <w:tc>
          <w:tcPr>
            <w:tcW w:w="527" w:type="pct"/>
            <w:shd w:val="clear" w:color="auto" w:fill="auto"/>
          </w:tcPr>
          <w:p w14:paraId="5CABD865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4799871D" w14:textId="60F21890" w:rsidR="00DF0199" w:rsidRPr="004322A4" w:rsidRDefault="00BF433A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20</w:t>
            </w:r>
          </w:p>
        </w:tc>
        <w:tc>
          <w:tcPr>
            <w:tcW w:w="666" w:type="pct"/>
            <w:vAlign w:val="bottom"/>
          </w:tcPr>
          <w:p w14:paraId="67E13701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50</w:t>
            </w:r>
          </w:p>
        </w:tc>
        <w:tc>
          <w:tcPr>
            <w:tcW w:w="666" w:type="pct"/>
            <w:vAlign w:val="bottom"/>
          </w:tcPr>
          <w:p w14:paraId="4608088A" w14:textId="696EF171" w:rsidR="00DF0199" w:rsidRPr="004322A4" w:rsidRDefault="00DE3EA6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20</w:t>
            </w:r>
          </w:p>
        </w:tc>
        <w:tc>
          <w:tcPr>
            <w:tcW w:w="665" w:type="pct"/>
            <w:vAlign w:val="bottom"/>
          </w:tcPr>
          <w:p w14:paraId="3D3C748B" w14:textId="77777777" w:rsidR="00DF0199" w:rsidRPr="004322A4" w:rsidRDefault="00DF0199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47</w:t>
            </w:r>
          </w:p>
        </w:tc>
      </w:tr>
      <w:tr w:rsidR="00F14D4F" w:rsidRPr="004322A4" w14:paraId="0C2BA341" w14:textId="77777777" w:rsidTr="00AA7189">
        <w:trPr>
          <w:trHeight w:val="408"/>
        </w:trPr>
        <w:tc>
          <w:tcPr>
            <w:tcW w:w="1810" w:type="pct"/>
          </w:tcPr>
          <w:p w14:paraId="0A87988E" w14:textId="26DAF2FE" w:rsidR="00F14D4F" w:rsidRPr="004322A4" w:rsidRDefault="00F14D4F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>เจ้าหนี้ค้างชำระเงินลงทุน</w:t>
            </w:r>
          </w:p>
        </w:tc>
        <w:tc>
          <w:tcPr>
            <w:tcW w:w="527" w:type="pct"/>
            <w:shd w:val="clear" w:color="auto" w:fill="auto"/>
          </w:tcPr>
          <w:p w14:paraId="0EF439E2" w14:textId="5F13E960" w:rsidR="00F14D4F" w:rsidRPr="004322A4" w:rsidRDefault="00BC0886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66" w:type="pct"/>
            <w:vAlign w:val="bottom"/>
          </w:tcPr>
          <w:p w14:paraId="4A5D52B7" w14:textId="54B36743" w:rsidR="00F14D4F" w:rsidRPr="004322A4" w:rsidRDefault="002C24DB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1,23</w:t>
            </w:r>
            <w:r w:rsidRPr="004322A4">
              <w:rPr>
                <w:rFonts w:hint="cs"/>
                <w:cs/>
              </w:rPr>
              <w:t>6</w:t>
            </w:r>
          </w:p>
        </w:tc>
        <w:tc>
          <w:tcPr>
            <w:tcW w:w="666" w:type="pct"/>
            <w:vAlign w:val="bottom"/>
          </w:tcPr>
          <w:p w14:paraId="793B187C" w14:textId="554BEEBD" w:rsidR="00F14D4F" w:rsidRPr="004322A4" w:rsidRDefault="00F14D4F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666" w:type="pct"/>
            <w:vAlign w:val="bottom"/>
          </w:tcPr>
          <w:p w14:paraId="6B273D5D" w14:textId="22E093C9" w:rsidR="00F14D4F" w:rsidRPr="004322A4" w:rsidRDefault="00F14D4F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  <w:tc>
          <w:tcPr>
            <w:tcW w:w="665" w:type="pct"/>
            <w:vAlign w:val="bottom"/>
          </w:tcPr>
          <w:p w14:paraId="5B69FD6A" w14:textId="7EC24844" w:rsidR="00F14D4F" w:rsidRPr="004322A4" w:rsidRDefault="00F14D4F" w:rsidP="00DF01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-</w:t>
            </w:r>
          </w:p>
        </w:tc>
      </w:tr>
      <w:tr w:rsidR="00DF0199" w:rsidRPr="004322A4" w14:paraId="523B09B0" w14:textId="77777777" w:rsidTr="00AA7189">
        <w:trPr>
          <w:trHeight w:val="408"/>
        </w:trPr>
        <w:tc>
          <w:tcPr>
            <w:tcW w:w="1810" w:type="pct"/>
          </w:tcPr>
          <w:p w14:paraId="378187B6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27" w:type="pct"/>
            <w:shd w:val="clear" w:color="auto" w:fill="auto"/>
          </w:tcPr>
          <w:p w14:paraId="7F400FD4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57AC397E" w14:textId="282DA78B" w:rsidR="00DF0199" w:rsidRPr="004322A4" w:rsidRDefault="00F14D4F" w:rsidP="00F14D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1</w:t>
            </w:r>
            <w:r w:rsidR="00BF433A" w:rsidRPr="004322A4">
              <w:t>,</w:t>
            </w:r>
            <w:r w:rsidR="00EC7E40" w:rsidRPr="004322A4">
              <w:t>108</w:t>
            </w:r>
          </w:p>
        </w:tc>
        <w:tc>
          <w:tcPr>
            <w:tcW w:w="666" w:type="pct"/>
            <w:vAlign w:val="bottom"/>
          </w:tcPr>
          <w:p w14:paraId="05266BD2" w14:textId="77777777" w:rsidR="00DF0199" w:rsidRPr="004322A4" w:rsidRDefault="00DF0199" w:rsidP="00DF0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1,264</w:t>
            </w:r>
          </w:p>
        </w:tc>
        <w:tc>
          <w:tcPr>
            <w:tcW w:w="666" w:type="pct"/>
            <w:vAlign w:val="bottom"/>
          </w:tcPr>
          <w:p w14:paraId="2E0310FC" w14:textId="318D325D" w:rsidR="00DF0199" w:rsidRPr="004322A4" w:rsidRDefault="006C52E0" w:rsidP="006C52E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</w:pPr>
            <w:r w:rsidRPr="004322A4">
              <w:t>799</w:t>
            </w:r>
          </w:p>
        </w:tc>
        <w:tc>
          <w:tcPr>
            <w:tcW w:w="665" w:type="pct"/>
            <w:vAlign w:val="bottom"/>
          </w:tcPr>
          <w:p w14:paraId="46AF6824" w14:textId="77777777" w:rsidR="00DF0199" w:rsidRPr="004322A4" w:rsidRDefault="00DF0199" w:rsidP="00DF01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  <w:r w:rsidRPr="004322A4">
              <w:t>1,320</w:t>
            </w:r>
          </w:p>
        </w:tc>
      </w:tr>
      <w:tr w:rsidR="00DF0199" w:rsidRPr="004322A4" w14:paraId="41AE41D7" w14:textId="77777777" w:rsidTr="00AA7189">
        <w:trPr>
          <w:trHeight w:val="423"/>
        </w:trPr>
        <w:tc>
          <w:tcPr>
            <w:tcW w:w="1810" w:type="pct"/>
          </w:tcPr>
          <w:p w14:paraId="3DEF9242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7" w:type="pct"/>
            <w:shd w:val="clear" w:color="auto" w:fill="auto"/>
          </w:tcPr>
          <w:p w14:paraId="2ACAC857" w14:textId="77777777" w:rsidR="00DF0199" w:rsidRPr="004322A4" w:rsidRDefault="00DF0199" w:rsidP="00DF0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6" w:type="pct"/>
            <w:vAlign w:val="bottom"/>
          </w:tcPr>
          <w:p w14:paraId="40748DB1" w14:textId="4FC0AE06" w:rsidR="00DF0199" w:rsidRPr="004322A4" w:rsidRDefault="005D0493" w:rsidP="00DF0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3,5</w:t>
            </w:r>
            <w:r w:rsidR="00A5247D" w:rsidRPr="004322A4">
              <w:rPr>
                <w:b/>
                <w:bCs/>
              </w:rPr>
              <w:t>21</w:t>
            </w:r>
          </w:p>
        </w:tc>
        <w:tc>
          <w:tcPr>
            <w:tcW w:w="666" w:type="pct"/>
            <w:vAlign w:val="bottom"/>
          </w:tcPr>
          <w:p w14:paraId="526CA235" w14:textId="77777777" w:rsidR="00DF0199" w:rsidRPr="004322A4" w:rsidRDefault="00DF0199" w:rsidP="00DF0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3,157</w:t>
            </w:r>
          </w:p>
        </w:tc>
        <w:tc>
          <w:tcPr>
            <w:tcW w:w="666" w:type="pct"/>
            <w:vAlign w:val="bottom"/>
          </w:tcPr>
          <w:p w14:paraId="2C979C1A" w14:textId="471DAE72" w:rsidR="00DF0199" w:rsidRPr="004322A4" w:rsidRDefault="00DE3EA6" w:rsidP="00DF0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1,533</w:t>
            </w:r>
          </w:p>
        </w:tc>
        <w:tc>
          <w:tcPr>
            <w:tcW w:w="665" w:type="pct"/>
            <w:vAlign w:val="bottom"/>
          </w:tcPr>
          <w:p w14:paraId="4F4C6AE9" w14:textId="77777777" w:rsidR="00DF0199" w:rsidRPr="004322A4" w:rsidRDefault="00DF0199" w:rsidP="00DF01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2,359</w:t>
            </w:r>
          </w:p>
        </w:tc>
      </w:tr>
    </w:tbl>
    <w:p w14:paraId="66BA27F2" w14:textId="77777777" w:rsidR="00C47F4D" w:rsidRPr="004322A4" w:rsidRDefault="00C47F4D" w:rsidP="00645383">
      <w:pPr>
        <w:pStyle w:val="index"/>
        <w:tabs>
          <w:tab w:val="clear" w:pos="1134"/>
          <w:tab w:val="decimal" w:pos="540"/>
        </w:tabs>
        <w:spacing w:after="0" w:line="240" w:lineRule="auto"/>
        <w:ind w:hanging="594"/>
        <w:outlineLvl w:val="0"/>
        <w:rPr>
          <w:rFonts w:ascii="Angsana New" w:hAnsi="Angsana New"/>
          <w:sz w:val="24"/>
          <w:szCs w:val="24"/>
          <w:lang w:bidi="th-TH"/>
        </w:rPr>
      </w:pPr>
    </w:p>
    <w:p w14:paraId="0F5F705F" w14:textId="77777777" w:rsidR="00DF0199" w:rsidRPr="004322A4" w:rsidRDefault="00DF0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cs/>
        </w:rPr>
      </w:pPr>
      <w:r w:rsidRPr="004322A4">
        <w:rPr>
          <w:b/>
          <w:bCs/>
          <w:cs/>
        </w:rPr>
        <w:br w:type="page"/>
      </w:r>
    </w:p>
    <w:p w14:paraId="0E9B520C" w14:textId="73FB6BB2" w:rsidR="00ED6716" w:rsidRPr="004322A4" w:rsidRDefault="00594775" w:rsidP="0030546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val="en-US"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val="en-US" w:bidi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77A755BF" w14:textId="77777777" w:rsidR="009D2080" w:rsidRPr="004322A4" w:rsidRDefault="009D2080" w:rsidP="009D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0"/>
          <w:szCs w:val="20"/>
        </w:rPr>
      </w:pPr>
    </w:p>
    <w:p w14:paraId="699173D9" w14:textId="2EAF8006" w:rsidR="00594775" w:rsidRPr="004322A4" w:rsidRDefault="00594775" w:rsidP="009D20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4322A4">
        <w:rPr>
          <w:cs/>
        </w:rPr>
        <w:t xml:space="preserve">เมื่อวันที่ </w:t>
      </w:r>
      <w:r w:rsidR="00DF0199" w:rsidRPr="004322A4">
        <w:t>5</w:t>
      </w:r>
      <w:r w:rsidRPr="004322A4">
        <w:t xml:space="preserve"> </w:t>
      </w:r>
      <w:r w:rsidRPr="004322A4">
        <w:rPr>
          <w:cs/>
        </w:rPr>
        <w:t xml:space="preserve">เมษายน </w:t>
      </w:r>
      <w:r w:rsidRPr="004322A4">
        <w:t xml:space="preserve">2562 </w:t>
      </w:r>
      <w:r w:rsidRPr="004322A4">
        <w:rPr>
          <w:cs/>
        </w:rPr>
        <w:t>พระราชบัญญัติคุ้มครองแรงงานได้</w:t>
      </w:r>
      <w:r w:rsidR="003F478C" w:rsidRPr="004322A4">
        <w:rPr>
          <w:cs/>
        </w:rPr>
        <w:t>ถูกปรับปรุงและ</w:t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="003F478C" w:rsidRPr="004322A4">
        <w:rPr>
          <w:cs/>
        </w:rPr>
        <w:tab/>
      </w:r>
      <w:r w:rsidRPr="004322A4">
        <w:rPr>
          <w:cs/>
        </w:rPr>
        <w:t xml:space="preserve">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4322A4">
        <w:t xml:space="preserve">20 </w:t>
      </w:r>
      <w:r w:rsidRPr="004322A4">
        <w:rPr>
          <w:cs/>
        </w:rPr>
        <w:t xml:space="preserve">ปีขึ้นไป ลูกจ้างมีสิทธิได้รับค่าชดเชยไม่น้อยกว่าค่าจ้างอัตราสุดท้าย </w:t>
      </w:r>
      <w:r w:rsidRPr="004322A4">
        <w:t xml:space="preserve">400 </w:t>
      </w:r>
      <w:r w:rsidRPr="004322A4">
        <w:rPr>
          <w:cs/>
        </w:rPr>
        <w:t>วัน 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</w:t>
      </w:r>
      <w:r w:rsidR="00F94509" w:rsidRPr="004322A4">
        <w:rPr>
          <w:cs/>
        </w:rPr>
        <w:t xml:space="preserve">ในไตรมาสที่ </w:t>
      </w:r>
      <w:r w:rsidR="00F94509" w:rsidRPr="004322A4">
        <w:t xml:space="preserve">2 </w:t>
      </w:r>
      <w:r w:rsidR="00F94509" w:rsidRPr="004322A4">
        <w:rPr>
          <w:cs/>
        </w:rPr>
        <w:t xml:space="preserve">ปี </w:t>
      </w:r>
      <w:r w:rsidR="00F94509" w:rsidRPr="004322A4">
        <w:t>2562</w:t>
      </w:r>
      <w:r w:rsidRPr="004322A4">
        <w:t xml:space="preserve"> </w:t>
      </w:r>
      <w:r w:rsidRPr="004322A4">
        <w:rPr>
          <w:cs/>
        </w:rPr>
        <w:t xml:space="preserve">จากการแก้ไขโครงการดังกล่าวทำให้กลุ่มบริษัทรับรู้ประมาณการหนี้สินผลประโยชน์เมื่อเกษียณอายุ และต้นทุนบริการในอดีตเพิ่มขึ้นในไตรมาสที่ </w:t>
      </w:r>
      <w:r w:rsidRPr="004322A4">
        <w:t xml:space="preserve">2 </w:t>
      </w:r>
      <w:r w:rsidRPr="004322A4">
        <w:rPr>
          <w:cs/>
        </w:rPr>
        <w:t xml:space="preserve">ปี </w:t>
      </w:r>
      <w:r w:rsidRPr="004322A4">
        <w:t>2562</w:t>
      </w:r>
      <w:r w:rsidRPr="004322A4">
        <w:rPr>
          <w:cs/>
        </w:rPr>
        <w:t xml:space="preserve"> ในงบการเงินรวมและงบการเงินเฉพาะกิจการจำนวน </w:t>
      </w:r>
      <w:r w:rsidR="007A6C95" w:rsidRPr="004322A4">
        <w:t>140</w:t>
      </w:r>
      <w:r w:rsidRPr="004322A4">
        <w:t xml:space="preserve"> </w:t>
      </w:r>
      <w:r w:rsidRPr="004322A4">
        <w:rPr>
          <w:cs/>
        </w:rPr>
        <w:t xml:space="preserve">ล้านบาท และ </w:t>
      </w:r>
      <w:r w:rsidR="00F777E4" w:rsidRPr="004322A4">
        <w:t>133</w:t>
      </w:r>
      <w:r w:rsidRPr="004322A4">
        <w:t xml:space="preserve"> </w:t>
      </w:r>
      <w:r w:rsidRPr="004322A4">
        <w:rPr>
          <w:cs/>
        </w:rPr>
        <w:t>ล้านบาท ตามลำดับ</w:t>
      </w:r>
    </w:p>
    <w:p w14:paraId="0C164897" w14:textId="77777777" w:rsidR="00C47F4D" w:rsidRPr="004322A4" w:rsidRDefault="00C47F4D" w:rsidP="00645383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20"/>
          <w:lang w:bidi="th-TH"/>
        </w:rPr>
      </w:pPr>
    </w:p>
    <w:p w14:paraId="4DEB8CE4" w14:textId="77777777" w:rsidR="00870CCC" w:rsidRPr="004322A4" w:rsidRDefault="004762B0" w:rsidP="0030546D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ส่วน</w:t>
      </w:r>
      <w:r w:rsidRPr="004322A4">
        <w:rPr>
          <w:rFonts w:ascii="Angsana New" w:hAnsi="Angsana New"/>
          <w:b/>
          <w:bCs/>
          <w:sz w:val="30"/>
          <w:szCs w:val="30"/>
          <w:cs/>
          <w:lang w:val="en-US" w:bidi="th-TH"/>
        </w:rPr>
        <w:t>งาน</w:t>
      </w:r>
      <w:r w:rsidRPr="004322A4">
        <w:rPr>
          <w:rFonts w:ascii="Angsana New" w:hAnsi="Angsana New"/>
          <w:b/>
          <w:bCs/>
          <w:sz w:val="30"/>
          <w:szCs w:val="30"/>
          <w:cs/>
          <w:lang w:val="th-TH" w:bidi="th-TH"/>
        </w:rPr>
        <w:t>ดำเนินงาน</w:t>
      </w:r>
      <w:r w:rsidR="009D7363" w:rsidRPr="004322A4">
        <w:rPr>
          <w:rFonts w:ascii="Angsana New" w:hAnsi="Angsana New"/>
          <w:b/>
          <w:bCs/>
          <w:sz w:val="30"/>
          <w:szCs w:val="30"/>
          <w:cs/>
          <w:lang w:val="th-TH" w:bidi="th-TH"/>
        </w:rPr>
        <w:t>และการจำแนกรายได้</w:t>
      </w:r>
    </w:p>
    <w:p w14:paraId="6088DDF8" w14:textId="77777777" w:rsidR="00ED7567" w:rsidRPr="004322A4" w:rsidRDefault="00ED756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0"/>
          <w:szCs w:val="20"/>
        </w:rPr>
      </w:pPr>
    </w:p>
    <w:p w14:paraId="7DB85672" w14:textId="77777777" w:rsidR="00B12FCF" w:rsidRPr="004322A4" w:rsidRDefault="00B12FCF" w:rsidP="00B12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4322A4">
        <w:rPr>
          <w:cs/>
        </w:rPr>
        <w:t>กลุ่มบริษัทนำ</w:t>
      </w:r>
      <w:r w:rsidRPr="004322A4">
        <w:t xml:space="preserve"> TFRS</w:t>
      </w:r>
      <w:r w:rsidRPr="004322A4">
        <w:rPr>
          <w:cs/>
        </w:rPr>
        <w:t xml:space="preserve"> </w:t>
      </w:r>
      <w:r w:rsidRPr="004322A4">
        <w:t xml:space="preserve">15 </w:t>
      </w:r>
      <w:r w:rsidRPr="004322A4">
        <w:rPr>
          <w:cs/>
        </w:rPr>
        <w:t xml:space="preserve">มาถือปฏิบัติโดยใช้วิธีรับรู้ผลกระทบสะสมโดยปรับปรุงกับกำไรสะสม ณ วันที่ </w:t>
      </w:r>
      <w:r w:rsidRPr="004322A4">
        <w:br/>
        <w:t xml:space="preserve">1 </w:t>
      </w:r>
      <w:r w:rsidRPr="004322A4">
        <w:rPr>
          <w:cs/>
        </w:rPr>
        <w:t xml:space="preserve">มกราคม </w:t>
      </w:r>
      <w:r w:rsidRPr="004322A4">
        <w:t>2562</w:t>
      </w:r>
      <w:r w:rsidRPr="004322A4">
        <w:rPr>
          <w:cs/>
        </w:rPr>
        <w:t xml:space="preserve"> ดังนั้นกลุ่มบริษัทจึงไม่นำ </w:t>
      </w:r>
      <w:r w:rsidRPr="004322A4">
        <w:t>TFRS</w:t>
      </w:r>
      <w:r w:rsidRPr="004322A4">
        <w:rPr>
          <w:cs/>
        </w:rPr>
        <w:t xml:space="preserve"> </w:t>
      </w:r>
      <w:r w:rsidRPr="004322A4">
        <w:t xml:space="preserve">15 </w:t>
      </w:r>
      <w:r w:rsidRPr="004322A4">
        <w:rPr>
          <w:cs/>
        </w:rPr>
        <w:t>มาถือปฏิบัติกับข้อมูลที่แสดงเปรียบเทียบ</w:t>
      </w:r>
    </w:p>
    <w:p w14:paraId="23D94E13" w14:textId="77777777" w:rsidR="00B12FCF" w:rsidRPr="004322A4" w:rsidRDefault="00B12FCF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4"/>
          <w:szCs w:val="24"/>
        </w:rPr>
      </w:pPr>
    </w:p>
    <w:p w14:paraId="6294EFB7" w14:textId="77777777" w:rsidR="00B96AE7" w:rsidRPr="004322A4" w:rsidRDefault="004762B0" w:rsidP="001F3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4322A4">
        <w:rPr>
          <w:cs/>
        </w:rPr>
        <w:t xml:space="preserve">กลุ่มบริษัทมี </w:t>
      </w:r>
      <w:r w:rsidR="00B96AE7" w:rsidRPr="004322A4">
        <w:t>6</w:t>
      </w:r>
      <w:r w:rsidRPr="004322A4">
        <w:t xml:space="preserve"> </w:t>
      </w:r>
      <w:r w:rsidRPr="004322A4">
        <w:rPr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</w:t>
      </w:r>
      <w:r w:rsidR="004B625A" w:rsidRPr="004322A4">
        <w:t xml:space="preserve"> </w:t>
      </w:r>
      <w:r w:rsidRPr="004322A4">
        <w:rPr>
          <w:cs/>
        </w:rPr>
        <w:t>และ</w:t>
      </w:r>
      <w:r w:rsidR="00C70639" w:rsidRPr="004322A4">
        <w:rPr>
          <w:cs/>
        </w:rPr>
        <w:t>กลยุทธ์ทางการตลาดที่แตกต่างกัน</w:t>
      </w:r>
      <w:r w:rsidR="00C70639" w:rsidRPr="004322A4">
        <w:t xml:space="preserve"> </w:t>
      </w:r>
      <w:r w:rsidRPr="004322A4">
        <w:rPr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 โดยสรุปมีดังนี้</w:t>
      </w:r>
    </w:p>
    <w:p w14:paraId="06BD1DE5" w14:textId="77777777" w:rsidR="00B96AE7" w:rsidRPr="004322A4" w:rsidRDefault="00B96AE7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0"/>
          <w:szCs w:val="20"/>
        </w:rPr>
      </w:pPr>
    </w:p>
    <w:p w14:paraId="20308893" w14:textId="77777777" w:rsidR="00FD6919" w:rsidRPr="004322A4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4322A4">
        <w:rPr>
          <w:i/>
          <w:iCs/>
          <w:cs/>
        </w:rPr>
        <w:t xml:space="preserve">ส่วนงาน 1 </w:t>
      </w:r>
      <w:r w:rsidRPr="004322A4">
        <w:rPr>
          <w:i/>
          <w:iCs/>
          <w:cs/>
        </w:rPr>
        <w:tab/>
        <w:t>โรงกลั่น</w:t>
      </w:r>
      <w:r w:rsidR="00555229" w:rsidRPr="004322A4">
        <w:rPr>
          <w:i/>
          <w:iCs/>
          <w:cs/>
        </w:rPr>
        <w:t>และการค้าน้ำมัน</w:t>
      </w:r>
    </w:p>
    <w:p w14:paraId="00F43397" w14:textId="77777777" w:rsidR="00FD6919" w:rsidRPr="004322A4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4322A4">
        <w:rPr>
          <w:i/>
          <w:iCs/>
          <w:cs/>
        </w:rPr>
        <w:t xml:space="preserve">ส่วนงาน 2 </w:t>
      </w:r>
      <w:r w:rsidRPr="004322A4">
        <w:rPr>
          <w:i/>
          <w:iCs/>
          <w:cs/>
        </w:rPr>
        <w:tab/>
        <w:t>การตลาด</w:t>
      </w:r>
    </w:p>
    <w:p w14:paraId="336BE692" w14:textId="77777777" w:rsidR="00FD6919" w:rsidRPr="004322A4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4322A4">
        <w:rPr>
          <w:i/>
          <w:iCs/>
          <w:cs/>
        </w:rPr>
        <w:t>ส่วนงาน 3 พลังงาน</w:t>
      </w:r>
      <w:r w:rsidR="004762B0" w:rsidRPr="004322A4">
        <w:rPr>
          <w:i/>
          <w:iCs/>
          <w:cs/>
        </w:rPr>
        <w:t>ไฟฟ้า</w:t>
      </w:r>
    </w:p>
    <w:p w14:paraId="4D794A27" w14:textId="77777777" w:rsidR="00FD6919" w:rsidRPr="004322A4" w:rsidRDefault="00555229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4322A4">
        <w:rPr>
          <w:i/>
          <w:iCs/>
          <w:cs/>
        </w:rPr>
        <w:t>ส่วนงาน 4 ผลิตภัณฑ์ชีวภาพ</w:t>
      </w:r>
    </w:p>
    <w:p w14:paraId="411E9AB7" w14:textId="77777777" w:rsidR="00FD6919" w:rsidRPr="004322A4" w:rsidRDefault="004762B0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  <w:cs/>
        </w:rPr>
      </w:pPr>
      <w:r w:rsidRPr="004322A4">
        <w:rPr>
          <w:i/>
          <w:iCs/>
          <w:cs/>
        </w:rPr>
        <w:t xml:space="preserve">ส่วนงาน 5 </w:t>
      </w:r>
      <w:r w:rsidR="000039E0" w:rsidRPr="004322A4">
        <w:rPr>
          <w:i/>
          <w:iCs/>
          <w:cs/>
        </w:rPr>
        <w:t>ทรัพยากรธรรมชาติ</w:t>
      </w:r>
    </w:p>
    <w:p w14:paraId="4E2226DC" w14:textId="77777777" w:rsidR="00891BBA" w:rsidRPr="004322A4" w:rsidRDefault="00891BBA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i/>
          <w:iCs/>
        </w:rPr>
      </w:pPr>
      <w:r w:rsidRPr="004322A4">
        <w:rPr>
          <w:i/>
          <w:iCs/>
          <w:cs/>
        </w:rPr>
        <w:t xml:space="preserve">ส่วนงาน </w:t>
      </w:r>
      <w:r w:rsidRPr="004322A4">
        <w:rPr>
          <w:i/>
          <w:iCs/>
        </w:rPr>
        <w:t>6</w:t>
      </w:r>
      <w:r w:rsidRPr="004322A4">
        <w:rPr>
          <w:i/>
          <w:iCs/>
          <w:cs/>
        </w:rPr>
        <w:t xml:space="preserve"> อื่น</w:t>
      </w:r>
      <w:r w:rsidR="00B96AE7" w:rsidRPr="004322A4">
        <w:rPr>
          <w:i/>
          <w:iCs/>
        </w:rPr>
        <w:t xml:space="preserve"> </w:t>
      </w:r>
      <w:r w:rsidRPr="004322A4">
        <w:rPr>
          <w:i/>
          <w:iCs/>
          <w:cs/>
        </w:rPr>
        <w:t>ๆ</w:t>
      </w:r>
    </w:p>
    <w:p w14:paraId="0F39B199" w14:textId="77777777" w:rsidR="00532DF4" w:rsidRPr="004322A4" w:rsidRDefault="00532DF4" w:rsidP="00B96A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  <w:rPr>
          <w:sz w:val="20"/>
          <w:szCs w:val="20"/>
          <w:cs/>
        </w:rPr>
      </w:pPr>
    </w:p>
    <w:p w14:paraId="335EEEBC" w14:textId="77777777" w:rsidR="00090E70" w:rsidRPr="004322A4" w:rsidRDefault="004D23EE" w:rsidP="004D2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cs/>
        </w:rPr>
      </w:pPr>
      <w:r w:rsidRPr="004322A4">
        <w:rPr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Pr="004322A4">
        <w:t xml:space="preserve"> </w:t>
      </w:r>
      <w:r w:rsidRPr="004322A4">
        <w:rPr>
          <w:cs/>
        </w:rPr>
        <w:t>กำไรก่อนภาษี ต้นทุนทางการเงิน ค่าเสื่อมราคาและค่าตัดจำหน่าย กำไรจากอัตราแลกเปลี่ยน และขาดทุนจากการด้อยค่าสินทรัพย์</w:t>
      </w:r>
      <w:r w:rsidRPr="004322A4">
        <w:t xml:space="preserve"> </w:t>
      </w:r>
      <w:r w:rsidRPr="004322A4">
        <w:rPr>
          <w:cs/>
        </w:rPr>
        <w:t>(“กำไร</w:t>
      </w:r>
      <w:r w:rsidRPr="004322A4">
        <w:t xml:space="preserve"> </w:t>
      </w:r>
      <w:r w:rsidRPr="004322A4">
        <w:rPr>
          <w:cs/>
        </w:rPr>
        <w:t>(ขาดทุน</w:t>
      </w:r>
      <w:r w:rsidRPr="004322A4">
        <w:t xml:space="preserve">) </w:t>
      </w:r>
      <w:r w:rsidRPr="004322A4">
        <w:rPr>
          <w:cs/>
        </w:rPr>
        <w:t>จากการดำเนินงานตามส่วนงาน”)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</w:t>
      </w:r>
      <w:r w:rsidRPr="004322A4">
        <w:t xml:space="preserve"> </w:t>
      </w:r>
      <w:r w:rsidRPr="004322A4">
        <w:rPr>
          <w:cs/>
        </w:rPr>
        <w:t>(ขาดทุน</w:t>
      </w:r>
      <w:r w:rsidRPr="004322A4">
        <w:t xml:space="preserve">) </w:t>
      </w:r>
      <w:r w:rsidRPr="004322A4">
        <w:rPr>
          <w:cs/>
        </w:rPr>
        <w:t>จากการดำเนินงานตามส่วนงาน</w:t>
      </w:r>
      <w:r w:rsidRPr="004322A4">
        <w:t xml:space="preserve"> </w:t>
      </w:r>
      <w:r w:rsidRPr="004322A4">
        <w:rPr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BF965F5" w14:textId="77777777" w:rsidR="007C5519" w:rsidRPr="004322A4" w:rsidRDefault="007C5519" w:rsidP="00090E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sectPr w:rsidR="007C5519" w:rsidRPr="004322A4" w:rsidSect="00A646C3">
          <w:headerReference w:type="default" r:id="rId26"/>
          <w:footerReference w:type="default" r:id="rId27"/>
          <w:pgSz w:w="11907" w:h="16840" w:code="9"/>
          <w:pgMar w:top="691" w:right="1152" w:bottom="576" w:left="1350" w:header="720" w:footer="720" w:gutter="0"/>
          <w:cols w:space="720"/>
          <w:docGrid w:linePitch="408"/>
        </w:sectPr>
      </w:pPr>
    </w:p>
    <w:p w14:paraId="33427BB1" w14:textId="33000FAE" w:rsidR="00585492" w:rsidRPr="004322A4" w:rsidRDefault="00585492" w:rsidP="00585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4322A4">
        <w:rPr>
          <w:snapToGrid w:val="0"/>
          <w:cs/>
          <w:lang w:eastAsia="th-TH"/>
        </w:rPr>
        <w:lastRenderedPageBreak/>
        <w:t xml:space="preserve">ข้อมูลเกี่ยวกับส่วนงานที่รายงานสำหรับงวดเก้าเดือนสิ้นสุดวันที่ </w:t>
      </w:r>
      <w:r w:rsidRPr="004322A4">
        <w:rPr>
          <w:snapToGrid w:val="0"/>
          <w:lang w:eastAsia="th-TH"/>
        </w:rPr>
        <w:t>30</w:t>
      </w:r>
      <w:r w:rsidRPr="004322A4">
        <w:rPr>
          <w:snapToGrid w:val="0"/>
          <w:cs/>
          <w:lang w:eastAsia="th-TH"/>
        </w:rPr>
        <w:t xml:space="preserve"> กันยายน </w:t>
      </w:r>
      <w:r w:rsidRPr="004322A4">
        <w:rPr>
          <w:snapToGrid w:val="0"/>
          <w:lang w:eastAsia="th-TH"/>
        </w:rPr>
        <w:t>256</w:t>
      </w:r>
      <w:r w:rsidR="00DF0199" w:rsidRPr="004322A4">
        <w:rPr>
          <w:snapToGrid w:val="0"/>
          <w:lang w:eastAsia="th-TH"/>
        </w:rPr>
        <w:t>2</w:t>
      </w:r>
      <w:r w:rsidRPr="004322A4">
        <w:rPr>
          <w:snapToGrid w:val="0"/>
          <w:cs/>
          <w:lang w:eastAsia="th-TH"/>
        </w:rPr>
        <w:t xml:space="preserve"> และ </w:t>
      </w:r>
      <w:r w:rsidRPr="004322A4">
        <w:rPr>
          <w:snapToGrid w:val="0"/>
          <w:lang w:eastAsia="th-TH"/>
        </w:rPr>
        <w:t>256</w:t>
      </w:r>
      <w:r w:rsidR="00DF0199" w:rsidRPr="004322A4">
        <w:rPr>
          <w:snapToGrid w:val="0"/>
          <w:lang w:eastAsia="th-TH"/>
        </w:rPr>
        <w:t>1</w:t>
      </w:r>
      <w:r w:rsidRPr="004322A4">
        <w:rPr>
          <w:snapToGrid w:val="0"/>
          <w:cs/>
          <w:lang w:eastAsia="th-TH"/>
        </w:rPr>
        <w:t xml:space="preserve"> มีดังนี้</w:t>
      </w:r>
    </w:p>
    <w:p w14:paraId="188FF764" w14:textId="77777777" w:rsidR="00585492" w:rsidRPr="004322A4" w:rsidRDefault="00585492" w:rsidP="00585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tbl>
      <w:tblPr>
        <w:tblW w:w="1436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"/>
        <w:gridCol w:w="3906"/>
        <w:gridCol w:w="54"/>
        <w:gridCol w:w="1239"/>
        <w:gridCol w:w="54"/>
        <w:gridCol w:w="1240"/>
        <w:gridCol w:w="54"/>
        <w:gridCol w:w="1240"/>
        <w:gridCol w:w="54"/>
        <w:gridCol w:w="1240"/>
        <w:gridCol w:w="54"/>
        <w:gridCol w:w="1239"/>
        <w:gridCol w:w="54"/>
        <w:gridCol w:w="1240"/>
        <w:gridCol w:w="54"/>
        <w:gridCol w:w="1240"/>
        <w:gridCol w:w="54"/>
        <w:gridCol w:w="1240"/>
        <w:gridCol w:w="54"/>
      </w:tblGrid>
      <w:tr w:rsidR="00E00BC1" w:rsidRPr="004322A4" w14:paraId="71FE5706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661272BF" w14:textId="77777777" w:rsidR="00E00BC1" w:rsidRPr="004322A4" w:rsidRDefault="00E00BC1" w:rsidP="00E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16"/>
          </w:tcPr>
          <w:p w14:paraId="6CC8E4CC" w14:textId="12A2744A" w:rsidR="00E00BC1" w:rsidRPr="004322A4" w:rsidRDefault="00E00BC1" w:rsidP="00E00B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00BC1" w:rsidRPr="004322A4" w14:paraId="4FA164F2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06E3ACBA" w14:textId="77777777" w:rsidR="00E00BC1" w:rsidRPr="004322A4" w:rsidRDefault="00E00BC1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16"/>
          </w:tcPr>
          <w:p w14:paraId="67660381" w14:textId="75A99AA7" w:rsidR="00E00BC1" w:rsidRPr="004322A4" w:rsidRDefault="00E00BC1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2562</w:t>
            </w:r>
          </w:p>
        </w:tc>
      </w:tr>
      <w:tr w:rsidR="00585492" w:rsidRPr="004322A4" w14:paraId="0B3346E0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455D7731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2DB26FF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โรงกลั่นและการค้าน้ำมัน</w:t>
            </w:r>
          </w:p>
        </w:tc>
        <w:tc>
          <w:tcPr>
            <w:tcW w:w="1294" w:type="dxa"/>
            <w:gridSpan w:val="2"/>
            <w:vAlign w:val="bottom"/>
          </w:tcPr>
          <w:p w14:paraId="317D1B9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การตลาด</w:t>
            </w:r>
          </w:p>
        </w:tc>
        <w:tc>
          <w:tcPr>
            <w:tcW w:w="1294" w:type="dxa"/>
            <w:gridSpan w:val="2"/>
            <w:vAlign w:val="bottom"/>
          </w:tcPr>
          <w:p w14:paraId="279720D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พลังงานไฟฟ้า</w:t>
            </w:r>
          </w:p>
        </w:tc>
        <w:tc>
          <w:tcPr>
            <w:tcW w:w="1294" w:type="dxa"/>
            <w:gridSpan w:val="2"/>
            <w:vAlign w:val="bottom"/>
          </w:tcPr>
          <w:p w14:paraId="6BD343B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ผลิตภัณฑ์ชีวภาพ</w:t>
            </w:r>
          </w:p>
        </w:tc>
        <w:tc>
          <w:tcPr>
            <w:tcW w:w="1293" w:type="dxa"/>
            <w:gridSpan w:val="2"/>
            <w:vAlign w:val="bottom"/>
          </w:tcPr>
          <w:p w14:paraId="22DA00D4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ทรัพยากร</w:t>
            </w:r>
            <w:r w:rsidRPr="004322A4">
              <w:rPr>
                <w:b/>
                <w:bCs/>
                <w:cs/>
              </w:rPr>
              <w:br/>
              <w:t>ธรรมชาติ</w:t>
            </w:r>
          </w:p>
        </w:tc>
        <w:tc>
          <w:tcPr>
            <w:tcW w:w="1294" w:type="dxa"/>
            <w:gridSpan w:val="2"/>
            <w:vAlign w:val="bottom"/>
          </w:tcPr>
          <w:p w14:paraId="205E78C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อื่น</w:t>
            </w:r>
            <w:r w:rsidRPr="004322A4">
              <w:rPr>
                <w:b/>
                <w:bCs/>
              </w:rPr>
              <w:t xml:space="preserve"> </w:t>
            </w:r>
            <w:r w:rsidRPr="004322A4">
              <w:rPr>
                <w:b/>
                <w:bCs/>
                <w:cs/>
              </w:rPr>
              <w:t>ๆ</w:t>
            </w:r>
          </w:p>
        </w:tc>
        <w:tc>
          <w:tcPr>
            <w:tcW w:w="1294" w:type="dxa"/>
            <w:gridSpan w:val="2"/>
            <w:vAlign w:val="bottom"/>
          </w:tcPr>
          <w:p w14:paraId="634CCAE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รายการ</w:t>
            </w:r>
            <w:r w:rsidRPr="004322A4">
              <w:rPr>
                <w:b/>
                <w:bCs/>
              </w:rPr>
              <w:br/>
            </w:r>
            <w:r w:rsidRPr="004322A4">
              <w:rPr>
                <w:b/>
                <w:bCs/>
                <w:cs/>
              </w:rPr>
              <w:t>ตัดบัญชีระหว่างกัน</w:t>
            </w:r>
          </w:p>
        </w:tc>
        <w:tc>
          <w:tcPr>
            <w:tcW w:w="1294" w:type="dxa"/>
            <w:gridSpan w:val="2"/>
            <w:vAlign w:val="bottom"/>
          </w:tcPr>
          <w:p w14:paraId="1411D55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</w:tr>
      <w:tr w:rsidR="00585492" w:rsidRPr="004322A4" w14:paraId="04BC2D2C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4932BD0A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6"/>
            <w:vAlign w:val="bottom"/>
          </w:tcPr>
          <w:p w14:paraId="3A8B154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4322A4">
              <w:rPr>
                <w:i/>
                <w:iCs/>
                <w:cs/>
              </w:rPr>
              <w:t>(ล้านบาท)</w:t>
            </w:r>
          </w:p>
        </w:tc>
      </w:tr>
      <w:tr w:rsidR="00C53615" w:rsidRPr="004322A4" w14:paraId="11FBF459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  <w:vAlign w:val="bottom"/>
          </w:tcPr>
          <w:p w14:paraId="421DA56F" w14:textId="5F5BADE8" w:rsidR="00C53615" w:rsidRPr="004322A4" w:rsidRDefault="00C53615" w:rsidP="00C53615">
            <w:pPr>
              <w:spacing w:line="240" w:lineRule="auto"/>
              <w:jc w:val="both"/>
            </w:pPr>
            <w:r w:rsidRPr="004322A4">
              <w:rPr>
                <w:cs/>
              </w:rPr>
              <w:t>รายได้จาก</w:t>
            </w:r>
            <w:r w:rsidRPr="004322A4">
              <w:rPr>
                <w:rFonts w:hint="cs"/>
                <w:cs/>
              </w:rPr>
              <w:t>การขายและบริการ</w:t>
            </w:r>
            <w:r w:rsidRPr="004322A4">
              <w:rPr>
                <w:cs/>
              </w:rPr>
              <w:t>ลูกค้าภายนอก</w:t>
            </w:r>
          </w:p>
        </w:tc>
        <w:tc>
          <w:tcPr>
            <w:tcW w:w="1293" w:type="dxa"/>
            <w:gridSpan w:val="2"/>
            <w:vAlign w:val="center"/>
          </w:tcPr>
          <w:p w14:paraId="066072DD" w14:textId="1BE8EA2E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34,372</w:t>
            </w:r>
          </w:p>
        </w:tc>
        <w:tc>
          <w:tcPr>
            <w:tcW w:w="1294" w:type="dxa"/>
            <w:gridSpan w:val="2"/>
            <w:vAlign w:val="center"/>
          </w:tcPr>
          <w:p w14:paraId="3D232C1A" w14:textId="3BE196CB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101,492</w:t>
            </w:r>
          </w:p>
        </w:tc>
        <w:tc>
          <w:tcPr>
            <w:tcW w:w="1294" w:type="dxa"/>
            <w:gridSpan w:val="2"/>
            <w:vAlign w:val="center"/>
          </w:tcPr>
          <w:p w14:paraId="095FB48B" w14:textId="5E14C0F8" w:rsidR="00C53615" w:rsidRPr="004322A4" w:rsidRDefault="00AC07FA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2,446</w:t>
            </w:r>
          </w:p>
        </w:tc>
        <w:tc>
          <w:tcPr>
            <w:tcW w:w="1294" w:type="dxa"/>
            <w:gridSpan w:val="2"/>
            <w:vAlign w:val="center"/>
          </w:tcPr>
          <w:p w14:paraId="379DFCD5" w14:textId="016272E2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2,024</w:t>
            </w:r>
          </w:p>
        </w:tc>
        <w:tc>
          <w:tcPr>
            <w:tcW w:w="1293" w:type="dxa"/>
            <w:gridSpan w:val="2"/>
            <w:vAlign w:val="center"/>
          </w:tcPr>
          <w:p w14:paraId="42F94408" w14:textId="74BCCE71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9</w:t>
            </w:r>
          </w:p>
        </w:tc>
        <w:tc>
          <w:tcPr>
            <w:tcW w:w="1294" w:type="dxa"/>
            <w:gridSpan w:val="2"/>
            <w:vAlign w:val="center"/>
          </w:tcPr>
          <w:p w14:paraId="6FB3B9C6" w14:textId="503C665C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5CEADD16" w14:textId="7836A2AC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39306E15" w14:textId="65F902A7" w:rsidR="00C53615" w:rsidRPr="004322A4" w:rsidRDefault="00AC07FA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140,343</w:t>
            </w:r>
          </w:p>
        </w:tc>
      </w:tr>
      <w:tr w:rsidR="00C53615" w:rsidRPr="004322A4" w14:paraId="1D4E6A1F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09D9B036" w14:textId="2F0CA059" w:rsidR="00C53615" w:rsidRPr="004322A4" w:rsidRDefault="00C53615" w:rsidP="00C53615">
            <w:pPr>
              <w:spacing w:line="240" w:lineRule="auto"/>
              <w:jc w:val="both"/>
              <w:rPr>
                <w:cs/>
              </w:rPr>
            </w:pPr>
            <w:r w:rsidRPr="004322A4">
              <w:rPr>
                <w:cs/>
              </w:rPr>
              <w:t>รายได้</w:t>
            </w:r>
            <w:r w:rsidRPr="004322A4">
              <w:rPr>
                <w:rFonts w:hint="cs"/>
                <w:cs/>
              </w:rPr>
              <w:t>จากการขายและบริการ</w:t>
            </w:r>
            <w:r w:rsidRPr="004322A4">
              <w:rPr>
                <w:cs/>
              </w:rPr>
              <w:t>ระหว่างส่วนงาน</w:t>
            </w:r>
          </w:p>
        </w:tc>
        <w:tc>
          <w:tcPr>
            <w:tcW w:w="1293" w:type="dxa"/>
            <w:gridSpan w:val="2"/>
            <w:vAlign w:val="center"/>
          </w:tcPr>
          <w:p w14:paraId="7F49ABBB" w14:textId="31212803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94,476</w:t>
            </w:r>
          </w:p>
        </w:tc>
        <w:tc>
          <w:tcPr>
            <w:tcW w:w="1294" w:type="dxa"/>
            <w:gridSpan w:val="2"/>
            <w:vAlign w:val="center"/>
          </w:tcPr>
          <w:p w14:paraId="484E13E7" w14:textId="164BAF91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5</w:t>
            </w:r>
          </w:p>
        </w:tc>
        <w:tc>
          <w:tcPr>
            <w:tcW w:w="1294" w:type="dxa"/>
            <w:gridSpan w:val="2"/>
            <w:vAlign w:val="center"/>
          </w:tcPr>
          <w:p w14:paraId="765E5F34" w14:textId="4C214D9A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1D774960" w14:textId="77226B84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5,477</w:t>
            </w:r>
          </w:p>
        </w:tc>
        <w:tc>
          <w:tcPr>
            <w:tcW w:w="1293" w:type="dxa"/>
            <w:gridSpan w:val="2"/>
            <w:vAlign w:val="center"/>
          </w:tcPr>
          <w:p w14:paraId="0446A88B" w14:textId="31C85E3A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25BC869C" w14:textId="5C7F0636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4C84C54B" w14:textId="4F489DF2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(99,958)</w:t>
            </w:r>
          </w:p>
        </w:tc>
        <w:tc>
          <w:tcPr>
            <w:tcW w:w="1294" w:type="dxa"/>
            <w:gridSpan w:val="2"/>
            <w:vAlign w:val="center"/>
          </w:tcPr>
          <w:p w14:paraId="1C91B80C" w14:textId="0CBE666E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</w:tr>
      <w:tr w:rsidR="00585492" w:rsidRPr="004322A4" w14:paraId="2326FB91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6449DEDB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gridSpan w:val="2"/>
            <w:vAlign w:val="center"/>
          </w:tcPr>
          <w:p w14:paraId="00F76F39" w14:textId="533643D0" w:rsidR="00585492" w:rsidRPr="004322A4" w:rsidRDefault="001D14C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128,848</w:t>
            </w:r>
          </w:p>
        </w:tc>
        <w:tc>
          <w:tcPr>
            <w:tcW w:w="1294" w:type="dxa"/>
            <w:gridSpan w:val="2"/>
            <w:vAlign w:val="center"/>
          </w:tcPr>
          <w:p w14:paraId="2F729442" w14:textId="0D698EB0" w:rsidR="00585492" w:rsidRPr="004322A4" w:rsidRDefault="00B6247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101,497</w:t>
            </w:r>
          </w:p>
        </w:tc>
        <w:tc>
          <w:tcPr>
            <w:tcW w:w="1294" w:type="dxa"/>
            <w:gridSpan w:val="2"/>
            <w:vAlign w:val="center"/>
          </w:tcPr>
          <w:p w14:paraId="59AE6472" w14:textId="43D1ABD8" w:rsidR="00585492" w:rsidRPr="004322A4" w:rsidRDefault="000F1E34" w:rsidP="000304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2,44</w:t>
            </w:r>
            <w:r w:rsidR="00030430" w:rsidRPr="004322A4">
              <w:rPr>
                <w:b/>
                <w:bCs/>
              </w:rPr>
              <w:t>6</w:t>
            </w:r>
          </w:p>
        </w:tc>
        <w:tc>
          <w:tcPr>
            <w:tcW w:w="1294" w:type="dxa"/>
            <w:gridSpan w:val="2"/>
            <w:vAlign w:val="center"/>
          </w:tcPr>
          <w:p w14:paraId="12503ECC" w14:textId="2BCFEE41" w:rsidR="00585492" w:rsidRPr="004322A4" w:rsidRDefault="00B6247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7,501</w:t>
            </w:r>
          </w:p>
        </w:tc>
        <w:tc>
          <w:tcPr>
            <w:tcW w:w="1293" w:type="dxa"/>
            <w:gridSpan w:val="2"/>
            <w:vAlign w:val="center"/>
          </w:tcPr>
          <w:p w14:paraId="2B85DDF2" w14:textId="10DE55C8" w:rsidR="00585492" w:rsidRPr="004322A4" w:rsidRDefault="00B6247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9</w:t>
            </w:r>
          </w:p>
        </w:tc>
        <w:tc>
          <w:tcPr>
            <w:tcW w:w="1294" w:type="dxa"/>
            <w:gridSpan w:val="2"/>
            <w:vAlign w:val="center"/>
          </w:tcPr>
          <w:p w14:paraId="49A04B7B" w14:textId="3B8EB2D8" w:rsidR="00585492" w:rsidRPr="004322A4" w:rsidRDefault="00B6247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257C7ADD" w14:textId="378C50D2" w:rsidR="00585492" w:rsidRPr="004322A4" w:rsidRDefault="00B6247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(99,958)</w:t>
            </w:r>
          </w:p>
        </w:tc>
        <w:tc>
          <w:tcPr>
            <w:tcW w:w="1294" w:type="dxa"/>
            <w:gridSpan w:val="2"/>
            <w:vAlign w:val="center"/>
          </w:tcPr>
          <w:p w14:paraId="33822735" w14:textId="47E08244" w:rsidR="00585492" w:rsidRPr="004322A4" w:rsidRDefault="00AC07FA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140,343</w:t>
            </w:r>
          </w:p>
        </w:tc>
      </w:tr>
      <w:tr w:rsidR="00585492" w:rsidRPr="004322A4" w14:paraId="3DBC3B80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298D9EF4" w14:textId="77777777" w:rsidR="00585492" w:rsidRPr="004322A4" w:rsidRDefault="00585492" w:rsidP="005A0594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3917AFB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5CBDA8D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73044A3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06A07D66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center"/>
          </w:tcPr>
          <w:p w14:paraId="55F75BF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0D8EF4A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404BBAA7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34445D4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585492" w:rsidRPr="004322A4" w14:paraId="673AEE46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79435FE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4322A4">
              <w:rPr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gridSpan w:val="2"/>
            <w:vAlign w:val="center"/>
          </w:tcPr>
          <w:p w14:paraId="28C25EC2" w14:textId="5D264A11" w:rsidR="00585492" w:rsidRPr="004322A4" w:rsidRDefault="00B6247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1,799</w:t>
            </w:r>
          </w:p>
        </w:tc>
        <w:tc>
          <w:tcPr>
            <w:tcW w:w="1294" w:type="dxa"/>
            <w:gridSpan w:val="2"/>
            <w:vAlign w:val="center"/>
          </w:tcPr>
          <w:p w14:paraId="43BA037B" w14:textId="727EC4DC" w:rsidR="00585492" w:rsidRPr="004322A4" w:rsidRDefault="00B6247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1,920</w:t>
            </w:r>
          </w:p>
        </w:tc>
        <w:tc>
          <w:tcPr>
            <w:tcW w:w="1294" w:type="dxa"/>
            <w:gridSpan w:val="2"/>
            <w:vAlign w:val="center"/>
          </w:tcPr>
          <w:p w14:paraId="522458B4" w14:textId="2F12FF13" w:rsidR="00585492" w:rsidRPr="004322A4" w:rsidRDefault="000F1E34" w:rsidP="00F33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2,168</w:t>
            </w:r>
          </w:p>
        </w:tc>
        <w:tc>
          <w:tcPr>
            <w:tcW w:w="1294" w:type="dxa"/>
            <w:gridSpan w:val="2"/>
            <w:vAlign w:val="center"/>
          </w:tcPr>
          <w:p w14:paraId="576BD51E" w14:textId="088A1B2F" w:rsidR="00585492" w:rsidRPr="004322A4" w:rsidRDefault="00B6247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626</w:t>
            </w:r>
          </w:p>
        </w:tc>
        <w:tc>
          <w:tcPr>
            <w:tcW w:w="1293" w:type="dxa"/>
            <w:gridSpan w:val="2"/>
            <w:vAlign w:val="center"/>
          </w:tcPr>
          <w:p w14:paraId="5EDBD708" w14:textId="60304B7F" w:rsidR="00585492" w:rsidRPr="004322A4" w:rsidRDefault="00A24F91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21</w:t>
            </w:r>
          </w:p>
        </w:tc>
        <w:tc>
          <w:tcPr>
            <w:tcW w:w="1294" w:type="dxa"/>
            <w:gridSpan w:val="2"/>
            <w:vAlign w:val="center"/>
          </w:tcPr>
          <w:p w14:paraId="32D546C4" w14:textId="1F5410A7" w:rsidR="00585492" w:rsidRPr="004322A4" w:rsidRDefault="00030430" w:rsidP="00A24F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(24</w:t>
            </w:r>
            <w:r w:rsidR="00A24F91" w:rsidRPr="004322A4">
              <w:t>5</w:t>
            </w:r>
            <w:r w:rsidR="00B62472" w:rsidRPr="004322A4">
              <w:t>)</w:t>
            </w:r>
          </w:p>
        </w:tc>
        <w:tc>
          <w:tcPr>
            <w:tcW w:w="1294" w:type="dxa"/>
            <w:gridSpan w:val="2"/>
            <w:vAlign w:val="center"/>
          </w:tcPr>
          <w:p w14:paraId="3B08A685" w14:textId="54CABD84" w:rsidR="00585492" w:rsidRPr="004322A4" w:rsidRDefault="00B6247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55E90392" w14:textId="2C840EA9" w:rsidR="00585492" w:rsidRPr="004322A4" w:rsidRDefault="00A24F91" w:rsidP="000172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6,289</w:t>
            </w:r>
          </w:p>
        </w:tc>
      </w:tr>
      <w:tr w:rsidR="00585492" w:rsidRPr="004322A4" w14:paraId="0698B874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5AD3E56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gridSpan w:val="2"/>
          </w:tcPr>
          <w:p w14:paraId="0E14381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38B8D9D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268A073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18448BD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18B5D1C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123CD5B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42DFD04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center"/>
          </w:tcPr>
          <w:p w14:paraId="1F471FB9" w14:textId="44BAC123" w:rsidR="00585492" w:rsidRPr="004322A4" w:rsidRDefault="001D14C2" w:rsidP="00030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(</w:t>
            </w:r>
            <w:r w:rsidR="000F1E34" w:rsidRPr="004322A4">
              <w:t>3,70</w:t>
            </w:r>
            <w:r w:rsidR="00030430" w:rsidRPr="004322A4">
              <w:t>1</w:t>
            </w:r>
            <w:r w:rsidRPr="004322A4">
              <w:t>)</w:t>
            </w:r>
          </w:p>
        </w:tc>
      </w:tr>
      <w:tr w:rsidR="00585492" w:rsidRPr="004322A4" w14:paraId="53662455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2BE8EF1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  <w:gridSpan w:val="2"/>
          </w:tcPr>
          <w:p w14:paraId="222A157C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438709B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</w:tcPr>
          <w:p w14:paraId="2E8D93B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0869B21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59E1326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2F579FC4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F98EFD4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393578C0" w14:textId="6125EF7D" w:rsidR="00585492" w:rsidRPr="004322A4" w:rsidRDefault="00B6247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340</w:t>
            </w:r>
          </w:p>
        </w:tc>
      </w:tr>
      <w:tr w:rsidR="00585492" w:rsidRPr="004322A4" w14:paraId="5A34AB31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57375AC0" w14:textId="77777777" w:rsidR="00585492" w:rsidRPr="004322A4" w:rsidRDefault="00585492" w:rsidP="005A0594">
            <w:pPr>
              <w:spacing w:line="240" w:lineRule="auto"/>
              <w:jc w:val="both"/>
              <w:rPr>
                <w:cs/>
              </w:rPr>
            </w:pPr>
            <w:r w:rsidRPr="004322A4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gridSpan w:val="2"/>
            <w:vAlign w:val="bottom"/>
          </w:tcPr>
          <w:p w14:paraId="01A15617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257057C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61E3E8D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7F69A337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12A7623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3A701E9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7A535B2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center"/>
          </w:tcPr>
          <w:p w14:paraId="6ADDCDFF" w14:textId="08D1A76C" w:rsidR="00585492" w:rsidRPr="004322A4" w:rsidRDefault="00B6247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4322A4">
              <w:t>(1,276)</w:t>
            </w:r>
          </w:p>
        </w:tc>
      </w:tr>
      <w:tr w:rsidR="00585492" w:rsidRPr="004322A4" w14:paraId="23DD947C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319864DF" w14:textId="77777777" w:rsidR="00585492" w:rsidRPr="004322A4" w:rsidRDefault="00585492" w:rsidP="005A0594">
            <w:pPr>
              <w:spacing w:line="240" w:lineRule="auto"/>
              <w:jc w:val="both"/>
              <w:rPr>
                <w:cs/>
              </w:rPr>
            </w:pPr>
            <w:r w:rsidRPr="004322A4">
              <w:rPr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gridSpan w:val="2"/>
            <w:vAlign w:val="bottom"/>
          </w:tcPr>
          <w:p w14:paraId="3E62925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6694A01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6ECF858C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bottom"/>
          </w:tcPr>
          <w:p w14:paraId="2A43463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bottom"/>
          </w:tcPr>
          <w:p w14:paraId="71E99DA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2A51B1D6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1B2031F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3D2A892F" w14:textId="7A1ACAED" w:rsidR="00585492" w:rsidRPr="004322A4" w:rsidRDefault="00B6247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(31)</w:t>
            </w:r>
          </w:p>
        </w:tc>
      </w:tr>
      <w:tr w:rsidR="00585492" w:rsidRPr="004322A4" w14:paraId="5869AA0E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06962CAC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gridSpan w:val="2"/>
            <w:vAlign w:val="bottom"/>
          </w:tcPr>
          <w:p w14:paraId="4A3C6AD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0ADCC32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52389134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bottom"/>
          </w:tcPr>
          <w:p w14:paraId="5F275B6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bottom"/>
          </w:tcPr>
          <w:p w14:paraId="03EA13E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460B239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3461566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153CCBF8" w14:textId="3361F659" w:rsidR="00585492" w:rsidRPr="004322A4" w:rsidRDefault="000F1E34" w:rsidP="00A24F9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1,62</w:t>
            </w:r>
            <w:r w:rsidR="00A24F91" w:rsidRPr="004322A4">
              <w:rPr>
                <w:b/>
                <w:bCs/>
              </w:rPr>
              <w:t>1</w:t>
            </w:r>
          </w:p>
        </w:tc>
      </w:tr>
      <w:tr w:rsidR="00BC0886" w:rsidRPr="004322A4" w14:paraId="6E2E376F" w14:textId="77777777" w:rsidTr="007A4E58">
        <w:trPr>
          <w:gridBefore w:val="1"/>
          <w:wBefore w:w="54" w:type="dxa"/>
        </w:trPr>
        <w:tc>
          <w:tcPr>
            <w:tcW w:w="3960" w:type="dxa"/>
            <w:gridSpan w:val="2"/>
          </w:tcPr>
          <w:p w14:paraId="6A07C8FF" w14:textId="77777777" w:rsidR="00BC0886" w:rsidRPr="004322A4" w:rsidRDefault="00BC0886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47B6DEEA" w14:textId="77777777" w:rsidR="00BC0886" w:rsidRPr="004322A4" w:rsidRDefault="00BC0886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4D928FA6" w14:textId="77777777" w:rsidR="00BC0886" w:rsidRPr="004322A4" w:rsidRDefault="00BC0886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0A9DA894" w14:textId="77777777" w:rsidR="00BC0886" w:rsidRPr="004322A4" w:rsidRDefault="00BC0886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bottom"/>
          </w:tcPr>
          <w:p w14:paraId="5D58DE00" w14:textId="77777777" w:rsidR="00BC0886" w:rsidRPr="004322A4" w:rsidRDefault="00BC0886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bottom"/>
          </w:tcPr>
          <w:p w14:paraId="35499498" w14:textId="77777777" w:rsidR="00BC0886" w:rsidRPr="004322A4" w:rsidRDefault="00BC0886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62D668F4" w14:textId="77777777" w:rsidR="00BC0886" w:rsidRPr="004322A4" w:rsidRDefault="00BC0886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56853B65" w14:textId="77777777" w:rsidR="00BC0886" w:rsidRPr="004322A4" w:rsidRDefault="00BC0886" w:rsidP="00BC0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50447AF7" w14:textId="77777777" w:rsidR="00BC0886" w:rsidRPr="004322A4" w:rsidRDefault="00BC0886" w:rsidP="00BC08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</w:p>
        </w:tc>
      </w:tr>
      <w:tr w:rsidR="00585492" w:rsidRPr="004322A4" w14:paraId="66C22A67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34585A1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16"/>
          </w:tcPr>
          <w:p w14:paraId="3C85740F" w14:textId="43C630E2" w:rsidR="00585492" w:rsidRPr="004322A4" w:rsidRDefault="00E00BC1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00BC1" w:rsidRPr="004322A4" w14:paraId="5B5BCA7E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61C44874" w14:textId="77777777" w:rsidR="00E00BC1" w:rsidRPr="004322A4" w:rsidRDefault="00E00BC1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cs/>
              </w:rPr>
            </w:pPr>
          </w:p>
        </w:tc>
        <w:tc>
          <w:tcPr>
            <w:tcW w:w="10350" w:type="dxa"/>
            <w:gridSpan w:val="16"/>
          </w:tcPr>
          <w:p w14:paraId="421C865F" w14:textId="568EEB29" w:rsidR="00E00BC1" w:rsidRPr="004322A4" w:rsidRDefault="00E00BC1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25</w:t>
            </w:r>
            <w:r w:rsidRPr="004322A4">
              <w:rPr>
                <w:b/>
                <w:bCs/>
              </w:rPr>
              <w:t>61</w:t>
            </w:r>
          </w:p>
        </w:tc>
      </w:tr>
      <w:tr w:rsidR="00585492" w:rsidRPr="004322A4" w14:paraId="15E00EA5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41E1B225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293" w:type="dxa"/>
            <w:gridSpan w:val="2"/>
            <w:vAlign w:val="bottom"/>
          </w:tcPr>
          <w:p w14:paraId="0A7C118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โรงกลั่นและการค้าน้ำมัน</w:t>
            </w:r>
          </w:p>
        </w:tc>
        <w:tc>
          <w:tcPr>
            <w:tcW w:w="1294" w:type="dxa"/>
            <w:gridSpan w:val="2"/>
            <w:vAlign w:val="bottom"/>
          </w:tcPr>
          <w:p w14:paraId="54B94AF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การตลาด</w:t>
            </w:r>
          </w:p>
        </w:tc>
        <w:tc>
          <w:tcPr>
            <w:tcW w:w="1294" w:type="dxa"/>
            <w:gridSpan w:val="2"/>
            <w:vAlign w:val="bottom"/>
          </w:tcPr>
          <w:p w14:paraId="637D1D2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พลังงานไฟฟ้า</w:t>
            </w:r>
          </w:p>
        </w:tc>
        <w:tc>
          <w:tcPr>
            <w:tcW w:w="1294" w:type="dxa"/>
            <w:gridSpan w:val="2"/>
            <w:vAlign w:val="bottom"/>
          </w:tcPr>
          <w:p w14:paraId="51D32E17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ผลิตภัณฑ์ชีวภาพ</w:t>
            </w:r>
          </w:p>
        </w:tc>
        <w:tc>
          <w:tcPr>
            <w:tcW w:w="1293" w:type="dxa"/>
            <w:gridSpan w:val="2"/>
            <w:vAlign w:val="bottom"/>
          </w:tcPr>
          <w:p w14:paraId="2D9BFD8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9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ทรัพยากร</w:t>
            </w:r>
            <w:r w:rsidRPr="004322A4">
              <w:rPr>
                <w:b/>
                <w:bCs/>
                <w:cs/>
              </w:rPr>
              <w:br/>
              <w:t>ธรรมชาติ</w:t>
            </w:r>
          </w:p>
        </w:tc>
        <w:tc>
          <w:tcPr>
            <w:tcW w:w="1294" w:type="dxa"/>
            <w:gridSpan w:val="2"/>
            <w:vAlign w:val="bottom"/>
          </w:tcPr>
          <w:p w14:paraId="545AD1D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อื่น</w:t>
            </w:r>
            <w:r w:rsidRPr="004322A4">
              <w:rPr>
                <w:b/>
                <w:bCs/>
              </w:rPr>
              <w:t xml:space="preserve"> </w:t>
            </w:r>
            <w:r w:rsidRPr="004322A4">
              <w:rPr>
                <w:b/>
                <w:bCs/>
                <w:cs/>
              </w:rPr>
              <w:t>ๆ</w:t>
            </w:r>
          </w:p>
        </w:tc>
        <w:tc>
          <w:tcPr>
            <w:tcW w:w="1294" w:type="dxa"/>
            <w:gridSpan w:val="2"/>
            <w:vAlign w:val="bottom"/>
          </w:tcPr>
          <w:p w14:paraId="3B318AE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รายการ</w:t>
            </w:r>
            <w:r w:rsidRPr="004322A4">
              <w:rPr>
                <w:b/>
                <w:bCs/>
              </w:rPr>
              <w:br/>
            </w:r>
            <w:r w:rsidRPr="004322A4">
              <w:rPr>
                <w:b/>
                <w:bCs/>
                <w:cs/>
              </w:rPr>
              <w:t>ตัดบัญชีระหว่างกัน</w:t>
            </w:r>
          </w:p>
        </w:tc>
        <w:tc>
          <w:tcPr>
            <w:tcW w:w="1294" w:type="dxa"/>
            <w:gridSpan w:val="2"/>
            <w:vAlign w:val="bottom"/>
          </w:tcPr>
          <w:p w14:paraId="76AAEA01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รวม</w:t>
            </w:r>
          </w:p>
        </w:tc>
      </w:tr>
      <w:tr w:rsidR="00585492" w:rsidRPr="004322A4" w14:paraId="17E4522B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4F9E812B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16"/>
            <w:vAlign w:val="bottom"/>
          </w:tcPr>
          <w:p w14:paraId="0ECE356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i/>
                <w:iCs/>
                <w:cs/>
              </w:rPr>
            </w:pPr>
            <w:r w:rsidRPr="004322A4">
              <w:rPr>
                <w:i/>
                <w:iCs/>
                <w:cs/>
              </w:rPr>
              <w:t>(ล้านบาท)</w:t>
            </w:r>
          </w:p>
        </w:tc>
      </w:tr>
      <w:tr w:rsidR="00C53615" w:rsidRPr="004322A4" w14:paraId="3DED8546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  <w:vAlign w:val="bottom"/>
          </w:tcPr>
          <w:p w14:paraId="2D30FE9C" w14:textId="778C0CFE" w:rsidR="00C53615" w:rsidRPr="004322A4" w:rsidRDefault="00C53615" w:rsidP="00C53615">
            <w:pPr>
              <w:spacing w:line="240" w:lineRule="auto"/>
              <w:jc w:val="both"/>
            </w:pPr>
            <w:r w:rsidRPr="004322A4">
              <w:rPr>
                <w:cs/>
              </w:rPr>
              <w:t>รายได้จาก</w:t>
            </w:r>
            <w:r w:rsidRPr="004322A4">
              <w:rPr>
                <w:rFonts w:hint="cs"/>
                <w:cs/>
              </w:rPr>
              <w:t>การขายและบริการ</w:t>
            </w:r>
            <w:r w:rsidRPr="004322A4">
              <w:rPr>
                <w:cs/>
              </w:rPr>
              <w:t>ลูกค้าภายนอก</w:t>
            </w:r>
          </w:p>
        </w:tc>
        <w:tc>
          <w:tcPr>
            <w:tcW w:w="1293" w:type="dxa"/>
            <w:gridSpan w:val="2"/>
            <w:vAlign w:val="center"/>
          </w:tcPr>
          <w:p w14:paraId="4BA468FC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32,524</w:t>
            </w:r>
          </w:p>
        </w:tc>
        <w:tc>
          <w:tcPr>
            <w:tcW w:w="1294" w:type="dxa"/>
            <w:gridSpan w:val="2"/>
            <w:vAlign w:val="center"/>
          </w:tcPr>
          <w:p w14:paraId="7D5C5BDE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104,242</w:t>
            </w:r>
          </w:p>
        </w:tc>
        <w:tc>
          <w:tcPr>
            <w:tcW w:w="1294" w:type="dxa"/>
            <w:gridSpan w:val="2"/>
            <w:vAlign w:val="center"/>
          </w:tcPr>
          <w:p w14:paraId="5B3D490F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2,505</w:t>
            </w:r>
          </w:p>
        </w:tc>
        <w:tc>
          <w:tcPr>
            <w:tcW w:w="1294" w:type="dxa"/>
            <w:gridSpan w:val="2"/>
            <w:vAlign w:val="center"/>
          </w:tcPr>
          <w:p w14:paraId="5928B690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3,027</w:t>
            </w:r>
          </w:p>
        </w:tc>
        <w:tc>
          <w:tcPr>
            <w:tcW w:w="1293" w:type="dxa"/>
            <w:gridSpan w:val="2"/>
            <w:vAlign w:val="center"/>
          </w:tcPr>
          <w:p w14:paraId="09F0A4A8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946</w:t>
            </w:r>
          </w:p>
        </w:tc>
        <w:tc>
          <w:tcPr>
            <w:tcW w:w="1294" w:type="dxa"/>
            <w:gridSpan w:val="2"/>
            <w:vAlign w:val="center"/>
          </w:tcPr>
          <w:p w14:paraId="6FE97B8C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6B35A4BD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03FDE2AC" w14:textId="77777777" w:rsidR="00C53615" w:rsidRPr="004322A4" w:rsidRDefault="00C53615" w:rsidP="00C536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143,244</w:t>
            </w:r>
          </w:p>
        </w:tc>
      </w:tr>
      <w:tr w:rsidR="00C53615" w:rsidRPr="004322A4" w14:paraId="77475787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5C1EAF63" w14:textId="45A1244B" w:rsidR="00C53615" w:rsidRPr="004322A4" w:rsidRDefault="00C53615" w:rsidP="00C53615">
            <w:pPr>
              <w:spacing w:line="240" w:lineRule="auto"/>
              <w:jc w:val="both"/>
              <w:rPr>
                <w:cs/>
              </w:rPr>
            </w:pPr>
            <w:r w:rsidRPr="004322A4">
              <w:rPr>
                <w:cs/>
              </w:rPr>
              <w:t>รายได้</w:t>
            </w:r>
            <w:r w:rsidRPr="004322A4">
              <w:rPr>
                <w:rFonts w:hint="cs"/>
                <w:cs/>
              </w:rPr>
              <w:t>จากการขายและบริการ</w:t>
            </w:r>
            <w:r w:rsidRPr="004322A4">
              <w:rPr>
                <w:cs/>
              </w:rPr>
              <w:t>ระหว่างส่วนงาน</w:t>
            </w:r>
          </w:p>
        </w:tc>
        <w:tc>
          <w:tcPr>
            <w:tcW w:w="1293" w:type="dxa"/>
            <w:gridSpan w:val="2"/>
            <w:vAlign w:val="center"/>
          </w:tcPr>
          <w:p w14:paraId="203B4474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97,519</w:t>
            </w:r>
          </w:p>
        </w:tc>
        <w:tc>
          <w:tcPr>
            <w:tcW w:w="1294" w:type="dxa"/>
            <w:gridSpan w:val="2"/>
            <w:vAlign w:val="center"/>
          </w:tcPr>
          <w:p w14:paraId="1CBDE7AA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6</w:t>
            </w:r>
          </w:p>
        </w:tc>
        <w:tc>
          <w:tcPr>
            <w:tcW w:w="1294" w:type="dxa"/>
            <w:gridSpan w:val="2"/>
            <w:vAlign w:val="center"/>
          </w:tcPr>
          <w:p w14:paraId="3C6D3036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43DF5E16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4,617</w:t>
            </w:r>
          </w:p>
        </w:tc>
        <w:tc>
          <w:tcPr>
            <w:tcW w:w="1293" w:type="dxa"/>
            <w:gridSpan w:val="2"/>
            <w:vAlign w:val="center"/>
          </w:tcPr>
          <w:p w14:paraId="6B293CFE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2815D5A9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68B271C2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(102,142)</w:t>
            </w:r>
          </w:p>
        </w:tc>
        <w:tc>
          <w:tcPr>
            <w:tcW w:w="1294" w:type="dxa"/>
            <w:gridSpan w:val="2"/>
            <w:vAlign w:val="center"/>
          </w:tcPr>
          <w:p w14:paraId="20C3169D" w14:textId="77777777" w:rsidR="00C53615" w:rsidRPr="004322A4" w:rsidRDefault="00C53615" w:rsidP="00C5361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-</w:t>
            </w:r>
          </w:p>
        </w:tc>
      </w:tr>
      <w:tr w:rsidR="00585492" w:rsidRPr="004322A4" w14:paraId="57DC960A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06F5D5B9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gridSpan w:val="2"/>
            <w:vAlign w:val="center"/>
          </w:tcPr>
          <w:p w14:paraId="2014E177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130,043</w:t>
            </w:r>
          </w:p>
        </w:tc>
        <w:tc>
          <w:tcPr>
            <w:tcW w:w="1294" w:type="dxa"/>
            <w:gridSpan w:val="2"/>
            <w:vAlign w:val="center"/>
          </w:tcPr>
          <w:p w14:paraId="5C1A621A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104,248</w:t>
            </w:r>
          </w:p>
        </w:tc>
        <w:tc>
          <w:tcPr>
            <w:tcW w:w="1294" w:type="dxa"/>
            <w:gridSpan w:val="2"/>
            <w:vAlign w:val="center"/>
          </w:tcPr>
          <w:p w14:paraId="7B327168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2,505</w:t>
            </w:r>
          </w:p>
        </w:tc>
        <w:tc>
          <w:tcPr>
            <w:tcW w:w="1294" w:type="dxa"/>
            <w:gridSpan w:val="2"/>
            <w:vAlign w:val="center"/>
          </w:tcPr>
          <w:p w14:paraId="5935AD8C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7,644</w:t>
            </w:r>
          </w:p>
        </w:tc>
        <w:tc>
          <w:tcPr>
            <w:tcW w:w="1293" w:type="dxa"/>
            <w:gridSpan w:val="2"/>
            <w:vAlign w:val="center"/>
          </w:tcPr>
          <w:p w14:paraId="7B4FBCFB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946</w:t>
            </w:r>
          </w:p>
        </w:tc>
        <w:tc>
          <w:tcPr>
            <w:tcW w:w="1294" w:type="dxa"/>
            <w:gridSpan w:val="2"/>
            <w:vAlign w:val="center"/>
          </w:tcPr>
          <w:p w14:paraId="3D11E351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-</w:t>
            </w:r>
          </w:p>
        </w:tc>
        <w:tc>
          <w:tcPr>
            <w:tcW w:w="1294" w:type="dxa"/>
            <w:gridSpan w:val="2"/>
            <w:vAlign w:val="center"/>
          </w:tcPr>
          <w:p w14:paraId="724A7742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(102,142)</w:t>
            </w:r>
          </w:p>
        </w:tc>
        <w:tc>
          <w:tcPr>
            <w:tcW w:w="1294" w:type="dxa"/>
            <w:gridSpan w:val="2"/>
            <w:vAlign w:val="center"/>
          </w:tcPr>
          <w:p w14:paraId="2DCE2134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143,244</w:t>
            </w:r>
          </w:p>
        </w:tc>
      </w:tr>
      <w:tr w:rsidR="00585492" w:rsidRPr="004322A4" w14:paraId="6CCA277B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4474E8C8" w14:textId="77777777" w:rsidR="00585492" w:rsidRPr="004322A4" w:rsidRDefault="00585492" w:rsidP="005A0594">
            <w:pPr>
              <w:spacing w:line="240" w:lineRule="auto"/>
              <w:jc w:val="both"/>
              <w:rPr>
                <w:cs/>
              </w:rPr>
            </w:pPr>
          </w:p>
        </w:tc>
        <w:tc>
          <w:tcPr>
            <w:tcW w:w="1293" w:type="dxa"/>
            <w:gridSpan w:val="2"/>
            <w:vAlign w:val="center"/>
          </w:tcPr>
          <w:p w14:paraId="541310C1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7A769C9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336357C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052C3DC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center"/>
          </w:tcPr>
          <w:p w14:paraId="0D4B8B4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262B30A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61F58AC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23D99231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</w:p>
        </w:tc>
      </w:tr>
      <w:tr w:rsidR="00585492" w:rsidRPr="004322A4" w14:paraId="68C94EC4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2259970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4322A4">
              <w:rPr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gridSpan w:val="2"/>
            <w:vAlign w:val="center"/>
          </w:tcPr>
          <w:p w14:paraId="6204302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5,349</w:t>
            </w:r>
          </w:p>
        </w:tc>
        <w:tc>
          <w:tcPr>
            <w:tcW w:w="1294" w:type="dxa"/>
            <w:gridSpan w:val="2"/>
            <w:vAlign w:val="center"/>
          </w:tcPr>
          <w:p w14:paraId="55B71F21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1,712</w:t>
            </w:r>
          </w:p>
        </w:tc>
        <w:tc>
          <w:tcPr>
            <w:tcW w:w="1294" w:type="dxa"/>
            <w:gridSpan w:val="2"/>
            <w:vAlign w:val="center"/>
          </w:tcPr>
          <w:p w14:paraId="6D32173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2,999</w:t>
            </w:r>
          </w:p>
        </w:tc>
        <w:tc>
          <w:tcPr>
            <w:tcW w:w="1294" w:type="dxa"/>
            <w:gridSpan w:val="2"/>
            <w:vAlign w:val="center"/>
          </w:tcPr>
          <w:p w14:paraId="35B19E34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624</w:t>
            </w:r>
          </w:p>
        </w:tc>
        <w:tc>
          <w:tcPr>
            <w:tcW w:w="1293" w:type="dxa"/>
            <w:gridSpan w:val="2"/>
            <w:vAlign w:val="center"/>
          </w:tcPr>
          <w:p w14:paraId="7A0F093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24</w:t>
            </w:r>
          </w:p>
        </w:tc>
        <w:tc>
          <w:tcPr>
            <w:tcW w:w="1294" w:type="dxa"/>
            <w:gridSpan w:val="2"/>
            <w:vAlign w:val="center"/>
          </w:tcPr>
          <w:p w14:paraId="2DE1FC3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(182)</w:t>
            </w:r>
          </w:p>
        </w:tc>
        <w:tc>
          <w:tcPr>
            <w:tcW w:w="1294" w:type="dxa"/>
            <w:gridSpan w:val="2"/>
            <w:vAlign w:val="center"/>
          </w:tcPr>
          <w:p w14:paraId="5194C30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(8)</w:t>
            </w:r>
          </w:p>
        </w:tc>
        <w:tc>
          <w:tcPr>
            <w:tcW w:w="1294" w:type="dxa"/>
            <w:gridSpan w:val="2"/>
            <w:vAlign w:val="center"/>
          </w:tcPr>
          <w:p w14:paraId="530B04F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10,518</w:t>
            </w:r>
          </w:p>
        </w:tc>
      </w:tr>
      <w:tr w:rsidR="00585492" w:rsidRPr="004322A4" w14:paraId="48F17281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0DDF9E6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gridSpan w:val="2"/>
          </w:tcPr>
          <w:p w14:paraId="56CCB02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058EC71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5178D86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2411FA5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60BD0A0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4F35CFFC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5E78C78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center"/>
          </w:tcPr>
          <w:p w14:paraId="5A8C06E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(3,604)</w:t>
            </w:r>
          </w:p>
        </w:tc>
      </w:tr>
      <w:tr w:rsidR="00585492" w:rsidRPr="004322A4" w14:paraId="3252F56E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71C2AD9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  <w:rPr>
                <w:cs/>
              </w:rPr>
            </w:pPr>
            <w:r w:rsidRPr="004322A4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  <w:gridSpan w:val="2"/>
          </w:tcPr>
          <w:p w14:paraId="548AFEF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7364BDC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</w:tcPr>
          <w:p w14:paraId="7AD11F8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43B4877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7FBEBED1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53AB542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  <w:vAlign w:val="bottom"/>
          </w:tcPr>
          <w:p w14:paraId="6EC862A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  <w:vAlign w:val="center"/>
          </w:tcPr>
          <w:p w14:paraId="187DEF5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363</w:t>
            </w:r>
          </w:p>
        </w:tc>
      </w:tr>
      <w:tr w:rsidR="00585492" w:rsidRPr="004322A4" w14:paraId="542A95A5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339E523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240" w:lineRule="auto"/>
            </w:pPr>
            <w:r w:rsidRPr="004322A4">
              <w:rPr>
                <w:cs/>
              </w:rPr>
              <w:t>ขาดทุนจากการด้อยค่าสินทรัพย์</w:t>
            </w:r>
          </w:p>
        </w:tc>
        <w:tc>
          <w:tcPr>
            <w:tcW w:w="1293" w:type="dxa"/>
            <w:gridSpan w:val="2"/>
          </w:tcPr>
          <w:p w14:paraId="5BC5700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4067D180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rPr>
                <w:cs/>
              </w:rPr>
            </w:pPr>
          </w:p>
        </w:tc>
        <w:tc>
          <w:tcPr>
            <w:tcW w:w="1294" w:type="dxa"/>
            <w:gridSpan w:val="2"/>
          </w:tcPr>
          <w:p w14:paraId="69DCF93C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5D52558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3AA8EB7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7D5F48D7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4B7A5AE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center"/>
          </w:tcPr>
          <w:p w14:paraId="2FFE91C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cs/>
              </w:rPr>
            </w:pPr>
            <w:r w:rsidRPr="004322A4">
              <w:t>(425)</w:t>
            </w:r>
          </w:p>
        </w:tc>
      </w:tr>
      <w:tr w:rsidR="00585492" w:rsidRPr="004322A4" w14:paraId="529B2E98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00BBB070" w14:textId="77777777" w:rsidR="00585492" w:rsidRPr="004322A4" w:rsidRDefault="00585492" w:rsidP="005A0594">
            <w:pPr>
              <w:spacing w:line="240" w:lineRule="auto"/>
              <w:jc w:val="both"/>
              <w:rPr>
                <w:cs/>
              </w:rPr>
            </w:pPr>
            <w:r w:rsidRPr="004322A4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gridSpan w:val="2"/>
            <w:vAlign w:val="bottom"/>
          </w:tcPr>
          <w:p w14:paraId="3B6C75D4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4AF1283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20A1E336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bottom"/>
          </w:tcPr>
          <w:p w14:paraId="7D965EC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3" w:type="dxa"/>
            <w:gridSpan w:val="2"/>
            <w:vAlign w:val="bottom"/>
          </w:tcPr>
          <w:p w14:paraId="0CBF52DD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22DA95E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</w:tcPr>
          <w:p w14:paraId="36B6239A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240" w:lineRule="auto"/>
            </w:pPr>
          </w:p>
        </w:tc>
        <w:tc>
          <w:tcPr>
            <w:tcW w:w="1294" w:type="dxa"/>
            <w:gridSpan w:val="2"/>
            <w:vAlign w:val="center"/>
          </w:tcPr>
          <w:p w14:paraId="04808C8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</w:pPr>
            <w:r w:rsidRPr="004322A4">
              <w:t>(1,140)</w:t>
            </w:r>
          </w:p>
        </w:tc>
      </w:tr>
      <w:tr w:rsidR="00585492" w:rsidRPr="004322A4" w14:paraId="259484EF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26574F1E" w14:textId="77777777" w:rsidR="00585492" w:rsidRPr="004322A4" w:rsidRDefault="00585492" w:rsidP="005A0594">
            <w:pPr>
              <w:spacing w:line="240" w:lineRule="auto"/>
              <w:jc w:val="both"/>
              <w:rPr>
                <w:cs/>
              </w:rPr>
            </w:pPr>
            <w:r w:rsidRPr="004322A4">
              <w:rPr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gridSpan w:val="2"/>
            <w:vAlign w:val="bottom"/>
          </w:tcPr>
          <w:p w14:paraId="7E82F9D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01B7223F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69A97179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bottom"/>
          </w:tcPr>
          <w:p w14:paraId="24731DB5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bottom"/>
          </w:tcPr>
          <w:p w14:paraId="6F475EB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2008F0D7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120C2CAB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781A5750" w14:textId="77777777" w:rsidR="00585492" w:rsidRPr="004322A4" w:rsidRDefault="00585492" w:rsidP="005A059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  <w:r w:rsidRPr="004322A4">
              <w:t>(1,002)</w:t>
            </w:r>
          </w:p>
        </w:tc>
      </w:tr>
      <w:tr w:rsidR="00585492" w:rsidRPr="004322A4" w14:paraId="1107D7CE" w14:textId="77777777" w:rsidTr="007A4E58">
        <w:trPr>
          <w:gridAfter w:val="1"/>
          <w:wAfter w:w="54" w:type="dxa"/>
        </w:trPr>
        <w:tc>
          <w:tcPr>
            <w:tcW w:w="3960" w:type="dxa"/>
            <w:gridSpan w:val="2"/>
          </w:tcPr>
          <w:p w14:paraId="4DBC9BD1" w14:textId="77777777" w:rsidR="00585492" w:rsidRPr="004322A4" w:rsidRDefault="00585492" w:rsidP="005A0594">
            <w:pPr>
              <w:spacing w:line="240" w:lineRule="auto"/>
              <w:jc w:val="both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กำไรสำหรับงวด</w:t>
            </w:r>
          </w:p>
        </w:tc>
        <w:tc>
          <w:tcPr>
            <w:tcW w:w="1293" w:type="dxa"/>
            <w:gridSpan w:val="2"/>
            <w:vAlign w:val="bottom"/>
          </w:tcPr>
          <w:p w14:paraId="57B27658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7472EA81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779B3D36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bottom"/>
          </w:tcPr>
          <w:p w14:paraId="1988459E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3" w:type="dxa"/>
            <w:gridSpan w:val="2"/>
            <w:vAlign w:val="bottom"/>
          </w:tcPr>
          <w:p w14:paraId="1BE381C3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tcBorders>
              <w:left w:val="nil"/>
            </w:tcBorders>
            <w:vAlign w:val="bottom"/>
          </w:tcPr>
          <w:p w14:paraId="01F5D4A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</w:tcPr>
          <w:p w14:paraId="4EEB0692" w14:textId="77777777" w:rsidR="00585492" w:rsidRPr="004322A4" w:rsidRDefault="00585492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</w:pPr>
          </w:p>
        </w:tc>
        <w:tc>
          <w:tcPr>
            <w:tcW w:w="1294" w:type="dxa"/>
            <w:gridSpan w:val="2"/>
            <w:vAlign w:val="center"/>
          </w:tcPr>
          <w:p w14:paraId="2967DFF7" w14:textId="77777777" w:rsidR="00585492" w:rsidRPr="004322A4" w:rsidRDefault="00585492" w:rsidP="005A059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rPr>
                <w:b/>
                <w:bCs/>
              </w:rPr>
            </w:pPr>
            <w:r w:rsidRPr="004322A4">
              <w:rPr>
                <w:b/>
                <w:bCs/>
              </w:rPr>
              <w:t>4,710</w:t>
            </w:r>
          </w:p>
        </w:tc>
      </w:tr>
    </w:tbl>
    <w:p w14:paraId="02B9382D" w14:textId="16ACCB8D" w:rsidR="00627B66" w:rsidRPr="004322A4" w:rsidRDefault="00627B66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</w:p>
    <w:p w14:paraId="22C0CCC5" w14:textId="3FFDB148" w:rsidR="00E47C20" w:rsidRPr="004322A4" w:rsidRDefault="00E47C20">
      <w:pPr>
        <w:sectPr w:rsidR="00E47C20" w:rsidRPr="004322A4" w:rsidSect="00B958AD">
          <w:headerReference w:type="default" r:id="rId28"/>
          <w:pgSz w:w="16840" w:h="11907" w:orient="landscape" w:code="9"/>
          <w:pgMar w:top="1152" w:right="691" w:bottom="1152" w:left="576" w:header="720" w:footer="720" w:gutter="0"/>
          <w:cols w:space="720"/>
          <w:docGrid w:linePitch="408"/>
        </w:sectPr>
      </w:pPr>
    </w:p>
    <w:p w14:paraId="597C5976" w14:textId="38F7B5B5" w:rsidR="009D7363" w:rsidRPr="004322A4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snapToGrid w:val="0"/>
          <w:lang w:eastAsia="th-TH"/>
        </w:rPr>
      </w:pPr>
      <w:r w:rsidRPr="004322A4">
        <w:rPr>
          <w:snapToGrid w:val="0"/>
          <w:cs/>
          <w:lang w:eastAsia="th-TH"/>
        </w:rPr>
        <w:lastRenderedPageBreak/>
        <w:t>การจำแนกรายได้สำหรับงวด</w:t>
      </w:r>
      <w:r w:rsidR="00223C69" w:rsidRPr="004322A4">
        <w:rPr>
          <w:snapToGrid w:val="0"/>
          <w:cs/>
          <w:lang w:eastAsia="th-TH"/>
        </w:rPr>
        <w:t>เ</w:t>
      </w:r>
      <w:r w:rsidRPr="004322A4">
        <w:rPr>
          <w:snapToGrid w:val="0"/>
          <w:cs/>
          <w:lang w:eastAsia="th-TH"/>
        </w:rPr>
        <w:t>ก</w:t>
      </w:r>
      <w:r w:rsidR="00223C69" w:rsidRPr="004322A4">
        <w:rPr>
          <w:snapToGrid w:val="0"/>
          <w:cs/>
          <w:lang w:eastAsia="th-TH"/>
        </w:rPr>
        <w:t>้า</w:t>
      </w:r>
      <w:r w:rsidRPr="004322A4">
        <w:rPr>
          <w:snapToGrid w:val="0"/>
          <w:cs/>
          <w:lang w:eastAsia="th-TH"/>
        </w:rPr>
        <w:t xml:space="preserve">เดือนสิ้นสุดวันที่ </w:t>
      </w:r>
      <w:r w:rsidR="00DF0199" w:rsidRPr="004322A4">
        <w:rPr>
          <w:snapToGrid w:val="0"/>
          <w:lang w:eastAsia="th-TH"/>
        </w:rPr>
        <w:t>30</w:t>
      </w:r>
      <w:r w:rsidRPr="004322A4">
        <w:rPr>
          <w:snapToGrid w:val="0"/>
          <w:cs/>
          <w:lang w:eastAsia="th-TH"/>
        </w:rPr>
        <w:t xml:space="preserve"> </w:t>
      </w:r>
      <w:r w:rsidR="00223C69" w:rsidRPr="004322A4">
        <w:rPr>
          <w:snapToGrid w:val="0"/>
          <w:cs/>
          <w:lang w:eastAsia="th-TH"/>
        </w:rPr>
        <w:t>กันยา</w:t>
      </w:r>
      <w:r w:rsidRPr="004322A4">
        <w:rPr>
          <w:snapToGrid w:val="0"/>
          <w:cs/>
          <w:lang w:eastAsia="th-TH"/>
        </w:rPr>
        <w:t>ยน มีดังนี้</w:t>
      </w:r>
    </w:p>
    <w:p w14:paraId="1280F10A" w14:textId="77777777" w:rsidR="009D7363" w:rsidRPr="004322A4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78"/>
        <w:gridCol w:w="1306"/>
        <w:gridCol w:w="1304"/>
      </w:tblGrid>
      <w:tr w:rsidR="009D7363" w:rsidRPr="004322A4" w14:paraId="6AFECC86" w14:textId="77777777" w:rsidTr="00C53615">
        <w:trPr>
          <w:trHeight w:val="408"/>
          <w:tblHeader/>
        </w:trPr>
        <w:tc>
          <w:tcPr>
            <w:tcW w:w="3595" w:type="pct"/>
          </w:tcPr>
          <w:p w14:paraId="77ABD90E" w14:textId="77777777" w:rsidR="009D7363" w:rsidRPr="004322A4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2"/>
          </w:tcPr>
          <w:p w14:paraId="16B2F8C8" w14:textId="77777777" w:rsidR="009D7363" w:rsidRPr="004322A4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7363" w:rsidRPr="004322A4" w14:paraId="03672992" w14:textId="77777777" w:rsidTr="00C53615">
        <w:trPr>
          <w:trHeight w:val="408"/>
        </w:trPr>
        <w:tc>
          <w:tcPr>
            <w:tcW w:w="3595" w:type="pct"/>
          </w:tcPr>
          <w:p w14:paraId="4BF90F8A" w14:textId="46B75DB2" w:rsidR="009D7363" w:rsidRPr="004322A4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3C69"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</w:t>
            </w:r>
            <w:r w:rsidR="00223C69"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้า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3C69"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703" w:type="pct"/>
          </w:tcPr>
          <w:p w14:paraId="2CD5F97A" w14:textId="77777777" w:rsidR="009D7363" w:rsidRPr="004322A4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703" w:type="pct"/>
          </w:tcPr>
          <w:p w14:paraId="27D076B8" w14:textId="77777777" w:rsidR="009D7363" w:rsidRPr="004322A4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9D7363" w:rsidRPr="004322A4" w14:paraId="2A04EF66" w14:textId="77777777" w:rsidTr="00C53615">
        <w:trPr>
          <w:trHeight w:val="408"/>
        </w:trPr>
        <w:tc>
          <w:tcPr>
            <w:tcW w:w="3595" w:type="pct"/>
          </w:tcPr>
          <w:p w14:paraId="27B26669" w14:textId="77777777" w:rsidR="009D7363" w:rsidRPr="004322A4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5" w:type="pct"/>
            <w:gridSpan w:val="2"/>
          </w:tcPr>
          <w:p w14:paraId="020F8F9B" w14:textId="77777777" w:rsidR="009D7363" w:rsidRPr="004322A4" w:rsidRDefault="009D7363" w:rsidP="00D442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D7363" w:rsidRPr="004322A4" w14:paraId="0555BB30" w14:textId="77777777" w:rsidTr="00C53615">
        <w:trPr>
          <w:trHeight w:val="408"/>
        </w:trPr>
        <w:tc>
          <w:tcPr>
            <w:tcW w:w="3595" w:type="pct"/>
          </w:tcPr>
          <w:p w14:paraId="1A60D77A" w14:textId="77777777" w:rsidR="009D7363" w:rsidRPr="004322A4" w:rsidRDefault="00165D86" w:rsidP="001E690E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4322A4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03" w:type="pct"/>
            <w:vAlign w:val="bottom"/>
          </w:tcPr>
          <w:p w14:paraId="10372F60" w14:textId="77777777" w:rsidR="009D7363" w:rsidRPr="004322A4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703" w:type="pct"/>
            <w:vAlign w:val="bottom"/>
          </w:tcPr>
          <w:p w14:paraId="3021375D" w14:textId="77777777" w:rsidR="009D7363" w:rsidRPr="004322A4" w:rsidRDefault="009D7363" w:rsidP="00D44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9D7363" w:rsidRPr="004322A4" w14:paraId="1E4C34D5" w14:textId="77777777" w:rsidTr="00C53615">
        <w:trPr>
          <w:trHeight w:val="408"/>
        </w:trPr>
        <w:tc>
          <w:tcPr>
            <w:tcW w:w="3595" w:type="pct"/>
          </w:tcPr>
          <w:p w14:paraId="44FAD018" w14:textId="77777777" w:rsidR="009D7363" w:rsidRPr="004322A4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03" w:type="pct"/>
            <w:vAlign w:val="bottom"/>
          </w:tcPr>
          <w:p w14:paraId="650DF046" w14:textId="21810168" w:rsidR="009D7363" w:rsidRPr="004322A4" w:rsidRDefault="00DE3EA6" w:rsidP="00AC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4322A4">
              <w:t>20,816</w:t>
            </w:r>
          </w:p>
        </w:tc>
        <w:tc>
          <w:tcPr>
            <w:tcW w:w="703" w:type="pct"/>
            <w:vAlign w:val="bottom"/>
          </w:tcPr>
          <w:p w14:paraId="62C7992D" w14:textId="6B7652FD" w:rsidR="009D7363" w:rsidRPr="004322A4" w:rsidRDefault="00DE3EA6" w:rsidP="00AC2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cs/>
              </w:rPr>
            </w:pPr>
            <w:r w:rsidRPr="004322A4">
              <w:t>26,135</w:t>
            </w:r>
          </w:p>
        </w:tc>
      </w:tr>
      <w:tr w:rsidR="009D7363" w:rsidRPr="004322A4" w14:paraId="64CC3277" w14:textId="77777777" w:rsidTr="00C53615">
        <w:trPr>
          <w:trHeight w:val="408"/>
        </w:trPr>
        <w:tc>
          <w:tcPr>
            <w:tcW w:w="3595" w:type="pct"/>
          </w:tcPr>
          <w:p w14:paraId="6C938EEA" w14:textId="77777777" w:rsidR="009D7363" w:rsidRPr="004322A4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03" w:type="pct"/>
            <w:vAlign w:val="bottom"/>
          </w:tcPr>
          <w:p w14:paraId="73DEA868" w14:textId="68F2F578" w:rsidR="009D7363" w:rsidRPr="004322A4" w:rsidRDefault="00DE3EA6" w:rsidP="001E5B1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100,090</w:t>
            </w:r>
          </w:p>
        </w:tc>
        <w:tc>
          <w:tcPr>
            <w:tcW w:w="703" w:type="pct"/>
            <w:vAlign w:val="bottom"/>
          </w:tcPr>
          <w:p w14:paraId="3FEF924C" w14:textId="5C9FDFE0" w:rsidR="009D7363" w:rsidRPr="004322A4" w:rsidRDefault="00DE3EA6" w:rsidP="001E5B1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322A4">
              <w:t>102,991</w:t>
            </w:r>
          </w:p>
        </w:tc>
      </w:tr>
      <w:tr w:rsidR="009D7363" w:rsidRPr="004322A4" w14:paraId="4BCE5944" w14:textId="77777777" w:rsidTr="00C53615">
        <w:trPr>
          <w:trHeight w:val="423"/>
        </w:trPr>
        <w:tc>
          <w:tcPr>
            <w:tcW w:w="3595" w:type="pct"/>
          </w:tcPr>
          <w:p w14:paraId="08B8FCAA" w14:textId="77777777" w:rsidR="009D7363" w:rsidRPr="004322A4" w:rsidRDefault="009D7363" w:rsidP="001E69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3" w:type="pct"/>
            <w:vAlign w:val="bottom"/>
          </w:tcPr>
          <w:p w14:paraId="3BC1BBC8" w14:textId="71B7C280" w:rsidR="009D7363" w:rsidRPr="004322A4" w:rsidRDefault="00DE3EA6" w:rsidP="00AC208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120,906</w:t>
            </w:r>
          </w:p>
        </w:tc>
        <w:tc>
          <w:tcPr>
            <w:tcW w:w="703" w:type="pct"/>
            <w:vAlign w:val="bottom"/>
          </w:tcPr>
          <w:p w14:paraId="124DC013" w14:textId="030D231A" w:rsidR="009D7363" w:rsidRPr="004322A4" w:rsidRDefault="00DE3EA6" w:rsidP="00D4427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</w:rPr>
              <w:t>129,126</w:t>
            </w:r>
          </w:p>
        </w:tc>
      </w:tr>
    </w:tbl>
    <w:p w14:paraId="464360AA" w14:textId="77777777" w:rsidR="00C13252" w:rsidRPr="004322A4" w:rsidRDefault="00C13252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21E0473B" w14:textId="77777777" w:rsidR="00223349" w:rsidRPr="004322A4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ภาษีเงินได้</w:t>
      </w:r>
    </w:p>
    <w:p w14:paraId="3419645F" w14:textId="3E333EB6" w:rsidR="009E45D4" w:rsidRPr="004322A4" w:rsidRDefault="009E45D4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223C69" w:rsidRPr="004322A4" w14:paraId="2F9BBD20" w14:textId="77777777" w:rsidTr="00C53615">
        <w:trPr>
          <w:tblHeader/>
        </w:trPr>
        <w:tc>
          <w:tcPr>
            <w:tcW w:w="4140" w:type="dxa"/>
            <w:shd w:val="clear" w:color="auto" w:fill="auto"/>
          </w:tcPr>
          <w:p w14:paraId="46BC4AED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40933CA4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B8A318C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23C69" w:rsidRPr="004322A4" w14:paraId="2B773E3E" w14:textId="77777777" w:rsidTr="00C53615">
        <w:trPr>
          <w:tblHeader/>
        </w:trPr>
        <w:tc>
          <w:tcPr>
            <w:tcW w:w="4140" w:type="dxa"/>
          </w:tcPr>
          <w:p w14:paraId="04B33272" w14:textId="0388C68A" w:rsidR="00223C69" w:rsidRPr="004322A4" w:rsidRDefault="00223C69" w:rsidP="00AA71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 w:hanging="24"/>
            </w:pPr>
            <w:r w:rsidRPr="004322A4">
              <w:rPr>
                <w:b/>
                <w:bCs/>
                <w:i/>
                <w:iCs/>
                <w:cs/>
              </w:rPr>
              <w:t xml:space="preserve">สำหรับงวดเก้าเดือนสิ้นสุดวันที่ </w:t>
            </w:r>
            <w:r w:rsidR="00DF0199" w:rsidRPr="004322A4">
              <w:rPr>
                <w:b/>
                <w:bCs/>
                <w:i/>
                <w:iCs/>
              </w:rPr>
              <w:t>30</w:t>
            </w:r>
            <w:r w:rsidRPr="004322A4">
              <w:rPr>
                <w:b/>
                <w:bCs/>
                <w:i/>
                <w:iCs/>
                <w:cs/>
              </w:rPr>
              <w:t xml:space="preserve"> กันยายน</w:t>
            </w:r>
          </w:p>
        </w:tc>
        <w:tc>
          <w:tcPr>
            <w:tcW w:w="1282" w:type="dxa"/>
          </w:tcPr>
          <w:p w14:paraId="69A2ED45" w14:textId="6D2FF218" w:rsidR="00223C69" w:rsidRPr="004322A4" w:rsidRDefault="00223C69" w:rsidP="005A0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83" w:type="dxa"/>
          </w:tcPr>
          <w:p w14:paraId="2A755033" w14:textId="06314C35" w:rsidR="00223C69" w:rsidRPr="004322A4" w:rsidRDefault="00223C69" w:rsidP="005A0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  <w:tc>
          <w:tcPr>
            <w:tcW w:w="1282" w:type="dxa"/>
          </w:tcPr>
          <w:p w14:paraId="71929016" w14:textId="4D7EFE33" w:rsidR="00223C69" w:rsidRPr="004322A4" w:rsidRDefault="00223C69" w:rsidP="005A0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2562</w:t>
            </w:r>
          </w:p>
        </w:tc>
        <w:tc>
          <w:tcPr>
            <w:tcW w:w="1283" w:type="dxa"/>
          </w:tcPr>
          <w:p w14:paraId="1EAE9AD9" w14:textId="2F3CD424" w:rsidR="00223C69" w:rsidRPr="004322A4" w:rsidRDefault="00223C69" w:rsidP="005A0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2561</w:t>
            </w:r>
          </w:p>
        </w:tc>
      </w:tr>
      <w:tr w:rsidR="00223C69" w:rsidRPr="004322A4" w14:paraId="48F71D14" w14:textId="77777777" w:rsidTr="00C53615">
        <w:trPr>
          <w:tblHeader/>
        </w:trPr>
        <w:tc>
          <w:tcPr>
            <w:tcW w:w="4140" w:type="dxa"/>
          </w:tcPr>
          <w:p w14:paraId="189B87F9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21BC1ED2" w14:textId="77777777" w:rsidR="00223C69" w:rsidRPr="004322A4" w:rsidRDefault="00223C69" w:rsidP="005A0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3C69" w:rsidRPr="004322A4" w14:paraId="0E745BCA" w14:textId="77777777" w:rsidTr="00C53615">
        <w:tc>
          <w:tcPr>
            <w:tcW w:w="4140" w:type="dxa"/>
          </w:tcPr>
          <w:p w14:paraId="4B236A59" w14:textId="77777777" w:rsidR="00223C69" w:rsidRPr="004322A4" w:rsidRDefault="00223C69" w:rsidP="005A05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82" w:type="dxa"/>
          </w:tcPr>
          <w:p w14:paraId="28B3A942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F71030D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7D8EB46E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6ACCE54" w14:textId="77777777" w:rsidR="00223C69" w:rsidRPr="004322A4" w:rsidRDefault="00223C69" w:rsidP="005A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223C69" w:rsidRPr="004322A4" w14:paraId="7D5A5716" w14:textId="77777777" w:rsidTr="00C53615">
        <w:tc>
          <w:tcPr>
            <w:tcW w:w="4140" w:type="dxa"/>
          </w:tcPr>
          <w:p w14:paraId="20F1FDBF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1282" w:type="dxa"/>
          </w:tcPr>
          <w:p w14:paraId="7EA0460D" w14:textId="76C576D3" w:rsidR="00223C69" w:rsidRPr="004322A4" w:rsidRDefault="00045960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247</w:t>
            </w:r>
          </w:p>
        </w:tc>
        <w:tc>
          <w:tcPr>
            <w:tcW w:w="1283" w:type="dxa"/>
          </w:tcPr>
          <w:p w14:paraId="65AC4D5E" w14:textId="0F71DE9B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972</w:t>
            </w:r>
          </w:p>
        </w:tc>
        <w:tc>
          <w:tcPr>
            <w:tcW w:w="1282" w:type="dxa"/>
          </w:tcPr>
          <w:p w14:paraId="1E20F7AD" w14:textId="480B59CD" w:rsidR="00223C69" w:rsidRPr="004322A4" w:rsidRDefault="00DE3EA6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160</w:t>
            </w:r>
          </w:p>
        </w:tc>
        <w:tc>
          <w:tcPr>
            <w:tcW w:w="1283" w:type="dxa"/>
          </w:tcPr>
          <w:p w14:paraId="71CA6A3B" w14:textId="1327FF7E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702</w:t>
            </w:r>
          </w:p>
        </w:tc>
      </w:tr>
      <w:tr w:rsidR="00223C69" w:rsidRPr="004322A4" w14:paraId="3E6ECE30" w14:textId="77777777" w:rsidTr="00C53615">
        <w:tc>
          <w:tcPr>
            <w:tcW w:w="4140" w:type="dxa"/>
          </w:tcPr>
          <w:p w14:paraId="0DCBD85D" w14:textId="51E36243" w:rsidR="00223C69" w:rsidRPr="004322A4" w:rsidRDefault="00BC0886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322A4">
              <w:rPr>
                <w:cs/>
              </w:rPr>
              <w:t>ภาษีปีก่อน ๆ ที่บันท</w:t>
            </w:r>
            <w:r w:rsidRPr="004322A4">
              <w:rPr>
                <w:rFonts w:hint="cs"/>
                <w:cs/>
              </w:rPr>
              <w:t>ึ</w:t>
            </w:r>
            <w:r w:rsidR="00223C69" w:rsidRPr="004322A4">
              <w:rPr>
                <w:cs/>
              </w:rPr>
              <w:t>กสูงเกินไป</w:t>
            </w:r>
          </w:p>
        </w:tc>
        <w:tc>
          <w:tcPr>
            <w:tcW w:w="1282" w:type="dxa"/>
          </w:tcPr>
          <w:p w14:paraId="60381484" w14:textId="12F2CFB5" w:rsidR="00223C69" w:rsidRPr="004322A4" w:rsidRDefault="00045960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(13)</w:t>
            </w:r>
          </w:p>
        </w:tc>
        <w:tc>
          <w:tcPr>
            <w:tcW w:w="1283" w:type="dxa"/>
          </w:tcPr>
          <w:p w14:paraId="6277F6A6" w14:textId="1F09BF53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(21)</w:t>
            </w:r>
          </w:p>
        </w:tc>
        <w:tc>
          <w:tcPr>
            <w:tcW w:w="1282" w:type="dxa"/>
          </w:tcPr>
          <w:p w14:paraId="2F3E3152" w14:textId="33C7A613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(15)</w:t>
            </w:r>
          </w:p>
        </w:tc>
        <w:tc>
          <w:tcPr>
            <w:tcW w:w="1283" w:type="dxa"/>
          </w:tcPr>
          <w:p w14:paraId="7FF6E9A8" w14:textId="782F82BB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(23)</w:t>
            </w:r>
          </w:p>
        </w:tc>
      </w:tr>
      <w:tr w:rsidR="00223C69" w:rsidRPr="004322A4" w14:paraId="18F1546F" w14:textId="77777777" w:rsidTr="00C53615">
        <w:tc>
          <w:tcPr>
            <w:tcW w:w="4140" w:type="dxa"/>
          </w:tcPr>
          <w:p w14:paraId="3BE8E087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6FFA73C1" w14:textId="3254A9C9" w:rsidR="00223C69" w:rsidRPr="004322A4" w:rsidRDefault="00045960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234</w:t>
            </w:r>
          </w:p>
        </w:tc>
        <w:tc>
          <w:tcPr>
            <w:tcW w:w="1283" w:type="dxa"/>
          </w:tcPr>
          <w:p w14:paraId="7637B5B6" w14:textId="4202AA90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951</w:t>
            </w:r>
          </w:p>
        </w:tc>
        <w:tc>
          <w:tcPr>
            <w:tcW w:w="1282" w:type="dxa"/>
            <w:vAlign w:val="bottom"/>
          </w:tcPr>
          <w:p w14:paraId="5242F809" w14:textId="15F4E5AD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145</w:t>
            </w:r>
          </w:p>
        </w:tc>
        <w:tc>
          <w:tcPr>
            <w:tcW w:w="1283" w:type="dxa"/>
            <w:vAlign w:val="bottom"/>
          </w:tcPr>
          <w:p w14:paraId="6E3240EA" w14:textId="7B38FD9F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679</w:t>
            </w:r>
          </w:p>
        </w:tc>
      </w:tr>
      <w:tr w:rsidR="00223C69" w:rsidRPr="004322A4" w14:paraId="2A4F4361" w14:textId="77777777" w:rsidTr="00C53615">
        <w:tc>
          <w:tcPr>
            <w:tcW w:w="4140" w:type="dxa"/>
          </w:tcPr>
          <w:p w14:paraId="7D40F0E0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2" w:type="dxa"/>
          </w:tcPr>
          <w:p w14:paraId="3F65B750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3C364E4E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0A66E2CD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28178B7F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223C69" w:rsidRPr="004322A4" w14:paraId="7D3C23B8" w14:textId="77777777" w:rsidTr="00C53615">
        <w:tc>
          <w:tcPr>
            <w:tcW w:w="4140" w:type="dxa"/>
          </w:tcPr>
          <w:p w14:paraId="3DD8BB94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82" w:type="dxa"/>
          </w:tcPr>
          <w:p w14:paraId="3EA0E05A" w14:textId="5E61CC79" w:rsidR="00223C69" w:rsidRPr="004322A4" w:rsidRDefault="00045960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(203)</w:t>
            </w:r>
          </w:p>
        </w:tc>
        <w:tc>
          <w:tcPr>
            <w:tcW w:w="1283" w:type="dxa"/>
          </w:tcPr>
          <w:p w14:paraId="3CCBB064" w14:textId="34C9F69C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51</w:t>
            </w:r>
          </w:p>
        </w:tc>
        <w:tc>
          <w:tcPr>
            <w:tcW w:w="1282" w:type="dxa"/>
          </w:tcPr>
          <w:p w14:paraId="6D3AC20B" w14:textId="13B8B320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(187)</w:t>
            </w:r>
          </w:p>
        </w:tc>
        <w:tc>
          <w:tcPr>
            <w:tcW w:w="1283" w:type="dxa"/>
          </w:tcPr>
          <w:p w14:paraId="02331869" w14:textId="04D67C9F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18</w:t>
            </w:r>
          </w:p>
        </w:tc>
      </w:tr>
      <w:tr w:rsidR="00223C69" w:rsidRPr="004322A4" w14:paraId="09CB2C65" w14:textId="77777777" w:rsidTr="00C53615">
        <w:tc>
          <w:tcPr>
            <w:tcW w:w="4140" w:type="dxa"/>
          </w:tcPr>
          <w:p w14:paraId="0733572A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</w:p>
        </w:tc>
        <w:tc>
          <w:tcPr>
            <w:tcW w:w="1282" w:type="dxa"/>
          </w:tcPr>
          <w:p w14:paraId="57A3A07A" w14:textId="7F111903" w:rsidR="00223C69" w:rsidRPr="004322A4" w:rsidRDefault="00045960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(203)</w:t>
            </w:r>
          </w:p>
        </w:tc>
        <w:tc>
          <w:tcPr>
            <w:tcW w:w="1283" w:type="dxa"/>
          </w:tcPr>
          <w:p w14:paraId="3B504754" w14:textId="6B16594D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51</w:t>
            </w:r>
          </w:p>
        </w:tc>
        <w:tc>
          <w:tcPr>
            <w:tcW w:w="1282" w:type="dxa"/>
            <w:vAlign w:val="bottom"/>
          </w:tcPr>
          <w:p w14:paraId="11CD47A5" w14:textId="66B942EC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(187)</w:t>
            </w:r>
          </w:p>
        </w:tc>
        <w:tc>
          <w:tcPr>
            <w:tcW w:w="1283" w:type="dxa"/>
            <w:vAlign w:val="bottom"/>
          </w:tcPr>
          <w:p w14:paraId="0B424E86" w14:textId="0D6C7BEE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18</w:t>
            </w:r>
          </w:p>
        </w:tc>
      </w:tr>
      <w:tr w:rsidR="00223C69" w:rsidRPr="004322A4" w14:paraId="0D581781" w14:textId="77777777" w:rsidTr="00C53615">
        <w:tc>
          <w:tcPr>
            <w:tcW w:w="4140" w:type="dxa"/>
          </w:tcPr>
          <w:p w14:paraId="5272DDA1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 (รายได้) ภาษีเงินได้</w:t>
            </w:r>
          </w:p>
        </w:tc>
        <w:tc>
          <w:tcPr>
            <w:tcW w:w="1282" w:type="dxa"/>
          </w:tcPr>
          <w:p w14:paraId="1BAD5982" w14:textId="1179FB5B" w:rsidR="00223C69" w:rsidRPr="004322A4" w:rsidRDefault="00045960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31</w:t>
            </w:r>
          </w:p>
        </w:tc>
        <w:tc>
          <w:tcPr>
            <w:tcW w:w="1283" w:type="dxa"/>
          </w:tcPr>
          <w:p w14:paraId="644F98E8" w14:textId="0E4E060D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1,002</w:t>
            </w:r>
          </w:p>
        </w:tc>
        <w:tc>
          <w:tcPr>
            <w:tcW w:w="1282" w:type="dxa"/>
          </w:tcPr>
          <w:p w14:paraId="5CA9DD76" w14:textId="16737198" w:rsidR="00223C69" w:rsidRPr="004322A4" w:rsidRDefault="00DE3EA6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(42)</w:t>
            </w:r>
          </w:p>
        </w:tc>
        <w:tc>
          <w:tcPr>
            <w:tcW w:w="1283" w:type="dxa"/>
          </w:tcPr>
          <w:p w14:paraId="7BA1E842" w14:textId="10E7F53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697</w:t>
            </w:r>
          </w:p>
        </w:tc>
      </w:tr>
    </w:tbl>
    <w:p w14:paraId="7D1A2635" w14:textId="77777777" w:rsidR="009B5A41" w:rsidRPr="004322A4" w:rsidRDefault="009B5A41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</w:p>
    <w:p w14:paraId="6F38BF57" w14:textId="72CFDAE5" w:rsidR="005100B2" w:rsidRPr="004322A4" w:rsidRDefault="00D1607B" w:rsidP="00510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  <w:r w:rsidRPr="004322A4">
        <w:rPr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อัตราภาษีเงินได้ที่แท้จริงรวมของกลุ่มบริษัทในการดำเนินงานต่อเนื่องเป็นระยะเวลา</w:t>
      </w:r>
      <w:r w:rsidR="00223C69" w:rsidRPr="004322A4">
        <w:rPr>
          <w:cs/>
        </w:rPr>
        <w:t>เ</w:t>
      </w:r>
      <w:r w:rsidRPr="004322A4">
        <w:rPr>
          <w:cs/>
        </w:rPr>
        <w:t>ก</w:t>
      </w:r>
      <w:r w:rsidR="00223C69" w:rsidRPr="004322A4">
        <w:rPr>
          <w:cs/>
        </w:rPr>
        <w:t>้า</w:t>
      </w:r>
      <w:r w:rsidRPr="004322A4">
        <w:rPr>
          <w:cs/>
        </w:rPr>
        <w:t xml:space="preserve">เดือนสิ้นสุดวันที่ </w:t>
      </w:r>
      <w:r w:rsidR="00DF0199" w:rsidRPr="004322A4">
        <w:t>30</w:t>
      </w:r>
      <w:r w:rsidRPr="004322A4">
        <w:rPr>
          <w:cs/>
        </w:rPr>
        <w:t xml:space="preserve"> </w:t>
      </w:r>
      <w:r w:rsidR="00223C69" w:rsidRPr="004322A4">
        <w:rPr>
          <w:cs/>
        </w:rPr>
        <w:t>กันยา</w:t>
      </w:r>
      <w:r w:rsidRPr="004322A4">
        <w:rPr>
          <w:cs/>
        </w:rPr>
        <w:t xml:space="preserve">ยน </w:t>
      </w:r>
      <w:r w:rsidR="00DF0199" w:rsidRPr="004322A4">
        <w:t>2562</w:t>
      </w:r>
      <w:r w:rsidRPr="004322A4">
        <w:rPr>
          <w:cs/>
        </w:rPr>
        <w:t xml:space="preserve"> และ </w:t>
      </w:r>
      <w:r w:rsidR="00DF0199" w:rsidRPr="004322A4">
        <w:t>2561</w:t>
      </w:r>
      <w:r w:rsidRPr="004322A4">
        <w:rPr>
          <w:cs/>
        </w:rPr>
        <w:t xml:space="preserve"> แตกต่างจากอัตราภาษีเงินได้ปกติมีสาเหตุหลักมาจากมีค่าใช้จ่ายภาษีเงินได้คำนวณจากกำไรทางบัญชีปรับปรุงด้วยรายการซึ่งไม่ถือเป็นค่าใช้จ่าย และหักรายได้หรือค่าใช้จ่ายที่ได้รับการยกเว้นทางภาษีตามประมวลรัษฎากร และมีกำไรสุทธิที่ได้รับยกเว้นภาษีเงินได้นิติบุคคลจากกิจการที่ได้รับการส่งเสริมการลงทุน</w:t>
      </w:r>
    </w:p>
    <w:p w14:paraId="6F116D68" w14:textId="77777777" w:rsidR="008C2442" w:rsidRPr="004322A4" w:rsidRDefault="008C2442" w:rsidP="00510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0A9F11EA" w14:textId="77777777" w:rsidR="00497A8B" w:rsidRPr="004322A4" w:rsidRDefault="00497A8B" w:rsidP="00510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p w14:paraId="137EFD7A" w14:textId="5CDA5E34" w:rsidR="00ED2EBE" w:rsidRPr="004322A4" w:rsidRDefault="00402D48" w:rsidP="00C5361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noProof/>
          <w:lang w:val="en-US" w:bidi="th-TH"/>
        </w:rPr>
        <w:lastRenderedPageBreak/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13F48379" wp14:editId="2224122F">
                <wp:simplePos x="0" y="0"/>
                <wp:positionH relativeFrom="column">
                  <wp:posOffset>353060</wp:posOffset>
                </wp:positionH>
                <wp:positionV relativeFrom="paragraph">
                  <wp:posOffset>-31751</wp:posOffset>
                </wp:positionV>
                <wp:extent cx="2700655" cy="0"/>
                <wp:effectExtent l="0" t="0" r="0" b="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70065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  <a:alpha val="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line w14:anchorId="491E93AF" id="Straight Connector 3" o:spid="_x0000_s1026" style="position:absolute;flip:y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27.8pt,-2.5pt" to="240.45pt,-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" strokecolor="#4a7ebb">
                <v:stroke opacity="0"/>
                <o:lock v:ext="edit" shapetype="f"/>
              </v:line>
            </w:pict>
          </mc:Fallback>
        </mc:AlternateContent>
      </w:r>
      <w:r w:rsidR="00ED2EBE"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เงินปันผล</w:t>
      </w:r>
      <w:r w:rsidR="0031328C" w:rsidRPr="004322A4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7A941173" w14:textId="1D6E751F" w:rsidR="00D457E1" w:rsidRPr="004322A4" w:rsidRDefault="00D457E1" w:rsidP="00D457E1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7DD2B1A" w14:textId="2E1D10FC" w:rsidR="00D457E1" w:rsidRPr="004322A4" w:rsidRDefault="00D457E1" w:rsidP="00D457E1">
      <w:pPr>
        <w:ind w:left="540"/>
        <w:jc w:val="thaiDistribute"/>
        <w:rPr>
          <w:strike/>
          <w:color w:val="FF0000"/>
        </w:rPr>
      </w:pPr>
      <w:r w:rsidRPr="004322A4">
        <w:rPr>
          <w:cs/>
        </w:rPr>
        <w:t>เงินปันผลที่บริษัทจ่ายให้ผู้ถือหุ้น</w:t>
      </w:r>
      <w:r w:rsidRPr="004322A4">
        <w:t xml:space="preserve"> </w:t>
      </w:r>
      <w:r w:rsidRPr="004322A4">
        <w:rPr>
          <w:cs/>
        </w:rPr>
        <w:t>มีดังนี้</w:t>
      </w:r>
    </w:p>
    <w:p w14:paraId="507C04B0" w14:textId="53A516F4" w:rsidR="00F72341" w:rsidRPr="004322A4" w:rsidRDefault="00F72341" w:rsidP="00D457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/>
        <w:jc w:val="thaiDistribute"/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755"/>
        <w:gridCol w:w="1755"/>
        <w:gridCol w:w="1314"/>
        <w:gridCol w:w="1314"/>
      </w:tblGrid>
      <w:tr w:rsidR="00D457E1" w:rsidRPr="004322A4" w14:paraId="592D549A" w14:textId="77777777" w:rsidTr="00AF224D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DA99AAB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  <w:lang w:bidi="ar-SA"/>
              </w:rPr>
            </w:pPr>
          </w:p>
        </w:tc>
        <w:tc>
          <w:tcPr>
            <w:tcW w:w="1755" w:type="dxa"/>
            <w:shd w:val="clear" w:color="auto" w:fill="auto"/>
            <w:vAlign w:val="bottom"/>
          </w:tcPr>
          <w:p w14:paraId="1E9F8789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วันที่อนุมัติ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691F5E85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วันที่จ่ายเงินปันผล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D6B868D" w14:textId="77777777" w:rsidR="00A01170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อัตรา</w:t>
            </w:r>
            <w:r w:rsidRPr="004322A4">
              <w:rPr>
                <w:b/>
                <w:bCs/>
                <w:cs/>
              </w:rPr>
              <w:br/>
              <w:t>เงินปันผล</w:t>
            </w:r>
          </w:p>
          <w:p w14:paraId="737A06A7" w14:textId="0DC158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ต่อหุ้น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2B5E3BEA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จำนวนเงิน</w:t>
            </w:r>
          </w:p>
        </w:tc>
      </w:tr>
      <w:tr w:rsidR="00D457E1" w:rsidRPr="004322A4" w14:paraId="08DE6769" w14:textId="77777777" w:rsidTr="00AF224D">
        <w:trPr>
          <w:tblHeader/>
        </w:trPr>
        <w:tc>
          <w:tcPr>
            <w:tcW w:w="3150" w:type="dxa"/>
          </w:tcPr>
          <w:p w14:paraId="3B13748F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cs/>
              </w:rPr>
            </w:pPr>
          </w:p>
        </w:tc>
        <w:tc>
          <w:tcPr>
            <w:tcW w:w="1755" w:type="dxa"/>
          </w:tcPr>
          <w:p w14:paraId="746B58E7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553E96A5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5D26142D" w14:textId="77777777" w:rsidR="00D457E1" w:rsidRPr="004322A4" w:rsidRDefault="00D457E1" w:rsidP="00A4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4" w:type="dxa"/>
          </w:tcPr>
          <w:p w14:paraId="18E0F331" w14:textId="77777777" w:rsidR="00D457E1" w:rsidRPr="004322A4" w:rsidRDefault="00D457E1" w:rsidP="00A447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457E1" w:rsidRPr="004322A4" w14:paraId="14244C9C" w14:textId="77777777" w:rsidTr="00AF224D">
        <w:tc>
          <w:tcPr>
            <w:tcW w:w="3150" w:type="dxa"/>
          </w:tcPr>
          <w:p w14:paraId="5731DAFE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 xml:space="preserve">ปี </w:t>
            </w:r>
            <w:r w:rsidRPr="004322A4">
              <w:rPr>
                <w:b/>
                <w:bCs/>
              </w:rPr>
              <w:t>2562</w:t>
            </w:r>
          </w:p>
        </w:tc>
        <w:tc>
          <w:tcPr>
            <w:tcW w:w="1755" w:type="dxa"/>
          </w:tcPr>
          <w:p w14:paraId="2EAB36CA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7961A82A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327D49B8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0B81F86E" w14:textId="77777777" w:rsidR="00D457E1" w:rsidRPr="004322A4" w:rsidRDefault="00D457E1" w:rsidP="00A44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964DDC" w:rsidRPr="004322A4" w14:paraId="7E0324A9" w14:textId="77777777" w:rsidTr="00AF224D">
        <w:tc>
          <w:tcPr>
            <w:tcW w:w="3150" w:type="dxa"/>
          </w:tcPr>
          <w:p w14:paraId="4B1BB048" w14:textId="45793DA0" w:rsidR="00964DDC" w:rsidRPr="004322A4" w:rsidRDefault="00964DDC" w:rsidP="0003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cs/>
              </w:rPr>
              <w:t>เงินปันผลระหว่างกาล</w:t>
            </w:r>
            <w:r w:rsidR="000375BD" w:rsidRPr="004322A4">
              <w:rPr>
                <w:rFonts w:hint="cs"/>
                <w:cs/>
              </w:rPr>
              <w:t>ของ</w:t>
            </w:r>
            <w:r w:rsidR="00A01170" w:rsidRPr="004322A4">
              <w:rPr>
                <w:rFonts w:hint="cs"/>
                <w:cs/>
              </w:rPr>
              <w:t xml:space="preserve">ปี </w:t>
            </w:r>
            <w:r w:rsidR="00A01170" w:rsidRPr="004322A4">
              <w:t>2562</w:t>
            </w:r>
          </w:p>
        </w:tc>
        <w:tc>
          <w:tcPr>
            <w:tcW w:w="1755" w:type="dxa"/>
          </w:tcPr>
          <w:p w14:paraId="00469F17" w14:textId="4AFB937B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4322A4">
              <w:t>15</w:t>
            </w:r>
            <w:r w:rsidRPr="004322A4">
              <w:rPr>
                <w:rFonts w:hint="cs"/>
                <w:cs/>
              </w:rPr>
              <w:t xml:space="preserve"> สิงหาคม </w:t>
            </w:r>
            <w:r w:rsidRPr="004322A4">
              <w:t>2562</w:t>
            </w:r>
          </w:p>
        </w:tc>
        <w:tc>
          <w:tcPr>
            <w:tcW w:w="1755" w:type="dxa"/>
          </w:tcPr>
          <w:p w14:paraId="3051DC2B" w14:textId="3055AFF9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4322A4">
              <w:t>10</w:t>
            </w:r>
            <w:r w:rsidRPr="004322A4">
              <w:rPr>
                <w:rFonts w:hint="cs"/>
                <w:cs/>
              </w:rPr>
              <w:t xml:space="preserve"> กันยายน</w:t>
            </w:r>
            <w:r w:rsidRPr="004322A4">
              <w:t xml:space="preserve"> 2562</w:t>
            </w:r>
          </w:p>
        </w:tc>
        <w:tc>
          <w:tcPr>
            <w:tcW w:w="1314" w:type="dxa"/>
          </w:tcPr>
          <w:p w14:paraId="4F783AE8" w14:textId="150DE6D6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4322A4">
              <w:t>0.50</w:t>
            </w:r>
          </w:p>
        </w:tc>
        <w:tc>
          <w:tcPr>
            <w:tcW w:w="1314" w:type="dxa"/>
          </w:tcPr>
          <w:p w14:paraId="5278C3FA" w14:textId="5CDDA687" w:rsidR="00964DDC" w:rsidRPr="004322A4" w:rsidRDefault="000E7610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4322A4">
              <w:t>68</w:t>
            </w:r>
            <w:r w:rsidR="00A70711" w:rsidRPr="004322A4">
              <w:t>9</w:t>
            </w:r>
          </w:p>
        </w:tc>
      </w:tr>
      <w:tr w:rsidR="00964DDC" w:rsidRPr="004322A4" w14:paraId="2730CCD8" w14:textId="77777777" w:rsidTr="00AF224D">
        <w:tc>
          <w:tcPr>
            <w:tcW w:w="3150" w:type="dxa"/>
          </w:tcPr>
          <w:p w14:paraId="4F9BBC6F" w14:textId="77777777" w:rsidR="00964DDC" w:rsidRPr="004322A4" w:rsidRDefault="00964DDC" w:rsidP="00964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55" w:type="dxa"/>
          </w:tcPr>
          <w:p w14:paraId="2498DE45" w14:textId="21557D84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11 </w:t>
            </w:r>
            <w:r w:rsidRPr="004322A4">
              <w:rPr>
                <w:rFonts w:hint="cs"/>
                <w:cs/>
              </w:rPr>
              <w:t xml:space="preserve">เมษายน </w:t>
            </w:r>
            <w:r w:rsidRPr="004322A4">
              <w:t>2562</w:t>
            </w:r>
          </w:p>
        </w:tc>
        <w:tc>
          <w:tcPr>
            <w:tcW w:w="1755" w:type="dxa"/>
          </w:tcPr>
          <w:p w14:paraId="1793BEC8" w14:textId="6AD2EC48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24 </w:t>
            </w:r>
            <w:r w:rsidRPr="004322A4">
              <w:rPr>
                <w:rFonts w:hint="cs"/>
                <w:cs/>
              </w:rPr>
              <w:t xml:space="preserve">เมษายน </w:t>
            </w:r>
            <w:r w:rsidRPr="004322A4">
              <w:t>2562</w:t>
            </w:r>
          </w:p>
        </w:tc>
        <w:tc>
          <w:tcPr>
            <w:tcW w:w="1314" w:type="dxa"/>
          </w:tcPr>
          <w:p w14:paraId="1A0ABD99" w14:textId="38BF8649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1.35</w:t>
            </w:r>
          </w:p>
        </w:tc>
        <w:tc>
          <w:tcPr>
            <w:tcW w:w="1314" w:type="dxa"/>
          </w:tcPr>
          <w:p w14:paraId="2918603D" w14:textId="268F6960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1,858</w:t>
            </w:r>
          </w:p>
        </w:tc>
      </w:tr>
      <w:tr w:rsidR="00964DDC" w:rsidRPr="004322A4" w14:paraId="7068D2DF" w14:textId="77777777" w:rsidTr="00AF224D">
        <w:tc>
          <w:tcPr>
            <w:tcW w:w="3150" w:type="dxa"/>
          </w:tcPr>
          <w:p w14:paraId="162F354A" w14:textId="78B50F91" w:rsidR="00964DDC" w:rsidRPr="004322A4" w:rsidRDefault="00A01170" w:rsidP="00964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0375BD" w:rsidRPr="004322A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55" w:type="dxa"/>
          </w:tcPr>
          <w:p w14:paraId="2C1C21EA" w14:textId="59B5EEE9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24 </w:t>
            </w:r>
            <w:r w:rsidRPr="004322A4">
              <w:rPr>
                <w:cs/>
              </w:rPr>
              <w:t xml:space="preserve">สิงหาคม </w:t>
            </w:r>
            <w:r w:rsidRPr="004322A4">
              <w:t>2561</w:t>
            </w:r>
          </w:p>
        </w:tc>
        <w:tc>
          <w:tcPr>
            <w:tcW w:w="1755" w:type="dxa"/>
          </w:tcPr>
          <w:p w14:paraId="4E4DD32B" w14:textId="339B449A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19 </w:t>
            </w:r>
            <w:r w:rsidRPr="004322A4">
              <w:rPr>
                <w:cs/>
              </w:rPr>
              <w:t xml:space="preserve">กันยายน </w:t>
            </w:r>
            <w:r w:rsidRPr="004322A4">
              <w:t>2561</w:t>
            </w:r>
          </w:p>
        </w:tc>
        <w:tc>
          <w:tcPr>
            <w:tcW w:w="1314" w:type="dxa"/>
          </w:tcPr>
          <w:p w14:paraId="1AAAE533" w14:textId="66A38742" w:rsidR="00964DDC" w:rsidRPr="004322A4" w:rsidRDefault="00964DDC" w:rsidP="00964DD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(0.85)</w:t>
            </w:r>
          </w:p>
        </w:tc>
        <w:tc>
          <w:tcPr>
            <w:tcW w:w="1314" w:type="dxa"/>
          </w:tcPr>
          <w:p w14:paraId="2927A16E" w14:textId="2A88DB79" w:rsidR="00964DDC" w:rsidRPr="004322A4" w:rsidRDefault="00964DDC" w:rsidP="00964DD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(1,170)</w:t>
            </w:r>
          </w:p>
        </w:tc>
      </w:tr>
      <w:tr w:rsidR="00964DDC" w:rsidRPr="004322A4" w14:paraId="7FC02FD2" w14:textId="77777777" w:rsidTr="00AF224D">
        <w:tc>
          <w:tcPr>
            <w:tcW w:w="6660" w:type="dxa"/>
            <w:gridSpan w:val="3"/>
          </w:tcPr>
          <w:p w14:paraId="006EB405" w14:textId="2752A871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4322A4">
              <w:rPr>
                <w:b/>
                <w:bCs/>
                <w:cs/>
              </w:rPr>
              <w:t>เงินปันผลที่จ่ายในระหว่างงวดเก้า</w:t>
            </w:r>
            <w:r w:rsidR="00832945" w:rsidRPr="004322A4">
              <w:rPr>
                <w:rFonts w:hint="cs"/>
                <w:b/>
                <w:bCs/>
                <w:cs/>
              </w:rPr>
              <w:t>เ</w:t>
            </w:r>
            <w:r w:rsidRPr="004322A4">
              <w:rPr>
                <w:b/>
                <w:bCs/>
                <w:cs/>
              </w:rPr>
              <w:t xml:space="preserve">ดือนสิ้นสุดวันที่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 </w:t>
            </w:r>
            <w:r w:rsidRPr="004322A4">
              <w:rPr>
                <w:b/>
                <w:bCs/>
              </w:rPr>
              <w:t>2562</w:t>
            </w:r>
          </w:p>
        </w:tc>
        <w:tc>
          <w:tcPr>
            <w:tcW w:w="1314" w:type="dxa"/>
          </w:tcPr>
          <w:p w14:paraId="31FCD2CC" w14:textId="180051DE" w:rsidR="00964DDC" w:rsidRPr="004322A4" w:rsidRDefault="00964DDC" w:rsidP="00964DD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rFonts w:hint="cs"/>
                <w:b/>
                <w:bCs/>
                <w:cs/>
              </w:rPr>
              <w:t>1.00</w:t>
            </w:r>
          </w:p>
        </w:tc>
        <w:tc>
          <w:tcPr>
            <w:tcW w:w="1314" w:type="dxa"/>
          </w:tcPr>
          <w:p w14:paraId="4B2FB1AE" w14:textId="363A1A25" w:rsidR="00964DDC" w:rsidRPr="004322A4" w:rsidRDefault="000E7610" w:rsidP="00964DD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1,37</w:t>
            </w:r>
            <w:r w:rsidR="00A70711" w:rsidRPr="004322A4">
              <w:rPr>
                <w:b/>
                <w:bCs/>
              </w:rPr>
              <w:t>7</w:t>
            </w:r>
          </w:p>
        </w:tc>
      </w:tr>
      <w:tr w:rsidR="00964DDC" w:rsidRPr="004322A4" w14:paraId="5D26EFE2" w14:textId="77777777" w:rsidTr="00AF224D">
        <w:trPr>
          <w:trHeight w:val="155"/>
          <w:tblHeader/>
        </w:trPr>
        <w:tc>
          <w:tcPr>
            <w:tcW w:w="3150" w:type="dxa"/>
          </w:tcPr>
          <w:p w14:paraId="0AF77817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cs/>
              </w:rPr>
            </w:pPr>
          </w:p>
        </w:tc>
        <w:tc>
          <w:tcPr>
            <w:tcW w:w="1755" w:type="dxa"/>
          </w:tcPr>
          <w:p w14:paraId="52C6B3F1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755" w:type="dxa"/>
          </w:tcPr>
          <w:p w14:paraId="2BF1F720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</w:p>
        </w:tc>
        <w:tc>
          <w:tcPr>
            <w:tcW w:w="1314" w:type="dxa"/>
          </w:tcPr>
          <w:p w14:paraId="7CA2408B" w14:textId="77777777" w:rsidR="00964DDC" w:rsidRPr="004322A4" w:rsidRDefault="00964DDC" w:rsidP="00964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14" w:type="dxa"/>
          </w:tcPr>
          <w:p w14:paraId="7792FDFE" w14:textId="77777777" w:rsidR="00964DDC" w:rsidRPr="004322A4" w:rsidRDefault="00964DDC" w:rsidP="00964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964DDC" w:rsidRPr="004322A4" w14:paraId="01BCB44D" w14:textId="77777777" w:rsidTr="00AF224D">
        <w:tc>
          <w:tcPr>
            <w:tcW w:w="3150" w:type="dxa"/>
          </w:tcPr>
          <w:p w14:paraId="39CD9F9F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 xml:space="preserve">ปี </w:t>
            </w:r>
            <w:r w:rsidRPr="004322A4">
              <w:rPr>
                <w:b/>
                <w:bCs/>
              </w:rPr>
              <w:t>2561</w:t>
            </w:r>
          </w:p>
        </w:tc>
        <w:tc>
          <w:tcPr>
            <w:tcW w:w="1755" w:type="dxa"/>
          </w:tcPr>
          <w:p w14:paraId="20716D88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755" w:type="dxa"/>
          </w:tcPr>
          <w:p w14:paraId="3A83BAEC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</w:p>
        </w:tc>
        <w:tc>
          <w:tcPr>
            <w:tcW w:w="1314" w:type="dxa"/>
          </w:tcPr>
          <w:p w14:paraId="6AA6B245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  <w:tc>
          <w:tcPr>
            <w:tcW w:w="1314" w:type="dxa"/>
          </w:tcPr>
          <w:p w14:paraId="1811E64C" w14:textId="7777777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</w:p>
        </w:tc>
      </w:tr>
      <w:tr w:rsidR="00964DDC" w:rsidRPr="004322A4" w14:paraId="5C696218" w14:textId="77777777" w:rsidTr="00AF224D">
        <w:tc>
          <w:tcPr>
            <w:tcW w:w="3150" w:type="dxa"/>
          </w:tcPr>
          <w:p w14:paraId="3A9BD4A2" w14:textId="1136D457" w:rsidR="00964DDC" w:rsidRPr="004322A4" w:rsidRDefault="00A01170" w:rsidP="000375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cs/>
              </w:rPr>
              <w:t>เงินปันผลระหว่างกาล</w:t>
            </w:r>
            <w:r w:rsidR="000375BD" w:rsidRPr="004322A4">
              <w:rPr>
                <w:rFonts w:hint="cs"/>
                <w:cs/>
              </w:rPr>
              <w:t>ของ</w:t>
            </w:r>
            <w:r w:rsidRPr="004322A4">
              <w:rPr>
                <w:rFonts w:hint="cs"/>
                <w:cs/>
              </w:rPr>
              <w:t xml:space="preserve">ปี </w:t>
            </w:r>
            <w:r w:rsidRPr="004322A4">
              <w:t>2561</w:t>
            </w:r>
          </w:p>
        </w:tc>
        <w:tc>
          <w:tcPr>
            <w:tcW w:w="1755" w:type="dxa"/>
          </w:tcPr>
          <w:p w14:paraId="07392884" w14:textId="6C6FB166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4322A4">
              <w:t xml:space="preserve">24 </w:t>
            </w:r>
            <w:r w:rsidRPr="004322A4">
              <w:rPr>
                <w:cs/>
              </w:rPr>
              <w:t xml:space="preserve">สิงหาคม </w:t>
            </w:r>
            <w:r w:rsidRPr="004322A4">
              <w:t>2561</w:t>
            </w:r>
          </w:p>
        </w:tc>
        <w:tc>
          <w:tcPr>
            <w:tcW w:w="1755" w:type="dxa"/>
          </w:tcPr>
          <w:p w14:paraId="36D40561" w14:textId="13F5828E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  <w:rPr>
                <w:i/>
                <w:iCs/>
              </w:rPr>
            </w:pPr>
            <w:r w:rsidRPr="004322A4">
              <w:t xml:space="preserve">19 </w:t>
            </w:r>
            <w:r w:rsidRPr="004322A4">
              <w:rPr>
                <w:cs/>
              </w:rPr>
              <w:t xml:space="preserve">กันยายน </w:t>
            </w:r>
            <w:r w:rsidRPr="004322A4">
              <w:t>2561</w:t>
            </w:r>
          </w:p>
        </w:tc>
        <w:tc>
          <w:tcPr>
            <w:tcW w:w="1314" w:type="dxa"/>
          </w:tcPr>
          <w:p w14:paraId="7EDF2144" w14:textId="4C9E35A9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4322A4">
              <w:t>0.85</w:t>
            </w:r>
          </w:p>
        </w:tc>
        <w:tc>
          <w:tcPr>
            <w:tcW w:w="1314" w:type="dxa"/>
          </w:tcPr>
          <w:p w14:paraId="510C3566" w14:textId="6C7D7773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i/>
                <w:iCs/>
              </w:rPr>
            </w:pPr>
            <w:r w:rsidRPr="004322A4">
              <w:t>1,170</w:t>
            </w:r>
          </w:p>
        </w:tc>
      </w:tr>
      <w:tr w:rsidR="00964DDC" w:rsidRPr="004322A4" w14:paraId="77CA74F1" w14:textId="77777777" w:rsidTr="00AF224D">
        <w:tc>
          <w:tcPr>
            <w:tcW w:w="3150" w:type="dxa"/>
          </w:tcPr>
          <w:p w14:paraId="3F5D9469" w14:textId="77777777" w:rsidR="00964DDC" w:rsidRPr="004322A4" w:rsidRDefault="00964DDC" w:rsidP="00964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4322A4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755" w:type="dxa"/>
          </w:tcPr>
          <w:p w14:paraId="041360F5" w14:textId="67A1D25B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25 </w:t>
            </w:r>
            <w:r w:rsidRPr="004322A4">
              <w:rPr>
                <w:cs/>
              </w:rPr>
              <w:t xml:space="preserve">เมษายน </w:t>
            </w:r>
            <w:r w:rsidRPr="004322A4">
              <w:t>2561</w:t>
            </w:r>
          </w:p>
        </w:tc>
        <w:tc>
          <w:tcPr>
            <w:tcW w:w="1755" w:type="dxa"/>
          </w:tcPr>
          <w:p w14:paraId="767B5531" w14:textId="460FCBFE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7 </w:t>
            </w:r>
            <w:r w:rsidRPr="004322A4">
              <w:rPr>
                <w:cs/>
              </w:rPr>
              <w:t xml:space="preserve">พฤษภาคม </w:t>
            </w:r>
            <w:r w:rsidRPr="004322A4">
              <w:t>256</w:t>
            </w:r>
            <w:r w:rsidRPr="004322A4">
              <w:rPr>
                <w:cs/>
              </w:rPr>
              <w:t>1</w:t>
            </w:r>
          </w:p>
        </w:tc>
        <w:tc>
          <w:tcPr>
            <w:tcW w:w="1314" w:type="dxa"/>
            <w:vAlign w:val="bottom"/>
          </w:tcPr>
          <w:p w14:paraId="74802FDC" w14:textId="6711AE6E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2.15</w:t>
            </w:r>
          </w:p>
        </w:tc>
        <w:tc>
          <w:tcPr>
            <w:tcW w:w="1314" w:type="dxa"/>
            <w:vAlign w:val="bottom"/>
          </w:tcPr>
          <w:p w14:paraId="74B8FCE3" w14:textId="2C5DA607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2,960</w:t>
            </w:r>
          </w:p>
        </w:tc>
      </w:tr>
      <w:tr w:rsidR="00A01170" w:rsidRPr="004322A4" w14:paraId="4C067A12" w14:textId="77777777" w:rsidTr="00AF224D">
        <w:tc>
          <w:tcPr>
            <w:tcW w:w="3150" w:type="dxa"/>
          </w:tcPr>
          <w:p w14:paraId="2CF531B8" w14:textId="3FC0B731" w:rsidR="00A01170" w:rsidRPr="004322A4" w:rsidRDefault="00A01170" w:rsidP="000375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0375BD" w:rsidRPr="004322A4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4322A4">
              <w:rPr>
                <w:rFonts w:ascii="Angsana New" w:hAnsi="Angsana New" w:hint="cs"/>
                <w:sz w:val="30"/>
                <w:szCs w:val="30"/>
                <w:cs/>
              </w:rPr>
              <w:t xml:space="preserve">ปี </w:t>
            </w:r>
            <w:r w:rsidRPr="004322A4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755" w:type="dxa"/>
          </w:tcPr>
          <w:p w14:paraId="55813689" w14:textId="1FB71BE2" w:rsidR="00A01170" w:rsidRPr="004322A4" w:rsidRDefault="00A01170" w:rsidP="00A0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31 </w:t>
            </w:r>
            <w:r w:rsidRPr="004322A4">
              <w:rPr>
                <w:cs/>
              </w:rPr>
              <w:t xml:space="preserve">สิงหาคม </w:t>
            </w:r>
            <w:r w:rsidRPr="004322A4">
              <w:t>2560</w:t>
            </w:r>
          </w:p>
        </w:tc>
        <w:tc>
          <w:tcPr>
            <w:tcW w:w="1755" w:type="dxa"/>
          </w:tcPr>
          <w:p w14:paraId="591605AD" w14:textId="4EB56F90" w:rsidR="00A01170" w:rsidRPr="004322A4" w:rsidRDefault="00A01170" w:rsidP="00A01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jc w:val="center"/>
            </w:pPr>
            <w:r w:rsidRPr="004322A4">
              <w:t xml:space="preserve">26 </w:t>
            </w:r>
            <w:r w:rsidRPr="004322A4">
              <w:rPr>
                <w:cs/>
              </w:rPr>
              <w:t xml:space="preserve">กันยายน </w:t>
            </w:r>
            <w:r w:rsidRPr="004322A4">
              <w:t>2560</w:t>
            </w:r>
          </w:p>
        </w:tc>
        <w:tc>
          <w:tcPr>
            <w:tcW w:w="1314" w:type="dxa"/>
          </w:tcPr>
          <w:p w14:paraId="3CE4AADE" w14:textId="2185C593" w:rsidR="00A01170" w:rsidRPr="004322A4" w:rsidRDefault="00A01170" w:rsidP="00A011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(1.05)</w:t>
            </w:r>
          </w:p>
        </w:tc>
        <w:tc>
          <w:tcPr>
            <w:tcW w:w="1314" w:type="dxa"/>
          </w:tcPr>
          <w:p w14:paraId="2B7BEB81" w14:textId="23F95F36" w:rsidR="00A01170" w:rsidRPr="004322A4" w:rsidRDefault="00A01170" w:rsidP="00A01170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</w:pPr>
            <w:r w:rsidRPr="004322A4">
              <w:t>(1,445)</w:t>
            </w:r>
          </w:p>
        </w:tc>
      </w:tr>
      <w:tr w:rsidR="00964DDC" w:rsidRPr="004322A4" w14:paraId="7C94FFF9" w14:textId="77777777" w:rsidTr="00AF224D">
        <w:tc>
          <w:tcPr>
            <w:tcW w:w="6660" w:type="dxa"/>
            <w:gridSpan w:val="3"/>
          </w:tcPr>
          <w:p w14:paraId="2F85E5F2" w14:textId="79F73EF9" w:rsidR="00964DDC" w:rsidRPr="004322A4" w:rsidRDefault="00964DDC" w:rsidP="00964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</w:pPr>
            <w:r w:rsidRPr="004322A4">
              <w:rPr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4322A4">
              <w:rPr>
                <w:b/>
                <w:bCs/>
              </w:rPr>
              <w:t>30</w:t>
            </w:r>
            <w:r w:rsidRPr="004322A4">
              <w:rPr>
                <w:b/>
                <w:bCs/>
                <w:cs/>
              </w:rPr>
              <w:t xml:space="preserve"> กันยายน </w:t>
            </w:r>
            <w:r w:rsidRPr="004322A4">
              <w:rPr>
                <w:b/>
                <w:bCs/>
              </w:rPr>
              <w:t>256</w:t>
            </w:r>
            <w:r w:rsidRPr="004322A4">
              <w:rPr>
                <w:b/>
                <w:bCs/>
                <w:cs/>
              </w:rPr>
              <w:t>1</w:t>
            </w:r>
          </w:p>
        </w:tc>
        <w:tc>
          <w:tcPr>
            <w:tcW w:w="1314" w:type="dxa"/>
          </w:tcPr>
          <w:p w14:paraId="3ED353D9" w14:textId="7CB4B715" w:rsidR="00964DDC" w:rsidRPr="004322A4" w:rsidRDefault="00C034EC" w:rsidP="00964DD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1</w:t>
            </w:r>
            <w:r w:rsidR="00964DDC" w:rsidRPr="004322A4">
              <w:rPr>
                <w:b/>
                <w:bCs/>
              </w:rPr>
              <w:t>.95</w:t>
            </w:r>
          </w:p>
        </w:tc>
        <w:tc>
          <w:tcPr>
            <w:tcW w:w="1314" w:type="dxa"/>
          </w:tcPr>
          <w:p w14:paraId="4C448AFE" w14:textId="1B141DA4" w:rsidR="00964DDC" w:rsidRPr="004322A4" w:rsidRDefault="00964DDC" w:rsidP="00964DD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contextualSpacing/>
              <w:rPr>
                <w:b/>
                <w:bCs/>
              </w:rPr>
            </w:pPr>
            <w:r w:rsidRPr="004322A4">
              <w:rPr>
                <w:b/>
                <w:bCs/>
              </w:rPr>
              <w:t>2,685</w:t>
            </w:r>
          </w:p>
        </w:tc>
      </w:tr>
    </w:tbl>
    <w:p w14:paraId="318FE1FB" w14:textId="77777777" w:rsidR="00D457E1" w:rsidRPr="004322A4" w:rsidRDefault="00D457E1" w:rsidP="00B0050A">
      <w:pPr>
        <w:pStyle w:val="index"/>
        <w:tabs>
          <w:tab w:val="clear" w:pos="1134"/>
          <w:tab w:val="decimal" w:pos="540"/>
        </w:tabs>
        <w:spacing w:after="0" w:line="240" w:lineRule="auto"/>
        <w:ind w:left="540" w:firstLine="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2F260F24" w14:textId="77777777" w:rsidR="00223349" w:rsidRPr="004322A4" w:rsidRDefault="000A6409" w:rsidP="008D078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outlineLvl w:val="0"/>
        <w:rPr>
          <w:rFonts w:ascii="Angsana New" w:hAnsi="Angsana New"/>
          <w:b/>
          <w:bCs/>
          <w:sz w:val="30"/>
          <w:szCs w:val="30"/>
          <w:lang w:val="en-US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ภ</w:t>
      </w:r>
      <w:r w:rsidR="004762B0"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621FA853" w14:textId="77777777" w:rsidR="009E45D4" w:rsidRPr="004322A4" w:rsidRDefault="009E45D4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716AB6" w:rsidRPr="004322A4" w14:paraId="67414D44" w14:textId="77777777" w:rsidTr="00C53615">
        <w:trPr>
          <w:tblHeader/>
        </w:trPr>
        <w:tc>
          <w:tcPr>
            <w:tcW w:w="4158" w:type="dxa"/>
            <w:shd w:val="clear" w:color="auto" w:fill="auto"/>
          </w:tcPr>
          <w:p w14:paraId="73896698" w14:textId="77777777" w:rsidR="00716AB6" w:rsidRPr="004322A4" w:rsidRDefault="00716AB6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7931CB61" w14:textId="77777777" w:rsidR="00716AB6" w:rsidRPr="004322A4" w:rsidRDefault="00716AB6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6543351" w14:textId="77777777" w:rsidR="00716AB6" w:rsidRPr="004322A4" w:rsidRDefault="00716AB6" w:rsidP="00E14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</w:rPr>
            </w:pPr>
            <w:r w:rsidRPr="004322A4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23C69" w:rsidRPr="004322A4" w14:paraId="7E854183" w14:textId="77777777" w:rsidTr="00C53615">
        <w:trPr>
          <w:tblHeader/>
        </w:trPr>
        <w:tc>
          <w:tcPr>
            <w:tcW w:w="4158" w:type="dxa"/>
          </w:tcPr>
          <w:p w14:paraId="4F3E154D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1BC3FE85" w14:textId="1D37CCD9" w:rsidR="00223C69" w:rsidRPr="004322A4" w:rsidRDefault="003D57B0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  <w:r w:rsidR="00223C69" w:rsidRPr="00432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3" w:type="dxa"/>
          </w:tcPr>
          <w:p w14:paraId="4907FC19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525F255F" w14:textId="00BA5403" w:rsidR="00223C69" w:rsidRPr="004322A4" w:rsidRDefault="003D57B0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30</w:t>
            </w:r>
            <w:r w:rsidR="00223C69" w:rsidRPr="004322A4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83" w:type="dxa"/>
          </w:tcPr>
          <w:p w14:paraId="272982A2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322A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223C69" w:rsidRPr="004322A4" w14:paraId="0FF5A6AC" w14:textId="77777777" w:rsidTr="00C53615">
        <w:trPr>
          <w:tblHeader/>
        </w:trPr>
        <w:tc>
          <w:tcPr>
            <w:tcW w:w="4158" w:type="dxa"/>
          </w:tcPr>
          <w:p w14:paraId="592F356D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1282" w:type="dxa"/>
          </w:tcPr>
          <w:p w14:paraId="032173BD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3561C4AC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282" w:type="dxa"/>
          </w:tcPr>
          <w:p w14:paraId="02C2B802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83" w:type="dxa"/>
          </w:tcPr>
          <w:p w14:paraId="0319CDB7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223C69" w:rsidRPr="004322A4" w14:paraId="2681B948" w14:textId="77777777" w:rsidTr="00C53615">
        <w:trPr>
          <w:tblHeader/>
        </w:trPr>
        <w:tc>
          <w:tcPr>
            <w:tcW w:w="4158" w:type="dxa"/>
          </w:tcPr>
          <w:p w14:paraId="5E07E002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</w:pPr>
          </w:p>
        </w:tc>
        <w:tc>
          <w:tcPr>
            <w:tcW w:w="5130" w:type="dxa"/>
            <w:gridSpan w:val="4"/>
          </w:tcPr>
          <w:p w14:paraId="6F298289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23C69" w:rsidRPr="004322A4" w14:paraId="7FBEC44F" w14:textId="77777777" w:rsidTr="00C53615">
        <w:tc>
          <w:tcPr>
            <w:tcW w:w="4158" w:type="dxa"/>
          </w:tcPr>
          <w:p w14:paraId="59ADCE34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7BCC92EE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722D9FD5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5B599375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67ACAB2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223C69" w:rsidRPr="004322A4" w14:paraId="2B5251E8" w14:textId="77777777" w:rsidTr="00C53615">
        <w:tc>
          <w:tcPr>
            <w:tcW w:w="4158" w:type="dxa"/>
          </w:tcPr>
          <w:p w14:paraId="547E0D00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สัญญาก่อสร้างโครงการ</w:t>
            </w:r>
          </w:p>
        </w:tc>
        <w:tc>
          <w:tcPr>
            <w:tcW w:w="1282" w:type="dxa"/>
          </w:tcPr>
          <w:p w14:paraId="02C58E0C" w14:textId="76FA65CD" w:rsidR="00223C69" w:rsidRPr="004322A4" w:rsidRDefault="00C13768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2,373</w:t>
            </w:r>
          </w:p>
        </w:tc>
        <w:tc>
          <w:tcPr>
            <w:tcW w:w="1283" w:type="dxa"/>
          </w:tcPr>
          <w:p w14:paraId="6FE71C0D" w14:textId="77777777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2,4</w:t>
            </w:r>
            <w:r w:rsidRPr="004322A4">
              <w:rPr>
                <w:cs/>
              </w:rPr>
              <w:t>40</w:t>
            </w:r>
          </w:p>
        </w:tc>
        <w:tc>
          <w:tcPr>
            <w:tcW w:w="1282" w:type="dxa"/>
          </w:tcPr>
          <w:p w14:paraId="102C19B0" w14:textId="4251AA4C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913</w:t>
            </w:r>
          </w:p>
        </w:tc>
        <w:tc>
          <w:tcPr>
            <w:tcW w:w="1283" w:type="dxa"/>
          </w:tcPr>
          <w:p w14:paraId="06E21BD4" w14:textId="77777777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726</w:t>
            </w:r>
          </w:p>
        </w:tc>
      </w:tr>
      <w:tr w:rsidR="00223C69" w:rsidRPr="004322A4" w14:paraId="21ACB906" w14:textId="77777777" w:rsidTr="00C53615">
        <w:tc>
          <w:tcPr>
            <w:tcW w:w="4158" w:type="dxa"/>
          </w:tcPr>
          <w:p w14:paraId="101D0C79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4574339B" w14:textId="65488714" w:rsidR="00223C69" w:rsidRPr="004322A4" w:rsidRDefault="00C13768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2,373</w:t>
            </w:r>
          </w:p>
        </w:tc>
        <w:tc>
          <w:tcPr>
            <w:tcW w:w="1283" w:type="dxa"/>
          </w:tcPr>
          <w:p w14:paraId="15EC9D40" w14:textId="7777777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2,4</w:t>
            </w:r>
            <w:r w:rsidRPr="004322A4">
              <w:rPr>
                <w:b/>
                <w:bCs/>
                <w:cs/>
              </w:rPr>
              <w:t>40</w:t>
            </w:r>
          </w:p>
        </w:tc>
        <w:tc>
          <w:tcPr>
            <w:tcW w:w="1282" w:type="dxa"/>
            <w:vAlign w:val="bottom"/>
          </w:tcPr>
          <w:p w14:paraId="31594EDB" w14:textId="1C741FBE" w:rsidR="00223C69" w:rsidRPr="004322A4" w:rsidRDefault="00DE3EA6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913</w:t>
            </w:r>
          </w:p>
        </w:tc>
        <w:tc>
          <w:tcPr>
            <w:tcW w:w="1283" w:type="dxa"/>
            <w:vAlign w:val="bottom"/>
          </w:tcPr>
          <w:p w14:paraId="4A3300A6" w14:textId="7777777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726</w:t>
            </w:r>
          </w:p>
        </w:tc>
      </w:tr>
      <w:tr w:rsidR="00223C69" w:rsidRPr="004322A4" w14:paraId="2EE4468A" w14:textId="77777777" w:rsidTr="00C53615">
        <w:tc>
          <w:tcPr>
            <w:tcW w:w="4158" w:type="dxa"/>
          </w:tcPr>
          <w:p w14:paraId="027D8163" w14:textId="77777777" w:rsidR="00C53615" w:rsidRPr="004322A4" w:rsidRDefault="00C53615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FF5EF36" w14:textId="77777777" w:rsidR="00C53615" w:rsidRPr="004322A4" w:rsidRDefault="00C53615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340108DC" w14:textId="77777777" w:rsidR="00C53615" w:rsidRPr="004322A4" w:rsidRDefault="00C53615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588B9570" w14:textId="32EFC90F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282" w:type="dxa"/>
          </w:tcPr>
          <w:p w14:paraId="7DF0D834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1BA34006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0DBE6D7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6F33BCF0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223C69" w:rsidRPr="004322A4" w14:paraId="51E7104B" w14:textId="77777777" w:rsidTr="00C53615">
        <w:tc>
          <w:tcPr>
            <w:tcW w:w="4158" w:type="dxa"/>
          </w:tcPr>
          <w:p w14:paraId="0672DFA6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ภายใต้สัญญาเช่าดำเนินงานที่บอกเลิกไม่ได้</w:t>
            </w:r>
          </w:p>
        </w:tc>
        <w:tc>
          <w:tcPr>
            <w:tcW w:w="1282" w:type="dxa"/>
          </w:tcPr>
          <w:p w14:paraId="7FFA89AA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9803EF6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57FC351D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018E79E6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223C69" w:rsidRPr="004322A4" w14:paraId="78AEC00B" w14:textId="77777777" w:rsidTr="00C53615">
        <w:tc>
          <w:tcPr>
            <w:tcW w:w="4158" w:type="dxa"/>
          </w:tcPr>
          <w:p w14:paraId="2868FFBD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282" w:type="dxa"/>
          </w:tcPr>
          <w:p w14:paraId="5F27C994" w14:textId="2CBD6852" w:rsidR="00223C69" w:rsidRPr="004322A4" w:rsidRDefault="00C13768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843</w:t>
            </w:r>
          </w:p>
        </w:tc>
        <w:tc>
          <w:tcPr>
            <w:tcW w:w="1283" w:type="dxa"/>
          </w:tcPr>
          <w:p w14:paraId="146D1D64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964</w:t>
            </w:r>
          </w:p>
        </w:tc>
        <w:tc>
          <w:tcPr>
            <w:tcW w:w="1282" w:type="dxa"/>
          </w:tcPr>
          <w:p w14:paraId="390D4B03" w14:textId="49B9F286" w:rsidR="00223C69" w:rsidRPr="004322A4" w:rsidRDefault="00DE3EA6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824</w:t>
            </w:r>
          </w:p>
        </w:tc>
        <w:tc>
          <w:tcPr>
            <w:tcW w:w="1283" w:type="dxa"/>
          </w:tcPr>
          <w:p w14:paraId="4E038915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939</w:t>
            </w:r>
          </w:p>
        </w:tc>
      </w:tr>
      <w:tr w:rsidR="00223C69" w:rsidRPr="004322A4" w14:paraId="4FB64638" w14:textId="77777777" w:rsidTr="00C53615">
        <w:tc>
          <w:tcPr>
            <w:tcW w:w="4158" w:type="dxa"/>
          </w:tcPr>
          <w:p w14:paraId="630A68E5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282" w:type="dxa"/>
          </w:tcPr>
          <w:p w14:paraId="2166FF9F" w14:textId="73F529A1" w:rsidR="00223C69" w:rsidRPr="004322A4" w:rsidRDefault="00C13768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2,170</w:t>
            </w:r>
          </w:p>
        </w:tc>
        <w:tc>
          <w:tcPr>
            <w:tcW w:w="1283" w:type="dxa"/>
          </w:tcPr>
          <w:p w14:paraId="076935DB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3,086</w:t>
            </w:r>
          </w:p>
        </w:tc>
        <w:tc>
          <w:tcPr>
            <w:tcW w:w="1282" w:type="dxa"/>
          </w:tcPr>
          <w:p w14:paraId="6A43C3C9" w14:textId="4B26017D" w:rsidR="00223C69" w:rsidRPr="004322A4" w:rsidRDefault="00DE3EA6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2,118</w:t>
            </w:r>
          </w:p>
        </w:tc>
        <w:tc>
          <w:tcPr>
            <w:tcW w:w="1283" w:type="dxa"/>
          </w:tcPr>
          <w:p w14:paraId="44BADCD2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3,032</w:t>
            </w:r>
          </w:p>
        </w:tc>
      </w:tr>
      <w:tr w:rsidR="00223C69" w:rsidRPr="004322A4" w14:paraId="06FFFA27" w14:textId="77777777" w:rsidTr="00C53615">
        <w:tc>
          <w:tcPr>
            <w:tcW w:w="4158" w:type="dxa"/>
          </w:tcPr>
          <w:p w14:paraId="1EB0BBB2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1282" w:type="dxa"/>
          </w:tcPr>
          <w:p w14:paraId="7D1D5DF9" w14:textId="327A18F7" w:rsidR="00223C69" w:rsidRPr="004322A4" w:rsidRDefault="00C13768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3,085</w:t>
            </w:r>
          </w:p>
        </w:tc>
        <w:tc>
          <w:tcPr>
            <w:tcW w:w="1283" w:type="dxa"/>
          </w:tcPr>
          <w:p w14:paraId="6AAB1024" w14:textId="77777777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3,018</w:t>
            </w:r>
          </w:p>
        </w:tc>
        <w:tc>
          <w:tcPr>
            <w:tcW w:w="1282" w:type="dxa"/>
          </w:tcPr>
          <w:p w14:paraId="3F972A7E" w14:textId="5A056AE5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3,008</w:t>
            </w:r>
          </w:p>
        </w:tc>
        <w:tc>
          <w:tcPr>
            <w:tcW w:w="1283" w:type="dxa"/>
          </w:tcPr>
          <w:p w14:paraId="2545EF74" w14:textId="77777777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2,937</w:t>
            </w:r>
          </w:p>
        </w:tc>
      </w:tr>
      <w:tr w:rsidR="00223C69" w:rsidRPr="004322A4" w14:paraId="0ADEC3D2" w14:textId="77777777" w:rsidTr="00C53615">
        <w:tc>
          <w:tcPr>
            <w:tcW w:w="4158" w:type="dxa"/>
          </w:tcPr>
          <w:p w14:paraId="252C68CF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33BDA158" w14:textId="35A59DE9" w:rsidR="00223C69" w:rsidRPr="004322A4" w:rsidRDefault="00C13768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6,098</w:t>
            </w:r>
          </w:p>
        </w:tc>
        <w:tc>
          <w:tcPr>
            <w:tcW w:w="1283" w:type="dxa"/>
          </w:tcPr>
          <w:p w14:paraId="0CE38623" w14:textId="7777777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7,068</w:t>
            </w:r>
          </w:p>
        </w:tc>
        <w:tc>
          <w:tcPr>
            <w:tcW w:w="1282" w:type="dxa"/>
          </w:tcPr>
          <w:p w14:paraId="0F9DA60A" w14:textId="3EA04C5B" w:rsidR="00223C69" w:rsidRPr="004322A4" w:rsidRDefault="00DE3EA6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5,950</w:t>
            </w:r>
          </w:p>
        </w:tc>
        <w:tc>
          <w:tcPr>
            <w:tcW w:w="1283" w:type="dxa"/>
          </w:tcPr>
          <w:p w14:paraId="2DF77F63" w14:textId="7777777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6,908</w:t>
            </w:r>
          </w:p>
        </w:tc>
      </w:tr>
      <w:tr w:rsidR="00223C69" w:rsidRPr="004322A4" w14:paraId="1A1D020E" w14:textId="77777777" w:rsidTr="00C53615">
        <w:tc>
          <w:tcPr>
            <w:tcW w:w="4158" w:type="dxa"/>
          </w:tcPr>
          <w:p w14:paraId="304C5B93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322A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282" w:type="dxa"/>
          </w:tcPr>
          <w:p w14:paraId="7C61F09D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</w:p>
        </w:tc>
        <w:tc>
          <w:tcPr>
            <w:tcW w:w="1283" w:type="dxa"/>
          </w:tcPr>
          <w:p w14:paraId="5458AB8C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2" w:type="dxa"/>
          </w:tcPr>
          <w:p w14:paraId="68BA0514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  <w:tc>
          <w:tcPr>
            <w:tcW w:w="1283" w:type="dxa"/>
          </w:tcPr>
          <w:p w14:paraId="4361CDB2" w14:textId="77777777" w:rsidR="00223C69" w:rsidRPr="004322A4" w:rsidRDefault="00223C69" w:rsidP="00223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</w:p>
        </w:tc>
      </w:tr>
      <w:tr w:rsidR="00223C69" w:rsidRPr="004322A4" w14:paraId="2B075119" w14:textId="77777777" w:rsidTr="00C53615">
        <w:tc>
          <w:tcPr>
            <w:tcW w:w="4158" w:type="dxa"/>
          </w:tcPr>
          <w:p w14:paraId="65E48523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</w:tcPr>
          <w:p w14:paraId="0AD47672" w14:textId="4553C8A1" w:rsidR="00223C69" w:rsidRPr="004322A4" w:rsidRDefault="00C13768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122</w:t>
            </w:r>
          </w:p>
        </w:tc>
        <w:tc>
          <w:tcPr>
            <w:tcW w:w="1283" w:type="dxa"/>
          </w:tcPr>
          <w:p w14:paraId="13D0A804" w14:textId="77777777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109</w:t>
            </w:r>
          </w:p>
        </w:tc>
        <w:tc>
          <w:tcPr>
            <w:tcW w:w="1282" w:type="dxa"/>
          </w:tcPr>
          <w:p w14:paraId="46CA688F" w14:textId="49338348" w:rsidR="00223C69" w:rsidRPr="004322A4" w:rsidRDefault="00DE3EA6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322A4">
              <w:t>29</w:t>
            </w:r>
          </w:p>
        </w:tc>
        <w:tc>
          <w:tcPr>
            <w:tcW w:w="1283" w:type="dxa"/>
          </w:tcPr>
          <w:p w14:paraId="5E1A1E3F" w14:textId="77777777" w:rsidR="00223C69" w:rsidRPr="004322A4" w:rsidRDefault="00223C69" w:rsidP="00223C6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322A4">
              <w:t>23</w:t>
            </w:r>
          </w:p>
        </w:tc>
      </w:tr>
      <w:tr w:rsidR="00223C69" w:rsidRPr="004322A4" w14:paraId="747BF958" w14:textId="77777777" w:rsidTr="00C53615">
        <w:tc>
          <w:tcPr>
            <w:tcW w:w="4158" w:type="dxa"/>
          </w:tcPr>
          <w:p w14:paraId="52BEE95F" w14:textId="77777777" w:rsidR="00223C69" w:rsidRPr="004322A4" w:rsidRDefault="00223C69" w:rsidP="00223C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22A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</w:tcPr>
          <w:p w14:paraId="010BD1AF" w14:textId="39C58414" w:rsidR="00223C69" w:rsidRPr="004322A4" w:rsidRDefault="00C13768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122</w:t>
            </w:r>
          </w:p>
        </w:tc>
        <w:tc>
          <w:tcPr>
            <w:tcW w:w="1283" w:type="dxa"/>
          </w:tcPr>
          <w:p w14:paraId="3D77D6D4" w14:textId="7777777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109</w:t>
            </w:r>
          </w:p>
        </w:tc>
        <w:tc>
          <w:tcPr>
            <w:tcW w:w="1282" w:type="dxa"/>
          </w:tcPr>
          <w:p w14:paraId="39795BF5" w14:textId="4E4EA194" w:rsidR="00223C69" w:rsidRPr="004322A4" w:rsidRDefault="00DE3EA6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322A4">
              <w:rPr>
                <w:b/>
                <w:bCs/>
              </w:rPr>
              <w:t>29</w:t>
            </w:r>
          </w:p>
        </w:tc>
        <w:tc>
          <w:tcPr>
            <w:tcW w:w="1283" w:type="dxa"/>
          </w:tcPr>
          <w:p w14:paraId="7FC99C3E" w14:textId="77777777" w:rsidR="00223C69" w:rsidRPr="004322A4" w:rsidRDefault="00223C69" w:rsidP="00223C6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322A4">
              <w:rPr>
                <w:b/>
                <w:bCs/>
              </w:rPr>
              <w:t>23</w:t>
            </w:r>
          </w:p>
        </w:tc>
      </w:tr>
    </w:tbl>
    <w:p w14:paraId="5319AADD" w14:textId="77777777" w:rsidR="00202F0B" w:rsidRPr="004322A4" w:rsidRDefault="00202F0B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ABCD0E8" w14:textId="1A72B874" w:rsidR="00470CE2" w:rsidRPr="004322A4" w:rsidRDefault="00470CE2" w:rsidP="00AE7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</w:pPr>
      <w:r w:rsidRPr="004322A4">
        <w:rPr>
          <w:cs/>
        </w:rPr>
        <w:t xml:space="preserve">ณ วันที่ </w:t>
      </w:r>
      <w:r w:rsidRPr="004322A4">
        <w:t>3</w:t>
      </w:r>
      <w:r w:rsidR="00AB6574" w:rsidRPr="004322A4">
        <w:rPr>
          <w:cs/>
        </w:rPr>
        <w:t>0</w:t>
      </w:r>
      <w:r w:rsidR="00202F0B" w:rsidRPr="004322A4">
        <w:rPr>
          <w:cs/>
        </w:rPr>
        <w:t xml:space="preserve"> </w:t>
      </w:r>
      <w:r w:rsidR="00223C69" w:rsidRPr="004322A4">
        <w:rPr>
          <w:cs/>
        </w:rPr>
        <w:t>กันยา</w:t>
      </w:r>
      <w:r w:rsidR="00AB6574" w:rsidRPr="004322A4">
        <w:rPr>
          <w:cs/>
        </w:rPr>
        <w:t>ยน</w:t>
      </w:r>
      <w:r w:rsidRPr="004322A4">
        <w:rPr>
          <w:cs/>
        </w:rPr>
        <w:t xml:space="preserve"> </w:t>
      </w:r>
      <w:r w:rsidRPr="004322A4">
        <w:t xml:space="preserve">2562 </w:t>
      </w:r>
      <w:r w:rsidRPr="004322A4">
        <w:rPr>
          <w:cs/>
        </w:rPr>
        <w:t>บริษัท</w:t>
      </w:r>
      <w:r w:rsidR="00C14AF8" w:rsidRPr="004322A4">
        <w:rPr>
          <w:cs/>
        </w:rPr>
        <w:t xml:space="preserve"> </w:t>
      </w:r>
      <w:r w:rsidRPr="004322A4">
        <w:rPr>
          <w:cs/>
        </w:rPr>
        <w:t>บริษัทย่อย</w:t>
      </w:r>
      <w:r w:rsidR="00C14AF8" w:rsidRPr="004322A4">
        <w:rPr>
          <w:cs/>
        </w:rPr>
        <w:t>และบริษัทย่อยทางอ้อม</w:t>
      </w:r>
      <w:r w:rsidRPr="004322A4">
        <w:rPr>
          <w:cs/>
        </w:rPr>
        <w:t>มีสัญญา</w:t>
      </w:r>
      <w:r w:rsidR="00DA3911" w:rsidRPr="004322A4">
        <w:rPr>
          <w:cs/>
        </w:rPr>
        <w:t>ตราสารอนุพันธ์</w:t>
      </w:r>
      <w:r w:rsidR="00C93C20" w:rsidRPr="004322A4">
        <w:rPr>
          <w:cs/>
        </w:rPr>
        <w:t xml:space="preserve">ที่สำคัญ </w:t>
      </w:r>
      <w:r w:rsidRPr="004322A4">
        <w:rPr>
          <w:cs/>
        </w:rPr>
        <w:t>ดังต่อไปนี้</w:t>
      </w:r>
    </w:p>
    <w:p w14:paraId="58A707FB" w14:textId="77777777" w:rsidR="00470CE2" w:rsidRPr="004322A4" w:rsidRDefault="00470CE2" w:rsidP="00CC1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1AEA0EC3" w14:textId="77777777" w:rsidR="00470CE2" w:rsidRPr="004322A4" w:rsidRDefault="00470CE2" w:rsidP="00CC14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  <w:cs/>
        </w:rPr>
      </w:pPr>
      <w:r w:rsidRPr="004322A4">
        <w:rPr>
          <w:i/>
          <w:iCs/>
          <w:cs/>
        </w:rPr>
        <w:t>บริษัท</w:t>
      </w:r>
    </w:p>
    <w:p w14:paraId="20451BDE" w14:textId="25FBC433" w:rsidR="00470CE2" w:rsidRPr="004322A4" w:rsidRDefault="00585A8D" w:rsidP="00470CE2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>สัญญาประกันราคาซื้อขายน้ำมันล่วงหน้าสำหรับเดือน</w:t>
      </w:r>
      <w:r w:rsidR="004F7F16" w:rsidRPr="004322A4">
        <w:rPr>
          <w:rFonts w:hint="cs"/>
          <w:cs/>
        </w:rPr>
        <w:t>ตุลาคม</w:t>
      </w:r>
      <w:r w:rsidR="008C3EA9" w:rsidRPr="004322A4">
        <w:rPr>
          <w:cs/>
        </w:rPr>
        <w:t xml:space="preserve"> </w:t>
      </w:r>
      <w:r w:rsidR="008C3EA9" w:rsidRPr="004322A4">
        <w:t>2562</w:t>
      </w:r>
      <w:r w:rsidRPr="004322A4">
        <w:rPr>
          <w:cs/>
        </w:rPr>
        <w:t xml:space="preserve"> ถึง เดือน</w:t>
      </w:r>
      <w:r w:rsidRPr="004322A4">
        <w:t xml:space="preserve"> </w:t>
      </w:r>
      <w:r w:rsidRPr="004322A4">
        <w:rPr>
          <w:cs/>
        </w:rPr>
        <w:t xml:space="preserve">ธันวาคม </w:t>
      </w:r>
      <w:r w:rsidR="008C3EA9" w:rsidRPr="004322A4">
        <w:t>2563</w:t>
      </w:r>
      <w:r w:rsidRPr="004322A4">
        <w:rPr>
          <w:cs/>
        </w:rPr>
        <w:t xml:space="preserve"> กับบริษัท คู่สัญญาในต่างประเทศจำนวน</w:t>
      </w:r>
      <w:r w:rsidRPr="004322A4">
        <w:t xml:space="preserve"> </w:t>
      </w:r>
      <w:r w:rsidR="004F7F16" w:rsidRPr="004322A4">
        <w:t>8</w:t>
      </w:r>
      <w:r w:rsidRPr="004322A4">
        <w:t xml:space="preserve"> </w:t>
      </w:r>
      <w:r w:rsidRPr="004322A4">
        <w:rPr>
          <w:cs/>
        </w:rPr>
        <w:t>ล้านบาร์เรล</w:t>
      </w:r>
    </w:p>
    <w:p w14:paraId="164AE300" w14:textId="65A73C2C" w:rsidR="00470CE2" w:rsidRPr="004322A4" w:rsidRDefault="00585A8D" w:rsidP="00470CE2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 xml:space="preserve">สัญญาซื้อเงินตราต่างประเทศล่วงหน้าจนถึงเดือนธันวาคม </w:t>
      </w:r>
      <w:r w:rsidR="008C3EA9" w:rsidRPr="004322A4">
        <w:t>2563</w:t>
      </w:r>
      <w:r w:rsidRPr="004322A4">
        <w:t xml:space="preserve"> </w:t>
      </w:r>
      <w:r w:rsidRPr="004322A4">
        <w:rPr>
          <w:cs/>
        </w:rPr>
        <w:t xml:space="preserve">จำนวนรวม </w:t>
      </w:r>
      <w:r w:rsidR="004F7F16" w:rsidRPr="004322A4">
        <w:t>52</w:t>
      </w:r>
      <w:r w:rsidRPr="004322A4">
        <w:t xml:space="preserve"> </w:t>
      </w:r>
      <w:r w:rsidRPr="004322A4">
        <w:rPr>
          <w:cs/>
        </w:rPr>
        <w:t>ล้านเหรียญสหรัฐ</w:t>
      </w:r>
      <w:r w:rsidR="003C1ECE" w:rsidRPr="004322A4">
        <w:rPr>
          <w:rFonts w:hint="cs"/>
          <w:cs/>
        </w:rPr>
        <w:t>ฯ</w:t>
      </w:r>
      <w:r w:rsidRPr="004322A4">
        <w:rPr>
          <w:cs/>
        </w:rPr>
        <w:t xml:space="preserve"> หรือเทียบเท่า</w:t>
      </w:r>
      <w:r w:rsidR="00344023" w:rsidRPr="004322A4">
        <w:rPr>
          <w:cs/>
        </w:rPr>
        <w:t>จำนวนเงิน</w:t>
      </w:r>
      <w:r w:rsidRPr="004322A4">
        <w:t xml:space="preserve"> </w:t>
      </w:r>
      <w:r w:rsidR="008C3EA9" w:rsidRPr="004322A4">
        <w:t>1</w:t>
      </w:r>
      <w:r w:rsidRPr="004322A4">
        <w:t>,</w:t>
      </w:r>
      <w:r w:rsidR="004F7F16" w:rsidRPr="004322A4">
        <w:t>579</w:t>
      </w:r>
      <w:r w:rsidRPr="004322A4">
        <w:rPr>
          <w:cs/>
        </w:rPr>
        <w:t xml:space="preserve"> ล้านบาท</w:t>
      </w:r>
    </w:p>
    <w:p w14:paraId="51F33830" w14:textId="2178D86C" w:rsidR="00470CE2" w:rsidRPr="004322A4" w:rsidRDefault="00585A8D" w:rsidP="00470CE2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 xml:space="preserve">สัญญาขายเงินตราต่างประเทศล่วงหน้าจนถึงเดือนธันวาคม </w:t>
      </w:r>
      <w:r w:rsidR="008C3EA9" w:rsidRPr="004322A4">
        <w:t>2562</w:t>
      </w:r>
      <w:r w:rsidRPr="004322A4">
        <w:t xml:space="preserve"> </w:t>
      </w:r>
      <w:r w:rsidRPr="004322A4">
        <w:rPr>
          <w:cs/>
        </w:rPr>
        <w:t xml:space="preserve">จำนวนรวม </w:t>
      </w:r>
      <w:r w:rsidR="008C3EA9" w:rsidRPr="004322A4">
        <w:t>50</w:t>
      </w:r>
      <w:r w:rsidRPr="004322A4">
        <w:t xml:space="preserve"> </w:t>
      </w:r>
      <w:r w:rsidRPr="004322A4">
        <w:rPr>
          <w:cs/>
        </w:rPr>
        <w:t>ล้านเหรียญสหรัฐ</w:t>
      </w:r>
      <w:r w:rsidR="003C1ECE" w:rsidRPr="004322A4">
        <w:rPr>
          <w:rFonts w:hint="cs"/>
          <w:cs/>
        </w:rPr>
        <w:t>ฯ</w:t>
      </w:r>
      <w:r w:rsidRPr="004322A4">
        <w:rPr>
          <w:cs/>
        </w:rPr>
        <w:t xml:space="preserve"> หรือเทียบเท่า</w:t>
      </w:r>
      <w:r w:rsidR="00344023" w:rsidRPr="004322A4">
        <w:rPr>
          <w:cs/>
        </w:rPr>
        <w:t>จำนวนเงิน</w:t>
      </w:r>
      <w:r w:rsidRPr="004322A4">
        <w:rPr>
          <w:cs/>
        </w:rPr>
        <w:t xml:space="preserve"> </w:t>
      </w:r>
      <w:r w:rsidR="008C3EA9" w:rsidRPr="004322A4">
        <w:t>1</w:t>
      </w:r>
      <w:r w:rsidRPr="004322A4">
        <w:t>,</w:t>
      </w:r>
      <w:r w:rsidR="008C3EA9" w:rsidRPr="004322A4">
        <w:t>62</w:t>
      </w:r>
      <w:r w:rsidR="001D2AB4" w:rsidRPr="004322A4">
        <w:t xml:space="preserve">4 </w:t>
      </w:r>
      <w:r w:rsidRPr="004322A4">
        <w:rPr>
          <w:cs/>
        </w:rPr>
        <w:t>ล้านบาท</w:t>
      </w:r>
    </w:p>
    <w:p w14:paraId="7ABF6452" w14:textId="77777777" w:rsidR="005A5C5F" w:rsidRPr="004322A4" w:rsidRDefault="005A5C5F" w:rsidP="005A5C5F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 xml:space="preserve">สัญญาแลกเปลี่ยนอัตราดอกเบี้ยสำหรับเงินกู้ยืมจากธนาคารอัตราดอกเบี้ยลอยตัว </w:t>
      </w:r>
      <w:r w:rsidRPr="004322A4">
        <w:t xml:space="preserve">1M USDLIBOR </w:t>
      </w:r>
      <w:r w:rsidRPr="004322A4">
        <w:rPr>
          <w:cs/>
        </w:rPr>
        <w:t xml:space="preserve">บวกอัตราส่วนเพิ่ม โดยแลกเปลี่ยนเฉพาะส่วน </w:t>
      </w:r>
      <w:r w:rsidRPr="004322A4">
        <w:t>1M USDLIBOR</w:t>
      </w:r>
      <w:r w:rsidRPr="004322A4">
        <w:rPr>
          <w:cs/>
        </w:rPr>
        <w:t xml:space="preserve"> เป็นอัตราดอกเบี้ยคงที่ ร้อยละ </w:t>
      </w:r>
      <w:r w:rsidRPr="004322A4">
        <w:t>2.525</w:t>
      </w:r>
      <w:r w:rsidRPr="004322A4">
        <w:rPr>
          <w:cs/>
        </w:rPr>
        <w:t xml:space="preserve"> ต่อปี จำนวนเงินต้น </w:t>
      </w:r>
      <w:r w:rsidRPr="004322A4">
        <w:t>20</w:t>
      </w:r>
      <w:r w:rsidRPr="004322A4">
        <w:rPr>
          <w:cs/>
        </w:rPr>
        <w:t xml:space="preserve"> ล้านเหรียญสหรัฐฯ โดยครบกำหนดทุก ๆ </w:t>
      </w:r>
      <w:r w:rsidRPr="004322A4">
        <w:t>1</w:t>
      </w:r>
      <w:r w:rsidRPr="004322A4">
        <w:rPr>
          <w:cs/>
        </w:rPr>
        <w:t xml:space="preserve"> เดือน สัญญาสิ้นสุดปี </w:t>
      </w:r>
      <w:r w:rsidRPr="004322A4">
        <w:t>2562</w:t>
      </w:r>
    </w:p>
    <w:p w14:paraId="04526A2C" w14:textId="4EDEEE3C" w:rsidR="00C53615" w:rsidRPr="004322A4" w:rsidRDefault="00C53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322A4">
        <w:rPr>
          <w:cs/>
        </w:rPr>
        <w:br w:type="page"/>
      </w:r>
    </w:p>
    <w:p w14:paraId="68BFC01F" w14:textId="77777777" w:rsidR="00470CE2" w:rsidRPr="004322A4" w:rsidRDefault="00256E10" w:rsidP="00750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4322A4">
        <w:rPr>
          <w:i/>
          <w:iCs/>
          <w:cs/>
        </w:rPr>
        <w:lastRenderedPageBreak/>
        <w:t>บริษัทย่อยและ</w:t>
      </w:r>
      <w:r w:rsidR="00470CE2" w:rsidRPr="004322A4">
        <w:rPr>
          <w:i/>
          <w:iCs/>
          <w:cs/>
        </w:rPr>
        <w:t>บริษัทย่อยทางอ้อม</w:t>
      </w:r>
      <w:r w:rsidR="00726B51" w:rsidRPr="004322A4">
        <w:rPr>
          <w:i/>
          <w:iCs/>
        </w:rPr>
        <w:t xml:space="preserve"> </w:t>
      </w:r>
    </w:p>
    <w:p w14:paraId="1F3A5090" w14:textId="77777777" w:rsidR="00256E10" w:rsidRPr="004322A4" w:rsidRDefault="00256E10" w:rsidP="00256E10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 xml:space="preserve">สัญญาแลกเปลี่ยนอัตราดอกเบี้ยสำหรับเงินกู้ยืมจากธนาคารจากอัตราดอกเบี้ยลอยตัว </w:t>
      </w:r>
      <w:r w:rsidRPr="004322A4">
        <w:t xml:space="preserve">6M </w:t>
      </w:r>
      <w:r w:rsidR="00FE4CEE" w:rsidRPr="004322A4">
        <w:t>USD</w:t>
      </w:r>
      <w:r w:rsidRPr="004322A4">
        <w:t>LIBOR</w:t>
      </w:r>
      <w:r w:rsidR="00E05A4C" w:rsidRPr="004322A4">
        <w:t xml:space="preserve"> </w:t>
      </w:r>
      <w:r w:rsidR="00E53E80" w:rsidRPr="004322A4">
        <w:rPr>
          <w:cs/>
        </w:rPr>
        <w:t>บวกอัตราส่วนเพิ่มโดยแลกเปลี่ยนเฉพาะส่วน 6</w:t>
      </w:r>
      <w:r w:rsidR="00E53E80" w:rsidRPr="004322A4">
        <w:t>M USDLIBOR</w:t>
      </w:r>
      <w:r w:rsidRPr="004322A4">
        <w:rPr>
          <w:cs/>
        </w:rPr>
        <w:t xml:space="preserve"> เป็นอัตราดอกเบี้ยคงที่ ร้อยละ </w:t>
      </w:r>
      <w:r w:rsidRPr="004322A4">
        <w:t>2.60</w:t>
      </w:r>
      <w:r w:rsidRPr="004322A4">
        <w:rPr>
          <w:cs/>
        </w:rPr>
        <w:t xml:space="preserve"> ต่อปี จำนวนเงินต้น </w:t>
      </w:r>
      <w:r w:rsidRPr="004322A4">
        <w:t>28</w:t>
      </w:r>
      <w:r w:rsidRPr="004322A4">
        <w:rPr>
          <w:cs/>
        </w:rPr>
        <w:t xml:space="preserve"> ล้านเหรียญสหรัฐฯ โดยครบกำหนดทุก ๆ </w:t>
      </w:r>
      <w:r w:rsidRPr="004322A4">
        <w:t>6</w:t>
      </w:r>
      <w:r w:rsidRPr="004322A4">
        <w:rPr>
          <w:cs/>
        </w:rPr>
        <w:t xml:space="preserve"> เดือน สัญญาสิ้นสุดปี </w:t>
      </w:r>
      <w:r w:rsidRPr="004322A4">
        <w:t>2566</w:t>
      </w:r>
    </w:p>
    <w:p w14:paraId="1B315BFD" w14:textId="2ECA3FF4" w:rsidR="00470CE2" w:rsidRPr="004322A4" w:rsidRDefault="009A7F55" w:rsidP="00470CE2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>สัญญาซื้อเงินตราต่างประเทศล่วงหน้าจนถึงเดือน</w:t>
      </w:r>
      <w:r w:rsidR="00A84313" w:rsidRPr="004322A4">
        <w:rPr>
          <w:rFonts w:hint="cs"/>
          <w:cs/>
        </w:rPr>
        <w:t>มิถุนายน</w:t>
      </w:r>
      <w:r w:rsidR="00994FEC" w:rsidRPr="004322A4">
        <w:rPr>
          <w:cs/>
        </w:rPr>
        <w:t xml:space="preserve"> </w:t>
      </w:r>
      <w:r w:rsidR="00994FEC" w:rsidRPr="004322A4">
        <w:t>2563</w:t>
      </w:r>
      <w:r w:rsidRPr="004322A4">
        <w:t xml:space="preserve"> </w:t>
      </w:r>
      <w:r w:rsidRPr="004322A4">
        <w:rPr>
          <w:cs/>
        </w:rPr>
        <w:t xml:space="preserve">จำนวนรวม </w:t>
      </w:r>
      <w:r w:rsidR="00994FEC" w:rsidRPr="004322A4">
        <w:t>4</w:t>
      </w:r>
      <w:r w:rsidRPr="004322A4">
        <w:t xml:space="preserve"> </w:t>
      </w:r>
      <w:r w:rsidRPr="004322A4">
        <w:rPr>
          <w:cs/>
        </w:rPr>
        <w:t xml:space="preserve">ล้านเหรียญสหรัฐฯ หรือเทียบเท่าจำนวนเงิน </w:t>
      </w:r>
      <w:r w:rsidR="00994FEC" w:rsidRPr="004322A4">
        <w:t>1</w:t>
      </w:r>
      <w:r w:rsidR="00502463" w:rsidRPr="004322A4">
        <w:t>40</w:t>
      </w:r>
      <w:r w:rsidRPr="004322A4">
        <w:t xml:space="preserve"> </w:t>
      </w:r>
      <w:r w:rsidRPr="004322A4">
        <w:rPr>
          <w:cs/>
        </w:rPr>
        <w:t>ล้านบาท</w:t>
      </w:r>
    </w:p>
    <w:p w14:paraId="4FA2AAD0" w14:textId="77777777" w:rsidR="00470CE2" w:rsidRPr="004322A4" w:rsidRDefault="009A7F55" w:rsidP="00470CE2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>สัญญาแลกเปลี่ยนสกุลเงิน โดยทำสัญญาซื้อสกุลเงินเหรียญสหรัฐ</w:t>
      </w:r>
      <w:r w:rsidR="00F3746C" w:rsidRPr="004322A4">
        <w:rPr>
          <w:cs/>
        </w:rPr>
        <w:t>ฯ</w:t>
      </w:r>
      <w:r w:rsidRPr="004322A4">
        <w:rPr>
          <w:cs/>
        </w:rPr>
        <w:t xml:space="preserve">เป็นจำนวน </w:t>
      </w:r>
      <w:r w:rsidRPr="004322A4">
        <w:t>12</w:t>
      </w:r>
      <w:r w:rsidRPr="004322A4">
        <w:rPr>
          <w:cs/>
        </w:rPr>
        <w:t xml:space="preserve"> ล้านเหรียญสหรัฐฯ ด้วยสกุลเงินบาทเป็นจำนวน </w:t>
      </w:r>
      <w:r w:rsidRPr="004322A4">
        <w:t>334</w:t>
      </w:r>
      <w:r w:rsidRPr="004322A4">
        <w:rPr>
          <w:cs/>
        </w:rPr>
        <w:t xml:space="preserve"> ล้านบาท สัญญาสิ้นสุดในปี </w:t>
      </w:r>
      <w:r w:rsidRPr="004322A4">
        <w:t>2573</w:t>
      </w:r>
      <w:r w:rsidRPr="004322A4">
        <w:rPr>
          <w:cs/>
        </w:rPr>
        <w:t xml:space="preserve"> โดยคู่สัญญามีข้อตกลงจะจ่ายชำระดอกเบี้ยและเงินต้นระหว่างกันตามเงื่อนไขและข้อกำหนดที่ระบุไว้ในสัญญา</w:t>
      </w:r>
    </w:p>
    <w:p w14:paraId="2E7FC65B" w14:textId="77777777" w:rsidR="00470CE2" w:rsidRPr="004322A4" w:rsidRDefault="009A7F55" w:rsidP="00470CE2">
      <w:pPr>
        <w:numPr>
          <w:ilvl w:val="2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</w:pPr>
      <w:r w:rsidRPr="004322A4">
        <w:rPr>
          <w:cs/>
        </w:rPr>
        <w:t xml:space="preserve">สัญญาแลกเปลี่ยนอัตราดอกเบี้ยสำหรับเงินกู้ยืมจากธนาคารจากอัตราดอกเบี้ยลอยตัว ร้อยละ </w:t>
      </w:r>
      <w:r w:rsidR="00470CE2" w:rsidRPr="004322A4">
        <w:t>3M</w:t>
      </w:r>
      <w:r w:rsidR="00470CE2" w:rsidRPr="004322A4">
        <w:rPr>
          <w:cs/>
        </w:rPr>
        <w:t xml:space="preserve"> </w:t>
      </w:r>
      <w:r w:rsidRPr="004322A4">
        <w:t>TIBOR</w:t>
      </w:r>
      <w:r w:rsidR="00470CE2" w:rsidRPr="004322A4">
        <w:rPr>
          <w:cs/>
        </w:rPr>
        <w:t xml:space="preserve"> </w:t>
      </w:r>
      <w:r w:rsidR="00E7127C" w:rsidRPr="004322A4">
        <w:rPr>
          <w:cs/>
        </w:rPr>
        <w:t>บวก</w:t>
      </w:r>
      <w:r w:rsidR="00470CE2" w:rsidRPr="004322A4">
        <w:rPr>
          <w:cs/>
        </w:rPr>
        <w:t xml:space="preserve"> </w:t>
      </w:r>
      <w:r w:rsidRPr="004322A4">
        <w:t>180</w:t>
      </w:r>
      <w:r w:rsidR="006E212C" w:rsidRPr="004322A4">
        <w:t xml:space="preserve"> </w:t>
      </w:r>
      <w:r w:rsidRPr="004322A4">
        <w:t xml:space="preserve">BPS </w:t>
      </w:r>
      <w:r w:rsidRPr="004322A4">
        <w:rPr>
          <w:cs/>
        </w:rPr>
        <w:t>ต่อปี เป็นอัตราดอกเบี้ยคงที่ ร้อยละ</w:t>
      </w:r>
      <w:r w:rsidRPr="004322A4">
        <w:t xml:space="preserve"> 2.94</w:t>
      </w:r>
      <w:r w:rsidRPr="004322A4">
        <w:rPr>
          <w:cs/>
        </w:rPr>
        <w:t xml:space="preserve"> ต่อปี จำนวนเงินต้น </w:t>
      </w:r>
      <w:r w:rsidRPr="004322A4">
        <w:t>2,577</w:t>
      </w:r>
      <w:r w:rsidRPr="004322A4">
        <w:rPr>
          <w:cs/>
        </w:rPr>
        <w:t xml:space="preserve"> ล้านเยน โดยครบกำหนดทุก ๆ </w:t>
      </w:r>
      <w:r w:rsidR="00470CE2" w:rsidRPr="004322A4">
        <w:rPr>
          <w:cs/>
        </w:rPr>
        <w:br/>
      </w:r>
      <w:r w:rsidRPr="004322A4">
        <w:t>3</w:t>
      </w:r>
      <w:r w:rsidRPr="004322A4">
        <w:rPr>
          <w:cs/>
        </w:rPr>
        <w:t xml:space="preserve"> เดือน สัญญาสิ้นสุดปี </w:t>
      </w:r>
      <w:r w:rsidRPr="004322A4">
        <w:t>2565</w:t>
      </w:r>
    </w:p>
    <w:p w14:paraId="76E94DE6" w14:textId="77777777" w:rsidR="00ED2EBE" w:rsidRPr="004322A4" w:rsidRDefault="00ED2EBE" w:rsidP="00ED2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</w:pPr>
    </w:p>
    <w:p w14:paraId="6F5E5D46" w14:textId="77777777" w:rsidR="00223349" w:rsidRPr="004322A4" w:rsidRDefault="004762B0" w:rsidP="00B4339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rtl/>
          <w:cs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122D35DA" w14:textId="77777777" w:rsidR="00DC05A7" w:rsidRPr="004322A4" w:rsidRDefault="00DC05A7" w:rsidP="00716A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</w:p>
    <w:p w14:paraId="5CB56C9B" w14:textId="62882A09" w:rsidR="0037115D" w:rsidRPr="004322A4" w:rsidRDefault="009A7F55" w:rsidP="00B005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322A4">
        <w:rPr>
          <w:cs/>
        </w:rPr>
        <w:t>ในระหว่างไตรมาสที่</w:t>
      </w:r>
      <w:r w:rsidRPr="004322A4">
        <w:t xml:space="preserve"> </w:t>
      </w:r>
      <w:r w:rsidR="00E85DA7" w:rsidRPr="004322A4">
        <w:t>2</w:t>
      </w:r>
      <w:r w:rsidRPr="004322A4">
        <w:t xml:space="preserve"> </w:t>
      </w:r>
      <w:r w:rsidRPr="004322A4">
        <w:rPr>
          <w:cs/>
        </w:rPr>
        <w:t>ปี</w:t>
      </w:r>
      <w:r w:rsidRPr="004322A4">
        <w:t xml:space="preserve"> 2559 </w:t>
      </w:r>
      <w:r w:rsidRPr="004322A4">
        <w:rPr>
          <w:cs/>
        </w:rPr>
        <w:t>บริษัทถูกฟ้องเป็นจำเลยที่</w:t>
      </w:r>
      <w:r w:rsidRPr="004322A4">
        <w:t xml:space="preserve"> 1 </w:t>
      </w:r>
      <w:r w:rsidRPr="004322A4">
        <w:rPr>
          <w:cs/>
        </w:rPr>
        <w:t>ร่วมกับบริษัทแห่งหนึ่ง</w:t>
      </w:r>
      <w:r w:rsidRPr="004322A4">
        <w:t xml:space="preserve"> (</w:t>
      </w:r>
      <w:r w:rsidRPr="004322A4">
        <w:rPr>
          <w:cs/>
        </w:rPr>
        <w:t>จำเลยที่</w:t>
      </w:r>
      <w:r w:rsidRPr="004322A4">
        <w:t xml:space="preserve"> 2) </w:t>
      </w:r>
      <w:r w:rsidRPr="004322A4">
        <w:rPr>
          <w:cs/>
        </w:rPr>
        <w:t>ในข้อหาผิดสัญญา แต่งตั้งตัวแทนจำหน่ายผลิตภัณฑ์น้ำมันหล่อลื่น โดยโจทก์ได้เรียกร้องค่าเสียหายเป็นจำนวนทุนทรัพย์</w:t>
      </w:r>
      <w:r w:rsidRPr="004322A4">
        <w:t xml:space="preserve"> 4</w:t>
      </w:r>
      <w:r w:rsidRPr="004322A4">
        <w:rPr>
          <w:cs/>
        </w:rPr>
        <w:t>6</w:t>
      </w:r>
      <w:r w:rsidRPr="004322A4">
        <w:t xml:space="preserve"> </w:t>
      </w:r>
      <w:r w:rsidRPr="004322A4">
        <w:rPr>
          <w:cs/>
        </w:rPr>
        <w:t xml:space="preserve">ล้านบาท และต่อมาโจทก์ได้ฟ้องบริษัทเพิ่มเติมอีก </w:t>
      </w:r>
      <w:r w:rsidRPr="004322A4">
        <w:t xml:space="preserve">1 </w:t>
      </w:r>
      <w:r w:rsidRPr="004322A4">
        <w:rPr>
          <w:cs/>
        </w:rPr>
        <w:t xml:space="preserve">คดีในข้อหาผิดสัญญาและเรียกค่าเสียหายจากการระงับการจำหน่ายผลิตภัณฑ์น้ำมันหล่อลื่น โดยโจทก์ได้เรียกร้องค่าเสียหายเป็นจำนวนทุนทรัพย์ </w:t>
      </w:r>
      <w:r w:rsidRPr="004322A4">
        <w:t xml:space="preserve">688 </w:t>
      </w:r>
      <w:r w:rsidRPr="004322A4">
        <w:rPr>
          <w:cs/>
        </w:rPr>
        <w:t>ล้านบาท</w:t>
      </w:r>
      <w:r w:rsidRPr="004322A4">
        <w:t xml:space="preserve"> </w:t>
      </w:r>
      <w:r w:rsidRPr="004322A4">
        <w:rPr>
          <w:cs/>
        </w:rPr>
        <w:t xml:space="preserve">ในระหว่างไตรมาสที่ </w:t>
      </w:r>
      <w:r w:rsidRPr="004322A4">
        <w:t>1</w:t>
      </w:r>
      <w:r w:rsidRPr="004322A4">
        <w:rPr>
          <w:cs/>
        </w:rPr>
        <w:t xml:space="preserve"> ปี </w:t>
      </w:r>
      <w:r w:rsidRPr="004322A4">
        <w:t>2560</w:t>
      </w:r>
      <w:r w:rsidRPr="004322A4">
        <w:rPr>
          <w:cs/>
        </w:rPr>
        <w:t xml:space="preserve"> ศาลแพ่งได้มีคำพิพากษายกฟ้องทั้งสองคดี ซึ่งโจทก์ได้ยื่นอุทธรณ์ ต่อมาในระหว่างไตรมาสที่ </w:t>
      </w:r>
      <w:r w:rsidRPr="004322A4">
        <w:t>2</w:t>
      </w:r>
      <w:r w:rsidRPr="004322A4">
        <w:rPr>
          <w:cs/>
        </w:rPr>
        <w:t xml:space="preserve"> ปี </w:t>
      </w:r>
      <w:r w:rsidRPr="004322A4">
        <w:t>2561</w:t>
      </w:r>
      <w:r w:rsidRPr="004322A4">
        <w:rPr>
          <w:cs/>
        </w:rPr>
        <w:t xml:space="preserve"> ศาลอุทธรณ์ได้มีคำพิพากษาให้บริษัทชำระเงินให้แก่โจทก์ทั้งสองคดีคิดเป็นค่าใช้จ่ายรวม </w:t>
      </w:r>
      <w:r w:rsidRPr="004322A4">
        <w:t xml:space="preserve">1 </w:t>
      </w:r>
      <w:r w:rsidRPr="004322A4">
        <w:rPr>
          <w:cs/>
        </w:rPr>
        <w:t>ล้านบาท ปัจจุบันคดีข้างต้นอยู่ระหว่าง</w:t>
      </w:r>
      <w:r w:rsidR="007C02B4" w:rsidRPr="004322A4">
        <w:rPr>
          <w:cs/>
        </w:rPr>
        <w:t>การพิจารณาของศาลฏีกา</w:t>
      </w:r>
    </w:p>
    <w:p w14:paraId="37146282" w14:textId="6A4BBFE7" w:rsidR="00E0122B" w:rsidRPr="004322A4" w:rsidRDefault="00E012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 w:rsidRPr="004322A4">
        <w:rPr>
          <w:cs/>
        </w:rPr>
        <w:br w:type="page"/>
      </w:r>
    </w:p>
    <w:p w14:paraId="1523600F" w14:textId="6769C4A1" w:rsidR="00CD10F4" w:rsidRPr="004322A4" w:rsidRDefault="00CD10F4" w:rsidP="00CD10F4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lang w:bidi="th-TH"/>
        </w:rPr>
        <w:lastRenderedPageBreak/>
        <w:tab/>
      </w:r>
      <w:r w:rsidRPr="004322A4">
        <w:rPr>
          <w:rFonts w:ascii="Angsana New" w:hAnsi="Angsana New"/>
          <w:b/>
          <w:bCs/>
          <w:sz w:val="30"/>
          <w:szCs w:val="30"/>
          <w:lang w:bidi="th-TH"/>
        </w:rPr>
        <w:tab/>
      </w: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5D64B7BB" w14:textId="36F87AA4" w:rsidR="00CD10F4" w:rsidRPr="004322A4" w:rsidRDefault="00CD10F4" w:rsidP="00CD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</w:p>
    <w:p w14:paraId="7585C017" w14:textId="09F8E1B2" w:rsidR="00CD10F4" w:rsidRPr="004322A4" w:rsidRDefault="00364AF4" w:rsidP="00CD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322A4">
        <w:rPr>
          <w:rFonts w:hint="cs"/>
          <w:cs/>
        </w:rPr>
        <w:t xml:space="preserve">ในเดือนตุลาคม </w:t>
      </w:r>
      <w:r w:rsidRPr="004322A4">
        <w:t xml:space="preserve">2562 </w:t>
      </w:r>
      <w:r w:rsidR="00D22F83" w:rsidRPr="004322A4">
        <w:rPr>
          <w:rFonts w:hint="cs"/>
          <w:cs/>
        </w:rPr>
        <w:t>บริษัทได้ออกหุ้นกู้ด้อย</w:t>
      </w:r>
      <w:r w:rsidRPr="004322A4">
        <w:rPr>
          <w:rFonts w:hint="cs"/>
          <w:cs/>
        </w:rPr>
        <w:t xml:space="preserve">สิทธิที่มีลักษณะคล้ายทุน </w:t>
      </w:r>
      <w:r w:rsidR="00493FF6" w:rsidRPr="004322A4">
        <w:rPr>
          <w:rFonts w:hint="cs"/>
          <w:cs/>
        </w:rPr>
        <w:t>วง</w:t>
      </w:r>
      <w:r w:rsidRPr="004322A4">
        <w:rPr>
          <w:rFonts w:hint="cs"/>
          <w:cs/>
        </w:rPr>
        <w:t>เงินรวม</w:t>
      </w:r>
      <w:r w:rsidR="00493FF6" w:rsidRPr="004322A4">
        <w:rPr>
          <w:rFonts w:hint="cs"/>
          <w:cs/>
        </w:rPr>
        <w:t>ไม่เกิน</w:t>
      </w:r>
      <w:r w:rsidRPr="004322A4">
        <w:rPr>
          <w:rFonts w:hint="cs"/>
          <w:cs/>
        </w:rPr>
        <w:t xml:space="preserve"> </w:t>
      </w:r>
      <w:r w:rsidR="00493FF6" w:rsidRPr="004322A4">
        <w:t xml:space="preserve">10,000 </w:t>
      </w:r>
      <w:r w:rsidR="00493FF6" w:rsidRPr="004322A4">
        <w:rPr>
          <w:rFonts w:hint="cs"/>
          <w:cs/>
        </w:rPr>
        <w:t>ล้านบาท</w:t>
      </w:r>
      <w:r w:rsidR="002E3FEF" w:rsidRPr="004322A4">
        <w:rPr>
          <w:rFonts w:hint="cs"/>
          <w:cs/>
        </w:rPr>
        <w:t xml:space="preserve"> </w:t>
      </w:r>
      <w:r w:rsidR="002E3FEF" w:rsidRPr="004322A4">
        <w:rPr>
          <w:cs/>
        </w:rPr>
        <w:t>เป็นหุ้นกู้ชนิดระบุชื่อผู้ถือ ไม่มี</w:t>
      </w:r>
      <w:r w:rsidR="002E3FEF" w:rsidRPr="004322A4">
        <w:rPr>
          <w:rFonts w:hint="cs"/>
          <w:cs/>
        </w:rPr>
        <w:t>หลัก</w:t>
      </w:r>
      <w:r w:rsidR="002E3FEF" w:rsidRPr="004322A4">
        <w:rPr>
          <w:cs/>
        </w:rPr>
        <w:t>ประกัน ไม่</w:t>
      </w:r>
      <w:r w:rsidR="002E3FEF" w:rsidRPr="004322A4">
        <w:rPr>
          <w:rFonts w:hint="cs"/>
          <w:cs/>
        </w:rPr>
        <w:t>สามารถ</w:t>
      </w:r>
      <w:r w:rsidR="002E3FEF" w:rsidRPr="004322A4">
        <w:rPr>
          <w:cs/>
        </w:rPr>
        <w:t>แปลงสภาพ</w:t>
      </w:r>
      <w:r w:rsidR="002E3FEF" w:rsidRPr="004322A4">
        <w:rPr>
          <w:rFonts w:hint="cs"/>
          <w:cs/>
        </w:rPr>
        <w:t>ได้</w:t>
      </w:r>
      <w:r w:rsidR="002E3FEF" w:rsidRPr="004322A4">
        <w:rPr>
          <w:cs/>
        </w:rPr>
        <w:t xml:space="preserve"> มีผู้แทนผู้ถือหุ้นกู้ และ</w:t>
      </w:r>
      <w:r w:rsidR="002E3FEF" w:rsidRPr="004322A4">
        <w:rPr>
          <w:rFonts w:hint="cs"/>
          <w:cs/>
        </w:rPr>
        <w:t>ไม่มีกำหนดชำระคืนเงินต้น โดยจะมีการจ่าย</w:t>
      </w:r>
      <w:r w:rsidR="002E3FEF" w:rsidRPr="004322A4">
        <w:rPr>
          <w:cs/>
        </w:rPr>
        <w:t>ชำระคืนเงินต้นเพียงครั้งเดียวเมื่อเลิกบริษัท หรือเมื่อผู้ออกหุ้นกู้ใช้สิทธิไถ่ถอนหุ้นกู้</w:t>
      </w:r>
      <w:r w:rsidR="002E3FEF" w:rsidRPr="004322A4">
        <w:rPr>
          <w:rFonts w:hint="cs"/>
          <w:cs/>
        </w:rPr>
        <w:t>ก่อนกำหนดตามเงื่อ</w:t>
      </w:r>
      <w:r w:rsidR="00C53615" w:rsidRPr="004322A4">
        <w:rPr>
          <w:rFonts w:hint="cs"/>
          <w:cs/>
        </w:rPr>
        <w:t>น</w:t>
      </w:r>
      <w:r w:rsidR="002E3FEF" w:rsidRPr="004322A4">
        <w:rPr>
          <w:rFonts w:hint="cs"/>
          <w:cs/>
        </w:rPr>
        <w:t xml:space="preserve">ไขที่ระบุไว้ </w:t>
      </w:r>
      <w:r w:rsidR="00493FF6" w:rsidRPr="004322A4">
        <w:rPr>
          <w:rFonts w:hint="cs"/>
          <w:cs/>
        </w:rPr>
        <w:t>อัตราดอกเบี้ย</w:t>
      </w:r>
      <w:r w:rsidR="002E3FEF" w:rsidRPr="004322A4">
        <w:rPr>
          <w:rFonts w:hint="cs"/>
          <w:cs/>
        </w:rPr>
        <w:t>ในปีที่หนึ่งถึงปีที่ห้า เป็นอัตราดอกเบี้ยคงที่</w:t>
      </w:r>
      <w:r w:rsidR="00493FF6" w:rsidRPr="004322A4">
        <w:rPr>
          <w:rFonts w:hint="cs"/>
          <w:cs/>
        </w:rPr>
        <w:t xml:space="preserve">ร้อยละ </w:t>
      </w:r>
      <w:r w:rsidR="002E3FEF" w:rsidRPr="004322A4">
        <w:t xml:space="preserve">5.00 </w:t>
      </w:r>
      <w:r w:rsidR="002E3FEF" w:rsidRPr="004322A4">
        <w:rPr>
          <w:rFonts w:hint="cs"/>
          <w:cs/>
        </w:rPr>
        <w:t>ต่อปี</w:t>
      </w:r>
      <w:r w:rsidR="00493FF6" w:rsidRPr="004322A4">
        <w:t xml:space="preserve"> </w:t>
      </w:r>
      <w:r w:rsidR="002E3FEF" w:rsidRPr="004322A4">
        <w:rPr>
          <w:cs/>
        </w:rPr>
        <w:t>ทั้งนี้ผู้ออกหุ้นกู้จะทำการปรับอัตราดอกเบี้ยหุ้นกู้ทุก ๆ</w:t>
      </w:r>
      <w:r w:rsidR="002E3FEF" w:rsidRPr="004322A4">
        <w:rPr>
          <w:rFonts w:hint="cs"/>
          <w:cs/>
        </w:rPr>
        <w:t xml:space="preserve"> ห้าปี ดอกเบี้ยมีกำหนดชำระทุก ๆ หกเดือนตลอดอายุของหุ้นกู้</w:t>
      </w:r>
      <w:r w:rsidR="00D70C8F" w:rsidRPr="004322A4">
        <w:rPr>
          <w:rFonts w:hint="cs"/>
          <w:cs/>
        </w:rPr>
        <w:t xml:space="preserve"> </w:t>
      </w:r>
      <w:r w:rsidR="001E690E" w:rsidRPr="004322A4">
        <w:rPr>
          <w:rFonts w:hint="cs"/>
          <w:cs/>
        </w:rPr>
        <w:t>ซึ่ง</w:t>
      </w:r>
      <w:r w:rsidR="00EA2159" w:rsidRPr="004322A4">
        <w:rPr>
          <w:rFonts w:hint="cs"/>
          <w:cs/>
        </w:rPr>
        <w:t xml:space="preserve">บริษัทสามารถเลื่อนการชำระดอกเบี้ยได้ไม่จำกัดจำนวนครั้ง </w:t>
      </w:r>
      <w:r w:rsidR="001E690E" w:rsidRPr="004322A4">
        <w:rPr>
          <w:rFonts w:hint="cs"/>
          <w:cs/>
        </w:rPr>
        <w:t>บริษัทจำหน่ายหุ้น</w:t>
      </w:r>
      <w:r w:rsidR="002C1382" w:rsidRPr="004322A4">
        <w:rPr>
          <w:rFonts w:hint="cs"/>
          <w:cs/>
        </w:rPr>
        <w:t>กู้</w:t>
      </w:r>
      <w:r w:rsidR="007541CB" w:rsidRPr="004322A4">
        <w:rPr>
          <w:rFonts w:hint="cs"/>
          <w:cs/>
        </w:rPr>
        <w:t xml:space="preserve">แล้วเสร็จในวันที่ </w:t>
      </w:r>
      <w:r w:rsidR="001E690E" w:rsidRPr="004322A4">
        <w:t xml:space="preserve">17 </w:t>
      </w:r>
      <w:r w:rsidR="001E690E" w:rsidRPr="004322A4">
        <w:rPr>
          <w:rFonts w:hint="cs"/>
          <w:cs/>
        </w:rPr>
        <w:t xml:space="preserve">ตุลาคม </w:t>
      </w:r>
      <w:r w:rsidR="001E690E" w:rsidRPr="004322A4">
        <w:t xml:space="preserve">2562 </w:t>
      </w:r>
      <w:r w:rsidR="001E690E" w:rsidRPr="004322A4">
        <w:rPr>
          <w:rFonts w:hint="cs"/>
          <w:cs/>
        </w:rPr>
        <w:t xml:space="preserve">จำนวน </w:t>
      </w:r>
      <w:r w:rsidR="001E690E" w:rsidRPr="004322A4">
        <w:t xml:space="preserve">10 </w:t>
      </w:r>
      <w:r w:rsidR="00E45C2A" w:rsidRPr="004322A4">
        <w:rPr>
          <w:rFonts w:hint="cs"/>
          <w:cs/>
        </w:rPr>
        <w:t>ล้านหน่วย</w:t>
      </w:r>
      <w:r w:rsidR="00EA2159" w:rsidRPr="004322A4">
        <w:rPr>
          <w:rFonts w:hint="cs"/>
          <w:cs/>
        </w:rPr>
        <w:t xml:space="preserve"> คิด</w:t>
      </w:r>
      <w:r w:rsidR="001E690E" w:rsidRPr="004322A4">
        <w:rPr>
          <w:rFonts w:hint="cs"/>
          <w:cs/>
        </w:rPr>
        <w:t xml:space="preserve">เป็นจำนวนเงิน </w:t>
      </w:r>
      <w:r w:rsidR="001E690E" w:rsidRPr="004322A4">
        <w:t xml:space="preserve">10,000 </w:t>
      </w:r>
      <w:r w:rsidR="001E690E" w:rsidRPr="004322A4">
        <w:rPr>
          <w:rFonts w:hint="cs"/>
          <w:cs/>
        </w:rPr>
        <w:t>ล้านบาท</w:t>
      </w:r>
    </w:p>
    <w:p w14:paraId="563FDFF4" w14:textId="7F5B2DCD" w:rsidR="00E0122B" w:rsidRPr="004322A4" w:rsidRDefault="00E0122B" w:rsidP="00CD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67F91E69" w14:textId="0D607C4F" w:rsidR="00E0122B" w:rsidRPr="004322A4" w:rsidRDefault="00E0122B" w:rsidP="00CD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cs/>
        </w:rPr>
      </w:pPr>
      <w:r w:rsidRPr="004322A4">
        <w:rPr>
          <w:rFonts w:hint="cs"/>
          <w:cs/>
        </w:rPr>
        <w:t xml:space="preserve">ในเดือนพฤศจิกายน </w:t>
      </w:r>
      <w:r w:rsidRPr="004322A4">
        <w:t xml:space="preserve">2562 </w:t>
      </w:r>
      <w:r w:rsidRPr="004322A4">
        <w:rPr>
          <w:rFonts w:hint="cs"/>
          <w:cs/>
        </w:rPr>
        <w:t>บริษัทย่อยทางอ้อมแห่งหนึ่ง</w:t>
      </w:r>
      <w:r w:rsidR="00614206" w:rsidRPr="004322A4">
        <w:rPr>
          <w:rFonts w:hint="cs"/>
          <w:cs/>
        </w:rPr>
        <w:t>ในกลุ่ม</w:t>
      </w:r>
      <w:r w:rsidR="00811F5F" w:rsidRPr="004322A4">
        <w:rPr>
          <w:rFonts w:hint="cs"/>
          <w:cs/>
        </w:rPr>
        <w:t xml:space="preserve">บริษัท </w:t>
      </w:r>
      <w:r w:rsidRPr="004322A4">
        <w:rPr>
          <w:rFonts w:hint="cs"/>
          <w:cs/>
        </w:rPr>
        <w:t>เข้าทำสัญญาจะซื้อจะขายที่ดินพร้อม</w:t>
      </w:r>
      <w:r w:rsidR="00D47F69" w:rsidRPr="004322A4">
        <w:rPr>
          <w:cs/>
        </w:rPr>
        <w:br/>
      </w:r>
      <w:r w:rsidRPr="004322A4">
        <w:rPr>
          <w:rFonts w:hint="cs"/>
          <w:cs/>
        </w:rPr>
        <w:t>สิ่งปลูกสร้าง เครื่องจักรซึ่งรวมถึงทรัพย์สินอื่นๆ</w:t>
      </w:r>
      <w:r w:rsidR="00D47F69" w:rsidRPr="004322A4">
        <w:rPr>
          <w:rFonts w:hint="cs"/>
          <w:cs/>
        </w:rPr>
        <w:t>ตามที่ระบุไว้ในสัญญา</w:t>
      </w:r>
      <w:r w:rsidRPr="004322A4">
        <w:rPr>
          <w:rFonts w:hint="cs"/>
          <w:cs/>
        </w:rPr>
        <w:t>จากบริษัท</w:t>
      </w:r>
      <w:r w:rsidR="00614206" w:rsidRPr="004322A4">
        <w:rPr>
          <w:rFonts w:hint="cs"/>
          <w:cs/>
        </w:rPr>
        <w:t>ที่เกี่ยวข้องกัน</w:t>
      </w:r>
      <w:r w:rsidR="005906F1" w:rsidRPr="004322A4">
        <w:rPr>
          <w:rFonts w:hint="cs"/>
          <w:cs/>
        </w:rPr>
        <w:t xml:space="preserve">แห่งหนึ่ง เป็นจำนวนเงินรวมทั้งสิ้น </w:t>
      </w:r>
      <w:r w:rsidR="005906F1" w:rsidRPr="004322A4">
        <w:t xml:space="preserve">400 </w:t>
      </w:r>
      <w:r w:rsidR="005906F1" w:rsidRPr="004322A4">
        <w:rPr>
          <w:rFonts w:hint="cs"/>
          <w:cs/>
        </w:rPr>
        <w:t xml:space="preserve">ล้านบาท </w:t>
      </w:r>
      <w:r w:rsidRPr="004322A4">
        <w:rPr>
          <w:rFonts w:hint="cs"/>
          <w:cs/>
        </w:rPr>
        <w:t xml:space="preserve">โดยบริษัทย่อยทางอ้อมดังกล่าวสามารถซื้อทรัพย์สินภายในระยะเวลาไม่เกิน </w:t>
      </w:r>
      <w:r w:rsidR="005906F1" w:rsidRPr="004322A4">
        <w:rPr>
          <w:cs/>
        </w:rPr>
        <w:br/>
      </w:r>
      <w:r w:rsidRPr="004322A4">
        <w:t xml:space="preserve">5 </w:t>
      </w:r>
      <w:r w:rsidRPr="004322A4">
        <w:rPr>
          <w:rFonts w:hint="cs"/>
          <w:cs/>
        </w:rPr>
        <w:t>ปี นับแต่วันทำสัญญา ในระหว่างที่ยังไม่เข้าซื้อสินทรัพย์ บริษัทย่อยทางอ้อมดังกล่าวสามารถเข้าใช้งานสินทรัพย์ดังกล่าวได้โดยชำระค่าตอบแทนเป็นรายปี</w:t>
      </w:r>
      <w:r w:rsidR="005906F1" w:rsidRPr="004322A4">
        <w:rPr>
          <w:rFonts w:hint="cs"/>
          <w:cs/>
        </w:rPr>
        <w:t xml:space="preserve"> ปีล</w:t>
      </w:r>
      <w:r w:rsidR="003610CA" w:rsidRPr="004322A4">
        <w:rPr>
          <w:rFonts w:hint="cs"/>
          <w:cs/>
        </w:rPr>
        <w:t xml:space="preserve">ะ </w:t>
      </w:r>
      <w:r w:rsidR="003610CA" w:rsidRPr="004322A4">
        <w:t>20</w:t>
      </w:r>
      <w:r w:rsidR="005906F1" w:rsidRPr="004322A4">
        <w:rPr>
          <w:rFonts w:hint="cs"/>
          <w:cs/>
        </w:rPr>
        <w:t xml:space="preserve"> ล้านบาท</w:t>
      </w:r>
    </w:p>
    <w:p w14:paraId="7AB6A560" w14:textId="74B80932" w:rsidR="00C53615" w:rsidRPr="004322A4" w:rsidRDefault="00C53615" w:rsidP="00CD1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sz w:val="24"/>
          <w:szCs w:val="24"/>
        </w:rPr>
      </w:pPr>
    </w:p>
    <w:p w14:paraId="2413D3CB" w14:textId="77777777" w:rsidR="004E4394" w:rsidRPr="004322A4" w:rsidRDefault="004E4394" w:rsidP="00B4339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  <w:r w:rsidRPr="004322A4">
        <w:rPr>
          <w:rFonts w:ascii="Angsana New" w:hAnsi="Angsana New"/>
          <w:b/>
          <w:bCs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27B0DFED" w14:textId="77777777" w:rsidR="004E4394" w:rsidRPr="004322A4" w:rsidRDefault="004E4394" w:rsidP="004E4394">
      <w:pPr>
        <w:pStyle w:val="index"/>
        <w:tabs>
          <w:tab w:val="clear" w:pos="1134"/>
          <w:tab w:val="decimal" w:pos="540"/>
        </w:tabs>
        <w:spacing w:after="0" w:line="240" w:lineRule="auto"/>
        <w:ind w:hanging="594"/>
        <w:outlineLvl w:val="0"/>
        <w:rPr>
          <w:rFonts w:ascii="Angsana New" w:hAnsi="Angsana New"/>
          <w:sz w:val="20"/>
          <w:lang w:bidi="th-TH"/>
        </w:rPr>
      </w:pPr>
    </w:p>
    <w:p w14:paraId="478B3E05" w14:textId="77777777" w:rsidR="004E4394" w:rsidRPr="004322A4" w:rsidRDefault="004E4394" w:rsidP="00BF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</w:pPr>
      <w:r w:rsidRPr="004322A4">
        <w:rPr>
          <w:cs/>
        </w:rPr>
        <w:t>มาตรฐานการรายงานทางการเงินที่ออกและปรับปรุงใหม่</w:t>
      </w:r>
      <w:r w:rsidR="00BF2AA1" w:rsidRPr="004322A4">
        <w:rPr>
          <w:cs/>
        </w:rPr>
        <w:t>ซึ่ง</w:t>
      </w:r>
      <w:r w:rsidRPr="004322A4">
        <w:rPr>
          <w:cs/>
        </w:rPr>
        <w:t>เกี่ยวกับการดำเนินงานของกลุ่มบริษัท</w:t>
      </w:r>
      <w:r w:rsidR="00BF2AA1" w:rsidRPr="004322A4">
        <w:rPr>
          <w:cs/>
        </w:rPr>
        <w:t>และ</w:t>
      </w:r>
      <w:r w:rsidRPr="004322A4">
        <w:rPr>
          <w:cs/>
        </w:rPr>
        <w:t>คาดว่าจะมีผลกระทบที่มีสาระสำคัญต่องบการเงินรวมและงบการเงินเฉพาะกิจการเมื</w:t>
      </w:r>
      <w:r w:rsidR="00BF2AA1" w:rsidRPr="004322A4">
        <w:rPr>
          <w:cs/>
        </w:rPr>
        <w:t>่อนำมาถือปฏิบัติเป็นครั้งแรก</w:t>
      </w:r>
      <w:r w:rsidR="008E2441" w:rsidRPr="004322A4">
        <w:t xml:space="preserve"> </w:t>
      </w:r>
      <w:r w:rsidR="005100B2" w:rsidRPr="004322A4">
        <w:rPr>
          <w:cs/>
        </w:rPr>
        <w:t>โดย</w:t>
      </w:r>
      <w:r w:rsidRPr="004322A4">
        <w:rPr>
          <w:cs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4322A4">
        <w:t xml:space="preserve">1 </w:t>
      </w:r>
      <w:r w:rsidRPr="004322A4">
        <w:rPr>
          <w:cs/>
        </w:rPr>
        <w:t xml:space="preserve">มกราคม </w:t>
      </w:r>
      <w:r w:rsidRPr="004322A4">
        <w:t xml:space="preserve">2563 </w:t>
      </w:r>
      <w:r w:rsidRPr="004322A4">
        <w:rPr>
          <w:cs/>
        </w:rPr>
        <w:t>ซึ่งมีดังต่อไปนี้</w:t>
      </w:r>
    </w:p>
    <w:p w14:paraId="43D72520" w14:textId="77777777" w:rsidR="008E2441" w:rsidRPr="004322A4" w:rsidRDefault="008E2441" w:rsidP="00645383">
      <w:pPr>
        <w:pStyle w:val="index"/>
        <w:tabs>
          <w:tab w:val="clear" w:pos="1134"/>
          <w:tab w:val="decimal" w:pos="540"/>
        </w:tabs>
        <w:spacing w:after="0" w:line="240" w:lineRule="auto"/>
        <w:ind w:hanging="594"/>
        <w:outlineLvl w:val="0"/>
        <w:rPr>
          <w:rFonts w:ascii="Angsana New" w:hAnsi="Angsana New"/>
          <w:sz w:val="20"/>
        </w:rPr>
      </w:pPr>
    </w:p>
    <w:tbl>
      <w:tblPr>
        <w:tblW w:w="9023" w:type="dxa"/>
        <w:tblInd w:w="450" w:type="dxa"/>
        <w:tblLook w:val="04A0" w:firstRow="1" w:lastRow="0" w:firstColumn="1" w:lastColumn="0" w:noHBand="0" w:noVBand="1"/>
      </w:tblPr>
      <w:tblGrid>
        <w:gridCol w:w="4068"/>
        <w:gridCol w:w="4955"/>
      </w:tblGrid>
      <w:tr w:rsidR="00302862" w:rsidRPr="004322A4" w14:paraId="2256F8AF" w14:textId="77777777" w:rsidTr="006C2AE5">
        <w:trPr>
          <w:tblHeader/>
        </w:trPr>
        <w:tc>
          <w:tcPr>
            <w:tcW w:w="4068" w:type="dxa"/>
            <w:shd w:val="clear" w:color="auto" w:fill="auto"/>
            <w:vAlign w:val="bottom"/>
          </w:tcPr>
          <w:p w14:paraId="2FB81843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b/>
                <w:bCs/>
                <w:shd w:val="clear" w:color="auto" w:fill="D9D9D9"/>
                <w:cs/>
              </w:rPr>
            </w:pPr>
            <w:r w:rsidRPr="004322A4">
              <w:rPr>
                <w:rFonts w:eastAsia="Calibri"/>
                <w:b/>
                <w:bCs/>
                <w:cs/>
              </w:rPr>
              <w:t>มาตรฐานการรายงานทางการเงิน</w:t>
            </w:r>
          </w:p>
        </w:tc>
        <w:tc>
          <w:tcPr>
            <w:tcW w:w="4955" w:type="dxa"/>
            <w:shd w:val="clear" w:color="auto" w:fill="auto"/>
            <w:vAlign w:val="bottom"/>
          </w:tcPr>
          <w:p w14:paraId="4487A1CC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"/>
              <w:jc w:val="center"/>
              <w:rPr>
                <w:rFonts w:eastAsia="Calibri"/>
                <w:b/>
                <w:bCs/>
              </w:rPr>
            </w:pPr>
            <w:r w:rsidRPr="004322A4">
              <w:rPr>
                <w:rFonts w:eastAsia="Calibri"/>
                <w:b/>
                <w:bCs/>
                <w:cs/>
              </w:rPr>
              <w:t>เรื่อง</w:t>
            </w:r>
          </w:p>
        </w:tc>
      </w:tr>
      <w:tr w:rsidR="00302862" w:rsidRPr="004322A4" w14:paraId="00C06B02" w14:textId="77777777" w:rsidTr="006C2AE5">
        <w:tc>
          <w:tcPr>
            <w:tcW w:w="4068" w:type="dxa"/>
            <w:shd w:val="clear" w:color="auto" w:fill="auto"/>
          </w:tcPr>
          <w:p w14:paraId="7D8F28CA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 xml:space="preserve">มาตรฐานการรายงานทางการเงิน ฉบับที่ </w:t>
            </w:r>
            <w:r w:rsidRPr="004322A4">
              <w:rPr>
                <w:rFonts w:eastAsia="Calibri"/>
              </w:rPr>
              <w:t>7*</w:t>
            </w:r>
          </w:p>
        </w:tc>
        <w:tc>
          <w:tcPr>
            <w:tcW w:w="4955" w:type="dxa"/>
            <w:shd w:val="clear" w:color="auto" w:fill="auto"/>
          </w:tcPr>
          <w:p w14:paraId="781CB7B4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4322A4">
              <w:rPr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302862" w:rsidRPr="004322A4" w14:paraId="366C9E0C" w14:textId="77777777" w:rsidTr="006C2AE5">
        <w:tc>
          <w:tcPr>
            <w:tcW w:w="4068" w:type="dxa"/>
            <w:shd w:val="clear" w:color="auto" w:fill="auto"/>
          </w:tcPr>
          <w:p w14:paraId="70D5CD84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  <w:cs/>
              </w:rPr>
            </w:pPr>
            <w:r w:rsidRPr="004322A4">
              <w:rPr>
                <w:cs/>
              </w:rPr>
              <w:t xml:space="preserve">มาตรฐานการรายงานทางการเงิน ฉบับที่ </w:t>
            </w:r>
            <w:r w:rsidRPr="004322A4">
              <w:t>9*</w:t>
            </w:r>
          </w:p>
        </w:tc>
        <w:tc>
          <w:tcPr>
            <w:tcW w:w="4955" w:type="dxa"/>
            <w:shd w:val="clear" w:color="auto" w:fill="auto"/>
          </w:tcPr>
          <w:p w14:paraId="553A3E15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4322A4">
              <w:rPr>
                <w:cs/>
              </w:rPr>
              <w:t>เครื่องมือทางการเงิน</w:t>
            </w:r>
          </w:p>
        </w:tc>
      </w:tr>
      <w:tr w:rsidR="00302862" w:rsidRPr="004322A4" w14:paraId="0A405988" w14:textId="77777777" w:rsidTr="006C2AE5">
        <w:tc>
          <w:tcPr>
            <w:tcW w:w="4068" w:type="dxa"/>
            <w:shd w:val="clear" w:color="auto" w:fill="auto"/>
          </w:tcPr>
          <w:p w14:paraId="7FF7F3D8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eastAsia="Calibri"/>
              </w:rPr>
            </w:pPr>
            <w:r w:rsidRPr="004322A4">
              <w:rPr>
                <w:rFonts w:eastAsia="Calibri"/>
                <w:cs/>
              </w:rPr>
              <w:t xml:space="preserve">มาตรฐานการรายงานทางการเงิน ฉบับที่ </w:t>
            </w:r>
            <w:r w:rsidRPr="004322A4">
              <w:rPr>
                <w:rFonts w:eastAsia="Calibri"/>
              </w:rPr>
              <w:t>16</w:t>
            </w:r>
          </w:p>
        </w:tc>
        <w:tc>
          <w:tcPr>
            <w:tcW w:w="4955" w:type="dxa"/>
            <w:shd w:val="clear" w:color="auto" w:fill="auto"/>
          </w:tcPr>
          <w:p w14:paraId="66529C3A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eastAsia="Calibri"/>
                <w:cs/>
              </w:rPr>
            </w:pPr>
            <w:r w:rsidRPr="004322A4">
              <w:rPr>
                <w:rFonts w:eastAsia="Calibri"/>
                <w:cs/>
              </w:rPr>
              <w:t>สัญญาเช่า</w:t>
            </w:r>
            <w:r w:rsidRPr="004322A4">
              <w:rPr>
                <w:rFonts w:eastAsia="Calibri"/>
              </w:rPr>
              <w:t xml:space="preserve"> </w:t>
            </w:r>
          </w:p>
        </w:tc>
      </w:tr>
      <w:tr w:rsidR="00302862" w:rsidRPr="004322A4" w14:paraId="561813D4" w14:textId="77777777" w:rsidTr="006C2AE5">
        <w:tc>
          <w:tcPr>
            <w:tcW w:w="4068" w:type="dxa"/>
            <w:shd w:val="clear" w:color="auto" w:fill="auto"/>
          </w:tcPr>
          <w:p w14:paraId="61B75E91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cs="Cordia New"/>
                <w:shd w:val="clear" w:color="auto" w:fill="D9D9D9"/>
                <w:cs/>
              </w:rPr>
            </w:pPr>
            <w:r w:rsidRPr="004322A4">
              <w:rPr>
                <w:cs/>
              </w:rPr>
              <w:t>มาตรฐานการบัญชี</w:t>
            </w:r>
            <w:r w:rsidRPr="004322A4">
              <w:rPr>
                <w:rFonts w:cs="Cordia New"/>
                <w:cs/>
              </w:rPr>
              <w:t xml:space="preserve"> </w:t>
            </w:r>
            <w:r w:rsidRPr="004322A4">
              <w:rPr>
                <w:cs/>
              </w:rPr>
              <w:t xml:space="preserve">ฉบับที่ </w:t>
            </w:r>
            <w:r w:rsidRPr="004322A4">
              <w:t>32*</w:t>
            </w:r>
          </w:p>
        </w:tc>
        <w:tc>
          <w:tcPr>
            <w:tcW w:w="4955" w:type="dxa"/>
            <w:shd w:val="clear" w:color="auto" w:fill="auto"/>
          </w:tcPr>
          <w:p w14:paraId="52B3C84D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hd w:val="clear" w:color="auto" w:fill="D9D9D9"/>
                <w:cs/>
              </w:rPr>
            </w:pPr>
            <w:r w:rsidRPr="004322A4">
              <w:rPr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302862" w:rsidRPr="004322A4" w14:paraId="2B357C5C" w14:textId="77777777" w:rsidTr="006C2AE5">
        <w:tc>
          <w:tcPr>
            <w:tcW w:w="4068" w:type="dxa"/>
            <w:shd w:val="clear" w:color="auto" w:fill="auto"/>
          </w:tcPr>
          <w:p w14:paraId="74BD8E65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cs/>
              </w:rPr>
            </w:pPr>
            <w:r w:rsidRPr="004322A4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4322A4">
              <w:t>16*</w:t>
            </w:r>
          </w:p>
        </w:tc>
        <w:tc>
          <w:tcPr>
            <w:tcW w:w="4955" w:type="dxa"/>
            <w:shd w:val="clear" w:color="auto" w:fill="auto"/>
          </w:tcPr>
          <w:p w14:paraId="270CA57D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cs/>
              </w:rPr>
            </w:pPr>
            <w:r w:rsidRPr="004322A4">
              <w:rPr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302862" w:rsidRPr="004322A4" w14:paraId="72818015" w14:textId="77777777" w:rsidTr="006C2AE5">
        <w:tc>
          <w:tcPr>
            <w:tcW w:w="4068" w:type="dxa"/>
            <w:shd w:val="clear" w:color="auto" w:fill="auto"/>
          </w:tcPr>
          <w:p w14:paraId="3DF0A7FE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cs/>
              </w:rPr>
            </w:pPr>
            <w:r w:rsidRPr="004322A4">
              <w:rPr>
                <w:cs/>
              </w:rPr>
              <w:t xml:space="preserve">การตีความมาตรฐานการรายงานทางการเงิน ฉบับที่ </w:t>
            </w:r>
            <w:r w:rsidRPr="004322A4">
              <w:t>19*</w:t>
            </w:r>
          </w:p>
        </w:tc>
        <w:tc>
          <w:tcPr>
            <w:tcW w:w="4955" w:type="dxa"/>
            <w:shd w:val="clear" w:color="auto" w:fill="auto"/>
          </w:tcPr>
          <w:p w14:paraId="54699B8E" w14:textId="77777777" w:rsidR="004E4394" w:rsidRPr="004322A4" w:rsidRDefault="004E4394" w:rsidP="003028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4322A4">
              <w:rPr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6D1B9C3D" w14:textId="77777777" w:rsidR="004E4394" w:rsidRPr="004322A4" w:rsidRDefault="004E4394" w:rsidP="004E439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B29049D" w14:textId="3D7E2EF3" w:rsidR="002C2DA3" w:rsidRPr="004322A4" w:rsidRDefault="004E4394" w:rsidP="00B50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i/>
          <w:iCs/>
        </w:rPr>
      </w:pPr>
      <w:r w:rsidRPr="004322A4">
        <w:rPr>
          <w:i/>
          <w:iCs/>
        </w:rPr>
        <w:t xml:space="preserve">* </w:t>
      </w:r>
      <w:r w:rsidRPr="004322A4">
        <w:rPr>
          <w:i/>
          <w:iCs/>
          <w:cs/>
        </w:rPr>
        <w:t>มาตรฐานการรายงานทางการเงิน</w:t>
      </w:r>
      <w:r w:rsidR="00F64D70" w:rsidRPr="004322A4">
        <w:rPr>
          <w:i/>
          <w:iCs/>
          <w:cs/>
        </w:rPr>
        <w:t>ที่เกี่ยวข้องกับ</w:t>
      </w:r>
      <w:r w:rsidRPr="004322A4">
        <w:rPr>
          <w:i/>
          <w:iCs/>
          <w:cs/>
        </w:rPr>
        <w:t>เครื่องมือทางการเงิน</w:t>
      </w:r>
    </w:p>
    <w:p w14:paraId="03F61092" w14:textId="77777777" w:rsidR="004E4394" w:rsidRPr="004322A4" w:rsidRDefault="004E4394" w:rsidP="004E4394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322A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1E66F75" w14:textId="77777777" w:rsidR="004E4394" w:rsidRPr="004322A4" w:rsidRDefault="004E4394" w:rsidP="004E439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04E9ABE" w14:textId="77777777" w:rsidR="0040044B" w:rsidRPr="004322A4" w:rsidRDefault="0040044B" w:rsidP="0040044B">
      <w:pPr>
        <w:pStyle w:val="ListParagraph"/>
        <w:autoSpaceDE w:val="0"/>
        <w:autoSpaceDN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</w:t>
      </w:r>
      <w:r w:rsidRPr="004322A4">
        <w:rPr>
          <w:sz w:val="30"/>
          <w:szCs w:val="30"/>
          <w:lang w:bidi="ar-SA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การเงินตลอดจนการรับรู้</w:t>
      </w:r>
      <w:r w:rsidRPr="004322A4">
        <w:rPr>
          <w:sz w:val="30"/>
          <w:szCs w:val="30"/>
          <w:lang w:bidi="ar-SA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การวัดมูลค่า</w:t>
      </w:r>
      <w:r w:rsidRPr="004322A4">
        <w:rPr>
          <w:sz w:val="30"/>
          <w:szCs w:val="30"/>
          <w:lang w:bidi="ar-SA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การด้อยค่าและการตัดรายการ</w:t>
      </w:r>
      <w:r w:rsidRPr="004322A4">
        <w:rPr>
          <w:sz w:val="30"/>
          <w:szCs w:val="30"/>
          <w:lang w:bidi="ar-SA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4322A4">
        <w:rPr>
          <w:sz w:val="30"/>
          <w:szCs w:val="30"/>
          <w:lang w:bidi="ar-SA"/>
        </w:rPr>
        <w:t xml:space="preserve"> </w:t>
      </w:r>
      <w:bookmarkStart w:id="5" w:name="_Hlk15580843"/>
      <w:bookmarkStart w:id="6" w:name="_Hlk15582546"/>
      <w:r w:rsidRPr="004322A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เมื่อมาตรฐานการรายงานทางการเงินกลุ่มนี้</w:t>
      </w:r>
      <w:bookmarkEnd w:id="5"/>
      <w:r w:rsidRPr="004322A4">
        <w:rPr>
          <w:rFonts w:ascii="Angsana New" w:hAnsi="Angsana New"/>
          <w:sz w:val="30"/>
          <w:szCs w:val="30"/>
          <w:cs/>
        </w:rPr>
        <w:t>มีผลบังคับใช้</w:t>
      </w:r>
      <w:r w:rsidRPr="004322A4">
        <w:rPr>
          <w:sz w:val="30"/>
          <w:szCs w:val="30"/>
          <w:lang w:bidi="ar-SA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จะทำให้มาตรฐานการบัญชี</w:t>
      </w:r>
      <w:r w:rsidRPr="004322A4">
        <w:rPr>
          <w:sz w:val="30"/>
          <w:szCs w:val="30"/>
          <w:lang w:bidi="ar-SA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6"/>
    </w:p>
    <w:p w14:paraId="7293508C" w14:textId="77777777" w:rsidR="0040044B" w:rsidRPr="004322A4" w:rsidRDefault="0040044B" w:rsidP="0040044B">
      <w:pPr>
        <w:pStyle w:val="ListParagraph"/>
        <w:autoSpaceDE w:val="0"/>
        <w:autoSpaceDN w:val="0"/>
        <w:ind w:left="900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18860FC9" w14:textId="77777777" w:rsidR="004E4394" w:rsidRPr="004322A4" w:rsidRDefault="004E4394" w:rsidP="004E4394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4322A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4322A4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4322A4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6A184E7C" w14:textId="77777777" w:rsidR="004E4394" w:rsidRPr="004322A4" w:rsidRDefault="004E4394" w:rsidP="00645383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color w:val="000000"/>
          <w:sz w:val="20"/>
          <w:szCs w:val="20"/>
        </w:rPr>
      </w:pPr>
    </w:p>
    <w:p w14:paraId="2B61BFB7" w14:textId="77777777" w:rsidR="001B599E" w:rsidRPr="004322A4" w:rsidRDefault="0040044B" w:rsidP="001E1722">
      <w:pPr>
        <w:pStyle w:val="ListParagraph"/>
        <w:autoSpaceDE w:val="0"/>
        <w:autoSpaceDN w:val="0"/>
        <w:ind w:left="900"/>
        <w:jc w:val="thaiDistribute"/>
        <w:rPr>
          <w:rFonts w:ascii="Angsana New" w:hAnsi="Angsana New"/>
          <w:sz w:val="30"/>
          <w:szCs w:val="30"/>
        </w:rPr>
      </w:pPr>
      <w:r w:rsidRPr="004322A4">
        <w:rPr>
          <w:rFonts w:ascii="Angsana New" w:hAnsi="Angsana New"/>
          <w:sz w:val="30"/>
          <w:szCs w:val="30"/>
          <w:cs/>
        </w:rPr>
        <w:t>มาตรฐานการรายงานทางการเงิน ฉบับที่</w:t>
      </w:r>
      <w:r w:rsidRPr="004322A4">
        <w:rPr>
          <w:rFonts w:ascii="Angsana New" w:hAnsi="Angsana New"/>
          <w:sz w:val="30"/>
          <w:szCs w:val="30"/>
        </w:rPr>
        <w:t xml:space="preserve"> 16 </w:t>
      </w:r>
      <w:r w:rsidRPr="004322A4">
        <w:rPr>
          <w:rFonts w:ascii="Angsana New" w:hAnsi="Angsana New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</w:t>
      </w:r>
      <w:r w:rsidRPr="004322A4">
        <w:rPr>
          <w:rFonts w:ascii="Angsana New" w:hAnsi="Angsana New"/>
          <w:sz w:val="30"/>
          <w:szCs w:val="30"/>
        </w:rPr>
        <w:t xml:space="preserve"> </w:t>
      </w:r>
      <w:bookmarkStart w:id="7" w:name="_Hlk15581419"/>
      <w:bookmarkStart w:id="8" w:name="_Hlk15582558"/>
      <w:r w:rsidRPr="004322A4">
        <w:rPr>
          <w:rFonts w:ascii="Angsana New" w:hAnsi="Angsana New"/>
          <w:sz w:val="30"/>
          <w:szCs w:val="30"/>
          <w:cs/>
        </w:rPr>
        <w:t>เมื่อมาตรฐานการรายงานทางการเงินฉบับนี้มีผลบังคับใช้</w:t>
      </w:r>
      <w:r w:rsidRPr="004322A4">
        <w:rPr>
          <w:rFonts w:ascii="Angsana New" w:hAnsi="Angsana New"/>
          <w:sz w:val="30"/>
          <w:szCs w:val="30"/>
        </w:rPr>
        <w:t xml:space="preserve"> </w:t>
      </w:r>
      <w:r w:rsidRPr="004322A4">
        <w:rPr>
          <w:rFonts w:ascii="Angsana New" w:hAnsi="Angsana New"/>
          <w:sz w:val="30"/>
          <w:szCs w:val="30"/>
          <w:cs/>
        </w:rPr>
        <w:t>จะทำให้มาตรฐานการบัญชีและการตีความมาตรฐานการรายงานทางการเงิน</w:t>
      </w:r>
      <w:bookmarkEnd w:id="7"/>
      <w:r w:rsidRPr="004322A4">
        <w:rPr>
          <w:rFonts w:ascii="Angsana New" w:hAnsi="Angsana New"/>
          <w:sz w:val="30"/>
          <w:szCs w:val="30"/>
          <w:cs/>
        </w:rPr>
        <w:t>บางฉบับที่มีผลบังคับใช้อยู่ในปัจจุบันถูกยกเลิกไป</w:t>
      </w:r>
      <w:bookmarkEnd w:id="8"/>
      <w:r w:rsidR="001E1722" w:rsidRPr="004322A4">
        <w:rPr>
          <w:rFonts w:ascii="Angsana New" w:hAnsi="Angsana New"/>
          <w:sz w:val="30"/>
          <w:szCs w:val="30"/>
        </w:rPr>
        <w:t xml:space="preserve"> </w:t>
      </w:r>
    </w:p>
    <w:p w14:paraId="7D233D87" w14:textId="77777777" w:rsidR="001B599E" w:rsidRPr="004322A4" w:rsidRDefault="001B599E" w:rsidP="001E1722">
      <w:pPr>
        <w:pStyle w:val="ListParagraph"/>
        <w:autoSpaceDE w:val="0"/>
        <w:autoSpaceDN w:val="0"/>
        <w:ind w:left="900"/>
        <w:jc w:val="thaiDistribute"/>
        <w:rPr>
          <w:rFonts w:ascii="Angsana New" w:hAnsi="Angsana New"/>
          <w:sz w:val="30"/>
          <w:szCs w:val="30"/>
        </w:rPr>
      </w:pPr>
    </w:p>
    <w:p w14:paraId="4187DB4A" w14:textId="14E054D5" w:rsidR="004E4394" w:rsidRPr="00645383" w:rsidRDefault="001E1722" w:rsidP="00F672BC">
      <w:pPr>
        <w:pStyle w:val="ListParagraph"/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4322A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  <w:bookmarkStart w:id="9" w:name="_GoBack"/>
      <w:bookmarkEnd w:id="9"/>
      <w:r w:rsidRPr="001E1722">
        <w:rPr>
          <w:rFonts w:ascii="Angsana New" w:hAnsi="Angsana New"/>
          <w:sz w:val="30"/>
          <w:szCs w:val="30"/>
        </w:rPr>
        <w:t> </w:t>
      </w:r>
      <w:r w:rsidRPr="001E1722">
        <w:rPr>
          <w:rFonts w:ascii="Angsana New" w:hAnsi="Angsana New" w:hint="cs"/>
          <w:sz w:val="30"/>
          <w:szCs w:val="30"/>
          <w:cs/>
        </w:rPr>
        <w:t xml:space="preserve"> </w:t>
      </w:r>
    </w:p>
    <w:sectPr w:rsidR="004E4394" w:rsidRPr="00645383" w:rsidSect="00B5025F">
      <w:headerReference w:type="default" r:id="rId29"/>
      <w:pgSz w:w="11907" w:h="16840" w:code="9"/>
      <w:pgMar w:top="691" w:right="1017" w:bottom="576" w:left="135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51909E" w14:textId="77777777" w:rsidR="00D064C7" w:rsidRDefault="00D064C7">
      <w:r>
        <w:separator/>
      </w:r>
    </w:p>
    <w:p w14:paraId="3F25EE9E" w14:textId="77777777" w:rsidR="00D064C7" w:rsidRDefault="00D064C7"/>
  </w:endnote>
  <w:endnote w:type="continuationSeparator" w:id="0">
    <w:p w14:paraId="07C6A2A9" w14:textId="77777777" w:rsidR="00D064C7" w:rsidRDefault="00D064C7">
      <w:r>
        <w:continuationSeparator/>
      </w:r>
    </w:p>
    <w:p w14:paraId="6A5AD70D" w14:textId="77777777" w:rsidR="00D064C7" w:rsidRDefault="00D064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upermarket"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B885B3" w14:textId="77777777" w:rsidR="00236C5A" w:rsidRDefault="00236C5A" w:rsidP="00146F2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16</w:t>
    </w:r>
    <w:r>
      <w:rPr>
        <w:rStyle w:val="PageNumber"/>
        <w:cs/>
      </w:rPr>
      <w:fldChar w:fldCharType="end"/>
    </w:r>
  </w:p>
  <w:p w14:paraId="79EDDD1F" w14:textId="77777777" w:rsidR="00236C5A" w:rsidRDefault="00236C5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FA14F" w14:textId="64F95190" w:rsidR="00236C5A" w:rsidRDefault="00236C5A" w:rsidP="00A92A11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9620" w14:textId="77777777" w:rsidR="00236C5A" w:rsidRPr="00EB716F" w:rsidRDefault="00236C5A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\* 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16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38B37" w14:textId="0D4C6E55" w:rsidR="00236C5A" w:rsidRDefault="00236C5A" w:rsidP="00A92A11">
    <w:pPr>
      <w:pStyle w:val="Footer"/>
      <w:jc w:val="center"/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\* 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 w:rsidR="004322A4">
      <w:rPr>
        <w:rFonts w:ascii="Angsana New" w:hAnsi="Angsana New"/>
        <w:noProof/>
        <w:sz w:val="30"/>
        <w:szCs w:val="30"/>
      </w:rPr>
      <w:t>32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D77AB5" w14:textId="5DD84E3E" w:rsidR="00236C5A" w:rsidRPr="00EB716F" w:rsidRDefault="00236C5A" w:rsidP="00EB716F">
    <w:pPr>
      <w:pStyle w:val="Footer"/>
      <w:jc w:val="center"/>
      <w:rPr>
        <w:rFonts w:ascii="Angsana New" w:hAnsi="Angsana New"/>
        <w:sz w:val="30"/>
        <w:szCs w:val="30"/>
      </w:rPr>
    </w:pPr>
    <w:r w:rsidRPr="00645383">
      <w:rPr>
        <w:rFonts w:ascii="Angsana New" w:hAnsi="Angsana New"/>
        <w:sz w:val="30"/>
        <w:szCs w:val="30"/>
      </w:rPr>
      <w:fldChar w:fldCharType="begin"/>
    </w:r>
    <w:r w:rsidRPr="00645383">
      <w:rPr>
        <w:rFonts w:ascii="Angsana New" w:hAnsi="Angsana New"/>
        <w:sz w:val="30"/>
        <w:szCs w:val="30"/>
      </w:rPr>
      <w:instrText xml:space="preserve"> PAGE   \* MERGEFORMAT </w:instrText>
    </w:r>
    <w:r w:rsidRPr="00645383">
      <w:rPr>
        <w:rFonts w:ascii="Angsana New" w:hAnsi="Angsana New"/>
        <w:sz w:val="30"/>
        <w:szCs w:val="30"/>
      </w:rPr>
      <w:fldChar w:fldCharType="separate"/>
    </w:r>
    <w:r w:rsidR="004322A4">
      <w:rPr>
        <w:rFonts w:ascii="Angsana New" w:hAnsi="Angsana New"/>
        <w:noProof/>
        <w:sz w:val="30"/>
        <w:szCs w:val="30"/>
      </w:rPr>
      <w:t>17</w:t>
    </w:r>
    <w:r w:rsidRPr="00645383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F3CB6B" w14:textId="1167A8E2" w:rsidR="00236C5A" w:rsidRPr="00F5234D" w:rsidRDefault="00236C5A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4322A4">
      <w:rPr>
        <w:rFonts w:ascii="Angsana New" w:hAnsi="Angsana New"/>
        <w:noProof/>
        <w:sz w:val="30"/>
        <w:szCs w:val="30"/>
      </w:rPr>
      <w:t>36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047A96" w14:textId="16E53805" w:rsidR="00236C5A" w:rsidRPr="00F5234D" w:rsidRDefault="00236C5A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4322A4">
      <w:rPr>
        <w:rFonts w:ascii="Angsana New" w:hAnsi="Angsana New"/>
        <w:noProof/>
        <w:sz w:val="30"/>
        <w:szCs w:val="30"/>
      </w:rPr>
      <w:t>38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C7D4" w14:textId="336FC6CA" w:rsidR="00236C5A" w:rsidRPr="00F5234D" w:rsidRDefault="00236C5A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4322A4">
      <w:rPr>
        <w:rFonts w:ascii="Angsana New" w:hAnsi="Angsana New"/>
        <w:noProof/>
        <w:sz w:val="30"/>
        <w:szCs w:val="30"/>
      </w:rPr>
      <w:t>45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06318" w14:textId="7D67DD85" w:rsidR="00236C5A" w:rsidRPr="00116F0A" w:rsidRDefault="00236C5A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4322A4">
      <w:rPr>
        <w:rStyle w:val="PageNumber"/>
        <w:rFonts w:ascii="Angsana New" w:hAnsi="Angsana New"/>
        <w:noProof/>
        <w:sz w:val="30"/>
        <w:szCs w:val="30"/>
        <w:cs/>
      </w:rPr>
      <w:t>56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236C5A" w:rsidRPr="00146F25" w:rsidRDefault="00236C5A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2982F4" w14:textId="77777777" w:rsidR="00D064C7" w:rsidRDefault="00D064C7"/>
  </w:footnote>
  <w:footnote w:type="continuationSeparator" w:id="0">
    <w:p w14:paraId="064B5E65" w14:textId="77777777" w:rsidR="00D064C7" w:rsidRDefault="00D064C7">
      <w:r>
        <w:continuationSeparator/>
      </w:r>
    </w:p>
    <w:p w14:paraId="1470FB7F" w14:textId="77777777" w:rsidR="00D064C7" w:rsidRDefault="00D064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FC280D" w14:textId="77777777" w:rsidR="00236C5A" w:rsidRDefault="00236C5A" w:rsidP="0025339E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89925A9" w14:textId="77777777" w:rsidR="00236C5A" w:rsidRDefault="004322A4" w:rsidP="0073135B">
    <w:pPr>
      <w:pStyle w:val="Header"/>
      <w:ind w:right="360"/>
    </w:pPr>
    <w:r>
      <w:rPr>
        <w:noProof/>
      </w:rPr>
      <w:pict w14:anchorId="7FEE6F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827FE" w14:textId="77777777" w:rsidR="00236C5A" w:rsidRDefault="00236C5A" w:rsidP="007854C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D02ECBA" w14:textId="77777777" w:rsidR="00236C5A" w:rsidRPr="00564725" w:rsidRDefault="00236C5A" w:rsidP="002D1C8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C82ACF9" w14:textId="77777777" w:rsidR="00236C5A" w:rsidRPr="00564725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17389694" w14:textId="77777777" w:rsidR="00236C5A" w:rsidRPr="000F3A45" w:rsidRDefault="00236C5A" w:rsidP="007854C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1C27D" w14:textId="77777777" w:rsidR="00236C5A" w:rsidRDefault="00236C5A" w:rsidP="006453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41EEE49" w14:textId="77777777" w:rsidR="00236C5A" w:rsidRPr="00564725" w:rsidRDefault="00236C5A" w:rsidP="006453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36CE1EDC" w14:textId="77777777" w:rsidR="00236C5A" w:rsidRPr="00564725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2833C63C" w14:textId="77777777" w:rsidR="00236C5A" w:rsidRPr="000F3A45" w:rsidRDefault="00236C5A" w:rsidP="00632C8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A543A2" w14:textId="77777777" w:rsidR="00236C5A" w:rsidRDefault="00236C5A" w:rsidP="006453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3208FBE" w14:textId="77777777" w:rsidR="00236C5A" w:rsidRPr="00564725" w:rsidRDefault="00236C5A" w:rsidP="0064538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ind w:left="450"/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0302833" w14:textId="77777777" w:rsidR="00236C5A" w:rsidRPr="00564725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9"/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7B09FABF" w14:textId="77777777" w:rsidR="00236C5A" w:rsidRPr="000F3A45" w:rsidRDefault="00236C5A" w:rsidP="00632C81">
    <w:pPr>
      <w:pStyle w:val="Header"/>
      <w:rPr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15FF86" w14:textId="77777777" w:rsidR="00236C5A" w:rsidRPr="00F312D4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</w:t>
    </w:r>
    <w:r w:rsidRPr="00F312D4">
      <w:rPr>
        <w:b/>
        <w:bCs/>
        <w:sz w:val="32"/>
        <w:szCs w:val="32"/>
      </w:rPr>
      <w:t xml:space="preserve"> </w:t>
    </w:r>
    <w:r w:rsidRPr="00F312D4">
      <w:rPr>
        <w:b/>
        <w:bCs/>
        <w:sz w:val="32"/>
        <w:szCs w:val="32"/>
        <w:cs/>
      </w:rPr>
      <w:t>และบริษัทย่อย</w:t>
    </w:r>
  </w:p>
  <w:p w14:paraId="44F89F01" w14:textId="77777777" w:rsidR="00236C5A" w:rsidRPr="00F312D4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10F8D5CA" w14:textId="0735ACE4" w:rsidR="00236C5A" w:rsidRPr="00564725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5535A07D" w14:textId="77777777" w:rsidR="00236C5A" w:rsidRPr="000F3A45" w:rsidRDefault="00236C5A" w:rsidP="00632C8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46EBF" w14:textId="6F585A89" w:rsidR="00236C5A" w:rsidRDefault="00236C5A">
    <w:pPr>
      <w:pStyle w:val="Header"/>
    </w:pPr>
  </w:p>
  <w:p w14:paraId="2B963EFE" w14:textId="4536D831" w:rsidR="00236C5A" w:rsidRDefault="00236C5A">
    <w:pPr>
      <w:pStyle w:val="Header"/>
    </w:pPr>
  </w:p>
  <w:p w14:paraId="50B36530" w14:textId="31217E89" w:rsidR="00236C5A" w:rsidRDefault="00236C5A">
    <w:pPr>
      <w:pStyle w:val="Header"/>
    </w:pPr>
  </w:p>
  <w:p w14:paraId="6BA8D65C" w14:textId="77777777" w:rsidR="00236C5A" w:rsidRDefault="00236C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D0409" w14:textId="77777777" w:rsidR="00236C5A" w:rsidRPr="00F312D4" w:rsidRDefault="00236C5A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</w:t>
    </w:r>
    <w:r w:rsidRPr="00F312D4">
      <w:rPr>
        <w:b/>
        <w:bCs/>
        <w:sz w:val="32"/>
        <w:szCs w:val="32"/>
      </w:rPr>
      <w:t xml:space="preserve"> </w:t>
    </w:r>
    <w:r w:rsidRPr="00F312D4">
      <w:rPr>
        <w:b/>
        <w:bCs/>
        <w:sz w:val="32"/>
        <w:szCs w:val="32"/>
        <w:cs/>
      </w:rPr>
      <w:t>และบริษัทย่อย</w:t>
    </w:r>
  </w:p>
  <w:p w14:paraId="2AE09833" w14:textId="77777777" w:rsidR="00236C5A" w:rsidRPr="00F312D4" w:rsidRDefault="00236C5A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053BA895" w14:textId="77777777" w:rsidR="00236C5A" w:rsidRPr="00564725" w:rsidRDefault="00236C5A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F312D4">
      <w:rPr>
        <w:bCs/>
        <w:sz w:val="32"/>
        <w:szCs w:val="32"/>
        <w:cs/>
        <w:lang w:val="en-GB"/>
      </w:rPr>
      <w:t>สำหรับงวดสามเดือน</w:t>
    </w:r>
    <w:r w:rsidRPr="00F312D4">
      <w:rPr>
        <w:rFonts w:hint="cs"/>
        <w:bCs/>
        <w:sz w:val="32"/>
        <w:szCs w:val="32"/>
        <w:cs/>
        <w:lang w:val="en-GB"/>
      </w:rPr>
      <w:t>และหกเดือน</w:t>
    </w:r>
    <w:r w:rsidRPr="00F312D4">
      <w:rPr>
        <w:bCs/>
        <w:sz w:val="32"/>
        <w:szCs w:val="32"/>
        <w:cs/>
        <w:lang w:val="en-GB"/>
      </w:rPr>
      <w:t xml:space="preserve">สิ้นสุดวันที่ </w:t>
    </w:r>
    <w:r w:rsidRPr="00F312D4">
      <w:rPr>
        <w:b/>
        <w:sz w:val="32"/>
        <w:szCs w:val="32"/>
        <w:lang w:val="en-GB"/>
      </w:rPr>
      <w:t>3</w:t>
    </w:r>
    <w:r w:rsidRPr="00F312D4">
      <w:rPr>
        <w:rFonts w:hint="cs"/>
        <w:bCs/>
        <w:sz w:val="32"/>
        <w:szCs w:val="32"/>
        <w:cs/>
      </w:rPr>
      <w:t>0</w:t>
    </w:r>
    <w:r w:rsidRPr="00F312D4">
      <w:rPr>
        <w:bCs/>
        <w:sz w:val="32"/>
        <w:szCs w:val="32"/>
        <w:cs/>
        <w:lang w:val="en-GB"/>
      </w:rPr>
      <w:t xml:space="preserve"> </w:t>
    </w:r>
    <w:r w:rsidRPr="00F312D4">
      <w:rPr>
        <w:rFonts w:hint="cs"/>
        <w:bCs/>
        <w:sz w:val="32"/>
        <w:szCs w:val="32"/>
        <w:cs/>
        <w:lang w:val="en-GB"/>
      </w:rPr>
      <w:t xml:space="preserve">มิถุนายน </w:t>
    </w:r>
    <w:r w:rsidRPr="00F312D4">
      <w:rPr>
        <w:b/>
        <w:sz w:val="32"/>
        <w:szCs w:val="32"/>
      </w:rPr>
      <w:t>25</w:t>
    </w:r>
    <w:r w:rsidRPr="00F312D4">
      <w:rPr>
        <w:rFonts w:hint="cs"/>
        <w:b/>
        <w:sz w:val="32"/>
        <w:szCs w:val="32"/>
      </w:rPr>
      <w:t>6</w:t>
    </w:r>
    <w:r w:rsidRPr="00F312D4">
      <w:rPr>
        <w:b/>
        <w:sz w:val="32"/>
        <w:szCs w:val="32"/>
      </w:rPr>
      <w:t>2</w:t>
    </w:r>
    <w:r w:rsidRPr="00F312D4">
      <w:rPr>
        <w:rFonts w:hint="cs"/>
        <w:b/>
        <w:sz w:val="32"/>
        <w:szCs w:val="32"/>
        <w:cs/>
        <w:lang w:val="en-GB"/>
      </w:rPr>
      <w:t xml:space="preserve"> </w:t>
    </w:r>
    <w:r w:rsidRPr="00F312D4">
      <w:rPr>
        <w:bCs/>
        <w:sz w:val="32"/>
        <w:szCs w:val="32"/>
        <w:lang w:val="en-GB"/>
      </w:rPr>
      <w:t>(</w:t>
    </w:r>
    <w:r w:rsidRPr="00F312D4">
      <w:rPr>
        <w:bCs/>
        <w:sz w:val="32"/>
        <w:szCs w:val="32"/>
        <w:cs/>
        <w:lang w:val="en-GB"/>
      </w:rPr>
      <w:t>ไม่ได้ตรวจสอบ</w:t>
    </w:r>
    <w:r w:rsidRPr="00F312D4">
      <w:rPr>
        <w:bCs/>
        <w:sz w:val="32"/>
        <w:szCs w:val="32"/>
        <w:lang w:val="en-GB"/>
      </w:rPr>
      <w:t>)</w:t>
    </w:r>
  </w:p>
  <w:p w14:paraId="5CBF1D9D" w14:textId="77777777" w:rsidR="00236C5A" w:rsidRPr="00BF55F0" w:rsidRDefault="00236C5A">
    <w:pPr>
      <w:pStyle w:val="Header"/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0A11F" w14:textId="4F83965F" w:rsidR="00236C5A" w:rsidRPr="00F312D4" w:rsidRDefault="00236C5A" w:rsidP="0097606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</w:t>
    </w:r>
    <w:r w:rsidRPr="00F312D4">
      <w:rPr>
        <w:b/>
        <w:bCs/>
        <w:sz w:val="32"/>
        <w:szCs w:val="32"/>
      </w:rPr>
      <w:t xml:space="preserve"> </w:t>
    </w:r>
    <w:r w:rsidRPr="00F312D4">
      <w:rPr>
        <w:b/>
        <w:bCs/>
        <w:sz w:val="32"/>
        <w:szCs w:val="32"/>
        <w:cs/>
      </w:rPr>
      <w:t>และบริษัทย่อย</w:t>
    </w:r>
  </w:p>
  <w:p w14:paraId="63C200AB" w14:textId="77777777" w:rsidR="00236C5A" w:rsidRPr="00F312D4" w:rsidRDefault="00236C5A" w:rsidP="0097606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24A09B3B" w14:textId="77777777" w:rsidR="00236C5A" w:rsidRPr="00564725" w:rsidRDefault="00236C5A" w:rsidP="0097606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5DA5B7EB" w14:textId="77777777" w:rsidR="00236C5A" w:rsidRDefault="00236C5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8F235" w14:textId="77777777" w:rsidR="00236C5A" w:rsidRPr="00F312D4" w:rsidRDefault="00236C5A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F312D4">
      <w:rPr>
        <w:b/>
        <w:bCs/>
        <w:sz w:val="32"/>
        <w:szCs w:val="32"/>
        <w:cs/>
      </w:rPr>
      <w:t>บริษัท บาง</w:t>
    </w:r>
    <w:r w:rsidRPr="00F312D4">
      <w:rPr>
        <w:bCs/>
        <w:sz w:val="32"/>
        <w:szCs w:val="32"/>
        <w:cs/>
        <w:lang w:val="en-GB"/>
      </w:rPr>
      <w:t xml:space="preserve">จาก </w:t>
    </w:r>
    <w:r w:rsidRPr="00F312D4">
      <w:rPr>
        <w:b/>
        <w:bCs/>
        <w:sz w:val="32"/>
        <w:szCs w:val="32"/>
        <w:cs/>
      </w:rPr>
      <w:t>คอร์ปอเรชั่น จำกัด (มหาชน)</w:t>
    </w:r>
    <w:r w:rsidRPr="00F312D4">
      <w:rPr>
        <w:b/>
        <w:bCs/>
        <w:sz w:val="32"/>
        <w:szCs w:val="32"/>
      </w:rPr>
      <w:t xml:space="preserve"> </w:t>
    </w:r>
    <w:r w:rsidRPr="00F312D4">
      <w:rPr>
        <w:b/>
        <w:bCs/>
        <w:sz w:val="32"/>
        <w:szCs w:val="32"/>
        <w:cs/>
      </w:rPr>
      <w:t>และบริษัทย่อย</w:t>
    </w:r>
  </w:p>
  <w:p w14:paraId="0B40D7DD" w14:textId="77777777" w:rsidR="00236C5A" w:rsidRPr="00F312D4" w:rsidRDefault="00236C5A" w:rsidP="00F73F3A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312D4">
      <w:rPr>
        <w:b/>
        <w:bCs/>
        <w:sz w:val="32"/>
        <w:szCs w:val="32"/>
        <w:cs/>
      </w:rPr>
      <w:t>หมายเหตุประกอบงบการเงิน</w:t>
    </w:r>
    <w:r w:rsidRPr="00F312D4">
      <w:rPr>
        <w:rFonts w:hint="cs"/>
        <w:b/>
        <w:bCs/>
        <w:sz w:val="32"/>
        <w:szCs w:val="32"/>
        <w:cs/>
      </w:rPr>
      <w:t>ระหว่างกาลแบบย่อ</w:t>
    </w:r>
  </w:p>
  <w:p w14:paraId="56723E10" w14:textId="3081BB4D" w:rsidR="00236C5A" w:rsidRPr="00564725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65E041DB" w14:textId="77777777" w:rsidR="00236C5A" w:rsidRPr="00BF55F0" w:rsidRDefault="00236C5A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C2C229" w14:textId="77777777" w:rsidR="00236C5A" w:rsidRPr="00330878" w:rsidRDefault="00236C5A" w:rsidP="00330878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</w:t>
    </w:r>
    <w:r w:rsidRPr="00330878">
      <w:rPr>
        <w:bCs/>
        <w:sz w:val="32"/>
        <w:szCs w:val="32"/>
        <w:cs/>
        <w:lang w:val="en-GB"/>
      </w:rPr>
      <w:t xml:space="preserve">จาก </w:t>
    </w:r>
    <w:r w:rsidRPr="00330878">
      <w:rPr>
        <w:b/>
        <w:bCs/>
        <w:sz w:val="32"/>
        <w:szCs w:val="32"/>
        <w:cs/>
      </w:rPr>
      <w:t>คอร์ปอเรชั่น จำกัด (มหาชน)</w:t>
    </w:r>
    <w:r w:rsidRPr="00330878">
      <w:rPr>
        <w:b/>
        <w:bCs/>
        <w:sz w:val="32"/>
        <w:szCs w:val="32"/>
      </w:rPr>
      <w:t xml:space="preserve"> </w:t>
    </w:r>
    <w:r w:rsidRPr="00330878">
      <w:rPr>
        <w:b/>
        <w:bCs/>
        <w:sz w:val="32"/>
        <w:szCs w:val="32"/>
        <w:cs/>
      </w:rPr>
      <w:t>และบริษัทย่อย</w:t>
    </w:r>
  </w:p>
  <w:p w14:paraId="299F9CDA" w14:textId="77777777" w:rsidR="00236C5A" w:rsidRPr="00330878" w:rsidRDefault="00236C5A" w:rsidP="00330878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330878">
      <w:rPr>
        <w:b/>
        <w:bCs/>
        <w:sz w:val="32"/>
        <w:szCs w:val="32"/>
        <w:cs/>
      </w:rPr>
      <w:t>หมายเหตุประกอบงบการเงิน</w:t>
    </w:r>
    <w:r w:rsidRPr="00330878">
      <w:rPr>
        <w:rFonts w:hint="cs"/>
        <w:b/>
        <w:bCs/>
        <w:sz w:val="32"/>
        <w:szCs w:val="32"/>
        <w:cs/>
      </w:rPr>
      <w:t>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2D97B0B" w14:textId="77777777" w:rsidR="00236C5A" w:rsidRPr="00564725" w:rsidRDefault="00236C5A" w:rsidP="0061715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210763A8" w14:textId="77777777" w:rsidR="00236C5A" w:rsidRPr="00330878" w:rsidRDefault="00236C5A" w:rsidP="00645383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BB543D" w14:textId="77777777" w:rsidR="00236C5A" w:rsidRPr="00F47951" w:rsidRDefault="00236C5A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259B9B54" w14:textId="77777777" w:rsidR="00236C5A" w:rsidRPr="00F47951" w:rsidRDefault="00236C5A" w:rsidP="00305D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6B0D288C" w14:textId="77777777" w:rsidR="00236C5A" w:rsidRPr="00564725" w:rsidRDefault="00236C5A" w:rsidP="0061715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42DF6DEB" w14:textId="77777777" w:rsidR="00236C5A" w:rsidRPr="00C91A9B" w:rsidRDefault="00236C5A" w:rsidP="001E7B57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86E74" w14:textId="77777777" w:rsidR="00236C5A" w:rsidRDefault="00236C5A" w:rsidP="001D5C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782276B" w14:textId="77777777" w:rsidR="00236C5A" w:rsidRPr="00564725" w:rsidRDefault="00236C5A" w:rsidP="00FF63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4A88540C" w14:textId="77777777" w:rsidR="00236C5A" w:rsidRPr="00564725" w:rsidRDefault="00236C5A" w:rsidP="0061715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4E70C75D" w14:textId="77777777" w:rsidR="00236C5A" w:rsidRPr="002807F6" w:rsidRDefault="00236C5A" w:rsidP="00434C4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32"/>
        <w:szCs w:val="32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1F03FA" w14:textId="77777777" w:rsidR="00236C5A" w:rsidRPr="00F47951" w:rsidRDefault="00236C5A" w:rsidP="00D728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DE87DD6" w14:textId="77777777" w:rsidR="00236C5A" w:rsidRPr="00F47951" w:rsidRDefault="00236C5A" w:rsidP="00D728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C329822" w14:textId="77777777" w:rsidR="00236C5A" w:rsidRPr="00564725" w:rsidRDefault="00236C5A" w:rsidP="006D663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>
      <w:rPr>
        <w:b/>
        <w:sz w:val="32"/>
        <w:szCs w:val="32"/>
      </w:rPr>
      <w:t>30</w:t>
    </w:r>
    <w:r w:rsidRPr="00564725">
      <w:rPr>
        <w:bCs/>
        <w:sz w:val="32"/>
        <w:szCs w:val="32"/>
        <w:cs/>
        <w:lang w:val="en-GB"/>
      </w:rPr>
      <w:t xml:space="preserve"> </w:t>
    </w:r>
    <w:r>
      <w:rPr>
        <w:rFonts w:hint="cs"/>
        <w:bCs/>
        <w:sz w:val="32"/>
        <w:szCs w:val="32"/>
        <w:cs/>
        <w:lang w:val="en-GB"/>
      </w:rPr>
      <w:t>กันยายน</w:t>
    </w:r>
    <w:r w:rsidRPr="00564725">
      <w:rPr>
        <w:rFonts w:hint="cs"/>
        <w:bCs/>
        <w:sz w:val="32"/>
        <w:szCs w:val="32"/>
        <w:cs/>
        <w:lang w:val="en-GB"/>
      </w:rPr>
      <w:t xml:space="preserve"> </w:t>
    </w:r>
    <w:r w:rsidRPr="00845D72">
      <w:rPr>
        <w:b/>
        <w:sz w:val="32"/>
        <w:szCs w:val="32"/>
        <w:lang w:val="en-GB"/>
      </w:rPr>
      <w:t>256</w:t>
    </w:r>
    <w:r>
      <w:rPr>
        <w:b/>
        <w:sz w:val="32"/>
        <w:szCs w:val="32"/>
        <w:lang w:val="en-GB"/>
      </w:rPr>
      <w:t>2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lang w:val="en-GB"/>
      </w:rPr>
      <w:t>(</w:t>
    </w:r>
    <w:r w:rsidRPr="00564725">
      <w:rPr>
        <w:bCs/>
        <w:sz w:val="32"/>
        <w:szCs w:val="32"/>
        <w:cs/>
        <w:lang w:val="en-GB"/>
      </w:rPr>
      <w:t>ไม่ได้ตรวจสอบ</w:t>
    </w:r>
    <w:r w:rsidRPr="00564725">
      <w:rPr>
        <w:bCs/>
        <w:sz w:val="32"/>
        <w:szCs w:val="32"/>
        <w:lang w:val="en-GB"/>
      </w:rPr>
      <w:t>)</w:t>
    </w:r>
  </w:p>
  <w:p w14:paraId="6B572559" w14:textId="77777777" w:rsidR="00236C5A" w:rsidRPr="000F3A45" w:rsidRDefault="00236C5A" w:rsidP="00D7288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4A53C9C"/>
    <w:multiLevelType w:val="hybridMultilevel"/>
    <w:tmpl w:val="0484A85E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7364477E">
      <w:start w:val="1"/>
      <w:numFmt w:val="thaiLetters"/>
      <w:lvlText w:val="(%2)"/>
      <w:lvlJc w:val="left"/>
      <w:pPr>
        <w:ind w:left="1620" w:hanging="540"/>
      </w:pPr>
      <w:rPr>
        <w:rFonts w:hint="default"/>
        <w:b/>
        <w:b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14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5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16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1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0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21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0"/>
  </w:num>
  <w:num w:numId="2">
    <w:abstractNumId w:val="9"/>
  </w:num>
  <w:num w:numId="3">
    <w:abstractNumId w:val="12"/>
  </w:num>
  <w:num w:numId="4">
    <w:abstractNumId w:val="3"/>
  </w:num>
  <w:num w:numId="5">
    <w:abstractNumId w:val="11"/>
  </w:num>
  <w:num w:numId="6">
    <w:abstractNumId w:val="7"/>
  </w:num>
  <w:num w:numId="7">
    <w:abstractNumId w:val="6"/>
  </w:num>
  <w:num w:numId="8">
    <w:abstractNumId w:val="17"/>
  </w:num>
  <w:num w:numId="9">
    <w:abstractNumId w:val="13"/>
  </w:num>
  <w:num w:numId="10">
    <w:abstractNumId w:val="15"/>
  </w:num>
  <w:num w:numId="11">
    <w:abstractNumId w:val="8"/>
  </w:num>
  <w:num w:numId="12">
    <w:abstractNumId w:val="18"/>
  </w:num>
  <w:num w:numId="13">
    <w:abstractNumId w:val="20"/>
  </w:num>
  <w:num w:numId="14">
    <w:abstractNumId w:val="0"/>
  </w:num>
  <w:num w:numId="15">
    <w:abstractNumId w:val="23"/>
  </w:num>
  <w:num w:numId="16">
    <w:abstractNumId w:val="1"/>
  </w:num>
  <w:num w:numId="17">
    <w:abstractNumId w:val="14"/>
  </w:num>
  <w:num w:numId="18">
    <w:abstractNumId w:val="16"/>
  </w:num>
  <w:num w:numId="19">
    <w:abstractNumId w:val="4"/>
  </w:num>
  <w:num w:numId="20">
    <w:abstractNumId w:val="19"/>
  </w:num>
  <w:num w:numId="21">
    <w:abstractNumId w:val="2"/>
  </w:num>
  <w:num w:numId="22">
    <w:abstractNumId w:val="10"/>
  </w:num>
  <w:num w:numId="23">
    <w:abstractNumId w:val="2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</w:num>
  <w:num w:numId="2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64C"/>
    <w:rsid w:val="00013704"/>
    <w:rsid w:val="00013762"/>
    <w:rsid w:val="000139FC"/>
    <w:rsid w:val="00013ACC"/>
    <w:rsid w:val="00013D04"/>
    <w:rsid w:val="00013EDF"/>
    <w:rsid w:val="0001400C"/>
    <w:rsid w:val="0001409D"/>
    <w:rsid w:val="000141AB"/>
    <w:rsid w:val="000141FB"/>
    <w:rsid w:val="00014263"/>
    <w:rsid w:val="00014347"/>
    <w:rsid w:val="00014696"/>
    <w:rsid w:val="00014A76"/>
    <w:rsid w:val="00015057"/>
    <w:rsid w:val="000150E6"/>
    <w:rsid w:val="000154D2"/>
    <w:rsid w:val="00015608"/>
    <w:rsid w:val="00015931"/>
    <w:rsid w:val="00015C52"/>
    <w:rsid w:val="00015D9B"/>
    <w:rsid w:val="00015F69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86D"/>
    <w:rsid w:val="00022CF8"/>
    <w:rsid w:val="00022E7E"/>
    <w:rsid w:val="00022FC2"/>
    <w:rsid w:val="0002310B"/>
    <w:rsid w:val="00023310"/>
    <w:rsid w:val="0002344A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60F9"/>
    <w:rsid w:val="0002616A"/>
    <w:rsid w:val="000261E9"/>
    <w:rsid w:val="0002655C"/>
    <w:rsid w:val="0002666D"/>
    <w:rsid w:val="0002678A"/>
    <w:rsid w:val="00026A6D"/>
    <w:rsid w:val="00026AF3"/>
    <w:rsid w:val="00026E4E"/>
    <w:rsid w:val="000277B2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31F7"/>
    <w:rsid w:val="00033203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FFA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F1D"/>
    <w:rsid w:val="00041074"/>
    <w:rsid w:val="0004126D"/>
    <w:rsid w:val="00041280"/>
    <w:rsid w:val="000415A4"/>
    <w:rsid w:val="000417E5"/>
    <w:rsid w:val="00041842"/>
    <w:rsid w:val="0004186C"/>
    <w:rsid w:val="00041C82"/>
    <w:rsid w:val="0004203B"/>
    <w:rsid w:val="00042225"/>
    <w:rsid w:val="0004238C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F68"/>
    <w:rsid w:val="00044220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D0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539"/>
    <w:rsid w:val="00046AD3"/>
    <w:rsid w:val="00046C02"/>
    <w:rsid w:val="00046E6D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F33"/>
    <w:rsid w:val="00054433"/>
    <w:rsid w:val="00054590"/>
    <w:rsid w:val="000546F1"/>
    <w:rsid w:val="0005474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D4A"/>
    <w:rsid w:val="00055DCD"/>
    <w:rsid w:val="00055E90"/>
    <w:rsid w:val="0005619E"/>
    <w:rsid w:val="00056606"/>
    <w:rsid w:val="00056A2E"/>
    <w:rsid w:val="00056A46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253"/>
    <w:rsid w:val="0006376B"/>
    <w:rsid w:val="000639A9"/>
    <w:rsid w:val="00063AFB"/>
    <w:rsid w:val="00063D2D"/>
    <w:rsid w:val="00063EAB"/>
    <w:rsid w:val="00064083"/>
    <w:rsid w:val="00064160"/>
    <w:rsid w:val="00064345"/>
    <w:rsid w:val="00064B99"/>
    <w:rsid w:val="00064C76"/>
    <w:rsid w:val="00064D65"/>
    <w:rsid w:val="00064FF0"/>
    <w:rsid w:val="000650CB"/>
    <w:rsid w:val="0006547A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AE"/>
    <w:rsid w:val="00067824"/>
    <w:rsid w:val="00067877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FAA"/>
    <w:rsid w:val="0007534C"/>
    <w:rsid w:val="00075935"/>
    <w:rsid w:val="00075A69"/>
    <w:rsid w:val="00075B1F"/>
    <w:rsid w:val="00075BE4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D3B"/>
    <w:rsid w:val="00084D6C"/>
    <w:rsid w:val="00084EAD"/>
    <w:rsid w:val="0008559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CE"/>
    <w:rsid w:val="00092E21"/>
    <w:rsid w:val="00092E73"/>
    <w:rsid w:val="00093089"/>
    <w:rsid w:val="00093410"/>
    <w:rsid w:val="000935F2"/>
    <w:rsid w:val="0009377B"/>
    <w:rsid w:val="00093DC6"/>
    <w:rsid w:val="00093F3E"/>
    <w:rsid w:val="00093FAC"/>
    <w:rsid w:val="00094BAF"/>
    <w:rsid w:val="00094D5D"/>
    <w:rsid w:val="00094D77"/>
    <w:rsid w:val="00094FA8"/>
    <w:rsid w:val="00094FAA"/>
    <w:rsid w:val="0009512C"/>
    <w:rsid w:val="000952A1"/>
    <w:rsid w:val="000955A7"/>
    <w:rsid w:val="00095A5F"/>
    <w:rsid w:val="00096199"/>
    <w:rsid w:val="0009625D"/>
    <w:rsid w:val="000964E2"/>
    <w:rsid w:val="00096881"/>
    <w:rsid w:val="0009696E"/>
    <w:rsid w:val="00096A74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CAE"/>
    <w:rsid w:val="000A71C1"/>
    <w:rsid w:val="000A71DD"/>
    <w:rsid w:val="000A7238"/>
    <w:rsid w:val="000A78E1"/>
    <w:rsid w:val="000A7C93"/>
    <w:rsid w:val="000A7CB8"/>
    <w:rsid w:val="000A7DEF"/>
    <w:rsid w:val="000B0482"/>
    <w:rsid w:val="000B04A9"/>
    <w:rsid w:val="000B05B6"/>
    <w:rsid w:val="000B072E"/>
    <w:rsid w:val="000B0AE8"/>
    <w:rsid w:val="000B0CEA"/>
    <w:rsid w:val="000B0D32"/>
    <w:rsid w:val="000B0F66"/>
    <w:rsid w:val="000B142E"/>
    <w:rsid w:val="000B1657"/>
    <w:rsid w:val="000B1891"/>
    <w:rsid w:val="000B19ED"/>
    <w:rsid w:val="000B1AE3"/>
    <w:rsid w:val="000B1BBC"/>
    <w:rsid w:val="000B1C8E"/>
    <w:rsid w:val="000B1F08"/>
    <w:rsid w:val="000B220D"/>
    <w:rsid w:val="000B2493"/>
    <w:rsid w:val="000B24EE"/>
    <w:rsid w:val="000B2B31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982"/>
    <w:rsid w:val="000B4D92"/>
    <w:rsid w:val="000B4EE9"/>
    <w:rsid w:val="000B52CF"/>
    <w:rsid w:val="000B5361"/>
    <w:rsid w:val="000B53D6"/>
    <w:rsid w:val="000B545B"/>
    <w:rsid w:val="000B5614"/>
    <w:rsid w:val="000B563A"/>
    <w:rsid w:val="000B57F9"/>
    <w:rsid w:val="000B5996"/>
    <w:rsid w:val="000B5A47"/>
    <w:rsid w:val="000B5C6D"/>
    <w:rsid w:val="000B61DE"/>
    <w:rsid w:val="000B63CE"/>
    <w:rsid w:val="000B685D"/>
    <w:rsid w:val="000B68F2"/>
    <w:rsid w:val="000B6949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300B"/>
    <w:rsid w:val="000C3150"/>
    <w:rsid w:val="000C35C6"/>
    <w:rsid w:val="000C37E2"/>
    <w:rsid w:val="000C386E"/>
    <w:rsid w:val="000C39D6"/>
    <w:rsid w:val="000C3A61"/>
    <w:rsid w:val="000C3AFB"/>
    <w:rsid w:val="000C3C13"/>
    <w:rsid w:val="000C3DA1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9E9"/>
    <w:rsid w:val="000D0A01"/>
    <w:rsid w:val="000D0B39"/>
    <w:rsid w:val="000D0C62"/>
    <w:rsid w:val="000D0DD6"/>
    <w:rsid w:val="000D13D3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971"/>
    <w:rsid w:val="000D6D15"/>
    <w:rsid w:val="000D7450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A8D"/>
    <w:rsid w:val="000E0ACB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65A5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3E0"/>
    <w:rsid w:val="000F1E34"/>
    <w:rsid w:val="000F1EED"/>
    <w:rsid w:val="000F1F05"/>
    <w:rsid w:val="000F23C4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463"/>
    <w:rsid w:val="000F44AB"/>
    <w:rsid w:val="000F44F6"/>
    <w:rsid w:val="000F4876"/>
    <w:rsid w:val="000F4CF5"/>
    <w:rsid w:val="000F4EC1"/>
    <w:rsid w:val="000F4F1E"/>
    <w:rsid w:val="000F4FD3"/>
    <w:rsid w:val="000F52A8"/>
    <w:rsid w:val="000F52F3"/>
    <w:rsid w:val="000F5737"/>
    <w:rsid w:val="000F5767"/>
    <w:rsid w:val="000F5985"/>
    <w:rsid w:val="000F5B08"/>
    <w:rsid w:val="000F6180"/>
    <w:rsid w:val="000F61C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C27"/>
    <w:rsid w:val="00100E4D"/>
    <w:rsid w:val="00100ECF"/>
    <w:rsid w:val="00100EDE"/>
    <w:rsid w:val="0010158F"/>
    <w:rsid w:val="00101BA1"/>
    <w:rsid w:val="00101E1D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D39"/>
    <w:rsid w:val="00116EC2"/>
    <w:rsid w:val="00116F0A"/>
    <w:rsid w:val="00116F89"/>
    <w:rsid w:val="00117012"/>
    <w:rsid w:val="00117122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E14"/>
    <w:rsid w:val="00124201"/>
    <w:rsid w:val="00124283"/>
    <w:rsid w:val="001246D8"/>
    <w:rsid w:val="00124969"/>
    <w:rsid w:val="001249C0"/>
    <w:rsid w:val="00124A7D"/>
    <w:rsid w:val="001250BC"/>
    <w:rsid w:val="00125172"/>
    <w:rsid w:val="001253F1"/>
    <w:rsid w:val="0012560D"/>
    <w:rsid w:val="001256F2"/>
    <w:rsid w:val="0012597D"/>
    <w:rsid w:val="00125CFB"/>
    <w:rsid w:val="0012608F"/>
    <w:rsid w:val="0012609E"/>
    <w:rsid w:val="001262FE"/>
    <w:rsid w:val="00126570"/>
    <w:rsid w:val="001265D6"/>
    <w:rsid w:val="001266C2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8CD"/>
    <w:rsid w:val="00130AE5"/>
    <w:rsid w:val="00130B36"/>
    <w:rsid w:val="00130B71"/>
    <w:rsid w:val="00130C38"/>
    <w:rsid w:val="00131009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E5E"/>
    <w:rsid w:val="00134FA3"/>
    <w:rsid w:val="001350FA"/>
    <w:rsid w:val="001353C6"/>
    <w:rsid w:val="001353F2"/>
    <w:rsid w:val="00135477"/>
    <w:rsid w:val="0013559C"/>
    <w:rsid w:val="00135C3F"/>
    <w:rsid w:val="00135C63"/>
    <w:rsid w:val="00135C95"/>
    <w:rsid w:val="00136001"/>
    <w:rsid w:val="0013627B"/>
    <w:rsid w:val="0013657B"/>
    <w:rsid w:val="00136A77"/>
    <w:rsid w:val="00136BC3"/>
    <w:rsid w:val="00136C4A"/>
    <w:rsid w:val="00137063"/>
    <w:rsid w:val="0013717D"/>
    <w:rsid w:val="001372C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1647"/>
    <w:rsid w:val="001419E2"/>
    <w:rsid w:val="00141B22"/>
    <w:rsid w:val="00141C40"/>
    <w:rsid w:val="00141DA9"/>
    <w:rsid w:val="00141E55"/>
    <w:rsid w:val="001422FE"/>
    <w:rsid w:val="00142737"/>
    <w:rsid w:val="00142853"/>
    <w:rsid w:val="00142D3A"/>
    <w:rsid w:val="00142D9E"/>
    <w:rsid w:val="00142EAF"/>
    <w:rsid w:val="00142EE7"/>
    <w:rsid w:val="001431D3"/>
    <w:rsid w:val="0014320E"/>
    <w:rsid w:val="00143296"/>
    <w:rsid w:val="001432D3"/>
    <w:rsid w:val="001434DF"/>
    <w:rsid w:val="001435A3"/>
    <w:rsid w:val="0014370F"/>
    <w:rsid w:val="00143A85"/>
    <w:rsid w:val="0014406D"/>
    <w:rsid w:val="001441FF"/>
    <w:rsid w:val="00144779"/>
    <w:rsid w:val="00144BB7"/>
    <w:rsid w:val="00144D2B"/>
    <w:rsid w:val="0014501D"/>
    <w:rsid w:val="0014517B"/>
    <w:rsid w:val="00145648"/>
    <w:rsid w:val="00145680"/>
    <w:rsid w:val="00145B57"/>
    <w:rsid w:val="00145B87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965"/>
    <w:rsid w:val="00147C30"/>
    <w:rsid w:val="00147F8D"/>
    <w:rsid w:val="00147FD4"/>
    <w:rsid w:val="00150180"/>
    <w:rsid w:val="001505F5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B9B"/>
    <w:rsid w:val="00151CA8"/>
    <w:rsid w:val="00151CEB"/>
    <w:rsid w:val="00151D3D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930"/>
    <w:rsid w:val="00154E71"/>
    <w:rsid w:val="00154F21"/>
    <w:rsid w:val="0015500F"/>
    <w:rsid w:val="001550B0"/>
    <w:rsid w:val="001552D0"/>
    <w:rsid w:val="001553EC"/>
    <w:rsid w:val="001554B6"/>
    <w:rsid w:val="001554FB"/>
    <w:rsid w:val="00155CB7"/>
    <w:rsid w:val="00155E62"/>
    <w:rsid w:val="00156049"/>
    <w:rsid w:val="0015664A"/>
    <w:rsid w:val="0015667B"/>
    <w:rsid w:val="00156D7B"/>
    <w:rsid w:val="00156DD6"/>
    <w:rsid w:val="00157406"/>
    <w:rsid w:val="0015742D"/>
    <w:rsid w:val="0015754B"/>
    <w:rsid w:val="0015757A"/>
    <w:rsid w:val="00157656"/>
    <w:rsid w:val="001577E0"/>
    <w:rsid w:val="00157EB2"/>
    <w:rsid w:val="001604DE"/>
    <w:rsid w:val="00160FED"/>
    <w:rsid w:val="00161153"/>
    <w:rsid w:val="00161190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418C"/>
    <w:rsid w:val="00164448"/>
    <w:rsid w:val="001646FF"/>
    <w:rsid w:val="001649AF"/>
    <w:rsid w:val="00164E87"/>
    <w:rsid w:val="00164EE2"/>
    <w:rsid w:val="00164F86"/>
    <w:rsid w:val="00164FD6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D6"/>
    <w:rsid w:val="00171EEE"/>
    <w:rsid w:val="00171F80"/>
    <w:rsid w:val="00171FEA"/>
    <w:rsid w:val="00171FFB"/>
    <w:rsid w:val="0017205B"/>
    <w:rsid w:val="00172503"/>
    <w:rsid w:val="001727B2"/>
    <w:rsid w:val="00172BD7"/>
    <w:rsid w:val="00172C9F"/>
    <w:rsid w:val="00172DC7"/>
    <w:rsid w:val="00172E87"/>
    <w:rsid w:val="0017319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182"/>
    <w:rsid w:val="00174263"/>
    <w:rsid w:val="001745D0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612"/>
    <w:rsid w:val="001776DC"/>
    <w:rsid w:val="001778B5"/>
    <w:rsid w:val="00177942"/>
    <w:rsid w:val="001779EC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624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D6A"/>
    <w:rsid w:val="00192E5D"/>
    <w:rsid w:val="00193172"/>
    <w:rsid w:val="001933AD"/>
    <w:rsid w:val="00193708"/>
    <w:rsid w:val="00193868"/>
    <w:rsid w:val="00193BFA"/>
    <w:rsid w:val="00193CEC"/>
    <w:rsid w:val="00193ECB"/>
    <w:rsid w:val="00194167"/>
    <w:rsid w:val="001942A8"/>
    <w:rsid w:val="001942D6"/>
    <w:rsid w:val="00194346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7FB"/>
    <w:rsid w:val="00195A60"/>
    <w:rsid w:val="00195A98"/>
    <w:rsid w:val="00195B2C"/>
    <w:rsid w:val="00195CBB"/>
    <w:rsid w:val="00195DBB"/>
    <w:rsid w:val="001962D5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811"/>
    <w:rsid w:val="001A485D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358"/>
    <w:rsid w:val="001B24AE"/>
    <w:rsid w:val="001B25AA"/>
    <w:rsid w:val="001B27BD"/>
    <w:rsid w:val="001B28C6"/>
    <w:rsid w:val="001B2937"/>
    <w:rsid w:val="001B2D5E"/>
    <w:rsid w:val="001B2E5B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69E"/>
    <w:rsid w:val="001C08EF"/>
    <w:rsid w:val="001C0AE8"/>
    <w:rsid w:val="001C0B22"/>
    <w:rsid w:val="001C0F8C"/>
    <w:rsid w:val="001C1397"/>
    <w:rsid w:val="001C1634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A16"/>
    <w:rsid w:val="001C4B4D"/>
    <w:rsid w:val="001C4B54"/>
    <w:rsid w:val="001C4E3C"/>
    <w:rsid w:val="001C5155"/>
    <w:rsid w:val="001C5388"/>
    <w:rsid w:val="001C5458"/>
    <w:rsid w:val="001C58A7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CEB"/>
    <w:rsid w:val="001D0E57"/>
    <w:rsid w:val="001D0EFA"/>
    <w:rsid w:val="001D0FAE"/>
    <w:rsid w:val="001D14C2"/>
    <w:rsid w:val="001D14C5"/>
    <w:rsid w:val="001D1520"/>
    <w:rsid w:val="001D1521"/>
    <w:rsid w:val="001D163C"/>
    <w:rsid w:val="001D166E"/>
    <w:rsid w:val="001D1889"/>
    <w:rsid w:val="001D1D82"/>
    <w:rsid w:val="001D1E96"/>
    <w:rsid w:val="001D2086"/>
    <w:rsid w:val="001D2166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6B3"/>
    <w:rsid w:val="001D3760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3FF"/>
    <w:rsid w:val="001D6435"/>
    <w:rsid w:val="001D67AA"/>
    <w:rsid w:val="001D6A99"/>
    <w:rsid w:val="001D6BF1"/>
    <w:rsid w:val="001D6C08"/>
    <w:rsid w:val="001D6E19"/>
    <w:rsid w:val="001D6F9E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5A8"/>
    <w:rsid w:val="001E36EB"/>
    <w:rsid w:val="001E37EA"/>
    <w:rsid w:val="001E3AB2"/>
    <w:rsid w:val="001E3ED5"/>
    <w:rsid w:val="001E443E"/>
    <w:rsid w:val="001E4FB3"/>
    <w:rsid w:val="001E5202"/>
    <w:rsid w:val="001E524A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B5"/>
    <w:rsid w:val="001E6831"/>
    <w:rsid w:val="001E68C1"/>
    <w:rsid w:val="001E690E"/>
    <w:rsid w:val="001E6B46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F5"/>
    <w:rsid w:val="001F2079"/>
    <w:rsid w:val="001F21C6"/>
    <w:rsid w:val="001F2343"/>
    <w:rsid w:val="001F248C"/>
    <w:rsid w:val="001F2BD4"/>
    <w:rsid w:val="001F30F9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BA9"/>
    <w:rsid w:val="001F6DAD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B6"/>
    <w:rsid w:val="00211D96"/>
    <w:rsid w:val="00211F92"/>
    <w:rsid w:val="0021220E"/>
    <w:rsid w:val="0021271E"/>
    <w:rsid w:val="00212854"/>
    <w:rsid w:val="0021287D"/>
    <w:rsid w:val="00212C8A"/>
    <w:rsid w:val="00213097"/>
    <w:rsid w:val="002131C0"/>
    <w:rsid w:val="002131C2"/>
    <w:rsid w:val="00213244"/>
    <w:rsid w:val="0021327E"/>
    <w:rsid w:val="002134EA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5EA9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FC"/>
    <w:rsid w:val="00226311"/>
    <w:rsid w:val="00226958"/>
    <w:rsid w:val="00226B21"/>
    <w:rsid w:val="00227123"/>
    <w:rsid w:val="002271AA"/>
    <w:rsid w:val="0022736F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C5A"/>
    <w:rsid w:val="00236E25"/>
    <w:rsid w:val="00236EFF"/>
    <w:rsid w:val="0023727E"/>
    <w:rsid w:val="002373E7"/>
    <w:rsid w:val="0023760E"/>
    <w:rsid w:val="0023769E"/>
    <w:rsid w:val="00237C18"/>
    <w:rsid w:val="00237DCD"/>
    <w:rsid w:val="00240379"/>
    <w:rsid w:val="002405F0"/>
    <w:rsid w:val="00240937"/>
    <w:rsid w:val="0024098A"/>
    <w:rsid w:val="00240DDF"/>
    <w:rsid w:val="00240FE9"/>
    <w:rsid w:val="00241047"/>
    <w:rsid w:val="00241188"/>
    <w:rsid w:val="00241736"/>
    <w:rsid w:val="00241D24"/>
    <w:rsid w:val="00241EDF"/>
    <w:rsid w:val="00242424"/>
    <w:rsid w:val="002424A2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D6"/>
    <w:rsid w:val="00244B06"/>
    <w:rsid w:val="00244CA0"/>
    <w:rsid w:val="00244DE9"/>
    <w:rsid w:val="00244FB8"/>
    <w:rsid w:val="00244FFB"/>
    <w:rsid w:val="002451F5"/>
    <w:rsid w:val="00245296"/>
    <w:rsid w:val="00245672"/>
    <w:rsid w:val="002456DC"/>
    <w:rsid w:val="00245712"/>
    <w:rsid w:val="00245745"/>
    <w:rsid w:val="002458FB"/>
    <w:rsid w:val="00245CB5"/>
    <w:rsid w:val="00245CC5"/>
    <w:rsid w:val="00245EFC"/>
    <w:rsid w:val="0024601F"/>
    <w:rsid w:val="002465B1"/>
    <w:rsid w:val="00246A80"/>
    <w:rsid w:val="00246E0D"/>
    <w:rsid w:val="00246E70"/>
    <w:rsid w:val="00246FFE"/>
    <w:rsid w:val="002475BE"/>
    <w:rsid w:val="00247903"/>
    <w:rsid w:val="00247DAE"/>
    <w:rsid w:val="00247F01"/>
    <w:rsid w:val="00250096"/>
    <w:rsid w:val="00250423"/>
    <w:rsid w:val="0025048D"/>
    <w:rsid w:val="0025049E"/>
    <w:rsid w:val="002505DE"/>
    <w:rsid w:val="00250631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6D3"/>
    <w:rsid w:val="002538BA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C1A"/>
    <w:rsid w:val="00255D0E"/>
    <w:rsid w:val="00255E24"/>
    <w:rsid w:val="00255F2B"/>
    <w:rsid w:val="00255F4A"/>
    <w:rsid w:val="00256169"/>
    <w:rsid w:val="00256539"/>
    <w:rsid w:val="002566E3"/>
    <w:rsid w:val="00256980"/>
    <w:rsid w:val="002569DE"/>
    <w:rsid w:val="002569EA"/>
    <w:rsid w:val="00256B9D"/>
    <w:rsid w:val="00256DC1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798"/>
    <w:rsid w:val="00260B1E"/>
    <w:rsid w:val="00260C71"/>
    <w:rsid w:val="00260D21"/>
    <w:rsid w:val="00260F18"/>
    <w:rsid w:val="002611E9"/>
    <w:rsid w:val="00261305"/>
    <w:rsid w:val="002613A4"/>
    <w:rsid w:val="00261E68"/>
    <w:rsid w:val="002620D0"/>
    <w:rsid w:val="002621E5"/>
    <w:rsid w:val="002622EE"/>
    <w:rsid w:val="002624BE"/>
    <w:rsid w:val="002626D4"/>
    <w:rsid w:val="00262730"/>
    <w:rsid w:val="002628B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5023"/>
    <w:rsid w:val="00265067"/>
    <w:rsid w:val="002651ED"/>
    <w:rsid w:val="002653A9"/>
    <w:rsid w:val="00265459"/>
    <w:rsid w:val="00265620"/>
    <w:rsid w:val="002657F0"/>
    <w:rsid w:val="002658C1"/>
    <w:rsid w:val="00265E6A"/>
    <w:rsid w:val="002660B5"/>
    <w:rsid w:val="002660F3"/>
    <w:rsid w:val="00266153"/>
    <w:rsid w:val="00266203"/>
    <w:rsid w:val="002662D6"/>
    <w:rsid w:val="00266459"/>
    <w:rsid w:val="002667D7"/>
    <w:rsid w:val="00266E5C"/>
    <w:rsid w:val="00267024"/>
    <w:rsid w:val="0026727C"/>
    <w:rsid w:val="002672C5"/>
    <w:rsid w:val="00267396"/>
    <w:rsid w:val="0026743F"/>
    <w:rsid w:val="0026753E"/>
    <w:rsid w:val="00267975"/>
    <w:rsid w:val="00267DC9"/>
    <w:rsid w:val="00270515"/>
    <w:rsid w:val="0027104F"/>
    <w:rsid w:val="00271224"/>
    <w:rsid w:val="0027159B"/>
    <w:rsid w:val="00271D6F"/>
    <w:rsid w:val="00271E2F"/>
    <w:rsid w:val="0027214E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311"/>
    <w:rsid w:val="002744EF"/>
    <w:rsid w:val="00274829"/>
    <w:rsid w:val="00274843"/>
    <w:rsid w:val="002749E9"/>
    <w:rsid w:val="00274A14"/>
    <w:rsid w:val="00274C18"/>
    <w:rsid w:val="00274DE8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303"/>
    <w:rsid w:val="00286617"/>
    <w:rsid w:val="00286644"/>
    <w:rsid w:val="00286671"/>
    <w:rsid w:val="00286C19"/>
    <w:rsid w:val="00286DF1"/>
    <w:rsid w:val="0028702E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FE9"/>
    <w:rsid w:val="00292186"/>
    <w:rsid w:val="002921B9"/>
    <w:rsid w:val="0029233B"/>
    <w:rsid w:val="0029237E"/>
    <w:rsid w:val="00292774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50B4"/>
    <w:rsid w:val="0029524F"/>
    <w:rsid w:val="00295264"/>
    <w:rsid w:val="002954F6"/>
    <w:rsid w:val="00295933"/>
    <w:rsid w:val="00295995"/>
    <w:rsid w:val="00295B75"/>
    <w:rsid w:val="0029610B"/>
    <w:rsid w:val="002963E1"/>
    <w:rsid w:val="002966C7"/>
    <w:rsid w:val="00296731"/>
    <w:rsid w:val="00296E49"/>
    <w:rsid w:val="00296F98"/>
    <w:rsid w:val="002972FF"/>
    <w:rsid w:val="002975B1"/>
    <w:rsid w:val="00297A7E"/>
    <w:rsid w:val="00297B4A"/>
    <w:rsid w:val="002A0071"/>
    <w:rsid w:val="002A04B9"/>
    <w:rsid w:val="002A055A"/>
    <w:rsid w:val="002A09D5"/>
    <w:rsid w:val="002A0A15"/>
    <w:rsid w:val="002A0AED"/>
    <w:rsid w:val="002A0D3D"/>
    <w:rsid w:val="002A0DCF"/>
    <w:rsid w:val="002A0E5D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30"/>
    <w:rsid w:val="002A69F3"/>
    <w:rsid w:val="002A6A7C"/>
    <w:rsid w:val="002A6D18"/>
    <w:rsid w:val="002A6F92"/>
    <w:rsid w:val="002A7BA5"/>
    <w:rsid w:val="002A7FF2"/>
    <w:rsid w:val="002A7FFE"/>
    <w:rsid w:val="002B017C"/>
    <w:rsid w:val="002B0660"/>
    <w:rsid w:val="002B089D"/>
    <w:rsid w:val="002B0B7B"/>
    <w:rsid w:val="002B0E2E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404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7103"/>
    <w:rsid w:val="002B798E"/>
    <w:rsid w:val="002C0288"/>
    <w:rsid w:val="002C038C"/>
    <w:rsid w:val="002C062A"/>
    <w:rsid w:val="002C06B1"/>
    <w:rsid w:val="002C07D1"/>
    <w:rsid w:val="002C0C00"/>
    <w:rsid w:val="002C0DBE"/>
    <w:rsid w:val="002C102B"/>
    <w:rsid w:val="002C1163"/>
    <w:rsid w:val="002C129D"/>
    <w:rsid w:val="002C1382"/>
    <w:rsid w:val="002C15AE"/>
    <w:rsid w:val="002C16A6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53C"/>
    <w:rsid w:val="002C587C"/>
    <w:rsid w:val="002C5918"/>
    <w:rsid w:val="002C5B3F"/>
    <w:rsid w:val="002C5E7B"/>
    <w:rsid w:val="002C5F51"/>
    <w:rsid w:val="002C5FAF"/>
    <w:rsid w:val="002C6465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8BC"/>
    <w:rsid w:val="002D3A0B"/>
    <w:rsid w:val="002D3DD5"/>
    <w:rsid w:val="002D3E1A"/>
    <w:rsid w:val="002D4141"/>
    <w:rsid w:val="002D444E"/>
    <w:rsid w:val="002D465B"/>
    <w:rsid w:val="002D4C58"/>
    <w:rsid w:val="002D4FBC"/>
    <w:rsid w:val="002D500C"/>
    <w:rsid w:val="002D5239"/>
    <w:rsid w:val="002D5240"/>
    <w:rsid w:val="002D579E"/>
    <w:rsid w:val="002D5A81"/>
    <w:rsid w:val="002D64F2"/>
    <w:rsid w:val="002D66C7"/>
    <w:rsid w:val="002D6871"/>
    <w:rsid w:val="002D68A2"/>
    <w:rsid w:val="002D68B4"/>
    <w:rsid w:val="002D6A3A"/>
    <w:rsid w:val="002D6D42"/>
    <w:rsid w:val="002D6F06"/>
    <w:rsid w:val="002D7019"/>
    <w:rsid w:val="002D7052"/>
    <w:rsid w:val="002D7187"/>
    <w:rsid w:val="002D7384"/>
    <w:rsid w:val="002D7C30"/>
    <w:rsid w:val="002D7D91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E29"/>
    <w:rsid w:val="002E20B4"/>
    <w:rsid w:val="002E2330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D10"/>
    <w:rsid w:val="002E6D47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A08"/>
    <w:rsid w:val="002F2C62"/>
    <w:rsid w:val="002F2CCC"/>
    <w:rsid w:val="002F2D2D"/>
    <w:rsid w:val="002F2F74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FE6"/>
    <w:rsid w:val="002F5019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A60"/>
    <w:rsid w:val="002F7AB5"/>
    <w:rsid w:val="002F7B3D"/>
    <w:rsid w:val="002F7BEA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451"/>
    <w:rsid w:val="0030546D"/>
    <w:rsid w:val="00305521"/>
    <w:rsid w:val="003055E9"/>
    <w:rsid w:val="003056A8"/>
    <w:rsid w:val="00305A79"/>
    <w:rsid w:val="00305B63"/>
    <w:rsid w:val="00305DDF"/>
    <w:rsid w:val="00306378"/>
    <w:rsid w:val="00306413"/>
    <w:rsid w:val="00306A7E"/>
    <w:rsid w:val="00306D83"/>
    <w:rsid w:val="00307124"/>
    <w:rsid w:val="00307345"/>
    <w:rsid w:val="00307485"/>
    <w:rsid w:val="003076F6"/>
    <w:rsid w:val="003079F5"/>
    <w:rsid w:val="00310366"/>
    <w:rsid w:val="00310392"/>
    <w:rsid w:val="00310479"/>
    <w:rsid w:val="003107E2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8"/>
    <w:rsid w:val="00313F24"/>
    <w:rsid w:val="0031417E"/>
    <w:rsid w:val="00314665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171"/>
    <w:rsid w:val="003161DB"/>
    <w:rsid w:val="003162DC"/>
    <w:rsid w:val="00316716"/>
    <w:rsid w:val="003168DE"/>
    <w:rsid w:val="003169D9"/>
    <w:rsid w:val="00316C5A"/>
    <w:rsid w:val="00316D11"/>
    <w:rsid w:val="00316D4A"/>
    <w:rsid w:val="00316DF1"/>
    <w:rsid w:val="00316F6B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F9C"/>
    <w:rsid w:val="00320221"/>
    <w:rsid w:val="00320571"/>
    <w:rsid w:val="00320899"/>
    <w:rsid w:val="00320F0C"/>
    <w:rsid w:val="00320F2B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DB4"/>
    <w:rsid w:val="00322028"/>
    <w:rsid w:val="00322201"/>
    <w:rsid w:val="0032277C"/>
    <w:rsid w:val="003229C8"/>
    <w:rsid w:val="00322A70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9E1"/>
    <w:rsid w:val="00325B83"/>
    <w:rsid w:val="00325BFD"/>
    <w:rsid w:val="00325C0C"/>
    <w:rsid w:val="00325C3D"/>
    <w:rsid w:val="00325C89"/>
    <w:rsid w:val="00326624"/>
    <w:rsid w:val="00326B51"/>
    <w:rsid w:val="00326BD3"/>
    <w:rsid w:val="003273E0"/>
    <w:rsid w:val="00327563"/>
    <w:rsid w:val="003276AC"/>
    <w:rsid w:val="00327880"/>
    <w:rsid w:val="00327CDF"/>
    <w:rsid w:val="00327DF5"/>
    <w:rsid w:val="00327FD2"/>
    <w:rsid w:val="00330069"/>
    <w:rsid w:val="00330286"/>
    <w:rsid w:val="003306A5"/>
    <w:rsid w:val="003307E5"/>
    <w:rsid w:val="00330878"/>
    <w:rsid w:val="00330C36"/>
    <w:rsid w:val="00330DAB"/>
    <w:rsid w:val="00330F21"/>
    <w:rsid w:val="00331012"/>
    <w:rsid w:val="0033128D"/>
    <w:rsid w:val="00331554"/>
    <w:rsid w:val="0033199A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F48"/>
    <w:rsid w:val="00334390"/>
    <w:rsid w:val="00334F63"/>
    <w:rsid w:val="003351CF"/>
    <w:rsid w:val="00335568"/>
    <w:rsid w:val="003355D7"/>
    <w:rsid w:val="0033594C"/>
    <w:rsid w:val="00335B1E"/>
    <w:rsid w:val="00335C7E"/>
    <w:rsid w:val="00335FCD"/>
    <w:rsid w:val="0033606D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AB5"/>
    <w:rsid w:val="00340AB7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525"/>
    <w:rsid w:val="003439AA"/>
    <w:rsid w:val="00343B1E"/>
    <w:rsid w:val="00343C20"/>
    <w:rsid w:val="00343D42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5D"/>
    <w:rsid w:val="00345E16"/>
    <w:rsid w:val="00345FD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60D"/>
    <w:rsid w:val="00351862"/>
    <w:rsid w:val="003519A5"/>
    <w:rsid w:val="003519B6"/>
    <w:rsid w:val="00351DFE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5258"/>
    <w:rsid w:val="003552F6"/>
    <w:rsid w:val="0035556E"/>
    <w:rsid w:val="00355756"/>
    <w:rsid w:val="0035583A"/>
    <w:rsid w:val="00355911"/>
    <w:rsid w:val="00355A0C"/>
    <w:rsid w:val="00355DAE"/>
    <w:rsid w:val="00355DD8"/>
    <w:rsid w:val="00355EF2"/>
    <w:rsid w:val="00355FE3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99"/>
    <w:rsid w:val="003576B7"/>
    <w:rsid w:val="00357815"/>
    <w:rsid w:val="00357AA5"/>
    <w:rsid w:val="00357D51"/>
    <w:rsid w:val="003601ED"/>
    <w:rsid w:val="00360476"/>
    <w:rsid w:val="003604DC"/>
    <w:rsid w:val="0036076B"/>
    <w:rsid w:val="003607C7"/>
    <w:rsid w:val="0036081E"/>
    <w:rsid w:val="00360AE2"/>
    <w:rsid w:val="00360C3F"/>
    <w:rsid w:val="00360D0B"/>
    <w:rsid w:val="003610CA"/>
    <w:rsid w:val="0036138A"/>
    <w:rsid w:val="00361829"/>
    <w:rsid w:val="003618DE"/>
    <w:rsid w:val="00361900"/>
    <w:rsid w:val="00361B11"/>
    <w:rsid w:val="00362174"/>
    <w:rsid w:val="00362344"/>
    <w:rsid w:val="003623AA"/>
    <w:rsid w:val="0036244B"/>
    <w:rsid w:val="003626C2"/>
    <w:rsid w:val="00362A8F"/>
    <w:rsid w:val="00362C36"/>
    <w:rsid w:val="00362D1E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5AD"/>
    <w:rsid w:val="00365BBC"/>
    <w:rsid w:val="003664A1"/>
    <w:rsid w:val="00366506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15D"/>
    <w:rsid w:val="00371489"/>
    <w:rsid w:val="003715C0"/>
    <w:rsid w:val="003718C6"/>
    <w:rsid w:val="00371AA5"/>
    <w:rsid w:val="00371CE1"/>
    <w:rsid w:val="00371F51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485"/>
    <w:rsid w:val="003754AB"/>
    <w:rsid w:val="0037559B"/>
    <w:rsid w:val="00375A84"/>
    <w:rsid w:val="00375B8B"/>
    <w:rsid w:val="00375F2D"/>
    <w:rsid w:val="0037605E"/>
    <w:rsid w:val="00376302"/>
    <w:rsid w:val="0037634F"/>
    <w:rsid w:val="00376406"/>
    <w:rsid w:val="00376CB5"/>
    <w:rsid w:val="00376F17"/>
    <w:rsid w:val="00377076"/>
    <w:rsid w:val="00377A01"/>
    <w:rsid w:val="00377CA5"/>
    <w:rsid w:val="00377CB8"/>
    <w:rsid w:val="00377CE9"/>
    <w:rsid w:val="00377DC5"/>
    <w:rsid w:val="00377DD5"/>
    <w:rsid w:val="00380402"/>
    <w:rsid w:val="00380572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68E"/>
    <w:rsid w:val="00383727"/>
    <w:rsid w:val="00383AD3"/>
    <w:rsid w:val="003840E0"/>
    <w:rsid w:val="00384201"/>
    <w:rsid w:val="0038457E"/>
    <w:rsid w:val="00384667"/>
    <w:rsid w:val="00384874"/>
    <w:rsid w:val="00384CB6"/>
    <w:rsid w:val="00384E6E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3A2"/>
    <w:rsid w:val="003864CF"/>
    <w:rsid w:val="0038654A"/>
    <w:rsid w:val="00386E42"/>
    <w:rsid w:val="00386FF8"/>
    <w:rsid w:val="0038708F"/>
    <w:rsid w:val="00387362"/>
    <w:rsid w:val="00387388"/>
    <w:rsid w:val="003873D9"/>
    <w:rsid w:val="00387614"/>
    <w:rsid w:val="003876EB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1EC"/>
    <w:rsid w:val="003974EB"/>
    <w:rsid w:val="00397A09"/>
    <w:rsid w:val="00397B36"/>
    <w:rsid w:val="00397C5E"/>
    <w:rsid w:val="00397EA2"/>
    <w:rsid w:val="003A006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F14"/>
    <w:rsid w:val="003A5FA1"/>
    <w:rsid w:val="003A644F"/>
    <w:rsid w:val="003A64EA"/>
    <w:rsid w:val="003A699A"/>
    <w:rsid w:val="003A6A91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E13"/>
    <w:rsid w:val="003B3028"/>
    <w:rsid w:val="003B304E"/>
    <w:rsid w:val="003B31B0"/>
    <w:rsid w:val="003B36BF"/>
    <w:rsid w:val="003B3B83"/>
    <w:rsid w:val="003B3D0B"/>
    <w:rsid w:val="003B404D"/>
    <w:rsid w:val="003B41A0"/>
    <w:rsid w:val="003B44C2"/>
    <w:rsid w:val="003B450D"/>
    <w:rsid w:val="003B456A"/>
    <w:rsid w:val="003B4891"/>
    <w:rsid w:val="003B4A33"/>
    <w:rsid w:val="003B500A"/>
    <w:rsid w:val="003B50D2"/>
    <w:rsid w:val="003B51B1"/>
    <w:rsid w:val="003B5229"/>
    <w:rsid w:val="003B5780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77"/>
    <w:rsid w:val="003C1ECE"/>
    <w:rsid w:val="003C1FD5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1A1"/>
    <w:rsid w:val="003C595A"/>
    <w:rsid w:val="003C5D54"/>
    <w:rsid w:val="003C5D5A"/>
    <w:rsid w:val="003C607F"/>
    <w:rsid w:val="003C60E3"/>
    <w:rsid w:val="003C60FE"/>
    <w:rsid w:val="003C62DB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30EE"/>
    <w:rsid w:val="003D34CA"/>
    <w:rsid w:val="003D3526"/>
    <w:rsid w:val="003D366F"/>
    <w:rsid w:val="003D36CA"/>
    <w:rsid w:val="003D3D3A"/>
    <w:rsid w:val="003D3EE1"/>
    <w:rsid w:val="003D3F3E"/>
    <w:rsid w:val="003D437C"/>
    <w:rsid w:val="003D44A4"/>
    <w:rsid w:val="003D4774"/>
    <w:rsid w:val="003D4A6C"/>
    <w:rsid w:val="003D4DF4"/>
    <w:rsid w:val="003D514F"/>
    <w:rsid w:val="003D519B"/>
    <w:rsid w:val="003D5256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C9F"/>
    <w:rsid w:val="003E3DB5"/>
    <w:rsid w:val="003E3FC2"/>
    <w:rsid w:val="003E40C7"/>
    <w:rsid w:val="003E42BD"/>
    <w:rsid w:val="003E44B5"/>
    <w:rsid w:val="003E4635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630"/>
    <w:rsid w:val="003F16A2"/>
    <w:rsid w:val="003F1746"/>
    <w:rsid w:val="003F193D"/>
    <w:rsid w:val="003F1F42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40C"/>
    <w:rsid w:val="003F478C"/>
    <w:rsid w:val="003F493A"/>
    <w:rsid w:val="003F4A30"/>
    <w:rsid w:val="003F4B02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AC6"/>
    <w:rsid w:val="003F6E27"/>
    <w:rsid w:val="003F71A0"/>
    <w:rsid w:val="003F71DB"/>
    <w:rsid w:val="003F71F7"/>
    <w:rsid w:val="003F725D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1D3"/>
    <w:rsid w:val="00404911"/>
    <w:rsid w:val="00404C63"/>
    <w:rsid w:val="00404D17"/>
    <w:rsid w:val="00404F81"/>
    <w:rsid w:val="00404FE4"/>
    <w:rsid w:val="00405696"/>
    <w:rsid w:val="004057E2"/>
    <w:rsid w:val="00405804"/>
    <w:rsid w:val="00405809"/>
    <w:rsid w:val="0040598C"/>
    <w:rsid w:val="00405B78"/>
    <w:rsid w:val="00405EA6"/>
    <w:rsid w:val="00406112"/>
    <w:rsid w:val="004065C3"/>
    <w:rsid w:val="0040661F"/>
    <w:rsid w:val="0040665F"/>
    <w:rsid w:val="00406793"/>
    <w:rsid w:val="00406ACE"/>
    <w:rsid w:val="00406B17"/>
    <w:rsid w:val="00406D56"/>
    <w:rsid w:val="00407470"/>
    <w:rsid w:val="0040749A"/>
    <w:rsid w:val="00407699"/>
    <w:rsid w:val="004077D6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E20"/>
    <w:rsid w:val="0041325F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41C"/>
    <w:rsid w:val="00415B1B"/>
    <w:rsid w:val="00415BA7"/>
    <w:rsid w:val="00415BC0"/>
    <w:rsid w:val="00415DA2"/>
    <w:rsid w:val="00415E3E"/>
    <w:rsid w:val="00416023"/>
    <w:rsid w:val="0041605E"/>
    <w:rsid w:val="0041609C"/>
    <w:rsid w:val="004163A2"/>
    <w:rsid w:val="00416764"/>
    <w:rsid w:val="0041684C"/>
    <w:rsid w:val="004168F5"/>
    <w:rsid w:val="00416B55"/>
    <w:rsid w:val="00416B90"/>
    <w:rsid w:val="00416BA7"/>
    <w:rsid w:val="0041701D"/>
    <w:rsid w:val="0041703A"/>
    <w:rsid w:val="0041745D"/>
    <w:rsid w:val="00417546"/>
    <w:rsid w:val="00417754"/>
    <w:rsid w:val="004178BF"/>
    <w:rsid w:val="00420030"/>
    <w:rsid w:val="004200B8"/>
    <w:rsid w:val="004201BC"/>
    <w:rsid w:val="004206FF"/>
    <w:rsid w:val="00420716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790"/>
    <w:rsid w:val="00422A09"/>
    <w:rsid w:val="00422AB7"/>
    <w:rsid w:val="00422BB7"/>
    <w:rsid w:val="00422F60"/>
    <w:rsid w:val="004230CE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B67"/>
    <w:rsid w:val="0042704C"/>
    <w:rsid w:val="004270F8"/>
    <w:rsid w:val="0042719B"/>
    <w:rsid w:val="0042720E"/>
    <w:rsid w:val="00427317"/>
    <w:rsid w:val="00427559"/>
    <w:rsid w:val="004275E6"/>
    <w:rsid w:val="0042765C"/>
    <w:rsid w:val="00427664"/>
    <w:rsid w:val="00427674"/>
    <w:rsid w:val="00427722"/>
    <w:rsid w:val="00427C3B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C74"/>
    <w:rsid w:val="00430E07"/>
    <w:rsid w:val="00430E99"/>
    <w:rsid w:val="00431277"/>
    <w:rsid w:val="0043137F"/>
    <w:rsid w:val="004315F6"/>
    <w:rsid w:val="0043166A"/>
    <w:rsid w:val="00431A09"/>
    <w:rsid w:val="00431C24"/>
    <w:rsid w:val="00432106"/>
    <w:rsid w:val="004322A4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F36"/>
    <w:rsid w:val="00434186"/>
    <w:rsid w:val="004341D1"/>
    <w:rsid w:val="0043422F"/>
    <w:rsid w:val="004342DC"/>
    <w:rsid w:val="004343D7"/>
    <w:rsid w:val="00434419"/>
    <w:rsid w:val="00434551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629A"/>
    <w:rsid w:val="004463D0"/>
    <w:rsid w:val="004464D5"/>
    <w:rsid w:val="004467D9"/>
    <w:rsid w:val="00446905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D1B"/>
    <w:rsid w:val="00451EDA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A3C"/>
    <w:rsid w:val="00456D93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70444"/>
    <w:rsid w:val="00470AB4"/>
    <w:rsid w:val="00470AC8"/>
    <w:rsid w:val="00470B0D"/>
    <w:rsid w:val="00470CE2"/>
    <w:rsid w:val="00470E45"/>
    <w:rsid w:val="00470F6F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265"/>
    <w:rsid w:val="004754EC"/>
    <w:rsid w:val="00475590"/>
    <w:rsid w:val="00475674"/>
    <w:rsid w:val="00475A68"/>
    <w:rsid w:val="00475AEE"/>
    <w:rsid w:val="00475C50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99"/>
    <w:rsid w:val="004A0330"/>
    <w:rsid w:val="004A03B5"/>
    <w:rsid w:val="004A08A0"/>
    <w:rsid w:val="004A08A6"/>
    <w:rsid w:val="004A08B4"/>
    <w:rsid w:val="004A0FA8"/>
    <w:rsid w:val="004A10CD"/>
    <w:rsid w:val="004A11A0"/>
    <w:rsid w:val="004A13AA"/>
    <w:rsid w:val="004A17C4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9C1"/>
    <w:rsid w:val="004B0CCD"/>
    <w:rsid w:val="004B0E2B"/>
    <w:rsid w:val="004B0E9C"/>
    <w:rsid w:val="004B0EE2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24B"/>
    <w:rsid w:val="004B22AC"/>
    <w:rsid w:val="004B247F"/>
    <w:rsid w:val="004B265F"/>
    <w:rsid w:val="004B26F7"/>
    <w:rsid w:val="004B2E09"/>
    <w:rsid w:val="004B2E0D"/>
    <w:rsid w:val="004B2EC0"/>
    <w:rsid w:val="004B330E"/>
    <w:rsid w:val="004B3784"/>
    <w:rsid w:val="004B3865"/>
    <w:rsid w:val="004B3A41"/>
    <w:rsid w:val="004B3DAC"/>
    <w:rsid w:val="004B4198"/>
    <w:rsid w:val="004B42C7"/>
    <w:rsid w:val="004B4356"/>
    <w:rsid w:val="004B476E"/>
    <w:rsid w:val="004B4DAC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DD6"/>
    <w:rsid w:val="004B6E61"/>
    <w:rsid w:val="004B7532"/>
    <w:rsid w:val="004B75A0"/>
    <w:rsid w:val="004B7A5B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318A"/>
    <w:rsid w:val="004D34F1"/>
    <w:rsid w:val="004D3D14"/>
    <w:rsid w:val="004D3D24"/>
    <w:rsid w:val="004D3F52"/>
    <w:rsid w:val="004D439A"/>
    <w:rsid w:val="004D46FA"/>
    <w:rsid w:val="004D4ABF"/>
    <w:rsid w:val="004D4B9D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E4"/>
    <w:rsid w:val="004D5D57"/>
    <w:rsid w:val="004D5EE1"/>
    <w:rsid w:val="004D5EF8"/>
    <w:rsid w:val="004D5F19"/>
    <w:rsid w:val="004D60BB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90E"/>
    <w:rsid w:val="004E5975"/>
    <w:rsid w:val="004E5A67"/>
    <w:rsid w:val="004E60E0"/>
    <w:rsid w:val="004E61C7"/>
    <w:rsid w:val="004E637B"/>
    <w:rsid w:val="004E6518"/>
    <w:rsid w:val="004E668A"/>
    <w:rsid w:val="004E66A5"/>
    <w:rsid w:val="004E66ED"/>
    <w:rsid w:val="004E684B"/>
    <w:rsid w:val="004E6A04"/>
    <w:rsid w:val="004E6AC3"/>
    <w:rsid w:val="004E6B69"/>
    <w:rsid w:val="004E6CBB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F02A5"/>
    <w:rsid w:val="004F04A1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714E"/>
    <w:rsid w:val="005072D8"/>
    <w:rsid w:val="005077CD"/>
    <w:rsid w:val="0050787D"/>
    <w:rsid w:val="005078E4"/>
    <w:rsid w:val="00507D52"/>
    <w:rsid w:val="00507EE4"/>
    <w:rsid w:val="005100B2"/>
    <w:rsid w:val="00510637"/>
    <w:rsid w:val="00510850"/>
    <w:rsid w:val="0051094B"/>
    <w:rsid w:val="005109B8"/>
    <w:rsid w:val="00510BE9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63E"/>
    <w:rsid w:val="005136D3"/>
    <w:rsid w:val="00513788"/>
    <w:rsid w:val="0051380E"/>
    <w:rsid w:val="00513863"/>
    <w:rsid w:val="005138B5"/>
    <w:rsid w:val="00513E8C"/>
    <w:rsid w:val="0051411C"/>
    <w:rsid w:val="005142D6"/>
    <w:rsid w:val="0051438E"/>
    <w:rsid w:val="005144D8"/>
    <w:rsid w:val="0051477E"/>
    <w:rsid w:val="00514B49"/>
    <w:rsid w:val="00514D37"/>
    <w:rsid w:val="00514D90"/>
    <w:rsid w:val="00514E6D"/>
    <w:rsid w:val="005151C4"/>
    <w:rsid w:val="005152A6"/>
    <w:rsid w:val="00515530"/>
    <w:rsid w:val="005156E2"/>
    <w:rsid w:val="005157F3"/>
    <w:rsid w:val="005158DB"/>
    <w:rsid w:val="00515B33"/>
    <w:rsid w:val="00515B7C"/>
    <w:rsid w:val="00515C0E"/>
    <w:rsid w:val="00516286"/>
    <w:rsid w:val="00516338"/>
    <w:rsid w:val="00516B73"/>
    <w:rsid w:val="00516BB1"/>
    <w:rsid w:val="00517100"/>
    <w:rsid w:val="005171D1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B7C"/>
    <w:rsid w:val="00525C7D"/>
    <w:rsid w:val="00526035"/>
    <w:rsid w:val="00526089"/>
    <w:rsid w:val="00526D35"/>
    <w:rsid w:val="00526EE5"/>
    <w:rsid w:val="00527208"/>
    <w:rsid w:val="0052744F"/>
    <w:rsid w:val="0052764D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1129"/>
    <w:rsid w:val="00531200"/>
    <w:rsid w:val="0053132A"/>
    <w:rsid w:val="005313F9"/>
    <w:rsid w:val="005314E9"/>
    <w:rsid w:val="00531638"/>
    <w:rsid w:val="005317C4"/>
    <w:rsid w:val="00531F70"/>
    <w:rsid w:val="00531FC0"/>
    <w:rsid w:val="0053208B"/>
    <w:rsid w:val="0053219E"/>
    <w:rsid w:val="0053253F"/>
    <w:rsid w:val="0053256B"/>
    <w:rsid w:val="00532626"/>
    <w:rsid w:val="00532B45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912"/>
    <w:rsid w:val="00536E26"/>
    <w:rsid w:val="00537041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668"/>
    <w:rsid w:val="00541706"/>
    <w:rsid w:val="00541981"/>
    <w:rsid w:val="00541ACF"/>
    <w:rsid w:val="00541B16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9D"/>
    <w:rsid w:val="00543E2D"/>
    <w:rsid w:val="0054400D"/>
    <w:rsid w:val="005443E5"/>
    <w:rsid w:val="00544504"/>
    <w:rsid w:val="005448D2"/>
    <w:rsid w:val="0054517F"/>
    <w:rsid w:val="0054587D"/>
    <w:rsid w:val="00545AC7"/>
    <w:rsid w:val="00545D04"/>
    <w:rsid w:val="00545E69"/>
    <w:rsid w:val="00545F3D"/>
    <w:rsid w:val="005460A7"/>
    <w:rsid w:val="005463D2"/>
    <w:rsid w:val="0054657D"/>
    <w:rsid w:val="005466F0"/>
    <w:rsid w:val="00546AF9"/>
    <w:rsid w:val="00546C20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10A3"/>
    <w:rsid w:val="00551128"/>
    <w:rsid w:val="00551183"/>
    <w:rsid w:val="005511D4"/>
    <w:rsid w:val="00551378"/>
    <w:rsid w:val="00551545"/>
    <w:rsid w:val="005515D3"/>
    <w:rsid w:val="00551DD8"/>
    <w:rsid w:val="00551F37"/>
    <w:rsid w:val="0055222E"/>
    <w:rsid w:val="00552340"/>
    <w:rsid w:val="00552639"/>
    <w:rsid w:val="005528DF"/>
    <w:rsid w:val="005529FC"/>
    <w:rsid w:val="00552AFC"/>
    <w:rsid w:val="00552B0D"/>
    <w:rsid w:val="00552B13"/>
    <w:rsid w:val="00552C6E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DF7"/>
    <w:rsid w:val="00556F4C"/>
    <w:rsid w:val="005575A1"/>
    <w:rsid w:val="00557C93"/>
    <w:rsid w:val="00557E06"/>
    <w:rsid w:val="00560059"/>
    <w:rsid w:val="00560174"/>
    <w:rsid w:val="005603CF"/>
    <w:rsid w:val="005604D4"/>
    <w:rsid w:val="00560631"/>
    <w:rsid w:val="0056078D"/>
    <w:rsid w:val="00560943"/>
    <w:rsid w:val="00560D1F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89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90C"/>
    <w:rsid w:val="00565B03"/>
    <w:rsid w:val="00565D63"/>
    <w:rsid w:val="00565E7C"/>
    <w:rsid w:val="005660DE"/>
    <w:rsid w:val="0056640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700C4"/>
    <w:rsid w:val="0057012A"/>
    <w:rsid w:val="005702F5"/>
    <w:rsid w:val="00570600"/>
    <w:rsid w:val="005706A8"/>
    <w:rsid w:val="0057083E"/>
    <w:rsid w:val="00570944"/>
    <w:rsid w:val="005709D8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3A3"/>
    <w:rsid w:val="00572435"/>
    <w:rsid w:val="0057279F"/>
    <w:rsid w:val="00572873"/>
    <w:rsid w:val="00572CE4"/>
    <w:rsid w:val="00572EAB"/>
    <w:rsid w:val="00573127"/>
    <w:rsid w:val="00573B5D"/>
    <w:rsid w:val="00573C9C"/>
    <w:rsid w:val="00573F1D"/>
    <w:rsid w:val="005742AB"/>
    <w:rsid w:val="00574417"/>
    <w:rsid w:val="00574475"/>
    <w:rsid w:val="00574611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63C"/>
    <w:rsid w:val="0057669C"/>
    <w:rsid w:val="00576C1F"/>
    <w:rsid w:val="00576DFE"/>
    <w:rsid w:val="00577136"/>
    <w:rsid w:val="0057730C"/>
    <w:rsid w:val="005773EB"/>
    <w:rsid w:val="0057741C"/>
    <w:rsid w:val="005774A9"/>
    <w:rsid w:val="005775AF"/>
    <w:rsid w:val="0057774D"/>
    <w:rsid w:val="00577AD7"/>
    <w:rsid w:val="00577AFB"/>
    <w:rsid w:val="00577B93"/>
    <w:rsid w:val="00577C76"/>
    <w:rsid w:val="00577E61"/>
    <w:rsid w:val="00577E99"/>
    <w:rsid w:val="00580A66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F0E"/>
    <w:rsid w:val="0059462B"/>
    <w:rsid w:val="00594775"/>
    <w:rsid w:val="00594793"/>
    <w:rsid w:val="0059491B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E7C"/>
    <w:rsid w:val="005A30FA"/>
    <w:rsid w:val="005A3212"/>
    <w:rsid w:val="005A325F"/>
    <w:rsid w:val="005A3464"/>
    <w:rsid w:val="005A356F"/>
    <w:rsid w:val="005A35A4"/>
    <w:rsid w:val="005A364F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B77"/>
    <w:rsid w:val="005A4C12"/>
    <w:rsid w:val="005A4F53"/>
    <w:rsid w:val="005A505A"/>
    <w:rsid w:val="005A52C8"/>
    <w:rsid w:val="005A52D5"/>
    <w:rsid w:val="005A53B3"/>
    <w:rsid w:val="005A5520"/>
    <w:rsid w:val="005A580A"/>
    <w:rsid w:val="005A58D7"/>
    <w:rsid w:val="005A5AAF"/>
    <w:rsid w:val="005A5BB8"/>
    <w:rsid w:val="005A5C5F"/>
    <w:rsid w:val="005A5D00"/>
    <w:rsid w:val="005A5E1B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F2"/>
    <w:rsid w:val="005B7283"/>
    <w:rsid w:val="005B749A"/>
    <w:rsid w:val="005B7587"/>
    <w:rsid w:val="005B77F7"/>
    <w:rsid w:val="005B7A69"/>
    <w:rsid w:val="005B7D50"/>
    <w:rsid w:val="005C036D"/>
    <w:rsid w:val="005C0504"/>
    <w:rsid w:val="005C0673"/>
    <w:rsid w:val="005C0688"/>
    <w:rsid w:val="005C0874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4F"/>
    <w:rsid w:val="005C768E"/>
    <w:rsid w:val="005C79CC"/>
    <w:rsid w:val="005C7B2E"/>
    <w:rsid w:val="005C7BA8"/>
    <w:rsid w:val="005C7F86"/>
    <w:rsid w:val="005D0119"/>
    <w:rsid w:val="005D0357"/>
    <w:rsid w:val="005D0493"/>
    <w:rsid w:val="005D05A5"/>
    <w:rsid w:val="005D05E1"/>
    <w:rsid w:val="005D0677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70D"/>
    <w:rsid w:val="005E0805"/>
    <w:rsid w:val="005E0B75"/>
    <w:rsid w:val="005E0C3C"/>
    <w:rsid w:val="005E0DB9"/>
    <w:rsid w:val="005E10BC"/>
    <w:rsid w:val="005E12AF"/>
    <w:rsid w:val="005E18F3"/>
    <w:rsid w:val="005E19DC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A83"/>
    <w:rsid w:val="005E2B3C"/>
    <w:rsid w:val="005E39C5"/>
    <w:rsid w:val="005E3B8F"/>
    <w:rsid w:val="005E3BAF"/>
    <w:rsid w:val="005E3C2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CF"/>
    <w:rsid w:val="005E5A92"/>
    <w:rsid w:val="005E5C0E"/>
    <w:rsid w:val="005E5D0A"/>
    <w:rsid w:val="005E5E3D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49C"/>
    <w:rsid w:val="005F3603"/>
    <w:rsid w:val="005F368B"/>
    <w:rsid w:val="005F388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B62"/>
    <w:rsid w:val="005F4D04"/>
    <w:rsid w:val="005F4DC1"/>
    <w:rsid w:val="005F4EEE"/>
    <w:rsid w:val="005F51E3"/>
    <w:rsid w:val="005F51EC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A7F"/>
    <w:rsid w:val="00604C01"/>
    <w:rsid w:val="00604D90"/>
    <w:rsid w:val="00605047"/>
    <w:rsid w:val="0060556C"/>
    <w:rsid w:val="00605A61"/>
    <w:rsid w:val="00605AA7"/>
    <w:rsid w:val="00605AD4"/>
    <w:rsid w:val="00606008"/>
    <w:rsid w:val="00606070"/>
    <w:rsid w:val="006061A9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314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B3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E3A"/>
    <w:rsid w:val="00617EAB"/>
    <w:rsid w:val="00620109"/>
    <w:rsid w:val="0062022B"/>
    <w:rsid w:val="00620341"/>
    <w:rsid w:val="0062053F"/>
    <w:rsid w:val="00620584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95"/>
    <w:rsid w:val="00622ACD"/>
    <w:rsid w:val="00622BCF"/>
    <w:rsid w:val="00622C74"/>
    <w:rsid w:val="00622CC0"/>
    <w:rsid w:val="00622D6E"/>
    <w:rsid w:val="00622DAD"/>
    <w:rsid w:val="006230FB"/>
    <w:rsid w:val="0062382B"/>
    <w:rsid w:val="006238B6"/>
    <w:rsid w:val="006239FD"/>
    <w:rsid w:val="00623FF5"/>
    <w:rsid w:val="00624107"/>
    <w:rsid w:val="006241F5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BDA"/>
    <w:rsid w:val="00626D39"/>
    <w:rsid w:val="00626DDA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A26"/>
    <w:rsid w:val="00631BFD"/>
    <w:rsid w:val="00632C81"/>
    <w:rsid w:val="00632C9F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90C"/>
    <w:rsid w:val="00641A6F"/>
    <w:rsid w:val="00641F0C"/>
    <w:rsid w:val="00641F3D"/>
    <w:rsid w:val="006426F2"/>
    <w:rsid w:val="00642795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591"/>
    <w:rsid w:val="006478A5"/>
    <w:rsid w:val="006478EC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6A9"/>
    <w:rsid w:val="00655719"/>
    <w:rsid w:val="00655A8C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33C"/>
    <w:rsid w:val="006608CB"/>
    <w:rsid w:val="00660A9A"/>
    <w:rsid w:val="0066108E"/>
    <w:rsid w:val="0066140F"/>
    <w:rsid w:val="00661649"/>
    <w:rsid w:val="00661862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4000"/>
    <w:rsid w:val="00664077"/>
    <w:rsid w:val="00664156"/>
    <w:rsid w:val="00664374"/>
    <w:rsid w:val="00664481"/>
    <w:rsid w:val="006646B6"/>
    <w:rsid w:val="00664919"/>
    <w:rsid w:val="0066494F"/>
    <w:rsid w:val="00664966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47C"/>
    <w:rsid w:val="00667662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681"/>
    <w:rsid w:val="006716CA"/>
    <w:rsid w:val="00671921"/>
    <w:rsid w:val="00671941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F83"/>
    <w:rsid w:val="00681225"/>
    <w:rsid w:val="0068187D"/>
    <w:rsid w:val="00681BE5"/>
    <w:rsid w:val="00681C0A"/>
    <w:rsid w:val="00681D4F"/>
    <w:rsid w:val="00681D93"/>
    <w:rsid w:val="00681DE3"/>
    <w:rsid w:val="00681E8A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8C"/>
    <w:rsid w:val="00690E96"/>
    <w:rsid w:val="0069107A"/>
    <w:rsid w:val="006911E0"/>
    <w:rsid w:val="0069129F"/>
    <w:rsid w:val="00691BB6"/>
    <w:rsid w:val="00692066"/>
    <w:rsid w:val="0069212D"/>
    <w:rsid w:val="00692606"/>
    <w:rsid w:val="00692788"/>
    <w:rsid w:val="00692A47"/>
    <w:rsid w:val="00692B06"/>
    <w:rsid w:val="006930F8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5D2"/>
    <w:rsid w:val="0069569B"/>
    <w:rsid w:val="006956C0"/>
    <w:rsid w:val="006957E5"/>
    <w:rsid w:val="00695B63"/>
    <w:rsid w:val="00695DD9"/>
    <w:rsid w:val="00696295"/>
    <w:rsid w:val="00696681"/>
    <w:rsid w:val="00696AFD"/>
    <w:rsid w:val="00696B37"/>
    <w:rsid w:val="00696FAC"/>
    <w:rsid w:val="006970C1"/>
    <w:rsid w:val="0069780E"/>
    <w:rsid w:val="00697B76"/>
    <w:rsid w:val="00697C70"/>
    <w:rsid w:val="00697D69"/>
    <w:rsid w:val="00697F1E"/>
    <w:rsid w:val="006A004B"/>
    <w:rsid w:val="006A0094"/>
    <w:rsid w:val="006A0112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E0E"/>
    <w:rsid w:val="006A3E1E"/>
    <w:rsid w:val="006A3FD6"/>
    <w:rsid w:val="006A4140"/>
    <w:rsid w:val="006A4313"/>
    <w:rsid w:val="006A4461"/>
    <w:rsid w:val="006A483F"/>
    <w:rsid w:val="006A4879"/>
    <w:rsid w:val="006A4A4C"/>
    <w:rsid w:val="006A4BA6"/>
    <w:rsid w:val="006A4E9A"/>
    <w:rsid w:val="006A5048"/>
    <w:rsid w:val="006A51A3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DE7"/>
    <w:rsid w:val="006A708F"/>
    <w:rsid w:val="006A739D"/>
    <w:rsid w:val="006A74BD"/>
    <w:rsid w:val="006A77A6"/>
    <w:rsid w:val="006A78D3"/>
    <w:rsid w:val="006B005F"/>
    <w:rsid w:val="006B0222"/>
    <w:rsid w:val="006B0572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309"/>
    <w:rsid w:val="006B43B3"/>
    <w:rsid w:val="006B4403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87"/>
    <w:rsid w:val="006B749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48B"/>
    <w:rsid w:val="006C4CD4"/>
    <w:rsid w:val="006C4D75"/>
    <w:rsid w:val="006C4E33"/>
    <w:rsid w:val="006C4E6C"/>
    <w:rsid w:val="006C4F56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D"/>
    <w:rsid w:val="006D46BD"/>
    <w:rsid w:val="006D4D59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141"/>
    <w:rsid w:val="006D6631"/>
    <w:rsid w:val="006D6709"/>
    <w:rsid w:val="006D6866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939"/>
    <w:rsid w:val="006E3B4E"/>
    <w:rsid w:val="006E3FDC"/>
    <w:rsid w:val="006E4286"/>
    <w:rsid w:val="006E4343"/>
    <w:rsid w:val="006E4381"/>
    <w:rsid w:val="006E4A5D"/>
    <w:rsid w:val="006E4AE9"/>
    <w:rsid w:val="006E4C50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B15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F082C"/>
    <w:rsid w:val="006F0898"/>
    <w:rsid w:val="006F08E7"/>
    <w:rsid w:val="006F0B51"/>
    <w:rsid w:val="006F0E1D"/>
    <w:rsid w:val="006F0E4B"/>
    <w:rsid w:val="006F0E9B"/>
    <w:rsid w:val="006F10F0"/>
    <w:rsid w:val="006F145F"/>
    <w:rsid w:val="006F177E"/>
    <w:rsid w:val="006F22BA"/>
    <w:rsid w:val="006F2384"/>
    <w:rsid w:val="006F2D53"/>
    <w:rsid w:val="006F2EBD"/>
    <w:rsid w:val="006F2FB6"/>
    <w:rsid w:val="006F30BF"/>
    <w:rsid w:val="006F331E"/>
    <w:rsid w:val="006F341F"/>
    <w:rsid w:val="006F35FE"/>
    <w:rsid w:val="006F3723"/>
    <w:rsid w:val="006F3804"/>
    <w:rsid w:val="006F3A1F"/>
    <w:rsid w:val="006F3CCC"/>
    <w:rsid w:val="006F3EBB"/>
    <w:rsid w:val="006F3F2C"/>
    <w:rsid w:val="006F4310"/>
    <w:rsid w:val="006F435F"/>
    <w:rsid w:val="006F4771"/>
    <w:rsid w:val="006F4B1F"/>
    <w:rsid w:val="006F4CC8"/>
    <w:rsid w:val="006F4EEE"/>
    <w:rsid w:val="006F4FB2"/>
    <w:rsid w:val="006F5112"/>
    <w:rsid w:val="006F518C"/>
    <w:rsid w:val="006F53F5"/>
    <w:rsid w:val="006F5506"/>
    <w:rsid w:val="006F56E6"/>
    <w:rsid w:val="006F586F"/>
    <w:rsid w:val="006F597E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FB0"/>
    <w:rsid w:val="00701002"/>
    <w:rsid w:val="00701170"/>
    <w:rsid w:val="007013A5"/>
    <w:rsid w:val="00701526"/>
    <w:rsid w:val="007016BD"/>
    <w:rsid w:val="00701779"/>
    <w:rsid w:val="00701882"/>
    <w:rsid w:val="00701B79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38C"/>
    <w:rsid w:val="00710391"/>
    <w:rsid w:val="0071048E"/>
    <w:rsid w:val="007108B1"/>
    <w:rsid w:val="00710900"/>
    <w:rsid w:val="00710AA6"/>
    <w:rsid w:val="0071119A"/>
    <w:rsid w:val="00711215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DAB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B94"/>
    <w:rsid w:val="00723C09"/>
    <w:rsid w:val="00723EAC"/>
    <w:rsid w:val="00723F22"/>
    <w:rsid w:val="00724046"/>
    <w:rsid w:val="00724427"/>
    <w:rsid w:val="007245EC"/>
    <w:rsid w:val="007246CF"/>
    <w:rsid w:val="00724888"/>
    <w:rsid w:val="007248B0"/>
    <w:rsid w:val="00724B5A"/>
    <w:rsid w:val="00724E39"/>
    <w:rsid w:val="0072500E"/>
    <w:rsid w:val="00725324"/>
    <w:rsid w:val="007254D6"/>
    <w:rsid w:val="007256D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4F3"/>
    <w:rsid w:val="00726B51"/>
    <w:rsid w:val="00726F4D"/>
    <w:rsid w:val="00727027"/>
    <w:rsid w:val="007270EA"/>
    <w:rsid w:val="0072744B"/>
    <w:rsid w:val="007274D0"/>
    <w:rsid w:val="007274FF"/>
    <w:rsid w:val="0072759B"/>
    <w:rsid w:val="00727653"/>
    <w:rsid w:val="007278BC"/>
    <w:rsid w:val="00730260"/>
    <w:rsid w:val="007305E6"/>
    <w:rsid w:val="0073070A"/>
    <w:rsid w:val="00730AB5"/>
    <w:rsid w:val="00730ADD"/>
    <w:rsid w:val="00730B4D"/>
    <w:rsid w:val="0073101F"/>
    <w:rsid w:val="0073132B"/>
    <w:rsid w:val="0073135B"/>
    <w:rsid w:val="00731673"/>
    <w:rsid w:val="00731690"/>
    <w:rsid w:val="007318FB"/>
    <w:rsid w:val="00731AE9"/>
    <w:rsid w:val="00731C0A"/>
    <w:rsid w:val="00731E13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9C2"/>
    <w:rsid w:val="00735A68"/>
    <w:rsid w:val="00735B13"/>
    <w:rsid w:val="007361DC"/>
    <w:rsid w:val="007361E5"/>
    <w:rsid w:val="00736274"/>
    <w:rsid w:val="0073634B"/>
    <w:rsid w:val="0073698D"/>
    <w:rsid w:val="00736C1F"/>
    <w:rsid w:val="00736EE9"/>
    <w:rsid w:val="00736F65"/>
    <w:rsid w:val="0073767B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18A"/>
    <w:rsid w:val="007411FE"/>
    <w:rsid w:val="00741464"/>
    <w:rsid w:val="00741486"/>
    <w:rsid w:val="00741488"/>
    <w:rsid w:val="007414C4"/>
    <w:rsid w:val="0074152E"/>
    <w:rsid w:val="00741845"/>
    <w:rsid w:val="0074186C"/>
    <w:rsid w:val="00741A1A"/>
    <w:rsid w:val="00741F5D"/>
    <w:rsid w:val="00742603"/>
    <w:rsid w:val="00742843"/>
    <w:rsid w:val="007428D9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5B2"/>
    <w:rsid w:val="00746B35"/>
    <w:rsid w:val="00746B3F"/>
    <w:rsid w:val="00746B9A"/>
    <w:rsid w:val="00746D89"/>
    <w:rsid w:val="00747177"/>
    <w:rsid w:val="00747311"/>
    <w:rsid w:val="00747354"/>
    <w:rsid w:val="00747432"/>
    <w:rsid w:val="00747479"/>
    <w:rsid w:val="007474FB"/>
    <w:rsid w:val="00747530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444"/>
    <w:rsid w:val="0076585C"/>
    <w:rsid w:val="0076608E"/>
    <w:rsid w:val="00766370"/>
    <w:rsid w:val="00766448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FE0"/>
    <w:rsid w:val="00773559"/>
    <w:rsid w:val="007737C1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B7E"/>
    <w:rsid w:val="00784F8F"/>
    <w:rsid w:val="00784FBC"/>
    <w:rsid w:val="00785295"/>
    <w:rsid w:val="00785417"/>
    <w:rsid w:val="007854C1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3"/>
    <w:rsid w:val="00791D05"/>
    <w:rsid w:val="007923F7"/>
    <w:rsid w:val="00792497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9E7"/>
    <w:rsid w:val="00794B54"/>
    <w:rsid w:val="00794BCC"/>
    <w:rsid w:val="00794DE8"/>
    <w:rsid w:val="007953F0"/>
    <w:rsid w:val="0079571D"/>
    <w:rsid w:val="00795AB9"/>
    <w:rsid w:val="007961D3"/>
    <w:rsid w:val="0079647D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4010"/>
    <w:rsid w:val="007A4112"/>
    <w:rsid w:val="007A42DD"/>
    <w:rsid w:val="007A48BE"/>
    <w:rsid w:val="007A494A"/>
    <w:rsid w:val="007A4B48"/>
    <w:rsid w:val="007A4B5A"/>
    <w:rsid w:val="007A4C22"/>
    <w:rsid w:val="007A4C79"/>
    <w:rsid w:val="007A4D05"/>
    <w:rsid w:val="007A4DE2"/>
    <w:rsid w:val="007A4E58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177"/>
    <w:rsid w:val="007A75A5"/>
    <w:rsid w:val="007A7608"/>
    <w:rsid w:val="007A7715"/>
    <w:rsid w:val="007A7819"/>
    <w:rsid w:val="007A78A9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C05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A56"/>
    <w:rsid w:val="007B63BE"/>
    <w:rsid w:val="007B6413"/>
    <w:rsid w:val="007B6658"/>
    <w:rsid w:val="007B66E9"/>
    <w:rsid w:val="007B6961"/>
    <w:rsid w:val="007B6996"/>
    <w:rsid w:val="007B6C44"/>
    <w:rsid w:val="007B70C3"/>
    <w:rsid w:val="007B7431"/>
    <w:rsid w:val="007B7487"/>
    <w:rsid w:val="007B763E"/>
    <w:rsid w:val="007B79B5"/>
    <w:rsid w:val="007B7D6C"/>
    <w:rsid w:val="007B7D9D"/>
    <w:rsid w:val="007B7F35"/>
    <w:rsid w:val="007C02B4"/>
    <w:rsid w:val="007C031C"/>
    <w:rsid w:val="007C0444"/>
    <w:rsid w:val="007C0830"/>
    <w:rsid w:val="007C08D9"/>
    <w:rsid w:val="007C0957"/>
    <w:rsid w:val="007C096D"/>
    <w:rsid w:val="007C0B89"/>
    <w:rsid w:val="007C0C79"/>
    <w:rsid w:val="007C0D6F"/>
    <w:rsid w:val="007C1438"/>
    <w:rsid w:val="007C1A21"/>
    <w:rsid w:val="007C1AB5"/>
    <w:rsid w:val="007C1CB2"/>
    <w:rsid w:val="007C1E97"/>
    <w:rsid w:val="007C2344"/>
    <w:rsid w:val="007C27DC"/>
    <w:rsid w:val="007C2E33"/>
    <w:rsid w:val="007C3559"/>
    <w:rsid w:val="007C3B91"/>
    <w:rsid w:val="007C3E23"/>
    <w:rsid w:val="007C3E7B"/>
    <w:rsid w:val="007C412E"/>
    <w:rsid w:val="007C4470"/>
    <w:rsid w:val="007C4650"/>
    <w:rsid w:val="007C47DC"/>
    <w:rsid w:val="007C484B"/>
    <w:rsid w:val="007C48A3"/>
    <w:rsid w:val="007C4B81"/>
    <w:rsid w:val="007C4BD0"/>
    <w:rsid w:val="007C5519"/>
    <w:rsid w:val="007C5613"/>
    <w:rsid w:val="007C5B58"/>
    <w:rsid w:val="007C5DF4"/>
    <w:rsid w:val="007C64B5"/>
    <w:rsid w:val="007C682A"/>
    <w:rsid w:val="007C69F6"/>
    <w:rsid w:val="007C6A34"/>
    <w:rsid w:val="007C6C60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93"/>
    <w:rsid w:val="007D20F3"/>
    <w:rsid w:val="007D2247"/>
    <w:rsid w:val="007D22E8"/>
    <w:rsid w:val="007D235D"/>
    <w:rsid w:val="007D26C2"/>
    <w:rsid w:val="007D2840"/>
    <w:rsid w:val="007D2900"/>
    <w:rsid w:val="007D2A85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C2B"/>
    <w:rsid w:val="007D3E91"/>
    <w:rsid w:val="007D3F2A"/>
    <w:rsid w:val="007D40AE"/>
    <w:rsid w:val="007D40B6"/>
    <w:rsid w:val="007D4155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50E3"/>
    <w:rsid w:val="007D51DE"/>
    <w:rsid w:val="007D5445"/>
    <w:rsid w:val="007D5548"/>
    <w:rsid w:val="007D57F0"/>
    <w:rsid w:val="007D5A28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362"/>
    <w:rsid w:val="007D7545"/>
    <w:rsid w:val="007D781E"/>
    <w:rsid w:val="007D78E9"/>
    <w:rsid w:val="007D7C4E"/>
    <w:rsid w:val="007E02FE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566"/>
    <w:rsid w:val="007E2894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B07"/>
    <w:rsid w:val="007E4BF2"/>
    <w:rsid w:val="007E5077"/>
    <w:rsid w:val="007E557A"/>
    <w:rsid w:val="007E55ED"/>
    <w:rsid w:val="007E59C0"/>
    <w:rsid w:val="007E5BC6"/>
    <w:rsid w:val="007E6199"/>
    <w:rsid w:val="007E63AD"/>
    <w:rsid w:val="007E63F8"/>
    <w:rsid w:val="007E652B"/>
    <w:rsid w:val="007E6E02"/>
    <w:rsid w:val="007E6F26"/>
    <w:rsid w:val="007E7272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F3F"/>
    <w:rsid w:val="007F3E08"/>
    <w:rsid w:val="007F45EA"/>
    <w:rsid w:val="007F4624"/>
    <w:rsid w:val="007F48CC"/>
    <w:rsid w:val="007F4ACF"/>
    <w:rsid w:val="007F4B4C"/>
    <w:rsid w:val="007F4C54"/>
    <w:rsid w:val="007F5006"/>
    <w:rsid w:val="007F560E"/>
    <w:rsid w:val="007F58DF"/>
    <w:rsid w:val="007F5A0F"/>
    <w:rsid w:val="007F5C24"/>
    <w:rsid w:val="007F5E4E"/>
    <w:rsid w:val="007F625E"/>
    <w:rsid w:val="007F64CC"/>
    <w:rsid w:val="007F6D90"/>
    <w:rsid w:val="007F6DA7"/>
    <w:rsid w:val="007F6E89"/>
    <w:rsid w:val="007F7068"/>
    <w:rsid w:val="007F7107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666"/>
    <w:rsid w:val="008009C2"/>
    <w:rsid w:val="008009CF"/>
    <w:rsid w:val="00800A46"/>
    <w:rsid w:val="00800BF4"/>
    <w:rsid w:val="0080104C"/>
    <w:rsid w:val="0080119B"/>
    <w:rsid w:val="00801581"/>
    <w:rsid w:val="00801683"/>
    <w:rsid w:val="00801925"/>
    <w:rsid w:val="00801A65"/>
    <w:rsid w:val="00801EFF"/>
    <w:rsid w:val="0080231E"/>
    <w:rsid w:val="00802449"/>
    <w:rsid w:val="00802886"/>
    <w:rsid w:val="00802FE8"/>
    <w:rsid w:val="008030BD"/>
    <w:rsid w:val="00803122"/>
    <w:rsid w:val="00803148"/>
    <w:rsid w:val="00803167"/>
    <w:rsid w:val="00803262"/>
    <w:rsid w:val="0080349C"/>
    <w:rsid w:val="00803691"/>
    <w:rsid w:val="00803A47"/>
    <w:rsid w:val="00803A6D"/>
    <w:rsid w:val="00803B74"/>
    <w:rsid w:val="00803C21"/>
    <w:rsid w:val="00804137"/>
    <w:rsid w:val="00804152"/>
    <w:rsid w:val="008043BC"/>
    <w:rsid w:val="00804884"/>
    <w:rsid w:val="008048C0"/>
    <w:rsid w:val="00804B7B"/>
    <w:rsid w:val="00804FC6"/>
    <w:rsid w:val="00805153"/>
    <w:rsid w:val="00805299"/>
    <w:rsid w:val="0080541F"/>
    <w:rsid w:val="008054BA"/>
    <w:rsid w:val="008054E7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800"/>
    <w:rsid w:val="00813F5B"/>
    <w:rsid w:val="00814080"/>
    <w:rsid w:val="008140F5"/>
    <w:rsid w:val="008141B3"/>
    <w:rsid w:val="008142C2"/>
    <w:rsid w:val="008144AC"/>
    <w:rsid w:val="008146A7"/>
    <w:rsid w:val="008147A7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BE"/>
    <w:rsid w:val="008159F4"/>
    <w:rsid w:val="00815AE1"/>
    <w:rsid w:val="00815BE1"/>
    <w:rsid w:val="00815C86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E24"/>
    <w:rsid w:val="00817FA0"/>
    <w:rsid w:val="00820065"/>
    <w:rsid w:val="00820098"/>
    <w:rsid w:val="00820553"/>
    <w:rsid w:val="00820573"/>
    <w:rsid w:val="008206DE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309"/>
    <w:rsid w:val="00823473"/>
    <w:rsid w:val="0082349F"/>
    <w:rsid w:val="0082357C"/>
    <w:rsid w:val="00823692"/>
    <w:rsid w:val="00823928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8F7"/>
    <w:rsid w:val="00825A28"/>
    <w:rsid w:val="00825A43"/>
    <w:rsid w:val="00825BF3"/>
    <w:rsid w:val="00825DA6"/>
    <w:rsid w:val="008261E4"/>
    <w:rsid w:val="00826366"/>
    <w:rsid w:val="00826800"/>
    <w:rsid w:val="00826AC8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77"/>
    <w:rsid w:val="0083057F"/>
    <w:rsid w:val="0083067E"/>
    <w:rsid w:val="008306FA"/>
    <w:rsid w:val="008307BA"/>
    <w:rsid w:val="00830FD0"/>
    <w:rsid w:val="008311B6"/>
    <w:rsid w:val="008313DC"/>
    <w:rsid w:val="008313F3"/>
    <w:rsid w:val="00831419"/>
    <w:rsid w:val="0083172A"/>
    <w:rsid w:val="00831801"/>
    <w:rsid w:val="00831B80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49F"/>
    <w:rsid w:val="008354E5"/>
    <w:rsid w:val="008355C0"/>
    <w:rsid w:val="008356C0"/>
    <w:rsid w:val="008356F0"/>
    <w:rsid w:val="00835E62"/>
    <w:rsid w:val="0083625E"/>
    <w:rsid w:val="00836416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4E4"/>
    <w:rsid w:val="0084478E"/>
    <w:rsid w:val="0084486C"/>
    <w:rsid w:val="0084490E"/>
    <w:rsid w:val="00844B99"/>
    <w:rsid w:val="00844C66"/>
    <w:rsid w:val="00844D87"/>
    <w:rsid w:val="008454CE"/>
    <w:rsid w:val="00845737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F4"/>
    <w:rsid w:val="00846506"/>
    <w:rsid w:val="00846900"/>
    <w:rsid w:val="00846C88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D3B"/>
    <w:rsid w:val="0085135E"/>
    <w:rsid w:val="00851494"/>
    <w:rsid w:val="0085150F"/>
    <w:rsid w:val="0085170A"/>
    <w:rsid w:val="00851816"/>
    <w:rsid w:val="00851859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C2"/>
    <w:rsid w:val="008549C5"/>
    <w:rsid w:val="00854B17"/>
    <w:rsid w:val="00854BAB"/>
    <w:rsid w:val="00854C72"/>
    <w:rsid w:val="00855175"/>
    <w:rsid w:val="00855393"/>
    <w:rsid w:val="00855742"/>
    <w:rsid w:val="00855918"/>
    <w:rsid w:val="008559C4"/>
    <w:rsid w:val="00855BEC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EBC"/>
    <w:rsid w:val="00860ECA"/>
    <w:rsid w:val="00860FA4"/>
    <w:rsid w:val="00861479"/>
    <w:rsid w:val="00861836"/>
    <w:rsid w:val="00861967"/>
    <w:rsid w:val="008619B7"/>
    <w:rsid w:val="008620A9"/>
    <w:rsid w:val="00862309"/>
    <w:rsid w:val="0086247E"/>
    <w:rsid w:val="008624F6"/>
    <w:rsid w:val="00862516"/>
    <w:rsid w:val="0086256C"/>
    <w:rsid w:val="00862581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318"/>
    <w:rsid w:val="008703DB"/>
    <w:rsid w:val="00870580"/>
    <w:rsid w:val="008707D3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FA1"/>
    <w:rsid w:val="0087217A"/>
    <w:rsid w:val="00872779"/>
    <w:rsid w:val="008727F5"/>
    <w:rsid w:val="00872AB2"/>
    <w:rsid w:val="00872E0D"/>
    <w:rsid w:val="00873205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69F"/>
    <w:rsid w:val="00880ABF"/>
    <w:rsid w:val="00880B7B"/>
    <w:rsid w:val="00880C19"/>
    <w:rsid w:val="00880CBA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BF0"/>
    <w:rsid w:val="00882BFE"/>
    <w:rsid w:val="00882C93"/>
    <w:rsid w:val="00882DB2"/>
    <w:rsid w:val="008831F7"/>
    <w:rsid w:val="008832E2"/>
    <w:rsid w:val="00883739"/>
    <w:rsid w:val="0088374E"/>
    <w:rsid w:val="0088378F"/>
    <w:rsid w:val="008837B9"/>
    <w:rsid w:val="00883AF3"/>
    <w:rsid w:val="00883CDC"/>
    <w:rsid w:val="00883F85"/>
    <w:rsid w:val="00883FB1"/>
    <w:rsid w:val="008849A1"/>
    <w:rsid w:val="00884BC6"/>
    <w:rsid w:val="00884C55"/>
    <w:rsid w:val="00884ED4"/>
    <w:rsid w:val="00885012"/>
    <w:rsid w:val="00885093"/>
    <w:rsid w:val="008852FA"/>
    <w:rsid w:val="00885626"/>
    <w:rsid w:val="00885799"/>
    <w:rsid w:val="008866A8"/>
    <w:rsid w:val="0088671A"/>
    <w:rsid w:val="00886AC2"/>
    <w:rsid w:val="00886CBA"/>
    <w:rsid w:val="00886DD8"/>
    <w:rsid w:val="00887048"/>
    <w:rsid w:val="008870E9"/>
    <w:rsid w:val="0088715A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EFB"/>
    <w:rsid w:val="0089121A"/>
    <w:rsid w:val="008912F2"/>
    <w:rsid w:val="008915AE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5A7"/>
    <w:rsid w:val="008945E6"/>
    <w:rsid w:val="008949F7"/>
    <w:rsid w:val="00894AC0"/>
    <w:rsid w:val="00894B20"/>
    <w:rsid w:val="00894B2A"/>
    <w:rsid w:val="00894B75"/>
    <w:rsid w:val="00894FDD"/>
    <w:rsid w:val="00895262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274"/>
    <w:rsid w:val="008B12D4"/>
    <w:rsid w:val="008B135E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C1"/>
    <w:rsid w:val="008B27F1"/>
    <w:rsid w:val="008B28BF"/>
    <w:rsid w:val="008B29BD"/>
    <w:rsid w:val="008B29FD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79A"/>
    <w:rsid w:val="008B5D39"/>
    <w:rsid w:val="008B60E0"/>
    <w:rsid w:val="008B62BC"/>
    <w:rsid w:val="008B69EB"/>
    <w:rsid w:val="008B719D"/>
    <w:rsid w:val="008B7301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1031"/>
    <w:rsid w:val="008C11B3"/>
    <w:rsid w:val="008C11BA"/>
    <w:rsid w:val="008C138D"/>
    <w:rsid w:val="008C1946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845"/>
    <w:rsid w:val="008C388F"/>
    <w:rsid w:val="008C3B34"/>
    <w:rsid w:val="008C3EA9"/>
    <w:rsid w:val="008C40F8"/>
    <w:rsid w:val="008C4580"/>
    <w:rsid w:val="008C473B"/>
    <w:rsid w:val="008C4811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9E3"/>
    <w:rsid w:val="008C6ABC"/>
    <w:rsid w:val="008C6B39"/>
    <w:rsid w:val="008C6B48"/>
    <w:rsid w:val="008C6B54"/>
    <w:rsid w:val="008C6D40"/>
    <w:rsid w:val="008C6DF3"/>
    <w:rsid w:val="008C6F59"/>
    <w:rsid w:val="008C73BD"/>
    <w:rsid w:val="008C7420"/>
    <w:rsid w:val="008C787B"/>
    <w:rsid w:val="008C7987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108B"/>
    <w:rsid w:val="008D10DE"/>
    <w:rsid w:val="008D11F2"/>
    <w:rsid w:val="008D146A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FF8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1266"/>
    <w:rsid w:val="008E1740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6F6"/>
    <w:rsid w:val="008E2806"/>
    <w:rsid w:val="008E28E9"/>
    <w:rsid w:val="008E2979"/>
    <w:rsid w:val="008E29E9"/>
    <w:rsid w:val="008E2AFD"/>
    <w:rsid w:val="008E2B13"/>
    <w:rsid w:val="008E2B68"/>
    <w:rsid w:val="008E2E2F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A5"/>
    <w:rsid w:val="008E6909"/>
    <w:rsid w:val="008E69B4"/>
    <w:rsid w:val="008E6E0F"/>
    <w:rsid w:val="008E7165"/>
    <w:rsid w:val="008E716F"/>
    <w:rsid w:val="008E7333"/>
    <w:rsid w:val="008E763B"/>
    <w:rsid w:val="008E76FD"/>
    <w:rsid w:val="008E77FC"/>
    <w:rsid w:val="008E787A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7A"/>
    <w:rsid w:val="008F14D7"/>
    <w:rsid w:val="008F14DC"/>
    <w:rsid w:val="008F1724"/>
    <w:rsid w:val="008F193A"/>
    <w:rsid w:val="008F19DA"/>
    <w:rsid w:val="008F1BB7"/>
    <w:rsid w:val="008F1C78"/>
    <w:rsid w:val="008F1FAA"/>
    <w:rsid w:val="008F2153"/>
    <w:rsid w:val="008F21FC"/>
    <w:rsid w:val="008F227A"/>
    <w:rsid w:val="008F2B62"/>
    <w:rsid w:val="008F2C12"/>
    <w:rsid w:val="008F2C6C"/>
    <w:rsid w:val="008F2CC0"/>
    <w:rsid w:val="008F2D95"/>
    <w:rsid w:val="008F2E51"/>
    <w:rsid w:val="008F3347"/>
    <w:rsid w:val="008F37A2"/>
    <w:rsid w:val="008F391E"/>
    <w:rsid w:val="008F39B8"/>
    <w:rsid w:val="008F3B07"/>
    <w:rsid w:val="008F3B0B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208"/>
    <w:rsid w:val="008F779C"/>
    <w:rsid w:val="008F7C0F"/>
    <w:rsid w:val="009000D0"/>
    <w:rsid w:val="009005B7"/>
    <w:rsid w:val="009009EF"/>
    <w:rsid w:val="00900E87"/>
    <w:rsid w:val="00901086"/>
    <w:rsid w:val="009016D2"/>
    <w:rsid w:val="009016EF"/>
    <w:rsid w:val="00901CA1"/>
    <w:rsid w:val="00901F07"/>
    <w:rsid w:val="00901FCF"/>
    <w:rsid w:val="00902039"/>
    <w:rsid w:val="009020CC"/>
    <w:rsid w:val="009020ED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537"/>
    <w:rsid w:val="00907566"/>
    <w:rsid w:val="009077D2"/>
    <w:rsid w:val="009078ED"/>
    <w:rsid w:val="009079E5"/>
    <w:rsid w:val="00907B02"/>
    <w:rsid w:val="00907B5F"/>
    <w:rsid w:val="00907E9C"/>
    <w:rsid w:val="009104F8"/>
    <w:rsid w:val="00910A1A"/>
    <w:rsid w:val="00910B30"/>
    <w:rsid w:val="00910CAA"/>
    <w:rsid w:val="00911101"/>
    <w:rsid w:val="00911699"/>
    <w:rsid w:val="009116A3"/>
    <w:rsid w:val="009116E2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9D5"/>
    <w:rsid w:val="00913A13"/>
    <w:rsid w:val="00913A2E"/>
    <w:rsid w:val="00913FD6"/>
    <w:rsid w:val="00914194"/>
    <w:rsid w:val="0091439A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62CD"/>
    <w:rsid w:val="00916B48"/>
    <w:rsid w:val="00916E6F"/>
    <w:rsid w:val="00916F22"/>
    <w:rsid w:val="00916F88"/>
    <w:rsid w:val="009172BB"/>
    <w:rsid w:val="009174A4"/>
    <w:rsid w:val="009177D0"/>
    <w:rsid w:val="009177EF"/>
    <w:rsid w:val="00917866"/>
    <w:rsid w:val="00917C43"/>
    <w:rsid w:val="00917C91"/>
    <w:rsid w:val="00917DBA"/>
    <w:rsid w:val="00917EFD"/>
    <w:rsid w:val="00917F5E"/>
    <w:rsid w:val="00917F7A"/>
    <w:rsid w:val="009202D4"/>
    <w:rsid w:val="00920432"/>
    <w:rsid w:val="0092049F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76A"/>
    <w:rsid w:val="00921AE6"/>
    <w:rsid w:val="00921B0B"/>
    <w:rsid w:val="00921C4D"/>
    <w:rsid w:val="00921FBF"/>
    <w:rsid w:val="0092203A"/>
    <w:rsid w:val="00922094"/>
    <w:rsid w:val="00922243"/>
    <w:rsid w:val="00922569"/>
    <w:rsid w:val="0092269E"/>
    <w:rsid w:val="00923167"/>
    <w:rsid w:val="0092339F"/>
    <w:rsid w:val="00923529"/>
    <w:rsid w:val="00923802"/>
    <w:rsid w:val="00923DA6"/>
    <w:rsid w:val="00923DF3"/>
    <w:rsid w:val="009240C4"/>
    <w:rsid w:val="00924365"/>
    <w:rsid w:val="009248A9"/>
    <w:rsid w:val="00924913"/>
    <w:rsid w:val="00924C29"/>
    <w:rsid w:val="00924D33"/>
    <w:rsid w:val="009251AD"/>
    <w:rsid w:val="0092564C"/>
    <w:rsid w:val="009256B4"/>
    <w:rsid w:val="00925757"/>
    <w:rsid w:val="00925969"/>
    <w:rsid w:val="009259B7"/>
    <w:rsid w:val="00925A99"/>
    <w:rsid w:val="00925AFE"/>
    <w:rsid w:val="00925DA5"/>
    <w:rsid w:val="009260AA"/>
    <w:rsid w:val="0092655C"/>
    <w:rsid w:val="00926914"/>
    <w:rsid w:val="00926ADA"/>
    <w:rsid w:val="00926D92"/>
    <w:rsid w:val="0092727E"/>
    <w:rsid w:val="00927575"/>
    <w:rsid w:val="009275AF"/>
    <w:rsid w:val="009275B1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E8E"/>
    <w:rsid w:val="0093105A"/>
    <w:rsid w:val="0093112E"/>
    <w:rsid w:val="0093166D"/>
    <w:rsid w:val="009316E9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B"/>
    <w:rsid w:val="00935E54"/>
    <w:rsid w:val="0093614C"/>
    <w:rsid w:val="0093614D"/>
    <w:rsid w:val="00936177"/>
    <w:rsid w:val="00936272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B3"/>
    <w:rsid w:val="00937C61"/>
    <w:rsid w:val="00937DBF"/>
    <w:rsid w:val="00937F80"/>
    <w:rsid w:val="009402D0"/>
    <w:rsid w:val="00940589"/>
    <w:rsid w:val="00940627"/>
    <w:rsid w:val="0094098E"/>
    <w:rsid w:val="00940C42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1A"/>
    <w:rsid w:val="0094336C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A27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545"/>
    <w:rsid w:val="00951658"/>
    <w:rsid w:val="00951B50"/>
    <w:rsid w:val="00951B69"/>
    <w:rsid w:val="00951B74"/>
    <w:rsid w:val="00951CCF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322E"/>
    <w:rsid w:val="009534DE"/>
    <w:rsid w:val="00953E73"/>
    <w:rsid w:val="0095404A"/>
    <w:rsid w:val="009540AE"/>
    <w:rsid w:val="009542B3"/>
    <w:rsid w:val="00954384"/>
    <w:rsid w:val="0095445E"/>
    <w:rsid w:val="0095454D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6A5"/>
    <w:rsid w:val="00955CB9"/>
    <w:rsid w:val="00955D63"/>
    <w:rsid w:val="00955E1C"/>
    <w:rsid w:val="00955FA4"/>
    <w:rsid w:val="0095603C"/>
    <w:rsid w:val="00956367"/>
    <w:rsid w:val="0095675D"/>
    <w:rsid w:val="009567EE"/>
    <w:rsid w:val="00956B0B"/>
    <w:rsid w:val="0095704E"/>
    <w:rsid w:val="00957228"/>
    <w:rsid w:val="00957403"/>
    <w:rsid w:val="0095741B"/>
    <w:rsid w:val="00957775"/>
    <w:rsid w:val="009577E5"/>
    <w:rsid w:val="009577F0"/>
    <w:rsid w:val="00957A07"/>
    <w:rsid w:val="00957AF4"/>
    <w:rsid w:val="00957DFF"/>
    <w:rsid w:val="00960095"/>
    <w:rsid w:val="00960108"/>
    <w:rsid w:val="009607FF"/>
    <w:rsid w:val="00960965"/>
    <w:rsid w:val="00960C55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701E"/>
    <w:rsid w:val="00967099"/>
    <w:rsid w:val="00967301"/>
    <w:rsid w:val="00967476"/>
    <w:rsid w:val="00967839"/>
    <w:rsid w:val="00967996"/>
    <w:rsid w:val="009679BE"/>
    <w:rsid w:val="0097020D"/>
    <w:rsid w:val="00970472"/>
    <w:rsid w:val="00970538"/>
    <w:rsid w:val="00970783"/>
    <w:rsid w:val="00970FBB"/>
    <w:rsid w:val="00970FF0"/>
    <w:rsid w:val="009711CD"/>
    <w:rsid w:val="00971320"/>
    <w:rsid w:val="00971443"/>
    <w:rsid w:val="009714D5"/>
    <w:rsid w:val="00971536"/>
    <w:rsid w:val="00971637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34E4"/>
    <w:rsid w:val="0097386E"/>
    <w:rsid w:val="00973926"/>
    <w:rsid w:val="00973A52"/>
    <w:rsid w:val="00973A74"/>
    <w:rsid w:val="00973E14"/>
    <w:rsid w:val="00973E5A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6062"/>
    <w:rsid w:val="009761A4"/>
    <w:rsid w:val="00976938"/>
    <w:rsid w:val="00976BD4"/>
    <w:rsid w:val="009773C3"/>
    <w:rsid w:val="009775F0"/>
    <w:rsid w:val="0097784A"/>
    <w:rsid w:val="009779CB"/>
    <w:rsid w:val="00977DD0"/>
    <w:rsid w:val="00980645"/>
    <w:rsid w:val="00980A71"/>
    <w:rsid w:val="00980BC6"/>
    <w:rsid w:val="00980EB8"/>
    <w:rsid w:val="009811C2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410"/>
    <w:rsid w:val="009865CB"/>
    <w:rsid w:val="009869D7"/>
    <w:rsid w:val="00986FF2"/>
    <w:rsid w:val="00987270"/>
    <w:rsid w:val="0098767D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80F"/>
    <w:rsid w:val="00990A5D"/>
    <w:rsid w:val="00990A60"/>
    <w:rsid w:val="00990CDA"/>
    <w:rsid w:val="00990D60"/>
    <w:rsid w:val="0099101E"/>
    <w:rsid w:val="00991141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85F"/>
    <w:rsid w:val="00995B88"/>
    <w:rsid w:val="00995E57"/>
    <w:rsid w:val="009961CB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E1E"/>
    <w:rsid w:val="009A1616"/>
    <w:rsid w:val="009A173D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A8F"/>
    <w:rsid w:val="009A4B0B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CA"/>
    <w:rsid w:val="009B2789"/>
    <w:rsid w:val="009B278C"/>
    <w:rsid w:val="009B27B3"/>
    <w:rsid w:val="009B283D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A30"/>
    <w:rsid w:val="009C6AB8"/>
    <w:rsid w:val="009C6C9A"/>
    <w:rsid w:val="009C6D09"/>
    <w:rsid w:val="009C7294"/>
    <w:rsid w:val="009C736B"/>
    <w:rsid w:val="009C77C7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BDD"/>
    <w:rsid w:val="009D0CFC"/>
    <w:rsid w:val="009D0D76"/>
    <w:rsid w:val="009D0F02"/>
    <w:rsid w:val="009D1381"/>
    <w:rsid w:val="009D15F5"/>
    <w:rsid w:val="009D16A3"/>
    <w:rsid w:val="009D177A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639"/>
    <w:rsid w:val="009D37A0"/>
    <w:rsid w:val="009D3A1D"/>
    <w:rsid w:val="009D3BFA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A3"/>
    <w:rsid w:val="009E3146"/>
    <w:rsid w:val="009E31D7"/>
    <w:rsid w:val="009E32F2"/>
    <w:rsid w:val="009E3368"/>
    <w:rsid w:val="009E33DA"/>
    <w:rsid w:val="009E37C8"/>
    <w:rsid w:val="009E384E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89A"/>
    <w:rsid w:val="009E6F03"/>
    <w:rsid w:val="009E70F5"/>
    <w:rsid w:val="009E7114"/>
    <w:rsid w:val="009E72AC"/>
    <w:rsid w:val="009E7844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BDA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DA"/>
    <w:rsid w:val="009F5051"/>
    <w:rsid w:val="009F5067"/>
    <w:rsid w:val="009F51E8"/>
    <w:rsid w:val="009F5779"/>
    <w:rsid w:val="009F5B03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9E"/>
    <w:rsid w:val="00A0501E"/>
    <w:rsid w:val="00A0540B"/>
    <w:rsid w:val="00A057D8"/>
    <w:rsid w:val="00A059B7"/>
    <w:rsid w:val="00A059ED"/>
    <w:rsid w:val="00A05BC3"/>
    <w:rsid w:val="00A05C76"/>
    <w:rsid w:val="00A0609F"/>
    <w:rsid w:val="00A06201"/>
    <w:rsid w:val="00A06402"/>
    <w:rsid w:val="00A06630"/>
    <w:rsid w:val="00A06731"/>
    <w:rsid w:val="00A06BE3"/>
    <w:rsid w:val="00A06C3D"/>
    <w:rsid w:val="00A06E14"/>
    <w:rsid w:val="00A06E9A"/>
    <w:rsid w:val="00A07116"/>
    <w:rsid w:val="00A071D9"/>
    <w:rsid w:val="00A07223"/>
    <w:rsid w:val="00A0764B"/>
    <w:rsid w:val="00A077E3"/>
    <w:rsid w:val="00A07928"/>
    <w:rsid w:val="00A0794C"/>
    <w:rsid w:val="00A079AA"/>
    <w:rsid w:val="00A07E77"/>
    <w:rsid w:val="00A10021"/>
    <w:rsid w:val="00A102C1"/>
    <w:rsid w:val="00A10511"/>
    <w:rsid w:val="00A10562"/>
    <w:rsid w:val="00A105D8"/>
    <w:rsid w:val="00A107C9"/>
    <w:rsid w:val="00A10C23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9AE"/>
    <w:rsid w:val="00A14DEA"/>
    <w:rsid w:val="00A14EDE"/>
    <w:rsid w:val="00A1516F"/>
    <w:rsid w:val="00A152A2"/>
    <w:rsid w:val="00A1532D"/>
    <w:rsid w:val="00A1552A"/>
    <w:rsid w:val="00A15691"/>
    <w:rsid w:val="00A15857"/>
    <w:rsid w:val="00A15D78"/>
    <w:rsid w:val="00A1620F"/>
    <w:rsid w:val="00A16304"/>
    <w:rsid w:val="00A16537"/>
    <w:rsid w:val="00A165A9"/>
    <w:rsid w:val="00A16611"/>
    <w:rsid w:val="00A1668B"/>
    <w:rsid w:val="00A16798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8FB"/>
    <w:rsid w:val="00A249C2"/>
    <w:rsid w:val="00A24AC0"/>
    <w:rsid w:val="00A24C52"/>
    <w:rsid w:val="00A24D55"/>
    <w:rsid w:val="00A24E1B"/>
    <w:rsid w:val="00A24EA0"/>
    <w:rsid w:val="00A24ED9"/>
    <w:rsid w:val="00A24F91"/>
    <w:rsid w:val="00A25039"/>
    <w:rsid w:val="00A2507D"/>
    <w:rsid w:val="00A254F7"/>
    <w:rsid w:val="00A256BB"/>
    <w:rsid w:val="00A25812"/>
    <w:rsid w:val="00A25936"/>
    <w:rsid w:val="00A25CD8"/>
    <w:rsid w:val="00A26006"/>
    <w:rsid w:val="00A2600E"/>
    <w:rsid w:val="00A261C7"/>
    <w:rsid w:val="00A26295"/>
    <w:rsid w:val="00A26296"/>
    <w:rsid w:val="00A262E5"/>
    <w:rsid w:val="00A266B8"/>
    <w:rsid w:val="00A26809"/>
    <w:rsid w:val="00A26A22"/>
    <w:rsid w:val="00A27342"/>
    <w:rsid w:val="00A27913"/>
    <w:rsid w:val="00A27C2C"/>
    <w:rsid w:val="00A27EAA"/>
    <w:rsid w:val="00A3003D"/>
    <w:rsid w:val="00A3008D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2CC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215F"/>
    <w:rsid w:val="00A42690"/>
    <w:rsid w:val="00A4284C"/>
    <w:rsid w:val="00A429D1"/>
    <w:rsid w:val="00A430A5"/>
    <w:rsid w:val="00A4337D"/>
    <w:rsid w:val="00A43AD3"/>
    <w:rsid w:val="00A43ADA"/>
    <w:rsid w:val="00A43B13"/>
    <w:rsid w:val="00A43C7D"/>
    <w:rsid w:val="00A43ED9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24D"/>
    <w:rsid w:val="00A45403"/>
    <w:rsid w:val="00A45586"/>
    <w:rsid w:val="00A4584D"/>
    <w:rsid w:val="00A45958"/>
    <w:rsid w:val="00A45C52"/>
    <w:rsid w:val="00A45CAA"/>
    <w:rsid w:val="00A45D2D"/>
    <w:rsid w:val="00A46001"/>
    <w:rsid w:val="00A4649A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766"/>
    <w:rsid w:val="00A50810"/>
    <w:rsid w:val="00A5097D"/>
    <w:rsid w:val="00A50B5B"/>
    <w:rsid w:val="00A50D8E"/>
    <w:rsid w:val="00A5158D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60"/>
    <w:rsid w:val="00A53BC7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C0D"/>
    <w:rsid w:val="00A5619E"/>
    <w:rsid w:val="00A56325"/>
    <w:rsid w:val="00A56490"/>
    <w:rsid w:val="00A56701"/>
    <w:rsid w:val="00A56A43"/>
    <w:rsid w:val="00A56BAB"/>
    <w:rsid w:val="00A56CA8"/>
    <w:rsid w:val="00A56F2E"/>
    <w:rsid w:val="00A56FC2"/>
    <w:rsid w:val="00A56FE0"/>
    <w:rsid w:val="00A57007"/>
    <w:rsid w:val="00A570AF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1009"/>
    <w:rsid w:val="00A612DB"/>
    <w:rsid w:val="00A6145B"/>
    <w:rsid w:val="00A614F2"/>
    <w:rsid w:val="00A6150B"/>
    <w:rsid w:val="00A61F2D"/>
    <w:rsid w:val="00A61F33"/>
    <w:rsid w:val="00A62020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2CA"/>
    <w:rsid w:val="00A6445D"/>
    <w:rsid w:val="00A6467A"/>
    <w:rsid w:val="00A646C3"/>
    <w:rsid w:val="00A646F4"/>
    <w:rsid w:val="00A64B1F"/>
    <w:rsid w:val="00A64B6A"/>
    <w:rsid w:val="00A64BA3"/>
    <w:rsid w:val="00A64D76"/>
    <w:rsid w:val="00A64DE3"/>
    <w:rsid w:val="00A650BB"/>
    <w:rsid w:val="00A65193"/>
    <w:rsid w:val="00A65485"/>
    <w:rsid w:val="00A655FD"/>
    <w:rsid w:val="00A657C7"/>
    <w:rsid w:val="00A65830"/>
    <w:rsid w:val="00A65AAD"/>
    <w:rsid w:val="00A65B4B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7162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86"/>
    <w:rsid w:val="00A718DC"/>
    <w:rsid w:val="00A719B4"/>
    <w:rsid w:val="00A72297"/>
    <w:rsid w:val="00A726E7"/>
    <w:rsid w:val="00A7282B"/>
    <w:rsid w:val="00A728A4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EC"/>
    <w:rsid w:val="00A75B25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9"/>
    <w:rsid w:val="00A924B6"/>
    <w:rsid w:val="00A92911"/>
    <w:rsid w:val="00A929A0"/>
    <w:rsid w:val="00A929E6"/>
    <w:rsid w:val="00A92A11"/>
    <w:rsid w:val="00A92EA7"/>
    <w:rsid w:val="00A93212"/>
    <w:rsid w:val="00A93406"/>
    <w:rsid w:val="00A9366C"/>
    <w:rsid w:val="00A93698"/>
    <w:rsid w:val="00A93784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61B6"/>
    <w:rsid w:val="00A96239"/>
    <w:rsid w:val="00A9636D"/>
    <w:rsid w:val="00A96401"/>
    <w:rsid w:val="00A9640E"/>
    <w:rsid w:val="00A96442"/>
    <w:rsid w:val="00A964F9"/>
    <w:rsid w:val="00A96609"/>
    <w:rsid w:val="00A96762"/>
    <w:rsid w:val="00A967B1"/>
    <w:rsid w:val="00A96A14"/>
    <w:rsid w:val="00A96BBE"/>
    <w:rsid w:val="00A96DB3"/>
    <w:rsid w:val="00A96EAE"/>
    <w:rsid w:val="00A97010"/>
    <w:rsid w:val="00A97042"/>
    <w:rsid w:val="00A97273"/>
    <w:rsid w:val="00A979FE"/>
    <w:rsid w:val="00A97BF2"/>
    <w:rsid w:val="00A97C0E"/>
    <w:rsid w:val="00A97CAC"/>
    <w:rsid w:val="00AA0117"/>
    <w:rsid w:val="00AA0660"/>
    <w:rsid w:val="00AA0876"/>
    <w:rsid w:val="00AA0CAD"/>
    <w:rsid w:val="00AA0F76"/>
    <w:rsid w:val="00AA1332"/>
    <w:rsid w:val="00AA15B2"/>
    <w:rsid w:val="00AA188A"/>
    <w:rsid w:val="00AA1A60"/>
    <w:rsid w:val="00AA1A6D"/>
    <w:rsid w:val="00AA22BB"/>
    <w:rsid w:val="00AA2425"/>
    <w:rsid w:val="00AA2471"/>
    <w:rsid w:val="00AA2552"/>
    <w:rsid w:val="00AA2629"/>
    <w:rsid w:val="00AA2756"/>
    <w:rsid w:val="00AA2987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FA"/>
    <w:rsid w:val="00AB528C"/>
    <w:rsid w:val="00AB53F7"/>
    <w:rsid w:val="00AB540C"/>
    <w:rsid w:val="00AB5554"/>
    <w:rsid w:val="00AB557A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EE"/>
    <w:rsid w:val="00AC2ED0"/>
    <w:rsid w:val="00AC3074"/>
    <w:rsid w:val="00AC318B"/>
    <w:rsid w:val="00AC3265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ADC"/>
    <w:rsid w:val="00AC5AEE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632"/>
    <w:rsid w:val="00AD3749"/>
    <w:rsid w:val="00AD3832"/>
    <w:rsid w:val="00AD3C6F"/>
    <w:rsid w:val="00AD3FE3"/>
    <w:rsid w:val="00AD4109"/>
    <w:rsid w:val="00AD43AC"/>
    <w:rsid w:val="00AD4BDA"/>
    <w:rsid w:val="00AD4F8F"/>
    <w:rsid w:val="00AD5039"/>
    <w:rsid w:val="00AD508A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329"/>
    <w:rsid w:val="00AD762B"/>
    <w:rsid w:val="00AD7847"/>
    <w:rsid w:val="00AD79D9"/>
    <w:rsid w:val="00AD7B3C"/>
    <w:rsid w:val="00AD7D71"/>
    <w:rsid w:val="00AE018D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F02"/>
    <w:rsid w:val="00AE2F5B"/>
    <w:rsid w:val="00AE2FD8"/>
    <w:rsid w:val="00AE3044"/>
    <w:rsid w:val="00AE329A"/>
    <w:rsid w:val="00AE36CC"/>
    <w:rsid w:val="00AE3B5F"/>
    <w:rsid w:val="00AE3E27"/>
    <w:rsid w:val="00AE3E3A"/>
    <w:rsid w:val="00AE3F4A"/>
    <w:rsid w:val="00AE4333"/>
    <w:rsid w:val="00AE4521"/>
    <w:rsid w:val="00AE4FFB"/>
    <w:rsid w:val="00AE5001"/>
    <w:rsid w:val="00AE51E7"/>
    <w:rsid w:val="00AE5C1B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3014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60C0"/>
    <w:rsid w:val="00AF619D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AB8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2045"/>
    <w:rsid w:val="00B12066"/>
    <w:rsid w:val="00B122BF"/>
    <w:rsid w:val="00B12319"/>
    <w:rsid w:val="00B12387"/>
    <w:rsid w:val="00B124A7"/>
    <w:rsid w:val="00B1296D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5000"/>
    <w:rsid w:val="00B2531C"/>
    <w:rsid w:val="00B25512"/>
    <w:rsid w:val="00B2584A"/>
    <w:rsid w:val="00B259BF"/>
    <w:rsid w:val="00B259C2"/>
    <w:rsid w:val="00B25FDC"/>
    <w:rsid w:val="00B2629D"/>
    <w:rsid w:val="00B26A9A"/>
    <w:rsid w:val="00B26CC4"/>
    <w:rsid w:val="00B27069"/>
    <w:rsid w:val="00B274DB"/>
    <w:rsid w:val="00B27837"/>
    <w:rsid w:val="00B27867"/>
    <w:rsid w:val="00B279B4"/>
    <w:rsid w:val="00B27BE0"/>
    <w:rsid w:val="00B27C61"/>
    <w:rsid w:val="00B27D43"/>
    <w:rsid w:val="00B27EB7"/>
    <w:rsid w:val="00B27FA0"/>
    <w:rsid w:val="00B27FA1"/>
    <w:rsid w:val="00B3030C"/>
    <w:rsid w:val="00B3034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EB"/>
    <w:rsid w:val="00B31ACB"/>
    <w:rsid w:val="00B3225E"/>
    <w:rsid w:val="00B323DF"/>
    <w:rsid w:val="00B32733"/>
    <w:rsid w:val="00B32891"/>
    <w:rsid w:val="00B32F63"/>
    <w:rsid w:val="00B335AA"/>
    <w:rsid w:val="00B33802"/>
    <w:rsid w:val="00B3380B"/>
    <w:rsid w:val="00B33936"/>
    <w:rsid w:val="00B33AFC"/>
    <w:rsid w:val="00B33D48"/>
    <w:rsid w:val="00B3418D"/>
    <w:rsid w:val="00B34947"/>
    <w:rsid w:val="00B34E39"/>
    <w:rsid w:val="00B3529A"/>
    <w:rsid w:val="00B352C2"/>
    <w:rsid w:val="00B35373"/>
    <w:rsid w:val="00B35389"/>
    <w:rsid w:val="00B356FB"/>
    <w:rsid w:val="00B35908"/>
    <w:rsid w:val="00B35927"/>
    <w:rsid w:val="00B359A7"/>
    <w:rsid w:val="00B35BA0"/>
    <w:rsid w:val="00B35D5C"/>
    <w:rsid w:val="00B36013"/>
    <w:rsid w:val="00B3613F"/>
    <w:rsid w:val="00B3627C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BC"/>
    <w:rsid w:val="00B40787"/>
    <w:rsid w:val="00B40AED"/>
    <w:rsid w:val="00B40B1D"/>
    <w:rsid w:val="00B413C0"/>
    <w:rsid w:val="00B41587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AA"/>
    <w:rsid w:val="00B43CDD"/>
    <w:rsid w:val="00B43E90"/>
    <w:rsid w:val="00B43EE5"/>
    <w:rsid w:val="00B44296"/>
    <w:rsid w:val="00B448B1"/>
    <w:rsid w:val="00B448BE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611E"/>
    <w:rsid w:val="00B46457"/>
    <w:rsid w:val="00B467AE"/>
    <w:rsid w:val="00B46B00"/>
    <w:rsid w:val="00B46E94"/>
    <w:rsid w:val="00B472A0"/>
    <w:rsid w:val="00B47A3C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2DD"/>
    <w:rsid w:val="00B5274C"/>
    <w:rsid w:val="00B528FA"/>
    <w:rsid w:val="00B52C45"/>
    <w:rsid w:val="00B52D00"/>
    <w:rsid w:val="00B52D2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A42"/>
    <w:rsid w:val="00B60AF1"/>
    <w:rsid w:val="00B60CD8"/>
    <w:rsid w:val="00B6112B"/>
    <w:rsid w:val="00B61177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234"/>
    <w:rsid w:val="00B632FF"/>
    <w:rsid w:val="00B63590"/>
    <w:rsid w:val="00B635DF"/>
    <w:rsid w:val="00B6381C"/>
    <w:rsid w:val="00B639F8"/>
    <w:rsid w:val="00B63ABC"/>
    <w:rsid w:val="00B643E2"/>
    <w:rsid w:val="00B6489C"/>
    <w:rsid w:val="00B64918"/>
    <w:rsid w:val="00B649A2"/>
    <w:rsid w:val="00B64CAE"/>
    <w:rsid w:val="00B64CFF"/>
    <w:rsid w:val="00B64E11"/>
    <w:rsid w:val="00B6524B"/>
    <w:rsid w:val="00B652AE"/>
    <w:rsid w:val="00B6533A"/>
    <w:rsid w:val="00B65426"/>
    <w:rsid w:val="00B654E0"/>
    <w:rsid w:val="00B65682"/>
    <w:rsid w:val="00B65E04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F7E"/>
    <w:rsid w:val="00B8121E"/>
    <w:rsid w:val="00B81261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8FB"/>
    <w:rsid w:val="00B86AF7"/>
    <w:rsid w:val="00B86BDE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13A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801"/>
    <w:rsid w:val="00B949C8"/>
    <w:rsid w:val="00B94ACC"/>
    <w:rsid w:val="00B94AEE"/>
    <w:rsid w:val="00B94BE5"/>
    <w:rsid w:val="00B94CE8"/>
    <w:rsid w:val="00B94D32"/>
    <w:rsid w:val="00B95295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662"/>
    <w:rsid w:val="00B96A58"/>
    <w:rsid w:val="00B96AE7"/>
    <w:rsid w:val="00B97010"/>
    <w:rsid w:val="00B971B9"/>
    <w:rsid w:val="00B97241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7A"/>
    <w:rsid w:val="00BA5791"/>
    <w:rsid w:val="00BA597F"/>
    <w:rsid w:val="00BA5A02"/>
    <w:rsid w:val="00BA5BAC"/>
    <w:rsid w:val="00BA5BF6"/>
    <w:rsid w:val="00BA5D55"/>
    <w:rsid w:val="00BA605D"/>
    <w:rsid w:val="00BA60CF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575"/>
    <w:rsid w:val="00BA75B0"/>
    <w:rsid w:val="00BA7645"/>
    <w:rsid w:val="00BA779D"/>
    <w:rsid w:val="00BA7862"/>
    <w:rsid w:val="00BA7D8E"/>
    <w:rsid w:val="00BA7E5A"/>
    <w:rsid w:val="00BB039B"/>
    <w:rsid w:val="00BB0487"/>
    <w:rsid w:val="00BB0625"/>
    <w:rsid w:val="00BB0AB7"/>
    <w:rsid w:val="00BB0E0C"/>
    <w:rsid w:val="00BB15E6"/>
    <w:rsid w:val="00BB2058"/>
    <w:rsid w:val="00BB20E6"/>
    <w:rsid w:val="00BB20EF"/>
    <w:rsid w:val="00BB24D9"/>
    <w:rsid w:val="00BB2518"/>
    <w:rsid w:val="00BB26C8"/>
    <w:rsid w:val="00BB2ADD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813"/>
    <w:rsid w:val="00BB4892"/>
    <w:rsid w:val="00BB48A4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9E4"/>
    <w:rsid w:val="00BB6CA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4068"/>
    <w:rsid w:val="00BC422F"/>
    <w:rsid w:val="00BC4487"/>
    <w:rsid w:val="00BC463D"/>
    <w:rsid w:val="00BC4714"/>
    <w:rsid w:val="00BC51BD"/>
    <w:rsid w:val="00BC5304"/>
    <w:rsid w:val="00BC53AE"/>
    <w:rsid w:val="00BC5486"/>
    <w:rsid w:val="00BC5505"/>
    <w:rsid w:val="00BC5962"/>
    <w:rsid w:val="00BC5A27"/>
    <w:rsid w:val="00BC5CCC"/>
    <w:rsid w:val="00BC600F"/>
    <w:rsid w:val="00BC6180"/>
    <w:rsid w:val="00BC66CC"/>
    <w:rsid w:val="00BC68E2"/>
    <w:rsid w:val="00BC6931"/>
    <w:rsid w:val="00BC6AEB"/>
    <w:rsid w:val="00BC6B04"/>
    <w:rsid w:val="00BC6EF5"/>
    <w:rsid w:val="00BC6F45"/>
    <w:rsid w:val="00BC78AC"/>
    <w:rsid w:val="00BC7F3C"/>
    <w:rsid w:val="00BD00EA"/>
    <w:rsid w:val="00BD0525"/>
    <w:rsid w:val="00BD06C6"/>
    <w:rsid w:val="00BD0B21"/>
    <w:rsid w:val="00BD0BED"/>
    <w:rsid w:val="00BD0CF7"/>
    <w:rsid w:val="00BD0DB3"/>
    <w:rsid w:val="00BD1244"/>
    <w:rsid w:val="00BD1390"/>
    <w:rsid w:val="00BD1420"/>
    <w:rsid w:val="00BD15E9"/>
    <w:rsid w:val="00BD18D3"/>
    <w:rsid w:val="00BD196E"/>
    <w:rsid w:val="00BD1AF8"/>
    <w:rsid w:val="00BD200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8A"/>
    <w:rsid w:val="00BD3390"/>
    <w:rsid w:val="00BD36B2"/>
    <w:rsid w:val="00BD3AAE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9C"/>
    <w:rsid w:val="00BD717C"/>
    <w:rsid w:val="00BD785F"/>
    <w:rsid w:val="00BD7A3B"/>
    <w:rsid w:val="00BD7B87"/>
    <w:rsid w:val="00BD7CB5"/>
    <w:rsid w:val="00BD7DFC"/>
    <w:rsid w:val="00BD7E92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D"/>
    <w:rsid w:val="00BE0BDF"/>
    <w:rsid w:val="00BE0E6B"/>
    <w:rsid w:val="00BE0ECD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378"/>
    <w:rsid w:val="00BE64EA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F0"/>
    <w:rsid w:val="00BF56B5"/>
    <w:rsid w:val="00BF570F"/>
    <w:rsid w:val="00BF5825"/>
    <w:rsid w:val="00BF58E7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CD2"/>
    <w:rsid w:val="00C00F49"/>
    <w:rsid w:val="00C00F67"/>
    <w:rsid w:val="00C01726"/>
    <w:rsid w:val="00C01C59"/>
    <w:rsid w:val="00C01C9D"/>
    <w:rsid w:val="00C024CA"/>
    <w:rsid w:val="00C024D4"/>
    <w:rsid w:val="00C02848"/>
    <w:rsid w:val="00C02881"/>
    <w:rsid w:val="00C02A9D"/>
    <w:rsid w:val="00C02F66"/>
    <w:rsid w:val="00C030EB"/>
    <w:rsid w:val="00C034EC"/>
    <w:rsid w:val="00C03789"/>
    <w:rsid w:val="00C03AD8"/>
    <w:rsid w:val="00C03BB4"/>
    <w:rsid w:val="00C03C8F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DF"/>
    <w:rsid w:val="00C0730D"/>
    <w:rsid w:val="00C074BD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565"/>
    <w:rsid w:val="00C13768"/>
    <w:rsid w:val="00C138FF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68F"/>
    <w:rsid w:val="00C179A9"/>
    <w:rsid w:val="00C17EAA"/>
    <w:rsid w:val="00C2019E"/>
    <w:rsid w:val="00C2028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EF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7B9"/>
    <w:rsid w:val="00C23881"/>
    <w:rsid w:val="00C23894"/>
    <w:rsid w:val="00C23C09"/>
    <w:rsid w:val="00C23E07"/>
    <w:rsid w:val="00C23F37"/>
    <w:rsid w:val="00C2400D"/>
    <w:rsid w:val="00C24349"/>
    <w:rsid w:val="00C245DD"/>
    <w:rsid w:val="00C24A9F"/>
    <w:rsid w:val="00C24B99"/>
    <w:rsid w:val="00C24ED8"/>
    <w:rsid w:val="00C25356"/>
    <w:rsid w:val="00C25392"/>
    <w:rsid w:val="00C25681"/>
    <w:rsid w:val="00C258E6"/>
    <w:rsid w:val="00C25A35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7E8"/>
    <w:rsid w:val="00C278AA"/>
    <w:rsid w:val="00C279BC"/>
    <w:rsid w:val="00C279E2"/>
    <w:rsid w:val="00C27CC4"/>
    <w:rsid w:val="00C27F75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7A"/>
    <w:rsid w:val="00C43262"/>
    <w:rsid w:val="00C432E7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CDB"/>
    <w:rsid w:val="00C50E1A"/>
    <w:rsid w:val="00C50FFB"/>
    <w:rsid w:val="00C5107A"/>
    <w:rsid w:val="00C512AC"/>
    <w:rsid w:val="00C515FD"/>
    <w:rsid w:val="00C519BE"/>
    <w:rsid w:val="00C51B91"/>
    <w:rsid w:val="00C51D1E"/>
    <w:rsid w:val="00C51E26"/>
    <w:rsid w:val="00C51F5A"/>
    <w:rsid w:val="00C5212D"/>
    <w:rsid w:val="00C521E9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A74"/>
    <w:rsid w:val="00C56012"/>
    <w:rsid w:val="00C5619B"/>
    <w:rsid w:val="00C56572"/>
    <w:rsid w:val="00C5657C"/>
    <w:rsid w:val="00C567EA"/>
    <w:rsid w:val="00C567FE"/>
    <w:rsid w:val="00C56A2B"/>
    <w:rsid w:val="00C56B55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ECC"/>
    <w:rsid w:val="00C61975"/>
    <w:rsid w:val="00C619B7"/>
    <w:rsid w:val="00C61A69"/>
    <w:rsid w:val="00C61AC6"/>
    <w:rsid w:val="00C61D1D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10A"/>
    <w:rsid w:val="00C642ED"/>
    <w:rsid w:val="00C64712"/>
    <w:rsid w:val="00C64A1E"/>
    <w:rsid w:val="00C64A2A"/>
    <w:rsid w:val="00C64B45"/>
    <w:rsid w:val="00C64D92"/>
    <w:rsid w:val="00C64F45"/>
    <w:rsid w:val="00C64FA5"/>
    <w:rsid w:val="00C65089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598"/>
    <w:rsid w:val="00C67D57"/>
    <w:rsid w:val="00C67FE9"/>
    <w:rsid w:val="00C70639"/>
    <w:rsid w:val="00C708C8"/>
    <w:rsid w:val="00C708F5"/>
    <w:rsid w:val="00C709E6"/>
    <w:rsid w:val="00C70F6F"/>
    <w:rsid w:val="00C712CE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DDB"/>
    <w:rsid w:val="00C82EE6"/>
    <w:rsid w:val="00C82EF8"/>
    <w:rsid w:val="00C830E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7231"/>
    <w:rsid w:val="00C8723D"/>
    <w:rsid w:val="00C8770A"/>
    <w:rsid w:val="00C8784E"/>
    <w:rsid w:val="00C878A5"/>
    <w:rsid w:val="00C87B84"/>
    <w:rsid w:val="00C87DC0"/>
    <w:rsid w:val="00C87E65"/>
    <w:rsid w:val="00C87F7E"/>
    <w:rsid w:val="00C9029A"/>
    <w:rsid w:val="00C9045D"/>
    <w:rsid w:val="00C904E9"/>
    <w:rsid w:val="00C905B6"/>
    <w:rsid w:val="00C9084D"/>
    <w:rsid w:val="00C90B2D"/>
    <w:rsid w:val="00C90C48"/>
    <w:rsid w:val="00C90C88"/>
    <w:rsid w:val="00C90C93"/>
    <w:rsid w:val="00C90D36"/>
    <w:rsid w:val="00C91083"/>
    <w:rsid w:val="00C9109C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A68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DAD"/>
    <w:rsid w:val="00C94E68"/>
    <w:rsid w:val="00C94FC2"/>
    <w:rsid w:val="00C94FEE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CC6"/>
    <w:rsid w:val="00C96F92"/>
    <w:rsid w:val="00C9738F"/>
    <w:rsid w:val="00C973ED"/>
    <w:rsid w:val="00C97564"/>
    <w:rsid w:val="00C9767A"/>
    <w:rsid w:val="00C97B85"/>
    <w:rsid w:val="00C97BB9"/>
    <w:rsid w:val="00C97C14"/>
    <w:rsid w:val="00CA026E"/>
    <w:rsid w:val="00CA02AB"/>
    <w:rsid w:val="00CA035B"/>
    <w:rsid w:val="00CA06ED"/>
    <w:rsid w:val="00CA0873"/>
    <w:rsid w:val="00CA09F5"/>
    <w:rsid w:val="00CA0D12"/>
    <w:rsid w:val="00CA0F34"/>
    <w:rsid w:val="00CA1081"/>
    <w:rsid w:val="00CA1124"/>
    <w:rsid w:val="00CA11D5"/>
    <w:rsid w:val="00CA1305"/>
    <w:rsid w:val="00CA1330"/>
    <w:rsid w:val="00CA1807"/>
    <w:rsid w:val="00CA18CC"/>
    <w:rsid w:val="00CA1AC9"/>
    <w:rsid w:val="00CA1E10"/>
    <w:rsid w:val="00CA1E6E"/>
    <w:rsid w:val="00CA2469"/>
    <w:rsid w:val="00CA25C4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C10"/>
    <w:rsid w:val="00CA4144"/>
    <w:rsid w:val="00CA4587"/>
    <w:rsid w:val="00CA4756"/>
    <w:rsid w:val="00CA4768"/>
    <w:rsid w:val="00CA47CB"/>
    <w:rsid w:val="00CA4974"/>
    <w:rsid w:val="00CA4E09"/>
    <w:rsid w:val="00CA54FB"/>
    <w:rsid w:val="00CA5554"/>
    <w:rsid w:val="00CA55AE"/>
    <w:rsid w:val="00CA59F3"/>
    <w:rsid w:val="00CA5A14"/>
    <w:rsid w:val="00CA5A79"/>
    <w:rsid w:val="00CA5AFC"/>
    <w:rsid w:val="00CA609B"/>
    <w:rsid w:val="00CA60FF"/>
    <w:rsid w:val="00CA61BA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619"/>
    <w:rsid w:val="00CB08F1"/>
    <w:rsid w:val="00CB0B6D"/>
    <w:rsid w:val="00CB0F48"/>
    <w:rsid w:val="00CB15C7"/>
    <w:rsid w:val="00CB1675"/>
    <w:rsid w:val="00CB17C6"/>
    <w:rsid w:val="00CB1828"/>
    <w:rsid w:val="00CB18DF"/>
    <w:rsid w:val="00CB1B4C"/>
    <w:rsid w:val="00CB1BF0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150"/>
    <w:rsid w:val="00CB417D"/>
    <w:rsid w:val="00CB4309"/>
    <w:rsid w:val="00CB48BA"/>
    <w:rsid w:val="00CB4C72"/>
    <w:rsid w:val="00CB51A7"/>
    <w:rsid w:val="00CB51BD"/>
    <w:rsid w:val="00CB5314"/>
    <w:rsid w:val="00CB5BA5"/>
    <w:rsid w:val="00CB5E54"/>
    <w:rsid w:val="00CB616D"/>
    <w:rsid w:val="00CB61D9"/>
    <w:rsid w:val="00CB6890"/>
    <w:rsid w:val="00CB68E5"/>
    <w:rsid w:val="00CB6D05"/>
    <w:rsid w:val="00CB6E03"/>
    <w:rsid w:val="00CB6FD1"/>
    <w:rsid w:val="00CB724F"/>
    <w:rsid w:val="00CB7256"/>
    <w:rsid w:val="00CB757C"/>
    <w:rsid w:val="00CB799E"/>
    <w:rsid w:val="00CB7CA1"/>
    <w:rsid w:val="00CB7E11"/>
    <w:rsid w:val="00CC0598"/>
    <w:rsid w:val="00CC0D46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88"/>
    <w:rsid w:val="00CC1E89"/>
    <w:rsid w:val="00CC1F1C"/>
    <w:rsid w:val="00CC208F"/>
    <w:rsid w:val="00CC2230"/>
    <w:rsid w:val="00CC27A1"/>
    <w:rsid w:val="00CC28C7"/>
    <w:rsid w:val="00CC28E3"/>
    <w:rsid w:val="00CC3314"/>
    <w:rsid w:val="00CC346D"/>
    <w:rsid w:val="00CC365D"/>
    <w:rsid w:val="00CC3792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52"/>
    <w:rsid w:val="00CC521B"/>
    <w:rsid w:val="00CC5427"/>
    <w:rsid w:val="00CC544D"/>
    <w:rsid w:val="00CC5561"/>
    <w:rsid w:val="00CC5769"/>
    <w:rsid w:val="00CC58A4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FB"/>
    <w:rsid w:val="00CC765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F6C"/>
    <w:rsid w:val="00CD257E"/>
    <w:rsid w:val="00CD2630"/>
    <w:rsid w:val="00CD26B5"/>
    <w:rsid w:val="00CD2DC6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AAD"/>
    <w:rsid w:val="00CD6ACC"/>
    <w:rsid w:val="00CD73A7"/>
    <w:rsid w:val="00CD7458"/>
    <w:rsid w:val="00CD7699"/>
    <w:rsid w:val="00CD7998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FC7"/>
    <w:rsid w:val="00CE10D3"/>
    <w:rsid w:val="00CE120F"/>
    <w:rsid w:val="00CE178B"/>
    <w:rsid w:val="00CE1943"/>
    <w:rsid w:val="00CE1CC4"/>
    <w:rsid w:val="00CE1E22"/>
    <w:rsid w:val="00CE2047"/>
    <w:rsid w:val="00CE2347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CBE"/>
    <w:rsid w:val="00CE5D3F"/>
    <w:rsid w:val="00CE5E5C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60B"/>
    <w:rsid w:val="00CF0715"/>
    <w:rsid w:val="00CF085E"/>
    <w:rsid w:val="00CF0AE8"/>
    <w:rsid w:val="00CF0B6C"/>
    <w:rsid w:val="00CF0EAA"/>
    <w:rsid w:val="00CF0FBA"/>
    <w:rsid w:val="00CF1116"/>
    <w:rsid w:val="00CF1764"/>
    <w:rsid w:val="00CF1888"/>
    <w:rsid w:val="00CF1B57"/>
    <w:rsid w:val="00CF21A3"/>
    <w:rsid w:val="00CF232F"/>
    <w:rsid w:val="00CF23F3"/>
    <w:rsid w:val="00CF2AC0"/>
    <w:rsid w:val="00CF2CC1"/>
    <w:rsid w:val="00CF2DD2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B4"/>
    <w:rsid w:val="00CF5F66"/>
    <w:rsid w:val="00CF6370"/>
    <w:rsid w:val="00CF63BC"/>
    <w:rsid w:val="00CF641C"/>
    <w:rsid w:val="00CF6948"/>
    <w:rsid w:val="00CF6B55"/>
    <w:rsid w:val="00CF6E35"/>
    <w:rsid w:val="00CF7025"/>
    <w:rsid w:val="00CF7077"/>
    <w:rsid w:val="00CF71DA"/>
    <w:rsid w:val="00CF7920"/>
    <w:rsid w:val="00CF7DDB"/>
    <w:rsid w:val="00CF7FC7"/>
    <w:rsid w:val="00D000E7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312"/>
    <w:rsid w:val="00D01367"/>
    <w:rsid w:val="00D018DE"/>
    <w:rsid w:val="00D01B6E"/>
    <w:rsid w:val="00D02081"/>
    <w:rsid w:val="00D020F6"/>
    <w:rsid w:val="00D02A68"/>
    <w:rsid w:val="00D02B45"/>
    <w:rsid w:val="00D02F03"/>
    <w:rsid w:val="00D02FEF"/>
    <w:rsid w:val="00D03050"/>
    <w:rsid w:val="00D03101"/>
    <w:rsid w:val="00D03118"/>
    <w:rsid w:val="00D0335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891"/>
    <w:rsid w:val="00D11CE2"/>
    <w:rsid w:val="00D11DB1"/>
    <w:rsid w:val="00D11DDC"/>
    <w:rsid w:val="00D1215A"/>
    <w:rsid w:val="00D1239C"/>
    <w:rsid w:val="00D123A5"/>
    <w:rsid w:val="00D123B5"/>
    <w:rsid w:val="00D12A4A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5"/>
    <w:rsid w:val="00D1482C"/>
    <w:rsid w:val="00D149E6"/>
    <w:rsid w:val="00D14C8C"/>
    <w:rsid w:val="00D14CE4"/>
    <w:rsid w:val="00D14F11"/>
    <w:rsid w:val="00D14F34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2263"/>
    <w:rsid w:val="00D223DF"/>
    <w:rsid w:val="00D22423"/>
    <w:rsid w:val="00D225AD"/>
    <w:rsid w:val="00D2264A"/>
    <w:rsid w:val="00D226A5"/>
    <w:rsid w:val="00D228A4"/>
    <w:rsid w:val="00D22A1E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C5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86"/>
    <w:rsid w:val="00D31306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4011"/>
    <w:rsid w:val="00D34156"/>
    <w:rsid w:val="00D341E3"/>
    <w:rsid w:val="00D3435E"/>
    <w:rsid w:val="00D34486"/>
    <w:rsid w:val="00D3456C"/>
    <w:rsid w:val="00D35398"/>
    <w:rsid w:val="00D357AA"/>
    <w:rsid w:val="00D35915"/>
    <w:rsid w:val="00D35918"/>
    <w:rsid w:val="00D35A8E"/>
    <w:rsid w:val="00D35C2E"/>
    <w:rsid w:val="00D35F40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57"/>
    <w:rsid w:val="00D42D1B"/>
    <w:rsid w:val="00D42FAD"/>
    <w:rsid w:val="00D4329B"/>
    <w:rsid w:val="00D43998"/>
    <w:rsid w:val="00D43B25"/>
    <w:rsid w:val="00D43BCA"/>
    <w:rsid w:val="00D43C91"/>
    <w:rsid w:val="00D44238"/>
    <w:rsid w:val="00D44277"/>
    <w:rsid w:val="00D44545"/>
    <w:rsid w:val="00D445A4"/>
    <w:rsid w:val="00D44A2A"/>
    <w:rsid w:val="00D44BE1"/>
    <w:rsid w:val="00D44F61"/>
    <w:rsid w:val="00D45071"/>
    <w:rsid w:val="00D450E6"/>
    <w:rsid w:val="00D45114"/>
    <w:rsid w:val="00D451E1"/>
    <w:rsid w:val="00D45212"/>
    <w:rsid w:val="00D45299"/>
    <w:rsid w:val="00D4529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58F"/>
    <w:rsid w:val="00D468B2"/>
    <w:rsid w:val="00D46951"/>
    <w:rsid w:val="00D469A1"/>
    <w:rsid w:val="00D469B7"/>
    <w:rsid w:val="00D46B52"/>
    <w:rsid w:val="00D46C09"/>
    <w:rsid w:val="00D46F80"/>
    <w:rsid w:val="00D4704F"/>
    <w:rsid w:val="00D474F5"/>
    <w:rsid w:val="00D47764"/>
    <w:rsid w:val="00D47904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9B4"/>
    <w:rsid w:val="00D549E0"/>
    <w:rsid w:val="00D54C9E"/>
    <w:rsid w:val="00D54DBB"/>
    <w:rsid w:val="00D54FB1"/>
    <w:rsid w:val="00D550DA"/>
    <w:rsid w:val="00D550EA"/>
    <w:rsid w:val="00D5555D"/>
    <w:rsid w:val="00D556CC"/>
    <w:rsid w:val="00D55910"/>
    <w:rsid w:val="00D55E8B"/>
    <w:rsid w:val="00D55FD5"/>
    <w:rsid w:val="00D55FF3"/>
    <w:rsid w:val="00D56088"/>
    <w:rsid w:val="00D5629C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98"/>
    <w:rsid w:val="00D600B5"/>
    <w:rsid w:val="00D60257"/>
    <w:rsid w:val="00D60400"/>
    <w:rsid w:val="00D6055A"/>
    <w:rsid w:val="00D6078F"/>
    <w:rsid w:val="00D6091F"/>
    <w:rsid w:val="00D60D6F"/>
    <w:rsid w:val="00D6108D"/>
    <w:rsid w:val="00D612F9"/>
    <w:rsid w:val="00D61356"/>
    <w:rsid w:val="00D616A8"/>
    <w:rsid w:val="00D61703"/>
    <w:rsid w:val="00D6198E"/>
    <w:rsid w:val="00D61DA5"/>
    <w:rsid w:val="00D62006"/>
    <w:rsid w:val="00D625B5"/>
    <w:rsid w:val="00D62AEA"/>
    <w:rsid w:val="00D62B89"/>
    <w:rsid w:val="00D630A2"/>
    <w:rsid w:val="00D638C8"/>
    <w:rsid w:val="00D63A82"/>
    <w:rsid w:val="00D63B66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1008"/>
    <w:rsid w:val="00D7134D"/>
    <w:rsid w:val="00D71467"/>
    <w:rsid w:val="00D7155F"/>
    <w:rsid w:val="00D71613"/>
    <w:rsid w:val="00D71ABA"/>
    <w:rsid w:val="00D71FC2"/>
    <w:rsid w:val="00D71FE0"/>
    <w:rsid w:val="00D72045"/>
    <w:rsid w:val="00D724C3"/>
    <w:rsid w:val="00D7288A"/>
    <w:rsid w:val="00D728E6"/>
    <w:rsid w:val="00D73163"/>
    <w:rsid w:val="00D731D1"/>
    <w:rsid w:val="00D7348A"/>
    <w:rsid w:val="00D735A6"/>
    <w:rsid w:val="00D736B1"/>
    <w:rsid w:val="00D73AD5"/>
    <w:rsid w:val="00D73C50"/>
    <w:rsid w:val="00D73C91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42F"/>
    <w:rsid w:val="00D76537"/>
    <w:rsid w:val="00D76A42"/>
    <w:rsid w:val="00D7726E"/>
    <w:rsid w:val="00D7755E"/>
    <w:rsid w:val="00D77B19"/>
    <w:rsid w:val="00D77F4A"/>
    <w:rsid w:val="00D77FEE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66D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7BA"/>
    <w:rsid w:val="00D837BF"/>
    <w:rsid w:val="00D8394C"/>
    <w:rsid w:val="00D83A87"/>
    <w:rsid w:val="00D83A97"/>
    <w:rsid w:val="00D83F6D"/>
    <w:rsid w:val="00D84287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64"/>
    <w:rsid w:val="00D8547F"/>
    <w:rsid w:val="00D85DCD"/>
    <w:rsid w:val="00D86014"/>
    <w:rsid w:val="00D8617E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A80"/>
    <w:rsid w:val="00D920DD"/>
    <w:rsid w:val="00D921AA"/>
    <w:rsid w:val="00D92277"/>
    <w:rsid w:val="00D923A6"/>
    <w:rsid w:val="00D923ED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B4F"/>
    <w:rsid w:val="00D97F11"/>
    <w:rsid w:val="00D97F22"/>
    <w:rsid w:val="00D97FA3"/>
    <w:rsid w:val="00D97FE1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7B1"/>
    <w:rsid w:val="00DA1BCC"/>
    <w:rsid w:val="00DA1BE5"/>
    <w:rsid w:val="00DA1C84"/>
    <w:rsid w:val="00DA1C96"/>
    <w:rsid w:val="00DA1CE9"/>
    <w:rsid w:val="00DA2005"/>
    <w:rsid w:val="00DA216F"/>
    <w:rsid w:val="00DA22B5"/>
    <w:rsid w:val="00DA24CF"/>
    <w:rsid w:val="00DA2673"/>
    <w:rsid w:val="00DA2748"/>
    <w:rsid w:val="00DA2D64"/>
    <w:rsid w:val="00DA3235"/>
    <w:rsid w:val="00DA3911"/>
    <w:rsid w:val="00DA3AE7"/>
    <w:rsid w:val="00DA3CCB"/>
    <w:rsid w:val="00DA4430"/>
    <w:rsid w:val="00DA4651"/>
    <w:rsid w:val="00DA497E"/>
    <w:rsid w:val="00DA4B9B"/>
    <w:rsid w:val="00DA4C7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D59"/>
    <w:rsid w:val="00DA5DEC"/>
    <w:rsid w:val="00DA65A5"/>
    <w:rsid w:val="00DA663D"/>
    <w:rsid w:val="00DA6942"/>
    <w:rsid w:val="00DA6A9F"/>
    <w:rsid w:val="00DA6CF3"/>
    <w:rsid w:val="00DA6D29"/>
    <w:rsid w:val="00DA6D9E"/>
    <w:rsid w:val="00DA6E21"/>
    <w:rsid w:val="00DA6E87"/>
    <w:rsid w:val="00DA708B"/>
    <w:rsid w:val="00DA749C"/>
    <w:rsid w:val="00DA79D8"/>
    <w:rsid w:val="00DA79D9"/>
    <w:rsid w:val="00DA7A5D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62D8"/>
    <w:rsid w:val="00DB6319"/>
    <w:rsid w:val="00DB66E5"/>
    <w:rsid w:val="00DB66FB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ED0"/>
    <w:rsid w:val="00DC0367"/>
    <w:rsid w:val="00DC03DD"/>
    <w:rsid w:val="00DC05A7"/>
    <w:rsid w:val="00DC0706"/>
    <w:rsid w:val="00DC0A65"/>
    <w:rsid w:val="00DC0C87"/>
    <w:rsid w:val="00DC0DD7"/>
    <w:rsid w:val="00DC0EC2"/>
    <w:rsid w:val="00DC0F4C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701A"/>
    <w:rsid w:val="00DC737B"/>
    <w:rsid w:val="00DC74ED"/>
    <w:rsid w:val="00DC7616"/>
    <w:rsid w:val="00DC7696"/>
    <w:rsid w:val="00DC77C8"/>
    <w:rsid w:val="00DC7900"/>
    <w:rsid w:val="00DC7A5E"/>
    <w:rsid w:val="00DC7C3D"/>
    <w:rsid w:val="00DC7CE2"/>
    <w:rsid w:val="00DC7E7B"/>
    <w:rsid w:val="00DD023D"/>
    <w:rsid w:val="00DD023F"/>
    <w:rsid w:val="00DD02D6"/>
    <w:rsid w:val="00DD031D"/>
    <w:rsid w:val="00DD0551"/>
    <w:rsid w:val="00DD0572"/>
    <w:rsid w:val="00DD05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B66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B8A"/>
    <w:rsid w:val="00DE1BC2"/>
    <w:rsid w:val="00DE1C73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A7"/>
    <w:rsid w:val="00DE4B1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D8B"/>
    <w:rsid w:val="00DE704C"/>
    <w:rsid w:val="00DE7387"/>
    <w:rsid w:val="00DE74BA"/>
    <w:rsid w:val="00DE7587"/>
    <w:rsid w:val="00DE7BB8"/>
    <w:rsid w:val="00DE7D79"/>
    <w:rsid w:val="00DF002C"/>
    <w:rsid w:val="00DF0038"/>
    <w:rsid w:val="00DF0199"/>
    <w:rsid w:val="00DF01CB"/>
    <w:rsid w:val="00DF020C"/>
    <w:rsid w:val="00DF0278"/>
    <w:rsid w:val="00DF02B9"/>
    <w:rsid w:val="00DF0435"/>
    <w:rsid w:val="00DF0438"/>
    <w:rsid w:val="00DF0747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C5C"/>
    <w:rsid w:val="00DF2E8C"/>
    <w:rsid w:val="00DF2F25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52FD"/>
    <w:rsid w:val="00DF538A"/>
    <w:rsid w:val="00DF579F"/>
    <w:rsid w:val="00DF5D5A"/>
    <w:rsid w:val="00DF5F20"/>
    <w:rsid w:val="00DF5F4D"/>
    <w:rsid w:val="00DF5F7D"/>
    <w:rsid w:val="00DF5FC0"/>
    <w:rsid w:val="00DF6079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BC1"/>
    <w:rsid w:val="00E00BEC"/>
    <w:rsid w:val="00E00D45"/>
    <w:rsid w:val="00E00FD8"/>
    <w:rsid w:val="00E01012"/>
    <w:rsid w:val="00E0122B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EE6"/>
    <w:rsid w:val="00E0425E"/>
    <w:rsid w:val="00E043E1"/>
    <w:rsid w:val="00E04827"/>
    <w:rsid w:val="00E05305"/>
    <w:rsid w:val="00E05592"/>
    <w:rsid w:val="00E056D8"/>
    <w:rsid w:val="00E057C4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610"/>
    <w:rsid w:val="00E07637"/>
    <w:rsid w:val="00E07A34"/>
    <w:rsid w:val="00E07C2F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BD"/>
    <w:rsid w:val="00E122A8"/>
    <w:rsid w:val="00E1257D"/>
    <w:rsid w:val="00E12A51"/>
    <w:rsid w:val="00E12C54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D47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9B2"/>
    <w:rsid w:val="00E229C9"/>
    <w:rsid w:val="00E22B3F"/>
    <w:rsid w:val="00E22BDE"/>
    <w:rsid w:val="00E22D4E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C99"/>
    <w:rsid w:val="00E25034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F4"/>
    <w:rsid w:val="00E32F53"/>
    <w:rsid w:val="00E32FD4"/>
    <w:rsid w:val="00E33460"/>
    <w:rsid w:val="00E33770"/>
    <w:rsid w:val="00E3390C"/>
    <w:rsid w:val="00E339D1"/>
    <w:rsid w:val="00E33C5B"/>
    <w:rsid w:val="00E341B2"/>
    <w:rsid w:val="00E344C5"/>
    <w:rsid w:val="00E34726"/>
    <w:rsid w:val="00E34773"/>
    <w:rsid w:val="00E34ABF"/>
    <w:rsid w:val="00E34F29"/>
    <w:rsid w:val="00E3510F"/>
    <w:rsid w:val="00E35236"/>
    <w:rsid w:val="00E352CA"/>
    <w:rsid w:val="00E3538C"/>
    <w:rsid w:val="00E35902"/>
    <w:rsid w:val="00E35DEE"/>
    <w:rsid w:val="00E35E26"/>
    <w:rsid w:val="00E35E41"/>
    <w:rsid w:val="00E3615C"/>
    <w:rsid w:val="00E361BE"/>
    <w:rsid w:val="00E363A5"/>
    <w:rsid w:val="00E36454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249"/>
    <w:rsid w:val="00E40391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A55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C04"/>
    <w:rsid w:val="00E43092"/>
    <w:rsid w:val="00E432AA"/>
    <w:rsid w:val="00E432F2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565E"/>
    <w:rsid w:val="00E45675"/>
    <w:rsid w:val="00E45796"/>
    <w:rsid w:val="00E45C2A"/>
    <w:rsid w:val="00E45C36"/>
    <w:rsid w:val="00E46032"/>
    <w:rsid w:val="00E4615E"/>
    <w:rsid w:val="00E46500"/>
    <w:rsid w:val="00E4679A"/>
    <w:rsid w:val="00E46A5A"/>
    <w:rsid w:val="00E46C91"/>
    <w:rsid w:val="00E472F7"/>
    <w:rsid w:val="00E47402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E2A"/>
    <w:rsid w:val="00E5246B"/>
    <w:rsid w:val="00E524CA"/>
    <w:rsid w:val="00E52EDD"/>
    <w:rsid w:val="00E53115"/>
    <w:rsid w:val="00E53139"/>
    <w:rsid w:val="00E533B4"/>
    <w:rsid w:val="00E53403"/>
    <w:rsid w:val="00E53578"/>
    <w:rsid w:val="00E53585"/>
    <w:rsid w:val="00E535E4"/>
    <w:rsid w:val="00E536C1"/>
    <w:rsid w:val="00E53731"/>
    <w:rsid w:val="00E538D7"/>
    <w:rsid w:val="00E53C7C"/>
    <w:rsid w:val="00E53E80"/>
    <w:rsid w:val="00E5409F"/>
    <w:rsid w:val="00E541E7"/>
    <w:rsid w:val="00E54309"/>
    <w:rsid w:val="00E54628"/>
    <w:rsid w:val="00E546BE"/>
    <w:rsid w:val="00E547FF"/>
    <w:rsid w:val="00E54905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2F2"/>
    <w:rsid w:val="00E64826"/>
    <w:rsid w:val="00E64919"/>
    <w:rsid w:val="00E64939"/>
    <w:rsid w:val="00E64C30"/>
    <w:rsid w:val="00E64E25"/>
    <w:rsid w:val="00E64FFF"/>
    <w:rsid w:val="00E65355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7124"/>
    <w:rsid w:val="00E67212"/>
    <w:rsid w:val="00E67578"/>
    <w:rsid w:val="00E678A1"/>
    <w:rsid w:val="00E67D5D"/>
    <w:rsid w:val="00E702CF"/>
    <w:rsid w:val="00E702EC"/>
    <w:rsid w:val="00E7092A"/>
    <w:rsid w:val="00E70E75"/>
    <w:rsid w:val="00E70F9A"/>
    <w:rsid w:val="00E7127C"/>
    <w:rsid w:val="00E71401"/>
    <w:rsid w:val="00E7169B"/>
    <w:rsid w:val="00E716B7"/>
    <w:rsid w:val="00E717F3"/>
    <w:rsid w:val="00E71A26"/>
    <w:rsid w:val="00E71A7A"/>
    <w:rsid w:val="00E71D7F"/>
    <w:rsid w:val="00E71E6C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EF"/>
    <w:rsid w:val="00E72A0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549"/>
    <w:rsid w:val="00E808C6"/>
    <w:rsid w:val="00E8099F"/>
    <w:rsid w:val="00E80B2F"/>
    <w:rsid w:val="00E80C3B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85"/>
    <w:rsid w:val="00E837EA"/>
    <w:rsid w:val="00E839F1"/>
    <w:rsid w:val="00E83B62"/>
    <w:rsid w:val="00E83BDC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166"/>
    <w:rsid w:val="00E90CF4"/>
    <w:rsid w:val="00E90DEA"/>
    <w:rsid w:val="00E90E94"/>
    <w:rsid w:val="00E91361"/>
    <w:rsid w:val="00E918ED"/>
    <w:rsid w:val="00E91F11"/>
    <w:rsid w:val="00E92091"/>
    <w:rsid w:val="00E925D6"/>
    <w:rsid w:val="00E928F7"/>
    <w:rsid w:val="00E92A59"/>
    <w:rsid w:val="00E92C7F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1046"/>
    <w:rsid w:val="00EA127B"/>
    <w:rsid w:val="00EA15A1"/>
    <w:rsid w:val="00EA161F"/>
    <w:rsid w:val="00EA1857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68"/>
    <w:rsid w:val="00EA612F"/>
    <w:rsid w:val="00EA658C"/>
    <w:rsid w:val="00EA6647"/>
    <w:rsid w:val="00EA6721"/>
    <w:rsid w:val="00EA6C34"/>
    <w:rsid w:val="00EA6D28"/>
    <w:rsid w:val="00EA6E4B"/>
    <w:rsid w:val="00EA71A7"/>
    <w:rsid w:val="00EA7366"/>
    <w:rsid w:val="00EA736F"/>
    <w:rsid w:val="00EA744D"/>
    <w:rsid w:val="00EA760C"/>
    <w:rsid w:val="00EA7711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47"/>
    <w:rsid w:val="00EB3E52"/>
    <w:rsid w:val="00EB4002"/>
    <w:rsid w:val="00EB435E"/>
    <w:rsid w:val="00EB44E9"/>
    <w:rsid w:val="00EB4573"/>
    <w:rsid w:val="00EB47DA"/>
    <w:rsid w:val="00EB4805"/>
    <w:rsid w:val="00EB4A43"/>
    <w:rsid w:val="00EB4AE5"/>
    <w:rsid w:val="00EB4B4F"/>
    <w:rsid w:val="00EB4C75"/>
    <w:rsid w:val="00EB50A8"/>
    <w:rsid w:val="00EB5160"/>
    <w:rsid w:val="00EB5181"/>
    <w:rsid w:val="00EB518D"/>
    <w:rsid w:val="00EB563B"/>
    <w:rsid w:val="00EB60A7"/>
    <w:rsid w:val="00EB65B8"/>
    <w:rsid w:val="00EB682A"/>
    <w:rsid w:val="00EB716F"/>
    <w:rsid w:val="00EB71D7"/>
    <w:rsid w:val="00EB73B1"/>
    <w:rsid w:val="00EB75FC"/>
    <w:rsid w:val="00EB761D"/>
    <w:rsid w:val="00EB7791"/>
    <w:rsid w:val="00EB77C4"/>
    <w:rsid w:val="00EB78A2"/>
    <w:rsid w:val="00EB7FF9"/>
    <w:rsid w:val="00EC0498"/>
    <w:rsid w:val="00EC0983"/>
    <w:rsid w:val="00EC0BEF"/>
    <w:rsid w:val="00EC0EC1"/>
    <w:rsid w:val="00EC0F4A"/>
    <w:rsid w:val="00EC12FB"/>
    <w:rsid w:val="00EC13C5"/>
    <w:rsid w:val="00EC158B"/>
    <w:rsid w:val="00EC192D"/>
    <w:rsid w:val="00EC1A3B"/>
    <w:rsid w:val="00EC1BFC"/>
    <w:rsid w:val="00EC1E4A"/>
    <w:rsid w:val="00EC1F56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CC0"/>
    <w:rsid w:val="00EC6DA8"/>
    <w:rsid w:val="00EC6E61"/>
    <w:rsid w:val="00EC707D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298"/>
    <w:rsid w:val="00ED355E"/>
    <w:rsid w:val="00ED39DB"/>
    <w:rsid w:val="00ED3A8C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181"/>
    <w:rsid w:val="00ED7404"/>
    <w:rsid w:val="00ED74C7"/>
    <w:rsid w:val="00ED752B"/>
    <w:rsid w:val="00ED7567"/>
    <w:rsid w:val="00ED75D1"/>
    <w:rsid w:val="00ED780F"/>
    <w:rsid w:val="00ED79B5"/>
    <w:rsid w:val="00ED7E95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958"/>
    <w:rsid w:val="00EE4A0C"/>
    <w:rsid w:val="00EE4ADD"/>
    <w:rsid w:val="00EE4B1A"/>
    <w:rsid w:val="00EE4B35"/>
    <w:rsid w:val="00EE5048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F4E"/>
    <w:rsid w:val="00EF20C6"/>
    <w:rsid w:val="00EF215A"/>
    <w:rsid w:val="00EF2613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CD"/>
    <w:rsid w:val="00F05401"/>
    <w:rsid w:val="00F0542B"/>
    <w:rsid w:val="00F056EF"/>
    <w:rsid w:val="00F057FC"/>
    <w:rsid w:val="00F0598C"/>
    <w:rsid w:val="00F05A0E"/>
    <w:rsid w:val="00F05CBD"/>
    <w:rsid w:val="00F05F3E"/>
    <w:rsid w:val="00F06112"/>
    <w:rsid w:val="00F062A4"/>
    <w:rsid w:val="00F06578"/>
    <w:rsid w:val="00F067C7"/>
    <w:rsid w:val="00F06909"/>
    <w:rsid w:val="00F069D4"/>
    <w:rsid w:val="00F06BBA"/>
    <w:rsid w:val="00F06FC8"/>
    <w:rsid w:val="00F07191"/>
    <w:rsid w:val="00F07571"/>
    <w:rsid w:val="00F07AD4"/>
    <w:rsid w:val="00F07BD5"/>
    <w:rsid w:val="00F10287"/>
    <w:rsid w:val="00F10ACF"/>
    <w:rsid w:val="00F10B69"/>
    <w:rsid w:val="00F10D3F"/>
    <w:rsid w:val="00F10F35"/>
    <w:rsid w:val="00F111D0"/>
    <w:rsid w:val="00F112F8"/>
    <w:rsid w:val="00F1137A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906"/>
    <w:rsid w:val="00F14999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9E"/>
    <w:rsid w:val="00F225BE"/>
    <w:rsid w:val="00F2285C"/>
    <w:rsid w:val="00F2302A"/>
    <w:rsid w:val="00F2322C"/>
    <w:rsid w:val="00F2327A"/>
    <w:rsid w:val="00F23600"/>
    <w:rsid w:val="00F23756"/>
    <w:rsid w:val="00F23786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708"/>
    <w:rsid w:val="00F34722"/>
    <w:rsid w:val="00F34A31"/>
    <w:rsid w:val="00F34F89"/>
    <w:rsid w:val="00F35060"/>
    <w:rsid w:val="00F353C5"/>
    <w:rsid w:val="00F35522"/>
    <w:rsid w:val="00F35903"/>
    <w:rsid w:val="00F35F51"/>
    <w:rsid w:val="00F35FCF"/>
    <w:rsid w:val="00F36451"/>
    <w:rsid w:val="00F36632"/>
    <w:rsid w:val="00F36926"/>
    <w:rsid w:val="00F36E73"/>
    <w:rsid w:val="00F37031"/>
    <w:rsid w:val="00F3713A"/>
    <w:rsid w:val="00F3746C"/>
    <w:rsid w:val="00F37976"/>
    <w:rsid w:val="00F37A37"/>
    <w:rsid w:val="00F37AC1"/>
    <w:rsid w:val="00F37B14"/>
    <w:rsid w:val="00F37B33"/>
    <w:rsid w:val="00F37B3E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692"/>
    <w:rsid w:val="00F44ADD"/>
    <w:rsid w:val="00F45303"/>
    <w:rsid w:val="00F456BB"/>
    <w:rsid w:val="00F457A0"/>
    <w:rsid w:val="00F45AB7"/>
    <w:rsid w:val="00F46230"/>
    <w:rsid w:val="00F46271"/>
    <w:rsid w:val="00F46455"/>
    <w:rsid w:val="00F46885"/>
    <w:rsid w:val="00F46B11"/>
    <w:rsid w:val="00F46C66"/>
    <w:rsid w:val="00F46D32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E0"/>
    <w:rsid w:val="00F506E7"/>
    <w:rsid w:val="00F507BD"/>
    <w:rsid w:val="00F508DA"/>
    <w:rsid w:val="00F50B29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41F"/>
    <w:rsid w:val="00F7753A"/>
    <w:rsid w:val="00F775CC"/>
    <w:rsid w:val="00F77664"/>
    <w:rsid w:val="00F777E4"/>
    <w:rsid w:val="00F7787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7F1"/>
    <w:rsid w:val="00F80C27"/>
    <w:rsid w:val="00F80F03"/>
    <w:rsid w:val="00F810D9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AE"/>
    <w:rsid w:val="00F83F0D"/>
    <w:rsid w:val="00F840CD"/>
    <w:rsid w:val="00F8428C"/>
    <w:rsid w:val="00F84656"/>
    <w:rsid w:val="00F84AB5"/>
    <w:rsid w:val="00F84E37"/>
    <w:rsid w:val="00F84E96"/>
    <w:rsid w:val="00F8528B"/>
    <w:rsid w:val="00F852AC"/>
    <w:rsid w:val="00F8548B"/>
    <w:rsid w:val="00F854A1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F94"/>
    <w:rsid w:val="00F8709B"/>
    <w:rsid w:val="00F87268"/>
    <w:rsid w:val="00F87367"/>
    <w:rsid w:val="00F874A8"/>
    <w:rsid w:val="00F87D1C"/>
    <w:rsid w:val="00F87E18"/>
    <w:rsid w:val="00F9011A"/>
    <w:rsid w:val="00F91159"/>
    <w:rsid w:val="00F912E5"/>
    <w:rsid w:val="00F91404"/>
    <w:rsid w:val="00F91681"/>
    <w:rsid w:val="00F91924"/>
    <w:rsid w:val="00F91B4A"/>
    <w:rsid w:val="00F91ECC"/>
    <w:rsid w:val="00F91F0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23F"/>
    <w:rsid w:val="00F94291"/>
    <w:rsid w:val="00F94509"/>
    <w:rsid w:val="00F945BE"/>
    <w:rsid w:val="00F945CF"/>
    <w:rsid w:val="00F9486F"/>
    <w:rsid w:val="00F949CC"/>
    <w:rsid w:val="00F94C42"/>
    <w:rsid w:val="00F94C82"/>
    <w:rsid w:val="00F9536F"/>
    <w:rsid w:val="00F954B4"/>
    <w:rsid w:val="00F956DE"/>
    <w:rsid w:val="00F95A3A"/>
    <w:rsid w:val="00F95AFA"/>
    <w:rsid w:val="00F95C05"/>
    <w:rsid w:val="00F95D9A"/>
    <w:rsid w:val="00F96315"/>
    <w:rsid w:val="00F963D2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4B"/>
    <w:rsid w:val="00FA2082"/>
    <w:rsid w:val="00FA2274"/>
    <w:rsid w:val="00FA27AA"/>
    <w:rsid w:val="00FA288E"/>
    <w:rsid w:val="00FA2A3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7D8"/>
    <w:rsid w:val="00FA4902"/>
    <w:rsid w:val="00FA4B86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9E"/>
    <w:rsid w:val="00FA6CDC"/>
    <w:rsid w:val="00FA6DC8"/>
    <w:rsid w:val="00FA6EF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8CF"/>
    <w:rsid w:val="00FB4D3D"/>
    <w:rsid w:val="00FB4EB6"/>
    <w:rsid w:val="00FB5732"/>
    <w:rsid w:val="00FB57BF"/>
    <w:rsid w:val="00FB5ADA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4280"/>
    <w:rsid w:val="00FC4393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E75"/>
    <w:rsid w:val="00FC5F69"/>
    <w:rsid w:val="00FC60EE"/>
    <w:rsid w:val="00FC626E"/>
    <w:rsid w:val="00FC636B"/>
    <w:rsid w:val="00FC6656"/>
    <w:rsid w:val="00FC66EE"/>
    <w:rsid w:val="00FC689E"/>
    <w:rsid w:val="00FC6B3D"/>
    <w:rsid w:val="00FC6B98"/>
    <w:rsid w:val="00FC6E40"/>
    <w:rsid w:val="00FC6F06"/>
    <w:rsid w:val="00FC7029"/>
    <w:rsid w:val="00FC71A3"/>
    <w:rsid w:val="00FC72AA"/>
    <w:rsid w:val="00FC7620"/>
    <w:rsid w:val="00FC7718"/>
    <w:rsid w:val="00FC771A"/>
    <w:rsid w:val="00FC78E6"/>
    <w:rsid w:val="00FC78FA"/>
    <w:rsid w:val="00FC7960"/>
    <w:rsid w:val="00FC7A9E"/>
    <w:rsid w:val="00FC7BEC"/>
    <w:rsid w:val="00FC7CB9"/>
    <w:rsid w:val="00FC7E9E"/>
    <w:rsid w:val="00FC7F1E"/>
    <w:rsid w:val="00FD001A"/>
    <w:rsid w:val="00FD004D"/>
    <w:rsid w:val="00FD04C1"/>
    <w:rsid w:val="00FD06BC"/>
    <w:rsid w:val="00FD06FA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1CC"/>
    <w:rsid w:val="00FD4274"/>
    <w:rsid w:val="00FD45FA"/>
    <w:rsid w:val="00FD4983"/>
    <w:rsid w:val="00FD4A24"/>
    <w:rsid w:val="00FD4C7B"/>
    <w:rsid w:val="00FD53CD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E00C0"/>
    <w:rsid w:val="00FE01AF"/>
    <w:rsid w:val="00FE0255"/>
    <w:rsid w:val="00FE0283"/>
    <w:rsid w:val="00FE06F7"/>
    <w:rsid w:val="00FE0AE7"/>
    <w:rsid w:val="00FE0AF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353A"/>
    <w:rsid w:val="00FE35CF"/>
    <w:rsid w:val="00FE393D"/>
    <w:rsid w:val="00FE39B7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5BA"/>
    <w:rsid w:val="00FE65CD"/>
    <w:rsid w:val="00FE67F5"/>
    <w:rsid w:val="00FE6870"/>
    <w:rsid w:val="00FE6D0E"/>
    <w:rsid w:val="00FE6E32"/>
    <w:rsid w:val="00FE77D8"/>
    <w:rsid w:val="00FE7B7F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ACA"/>
    <w:rsid w:val="00FF1B56"/>
    <w:rsid w:val="00FF1CBF"/>
    <w:rsid w:val="00FF1D2A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3BB"/>
    <w:rsid w:val="00FF3479"/>
    <w:rsid w:val="00FF3527"/>
    <w:rsid w:val="00FF379D"/>
    <w:rsid w:val="00FF38A0"/>
    <w:rsid w:val="00FF3AE1"/>
    <w:rsid w:val="00FF3B5E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297"/>
    <w:rsid w:val="00FF6346"/>
    <w:rsid w:val="00FF6411"/>
    <w:rsid w:val="00FF6693"/>
    <w:rsid w:val="00FF679A"/>
    <w:rsid w:val="00FF684D"/>
    <w:rsid w:val="00FF6E6E"/>
    <w:rsid w:val="00FF7077"/>
    <w:rsid w:val="00FF7339"/>
    <w:rsid w:val="00FF743D"/>
    <w:rsid w:val="00FF7600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6928B9AE-769A-44A3-9DA2-7C808227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uiPriority w:val="99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115B10"/>
    <w:pPr>
      <w:ind w:left="284"/>
    </w:pPr>
  </w:style>
  <w:style w:type="paragraph" w:customStyle="1" w:styleId="AAFrameAddress">
    <w:name w:val="AA Frame Address"/>
    <w:basedOn w:val="Heading1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semiHidden/>
    <w:rsid w:val="00115B10"/>
    <w:pPr>
      <w:ind w:left="1134"/>
    </w:pPr>
  </w:style>
  <w:style w:type="paragraph" w:styleId="TOC6">
    <w:name w:val="toc 6"/>
    <w:basedOn w:val="Normal"/>
    <w:next w:val="Normal"/>
    <w:semiHidden/>
    <w:rsid w:val="00115B10"/>
    <w:pPr>
      <w:ind w:left="1418"/>
    </w:pPr>
  </w:style>
  <w:style w:type="paragraph" w:styleId="TOC7">
    <w:name w:val="toc 7"/>
    <w:basedOn w:val="Normal"/>
    <w:next w:val="Normal"/>
    <w:semiHidden/>
    <w:rsid w:val="00115B10"/>
    <w:pPr>
      <w:ind w:left="1701"/>
    </w:pPr>
  </w:style>
  <w:style w:type="paragraph" w:styleId="TOC8">
    <w:name w:val="toc 8"/>
    <w:basedOn w:val="Normal"/>
    <w:next w:val="Normal"/>
    <w:semiHidden/>
    <w:rsid w:val="00115B10"/>
    <w:pPr>
      <w:ind w:left="1985"/>
    </w:pPr>
  </w:style>
  <w:style w:type="paragraph" w:styleId="TOC9">
    <w:name w:val="toc 9"/>
    <w:basedOn w:val="Normal"/>
    <w:next w:val="Normal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semiHidden/>
    <w:rsid w:val="00115B10"/>
    <w:pPr>
      <w:ind w:left="567" w:hanging="567"/>
    </w:pPr>
  </w:style>
  <w:style w:type="paragraph" w:styleId="ListBullet5">
    <w:name w:val="List Bullet 5"/>
    <w:basedOn w:val="Normal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115B10"/>
    <w:pPr>
      <w:ind w:left="284" w:firstLine="284"/>
    </w:pPr>
  </w:style>
  <w:style w:type="character" w:styleId="Strong">
    <w:name w:val="Strong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rsid w:val="00115B10"/>
    <w:pPr>
      <w:framePr w:h="443" w:wrap="around" w:y="8223"/>
    </w:pPr>
  </w:style>
  <w:style w:type="paragraph" w:customStyle="1" w:styleId="a">
    <w:name w:val="¢éÍ¤ÇÒ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uiPriority w:val="99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rsid w:val="002438B9"/>
    <w:rPr>
      <w:rFonts w:cs="Times New Roman"/>
      <w:sz w:val="29"/>
      <w:szCs w:val="29"/>
    </w:rPr>
  </w:style>
  <w:style w:type="character" w:customStyle="1" w:styleId="hps">
    <w:name w:val="hps"/>
    <w:rsid w:val="002438B9"/>
    <w:rPr>
      <w:rFonts w:cs="Times New Roman"/>
    </w:rPr>
  </w:style>
  <w:style w:type="character" w:customStyle="1" w:styleId="gt-icon-text1">
    <w:name w:val="gt-icon-text1"/>
    <w:rsid w:val="002438B9"/>
    <w:rPr>
      <w:rFonts w:cs="Times New Roman"/>
    </w:rPr>
  </w:style>
  <w:style w:type="character" w:customStyle="1" w:styleId="shorttext">
    <w:name w:val="short_text"/>
    <w:rsid w:val="002438B9"/>
    <w:rPr>
      <w:rFonts w:cs="Times New Roman"/>
    </w:rPr>
  </w:style>
  <w:style w:type="character" w:customStyle="1" w:styleId="longtext">
    <w:name w:val="long_text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header" Target="header10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29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oter" Target="footer8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2.xml"/><Relationship Id="rId10" Type="http://schemas.openxmlformats.org/officeDocument/2006/relationships/footer" Target="footer1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6CC405-808F-4DC8-9C36-F0E6B966B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154</TotalTime>
  <Pages>41</Pages>
  <Words>6600</Words>
  <Characters>37622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85</vt:i4>
      </vt:variant>
    </vt:vector>
  </HeadingPairs>
  <TitlesOfParts>
    <vt:vector size="86" baseType="lpstr">
      <vt:lpstr>Quater 1 listed - Word</vt:lpstr>
      <vt:lpstr>หมายเหตุ	      สารบัญ</vt:lpstr>
      <vt:lpstr/>
      <vt:lpstr>ข้อมูลทั่วไป</vt:lpstr>
      <vt:lpstr>เกณฑ์การจัดทำงบการเงินระหว่างกาล</vt:lpstr>
      <vt:lpstr>การเปลี่ยนแปลงนโยบายการบัญชี</vt:lpstr>
      <vt:lpstr>การซื้อบริษัทย่อย</vt:lpstr>
      <vt:lpstr>บุคคลหรือกิจการที่เกี่ยวข้องกัน</vt:lpstr>
      <vt:lpstr>เงินลงทุน</vt:lpstr>
      <vt:lpstr>ลูกหนี้การค้า</vt:lpstr>
      <vt:lpstr>สินค้าคงเหลือ </vt:lpstr>
      <vt:lpstr>เงินลงทุนในบริษัทย่อย</vt:lpstr>
      <vt:lpstr>เงินลงทุนในบริษัทร่วมและการร่วมค้า</vt:lpstr>
      <vt:lpstr>ที่ดิน อาคารและอุปกรณ์</vt:lpstr>
      <vt:lpstr>สินทรัพย์ไม่มีตัวตน</vt:lpstr>
      <vt:lpstr>หนี้สินที่มีภาระดอกเบี้ย</vt:lpstr>
      <vt:lpstr>เจ้าหนี้การค้า</vt:lpstr>
      <vt:lpstr>เจ้าหนี้อื่น</vt:lpstr>
      <vt:lpstr>ประมาณการหนี้สินไม่หมุนเวียนสำหรับผลประโยชน์พนักงาน </vt:lpstr>
      <vt:lpstr>ส่วนงานดำเนินงานและการจำแนกรายได้</vt:lpstr>
      <vt:lpstr>ภาษีเงินได้</vt:lpstr>
      <vt:lpstr>เงินปันผล</vt:lpstr>
      <vt:lpstr>ภาระผูกพันกับบุคคลหรือกิจการที่ไม่เกี่ยวข้องกัน  </vt:lpstr>
      <vt:lpstr>หนี้สินที่อาจเกิดขึ้นและสินทรัพย์ที่อาจเกิดขึ้น</vt:lpstr>
      <vt:lpstr>เหตุการณ์ภายหลังรอบระยะเวลารายงาน</vt:lpstr>
      <vt:lpstr>มาตรฐานการรายงานทางการเงินที่ยังไม่ได้ใช้</vt:lpstr>
      <vt:lpstr/>
      <vt:lpstr>ข้อมูลทั่วไป</vt:lpstr>
      <vt:lpstr>เกณฑ์การจัดทำงบการเงินระหว่างกาล</vt:lpstr>
      <vt:lpstr>การเปลี่ยนแปลงนโยบายการบัญชี</vt:lpstr>
      <vt:lpstr/>
      <vt:lpstr/>
      <vt:lpstr/>
      <vt:lpstr/>
      <vt:lpstr>การซื้อบริษัทย่อย</vt:lpstr>
      <vt:lpstr/>
      <vt:lpstr>Nam San 3A Power Sole Co., Ltd.</vt:lpstr>
      <vt:lpstr/>
      <vt:lpstr>บุคคลหรือกิจการที่เกี่ยวข้องกัน</vt:lpstr>
      <vt:lpstr/>
      <vt:lpstr>เงินลงทุน</vt:lpstr>
      <vt:lpstr/>
      <vt:lpstr>ลูกหนี้การค้า </vt:lpstr>
      <vt:lpstr>สินค้าคงเหลือ</vt:lpstr>
      <vt:lpstr/>
      <vt:lpstr>เงินลงทุนในบริษัทย่อย</vt:lpstr>
      <vt:lpstr/>
      <vt:lpstr/>
      <vt:lpstr>เงินลงทุนในบริษัทร่วมและการร่วมค้า</vt:lpstr>
      <vt:lpstr/>
      <vt:lpstr/>
      <vt:lpstr/>
      <vt:lpstr/>
      <vt:lpstr/>
      <vt:lpstr>ที่ดิน อาคารและอุปกรณ์</vt:lpstr>
      <vt:lpstr/>
      <vt:lpstr>รายการเคลื่อนไหวของที่ดิน อาคารและอุปกรณ์ระหว่างงวดเก้าเดือนสิ้นสุดวันที่ 30 กัน</vt:lpstr>
      <vt:lpstr/>
      <vt:lpstr/>
      <vt:lpstr/>
      <vt:lpstr>สินทรัพย์ไม่มีตัวตน</vt:lpstr>
      <vt:lpstr/>
      <vt:lpstr>รายการเคลื่อนไหวของสินทรัพย์ไม่มีตัวตนระหว่างงวดเก้าเดือนสิ้นสุดวันที่ 30 กันยาย</vt:lpstr>
      <vt:lpstr/>
      <vt:lpstr/>
      <vt:lpstr/>
      <vt:lpstr/>
      <vt:lpstr>หนี้สินที่มีภาระดอกเบี้ย </vt:lpstr>
      <vt:lpstr/>
      <vt:lpstr>เจ้าหนี้การค้า</vt:lpstr>
      <vt:lpstr/>
      <vt:lpstr>เจ้าหนี้อื่น</vt:lpstr>
      <vt:lpstr/>
      <vt:lpstr>ประมาณการหนี้สินไม่หมุนเวียนสำหรับผลประโยชน์พนักงาน</vt:lpstr>
      <vt:lpstr/>
      <vt:lpstr>ส่วนงานดำเนินงานและการจำแนกรายได้</vt:lpstr>
      <vt:lpstr>ภาษีเงินได้</vt:lpstr>
      <vt:lpstr>/เงินปันผล </vt:lpstr>
      <vt:lpstr/>
      <vt:lpstr/>
      <vt:lpstr>ภาระผูกพันกับบุคคลหรือกิจการที่ไม่เกี่ยวข้องกัน</vt:lpstr>
      <vt:lpstr>หนี้สินที่อาจเกิดขึ้นและสินทรัพย์ที่อาจเกิดขึ้น</vt:lpstr>
      <vt:lpstr>เหตุการณ์ภายหลังรอบระยะเวลารายงาน</vt:lpstr>
      <vt:lpstr>มาตรฐานการรายงานทางการเงินที่ยังไม่ได้ใช้</vt:lpstr>
      <vt:lpstr/>
      <vt:lpstr/>
    </vt:vector>
  </TitlesOfParts>
  <Company>KPMG</Company>
  <LinksUpToDate>false</LinksUpToDate>
  <CharactersWithSpaces>44134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Danaiphat Charoensri (DCR)</cp:lastModifiedBy>
  <cp:revision>28</cp:revision>
  <cp:lastPrinted>2019-11-04T18:39:00Z</cp:lastPrinted>
  <dcterms:created xsi:type="dcterms:W3CDTF">2019-11-04T18:25:00Z</dcterms:created>
  <dcterms:modified xsi:type="dcterms:W3CDTF">2019-11-07T07:01:00Z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