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3487" w:rsidRPr="00C60B9B" w:rsidRDefault="00C97E88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C60B9B">
        <w:rPr>
          <w:rFonts w:ascii="Angsana New" w:hAnsi="Angsana New"/>
          <w:sz w:val="52"/>
          <w:szCs w:val="52"/>
        </w:rPr>
        <w:t xml:space="preserve"> </w:t>
      </w:r>
    </w:p>
    <w:p w:rsidR="001631EF" w:rsidRPr="00C60B9B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1631EF" w:rsidRPr="00C60B9B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:rsidR="00AE0C34" w:rsidRPr="00C60B9B" w:rsidRDefault="00AE0C3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3E6A5C" w:rsidRPr="00C60B9B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60B9B">
        <w:rPr>
          <w:rFonts w:ascii="Angsana New" w:hAnsi="Angsana New"/>
          <w:sz w:val="52"/>
          <w:szCs w:val="52"/>
          <w:cs/>
        </w:rPr>
        <w:t xml:space="preserve">บริษัท </w:t>
      </w:r>
      <w:r w:rsidR="00BB549B" w:rsidRPr="00C60B9B">
        <w:rPr>
          <w:rFonts w:ascii="Angsana New" w:hAnsi="Angsana New"/>
          <w:sz w:val="52"/>
          <w:szCs w:val="52"/>
          <w:cs/>
        </w:rPr>
        <w:t xml:space="preserve">ซินเน็ค </w:t>
      </w:r>
      <w:r w:rsidR="00BB549B" w:rsidRPr="00C60B9B">
        <w:rPr>
          <w:rFonts w:ascii="Angsana New" w:hAnsi="Angsana New"/>
          <w:sz w:val="52"/>
          <w:szCs w:val="52"/>
        </w:rPr>
        <w:t>(</w:t>
      </w:r>
      <w:r w:rsidR="00BB549B" w:rsidRPr="00C60B9B">
        <w:rPr>
          <w:rFonts w:ascii="Angsana New" w:hAnsi="Angsana New"/>
          <w:sz w:val="52"/>
          <w:szCs w:val="52"/>
          <w:cs/>
        </w:rPr>
        <w:t>ประเทศไทย</w:t>
      </w:r>
      <w:r w:rsidR="00BB549B" w:rsidRPr="00C60B9B">
        <w:rPr>
          <w:rFonts w:ascii="Angsana New" w:hAnsi="Angsana New"/>
          <w:sz w:val="52"/>
          <w:szCs w:val="52"/>
        </w:rPr>
        <w:t>)</w:t>
      </w:r>
      <w:r w:rsidRPr="00C60B9B">
        <w:rPr>
          <w:rFonts w:ascii="Angsana New" w:hAnsi="Angsana New"/>
          <w:sz w:val="52"/>
          <w:szCs w:val="52"/>
        </w:rPr>
        <w:t xml:space="preserve"> </w:t>
      </w:r>
      <w:r w:rsidRPr="00C60B9B">
        <w:rPr>
          <w:rFonts w:ascii="Angsana New" w:hAnsi="Angsana New"/>
          <w:sz w:val="52"/>
          <w:szCs w:val="52"/>
          <w:cs/>
        </w:rPr>
        <w:t>จำกัด</w:t>
      </w:r>
      <w:r w:rsidRPr="00C60B9B">
        <w:rPr>
          <w:rFonts w:ascii="Angsana New" w:hAnsi="Angsana New"/>
          <w:sz w:val="52"/>
          <w:szCs w:val="52"/>
        </w:rPr>
        <w:t xml:space="preserve"> </w:t>
      </w:r>
      <w:r w:rsidRPr="00C60B9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:rsidR="003E6A5C" w:rsidRPr="00C60B9B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4057FF" w:rsidRDefault="004057FF" w:rsidP="004057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4230F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/>
          <w:b w:val="0"/>
          <w:bCs w:val="0"/>
          <w:sz w:val="32"/>
          <w:szCs w:val="32"/>
          <w:cs/>
        </w:rPr>
        <w:t>ระหว่างกาล</w:t>
      </w:r>
      <w:r w:rsidR="009F40E6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:rsidR="00C5586F" w:rsidRPr="00C60B9B" w:rsidRDefault="004057FF" w:rsidP="004057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02105F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615CBC">
        <w:rPr>
          <w:rFonts w:ascii="Angsana New" w:hAnsi="Angsana New" w:hint="cs"/>
          <w:b w:val="0"/>
          <w:bCs w:val="0"/>
          <w:sz w:val="32"/>
          <w:szCs w:val="32"/>
          <w:cs/>
        </w:rPr>
        <w:t>เก้าเดือน</w:t>
      </w:r>
      <w:r w:rsidRPr="0002105F">
        <w:rPr>
          <w:rFonts w:ascii="Angsana New" w:hAnsi="Angsana New"/>
          <w:b w:val="0"/>
          <w:bCs w:val="0"/>
          <w:sz w:val="32"/>
          <w:szCs w:val="32"/>
          <w:cs/>
        </w:rPr>
        <w:t>สิ้นสุด</w:t>
      </w:r>
      <w:r w:rsidRPr="00A87D97">
        <w:rPr>
          <w:rFonts w:ascii="Angsana New" w:hAnsi="Angsana New"/>
          <w:b w:val="0"/>
          <w:bCs w:val="0"/>
          <w:sz w:val="32"/>
          <w:szCs w:val="32"/>
          <w:cs/>
        </w:rPr>
        <w:t xml:space="preserve">วันที่ </w:t>
      </w:r>
      <w:r w:rsidR="00615CBC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615CBC">
        <w:rPr>
          <w:rFonts w:ascii="Angsana New" w:hAnsi="Angsana New"/>
          <w:b w:val="0"/>
          <w:bCs w:val="0"/>
          <w:sz w:val="32"/>
          <w:szCs w:val="32"/>
          <w:cs/>
        </w:rPr>
        <w:t>กันยายน</w:t>
      </w:r>
      <w:r w:rsidR="00C5586F" w:rsidRPr="00C60B9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855E23" w:rsidRPr="00C60B9B">
        <w:rPr>
          <w:rFonts w:ascii="Angsana New" w:hAnsi="Angsana New"/>
          <w:b w:val="0"/>
          <w:bCs w:val="0"/>
          <w:sz w:val="32"/>
          <w:szCs w:val="32"/>
        </w:rPr>
        <w:t>256</w:t>
      </w:r>
      <w:r w:rsidR="00751591">
        <w:rPr>
          <w:rFonts w:ascii="Angsana New" w:hAnsi="Angsana New"/>
          <w:b w:val="0"/>
          <w:bCs w:val="0"/>
          <w:sz w:val="32"/>
          <w:szCs w:val="32"/>
        </w:rPr>
        <w:t>2</w:t>
      </w:r>
    </w:p>
    <w:p w:rsidR="00C5586F" w:rsidRPr="00C60B9B" w:rsidRDefault="00C5586F" w:rsidP="00C558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C5586F" w:rsidRPr="00C60B9B" w:rsidRDefault="00C5586F" w:rsidP="00C558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6C7EAA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="00E67D15">
        <w:rPr>
          <w:rFonts w:ascii="Angsana New" w:hAnsi="Angsana New" w:hint="cs"/>
          <w:b w:val="0"/>
          <w:bCs w:val="0"/>
          <w:sz w:val="32"/>
          <w:szCs w:val="32"/>
          <w:cs/>
        </w:rPr>
        <w:t>ผู้</w:t>
      </w: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สอบบัญชีรับอนุญาต</w:t>
      </w:r>
    </w:p>
    <w:p w:rsidR="003E6A5C" w:rsidRPr="00C60B9B" w:rsidRDefault="003E6A5C" w:rsidP="002802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:rsidR="003E6A5C" w:rsidRPr="00C60B9B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3E6A5C" w:rsidRPr="00C60B9B" w:rsidSect="00F230C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24582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bookmarkStart w:id="0" w:name="_Ref46730557"/>
      <w:bookmarkEnd w:id="0"/>
    </w:p>
    <w:p w:rsidR="00AA79FE" w:rsidRPr="00C60B9B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60B9B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83487" w:rsidRPr="00C60B9B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83487" w:rsidRPr="00C60B9B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60B9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AA79FE" w:rsidRPr="00C60B9B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C60B9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94650" w:rsidRPr="00C60B9B">
        <w:rPr>
          <w:rFonts w:ascii="Angsana New" w:hAnsi="Angsana New"/>
          <w:b/>
          <w:bCs/>
          <w:sz w:val="30"/>
          <w:szCs w:val="30"/>
          <w:cs/>
        </w:rPr>
        <w:t xml:space="preserve">ซินเน็ค </w:t>
      </w:r>
      <w:r w:rsidR="00D94650" w:rsidRPr="00C60B9B">
        <w:rPr>
          <w:rFonts w:ascii="Angsana New" w:hAnsi="Angsana New"/>
          <w:b/>
          <w:bCs/>
          <w:sz w:val="30"/>
          <w:szCs w:val="30"/>
        </w:rPr>
        <w:t>(</w:t>
      </w:r>
      <w:r w:rsidR="00D94650" w:rsidRPr="00C60B9B">
        <w:rPr>
          <w:rFonts w:ascii="Angsana New" w:hAnsi="Angsana New"/>
          <w:b/>
          <w:bCs/>
          <w:sz w:val="30"/>
          <w:szCs w:val="30"/>
          <w:cs/>
        </w:rPr>
        <w:t>ประเทศไทย</w:t>
      </w:r>
      <w:r w:rsidR="00D94650" w:rsidRPr="00C60B9B">
        <w:rPr>
          <w:rFonts w:ascii="Angsana New" w:hAnsi="Angsana New"/>
          <w:b/>
          <w:bCs/>
          <w:sz w:val="30"/>
          <w:szCs w:val="30"/>
        </w:rPr>
        <w:t xml:space="preserve">) </w:t>
      </w:r>
      <w:r w:rsidRPr="00C60B9B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359D" w:rsidRPr="00D9359D" w:rsidRDefault="004057FF" w:rsidP="0096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  <w:r w:rsidRPr="00777249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ณ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วันที่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="00615CBC">
        <w:rPr>
          <w:rFonts w:ascii="Angsana New" w:hAnsi="Angsana New"/>
          <w:sz w:val="30"/>
          <w:szCs w:val="30"/>
          <w:cs/>
        </w:rPr>
        <w:t>30 กันยายน</w:t>
      </w:r>
      <w:r w:rsidRPr="0077724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615CBC">
        <w:rPr>
          <w:rFonts w:ascii="Angsana New" w:hAnsi="Angsana New" w:hint="cs"/>
          <w:sz w:val="30"/>
          <w:szCs w:val="30"/>
          <w:cs/>
        </w:rPr>
        <w:t>เก้าเดือน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br/>
      </w:r>
      <w:r w:rsidR="00615CBC">
        <w:rPr>
          <w:rFonts w:ascii="Angsana New" w:hAnsi="Angsana New"/>
          <w:sz w:val="30"/>
          <w:szCs w:val="30"/>
        </w:rPr>
        <w:t xml:space="preserve">30 </w:t>
      </w:r>
      <w:r w:rsidR="00615CBC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B2BAC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615CBC">
        <w:rPr>
          <w:rFonts w:ascii="Angsana New" w:hAnsi="Angsana New" w:hint="cs"/>
          <w:sz w:val="30"/>
          <w:szCs w:val="30"/>
          <w:cs/>
        </w:rPr>
        <w:t>เก้าเดือน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615CBC">
        <w:rPr>
          <w:rFonts w:ascii="Angsana New" w:hAnsi="Angsana New"/>
          <w:sz w:val="30"/>
          <w:szCs w:val="30"/>
        </w:rPr>
        <w:t xml:space="preserve">30 </w:t>
      </w:r>
      <w:r w:rsidR="00615CBC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B2BAC">
        <w:rPr>
          <w:rFonts w:ascii="Angsana New" w:hAnsi="Angsana New"/>
          <w:spacing w:val="-2"/>
          <w:sz w:val="30"/>
          <w:szCs w:val="30"/>
          <w:cs/>
        </w:rPr>
        <w:t>25</w:t>
      </w:r>
      <w:r w:rsidRPr="00CB2BAC">
        <w:rPr>
          <w:rFonts w:ascii="Angsana New" w:hAnsi="Angsana New"/>
          <w:spacing w:val="-2"/>
          <w:sz w:val="30"/>
          <w:szCs w:val="30"/>
        </w:rPr>
        <w:t>6</w:t>
      </w:r>
      <w:r>
        <w:rPr>
          <w:rFonts w:ascii="Angsana New" w:hAnsi="Angsana New"/>
          <w:spacing w:val="-2"/>
          <w:sz w:val="30"/>
          <w:szCs w:val="30"/>
        </w:rPr>
        <w:t>2</w:t>
      </w:r>
      <w:r w:rsidRPr="00CB2BA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3B2C">
        <w:rPr>
          <w:rFonts w:ascii="Angsana New" w:hAnsi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893B2C">
        <w:rPr>
          <w:rFonts w:ascii="Angsana New" w:hAnsi="Angsana New"/>
          <w:spacing w:val="-4"/>
          <w:sz w:val="30"/>
          <w:szCs w:val="30"/>
        </w:rPr>
        <w:t>(</w:t>
      </w:r>
      <w:r w:rsidRPr="00893B2C">
        <w:rPr>
          <w:rFonts w:ascii="Angsana New" w:hAnsi="Angsana New"/>
          <w:spacing w:val="-4"/>
          <w:sz w:val="30"/>
          <w:szCs w:val="30"/>
          <w:cs/>
        </w:rPr>
        <w:t>ข้อมูลทางการเงินระหว่างกาล) ของบริษัท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  <w:cs/>
        </w:rPr>
        <w:t>ซินเน็ค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</w:rPr>
        <w:t>(</w:t>
      </w:r>
      <w:r w:rsidRPr="00893B2C">
        <w:rPr>
          <w:rFonts w:ascii="Angsana New" w:hAnsi="Angsana New"/>
          <w:spacing w:val="-4"/>
          <w:sz w:val="30"/>
          <w:szCs w:val="30"/>
          <w:cs/>
        </w:rPr>
        <w:t>ประเทศไทย</w:t>
      </w:r>
      <w:r w:rsidRPr="00893B2C">
        <w:rPr>
          <w:rFonts w:ascii="Angsana New" w:hAnsi="Angsana New"/>
          <w:spacing w:val="-4"/>
          <w:sz w:val="30"/>
          <w:szCs w:val="30"/>
        </w:rPr>
        <w:t>)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  <w:cs/>
        </w:rPr>
        <w:t>จำกัด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893B2C">
        <w:rPr>
          <w:rFonts w:ascii="Angsana New" w:hAnsi="Angsana New"/>
          <w:spacing w:val="-4"/>
          <w:sz w:val="30"/>
          <w:szCs w:val="30"/>
          <w:cs/>
        </w:rPr>
        <w:t>(มหาชน)</w:t>
      </w:r>
      <w:r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</w:t>
      </w:r>
      <w:r w:rsidRPr="00777249"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 xml:space="preserve">ซินเน็ค </w:t>
      </w:r>
      <w:r w:rsidRPr="00777249">
        <w:rPr>
          <w:rFonts w:ascii="Angsana New" w:hAnsi="Angsana New"/>
          <w:sz w:val="30"/>
          <w:szCs w:val="30"/>
        </w:rPr>
        <w:t>(</w:t>
      </w:r>
      <w:r w:rsidRPr="00777249">
        <w:rPr>
          <w:rFonts w:ascii="Angsana New" w:hAnsi="Angsana New"/>
          <w:sz w:val="30"/>
          <w:szCs w:val="30"/>
          <w:cs/>
        </w:rPr>
        <w:t>ประเทศไทย</w:t>
      </w:r>
      <w:r w:rsidRPr="0077724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(มหาชน)</w:t>
      </w:r>
      <w:r w:rsidRPr="00777249">
        <w:rPr>
          <w:rFonts w:ascii="Angsana New" w:hAnsi="Angsana New"/>
          <w:color w:val="FFFFFF"/>
          <w:sz w:val="30"/>
          <w:szCs w:val="30"/>
        </w:rPr>
        <w:t>x</w:t>
      </w:r>
      <w:r w:rsidRPr="00777249">
        <w:rPr>
          <w:rFonts w:ascii="Angsana New" w:hAnsi="Angsana New"/>
          <w:sz w:val="30"/>
          <w:szCs w:val="30"/>
          <w:cs/>
        </w:rPr>
        <w:t>ตามลำดับ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9359D">
        <w:rPr>
          <w:rFonts w:ascii="Angsana New" w:hAnsi="Angsana New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D9359D">
        <w:rPr>
          <w:rFonts w:ascii="Angsana New" w:hAnsi="Angsana New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D9359D">
        <w:rPr>
          <w:rFonts w:ascii="Angsana New" w:hAnsi="Angsana New"/>
          <w:spacing w:val="8"/>
          <w:sz w:val="30"/>
          <w:szCs w:val="30"/>
        </w:rPr>
        <w:t>34</w:t>
      </w:r>
      <w:r w:rsidRPr="00D9359D">
        <w:rPr>
          <w:rFonts w:ascii="Angsana New" w:hAnsi="Angsana New"/>
          <w:spacing w:val="8"/>
          <w:sz w:val="30"/>
          <w:szCs w:val="30"/>
          <w:cs/>
        </w:rPr>
        <w:t xml:space="preserve"> เรื่อง</w:t>
      </w:r>
    </w:p>
    <w:p w:rsidR="008C659C" w:rsidRPr="00C60B9B" w:rsidRDefault="004057FF" w:rsidP="0096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9062F">
        <w:rPr>
          <w:rFonts w:ascii="Angsana New" w:hAnsi="Angsana New" w:hint="cs"/>
          <w:spacing w:val="-6"/>
          <w:sz w:val="30"/>
          <w:szCs w:val="30"/>
          <w:cs/>
        </w:rPr>
        <w:t>การรายงานทาง</w:t>
      </w:r>
      <w:r w:rsidRPr="0029062F">
        <w:rPr>
          <w:rFonts w:ascii="Angsana New" w:hAnsi="Angsana New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7724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="008C659C" w:rsidRPr="00C60B9B">
        <w:rPr>
          <w:rFonts w:ascii="Angsana New" w:hAnsi="Angsana New"/>
          <w:sz w:val="30"/>
          <w:szCs w:val="30"/>
        </w:rPr>
        <w:t xml:space="preserve"> </w:t>
      </w:r>
    </w:p>
    <w:p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8C659C" w:rsidRPr="00C60B9B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60B9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C659C" w:rsidRPr="00C60B9B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รหัส</w:t>
      </w:r>
      <w:r w:rsidRPr="00C60B9B">
        <w:rPr>
          <w:rFonts w:ascii="Angsana New" w:hAnsi="Angsana New"/>
          <w:sz w:val="30"/>
          <w:szCs w:val="30"/>
        </w:rPr>
        <w:t xml:space="preserve"> 2410 “</w:t>
      </w:r>
      <w:r w:rsidRPr="00C60B9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60B9B">
        <w:rPr>
          <w:rFonts w:ascii="Angsana New" w:hAnsi="Angsana New"/>
          <w:sz w:val="30"/>
          <w:szCs w:val="30"/>
        </w:rPr>
        <w:t>”</w:t>
      </w:r>
      <w:r w:rsidRPr="00C60B9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B94406" w:rsidRPr="00C60B9B">
        <w:rPr>
          <w:rFonts w:ascii="Angsana New" w:hAnsi="Angsana New"/>
          <w:sz w:val="30"/>
          <w:szCs w:val="30"/>
        </w:rPr>
        <w:t xml:space="preserve">  </w:t>
      </w:r>
      <w:r w:rsidRPr="00C60B9B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="009E28E2" w:rsidRPr="00C60B9B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C60B9B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:rsidR="00EF5A14" w:rsidRPr="00C60B9B" w:rsidRDefault="00EF5A14" w:rsidP="008C659C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EF5A14" w:rsidRPr="00C60B9B" w:rsidSect="00F230C8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:rsidR="0045598B" w:rsidRDefault="0045598B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6F99" w:rsidRPr="00C60B9B" w:rsidRDefault="00DC6F99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5C44B7" w:rsidRPr="00C60B9B" w:rsidRDefault="005C44B7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60B9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6E09A3" w:rsidRPr="00C60B9B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5C44B7" w:rsidRPr="00C60B9B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60B9B">
        <w:rPr>
          <w:rFonts w:ascii="Angsana New" w:hAnsi="Angsana New"/>
          <w:sz w:val="30"/>
          <w:szCs w:val="30"/>
        </w:rPr>
        <w:t>34</w:t>
      </w:r>
      <w:r w:rsidR="0045598B" w:rsidRPr="00C60B9B">
        <w:rPr>
          <w:rFonts w:ascii="Angsana New" w:hAnsi="Angsana New"/>
          <w:sz w:val="30"/>
          <w:szCs w:val="30"/>
          <w:cs/>
        </w:rPr>
        <w:t xml:space="preserve"> เรื่อง กา</w:t>
      </w:r>
      <w:r w:rsidR="00C94BB0">
        <w:rPr>
          <w:rFonts w:ascii="Angsana New" w:hAnsi="Angsana New" w:hint="cs"/>
          <w:sz w:val="30"/>
          <w:szCs w:val="30"/>
          <w:cs/>
        </w:rPr>
        <w:t>ร</w:t>
      </w:r>
      <w:r w:rsidR="0045598B" w:rsidRPr="00C60B9B">
        <w:rPr>
          <w:rFonts w:ascii="Angsana New" w:hAnsi="Angsana New"/>
          <w:sz w:val="30"/>
          <w:szCs w:val="30"/>
          <w:cs/>
        </w:rPr>
        <w:t>รายงานทาง</w:t>
      </w:r>
      <w:r w:rsidRPr="00C60B9B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:rsidR="00105F54" w:rsidRPr="00C60B9B" w:rsidRDefault="00105F54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:rsidR="00783487" w:rsidRPr="00C60B9B" w:rsidRDefault="00783487" w:rsidP="005C44B7">
      <w:pPr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(</w:t>
      </w:r>
      <w:r w:rsidR="002F1A01" w:rsidRPr="002F1A01">
        <w:rPr>
          <w:rFonts w:ascii="Angsana New" w:hAnsi="Angsana New"/>
          <w:sz w:val="30"/>
          <w:szCs w:val="30"/>
          <w:cs/>
        </w:rPr>
        <w:t>มาริษา ธราธรบรรพกุล</w:t>
      </w:r>
      <w:r w:rsidRPr="00C60B9B">
        <w:rPr>
          <w:rFonts w:ascii="Angsana New" w:hAnsi="Angsana New"/>
          <w:sz w:val="30"/>
          <w:szCs w:val="30"/>
          <w:cs/>
        </w:rPr>
        <w:t>)</w:t>
      </w:r>
    </w:p>
    <w:p w:rsidR="00783487" w:rsidRPr="00C60B9B" w:rsidRDefault="00783487" w:rsidP="00B61C6B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r w:rsidR="00B61C6B" w:rsidRPr="00C60B9B">
        <w:rPr>
          <w:rFonts w:ascii="Angsana New" w:hAnsi="Angsana New"/>
          <w:sz w:val="30"/>
          <w:szCs w:val="30"/>
          <w:cs/>
        </w:rPr>
        <w:tab/>
      </w:r>
    </w:p>
    <w:p w:rsidR="00783487" w:rsidRPr="00C60B9B" w:rsidRDefault="00783487" w:rsidP="00797F2F">
      <w:pPr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5E4EA5" w:rsidRPr="005E4EA5">
        <w:rPr>
          <w:rFonts w:ascii="Angsana New" w:hAnsi="Angsana New"/>
          <w:sz w:val="30"/>
          <w:szCs w:val="30"/>
        </w:rPr>
        <w:t>5752</w:t>
      </w:r>
    </w:p>
    <w:p w:rsidR="00783487" w:rsidRPr="00C60B9B" w:rsidRDefault="00783487" w:rsidP="00797F2F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83487" w:rsidRPr="00C60B9B" w:rsidRDefault="00783487" w:rsidP="00797F2F">
      <w:pPr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783487" w:rsidRPr="00C60B9B" w:rsidRDefault="00783487" w:rsidP="00797F2F">
      <w:pPr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83487" w:rsidRPr="00C60B9B" w:rsidRDefault="00DB2934" w:rsidP="00797F2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9C0837">
        <w:rPr>
          <w:rFonts w:ascii="Angsana New" w:hAnsi="Angsana New" w:hint="cs"/>
          <w:sz w:val="30"/>
          <w:szCs w:val="30"/>
          <w:cs/>
        </w:rPr>
        <w:t xml:space="preserve"> </w:t>
      </w:r>
      <w:r w:rsidR="009C0837">
        <w:rPr>
          <w:rFonts w:ascii="Angsana New" w:hAnsi="Angsana New"/>
          <w:sz w:val="30"/>
          <w:szCs w:val="30"/>
        </w:rPr>
        <w:t>2562</w:t>
      </w:r>
    </w:p>
    <w:sectPr w:rsidR="00783487" w:rsidRPr="00C60B9B" w:rsidSect="00F31C40">
      <w:headerReference w:type="default" r:id="rId16"/>
      <w:footerReference w:type="default" r:id="rId17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5478" w:rsidRDefault="009F5478">
      <w:r>
        <w:separator/>
      </w:r>
    </w:p>
  </w:endnote>
  <w:endnote w:type="continuationSeparator" w:id="0">
    <w:p w:rsidR="009F5478" w:rsidRDefault="009F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B69" w:rsidRDefault="00654B69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:rsidR="00654B69" w:rsidRDefault="00654B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1C40" w:rsidRDefault="00F31C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B69" w:rsidRDefault="00654B69" w:rsidP="00F2000C">
    <w:pPr>
      <w:pStyle w:val="Footer"/>
      <w:framePr w:wrap="around" w:vAnchor="text" w:hAnchor="margin" w:xAlign="right" w:y="1"/>
      <w:rPr>
        <w:rStyle w:val="PageNumber"/>
      </w:rPr>
    </w:pPr>
  </w:p>
  <w:p w:rsidR="00654B69" w:rsidRPr="002E241D" w:rsidRDefault="00654B69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B69" w:rsidRDefault="00654B6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hint="cs"/>
        <w:sz w:val="30"/>
        <w:szCs w:val="30"/>
      </w:rPr>
      <w:id w:val="-15028142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1C40" w:rsidRPr="00F31C40" w:rsidRDefault="00F31C40" w:rsidP="00F31C40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F31C40">
          <w:rPr>
            <w:rFonts w:ascii="Angsana New" w:hAnsi="Angsana New" w:hint="cs"/>
            <w:sz w:val="30"/>
            <w:szCs w:val="30"/>
          </w:rPr>
          <w:fldChar w:fldCharType="begin"/>
        </w:r>
        <w:r w:rsidRPr="00F31C4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F31C40">
          <w:rPr>
            <w:rFonts w:ascii="Angsana New" w:hAnsi="Angsana New" w:hint="cs"/>
            <w:sz w:val="30"/>
            <w:szCs w:val="30"/>
          </w:rPr>
          <w:fldChar w:fldCharType="separate"/>
        </w:r>
        <w:r w:rsidRPr="00F31C40">
          <w:rPr>
            <w:rFonts w:ascii="Angsana New" w:hAnsi="Angsana New" w:hint="cs"/>
            <w:noProof/>
            <w:sz w:val="30"/>
            <w:szCs w:val="30"/>
          </w:rPr>
          <w:t>2</w:t>
        </w:r>
        <w:r w:rsidRPr="00F31C4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5478" w:rsidRDefault="009F5478">
      <w:r>
        <w:separator/>
      </w:r>
    </w:p>
  </w:footnote>
  <w:footnote w:type="continuationSeparator" w:id="0">
    <w:p w:rsidR="009F5478" w:rsidRDefault="009F5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B69" w:rsidRDefault="00F31C4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B69" w:rsidRDefault="00654B69">
    <w:pPr>
      <w:pStyle w:val="Header"/>
    </w:pPr>
  </w:p>
  <w:p w:rsidR="00654B69" w:rsidRDefault="00654B69">
    <w:pPr>
      <w:pStyle w:val="Header"/>
    </w:pPr>
  </w:p>
  <w:p w:rsidR="00654B69" w:rsidRDefault="00654B69">
    <w:pPr>
      <w:pStyle w:val="Header"/>
    </w:pPr>
  </w:p>
  <w:p w:rsidR="00654B69" w:rsidRDefault="00654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B69" w:rsidRDefault="00654B6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654B69" w:rsidRPr="00005ACB" w:rsidRDefault="00654B6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B69" w:rsidRPr="004F6D6D" w:rsidRDefault="00654B69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654B69" w:rsidRPr="004F6D6D" w:rsidRDefault="00654B69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654B69" w:rsidRPr="004F6D6D" w:rsidRDefault="00654B69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654B69" w:rsidRPr="004F6D6D" w:rsidRDefault="00654B69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654B69" w:rsidRPr="004F6D6D" w:rsidRDefault="00654B69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654B69" w:rsidRPr="004F6D6D" w:rsidRDefault="00654B69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654B69" w:rsidRPr="004F6D6D" w:rsidRDefault="00654B69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654B69" w:rsidRPr="004F6D6D" w:rsidRDefault="00654B69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B69" w:rsidRPr="007938D5" w:rsidRDefault="00654B69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  <w:bookmarkStart w:id="1" w:name="_GoBack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5FE431D4"/>
    <w:lvl w:ilvl="0" w:tplc="11D465E6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C0C2146"/>
    <w:multiLevelType w:val="multilevel"/>
    <w:tmpl w:val="017C38B6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15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1"/>
  </w:num>
  <w:num w:numId="11">
    <w:abstractNumId w:val="0"/>
  </w:num>
  <w:num w:numId="12">
    <w:abstractNumId w:val="11"/>
  </w:num>
  <w:num w:numId="13">
    <w:abstractNumId w:val="0"/>
  </w:num>
  <w:num w:numId="14">
    <w:abstractNumId w:val="7"/>
  </w:num>
  <w:num w:numId="15">
    <w:abstractNumId w:val="14"/>
  </w:num>
  <w:num w:numId="16">
    <w:abstractNumId w:val="4"/>
  </w:num>
  <w:num w:numId="17">
    <w:abstractNumId w:val="12"/>
  </w:num>
  <w:num w:numId="18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199"/>
    <w:rsid w:val="0000062B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61BA"/>
    <w:rsid w:val="00006DD5"/>
    <w:rsid w:val="00007613"/>
    <w:rsid w:val="00007B57"/>
    <w:rsid w:val="00007E64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C52"/>
    <w:rsid w:val="00015CEA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AD"/>
    <w:rsid w:val="00025FC2"/>
    <w:rsid w:val="00026132"/>
    <w:rsid w:val="00026133"/>
    <w:rsid w:val="000263F9"/>
    <w:rsid w:val="0002666D"/>
    <w:rsid w:val="00026F6D"/>
    <w:rsid w:val="00026FC7"/>
    <w:rsid w:val="000270EB"/>
    <w:rsid w:val="0002731C"/>
    <w:rsid w:val="00027563"/>
    <w:rsid w:val="00030007"/>
    <w:rsid w:val="000300DD"/>
    <w:rsid w:val="000303E3"/>
    <w:rsid w:val="00030574"/>
    <w:rsid w:val="0003091A"/>
    <w:rsid w:val="00030952"/>
    <w:rsid w:val="00030A33"/>
    <w:rsid w:val="00031513"/>
    <w:rsid w:val="00031980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646"/>
    <w:rsid w:val="0003500D"/>
    <w:rsid w:val="000350DB"/>
    <w:rsid w:val="000351D6"/>
    <w:rsid w:val="00035A15"/>
    <w:rsid w:val="00035AC8"/>
    <w:rsid w:val="00036235"/>
    <w:rsid w:val="00036251"/>
    <w:rsid w:val="000364EB"/>
    <w:rsid w:val="00036615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935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F6"/>
    <w:rsid w:val="00053A2C"/>
    <w:rsid w:val="00053E8C"/>
    <w:rsid w:val="00054433"/>
    <w:rsid w:val="00054A0E"/>
    <w:rsid w:val="00054EE3"/>
    <w:rsid w:val="000553C0"/>
    <w:rsid w:val="0005542F"/>
    <w:rsid w:val="000558C4"/>
    <w:rsid w:val="00055A2C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FA0"/>
    <w:rsid w:val="00061076"/>
    <w:rsid w:val="00061B0E"/>
    <w:rsid w:val="00061CDD"/>
    <w:rsid w:val="000625AF"/>
    <w:rsid w:val="00062766"/>
    <w:rsid w:val="0006276B"/>
    <w:rsid w:val="00062B25"/>
    <w:rsid w:val="000635F7"/>
    <w:rsid w:val="000635FF"/>
    <w:rsid w:val="000639A9"/>
    <w:rsid w:val="00063E79"/>
    <w:rsid w:val="00063FF7"/>
    <w:rsid w:val="000643EC"/>
    <w:rsid w:val="00064FAB"/>
    <w:rsid w:val="00065008"/>
    <w:rsid w:val="0006537A"/>
    <w:rsid w:val="00065604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67"/>
    <w:rsid w:val="00073C00"/>
    <w:rsid w:val="00073C70"/>
    <w:rsid w:val="0007468D"/>
    <w:rsid w:val="00074F14"/>
    <w:rsid w:val="00075927"/>
    <w:rsid w:val="000759AA"/>
    <w:rsid w:val="00075B56"/>
    <w:rsid w:val="00075FFE"/>
    <w:rsid w:val="000765BD"/>
    <w:rsid w:val="00076626"/>
    <w:rsid w:val="00076770"/>
    <w:rsid w:val="00076883"/>
    <w:rsid w:val="000773F9"/>
    <w:rsid w:val="00077AA1"/>
    <w:rsid w:val="00077E6D"/>
    <w:rsid w:val="0008011E"/>
    <w:rsid w:val="000806C9"/>
    <w:rsid w:val="000809AE"/>
    <w:rsid w:val="00080C77"/>
    <w:rsid w:val="00080CEC"/>
    <w:rsid w:val="0008115A"/>
    <w:rsid w:val="00082881"/>
    <w:rsid w:val="000828CD"/>
    <w:rsid w:val="00082EA9"/>
    <w:rsid w:val="00083513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61AA"/>
    <w:rsid w:val="00086220"/>
    <w:rsid w:val="00086754"/>
    <w:rsid w:val="000869A0"/>
    <w:rsid w:val="00086BEB"/>
    <w:rsid w:val="00087361"/>
    <w:rsid w:val="00087870"/>
    <w:rsid w:val="00087D01"/>
    <w:rsid w:val="00087E79"/>
    <w:rsid w:val="00090150"/>
    <w:rsid w:val="000901DA"/>
    <w:rsid w:val="000901E2"/>
    <w:rsid w:val="00090626"/>
    <w:rsid w:val="0009071F"/>
    <w:rsid w:val="00090EBA"/>
    <w:rsid w:val="00090F48"/>
    <w:rsid w:val="000913A0"/>
    <w:rsid w:val="00091B2A"/>
    <w:rsid w:val="00092224"/>
    <w:rsid w:val="000928B6"/>
    <w:rsid w:val="00092B09"/>
    <w:rsid w:val="00092E16"/>
    <w:rsid w:val="000933DB"/>
    <w:rsid w:val="0009353D"/>
    <w:rsid w:val="00093854"/>
    <w:rsid w:val="0009470A"/>
    <w:rsid w:val="00094BAF"/>
    <w:rsid w:val="00094D66"/>
    <w:rsid w:val="00094E96"/>
    <w:rsid w:val="00094FB4"/>
    <w:rsid w:val="00094FD7"/>
    <w:rsid w:val="000950F2"/>
    <w:rsid w:val="00095590"/>
    <w:rsid w:val="00095A5F"/>
    <w:rsid w:val="000967D6"/>
    <w:rsid w:val="000969F9"/>
    <w:rsid w:val="00096A4A"/>
    <w:rsid w:val="000972EB"/>
    <w:rsid w:val="00097659"/>
    <w:rsid w:val="000977AD"/>
    <w:rsid w:val="000A045E"/>
    <w:rsid w:val="000A0559"/>
    <w:rsid w:val="000A0BB9"/>
    <w:rsid w:val="000A0FBB"/>
    <w:rsid w:val="000A1003"/>
    <w:rsid w:val="000A12A1"/>
    <w:rsid w:val="000A1390"/>
    <w:rsid w:val="000A1426"/>
    <w:rsid w:val="000A171A"/>
    <w:rsid w:val="000A1CB5"/>
    <w:rsid w:val="000A1E4E"/>
    <w:rsid w:val="000A2601"/>
    <w:rsid w:val="000A290B"/>
    <w:rsid w:val="000A2B6F"/>
    <w:rsid w:val="000A2BD4"/>
    <w:rsid w:val="000A2E00"/>
    <w:rsid w:val="000A2F07"/>
    <w:rsid w:val="000A324B"/>
    <w:rsid w:val="000A3611"/>
    <w:rsid w:val="000A3933"/>
    <w:rsid w:val="000A3D07"/>
    <w:rsid w:val="000A3DEC"/>
    <w:rsid w:val="000A4D19"/>
    <w:rsid w:val="000A4D66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40DA"/>
    <w:rsid w:val="000B430A"/>
    <w:rsid w:val="000B4949"/>
    <w:rsid w:val="000B49CF"/>
    <w:rsid w:val="000B57F9"/>
    <w:rsid w:val="000B5A36"/>
    <w:rsid w:val="000B5DAC"/>
    <w:rsid w:val="000B5DB9"/>
    <w:rsid w:val="000B5E4D"/>
    <w:rsid w:val="000B618F"/>
    <w:rsid w:val="000B656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56E"/>
    <w:rsid w:val="000C29F6"/>
    <w:rsid w:val="000C31BA"/>
    <w:rsid w:val="000C357A"/>
    <w:rsid w:val="000C3A6C"/>
    <w:rsid w:val="000C3A9D"/>
    <w:rsid w:val="000C463A"/>
    <w:rsid w:val="000C463C"/>
    <w:rsid w:val="000C4838"/>
    <w:rsid w:val="000C4DF0"/>
    <w:rsid w:val="000C5079"/>
    <w:rsid w:val="000C528A"/>
    <w:rsid w:val="000C539F"/>
    <w:rsid w:val="000C55F6"/>
    <w:rsid w:val="000C5B98"/>
    <w:rsid w:val="000C6123"/>
    <w:rsid w:val="000C6188"/>
    <w:rsid w:val="000C6B3B"/>
    <w:rsid w:val="000C7343"/>
    <w:rsid w:val="000C7A50"/>
    <w:rsid w:val="000D0A87"/>
    <w:rsid w:val="000D0AE2"/>
    <w:rsid w:val="000D0CDC"/>
    <w:rsid w:val="000D100D"/>
    <w:rsid w:val="000D1073"/>
    <w:rsid w:val="000D1118"/>
    <w:rsid w:val="000D14FA"/>
    <w:rsid w:val="000D1947"/>
    <w:rsid w:val="000D1D6F"/>
    <w:rsid w:val="000D1F12"/>
    <w:rsid w:val="000D21E5"/>
    <w:rsid w:val="000D21F6"/>
    <w:rsid w:val="000D3629"/>
    <w:rsid w:val="000D3A4E"/>
    <w:rsid w:val="000D3E07"/>
    <w:rsid w:val="000D3F3E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1DA"/>
    <w:rsid w:val="000D7B29"/>
    <w:rsid w:val="000E0129"/>
    <w:rsid w:val="000E02F7"/>
    <w:rsid w:val="000E069E"/>
    <w:rsid w:val="000E0DFA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BC6"/>
    <w:rsid w:val="000F126C"/>
    <w:rsid w:val="000F14D4"/>
    <w:rsid w:val="000F1706"/>
    <w:rsid w:val="000F1A6F"/>
    <w:rsid w:val="000F1D4D"/>
    <w:rsid w:val="000F27DE"/>
    <w:rsid w:val="000F2C64"/>
    <w:rsid w:val="000F33C2"/>
    <w:rsid w:val="000F3E8F"/>
    <w:rsid w:val="000F4515"/>
    <w:rsid w:val="000F47D7"/>
    <w:rsid w:val="000F511D"/>
    <w:rsid w:val="000F5AF3"/>
    <w:rsid w:val="000F5D1B"/>
    <w:rsid w:val="000F6211"/>
    <w:rsid w:val="000F635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E1D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5217"/>
    <w:rsid w:val="00105F54"/>
    <w:rsid w:val="0010686B"/>
    <w:rsid w:val="001077EF"/>
    <w:rsid w:val="00107973"/>
    <w:rsid w:val="00107B93"/>
    <w:rsid w:val="00107BB8"/>
    <w:rsid w:val="00107DF2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296"/>
    <w:rsid w:val="00114699"/>
    <w:rsid w:val="00114950"/>
    <w:rsid w:val="00115332"/>
    <w:rsid w:val="00115609"/>
    <w:rsid w:val="001156F0"/>
    <w:rsid w:val="00115D9F"/>
    <w:rsid w:val="00116CCA"/>
    <w:rsid w:val="00116CE8"/>
    <w:rsid w:val="00116EC2"/>
    <w:rsid w:val="00116FDD"/>
    <w:rsid w:val="00117136"/>
    <w:rsid w:val="001175CD"/>
    <w:rsid w:val="00117D25"/>
    <w:rsid w:val="0012037A"/>
    <w:rsid w:val="0012051A"/>
    <w:rsid w:val="00120584"/>
    <w:rsid w:val="00120C4E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BC"/>
    <w:rsid w:val="00123D4C"/>
    <w:rsid w:val="00124FCE"/>
    <w:rsid w:val="0012568F"/>
    <w:rsid w:val="00125D34"/>
    <w:rsid w:val="00125E84"/>
    <w:rsid w:val="00125F8C"/>
    <w:rsid w:val="00126800"/>
    <w:rsid w:val="00126A10"/>
    <w:rsid w:val="00126B5D"/>
    <w:rsid w:val="00126C96"/>
    <w:rsid w:val="00126DE2"/>
    <w:rsid w:val="00127ACF"/>
    <w:rsid w:val="001311D3"/>
    <w:rsid w:val="00131892"/>
    <w:rsid w:val="00131B88"/>
    <w:rsid w:val="00131C9E"/>
    <w:rsid w:val="00131EB2"/>
    <w:rsid w:val="00132222"/>
    <w:rsid w:val="00132715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1135"/>
    <w:rsid w:val="0014176C"/>
    <w:rsid w:val="00141A20"/>
    <w:rsid w:val="00141FB1"/>
    <w:rsid w:val="0014214A"/>
    <w:rsid w:val="00142218"/>
    <w:rsid w:val="001422FE"/>
    <w:rsid w:val="0014247A"/>
    <w:rsid w:val="001425FF"/>
    <w:rsid w:val="0014341E"/>
    <w:rsid w:val="00143449"/>
    <w:rsid w:val="001435C0"/>
    <w:rsid w:val="00143F22"/>
    <w:rsid w:val="00143F40"/>
    <w:rsid w:val="001440BB"/>
    <w:rsid w:val="0014412F"/>
    <w:rsid w:val="00144804"/>
    <w:rsid w:val="0014517B"/>
    <w:rsid w:val="00145D6B"/>
    <w:rsid w:val="00145F39"/>
    <w:rsid w:val="00145FF4"/>
    <w:rsid w:val="001463BD"/>
    <w:rsid w:val="00146D8F"/>
    <w:rsid w:val="001476E8"/>
    <w:rsid w:val="00147C10"/>
    <w:rsid w:val="00150C2E"/>
    <w:rsid w:val="001515CA"/>
    <w:rsid w:val="00151A23"/>
    <w:rsid w:val="00151AC7"/>
    <w:rsid w:val="00151CA8"/>
    <w:rsid w:val="00152E00"/>
    <w:rsid w:val="00153BE3"/>
    <w:rsid w:val="00153E26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FA5"/>
    <w:rsid w:val="00157120"/>
    <w:rsid w:val="001571EF"/>
    <w:rsid w:val="00157439"/>
    <w:rsid w:val="00157519"/>
    <w:rsid w:val="001575A4"/>
    <w:rsid w:val="001576CE"/>
    <w:rsid w:val="0015778D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3BD"/>
    <w:rsid w:val="0016293A"/>
    <w:rsid w:val="00162E95"/>
    <w:rsid w:val="001631EF"/>
    <w:rsid w:val="00164299"/>
    <w:rsid w:val="001643BA"/>
    <w:rsid w:val="00164692"/>
    <w:rsid w:val="00164BF3"/>
    <w:rsid w:val="00164F8C"/>
    <w:rsid w:val="00165A2C"/>
    <w:rsid w:val="00166560"/>
    <w:rsid w:val="00166811"/>
    <w:rsid w:val="001668B1"/>
    <w:rsid w:val="00166A50"/>
    <w:rsid w:val="00166E0B"/>
    <w:rsid w:val="0016709F"/>
    <w:rsid w:val="00167728"/>
    <w:rsid w:val="00167D59"/>
    <w:rsid w:val="00167EB5"/>
    <w:rsid w:val="00170693"/>
    <w:rsid w:val="00170CE3"/>
    <w:rsid w:val="00170DEA"/>
    <w:rsid w:val="00170EB5"/>
    <w:rsid w:val="00170F06"/>
    <w:rsid w:val="00171361"/>
    <w:rsid w:val="001714F3"/>
    <w:rsid w:val="00171936"/>
    <w:rsid w:val="001719AF"/>
    <w:rsid w:val="00171DEE"/>
    <w:rsid w:val="0017285C"/>
    <w:rsid w:val="00172A30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D71"/>
    <w:rsid w:val="001834C0"/>
    <w:rsid w:val="00183864"/>
    <w:rsid w:val="00183A7B"/>
    <w:rsid w:val="00183C03"/>
    <w:rsid w:val="0018407A"/>
    <w:rsid w:val="001840D4"/>
    <w:rsid w:val="0018411C"/>
    <w:rsid w:val="00184C3F"/>
    <w:rsid w:val="001850B1"/>
    <w:rsid w:val="0018556E"/>
    <w:rsid w:val="00185D26"/>
    <w:rsid w:val="00185FDB"/>
    <w:rsid w:val="0018673B"/>
    <w:rsid w:val="0018681D"/>
    <w:rsid w:val="00186E89"/>
    <w:rsid w:val="00187055"/>
    <w:rsid w:val="001873E8"/>
    <w:rsid w:val="001876D1"/>
    <w:rsid w:val="00187CE8"/>
    <w:rsid w:val="001901D3"/>
    <w:rsid w:val="00190CF3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ACE"/>
    <w:rsid w:val="001A2C79"/>
    <w:rsid w:val="001A2F6A"/>
    <w:rsid w:val="001A32A4"/>
    <w:rsid w:val="001A485D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7DC"/>
    <w:rsid w:val="001B4217"/>
    <w:rsid w:val="001B422F"/>
    <w:rsid w:val="001B4582"/>
    <w:rsid w:val="001B4BCB"/>
    <w:rsid w:val="001B4F5D"/>
    <w:rsid w:val="001B599C"/>
    <w:rsid w:val="001B5B7F"/>
    <w:rsid w:val="001B62E6"/>
    <w:rsid w:val="001B662B"/>
    <w:rsid w:val="001B7900"/>
    <w:rsid w:val="001C069E"/>
    <w:rsid w:val="001C1069"/>
    <w:rsid w:val="001C13FA"/>
    <w:rsid w:val="001C1415"/>
    <w:rsid w:val="001C15EF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A82"/>
    <w:rsid w:val="001D0EFA"/>
    <w:rsid w:val="001D13A9"/>
    <w:rsid w:val="001D14A1"/>
    <w:rsid w:val="001D1889"/>
    <w:rsid w:val="001D1F29"/>
    <w:rsid w:val="001D220A"/>
    <w:rsid w:val="001D2DBA"/>
    <w:rsid w:val="001D2F3D"/>
    <w:rsid w:val="001D3F10"/>
    <w:rsid w:val="001D3FEC"/>
    <w:rsid w:val="001D4331"/>
    <w:rsid w:val="001D455D"/>
    <w:rsid w:val="001D4675"/>
    <w:rsid w:val="001D4BAA"/>
    <w:rsid w:val="001D4BD0"/>
    <w:rsid w:val="001D522E"/>
    <w:rsid w:val="001D5D99"/>
    <w:rsid w:val="001D645E"/>
    <w:rsid w:val="001D6467"/>
    <w:rsid w:val="001D78C7"/>
    <w:rsid w:val="001E05A9"/>
    <w:rsid w:val="001E06D5"/>
    <w:rsid w:val="001E07A6"/>
    <w:rsid w:val="001E0CE4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301B"/>
    <w:rsid w:val="001E318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C19"/>
    <w:rsid w:val="001F5C3D"/>
    <w:rsid w:val="001F60F7"/>
    <w:rsid w:val="001F624B"/>
    <w:rsid w:val="001F6556"/>
    <w:rsid w:val="001F6B90"/>
    <w:rsid w:val="001F6BB7"/>
    <w:rsid w:val="001F6DAD"/>
    <w:rsid w:val="001F6ED8"/>
    <w:rsid w:val="001F7956"/>
    <w:rsid w:val="001F7CA1"/>
    <w:rsid w:val="001F7FAD"/>
    <w:rsid w:val="00200861"/>
    <w:rsid w:val="002012C4"/>
    <w:rsid w:val="00201484"/>
    <w:rsid w:val="00201A1F"/>
    <w:rsid w:val="00201D08"/>
    <w:rsid w:val="002020DB"/>
    <w:rsid w:val="00202814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90E"/>
    <w:rsid w:val="00206975"/>
    <w:rsid w:val="00207168"/>
    <w:rsid w:val="00207315"/>
    <w:rsid w:val="00210084"/>
    <w:rsid w:val="002103AE"/>
    <w:rsid w:val="002105C3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7C4"/>
    <w:rsid w:val="00213A37"/>
    <w:rsid w:val="00213B00"/>
    <w:rsid w:val="00214177"/>
    <w:rsid w:val="002141CA"/>
    <w:rsid w:val="002141F0"/>
    <w:rsid w:val="00214C30"/>
    <w:rsid w:val="00215113"/>
    <w:rsid w:val="00216313"/>
    <w:rsid w:val="00216474"/>
    <w:rsid w:val="002166A5"/>
    <w:rsid w:val="002170C8"/>
    <w:rsid w:val="002175E4"/>
    <w:rsid w:val="00217813"/>
    <w:rsid w:val="00217A94"/>
    <w:rsid w:val="00220154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558"/>
    <w:rsid w:val="00222634"/>
    <w:rsid w:val="00222780"/>
    <w:rsid w:val="00222CA8"/>
    <w:rsid w:val="00223065"/>
    <w:rsid w:val="00223114"/>
    <w:rsid w:val="002233A0"/>
    <w:rsid w:val="00223650"/>
    <w:rsid w:val="0022366A"/>
    <w:rsid w:val="00223AEC"/>
    <w:rsid w:val="00223D2D"/>
    <w:rsid w:val="00224044"/>
    <w:rsid w:val="00224870"/>
    <w:rsid w:val="00224BB2"/>
    <w:rsid w:val="00224F04"/>
    <w:rsid w:val="002250DC"/>
    <w:rsid w:val="002254D7"/>
    <w:rsid w:val="002255D9"/>
    <w:rsid w:val="00225D4D"/>
    <w:rsid w:val="0022602C"/>
    <w:rsid w:val="002265D8"/>
    <w:rsid w:val="002271E4"/>
    <w:rsid w:val="0022736F"/>
    <w:rsid w:val="00227844"/>
    <w:rsid w:val="00227969"/>
    <w:rsid w:val="00227CC1"/>
    <w:rsid w:val="0023023D"/>
    <w:rsid w:val="00230246"/>
    <w:rsid w:val="002303BB"/>
    <w:rsid w:val="002303FE"/>
    <w:rsid w:val="0023041D"/>
    <w:rsid w:val="0023136A"/>
    <w:rsid w:val="00231493"/>
    <w:rsid w:val="00231C4B"/>
    <w:rsid w:val="00232216"/>
    <w:rsid w:val="0023253B"/>
    <w:rsid w:val="002329AB"/>
    <w:rsid w:val="002329C5"/>
    <w:rsid w:val="00232A5F"/>
    <w:rsid w:val="00232C6C"/>
    <w:rsid w:val="00232CD0"/>
    <w:rsid w:val="002338AE"/>
    <w:rsid w:val="002340B2"/>
    <w:rsid w:val="0023412E"/>
    <w:rsid w:val="00234EAE"/>
    <w:rsid w:val="002350E6"/>
    <w:rsid w:val="0023559A"/>
    <w:rsid w:val="0023620E"/>
    <w:rsid w:val="0023696E"/>
    <w:rsid w:val="00236EFF"/>
    <w:rsid w:val="00237AE9"/>
    <w:rsid w:val="00237EF0"/>
    <w:rsid w:val="002403EE"/>
    <w:rsid w:val="0024073D"/>
    <w:rsid w:val="002408A5"/>
    <w:rsid w:val="002408E4"/>
    <w:rsid w:val="00240B99"/>
    <w:rsid w:val="0024103D"/>
    <w:rsid w:val="00241409"/>
    <w:rsid w:val="0024175D"/>
    <w:rsid w:val="00241772"/>
    <w:rsid w:val="00241AAC"/>
    <w:rsid w:val="00241C21"/>
    <w:rsid w:val="00241F5A"/>
    <w:rsid w:val="002420A1"/>
    <w:rsid w:val="00242438"/>
    <w:rsid w:val="00242AF0"/>
    <w:rsid w:val="00243648"/>
    <w:rsid w:val="002437A4"/>
    <w:rsid w:val="002438B6"/>
    <w:rsid w:val="0024399A"/>
    <w:rsid w:val="00243E94"/>
    <w:rsid w:val="00244481"/>
    <w:rsid w:val="00244B2F"/>
    <w:rsid w:val="00244CF9"/>
    <w:rsid w:val="002450E1"/>
    <w:rsid w:val="0024548F"/>
    <w:rsid w:val="0024582A"/>
    <w:rsid w:val="00245B42"/>
    <w:rsid w:val="0024640D"/>
    <w:rsid w:val="00246411"/>
    <w:rsid w:val="002465C9"/>
    <w:rsid w:val="00246695"/>
    <w:rsid w:val="00246D71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64D"/>
    <w:rsid w:val="00251BB8"/>
    <w:rsid w:val="00251BEC"/>
    <w:rsid w:val="00251EA8"/>
    <w:rsid w:val="002524CA"/>
    <w:rsid w:val="00252647"/>
    <w:rsid w:val="00252A5D"/>
    <w:rsid w:val="002539C6"/>
    <w:rsid w:val="00253ABB"/>
    <w:rsid w:val="00253ECD"/>
    <w:rsid w:val="0025454E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6352"/>
    <w:rsid w:val="002571B5"/>
    <w:rsid w:val="002573B5"/>
    <w:rsid w:val="00257590"/>
    <w:rsid w:val="00257ABC"/>
    <w:rsid w:val="00257E18"/>
    <w:rsid w:val="002601E3"/>
    <w:rsid w:val="002603B1"/>
    <w:rsid w:val="0026067B"/>
    <w:rsid w:val="0026092F"/>
    <w:rsid w:val="00260F18"/>
    <w:rsid w:val="002614E7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D20"/>
    <w:rsid w:val="00265F65"/>
    <w:rsid w:val="002662D6"/>
    <w:rsid w:val="002663A4"/>
    <w:rsid w:val="002664A7"/>
    <w:rsid w:val="0026684C"/>
    <w:rsid w:val="00266A1B"/>
    <w:rsid w:val="002672ED"/>
    <w:rsid w:val="0027050E"/>
    <w:rsid w:val="0027077F"/>
    <w:rsid w:val="00271216"/>
    <w:rsid w:val="002716B0"/>
    <w:rsid w:val="0027295F"/>
    <w:rsid w:val="00272AFB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9A"/>
    <w:rsid w:val="002802E9"/>
    <w:rsid w:val="0028066B"/>
    <w:rsid w:val="002807C3"/>
    <w:rsid w:val="00280B2C"/>
    <w:rsid w:val="0028126F"/>
    <w:rsid w:val="00281413"/>
    <w:rsid w:val="0028162F"/>
    <w:rsid w:val="002819B6"/>
    <w:rsid w:val="00281C5E"/>
    <w:rsid w:val="00281EEB"/>
    <w:rsid w:val="00282600"/>
    <w:rsid w:val="00282A26"/>
    <w:rsid w:val="002832CA"/>
    <w:rsid w:val="0028384D"/>
    <w:rsid w:val="0028398C"/>
    <w:rsid w:val="00283B68"/>
    <w:rsid w:val="002845B7"/>
    <w:rsid w:val="00284992"/>
    <w:rsid w:val="00284FE0"/>
    <w:rsid w:val="002850DF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17DD"/>
    <w:rsid w:val="00291C40"/>
    <w:rsid w:val="00291FC2"/>
    <w:rsid w:val="002923BE"/>
    <w:rsid w:val="002928A9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75B1"/>
    <w:rsid w:val="002A03F0"/>
    <w:rsid w:val="002A09C2"/>
    <w:rsid w:val="002A0E12"/>
    <w:rsid w:val="002A11D5"/>
    <w:rsid w:val="002A12EE"/>
    <w:rsid w:val="002A15C3"/>
    <w:rsid w:val="002A2D02"/>
    <w:rsid w:val="002A2D24"/>
    <w:rsid w:val="002A343D"/>
    <w:rsid w:val="002A37F2"/>
    <w:rsid w:val="002A3AF9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D0F"/>
    <w:rsid w:val="002B0166"/>
    <w:rsid w:val="002B022F"/>
    <w:rsid w:val="002B0426"/>
    <w:rsid w:val="002B0429"/>
    <w:rsid w:val="002B05C2"/>
    <w:rsid w:val="002B14B2"/>
    <w:rsid w:val="002B1DEF"/>
    <w:rsid w:val="002B1F42"/>
    <w:rsid w:val="002B2596"/>
    <w:rsid w:val="002B2BBF"/>
    <w:rsid w:val="002B2C7C"/>
    <w:rsid w:val="002B2E1B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EFC"/>
    <w:rsid w:val="002B513D"/>
    <w:rsid w:val="002B515D"/>
    <w:rsid w:val="002B54F9"/>
    <w:rsid w:val="002B58B2"/>
    <w:rsid w:val="002B6750"/>
    <w:rsid w:val="002B680E"/>
    <w:rsid w:val="002B71B7"/>
    <w:rsid w:val="002B75DA"/>
    <w:rsid w:val="002C03D9"/>
    <w:rsid w:val="002C1016"/>
    <w:rsid w:val="002C16E7"/>
    <w:rsid w:val="002C26CC"/>
    <w:rsid w:val="002C28E5"/>
    <w:rsid w:val="002C2E60"/>
    <w:rsid w:val="002C3106"/>
    <w:rsid w:val="002C3584"/>
    <w:rsid w:val="002C3EB7"/>
    <w:rsid w:val="002C51E5"/>
    <w:rsid w:val="002C5CEF"/>
    <w:rsid w:val="002C6860"/>
    <w:rsid w:val="002C68F1"/>
    <w:rsid w:val="002C6E64"/>
    <w:rsid w:val="002C6FCD"/>
    <w:rsid w:val="002C714F"/>
    <w:rsid w:val="002C7491"/>
    <w:rsid w:val="002C79A4"/>
    <w:rsid w:val="002C7AFF"/>
    <w:rsid w:val="002D06B6"/>
    <w:rsid w:val="002D07E9"/>
    <w:rsid w:val="002D105B"/>
    <w:rsid w:val="002D28BF"/>
    <w:rsid w:val="002D2A52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60AB"/>
    <w:rsid w:val="002D60E2"/>
    <w:rsid w:val="002D6621"/>
    <w:rsid w:val="002D68ED"/>
    <w:rsid w:val="002D6B31"/>
    <w:rsid w:val="002D6BEB"/>
    <w:rsid w:val="002D6D42"/>
    <w:rsid w:val="002D7384"/>
    <w:rsid w:val="002D7FA1"/>
    <w:rsid w:val="002E00A6"/>
    <w:rsid w:val="002E07B3"/>
    <w:rsid w:val="002E09DD"/>
    <w:rsid w:val="002E0A0D"/>
    <w:rsid w:val="002E15BB"/>
    <w:rsid w:val="002E1714"/>
    <w:rsid w:val="002E1D89"/>
    <w:rsid w:val="002E1D93"/>
    <w:rsid w:val="002E21F8"/>
    <w:rsid w:val="002E241D"/>
    <w:rsid w:val="002E2783"/>
    <w:rsid w:val="002E2AD3"/>
    <w:rsid w:val="002E31B2"/>
    <w:rsid w:val="002E3FC1"/>
    <w:rsid w:val="002E49F2"/>
    <w:rsid w:val="002E4C88"/>
    <w:rsid w:val="002E4E4C"/>
    <w:rsid w:val="002E4F72"/>
    <w:rsid w:val="002E50A6"/>
    <w:rsid w:val="002E54D6"/>
    <w:rsid w:val="002E57B2"/>
    <w:rsid w:val="002E6263"/>
    <w:rsid w:val="002E6379"/>
    <w:rsid w:val="002E654A"/>
    <w:rsid w:val="002E6591"/>
    <w:rsid w:val="002E6678"/>
    <w:rsid w:val="002E67FA"/>
    <w:rsid w:val="002E6A8E"/>
    <w:rsid w:val="002E6C6E"/>
    <w:rsid w:val="002E6C97"/>
    <w:rsid w:val="002E7105"/>
    <w:rsid w:val="002E7A91"/>
    <w:rsid w:val="002F030E"/>
    <w:rsid w:val="002F0F2C"/>
    <w:rsid w:val="002F0F74"/>
    <w:rsid w:val="002F16A5"/>
    <w:rsid w:val="002F182A"/>
    <w:rsid w:val="002F1A01"/>
    <w:rsid w:val="002F1A0B"/>
    <w:rsid w:val="002F1A50"/>
    <w:rsid w:val="002F1CCE"/>
    <w:rsid w:val="002F23ED"/>
    <w:rsid w:val="002F297F"/>
    <w:rsid w:val="002F2F28"/>
    <w:rsid w:val="002F3297"/>
    <w:rsid w:val="002F3EFC"/>
    <w:rsid w:val="002F452F"/>
    <w:rsid w:val="002F4A1E"/>
    <w:rsid w:val="002F5017"/>
    <w:rsid w:val="002F5534"/>
    <w:rsid w:val="002F568F"/>
    <w:rsid w:val="002F5D69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F96"/>
    <w:rsid w:val="002F74AF"/>
    <w:rsid w:val="002F76C0"/>
    <w:rsid w:val="0030005E"/>
    <w:rsid w:val="00300829"/>
    <w:rsid w:val="00300C6D"/>
    <w:rsid w:val="00301547"/>
    <w:rsid w:val="00301B18"/>
    <w:rsid w:val="00301C87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B63"/>
    <w:rsid w:val="00306A42"/>
    <w:rsid w:val="00307724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F4B"/>
    <w:rsid w:val="00316B50"/>
    <w:rsid w:val="00316CC1"/>
    <w:rsid w:val="00316F3C"/>
    <w:rsid w:val="003177CF"/>
    <w:rsid w:val="0032044C"/>
    <w:rsid w:val="00320CCA"/>
    <w:rsid w:val="0032147D"/>
    <w:rsid w:val="0032172C"/>
    <w:rsid w:val="0032184A"/>
    <w:rsid w:val="00321924"/>
    <w:rsid w:val="00321CD1"/>
    <w:rsid w:val="00322C72"/>
    <w:rsid w:val="00323579"/>
    <w:rsid w:val="00324055"/>
    <w:rsid w:val="003240A2"/>
    <w:rsid w:val="00324658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5E3"/>
    <w:rsid w:val="00333CEF"/>
    <w:rsid w:val="00333EE0"/>
    <w:rsid w:val="00334B30"/>
    <w:rsid w:val="003362BE"/>
    <w:rsid w:val="00336933"/>
    <w:rsid w:val="00336CAB"/>
    <w:rsid w:val="00336EB4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70F8"/>
    <w:rsid w:val="0034745F"/>
    <w:rsid w:val="003475AD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2443"/>
    <w:rsid w:val="00362A1B"/>
    <w:rsid w:val="00362DD2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1E6"/>
    <w:rsid w:val="00372421"/>
    <w:rsid w:val="0037248A"/>
    <w:rsid w:val="003727F4"/>
    <w:rsid w:val="00372A4F"/>
    <w:rsid w:val="00372AAC"/>
    <w:rsid w:val="00372BC7"/>
    <w:rsid w:val="00372EF4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FDC"/>
    <w:rsid w:val="003830F0"/>
    <w:rsid w:val="00383858"/>
    <w:rsid w:val="00384667"/>
    <w:rsid w:val="003848F7"/>
    <w:rsid w:val="00384B88"/>
    <w:rsid w:val="00385846"/>
    <w:rsid w:val="00385CFC"/>
    <w:rsid w:val="00385F4A"/>
    <w:rsid w:val="0038605A"/>
    <w:rsid w:val="0038671B"/>
    <w:rsid w:val="00386A55"/>
    <w:rsid w:val="00386AE6"/>
    <w:rsid w:val="00386C94"/>
    <w:rsid w:val="00386CA3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36CB"/>
    <w:rsid w:val="00393CF9"/>
    <w:rsid w:val="00393CFC"/>
    <w:rsid w:val="00393D1C"/>
    <w:rsid w:val="0039446B"/>
    <w:rsid w:val="003946CA"/>
    <w:rsid w:val="0039495C"/>
    <w:rsid w:val="003955B1"/>
    <w:rsid w:val="00395D09"/>
    <w:rsid w:val="0039643D"/>
    <w:rsid w:val="00396718"/>
    <w:rsid w:val="00396930"/>
    <w:rsid w:val="00396DDB"/>
    <w:rsid w:val="0039757E"/>
    <w:rsid w:val="00397678"/>
    <w:rsid w:val="003976E0"/>
    <w:rsid w:val="00397864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B4E"/>
    <w:rsid w:val="003A60FD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791"/>
    <w:rsid w:val="003C2209"/>
    <w:rsid w:val="003C253B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DCC"/>
    <w:rsid w:val="003C548F"/>
    <w:rsid w:val="003C5F19"/>
    <w:rsid w:val="003C6108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8E1"/>
    <w:rsid w:val="003D1964"/>
    <w:rsid w:val="003D1A3C"/>
    <w:rsid w:val="003D1A9B"/>
    <w:rsid w:val="003D1AE3"/>
    <w:rsid w:val="003D1AF0"/>
    <w:rsid w:val="003D1B62"/>
    <w:rsid w:val="003D1C00"/>
    <w:rsid w:val="003D20BD"/>
    <w:rsid w:val="003D253F"/>
    <w:rsid w:val="003D28C2"/>
    <w:rsid w:val="003D334A"/>
    <w:rsid w:val="003D36E9"/>
    <w:rsid w:val="003D3B95"/>
    <w:rsid w:val="003D3BFF"/>
    <w:rsid w:val="003D3D3C"/>
    <w:rsid w:val="003D3EDD"/>
    <w:rsid w:val="003D441E"/>
    <w:rsid w:val="003D442E"/>
    <w:rsid w:val="003D4504"/>
    <w:rsid w:val="003D5C6C"/>
    <w:rsid w:val="003D5E7A"/>
    <w:rsid w:val="003D603D"/>
    <w:rsid w:val="003D6BA4"/>
    <w:rsid w:val="003D785C"/>
    <w:rsid w:val="003D7E0C"/>
    <w:rsid w:val="003E0738"/>
    <w:rsid w:val="003E0FB3"/>
    <w:rsid w:val="003E147E"/>
    <w:rsid w:val="003E1758"/>
    <w:rsid w:val="003E1C63"/>
    <w:rsid w:val="003E263E"/>
    <w:rsid w:val="003E2695"/>
    <w:rsid w:val="003E2EF8"/>
    <w:rsid w:val="003E3647"/>
    <w:rsid w:val="003E4EA4"/>
    <w:rsid w:val="003E51A1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78F"/>
    <w:rsid w:val="003E6A5C"/>
    <w:rsid w:val="003E6BA7"/>
    <w:rsid w:val="003E6D58"/>
    <w:rsid w:val="003E7613"/>
    <w:rsid w:val="003E78F4"/>
    <w:rsid w:val="003E7D43"/>
    <w:rsid w:val="003F02D4"/>
    <w:rsid w:val="003F06E0"/>
    <w:rsid w:val="003F0D14"/>
    <w:rsid w:val="003F148A"/>
    <w:rsid w:val="003F1C78"/>
    <w:rsid w:val="003F20CC"/>
    <w:rsid w:val="003F21B7"/>
    <w:rsid w:val="003F2371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654"/>
    <w:rsid w:val="003F5B93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23F1"/>
    <w:rsid w:val="00402884"/>
    <w:rsid w:val="0040297E"/>
    <w:rsid w:val="00402B97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718D"/>
    <w:rsid w:val="0040719A"/>
    <w:rsid w:val="00410143"/>
    <w:rsid w:val="00410414"/>
    <w:rsid w:val="0041070A"/>
    <w:rsid w:val="00410770"/>
    <w:rsid w:val="00410E02"/>
    <w:rsid w:val="0041106F"/>
    <w:rsid w:val="00411143"/>
    <w:rsid w:val="0041150C"/>
    <w:rsid w:val="004119BC"/>
    <w:rsid w:val="00411C66"/>
    <w:rsid w:val="00411DDB"/>
    <w:rsid w:val="00413070"/>
    <w:rsid w:val="004130E8"/>
    <w:rsid w:val="00413666"/>
    <w:rsid w:val="004137B2"/>
    <w:rsid w:val="004140E9"/>
    <w:rsid w:val="00414149"/>
    <w:rsid w:val="00414622"/>
    <w:rsid w:val="004146E0"/>
    <w:rsid w:val="00414843"/>
    <w:rsid w:val="0041541C"/>
    <w:rsid w:val="00415BA7"/>
    <w:rsid w:val="00415E3E"/>
    <w:rsid w:val="00415F7F"/>
    <w:rsid w:val="004166AB"/>
    <w:rsid w:val="00416B75"/>
    <w:rsid w:val="00416BD0"/>
    <w:rsid w:val="004172D5"/>
    <w:rsid w:val="00417B4F"/>
    <w:rsid w:val="00420121"/>
    <w:rsid w:val="00420763"/>
    <w:rsid w:val="004210F2"/>
    <w:rsid w:val="0042167B"/>
    <w:rsid w:val="00421DD6"/>
    <w:rsid w:val="00422874"/>
    <w:rsid w:val="0042295C"/>
    <w:rsid w:val="00422AAB"/>
    <w:rsid w:val="0042340C"/>
    <w:rsid w:val="00423860"/>
    <w:rsid w:val="00423B44"/>
    <w:rsid w:val="00423BA6"/>
    <w:rsid w:val="00423DD8"/>
    <w:rsid w:val="00424279"/>
    <w:rsid w:val="0042491D"/>
    <w:rsid w:val="004255B1"/>
    <w:rsid w:val="0042596C"/>
    <w:rsid w:val="00425DF9"/>
    <w:rsid w:val="0042693F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2024"/>
    <w:rsid w:val="00432187"/>
    <w:rsid w:val="00432B27"/>
    <w:rsid w:val="004332E8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6AA"/>
    <w:rsid w:val="0043785B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E8F"/>
    <w:rsid w:val="004420BA"/>
    <w:rsid w:val="004429E7"/>
    <w:rsid w:val="0044312A"/>
    <w:rsid w:val="004434FD"/>
    <w:rsid w:val="00443BCD"/>
    <w:rsid w:val="00443C60"/>
    <w:rsid w:val="0044402F"/>
    <w:rsid w:val="00444365"/>
    <w:rsid w:val="00445196"/>
    <w:rsid w:val="004451C7"/>
    <w:rsid w:val="00445E6B"/>
    <w:rsid w:val="00445FD2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CCE"/>
    <w:rsid w:val="00453F18"/>
    <w:rsid w:val="00453FE2"/>
    <w:rsid w:val="00454894"/>
    <w:rsid w:val="00454E4A"/>
    <w:rsid w:val="004550BD"/>
    <w:rsid w:val="00455311"/>
    <w:rsid w:val="0045598B"/>
    <w:rsid w:val="004565C9"/>
    <w:rsid w:val="00456BE3"/>
    <w:rsid w:val="00456BEF"/>
    <w:rsid w:val="00456D39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312E"/>
    <w:rsid w:val="0046397E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E4"/>
    <w:rsid w:val="004661CA"/>
    <w:rsid w:val="00466510"/>
    <w:rsid w:val="00466578"/>
    <w:rsid w:val="00466C34"/>
    <w:rsid w:val="00466E04"/>
    <w:rsid w:val="004671CB"/>
    <w:rsid w:val="004675F5"/>
    <w:rsid w:val="00467C4F"/>
    <w:rsid w:val="00467D5D"/>
    <w:rsid w:val="00467ED1"/>
    <w:rsid w:val="004703FE"/>
    <w:rsid w:val="00470444"/>
    <w:rsid w:val="00470577"/>
    <w:rsid w:val="00470781"/>
    <w:rsid w:val="00470AC8"/>
    <w:rsid w:val="00470E45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55A"/>
    <w:rsid w:val="00477D28"/>
    <w:rsid w:val="004807C0"/>
    <w:rsid w:val="00480804"/>
    <w:rsid w:val="00480B23"/>
    <w:rsid w:val="00480C37"/>
    <w:rsid w:val="004810DD"/>
    <w:rsid w:val="00481566"/>
    <w:rsid w:val="004817CA"/>
    <w:rsid w:val="00481826"/>
    <w:rsid w:val="004825E8"/>
    <w:rsid w:val="004825EC"/>
    <w:rsid w:val="0048273F"/>
    <w:rsid w:val="00482B41"/>
    <w:rsid w:val="00482BB6"/>
    <w:rsid w:val="00482DAC"/>
    <w:rsid w:val="004830E6"/>
    <w:rsid w:val="00483825"/>
    <w:rsid w:val="004841BB"/>
    <w:rsid w:val="00484FB3"/>
    <w:rsid w:val="004850EE"/>
    <w:rsid w:val="004855F4"/>
    <w:rsid w:val="00485AA2"/>
    <w:rsid w:val="00485F7F"/>
    <w:rsid w:val="004864B5"/>
    <w:rsid w:val="00486725"/>
    <w:rsid w:val="00487156"/>
    <w:rsid w:val="00487F3F"/>
    <w:rsid w:val="00490510"/>
    <w:rsid w:val="004909C8"/>
    <w:rsid w:val="004910CA"/>
    <w:rsid w:val="004912C1"/>
    <w:rsid w:val="004914CD"/>
    <w:rsid w:val="00491675"/>
    <w:rsid w:val="00491C1F"/>
    <w:rsid w:val="00492127"/>
    <w:rsid w:val="0049231F"/>
    <w:rsid w:val="004928A3"/>
    <w:rsid w:val="00492B77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33"/>
    <w:rsid w:val="004A03B5"/>
    <w:rsid w:val="004A07BE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683"/>
    <w:rsid w:val="004A276A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F59"/>
    <w:rsid w:val="004A62F4"/>
    <w:rsid w:val="004A6A7D"/>
    <w:rsid w:val="004A6E18"/>
    <w:rsid w:val="004A79A3"/>
    <w:rsid w:val="004A7B84"/>
    <w:rsid w:val="004B11CF"/>
    <w:rsid w:val="004B1F86"/>
    <w:rsid w:val="004B226C"/>
    <w:rsid w:val="004B2347"/>
    <w:rsid w:val="004B2648"/>
    <w:rsid w:val="004B2A44"/>
    <w:rsid w:val="004B339C"/>
    <w:rsid w:val="004B359E"/>
    <w:rsid w:val="004B3B2B"/>
    <w:rsid w:val="004B3F28"/>
    <w:rsid w:val="004B4362"/>
    <w:rsid w:val="004B448A"/>
    <w:rsid w:val="004B46EA"/>
    <w:rsid w:val="004B4F94"/>
    <w:rsid w:val="004B5AE1"/>
    <w:rsid w:val="004B5B8D"/>
    <w:rsid w:val="004B5BBB"/>
    <w:rsid w:val="004B616A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752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5026"/>
    <w:rsid w:val="004C56CA"/>
    <w:rsid w:val="004C59EC"/>
    <w:rsid w:val="004C5DB4"/>
    <w:rsid w:val="004C5F29"/>
    <w:rsid w:val="004C6B41"/>
    <w:rsid w:val="004C6EF9"/>
    <w:rsid w:val="004C78D5"/>
    <w:rsid w:val="004D00C8"/>
    <w:rsid w:val="004D01C2"/>
    <w:rsid w:val="004D051D"/>
    <w:rsid w:val="004D0935"/>
    <w:rsid w:val="004D0D96"/>
    <w:rsid w:val="004D116E"/>
    <w:rsid w:val="004D13E1"/>
    <w:rsid w:val="004D142F"/>
    <w:rsid w:val="004D1468"/>
    <w:rsid w:val="004D1913"/>
    <w:rsid w:val="004D1B22"/>
    <w:rsid w:val="004D1FFD"/>
    <w:rsid w:val="004D2487"/>
    <w:rsid w:val="004D2F54"/>
    <w:rsid w:val="004D3230"/>
    <w:rsid w:val="004D3373"/>
    <w:rsid w:val="004D33A5"/>
    <w:rsid w:val="004D34E5"/>
    <w:rsid w:val="004D3FA0"/>
    <w:rsid w:val="004D4CC6"/>
    <w:rsid w:val="004D5826"/>
    <w:rsid w:val="004D5878"/>
    <w:rsid w:val="004D5939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DA"/>
    <w:rsid w:val="004E70FE"/>
    <w:rsid w:val="004E72BF"/>
    <w:rsid w:val="004E7840"/>
    <w:rsid w:val="004E7C71"/>
    <w:rsid w:val="004F003A"/>
    <w:rsid w:val="004F008D"/>
    <w:rsid w:val="004F05CA"/>
    <w:rsid w:val="004F0C92"/>
    <w:rsid w:val="004F11F7"/>
    <w:rsid w:val="004F12F4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FF2"/>
    <w:rsid w:val="004F5258"/>
    <w:rsid w:val="004F5265"/>
    <w:rsid w:val="004F53F4"/>
    <w:rsid w:val="004F5434"/>
    <w:rsid w:val="004F59B4"/>
    <w:rsid w:val="004F5BDA"/>
    <w:rsid w:val="004F6054"/>
    <w:rsid w:val="004F63BB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DE7"/>
    <w:rsid w:val="005027DC"/>
    <w:rsid w:val="0050291F"/>
    <w:rsid w:val="00502BD4"/>
    <w:rsid w:val="00502CEB"/>
    <w:rsid w:val="00503096"/>
    <w:rsid w:val="0050348D"/>
    <w:rsid w:val="00503D09"/>
    <w:rsid w:val="00503F43"/>
    <w:rsid w:val="00504C31"/>
    <w:rsid w:val="00504DC5"/>
    <w:rsid w:val="005053F1"/>
    <w:rsid w:val="00506248"/>
    <w:rsid w:val="0050629A"/>
    <w:rsid w:val="00506504"/>
    <w:rsid w:val="00506542"/>
    <w:rsid w:val="00506989"/>
    <w:rsid w:val="00506996"/>
    <w:rsid w:val="00506C56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3EB"/>
    <w:rsid w:val="005114C6"/>
    <w:rsid w:val="005126C5"/>
    <w:rsid w:val="00512B1D"/>
    <w:rsid w:val="00512FED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6091"/>
    <w:rsid w:val="00516694"/>
    <w:rsid w:val="00516DAB"/>
    <w:rsid w:val="00517632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CF5"/>
    <w:rsid w:val="00527ED0"/>
    <w:rsid w:val="00530C77"/>
    <w:rsid w:val="00530C9B"/>
    <w:rsid w:val="005317B6"/>
    <w:rsid w:val="00531874"/>
    <w:rsid w:val="005319C4"/>
    <w:rsid w:val="00531D4A"/>
    <w:rsid w:val="00532198"/>
    <w:rsid w:val="005321B6"/>
    <w:rsid w:val="0053249F"/>
    <w:rsid w:val="005338C1"/>
    <w:rsid w:val="00533923"/>
    <w:rsid w:val="00533D9A"/>
    <w:rsid w:val="00534339"/>
    <w:rsid w:val="00535259"/>
    <w:rsid w:val="0053560E"/>
    <w:rsid w:val="00535894"/>
    <w:rsid w:val="00536436"/>
    <w:rsid w:val="00536683"/>
    <w:rsid w:val="005370CE"/>
    <w:rsid w:val="005372AF"/>
    <w:rsid w:val="00537ECB"/>
    <w:rsid w:val="005401A1"/>
    <w:rsid w:val="005401D8"/>
    <w:rsid w:val="0054080D"/>
    <w:rsid w:val="00540AF3"/>
    <w:rsid w:val="00540CA9"/>
    <w:rsid w:val="00541A72"/>
    <w:rsid w:val="00542318"/>
    <w:rsid w:val="00542364"/>
    <w:rsid w:val="005423D9"/>
    <w:rsid w:val="00542534"/>
    <w:rsid w:val="00542EAF"/>
    <w:rsid w:val="005432F4"/>
    <w:rsid w:val="005432FB"/>
    <w:rsid w:val="005434C7"/>
    <w:rsid w:val="005435BF"/>
    <w:rsid w:val="00543AEA"/>
    <w:rsid w:val="00543C34"/>
    <w:rsid w:val="00544114"/>
    <w:rsid w:val="00544316"/>
    <w:rsid w:val="0054433B"/>
    <w:rsid w:val="005443AB"/>
    <w:rsid w:val="00544D3C"/>
    <w:rsid w:val="005456C0"/>
    <w:rsid w:val="00545D60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BB3"/>
    <w:rsid w:val="00550F16"/>
    <w:rsid w:val="0055227F"/>
    <w:rsid w:val="00552402"/>
    <w:rsid w:val="005528DF"/>
    <w:rsid w:val="00552C6E"/>
    <w:rsid w:val="0055301A"/>
    <w:rsid w:val="0055334D"/>
    <w:rsid w:val="00553BC9"/>
    <w:rsid w:val="00553BD8"/>
    <w:rsid w:val="00553D3B"/>
    <w:rsid w:val="00555F77"/>
    <w:rsid w:val="00555FBB"/>
    <w:rsid w:val="005562AE"/>
    <w:rsid w:val="005563F9"/>
    <w:rsid w:val="005564F6"/>
    <w:rsid w:val="0055669A"/>
    <w:rsid w:val="00557086"/>
    <w:rsid w:val="00557128"/>
    <w:rsid w:val="005573AD"/>
    <w:rsid w:val="00560030"/>
    <w:rsid w:val="00560059"/>
    <w:rsid w:val="00560E48"/>
    <w:rsid w:val="00560E94"/>
    <w:rsid w:val="00561554"/>
    <w:rsid w:val="005615E5"/>
    <w:rsid w:val="00561B6A"/>
    <w:rsid w:val="00561C68"/>
    <w:rsid w:val="00561FA6"/>
    <w:rsid w:val="00562729"/>
    <w:rsid w:val="005627EA"/>
    <w:rsid w:val="00563E91"/>
    <w:rsid w:val="0056418F"/>
    <w:rsid w:val="005642C5"/>
    <w:rsid w:val="00564333"/>
    <w:rsid w:val="005654C0"/>
    <w:rsid w:val="005656F9"/>
    <w:rsid w:val="00565A22"/>
    <w:rsid w:val="00565BC9"/>
    <w:rsid w:val="00565DE9"/>
    <w:rsid w:val="00565E2D"/>
    <w:rsid w:val="0056643C"/>
    <w:rsid w:val="0056644D"/>
    <w:rsid w:val="00567325"/>
    <w:rsid w:val="005675AC"/>
    <w:rsid w:val="0056768E"/>
    <w:rsid w:val="005709B2"/>
    <w:rsid w:val="00570EE0"/>
    <w:rsid w:val="005712EC"/>
    <w:rsid w:val="0057161B"/>
    <w:rsid w:val="00571BA6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4332"/>
    <w:rsid w:val="00574611"/>
    <w:rsid w:val="00574906"/>
    <w:rsid w:val="00574A0F"/>
    <w:rsid w:val="00574AD8"/>
    <w:rsid w:val="005751FA"/>
    <w:rsid w:val="00575241"/>
    <w:rsid w:val="005754FE"/>
    <w:rsid w:val="00576342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15EB"/>
    <w:rsid w:val="0058165F"/>
    <w:rsid w:val="00581A14"/>
    <w:rsid w:val="00581AAF"/>
    <w:rsid w:val="00581AE7"/>
    <w:rsid w:val="00581BFA"/>
    <w:rsid w:val="00581DC9"/>
    <w:rsid w:val="00581E93"/>
    <w:rsid w:val="00582821"/>
    <w:rsid w:val="00583B69"/>
    <w:rsid w:val="00583CF9"/>
    <w:rsid w:val="00583D4B"/>
    <w:rsid w:val="00583D60"/>
    <w:rsid w:val="0058465D"/>
    <w:rsid w:val="00584CF8"/>
    <w:rsid w:val="00586174"/>
    <w:rsid w:val="00586292"/>
    <w:rsid w:val="005867B8"/>
    <w:rsid w:val="00586E3F"/>
    <w:rsid w:val="005871E0"/>
    <w:rsid w:val="00587454"/>
    <w:rsid w:val="0058753F"/>
    <w:rsid w:val="00587606"/>
    <w:rsid w:val="00587638"/>
    <w:rsid w:val="00587823"/>
    <w:rsid w:val="00587A19"/>
    <w:rsid w:val="00587B1B"/>
    <w:rsid w:val="00587BBB"/>
    <w:rsid w:val="005902A3"/>
    <w:rsid w:val="0059192C"/>
    <w:rsid w:val="00591BF2"/>
    <w:rsid w:val="005921DE"/>
    <w:rsid w:val="00592A79"/>
    <w:rsid w:val="0059334C"/>
    <w:rsid w:val="005934EF"/>
    <w:rsid w:val="005948FD"/>
    <w:rsid w:val="00595E60"/>
    <w:rsid w:val="00595ECA"/>
    <w:rsid w:val="00595FD0"/>
    <w:rsid w:val="00596186"/>
    <w:rsid w:val="00596449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990"/>
    <w:rsid w:val="005A0FC6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356F"/>
    <w:rsid w:val="005A3E12"/>
    <w:rsid w:val="005A3F43"/>
    <w:rsid w:val="005A4B77"/>
    <w:rsid w:val="005A4C5A"/>
    <w:rsid w:val="005A58B4"/>
    <w:rsid w:val="005A5BF7"/>
    <w:rsid w:val="005A5E02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AE"/>
    <w:rsid w:val="005B2FD0"/>
    <w:rsid w:val="005B32BB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813"/>
    <w:rsid w:val="005B5840"/>
    <w:rsid w:val="005B5B3F"/>
    <w:rsid w:val="005B5E55"/>
    <w:rsid w:val="005B6585"/>
    <w:rsid w:val="005B677E"/>
    <w:rsid w:val="005B6F5D"/>
    <w:rsid w:val="005B73E6"/>
    <w:rsid w:val="005B762D"/>
    <w:rsid w:val="005C080D"/>
    <w:rsid w:val="005C0AA0"/>
    <w:rsid w:val="005C0AB3"/>
    <w:rsid w:val="005C13A1"/>
    <w:rsid w:val="005C15CE"/>
    <w:rsid w:val="005C15E6"/>
    <w:rsid w:val="005C1ED0"/>
    <w:rsid w:val="005C212C"/>
    <w:rsid w:val="005C2AAD"/>
    <w:rsid w:val="005C2B42"/>
    <w:rsid w:val="005C2CEA"/>
    <w:rsid w:val="005C3298"/>
    <w:rsid w:val="005C3A06"/>
    <w:rsid w:val="005C4193"/>
    <w:rsid w:val="005C4256"/>
    <w:rsid w:val="005C44B7"/>
    <w:rsid w:val="005C48FF"/>
    <w:rsid w:val="005C4CFB"/>
    <w:rsid w:val="005C52F1"/>
    <w:rsid w:val="005C55F6"/>
    <w:rsid w:val="005C616C"/>
    <w:rsid w:val="005C6B1C"/>
    <w:rsid w:val="005C6D1C"/>
    <w:rsid w:val="005C6EF7"/>
    <w:rsid w:val="005C72BE"/>
    <w:rsid w:val="005C7524"/>
    <w:rsid w:val="005C76C7"/>
    <w:rsid w:val="005C7CB2"/>
    <w:rsid w:val="005D0028"/>
    <w:rsid w:val="005D0C9E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29E"/>
    <w:rsid w:val="005D3407"/>
    <w:rsid w:val="005D3458"/>
    <w:rsid w:val="005D39E3"/>
    <w:rsid w:val="005D3DB2"/>
    <w:rsid w:val="005D3E24"/>
    <w:rsid w:val="005D400D"/>
    <w:rsid w:val="005D415A"/>
    <w:rsid w:val="005D4712"/>
    <w:rsid w:val="005D4981"/>
    <w:rsid w:val="005D51D2"/>
    <w:rsid w:val="005D52F4"/>
    <w:rsid w:val="005D5EFF"/>
    <w:rsid w:val="005D5F84"/>
    <w:rsid w:val="005D5FD6"/>
    <w:rsid w:val="005D64E2"/>
    <w:rsid w:val="005D6A5D"/>
    <w:rsid w:val="005D709E"/>
    <w:rsid w:val="005D710E"/>
    <w:rsid w:val="005D713A"/>
    <w:rsid w:val="005D76FF"/>
    <w:rsid w:val="005E01FA"/>
    <w:rsid w:val="005E0734"/>
    <w:rsid w:val="005E0A6A"/>
    <w:rsid w:val="005E0ACE"/>
    <w:rsid w:val="005E1067"/>
    <w:rsid w:val="005E14AB"/>
    <w:rsid w:val="005E14CB"/>
    <w:rsid w:val="005E1AD8"/>
    <w:rsid w:val="005E1DE1"/>
    <w:rsid w:val="005E1EFC"/>
    <w:rsid w:val="005E2120"/>
    <w:rsid w:val="005E2CC0"/>
    <w:rsid w:val="005E2CF4"/>
    <w:rsid w:val="005E2F57"/>
    <w:rsid w:val="005E3D96"/>
    <w:rsid w:val="005E3EA0"/>
    <w:rsid w:val="005E3F27"/>
    <w:rsid w:val="005E49F1"/>
    <w:rsid w:val="005E4A63"/>
    <w:rsid w:val="005E4EA5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DBC"/>
    <w:rsid w:val="005F00A9"/>
    <w:rsid w:val="005F03D0"/>
    <w:rsid w:val="005F09E0"/>
    <w:rsid w:val="005F0ED6"/>
    <w:rsid w:val="005F1134"/>
    <w:rsid w:val="005F137A"/>
    <w:rsid w:val="005F137F"/>
    <w:rsid w:val="005F1760"/>
    <w:rsid w:val="005F17FF"/>
    <w:rsid w:val="005F26B8"/>
    <w:rsid w:val="005F3560"/>
    <w:rsid w:val="005F35B3"/>
    <w:rsid w:val="005F372C"/>
    <w:rsid w:val="005F392D"/>
    <w:rsid w:val="005F3E86"/>
    <w:rsid w:val="005F3E8F"/>
    <w:rsid w:val="005F4495"/>
    <w:rsid w:val="005F4548"/>
    <w:rsid w:val="005F4773"/>
    <w:rsid w:val="005F4BB7"/>
    <w:rsid w:val="005F4C05"/>
    <w:rsid w:val="005F4D0A"/>
    <w:rsid w:val="005F5D7A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30F7"/>
    <w:rsid w:val="00603102"/>
    <w:rsid w:val="006037BB"/>
    <w:rsid w:val="0060396C"/>
    <w:rsid w:val="00603A65"/>
    <w:rsid w:val="00603C8F"/>
    <w:rsid w:val="00603DC3"/>
    <w:rsid w:val="00603E68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563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E0E"/>
    <w:rsid w:val="00612512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162"/>
    <w:rsid w:val="006141B5"/>
    <w:rsid w:val="006142EB"/>
    <w:rsid w:val="006145E0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72B9"/>
    <w:rsid w:val="00617BA9"/>
    <w:rsid w:val="006201F8"/>
    <w:rsid w:val="00620341"/>
    <w:rsid w:val="00620955"/>
    <w:rsid w:val="00620A8A"/>
    <w:rsid w:val="0062109E"/>
    <w:rsid w:val="00622405"/>
    <w:rsid w:val="00622679"/>
    <w:rsid w:val="00622844"/>
    <w:rsid w:val="0062288C"/>
    <w:rsid w:val="0062334D"/>
    <w:rsid w:val="00623605"/>
    <w:rsid w:val="00623909"/>
    <w:rsid w:val="00623C09"/>
    <w:rsid w:val="00624350"/>
    <w:rsid w:val="0062448C"/>
    <w:rsid w:val="0062496A"/>
    <w:rsid w:val="00624C7C"/>
    <w:rsid w:val="00625A0F"/>
    <w:rsid w:val="00625DAB"/>
    <w:rsid w:val="00625DE9"/>
    <w:rsid w:val="00626C87"/>
    <w:rsid w:val="00626D10"/>
    <w:rsid w:val="00627B5A"/>
    <w:rsid w:val="00627C7B"/>
    <w:rsid w:val="00627D28"/>
    <w:rsid w:val="00627E26"/>
    <w:rsid w:val="006300CA"/>
    <w:rsid w:val="00630C86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BDC"/>
    <w:rsid w:val="00633DA5"/>
    <w:rsid w:val="00634010"/>
    <w:rsid w:val="00634F15"/>
    <w:rsid w:val="0063529A"/>
    <w:rsid w:val="00635791"/>
    <w:rsid w:val="006359FC"/>
    <w:rsid w:val="006361F4"/>
    <w:rsid w:val="006366C3"/>
    <w:rsid w:val="0063689C"/>
    <w:rsid w:val="0063694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3BC"/>
    <w:rsid w:val="006426F2"/>
    <w:rsid w:val="00642B12"/>
    <w:rsid w:val="00643F0D"/>
    <w:rsid w:val="00643FE0"/>
    <w:rsid w:val="006445B0"/>
    <w:rsid w:val="00644884"/>
    <w:rsid w:val="00644936"/>
    <w:rsid w:val="00644C2B"/>
    <w:rsid w:val="00644CE6"/>
    <w:rsid w:val="00645298"/>
    <w:rsid w:val="0064529E"/>
    <w:rsid w:val="00646AAC"/>
    <w:rsid w:val="006470F5"/>
    <w:rsid w:val="00647960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2F0"/>
    <w:rsid w:val="00652364"/>
    <w:rsid w:val="006523FA"/>
    <w:rsid w:val="0065269F"/>
    <w:rsid w:val="00653284"/>
    <w:rsid w:val="00653ED9"/>
    <w:rsid w:val="00654A8B"/>
    <w:rsid w:val="00654B69"/>
    <w:rsid w:val="00654EF4"/>
    <w:rsid w:val="00656491"/>
    <w:rsid w:val="00656931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DC7"/>
    <w:rsid w:val="00660E9C"/>
    <w:rsid w:val="00661CFD"/>
    <w:rsid w:val="00662BB5"/>
    <w:rsid w:val="00662E1F"/>
    <w:rsid w:val="00662EC6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D2A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838"/>
    <w:rsid w:val="00671378"/>
    <w:rsid w:val="006721C5"/>
    <w:rsid w:val="0067229A"/>
    <w:rsid w:val="00672547"/>
    <w:rsid w:val="0067254B"/>
    <w:rsid w:val="00672A4D"/>
    <w:rsid w:val="00672E27"/>
    <w:rsid w:val="006737C8"/>
    <w:rsid w:val="00673C9C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7058"/>
    <w:rsid w:val="0067705F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574"/>
    <w:rsid w:val="00684642"/>
    <w:rsid w:val="00684651"/>
    <w:rsid w:val="00684837"/>
    <w:rsid w:val="00684FE3"/>
    <w:rsid w:val="0068504C"/>
    <w:rsid w:val="006851F6"/>
    <w:rsid w:val="00685444"/>
    <w:rsid w:val="00685D70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B39"/>
    <w:rsid w:val="00692B43"/>
    <w:rsid w:val="00692BB7"/>
    <w:rsid w:val="00692EE5"/>
    <w:rsid w:val="0069317B"/>
    <w:rsid w:val="006935AC"/>
    <w:rsid w:val="00694707"/>
    <w:rsid w:val="0069485F"/>
    <w:rsid w:val="00694B94"/>
    <w:rsid w:val="00694BB3"/>
    <w:rsid w:val="006950D7"/>
    <w:rsid w:val="006951C2"/>
    <w:rsid w:val="0069572E"/>
    <w:rsid w:val="00695900"/>
    <w:rsid w:val="00695CAD"/>
    <w:rsid w:val="00696508"/>
    <w:rsid w:val="0069651B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B0E"/>
    <w:rsid w:val="006A1B37"/>
    <w:rsid w:val="006A23F9"/>
    <w:rsid w:val="006A2695"/>
    <w:rsid w:val="006A29DE"/>
    <w:rsid w:val="006A2A27"/>
    <w:rsid w:val="006A2F14"/>
    <w:rsid w:val="006A2F21"/>
    <w:rsid w:val="006A3427"/>
    <w:rsid w:val="006A3ED8"/>
    <w:rsid w:val="006A3F80"/>
    <w:rsid w:val="006A4021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754"/>
    <w:rsid w:val="006B37FB"/>
    <w:rsid w:val="006B3B4D"/>
    <w:rsid w:val="006B3C57"/>
    <w:rsid w:val="006B3D48"/>
    <w:rsid w:val="006B3F95"/>
    <w:rsid w:val="006B4397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B33"/>
    <w:rsid w:val="006C0B66"/>
    <w:rsid w:val="006C0EDD"/>
    <w:rsid w:val="006C1620"/>
    <w:rsid w:val="006C19BE"/>
    <w:rsid w:val="006C1C84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F56"/>
    <w:rsid w:val="006C57ED"/>
    <w:rsid w:val="006C6549"/>
    <w:rsid w:val="006C7953"/>
    <w:rsid w:val="006C7AAC"/>
    <w:rsid w:val="006C7C44"/>
    <w:rsid w:val="006C7EAA"/>
    <w:rsid w:val="006C7EC4"/>
    <w:rsid w:val="006D03D2"/>
    <w:rsid w:val="006D0B02"/>
    <w:rsid w:val="006D0C4B"/>
    <w:rsid w:val="006D0F0C"/>
    <w:rsid w:val="006D1423"/>
    <w:rsid w:val="006D1512"/>
    <w:rsid w:val="006D17AE"/>
    <w:rsid w:val="006D19F7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3370"/>
    <w:rsid w:val="006E3BC0"/>
    <w:rsid w:val="006E3C77"/>
    <w:rsid w:val="006E42B3"/>
    <w:rsid w:val="006E45AC"/>
    <w:rsid w:val="006E4837"/>
    <w:rsid w:val="006E49F1"/>
    <w:rsid w:val="006E4E4B"/>
    <w:rsid w:val="006E5C1C"/>
    <w:rsid w:val="006E6103"/>
    <w:rsid w:val="006E610D"/>
    <w:rsid w:val="006E661F"/>
    <w:rsid w:val="006E66A2"/>
    <w:rsid w:val="006E6F14"/>
    <w:rsid w:val="006E729F"/>
    <w:rsid w:val="006E75AE"/>
    <w:rsid w:val="006E7843"/>
    <w:rsid w:val="006E7916"/>
    <w:rsid w:val="006E7928"/>
    <w:rsid w:val="006F03F0"/>
    <w:rsid w:val="006F07C7"/>
    <w:rsid w:val="006F10D4"/>
    <w:rsid w:val="006F143E"/>
    <w:rsid w:val="006F1445"/>
    <w:rsid w:val="006F1B26"/>
    <w:rsid w:val="006F1C9B"/>
    <w:rsid w:val="006F30BF"/>
    <w:rsid w:val="006F326E"/>
    <w:rsid w:val="006F3314"/>
    <w:rsid w:val="006F347C"/>
    <w:rsid w:val="006F484D"/>
    <w:rsid w:val="006F4ED0"/>
    <w:rsid w:val="006F5348"/>
    <w:rsid w:val="006F5506"/>
    <w:rsid w:val="006F5571"/>
    <w:rsid w:val="006F578E"/>
    <w:rsid w:val="006F5BED"/>
    <w:rsid w:val="006F5E36"/>
    <w:rsid w:val="006F63FC"/>
    <w:rsid w:val="006F64FA"/>
    <w:rsid w:val="006F66B2"/>
    <w:rsid w:val="006F68D8"/>
    <w:rsid w:val="006F6EEE"/>
    <w:rsid w:val="006F707F"/>
    <w:rsid w:val="006F719A"/>
    <w:rsid w:val="006F7887"/>
    <w:rsid w:val="006F7F89"/>
    <w:rsid w:val="007002D4"/>
    <w:rsid w:val="00701006"/>
    <w:rsid w:val="00701982"/>
    <w:rsid w:val="00701A46"/>
    <w:rsid w:val="00701CA8"/>
    <w:rsid w:val="007026EB"/>
    <w:rsid w:val="0070277B"/>
    <w:rsid w:val="00702A9F"/>
    <w:rsid w:val="0070380A"/>
    <w:rsid w:val="007040AE"/>
    <w:rsid w:val="00704162"/>
    <w:rsid w:val="00704204"/>
    <w:rsid w:val="007047A5"/>
    <w:rsid w:val="00704C79"/>
    <w:rsid w:val="00704DB9"/>
    <w:rsid w:val="0070527A"/>
    <w:rsid w:val="0070599C"/>
    <w:rsid w:val="00705B0D"/>
    <w:rsid w:val="00705BD2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8A6"/>
    <w:rsid w:val="00707D13"/>
    <w:rsid w:val="00707FA5"/>
    <w:rsid w:val="007103F0"/>
    <w:rsid w:val="0071056F"/>
    <w:rsid w:val="007108B1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4304"/>
    <w:rsid w:val="00714CB7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ABE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4B"/>
    <w:rsid w:val="00745612"/>
    <w:rsid w:val="00745C58"/>
    <w:rsid w:val="0074622B"/>
    <w:rsid w:val="007464D0"/>
    <w:rsid w:val="00746D52"/>
    <w:rsid w:val="007470F7"/>
    <w:rsid w:val="00747354"/>
    <w:rsid w:val="007473A7"/>
    <w:rsid w:val="00747475"/>
    <w:rsid w:val="0074786B"/>
    <w:rsid w:val="00747A47"/>
    <w:rsid w:val="007501BE"/>
    <w:rsid w:val="007508B6"/>
    <w:rsid w:val="007508BE"/>
    <w:rsid w:val="00750EC8"/>
    <w:rsid w:val="00751135"/>
    <w:rsid w:val="00751591"/>
    <w:rsid w:val="007516C8"/>
    <w:rsid w:val="0075176A"/>
    <w:rsid w:val="00751B1D"/>
    <w:rsid w:val="00751C6D"/>
    <w:rsid w:val="00752009"/>
    <w:rsid w:val="00752892"/>
    <w:rsid w:val="007530A7"/>
    <w:rsid w:val="00753150"/>
    <w:rsid w:val="00753188"/>
    <w:rsid w:val="00753237"/>
    <w:rsid w:val="007541BD"/>
    <w:rsid w:val="00754709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E98"/>
    <w:rsid w:val="007601A2"/>
    <w:rsid w:val="00760C38"/>
    <w:rsid w:val="0076142E"/>
    <w:rsid w:val="00761AE7"/>
    <w:rsid w:val="00762A82"/>
    <w:rsid w:val="00762B24"/>
    <w:rsid w:val="00762D0F"/>
    <w:rsid w:val="00763FEE"/>
    <w:rsid w:val="007640E6"/>
    <w:rsid w:val="00764247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AED"/>
    <w:rsid w:val="007704E8"/>
    <w:rsid w:val="00770733"/>
    <w:rsid w:val="0077074B"/>
    <w:rsid w:val="00770C4F"/>
    <w:rsid w:val="00770D81"/>
    <w:rsid w:val="00770E7F"/>
    <w:rsid w:val="00770FBB"/>
    <w:rsid w:val="007711FC"/>
    <w:rsid w:val="0077138F"/>
    <w:rsid w:val="0077184B"/>
    <w:rsid w:val="00771A1E"/>
    <w:rsid w:val="00771ADE"/>
    <w:rsid w:val="00771EE8"/>
    <w:rsid w:val="00772787"/>
    <w:rsid w:val="0077281A"/>
    <w:rsid w:val="007729EF"/>
    <w:rsid w:val="00772F4F"/>
    <w:rsid w:val="00773241"/>
    <w:rsid w:val="00773C6E"/>
    <w:rsid w:val="00773FA3"/>
    <w:rsid w:val="0077436D"/>
    <w:rsid w:val="00774752"/>
    <w:rsid w:val="00774FFE"/>
    <w:rsid w:val="00775487"/>
    <w:rsid w:val="00775DEF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AC3"/>
    <w:rsid w:val="00777B4A"/>
    <w:rsid w:val="00777BE9"/>
    <w:rsid w:val="00777EA8"/>
    <w:rsid w:val="00780304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98F"/>
    <w:rsid w:val="00790B79"/>
    <w:rsid w:val="00790D77"/>
    <w:rsid w:val="00790D7A"/>
    <w:rsid w:val="00791089"/>
    <w:rsid w:val="007911D4"/>
    <w:rsid w:val="00791595"/>
    <w:rsid w:val="00791681"/>
    <w:rsid w:val="007916B1"/>
    <w:rsid w:val="00791BA3"/>
    <w:rsid w:val="00791FCC"/>
    <w:rsid w:val="007923BD"/>
    <w:rsid w:val="007927E2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CE6"/>
    <w:rsid w:val="007973C9"/>
    <w:rsid w:val="007978AD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255D"/>
    <w:rsid w:val="007A2B6B"/>
    <w:rsid w:val="007A2B9E"/>
    <w:rsid w:val="007A2BED"/>
    <w:rsid w:val="007A34BF"/>
    <w:rsid w:val="007A3616"/>
    <w:rsid w:val="007A3AC0"/>
    <w:rsid w:val="007A3BA2"/>
    <w:rsid w:val="007A3CD6"/>
    <w:rsid w:val="007A3DD1"/>
    <w:rsid w:val="007A42AF"/>
    <w:rsid w:val="007A4883"/>
    <w:rsid w:val="007A4C22"/>
    <w:rsid w:val="007A4CE2"/>
    <w:rsid w:val="007A5218"/>
    <w:rsid w:val="007A5340"/>
    <w:rsid w:val="007A55F9"/>
    <w:rsid w:val="007A5609"/>
    <w:rsid w:val="007A5A8D"/>
    <w:rsid w:val="007A5E91"/>
    <w:rsid w:val="007A6442"/>
    <w:rsid w:val="007A64CE"/>
    <w:rsid w:val="007A6EB2"/>
    <w:rsid w:val="007A7879"/>
    <w:rsid w:val="007A7FB0"/>
    <w:rsid w:val="007B04A2"/>
    <w:rsid w:val="007B0777"/>
    <w:rsid w:val="007B0886"/>
    <w:rsid w:val="007B1928"/>
    <w:rsid w:val="007B24C9"/>
    <w:rsid w:val="007B2535"/>
    <w:rsid w:val="007B277E"/>
    <w:rsid w:val="007B2BF0"/>
    <w:rsid w:val="007B35BF"/>
    <w:rsid w:val="007B3651"/>
    <w:rsid w:val="007B38DA"/>
    <w:rsid w:val="007B3B3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132B"/>
    <w:rsid w:val="007C2014"/>
    <w:rsid w:val="007C26DF"/>
    <w:rsid w:val="007C27AC"/>
    <w:rsid w:val="007C28D3"/>
    <w:rsid w:val="007C3039"/>
    <w:rsid w:val="007C34D0"/>
    <w:rsid w:val="007C3ECE"/>
    <w:rsid w:val="007C404B"/>
    <w:rsid w:val="007C461E"/>
    <w:rsid w:val="007C48AA"/>
    <w:rsid w:val="007C492E"/>
    <w:rsid w:val="007C554F"/>
    <w:rsid w:val="007C56FF"/>
    <w:rsid w:val="007C5A0E"/>
    <w:rsid w:val="007C6655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13AA"/>
    <w:rsid w:val="007D13C5"/>
    <w:rsid w:val="007D1616"/>
    <w:rsid w:val="007D161E"/>
    <w:rsid w:val="007D169D"/>
    <w:rsid w:val="007D1757"/>
    <w:rsid w:val="007D1F96"/>
    <w:rsid w:val="007D2284"/>
    <w:rsid w:val="007D3159"/>
    <w:rsid w:val="007D391E"/>
    <w:rsid w:val="007D3C2B"/>
    <w:rsid w:val="007D3D1F"/>
    <w:rsid w:val="007D4077"/>
    <w:rsid w:val="007D40B6"/>
    <w:rsid w:val="007D4155"/>
    <w:rsid w:val="007D44C3"/>
    <w:rsid w:val="007D466A"/>
    <w:rsid w:val="007D469B"/>
    <w:rsid w:val="007D4B2A"/>
    <w:rsid w:val="007D5546"/>
    <w:rsid w:val="007D560E"/>
    <w:rsid w:val="007D57DC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411D"/>
    <w:rsid w:val="007E4591"/>
    <w:rsid w:val="007E4697"/>
    <w:rsid w:val="007E4A32"/>
    <w:rsid w:val="007E4EA4"/>
    <w:rsid w:val="007E51BA"/>
    <w:rsid w:val="007E56A9"/>
    <w:rsid w:val="007E5D4E"/>
    <w:rsid w:val="007E63AD"/>
    <w:rsid w:val="007E6753"/>
    <w:rsid w:val="007E67B1"/>
    <w:rsid w:val="007E67EE"/>
    <w:rsid w:val="007E690F"/>
    <w:rsid w:val="007E6ABC"/>
    <w:rsid w:val="007E6F26"/>
    <w:rsid w:val="007E7559"/>
    <w:rsid w:val="007E7C01"/>
    <w:rsid w:val="007E7E60"/>
    <w:rsid w:val="007F0006"/>
    <w:rsid w:val="007F0915"/>
    <w:rsid w:val="007F14CF"/>
    <w:rsid w:val="007F1B02"/>
    <w:rsid w:val="007F1F61"/>
    <w:rsid w:val="007F2426"/>
    <w:rsid w:val="007F2662"/>
    <w:rsid w:val="007F3F21"/>
    <w:rsid w:val="007F4ACF"/>
    <w:rsid w:val="007F4D19"/>
    <w:rsid w:val="007F50A3"/>
    <w:rsid w:val="007F5493"/>
    <w:rsid w:val="007F584B"/>
    <w:rsid w:val="007F5AB8"/>
    <w:rsid w:val="007F5B51"/>
    <w:rsid w:val="007F63BA"/>
    <w:rsid w:val="007F6A1D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231E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8DB"/>
    <w:rsid w:val="00806129"/>
    <w:rsid w:val="008066CB"/>
    <w:rsid w:val="008070C5"/>
    <w:rsid w:val="00807B5A"/>
    <w:rsid w:val="00807D34"/>
    <w:rsid w:val="00810199"/>
    <w:rsid w:val="00810CD0"/>
    <w:rsid w:val="00810F7C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806"/>
    <w:rsid w:val="00815005"/>
    <w:rsid w:val="00815311"/>
    <w:rsid w:val="008157FA"/>
    <w:rsid w:val="00815BE1"/>
    <w:rsid w:val="00815E20"/>
    <w:rsid w:val="00816256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4D6"/>
    <w:rsid w:val="0082585C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ABC"/>
    <w:rsid w:val="00836C77"/>
    <w:rsid w:val="00837731"/>
    <w:rsid w:val="00837A60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A3F"/>
    <w:rsid w:val="00841EB6"/>
    <w:rsid w:val="00842ECC"/>
    <w:rsid w:val="0084305F"/>
    <w:rsid w:val="008433BF"/>
    <w:rsid w:val="0084360E"/>
    <w:rsid w:val="008437C5"/>
    <w:rsid w:val="00843C60"/>
    <w:rsid w:val="00844091"/>
    <w:rsid w:val="00844579"/>
    <w:rsid w:val="00844867"/>
    <w:rsid w:val="008454B4"/>
    <w:rsid w:val="0084599B"/>
    <w:rsid w:val="00846348"/>
    <w:rsid w:val="00846506"/>
    <w:rsid w:val="00846641"/>
    <w:rsid w:val="00846897"/>
    <w:rsid w:val="008468B5"/>
    <w:rsid w:val="00847004"/>
    <w:rsid w:val="008471AC"/>
    <w:rsid w:val="008477F1"/>
    <w:rsid w:val="00847836"/>
    <w:rsid w:val="00847EA7"/>
    <w:rsid w:val="008501C9"/>
    <w:rsid w:val="00850D3B"/>
    <w:rsid w:val="00851028"/>
    <w:rsid w:val="00851069"/>
    <w:rsid w:val="008518B4"/>
    <w:rsid w:val="008520C6"/>
    <w:rsid w:val="00852450"/>
    <w:rsid w:val="008524F0"/>
    <w:rsid w:val="00852DEE"/>
    <w:rsid w:val="0085380B"/>
    <w:rsid w:val="00853D16"/>
    <w:rsid w:val="00853F8F"/>
    <w:rsid w:val="008544D2"/>
    <w:rsid w:val="008547C2"/>
    <w:rsid w:val="00854DED"/>
    <w:rsid w:val="00854E09"/>
    <w:rsid w:val="0085504B"/>
    <w:rsid w:val="008552CD"/>
    <w:rsid w:val="008559AE"/>
    <w:rsid w:val="00855E11"/>
    <w:rsid w:val="00855E23"/>
    <w:rsid w:val="0085643B"/>
    <w:rsid w:val="0085663D"/>
    <w:rsid w:val="0085669A"/>
    <w:rsid w:val="0085730E"/>
    <w:rsid w:val="0085750E"/>
    <w:rsid w:val="00857B05"/>
    <w:rsid w:val="00857D77"/>
    <w:rsid w:val="0086050C"/>
    <w:rsid w:val="00860B0A"/>
    <w:rsid w:val="008610F1"/>
    <w:rsid w:val="00861206"/>
    <w:rsid w:val="0086166B"/>
    <w:rsid w:val="008620A9"/>
    <w:rsid w:val="008622FF"/>
    <w:rsid w:val="008627F2"/>
    <w:rsid w:val="00862A8A"/>
    <w:rsid w:val="00862B3A"/>
    <w:rsid w:val="00862C5F"/>
    <w:rsid w:val="008633C6"/>
    <w:rsid w:val="00863B83"/>
    <w:rsid w:val="00863C19"/>
    <w:rsid w:val="00864017"/>
    <w:rsid w:val="00864090"/>
    <w:rsid w:val="00864095"/>
    <w:rsid w:val="0086418B"/>
    <w:rsid w:val="008641D4"/>
    <w:rsid w:val="0086492E"/>
    <w:rsid w:val="00864989"/>
    <w:rsid w:val="00864E4E"/>
    <w:rsid w:val="0086519D"/>
    <w:rsid w:val="0086592A"/>
    <w:rsid w:val="008659BC"/>
    <w:rsid w:val="00865D3E"/>
    <w:rsid w:val="00866115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A0"/>
    <w:rsid w:val="00874716"/>
    <w:rsid w:val="00874B62"/>
    <w:rsid w:val="00874C77"/>
    <w:rsid w:val="00874CB4"/>
    <w:rsid w:val="00874CDD"/>
    <w:rsid w:val="008753BF"/>
    <w:rsid w:val="00875FFB"/>
    <w:rsid w:val="008760BF"/>
    <w:rsid w:val="0087758E"/>
    <w:rsid w:val="008776B0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2596"/>
    <w:rsid w:val="008925E3"/>
    <w:rsid w:val="008930F4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51E"/>
    <w:rsid w:val="008A17EA"/>
    <w:rsid w:val="008A1CAA"/>
    <w:rsid w:val="008A29FD"/>
    <w:rsid w:val="008A2BC7"/>
    <w:rsid w:val="008A2D53"/>
    <w:rsid w:val="008A330C"/>
    <w:rsid w:val="008A352D"/>
    <w:rsid w:val="008A3BFB"/>
    <w:rsid w:val="008A3F84"/>
    <w:rsid w:val="008A4081"/>
    <w:rsid w:val="008A4604"/>
    <w:rsid w:val="008A4715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719F"/>
    <w:rsid w:val="008A77D8"/>
    <w:rsid w:val="008A7A5A"/>
    <w:rsid w:val="008A7D7A"/>
    <w:rsid w:val="008B09D5"/>
    <w:rsid w:val="008B0B7A"/>
    <w:rsid w:val="008B0D2A"/>
    <w:rsid w:val="008B10F1"/>
    <w:rsid w:val="008B1410"/>
    <w:rsid w:val="008B1C7D"/>
    <w:rsid w:val="008B203B"/>
    <w:rsid w:val="008B24BC"/>
    <w:rsid w:val="008B2636"/>
    <w:rsid w:val="008B2661"/>
    <w:rsid w:val="008B27E1"/>
    <w:rsid w:val="008B2CB0"/>
    <w:rsid w:val="008B300C"/>
    <w:rsid w:val="008B3A33"/>
    <w:rsid w:val="008B3C3B"/>
    <w:rsid w:val="008B3DB4"/>
    <w:rsid w:val="008B4144"/>
    <w:rsid w:val="008B41D4"/>
    <w:rsid w:val="008B4667"/>
    <w:rsid w:val="008B483B"/>
    <w:rsid w:val="008B5029"/>
    <w:rsid w:val="008B588A"/>
    <w:rsid w:val="008B593C"/>
    <w:rsid w:val="008B5DF3"/>
    <w:rsid w:val="008B6308"/>
    <w:rsid w:val="008B675B"/>
    <w:rsid w:val="008B6D30"/>
    <w:rsid w:val="008B6E28"/>
    <w:rsid w:val="008C00D4"/>
    <w:rsid w:val="008C0401"/>
    <w:rsid w:val="008C09C0"/>
    <w:rsid w:val="008C0C71"/>
    <w:rsid w:val="008C0C91"/>
    <w:rsid w:val="008C0CA5"/>
    <w:rsid w:val="008C0FB0"/>
    <w:rsid w:val="008C1750"/>
    <w:rsid w:val="008C1984"/>
    <w:rsid w:val="008C1A65"/>
    <w:rsid w:val="008C1C7F"/>
    <w:rsid w:val="008C2943"/>
    <w:rsid w:val="008C2986"/>
    <w:rsid w:val="008C2D37"/>
    <w:rsid w:val="008C31A5"/>
    <w:rsid w:val="008C31EB"/>
    <w:rsid w:val="008C334B"/>
    <w:rsid w:val="008C3634"/>
    <w:rsid w:val="008C3DF9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F47"/>
    <w:rsid w:val="008D0767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F96"/>
    <w:rsid w:val="008E0228"/>
    <w:rsid w:val="008E0299"/>
    <w:rsid w:val="008E05ED"/>
    <w:rsid w:val="008E0BCD"/>
    <w:rsid w:val="008E0D4B"/>
    <w:rsid w:val="008E1116"/>
    <w:rsid w:val="008E125A"/>
    <w:rsid w:val="008E142C"/>
    <w:rsid w:val="008E1929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8B"/>
    <w:rsid w:val="008F087A"/>
    <w:rsid w:val="008F08FE"/>
    <w:rsid w:val="008F0B59"/>
    <w:rsid w:val="008F0ED8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3C2B"/>
    <w:rsid w:val="008F3F48"/>
    <w:rsid w:val="008F54A7"/>
    <w:rsid w:val="008F57A7"/>
    <w:rsid w:val="008F5B30"/>
    <w:rsid w:val="008F5C4E"/>
    <w:rsid w:val="008F656C"/>
    <w:rsid w:val="008F66B5"/>
    <w:rsid w:val="008F6F36"/>
    <w:rsid w:val="008F7360"/>
    <w:rsid w:val="009009EF"/>
    <w:rsid w:val="00900B24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3001"/>
    <w:rsid w:val="00903EC7"/>
    <w:rsid w:val="00903ED6"/>
    <w:rsid w:val="009041B6"/>
    <w:rsid w:val="0090442D"/>
    <w:rsid w:val="009045F2"/>
    <w:rsid w:val="009049FD"/>
    <w:rsid w:val="00904AE1"/>
    <w:rsid w:val="00904B21"/>
    <w:rsid w:val="00904F20"/>
    <w:rsid w:val="00905F9B"/>
    <w:rsid w:val="009061A0"/>
    <w:rsid w:val="00906245"/>
    <w:rsid w:val="00906AA6"/>
    <w:rsid w:val="00907057"/>
    <w:rsid w:val="00907884"/>
    <w:rsid w:val="009079E5"/>
    <w:rsid w:val="00907B54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AB0"/>
    <w:rsid w:val="00916B28"/>
    <w:rsid w:val="00916B48"/>
    <w:rsid w:val="00916C11"/>
    <w:rsid w:val="00916FFF"/>
    <w:rsid w:val="0091760B"/>
    <w:rsid w:val="00917866"/>
    <w:rsid w:val="00917A6C"/>
    <w:rsid w:val="00917C3D"/>
    <w:rsid w:val="00917C5F"/>
    <w:rsid w:val="00920371"/>
    <w:rsid w:val="00920467"/>
    <w:rsid w:val="00920DF0"/>
    <w:rsid w:val="00920FF7"/>
    <w:rsid w:val="009218BE"/>
    <w:rsid w:val="00921C74"/>
    <w:rsid w:val="0092241F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301DF"/>
    <w:rsid w:val="00930746"/>
    <w:rsid w:val="00931A11"/>
    <w:rsid w:val="00931D95"/>
    <w:rsid w:val="0093311E"/>
    <w:rsid w:val="009334D2"/>
    <w:rsid w:val="00933695"/>
    <w:rsid w:val="00934226"/>
    <w:rsid w:val="00934529"/>
    <w:rsid w:val="009348A4"/>
    <w:rsid w:val="009348CF"/>
    <w:rsid w:val="00934F73"/>
    <w:rsid w:val="009350C9"/>
    <w:rsid w:val="009353C3"/>
    <w:rsid w:val="0093573B"/>
    <w:rsid w:val="00935D1B"/>
    <w:rsid w:val="00935FF1"/>
    <w:rsid w:val="00936265"/>
    <w:rsid w:val="009364D3"/>
    <w:rsid w:val="009367EF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B55"/>
    <w:rsid w:val="0094165C"/>
    <w:rsid w:val="0094171C"/>
    <w:rsid w:val="00941DF3"/>
    <w:rsid w:val="00941EF0"/>
    <w:rsid w:val="00942716"/>
    <w:rsid w:val="009428B4"/>
    <w:rsid w:val="0094330A"/>
    <w:rsid w:val="009435E1"/>
    <w:rsid w:val="009437DC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7628"/>
    <w:rsid w:val="009479CA"/>
    <w:rsid w:val="00947D1A"/>
    <w:rsid w:val="009501F4"/>
    <w:rsid w:val="00950378"/>
    <w:rsid w:val="009508DA"/>
    <w:rsid w:val="00950AAF"/>
    <w:rsid w:val="00950BCF"/>
    <w:rsid w:val="00951236"/>
    <w:rsid w:val="00951640"/>
    <w:rsid w:val="00952042"/>
    <w:rsid w:val="0095230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6BD"/>
    <w:rsid w:val="00954970"/>
    <w:rsid w:val="00954C7B"/>
    <w:rsid w:val="009553A2"/>
    <w:rsid w:val="009553B2"/>
    <w:rsid w:val="00955A1B"/>
    <w:rsid w:val="00956275"/>
    <w:rsid w:val="009568B4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E9A"/>
    <w:rsid w:val="009737E6"/>
    <w:rsid w:val="00973A74"/>
    <w:rsid w:val="0097417F"/>
    <w:rsid w:val="009743AA"/>
    <w:rsid w:val="00974477"/>
    <w:rsid w:val="0097454C"/>
    <w:rsid w:val="00974B5C"/>
    <w:rsid w:val="00974D52"/>
    <w:rsid w:val="009750BC"/>
    <w:rsid w:val="00975336"/>
    <w:rsid w:val="00975637"/>
    <w:rsid w:val="009759A6"/>
    <w:rsid w:val="00975D05"/>
    <w:rsid w:val="00975EC3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BF4"/>
    <w:rsid w:val="00984BFA"/>
    <w:rsid w:val="00985595"/>
    <w:rsid w:val="0098564D"/>
    <w:rsid w:val="009856F9"/>
    <w:rsid w:val="00985DEB"/>
    <w:rsid w:val="00985E77"/>
    <w:rsid w:val="00985FAD"/>
    <w:rsid w:val="00986749"/>
    <w:rsid w:val="009869D7"/>
    <w:rsid w:val="0098701D"/>
    <w:rsid w:val="00987EAB"/>
    <w:rsid w:val="0099077B"/>
    <w:rsid w:val="00990914"/>
    <w:rsid w:val="00990CB6"/>
    <w:rsid w:val="00990F85"/>
    <w:rsid w:val="00991D14"/>
    <w:rsid w:val="00991E7B"/>
    <w:rsid w:val="0099306C"/>
    <w:rsid w:val="00994782"/>
    <w:rsid w:val="00995084"/>
    <w:rsid w:val="00995431"/>
    <w:rsid w:val="0099560E"/>
    <w:rsid w:val="00995C97"/>
    <w:rsid w:val="00995E59"/>
    <w:rsid w:val="0099604A"/>
    <w:rsid w:val="009965E5"/>
    <w:rsid w:val="009968D7"/>
    <w:rsid w:val="00996A72"/>
    <w:rsid w:val="00997138"/>
    <w:rsid w:val="009A01B3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B8B"/>
    <w:rsid w:val="009A3C8F"/>
    <w:rsid w:val="009A3DC0"/>
    <w:rsid w:val="009A3E05"/>
    <w:rsid w:val="009A4CD3"/>
    <w:rsid w:val="009A5392"/>
    <w:rsid w:val="009A5A01"/>
    <w:rsid w:val="009A6189"/>
    <w:rsid w:val="009A661F"/>
    <w:rsid w:val="009A6F75"/>
    <w:rsid w:val="009A78C9"/>
    <w:rsid w:val="009A7A53"/>
    <w:rsid w:val="009A7E8B"/>
    <w:rsid w:val="009A7EF8"/>
    <w:rsid w:val="009B0351"/>
    <w:rsid w:val="009B06E3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B2A"/>
    <w:rsid w:val="009B5058"/>
    <w:rsid w:val="009B50AA"/>
    <w:rsid w:val="009B5A02"/>
    <w:rsid w:val="009B5B39"/>
    <w:rsid w:val="009B5CE8"/>
    <w:rsid w:val="009B5D15"/>
    <w:rsid w:val="009B6D28"/>
    <w:rsid w:val="009B70B2"/>
    <w:rsid w:val="009B73D1"/>
    <w:rsid w:val="009B7681"/>
    <w:rsid w:val="009B7AE2"/>
    <w:rsid w:val="009C0596"/>
    <w:rsid w:val="009C0837"/>
    <w:rsid w:val="009C0D07"/>
    <w:rsid w:val="009C0E8F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DD"/>
    <w:rsid w:val="009C6340"/>
    <w:rsid w:val="009C6A49"/>
    <w:rsid w:val="009C6DF7"/>
    <w:rsid w:val="009C6EC2"/>
    <w:rsid w:val="009C74F1"/>
    <w:rsid w:val="009C7504"/>
    <w:rsid w:val="009C7D40"/>
    <w:rsid w:val="009D005A"/>
    <w:rsid w:val="009D01B6"/>
    <w:rsid w:val="009D03E5"/>
    <w:rsid w:val="009D06C2"/>
    <w:rsid w:val="009D07F9"/>
    <w:rsid w:val="009D0FB6"/>
    <w:rsid w:val="009D12D2"/>
    <w:rsid w:val="009D1630"/>
    <w:rsid w:val="009D16A3"/>
    <w:rsid w:val="009D182E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C0F"/>
    <w:rsid w:val="009D4708"/>
    <w:rsid w:val="009D55B0"/>
    <w:rsid w:val="009D60E5"/>
    <w:rsid w:val="009D61C5"/>
    <w:rsid w:val="009D69C5"/>
    <w:rsid w:val="009D7190"/>
    <w:rsid w:val="009D72D0"/>
    <w:rsid w:val="009D7585"/>
    <w:rsid w:val="009D7B7D"/>
    <w:rsid w:val="009D7C68"/>
    <w:rsid w:val="009E0128"/>
    <w:rsid w:val="009E01D1"/>
    <w:rsid w:val="009E0497"/>
    <w:rsid w:val="009E050E"/>
    <w:rsid w:val="009E0E91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C03"/>
    <w:rsid w:val="009E4E93"/>
    <w:rsid w:val="009E4F0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F5"/>
    <w:rsid w:val="009E7412"/>
    <w:rsid w:val="009E763F"/>
    <w:rsid w:val="009E7C60"/>
    <w:rsid w:val="009E7C6E"/>
    <w:rsid w:val="009E7EB6"/>
    <w:rsid w:val="009F002E"/>
    <w:rsid w:val="009F0516"/>
    <w:rsid w:val="009F0527"/>
    <w:rsid w:val="009F0760"/>
    <w:rsid w:val="009F184D"/>
    <w:rsid w:val="009F1971"/>
    <w:rsid w:val="009F19FE"/>
    <w:rsid w:val="009F222D"/>
    <w:rsid w:val="009F2237"/>
    <w:rsid w:val="009F3E22"/>
    <w:rsid w:val="009F40E6"/>
    <w:rsid w:val="009F43D7"/>
    <w:rsid w:val="009F4584"/>
    <w:rsid w:val="009F46A1"/>
    <w:rsid w:val="009F4B99"/>
    <w:rsid w:val="009F51D5"/>
    <w:rsid w:val="009F51E8"/>
    <w:rsid w:val="009F53C0"/>
    <w:rsid w:val="009F5478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945"/>
    <w:rsid w:val="00A01A84"/>
    <w:rsid w:val="00A01B1F"/>
    <w:rsid w:val="00A0221B"/>
    <w:rsid w:val="00A02729"/>
    <w:rsid w:val="00A02738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BE3"/>
    <w:rsid w:val="00A0707C"/>
    <w:rsid w:val="00A07937"/>
    <w:rsid w:val="00A079D4"/>
    <w:rsid w:val="00A07AC3"/>
    <w:rsid w:val="00A07AE2"/>
    <w:rsid w:val="00A07CAB"/>
    <w:rsid w:val="00A1016F"/>
    <w:rsid w:val="00A10FF8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50C"/>
    <w:rsid w:val="00A148C2"/>
    <w:rsid w:val="00A1544E"/>
    <w:rsid w:val="00A15691"/>
    <w:rsid w:val="00A157AB"/>
    <w:rsid w:val="00A15B3C"/>
    <w:rsid w:val="00A15D78"/>
    <w:rsid w:val="00A162A9"/>
    <w:rsid w:val="00A16777"/>
    <w:rsid w:val="00A169B6"/>
    <w:rsid w:val="00A17A8D"/>
    <w:rsid w:val="00A17ED2"/>
    <w:rsid w:val="00A203B3"/>
    <w:rsid w:val="00A203E6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30AC"/>
    <w:rsid w:val="00A234F3"/>
    <w:rsid w:val="00A23759"/>
    <w:rsid w:val="00A24696"/>
    <w:rsid w:val="00A250E0"/>
    <w:rsid w:val="00A2551B"/>
    <w:rsid w:val="00A25576"/>
    <w:rsid w:val="00A256BB"/>
    <w:rsid w:val="00A25715"/>
    <w:rsid w:val="00A257DC"/>
    <w:rsid w:val="00A2587F"/>
    <w:rsid w:val="00A25E43"/>
    <w:rsid w:val="00A26230"/>
    <w:rsid w:val="00A2663E"/>
    <w:rsid w:val="00A26BEE"/>
    <w:rsid w:val="00A2744A"/>
    <w:rsid w:val="00A30160"/>
    <w:rsid w:val="00A30622"/>
    <w:rsid w:val="00A308B0"/>
    <w:rsid w:val="00A30C49"/>
    <w:rsid w:val="00A311DC"/>
    <w:rsid w:val="00A312D2"/>
    <w:rsid w:val="00A31842"/>
    <w:rsid w:val="00A31FE2"/>
    <w:rsid w:val="00A32214"/>
    <w:rsid w:val="00A322AD"/>
    <w:rsid w:val="00A325A2"/>
    <w:rsid w:val="00A326B0"/>
    <w:rsid w:val="00A32D4A"/>
    <w:rsid w:val="00A33341"/>
    <w:rsid w:val="00A337DA"/>
    <w:rsid w:val="00A342B0"/>
    <w:rsid w:val="00A34389"/>
    <w:rsid w:val="00A348C0"/>
    <w:rsid w:val="00A35177"/>
    <w:rsid w:val="00A352C2"/>
    <w:rsid w:val="00A35827"/>
    <w:rsid w:val="00A35CC2"/>
    <w:rsid w:val="00A3623A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8D6"/>
    <w:rsid w:val="00A40B9E"/>
    <w:rsid w:val="00A41074"/>
    <w:rsid w:val="00A412BD"/>
    <w:rsid w:val="00A41C49"/>
    <w:rsid w:val="00A420C3"/>
    <w:rsid w:val="00A4230F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326D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4F6"/>
    <w:rsid w:val="00A6085F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3171"/>
    <w:rsid w:val="00A6362D"/>
    <w:rsid w:val="00A6381F"/>
    <w:rsid w:val="00A638B9"/>
    <w:rsid w:val="00A63E4E"/>
    <w:rsid w:val="00A642A0"/>
    <w:rsid w:val="00A64D20"/>
    <w:rsid w:val="00A65092"/>
    <w:rsid w:val="00A6567A"/>
    <w:rsid w:val="00A658E5"/>
    <w:rsid w:val="00A65A25"/>
    <w:rsid w:val="00A65ADB"/>
    <w:rsid w:val="00A65F36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5CB"/>
    <w:rsid w:val="00A70A73"/>
    <w:rsid w:val="00A71244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FB3"/>
    <w:rsid w:val="00A75847"/>
    <w:rsid w:val="00A75CDA"/>
    <w:rsid w:val="00A75D8F"/>
    <w:rsid w:val="00A75FC3"/>
    <w:rsid w:val="00A764D0"/>
    <w:rsid w:val="00A76A03"/>
    <w:rsid w:val="00A76F8E"/>
    <w:rsid w:val="00A7713E"/>
    <w:rsid w:val="00A7796A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DF5"/>
    <w:rsid w:val="00A83E23"/>
    <w:rsid w:val="00A84207"/>
    <w:rsid w:val="00A84631"/>
    <w:rsid w:val="00A852A3"/>
    <w:rsid w:val="00A85788"/>
    <w:rsid w:val="00A85C9A"/>
    <w:rsid w:val="00A86932"/>
    <w:rsid w:val="00A86C1B"/>
    <w:rsid w:val="00A86D37"/>
    <w:rsid w:val="00A86E27"/>
    <w:rsid w:val="00A9051A"/>
    <w:rsid w:val="00A90552"/>
    <w:rsid w:val="00A90709"/>
    <w:rsid w:val="00A90FA3"/>
    <w:rsid w:val="00A9111E"/>
    <w:rsid w:val="00A9144B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F38"/>
    <w:rsid w:val="00A953A0"/>
    <w:rsid w:val="00A954BA"/>
    <w:rsid w:val="00A95785"/>
    <w:rsid w:val="00A957A8"/>
    <w:rsid w:val="00A959FA"/>
    <w:rsid w:val="00A95A4F"/>
    <w:rsid w:val="00A97355"/>
    <w:rsid w:val="00A979FE"/>
    <w:rsid w:val="00A97CAC"/>
    <w:rsid w:val="00AA03E5"/>
    <w:rsid w:val="00AA0D4B"/>
    <w:rsid w:val="00AA15A8"/>
    <w:rsid w:val="00AA1A60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82A"/>
    <w:rsid w:val="00AA66BC"/>
    <w:rsid w:val="00AA6748"/>
    <w:rsid w:val="00AA706A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2384"/>
    <w:rsid w:val="00AB294E"/>
    <w:rsid w:val="00AB2F1C"/>
    <w:rsid w:val="00AB3042"/>
    <w:rsid w:val="00AB3CB4"/>
    <w:rsid w:val="00AB3DDE"/>
    <w:rsid w:val="00AB40F8"/>
    <w:rsid w:val="00AB4279"/>
    <w:rsid w:val="00AB467A"/>
    <w:rsid w:val="00AB4CA5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16D0"/>
    <w:rsid w:val="00AC1782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739D"/>
    <w:rsid w:val="00AD06D8"/>
    <w:rsid w:val="00AD08D7"/>
    <w:rsid w:val="00AD0C61"/>
    <w:rsid w:val="00AD1602"/>
    <w:rsid w:val="00AD1A1A"/>
    <w:rsid w:val="00AD1B19"/>
    <w:rsid w:val="00AD1D39"/>
    <w:rsid w:val="00AD2C73"/>
    <w:rsid w:val="00AD2CF6"/>
    <w:rsid w:val="00AD31F9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97"/>
    <w:rsid w:val="00AD6BDC"/>
    <w:rsid w:val="00AD6F74"/>
    <w:rsid w:val="00AD713D"/>
    <w:rsid w:val="00AD7B20"/>
    <w:rsid w:val="00AE0428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C87"/>
    <w:rsid w:val="00AE6ECD"/>
    <w:rsid w:val="00AE75D8"/>
    <w:rsid w:val="00AE7900"/>
    <w:rsid w:val="00AE7A80"/>
    <w:rsid w:val="00AE7D5F"/>
    <w:rsid w:val="00AE7DA4"/>
    <w:rsid w:val="00AF0260"/>
    <w:rsid w:val="00AF0647"/>
    <w:rsid w:val="00AF0663"/>
    <w:rsid w:val="00AF07A8"/>
    <w:rsid w:val="00AF0826"/>
    <w:rsid w:val="00AF0DE4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239"/>
    <w:rsid w:val="00AF5725"/>
    <w:rsid w:val="00AF5831"/>
    <w:rsid w:val="00AF5E40"/>
    <w:rsid w:val="00AF64AC"/>
    <w:rsid w:val="00AF682C"/>
    <w:rsid w:val="00AF6916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54B"/>
    <w:rsid w:val="00B016FF"/>
    <w:rsid w:val="00B0217F"/>
    <w:rsid w:val="00B02437"/>
    <w:rsid w:val="00B0243C"/>
    <w:rsid w:val="00B028A1"/>
    <w:rsid w:val="00B02C15"/>
    <w:rsid w:val="00B02DD6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67"/>
    <w:rsid w:val="00B05E53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BAA"/>
    <w:rsid w:val="00B166E7"/>
    <w:rsid w:val="00B166F1"/>
    <w:rsid w:val="00B16823"/>
    <w:rsid w:val="00B16898"/>
    <w:rsid w:val="00B16975"/>
    <w:rsid w:val="00B16D1C"/>
    <w:rsid w:val="00B16E03"/>
    <w:rsid w:val="00B1773A"/>
    <w:rsid w:val="00B179F9"/>
    <w:rsid w:val="00B17BCD"/>
    <w:rsid w:val="00B17C01"/>
    <w:rsid w:val="00B17D53"/>
    <w:rsid w:val="00B17EF9"/>
    <w:rsid w:val="00B201DE"/>
    <w:rsid w:val="00B20E05"/>
    <w:rsid w:val="00B21357"/>
    <w:rsid w:val="00B213E6"/>
    <w:rsid w:val="00B21745"/>
    <w:rsid w:val="00B21C2C"/>
    <w:rsid w:val="00B21FD9"/>
    <w:rsid w:val="00B22555"/>
    <w:rsid w:val="00B225DD"/>
    <w:rsid w:val="00B2313A"/>
    <w:rsid w:val="00B2326E"/>
    <w:rsid w:val="00B234ED"/>
    <w:rsid w:val="00B23688"/>
    <w:rsid w:val="00B245AD"/>
    <w:rsid w:val="00B249F9"/>
    <w:rsid w:val="00B24D78"/>
    <w:rsid w:val="00B259A4"/>
    <w:rsid w:val="00B25A11"/>
    <w:rsid w:val="00B25E37"/>
    <w:rsid w:val="00B25F3A"/>
    <w:rsid w:val="00B261DF"/>
    <w:rsid w:val="00B26432"/>
    <w:rsid w:val="00B26709"/>
    <w:rsid w:val="00B26DDD"/>
    <w:rsid w:val="00B27934"/>
    <w:rsid w:val="00B27F53"/>
    <w:rsid w:val="00B27FA1"/>
    <w:rsid w:val="00B30771"/>
    <w:rsid w:val="00B307AF"/>
    <w:rsid w:val="00B3089B"/>
    <w:rsid w:val="00B30DE6"/>
    <w:rsid w:val="00B31343"/>
    <w:rsid w:val="00B31625"/>
    <w:rsid w:val="00B31729"/>
    <w:rsid w:val="00B317D8"/>
    <w:rsid w:val="00B31B1D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51F3"/>
    <w:rsid w:val="00B35DE5"/>
    <w:rsid w:val="00B360C5"/>
    <w:rsid w:val="00B36387"/>
    <w:rsid w:val="00B363C9"/>
    <w:rsid w:val="00B36414"/>
    <w:rsid w:val="00B36574"/>
    <w:rsid w:val="00B36AD2"/>
    <w:rsid w:val="00B36DB8"/>
    <w:rsid w:val="00B3713C"/>
    <w:rsid w:val="00B372CC"/>
    <w:rsid w:val="00B37673"/>
    <w:rsid w:val="00B37B03"/>
    <w:rsid w:val="00B40181"/>
    <w:rsid w:val="00B40245"/>
    <w:rsid w:val="00B403C2"/>
    <w:rsid w:val="00B405B9"/>
    <w:rsid w:val="00B41363"/>
    <w:rsid w:val="00B413B1"/>
    <w:rsid w:val="00B41405"/>
    <w:rsid w:val="00B4153B"/>
    <w:rsid w:val="00B422F9"/>
    <w:rsid w:val="00B428C2"/>
    <w:rsid w:val="00B431B6"/>
    <w:rsid w:val="00B43E90"/>
    <w:rsid w:val="00B43F65"/>
    <w:rsid w:val="00B44433"/>
    <w:rsid w:val="00B448B1"/>
    <w:rsid w:val="00B44992"/>
    <w:rsid w:val="00B44BE9"/>
    <w:rsid w:val="00B44C8F"/>
    <w:rsid w:val="00B44FBF"/>
    <w:rsid w:val="00B45295"/>
    <w:rsid w:val="00B454C7"/>
    <w:rsid w:val="00B459E0"/>
    <w:rsid w:val="00B45D84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223B"/>
    <w:rsid w:val="00B52C36"/>
    <w:rsid w:val="00B53311"/>
    <w:rsid w:val="00B5382C"/>
    <w:rsid w:val="00B53995"/>
    <w:rsid w:val="00B53DE5"/>
    <w:rsid w:val="00B53FFF"/>
    <w:rsid w:val="00B54A02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126D"/>
    <w:rsid w:val="00B61432"/>
    <w:rsid w:val="00B61797"/>
    <w:rsid w:val="00B61C6B"/>
    <w:rsid w:val="00B62080"/>
    <w:rsid w:val="00B620A2"/>
    <w:rsid w:val="00B625C8"/>
    <w:rsid w:val="00B62634"/>
    <w:rsid w:val="00B62A23"/>
    <w:rsid w:val="00B634AD"/>
    <w:rsid w:val="00B636EF"/>
    <w:rsid w:val="00B65BBC"/>
    <w:rsid w:val="00B65D64"/>
    <w:rsid w:val="00B66055"/>
    <w:rsid w:val="00B66D4A"/>
    <w:rsid w:val="00B70369"/>
    <w:rsid w:val="00B7222F"/>
    <w:rsid w:val="00B72725"/>
    <w:rsid w:val="00B72891"/>
    <w:rsid w:val="00B72C62"/>
    <w:rsid w:val="00B72EFD"/>
    <w:rsid w:val="00B72F3F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A8D"/>
    <w:rsid w:val="00B77C75"/>
    <w:rsid w:val="00B80057"/>
    <w:rsid w:val="00B8016A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40CC"/>
    <w:rsid w:val="00B845E6"/>
    <w:rsid w:val="00B84898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61A7"/>
    <w:rsid w:val="00B861F6"/>
    <w:rsid w:val="00B8655C"/>
    <w:rsid w:val="00B86811"/>
    <w:rsid w:val="00B86B20"/>
    <w:rsid w:val="00B86DC0"/>
    <w:rsid w:val="00B872C3"/>
    <w:rsid w:val="00B8758E"/>
    <w:rsid w:val="00B8775D"/>
    <w:rsid w:val="00B87E2B"/>
    <w:rsid w:val="00B907A5"/>
    <w:rsid w:val="00B90847"/>
    <w:rsid w:val="00B909B4"/>
    <w:rsid w:val="00B915C1"/>
    <w:rsid w:val="00B91B24"/>
    <w:rsid w:val="00B91DCD"/>
    <w:rsid w:val="00B91E62"/>
    <w:rsid w:val="00B92228"/>
    <w:rsid w:val="00B92795"/>
    <w:rsid w:val="00B92CD2"/>
    <w:rsid w:val="00B92EB6"/>
    <w:rsid w:val="00B93148"/>
    <w:rsid w:val="00B933F6"/>
    <w:rsid w:val="00B93D83"/>
    <w:rsid w:val="00B940A2"/>
    <w:rsid w:val="00B941F0"/>
    <w:rsid w:val="00B94333"/>
    <w:rsid w:val="00B94406"/>
    <w:rsid w:val="00B94903"/>
    <w:rsid w:val="00B94ED5"/>
    <w:rsid w:val="00B95295"/>
    <w:rsid w:val="00B964D9"/>
    <w:rsid w:val="00B9730B"/>
    <w:rsid w:val="00B97568"/>
    <w:rsid w:val="00B975BE"/>
    <w:rsid w:val="00BA00DC"/>
    <w:rsid w:val="00BA031B"/>
    <w:rsid w:val="00BA081A"/>
    <w:rsid w:val="00BA088A"/>
    <w:rsid w:val="00BA1341"/>
    <w:rsid w:val="00BA1518"/>
    <w:rsid w:val="00BA1B1D"/>
    <w:rsid w:val="00BA2298"/>
    <w:rsid w:val="00BA291A"/>
    <w:rsid w:val="00BA2944"/>
    <w:rsid w:val="00BA2998"/>
    <w:rsid w:val="00BA3C9A"/>
    <w:rsid w:val="00BA45CB"/>
    <w:rsid w:val="00BA462B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71D9"/>
    <w:rsid w:val="00BA7450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C20"/>
    <w:rsid w:val="00BB2483"/>
    <w:rsid w:val="00BB2763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34A"/>
    <w:rsid w:val="00BB78CB"/>
    <w:rsid w:val="00BB7BF9"/>
    <w:rsid w:val="00BB7E62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5389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7F8"/>
    <w:rsid w:val="00BD7C33"/>
    <w:rsid w:val="00BE05E5"/>
    <w:rsid w:val="00BE070B"/>
    <w:rsid w:val="00BE08DD"/>
    <w:rsid w:val="00BE1A11"/>
    <w:rsid w:val="00BE1FC9"/>
    <w:rsid w:val="00BE2653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FDF"/>
    <w:rsid w:val="00BE5430"/>
    <w:rsid w:val="00BE554B"/>
    <w:rsid w:val="00BE5818"/>
    <w:rsid w:val="00BE5C37"/>
    <w:rsid w:val="00BE619C"/>
    <w:rsid w:val="00BE62F3"/>
    <w:rsid w:val="00BE64A1"/>
    <w:rsid w:val="00BE64EC"/>
    <w:rsid w:val="00BE69F4"/>
    <w:rsid w:val="00BE6E9C"/>
    <w:rsid w:val="00BE7061"/>
    <w:rsid w:val="00BE7186"/>
    <w:rsid w:val="00BE7755"/>
    <w:rsid w:val="00BE77B3"/>
    <w:rsid w:val="00BE7AA7"/>
    <w:rsid w:val="00BE7C55"/>
    <w:rsid w:val="00BE7D1D"/>
    <w:rsid w:val="00BE7D6D"/>
    <w:rsid w:val="00BF01E2"/>
    <w:rsid w:val="00BF031C"/>
    <w:rsid w:val="00BF0D54"/>
    <w:rsid w:val="00BF0E70"/>
    <w:rsid w:val="00BF101E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41C7"/>
    <w:rsid w:val="00BF41EB"/>
    <w:rsid w:val="00BF486B"/>
    <w:rsid w:val="00BF4B10"/>
    <w:rsid w:val="00BF501A"/>
    <w:rsid w:val="00BF505F"/>
    <w:rsid w:val="00BF50D0"/>
    <w:rsid w:val="00BF5111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4D4"/>
    <w:rsid w:val="00C027A4"/>
    <w:rsid w:val="00C02881"/>
    <w:rsid w:val="00C02FD0"/>
    <w:rsid w:val="00C040B6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C9"/>
    <w:rsid w:val="00C07B0B"/>
    <w:rsid w:val="00C07B49"/>
    <w:rsid w:val="00C07D56"/>
    <w:rsid w:val="00C07E35"/>
    <w:rsid w:val="00C07F3A"/>
    <w:rsid w:val="00C101D7"/>
    <w:rsid w:val="00C101D9"/>
    <w:rsid w:val="00C10519"/>
    <w:rsid w:val="00C106E4"/>
    <w:rsid w:val="00C1094B"/>
    <w:rsid w:val="00C1099D"/>
    <w:rsid w:val="00C10AA2"/>
    <w:rsid w:val="00C1108D"/>
    <w:rsid w:val="00C116C0"/>
    <w:rsid w:val="00C11AF1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A95"/>
    <w:rsid w:val="00C14BA7"/>
    <w:rsid w:val="00C14C2B"/>
    <w:rsid w:val="00C1527F"/>
    <w:rsid w:val="00C15937"/>
    <w:rsid w:val="00C15A6F"/>
    <w:rsid w:val="00C15B96"/>
    <w:rsid w:val="00C163C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2356"/>
    <w:rsid w:val="00C22713"/>
    <w:rsid w:val="00C22826"/>
    <w:rsid w:val="00C22B52"/>
    <w:rsid w:val="00C22D1D"/>
    <w:rsid w:val="00C22D45"/>
    <w:rsid w:val="00C23145"/>
    <w:rsid w:val="00C23417"/>
    <w:rsid w:val="00C237B9"/>
    <w:rsid w:val="00C23C09"/>
    <w:rsid w:val="00C2477C"/>
    <w:rsid w:val="00C24D18"/>
    <w:rsid w:val="00C24ED8"/>
    <w:rsid w:val="00C2566A"/>
    <w:rsid w:val="00C2572A"/>
    <w:rsid w:val="00C2572D"/>
    <w:rsid w:val="00C25A9A"/>
    <w:rsid w:val="00C25D8F"/>
    <w:rsid w:val="00C2612E"/>
    <w:rsid w:val="00C2642C"/>
    <w:rsid w:val="00C26457"/>
    <w:rsid w:val="00C2668E"/>
    <w:rsid w:val="00C2723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ED4"/>
    <w:rsid w:val="00C32FE7"/>
    <w:rsid w:val="00C33246"/>
    <w:rsid w:val="00C332AC"/>
    <w:rsid w:val="00C33647"/>
    <w:rsid w:val="00C33799"/>
    <w:rsid w:val="00C33988"/>
    <w:rsid w:val="00C33EE2"/>
    <w:rsid w:val="00C3402B"/>
    <w:rsid w:val="00C34496"/>
    <w:rsid w:val="00C35688"/>
    <w:rsid w:val="00C35794"/>
    <w:rsid w:val="00C35AEF"/>
    <w:rsid w:val="00C35F09"/>
    <w:rsid w:val="00C36B22"/>
    <w:rsid w:val="00C36DAE"/>
    <w:rsid w:val="00C36E85"/>
    <w:rsid w:val="00C37ACA"/>
    <w:rsid w:val="00C37AD5"/>
    <w:rsid w:val="00C37F8D"/>
    <w:rsid w:val="00C40165"/>
    <w:rsid w:val="00C4047F"/>
    <w:rsid w:val="00C40C37"/>
    <w:rsid w:val="00C41427"/>
    <w:rsid w:val="00C414FD"/>
    <w:rsid w:val="00C42CB6"/>
    <w:rsid w:val="00C42D38"/>
    <w:rsid w:val="00C42F7E"/>
    <w:rsid w:val="00C42FAF"/>
    <w:rsid w:val="00C432E7"/>
    <w:rsid w:val="00C436B2"/>
    <w:rsid w:val="00C4391F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7071"/>
    <w:rsid w:val="00C471BF"/>
    <w:rsid w:val="00C475F6"/>
    <w:rsid w:val="00C47978"/>
    <w:rsid w:val="00C47D0B"/>
    <w:rsid w:val="00C47F1C"/>
    <w:rsid w:val="00C5044E"/>
    <w:rsid w:val="00C50960"/>
    <w:rsid w:val="00C50E23"/>
    <w:rsid w:val="00C50F40"/>
    <w:rsid w:val="00C51414"/>
    <w:rsid w:val="00C5164E"/>
    <w:rsid w:val="00C51826"/>
    <w:rsid w:val="00C51AA8"/>
    <w:rsid w:val="00C51B5B"/>
    <w:rsid w:val="00C51F2B"/>
    <w:rsid w:val="00C528D7"/>
    <w:rsid w:val="00C52C9B"/>
    <w:rsid w:val="00C53109"/>
    <w:rsid w:val="00C536CF"/>
    <w:rsid w:val="00C53F2A"/>
    <w:rsid w:val="00C53FC4"/>
    <w:rsid w:val="00C5431F"/>
    <w:rsid w:val="00C543C3"/>
    <w:rsid w:val="00C544F6"/>
    <w:rsid w:val="00C54580"/>
    <w:rsid w:val="00C546D7"/>
    <w:rsid w:val="00C54701"/>
    <w:rsid w:val="00C54972"/>
    <w:rsid w:val="00C54A46"/>
    <w:rsid w:val="00C550B2"/>
    <w:rsid w:val="00C551C8"/>
    <w:rsid w:val="00C55595"/>
    <w:rsid w:val="00C557D2"/>
    <w:rsid w:val="00C5586F"/>
    <w:rsid w:val="00C56231"/>
    <w:rsid w:val="00C5626D"/>
    <w:rsid w:val="00C5663D"/>
    <w:rsid w:val="00C56691"/>
    <w:rsid w:val="00C56A03"/>
    <w:rsid w:val="00C56C8C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4487"/>
    <w:rsid w:val="00C64F15"/>
    <w:rsid w:val="00C64F45"/>
    <w:rsid w:val="00C65842"/>
    <w:rsid w:val="00C65AD3"/>
    <w:rsid w:val="00C65BAD"/>
    <w:rsid w:val="00C65D88"/>
    <w:rsid w:val="00C674EF"/>
    <w:rsid w:val="00C67D57"/>
    <w:rsid w:val="00C67FE9"/>
    <w:rsid w:val="00C70693"/>
    <w:rsid w:val="00C709AB"/>
    <w:rsid w:val="00C70A45"/>
    <w:rsid w:val="00C71EEF"/>
    <w:rsid w:val="00C71F6F"/>
    <w:rsid w:val="00C72476"/>
    <w:rsid w:val="00C72A2F"/>
    <w:rsid w:val="00C72DA0"/>
    <w:rsid w:val="00C72DBF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C5C"/>
    <w:rsid w:val="00C83FC3"/>
    <w:rsid w:val="00C841FD"/>
    <w:rsid w:val="00C84324"/>
    <w:rsid w:val="00C846AC"/>
    <w:rsid w:val="00C84780"/>
    <w:rsid w:val="00C84CCB"/>
    <w:rsid w:val="00C85403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D36"/>
    <w:rsid w:val="00C9102B"/>
    <w:rsid w:val="00C912DB"/>
    <w:rsid w:val="00C9174D"/>
    <w:rsid w:val="00C91A08"/>
    <w:rsid w:val="00C91C33"/>
    <w:rsid w:val="00C92415"/>
    <w:rsid w:val="00C92933"/>
    <w:rsid w:val="00C92C3B"/>
    <w:rsid w:val="00C92C8A"/>
    <w:rsid w:val="00C934D5"/>
    <w:rsid w:val="00C935FC"/>
    <w:rsid w:val="00C93856"/>
    <w:rsid w:val="00C9390B"/>
    <w:rsid w:val="00C93BB1"/>
    <w:rsid w:val="00C93E85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F8"/>
    <w:rsid w:val="00C95E0E"/>
    <w:rsid w:val="00C95FCE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A7A"/>
    <w:rsid w:val="00CA1C59"/>
    <w:rsid w:val="00CA1E5B"/>
    <w:rsid w:val="00CA1E6E"/>
    <w:rsid w:val="00CA1F46"/>
    <w:rsid w:val="00CA2220"/>
    <w:rsid w:val="00CA29A8"/>
    <w:rsid w:val="00CA2A9B"/>
    <w:rsid w:val="00CA2AA1"/>
    <w:rsid w:val="00CA2DD2"/>
    <w:rsid w:val="00CA3D79"/>
    <w:rsid w:val="00CA41BA"/>
    <w:rsid w:val="00CA446D"/>
    <w:rsid w:val="00CA459E"/>
    <w:rsid w:val="00CA46CA"/>
    <w:rsid w:val="00CA4721"/>
    <w:rsid w:val="00CA4974"/>
    <w:rsid w:val="00CA4E18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37E3"/>
    <w:rsid w:val="00CB465A"/>
    <w:rsid w:val="00CB474E"/>
    <w:rsid w:val="00CB504E"/>
    <w:rsid w:val="00CB537D"/>
    <w:rsid w:val="00CB55EC"/>
    <w:rsid w:val="00CB5BB6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E88"/>
    <w:rsid w:val="00CC20D6"/>
    <w:rsid w:val="00CC277C"/>
    <w:rsid w:val="00CC2EBF"/>
    <w:rsid w:val="00CC4063"/>
    <w:rsid w:val="00CC42ED"/>
    <w:rsid w:val="00CC4895"/>
    <w:rsid w:val="00CC5010"/>
    <w:rsid w:val="00CC5285"/>
    <w:rsid w:val="00CC5921"/>
    <w:rsid w:val="00CC5ACC"/>
    <w:rsid w:val="00CC5E8A"/>
    <w:rsid w:val="00CC60EB"/>
    <w:rsid w:val="00CC6AD5"/>
    <w:rsid w:val="00CC6D0B"/>
    <w:rsid w:val="00CC6FF5"/>
    <w:rsid w:val="00CC72EE"/>
    <w:rsid w:val="00CC73A5"/>
    <w:rsid w:val="00CD0536"/>
    <w:rsid w:val="00CD116F"/>
    <w:rsid w:val="00CD129C"/>
    <w:rsid w:val="00CD1E43"/>
    <w:rsid w:val="00CD24A1"/>
    <w:rsid w:val="00CD28D2"/>
    <w:rsid w:val="00CD2DAE"/>
    <w:rsid w:val="00CD315C"/>
    <w:rsid w:val="00CD36F3"/>
    <w:rsid w:val="00CD3F51"/>
    <w:rsid w:val="00CD4360"/>
    <w:rsid w:val="00CD4B9B"/>
    <w:rsid w:val="00CD5110"/>
    <w:rsid w:val="00CD5B7A"/>
    <w:rsid w:val="00CD6C6F"/>
    <w:rsid w:val="00CD74F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873"/>
    <w:rsid w:val="00CE1C7A"/>
    <w:rsid w:val="00CE1CA4"/>
    <w:rsid w:val="00CE1DD9"/>
    <w:rsid w:val="00CE23D6"/>
    <w:rsid w:val="00CE2483"/>
    <w:rsid w:val="00CE30F3"/>
    <w:rsid w:val="00CE346E"/>
    <w:rsid w:val="00CE34B7"/>
    <w:rsid w:val="00CE4108"/>
    <w:rsid w:val="00CE42C9"/>
    <w:rsid w:val="00CE4414"/>
    <w:rsid w:val="00CE44B5"/>
    <w:rsid w:val="00CE47F4"/>
    <w:rsid w:val="00CE4913"/>
    <w:rsid w:val="00CE4AFE"/>
    <w:rsid w:val="00CE51BC"/>
    <w:rsid w:val="00CE551F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9D2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795B"/>
    <w:rsid w:val="00CF7B07"/>
    <w:rsid w:val="00D0022E"/>
    <w:rsid w:val="00D00B0B"/>
    <w:rsid w:val="00D00D18"/>
    <w:rsid w:val="00D01312"/>
    <w:rsid w:val="00D01367"/>
    <w:rsid w:val="00D014CB"/>
    <w:rsid w:val="00D016CF"/>
    <w:rsid w:val="00D016FA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3B8"/>
    <w:rsid w:val="00D053E6"/>
    <w:rsid w:val="00D05B41"/>
    <w:rsid w:val="00D06019"/>
    <w:rsid w:val="00D06AF5"/>
    <w:rsid w:val="00D06DB6"/>
    <w:rsid w:val="00D06F3C"/>
    <w:rsid w:val="00D07A42"/>
    <w:rsid w:val="00D07D5D"/>
    <w:rsid w:val="00D07E34"/>
    <w:rsid w:val="00D07F5A"/>
    <w:rsid w:val="00D10070"/>
    <w:rsid w:val="00D104D0"/>
    <w:rsid w:val="00D109EB"/>
    <w:rsid w:val="00D10DB4"/>
    <w:rsid w:val="00D10E0E"/>
    <w:rsid w:val="00D10E8B"/>
    <w:rsid w:val="00D115B0"/>
    <w:rsid w:val="00D11859"/>
    <w:rsid w:val="00D11B6E"/>
    <w:rsid w:val="00D11F37"/>
    <w:rsid w:val="00D12906"/>
    <w:rsid w:val="00D12B52"/>
    <w:rsid w:val="00D12E57"/>
    <w:rsid w:val="00D12F5C"/>
    <w:rsid w:val="00D13056"/>
    <w:rsid w:val="00D1352A"/>
    <w:rsid w:val="00D136E9"/>
    <w:rsid w:val="00D139E8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377"/>
    <w:rsid w:val="00D163B3"/>
    <w:rsid w:val="00D16ADA"/>
    <w:rsid w:val="00D17348"/>
    <w:rsid w:val="00D177C5"/>
    <w:rsid w:val="00D1788F"/>
    <w:rsid w:val="00D17FEB"/>
    <w:rsid w:val="00D2000B"/>
    <w:rsid w:val="00D21508"/>
    <w:rsid w:val="00D218A4"/>
    <w:rsid w:val="00D21901"/>
    <w:rsid w:val="00D22096"/>
    <w:rsid w:val="00D22467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513"/>
    <w:rsid w:val="00D305FC"/>
    <w:rsid w:val="00D3107A"/>
    <w:rsid w:val="00D31286"/>
    <w:rsid w:val="00D314B2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F1B"/>
    <w:rsid w:val="00D3663B"/>
    <w:rsid w:val="00D36A35"/>
    <w:rsid w:val="00D36CDE"/>
    <w:rsid w:val="00D36E1A"/>
    <w:rsid w:val="00D37509"/>
    <w:rsid w:val="00D37AFB"/>
    <w:rsid w:val="00D37BBD"/>
    <w:rsid w:val="00D37BED"/>
    <w:rsid w:val="00D4054B"/>
    <w:rsid w:val="00D40833"/>
    <w:rsid w:val="00D40C86"/>
    <w:rsid w:val="00D40DFA"/>
    <w:rsid w:val="00D41E1F"/>
    <w:rsid w:val="00D42593"/>
    <w:rsid w:val="00D42746"/>
    <w:rsid w:val="00D429B1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5CA"/>
    <w:rsid w:val="00D53E09"/>
    <w:rsid w:val="00D53FD0"/>
    <w:rsid w:val="00D54006"/>
    <w:rsid w:val="00D54880"/>
    <w:rsid w:val="00D54938"/>
    <w:rsid w:val="00D54DA2"/>
    <w:rsid w:val="00D55910"/>
    <w:rsid w:val="00D57016"/>
    <w:rsid w:val="00D57795"/>
    <w:rsid w:val="00D579B7"/>
    <w:rsid w:val="00D57B56"/>
    <w:rsid w:val="00D606EC"/>
    <w:rsid w:val="00D60999"/>
    <w:rsid w:val="00D61258"/>
    <w:rsid w:val="00D616AC"/>
    <w:rsid w:val="00D61C09"/>
    <w:rsid w:val="00D61FEC"/>
    <w:rsid w:val="00D628E9"/>
    <w:rsid w:val="00D62FD8"/>
    <w:rsid w:val="00D6352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F9"/>
    <w:rsid w:val="00D6616F"/>
    <w:rsid w:val="00D666BA"/>
    <w:rsid w:val="00D6773F"/>
    <w:rsid w:val="00D67DDC"/>
    <w:rsid w:val="00D67F64"/>
    <w:rsid w:val="00D70494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287"/>
    <w:rsid w:val="00D86C73"/>
    <w:rsid w:val="00D86D93"/>
    <w:rsid w:val="00D871C9"/>
    <w:rsid w:val="00D87919"/>
    <w:rsid w:val="00D87B6A"/>
    <w:rsid w:val="00D87CAB"/>
    <w:rsid w:val="00D90E2C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7790"/>
    <w:rsid w:val="00D97D5F"/>
    <w:rsid w:val="00D97E99"/>
    <w:rsid w:val="00DA01BE"/>
    <w:rsid w:val="00DA056F"/>
    <w:rsid w:val="00DA080B"/>
    <w:rsid w:val="00DA0CBE"/>
    <w:rsid w:val="00DA1355"/>
    <w:rsid w:val="00DA148A"/>
    <w:rsid w:val="00DA191B"/>
    <w:rsid w:val="00DA1D3E"/>
    <w:rsid w:val="00DA24A1"/>
    <w:rsid w:val="00DA256B"/>
    <w:rsid w:val="00DA26DF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F2"/>
    <w:rsid w:val="00DA6110"/>
    <w:rsid w:val="00DA6714"/>
    <w:rsid w:val="00DA67D4"/>
    <w:rsid w:val="00DA68E0"/>
    <w:rsid w:val="00DA6A88"/>
    <w:rsid w:val="00DA6AD1"/>
    <w:rsid w:val="00DA6D6F"/>
    <w:rsid w:val="00DA7113"/>
    <w:rsid w:val="00DB008F"/>
    <w:rsid w:val="00DB0120"/>
    <w:rsid w:val="00DB0537"/>
    <w:rsid w:val="00DB2227"/>
    <w:rsid w:val="00DB2461"/>
    <w:rsid w:val="00DB2934"/>
    <w:rsid w:val="00DB2AE4"/>
    <w:rsid w:val="00DB2DE9"/>
    <w:rsid w:val="00DB2E68"/>
    <w:rsid w:val="00DB4726"/>
    <w:rsid w:val="00DB478C"/>
    <w:rsid w:val="00DB4C64"/>
    <w:rsid w:val="00DB4D7A"/>
    <w:rsid w:val="00DB5620"/>
    <w:rsid w:val="00DB591A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893"/>
    <w:rsid w:val="00DC2A52"/>
    <w:rsid w:val="00DC3595"/>
    <w:rsid w:val="00DC3C0B"/>
    <w:rsid w:val="00DC4089"/>
    <w:rsid w:val="00DC433D"/>
    <w:rsid w:val="00DC4FD4"/>
    <w:rsid w:val="00DC5119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DB0"/>
    <w:rsid w:val="00DD6F6F"/>
    <w:rsid w:val="00DD7036"/>
    <w:rsid w:val="00DD73C0"/>
    <w:rsid w:val="00DD7670"/>
    <w:rsid w:val="00DD7B2C"/>
    <w:rsid w:val="00DE0324"/>
    <w:rsid w:val="00DE077D"/>
    <w:rsid w:val="00DE0AFA"/>
    <w:rsid w:val="00DE0DE1"/>
    <w:rsid w:val="00DE0EC9"/>
    <w:rsid w:val="00DE128D"/>
    <w:rsid w:val="00DE1327"/>
    <w:rsid w:val="00DE15A6"/>
    <w:rsid w:val="00DE16EF"/>
    <w:rsid w:val="00DE1975"/>
    <w:rsid w:val="00DE1A86"/>
    <w:rsid w:val="00DE1C4C"/>
    <w:rsid w:val="00DE1D9D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781"/>
    <w:rsid w:val="00DE5A6D"/>
    <w:rsid w:val="00DE5F22"/>
    <w:rsid w:val="00DE612D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C57"/>
    <w:rsid w:val="00DF1DEC"/>
    <w:rsid w:val="00DF244B"/>
    <w:rsid w:val="00DF261F"/>
    <w:rsid w:val="00DF2C37"/>
    <w:rsid w:val="00DF2E12"/>
    <w:rsid w:val="00DF2E38"/>
    <w:rsid w:val="00DF3658"/>
    <w:rsid w:val="00DF36CC"/>
    <w:rsid w:val="00DF38EA"/>
    <w:rsid w:val="00DF3EA6"/>
    <w:rsid w:val="00DF4038"/>
    <w:rsid w:val="00DF4382"/>
    <w:rsid w:val="00DF49E7"/>
    <w:rsid w:val="00DF4D29"/>
    <w:rsid w:val="00DF4DD2"/>
    <w:rsid w:val="00DF50A7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CAC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F85"/>
    <w:rsid w:val="00E0439D"/>
    <w:rsid w:val="00E04451"/>
    <w:rsid w:val="00E04CEC"/>
    <w:rsid w:val="00E04D61"/>
    <w:rsid w:val="00E057A3"/>
    <w:rsid w:val="00E058B7"/>
    <w:rsid w:val="00E05DA5"/>
    <w:rsid w:val="00E05DFD"/>
    <w:rsid w:val="00E0608B"/>
    <w:rsid w:val="00E06795"/>
    <w:rsid w:val="00E06857"/>
    <w:rsid w:val="00E06A2E"/>
    <w:rsid w:val="00E06D26"/>
    <w:rsid w:val="00E0759A"/>
    <w:rsid w:val="00E076CC"/>
    <w:rsid w:val="00E07C7A"/>
    <w:rsid w:val="00E07E6F"/>
    <w:rsid w:val="00E07F39"/>
    <w:rsid w:val="00E10370"/>
    <w:rsid w:val="00E10702"/>
    <w:rsid w:val="00E108C5"/>
    <w:rsid w:val="00E10902"/>
    <w:rsid w:val="00E10B61"/>
    <w:rsid w:val="00E11813"/>
    <w:rsid w:val="00E11872"/>
    <w:rsid w:val="00E11A1F"/>
    <w:rsid w:val="00E12411"/>
    <w:rsid w:val="00E125D7"/>
    <w:rsid w:val="00E127CE"/>
    <w:rsid w:val="00E128D7"/>
    <w:rsid w:val="00E12F78"/>
    <w:rsid w:val="00E138C1"/>
    <w:rsid w:val="00E14466"/>
    <w:rsid w:val="00E14569"/>
    <w:rsid w:val="00E149C0"/>
    <w:rsid w:val="00E157F6"/>
    <w:rsid w:val="00E160F1"/>
    <w:rsid w:val="00E162BA"/>
    <w:rsid w:val="00E163C5"/>
    <w:rsid w:val="00E16966"/>
    <w:rsid w:val="00E1697B"/>
    <w:rsid w:val="00E16C25"/>
    <w:rsid w:val="00E16EEC"/>
    <w:rsid w:val="00E17CCE"/>
    <w:rsid w:val="00E20444"/>
    <w:rsid w:val="00E20464"/>
    <w:rsid w:val="00E20959"/>
    <w:rsid w:val="00E21766"/>
    <w:rsid w:val="00E218AA"/>
    <w:rsid w:val="00E226F8"/>
    <w:rsid w:val="00E22951"/>
    <w:rsid w:val="00E22FAF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FD"/>
    <w:rsid w:val="00E26815"/>
    <w:rsid w:val="00E26C9F"/>
    <w:rsid w:val="00E27029"/>
    <w:rsid w:val="00E270E7"/>
    <w:rsid w:val="00E276CC"/>
    <w:rsid w:val="00E27722"/>
    <w:rsid w:val="00E277C7"/>
    <w:rsid w:val="00E300F1"/>
    <w:rsid w:val="00E302D6"/>
    <w:rsid w:val="00E3041D"/>
    <w:rsid w:val="00E304B2"/>
    <w:rsid w:val="00E3055E"/>
    <w:rsid w:val="00E30D94"/>
    <w:rsid w:val="00E31867"/>
    <w:rsid w:val="00E321D1"/>
    <w:rsid w:val="00E32413"/>
    <w:rsid w:val="00E32645"/>
    <w:rsid w:val="00E32B4E"/>
    <w:rsid w:val="00E32B88"/>
    <w:rsid w:val="00E33287"/>
    <w:rsid w:val="00E332F9"/>
    <w:rsid w:val="00E3333E"/>
    <w:rsid w:val="00E33498"/>
    <w:rsid w:val="00E334B6"/>
    <w:rsid w:val="00E33634"/>
    <w:rsid w:val="00E336A2"/>
    <w:rsid w:val="00E33BBC"/>
    <w:rsid w:val="00E33E6D"/>
    <w:rsid w:val="00E341A6"/>
    <w:rsid w:val="00E341D8"/>
    <w:rsid w:val="00E3459B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9C0"/>
    <w:rsid w:val="00E414E6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CEB"/>
    <w:rsid w:val="00E4685A"/>
    <w:rsid w:val="00E46B9E"/>
    <w:rsid w:val="00E46BCE"/>
    <w:rsid w:val="00E46BF3"/>
    <w:rsid w:val="00E4730B"/>
    <w:rsid w:val="00E47D37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D30"/>
    <w:rsid w:val="00E52ECC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645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5B5A"/>
    <w:rsid w:val="00E65BFC"/>
    <w:rsid w:val="00E65C95"/>
    <w:rsid w:val="00E65E3B"/>
    <w:rsid w:val="00E664FB"/>
    <w:rsid w:val="00E6651F"/>
    <w:rsid w:val="00E66E4B"/>
    <w:rsid w:val="00E6718F"/>
    <w:rsid w:val="00E67706"/>
    <w:rsid w:val="00E67A0D"/>
    <w:rsid w:val="00E67A80"/>
    <w:rsid w:val="00E67CAC"/>
    <w:rsid w:val="00E67D15"/>
    <w:rsid w:val="00E67F13"/>
    <w:rsid w:val="00E67F95"/>
    <w:rsid w:val="00E70247"/>
    <w:rsid w:val="00E7092A"/>
    <w:rsid w:val="00E70D37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76EA"/>
    <w:rsid w:val="00E8039D"/>
    <w:rsid w:val="00E8043E"/>
    <w:rsid w:val="00E805C9"/>
    <w:rsid w:val="00E80C3B"/>
    <w:rsid w:val="00E80EED"/>
    <w:rsid w:val="00E81111"/>
    <w:rsid w:val="00E81353"/>
    <w:rsid w:val="00E819CC"/>
    <w:rsid w:val="00E819D0"/>
    <w:rsid w:val="00E81A04"/>
    <w:rsid w:val="00E82543"/>
    <w:rsid w:val="00E8264F"/>
    <w:rsid w:val="00E82DEC"/>
    <w:rsid w:val="00E832BE"/>
    <w:rsid w:val="00E836E3"/>
    <w:rsid w:val="00E8440A"/>
    <w:rsid w:val="00E84461"/>
    <w:rsid w:val="00E844C8"/>
    <w:rsid w:val="00E84957"/>
    <w:rsid w:val="00E84D6A"/>
    <w:rsid w:val="00E85AB7"/>
    <w:rsid w:val="00E8667A"/>
    <w:rsid w:val="00E86B5E"/>
    <w:rsid w:val="00E86E7C"/>
    <w:rsid w:val="00E870AD"/>
    <w:rsid w:val="00E87450"/>
    <w:rsid w:val="00E8774B"/>
    <w:rsid w:val="00E90226"/>
    <w:rsid w:val="00E90250"/>
    <w:rsid w:val="00E90267"/>
    <w:rsid w:val="00E9033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455"/>
    <w:rsid w:val="00E94B43"/>
    <w:rsid w:val="00E94DEB"/>
    <w:rsid w:val="00E94F98"/>
    <w:rsid w:val="00E95489"/>
    <w:rsid w:val="00E9602C"/>
    <w:rsid w:val="00E969F7"/>
    <w:rsid w:val="00E96C26"/>
    <w:rsid w:val="00E96C52"/>
    <w:rsid w:val="00E9717B"/>
    <w:rsid w:val="00E976DC"/>
    <w:rsid w:val="00E97D03"/>
    <w:rsid w:val="00EA00D8"/>
    <w:rsid w:val="00EA0B63"/>
    <w:rsid w:val="00EA0C4C"/>
    <w:rsid w:val="00EA0F50"/>
    <w:rsid w:val="00EA1410"/>
    <w:rsid w:val="00EA162A"/>
    <w:rsid w:val="00EA1739"/>
    <w:rsid w:val="00EA2793"/>
    <w:rsid w:val="00EA297B"/>
    <w:rsid w:val="00EA2C50"/>
    <w:rsid w:val="00EA2F58"/>
    <w:rsid w:val="00EA31AA"/>
    <w:rsid w:val="00EA32BD"/>
    <w:rsid w:val="00EA3499"/>
    <w:rsid w:val="00EA40CB"/>
    <w:rsid w:val="00EA42F2"/>
    <w:rsid w:val="00EA476C"/>
    <w:rsid w:val="00EA4A90"/>
    <w:rsid w:val="00EA4BB7"/>
    <w:rsid w:val="00EA5DEB"/>
    <w:rsid w:val="00EA6E4C"/>
    <w:rsid w:val="00EA74C1"/>
    <w:rsid w:val="00EA7705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413A"/>
    <w:rsid w:val="00EB49E6"/>
    <w:rsid w:val="00EB4C8E"/>
    <w:rsid w:val="00EB4C8F"/>
    <w:rsid w:val="00EB4E49"/>
    <w:rsid w:val="00EB5ADE"/>
    <w:rsid w:val="00EB6117"/>
    <w:rsid w:val="00EB64F7"/>
    <w:rsid w:val="00EB66F5"/>
    <w:rsid w:val="00EB7061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3152"/>
    <w:rsid w:val="00EC3235"/>
    <w:rsid w:val="00EC340F"/>
    <w:rsid w:val="00EC37A2"/>
    <w:rsid w:val="00EC3A50"/>
    <w:rsid w:val="00EC412E"/>
    <w:rsid w:val="00EC421B"/>
    <w:rsid w:val="00EC492E"/>
    <w:rsid w:val="00EC4AFF"/>
    <w:rsid w:val="00EC5CF1"/>
    <w:rsid w:val="00EC62B2"/>
    <w:rsid w:val="00EC62F8"/>
    <w:rsid w:val="00EC6D22"/>
    <w:rsid w:val="00EC7320"/>
    <w:rsid w:val="00EC7E73"/>
    <w:rsid w:val="00ED0446"/>
    <w:rsid w:val="00ED056F"/>
    <w:rsid w:val="00ED057F"/>
    <w:rsid w:val="00ED228D"/>
    <w:rsid w:val="00ED2B30"/>
    <w:rsid w:val="00ED39B4"/>
    <w:rsid w:val="00ED3A46"/>
    <w:rsid w:val="00ED3DF4"/>
    <w:rsid w:val="00ED41A8"/>
    <w:rsid w:val="00ED42A4"/>
    <w:rsid w:val="00ED5521"/>
    <w:rsid w:val="00ED5579"/>
    <w:rsid w:val="00ED5695"/>
    <w:rsid w:val="00ED64CE"/>
    <w:rsid w:val="00ED69A7"/>
    <w:rsid w:val="00ED6EB2"/>
    <w:rsid w:val="00ED6ED6"/>
    <w:rsid w:val="00ED722B"/>
    <w:rsid w:val="00ED7337"/>
    <w:rsid w:val="00ED797A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6134"/>
    <w:rsid w:val="00EE652E"/>
    <w:rsid w:val="00EE72D0"/>
    <w:rsid w:val="00EE7389"/>
    <w:rsid w:val="00EE739D"/>
    <w:rsid w:val="00EE742B"/>
    <w:rsid w:val="00EE7510"/>
    <w:rsid w:val="00EE7B4B"/>
    <w:rsid w:val="00EE7D3C"/>
    <w:rsid w:val="00EF01E4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C16"/>
    <w:rsid w:val="00EF57F3"/>
    <w:rsid w:val="00EF58AA"/>
    <w:rsid w:val="00EF5A14"/>
    <w:rsid w:val="00EF621C"/>
    <w:rsid w:val="00EF69B5"/>
    <w:rsid w:val="00EF7169"/>
    <w:rsid w:val="00EF735C"/>
    <w:rsid w:val="00EF7504"/>
    <w:rsid w:val="00EF7967"/>
    <w:rsid w:val="00EF7E34"/>
    <w:rsid w:val="00F0073C"/>
    <w:rsid w:val="00F007C8"/>
    <w:rsid w:val="00F00889"/>
    <w:rsid w:val="00F00A32"/>
    <w:rsid w:val="00F00BC0"/>
    <w:rsid w:val="00F010FB"/>
    <w:rsid w:val="00F018B9"/>
    <w:rsid w:val="00F01D9F"/>
    <w:rsid w:val="00F0233B"/>
    <w:rsid w:val="00F0245D"/>
    <w:rsid w:val="00F02AB4"/>
    <w:rsid w:val="00F02AF2"/>
    <w:rsid w:val="00F03162"/>
    <w:rsid w:val="00F0356C"/>
    <w:rsid w:val="00F0422E"/>
    <w:rsid w:val="00F04949"/>
    <w:rsid w:val="00F04DE7"/>
    <w:rsid w:val="00F05D95"/>
    <w:rsid w:val="00F05EE3"/>
    <w:rsid w:val="00F06403"/>
    <w:rsid w:val="00F0670D"/>
    <w:rsid w:val="00F067C7"/>
    <w:rsid w:val="00F072AE"/>
    <w:rsid w:val="00F07C4B"/>
    <w:rsid w:val="00F10716"/>
    <w:rsid w:val="00F10947"/>
    <w:rsid w:val="00F10964"/>
    <w:rsid w:val="00F10D09"/>
    <w:rsid w:val="00F10D5A"/>
    <w:rsid w:val="00F10E89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691B"/>
    <w:rsid w:val="00F16969"/>
    <w:rsid w:val="00F16A09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7040"/>
    <w:rsid w:val="00F2717A"/>
    <w:rsid w:val="00F27380"/>
    <w:rsid w:val="00F273E3"/>
    <w:rsid w:val="00F27770"/>
    <w:rsid w:val="00F27789"/>
    <w:rsid w:val="00F30156"/>
    <w:rsid w:val="00F3084A"/>
    <w:rsid w:val="00F30BCC"/>
    <w:rsid w:val="00F315AB"/>
    <w:rsid w:val="00F31B81"/>
    <w:rsid w:val="00F31C40"/>
    <w:rsid w:val="00F32038"/>
    <w:rsid w:val="00F32632"/>
    <w:rsid w:val="00F32D4E"/>
    <w:rsid w:val="00F33E4C"/>
    <w:rsid w:val="00F34AC6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2148"/>
    <w:rsid w:val="00F42208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86A"/>
    <w:rsid w:val="00F44A30"/>
    <w:rsid w:val="00F44BCD"/>
    <w:rsid w:val="00F44C5E"/>
    <w:rsid w:val="00F453E7"/>
    <w:rsid w:val="00F4559B"/>
    <w:rsid w:val="00F45E3D"/>
    <w:rsid w:val="00F45EEA"/>
    <w:rsid w:val="00F46325"/>
    <w:rsid w:val="00F46896"/>
    <w:rsid w:val="00F474BA"/>
    <w:rsid w:val="00F47B08"/>
    <w:rsid w:val="00F50211"/>
    <w:rsid w:val="00F50F4C"/>
    <w:rsid w:val="00F512FD"/>
    <w:rsid w:val="00F5178C"/>
    <w:rsid w:val="00F5189E"/>
    <w:rsid w:val="00F51AD7"/>
    <w:rsid w:val="00F51D72"/>
    <w:rsid w:val="00F5283E"/>
    <w:rsid w:val="00F52A75"/>
    <w:rsid w:val="00F52C8F"/>
    <w:rsid w:val="00F536B2"/>
    <w:rsid w:val="00F5484A"/>
    <w:rsid w:val="00F5619C"/>
    <w:rsid w:val="00F563A7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61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BF3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A9D"/>
    <w:rsid w:val="00F67C1E"/>
    <w:rsid w:val="00F70062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EE4"/>
    <w:rsid w:val="00F74FB8"/>
    <w:rsid w:val="00F75264"/>
    <w:rsid w:val="00F753DC"/>
    <w:rsid w:val="00F7556E"/>
    <w:rsid w:val="00F755BC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271"/>
    <w:rsid w:val="00F85739"/>
    <w:rsid w:val="00F85AA2"/>
    <w:rsid w:val="00F85E16"/>
    <w:rsid w:val="00F85FD3"/>
    <w:rsid w:val="00F86078"/>
    <w:rsid w:val="00F86A81"/>
    <w:rsid w:val="00F86A84"/>
    <w:rsid w:val="00F86F91"/>
    <w:rsid w:val="00F87010"/>
    <w:rsid w:val="00F872C2"/>
    <w:rsid w:val="00F874A8"/>
    <w:rsid w:val="00F876C2"/>
    <w:rsid w:val="00F8772B"/>
    <w:rsid w:val="00F87D1F"/>
    <w:rsid w:val="00F90032"/>
    <w:rsid w:val="00F90091"/>
    <w:rsid w:val="00F900E1"/>
    <w:rsid w:val="00F90520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E89"/>
    <w:rsid w:val="00F93EA0"/>
    <w:rsid w:val="00F93F09"/>
    <w:rsid w:val="00F94221"/>
    <w:rsid w:val="00F9484F"/>
    <w:rsid w:val="00F94972"/>
    <w:rsid w:val="00F94FAA"/>
    <w:rsid w:val="00F954A1"/>
    <w:rsid w:val="00F9634D"/>
    <w:rsid w:val="00F9682C"/>
    <w:rsid w:val="00F96BC0"/>
    <w:rsid w:val="00F96BDE"/>
    <w:rsid w:val="00F96E32"/>
    <w:rsid w:val="00F976AE"/>
    <w:rsid w:val="00F97DD8"/>
    <w:rsid w:val="00F97E6C"/>
    <w:rsid w:val="00F97EE5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BC9"/>
    <w:rsid w:val="00FA1BD3"/>
    <w:rsid w:val="00FA25C9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4FB"/>
    <w:rsid w:val="00FB251C"/>
    <w:rsid w:val="00FB26DC"/>
    <w:rsid w:val="00FB2E9D"/>
    <w:rsid w:val="00FB345B"/>
    <w:rsid w:val="00FB35E1"/>
    <w:rsid w:val="00FB3CB6"/>
    <w:rsid w:val="00FB3E71"/>
    <w:rsid w:val="00FB416A"/>
    <w:rsid w:val="00FB4745"/>
    <w:rsid w:val="00FB49EF"/>
    <w:rsid w:val="00FB4C4B"/>
    <w:rsid w:val="00FB508D"/>
    <w:rsid w:val="00FB513D"/>
    <w:rsid w:val="00FB532B"/>
    <w:rsid w:val="00FB59A8"/>
    <w:rsid w:val="00FB5A28"/>
    <w:rsid w:val="00FB5D89"/>
    <w:rsid w:val="00FB5F83"/>
    <w:rsid w:val="00FB6F33"/>
    <w:rsid w:val="00FB7713"/>
    <w:rsid w:val="00FB7BBF"/>
    <w:rsid w:val="00FC0078"/>
    <w:rsid w:val="00FC0AE5"/>
    <w:rsid w:val="00FC0DD0"/>
    <w:rsid w:val="00FC1315"/>
    <w:rsid w:val="00FC1A18"/>
    <w:rsid w:val="00FC1C44"/>
    <w:rsid w:val="00FC2DEA"/>
    <w:rsid w:val="00FC34BD"/>
    <w:rsid w:val="00FC38F1"/>
    <w:rsid w:val="00FC3CA0"/>
    <w:rsid w:val="00FC42CA"/>
    <w:rsid w:val="00FC43B5"/>
    <w:rsid w:val="00FC4B1A"/>
    <w:rsid w:val="00FC4CC9"/>
    <w:rsid w:val="00FC598E"/>
    <w:rsid w:val="00FC5B3C"/>
    <w:rsid w:val="00FC626E"/>
    <w:rsid w:val="00FC6567"/>
    <w:rsid w:val="00FC68A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33C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F06CD"/>
    <w:rsid w:val="00FF0A31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5BB39DB"/>
  <w15:chartTrackingRefBased/>
  <w15:docId w15:val="{9D9AB55E-1CA9-4ABE-B74F-0B034139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848AD-BF16-4E05-AD83-35680F3E1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421</Words>
  <Characters>1608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Saisamorn, Chimyoo</cp:lastModifiedBy>
  <cp:revision>3</cp:revision>
  <cp:lastPrinted>2019-11-04T11:42:00Z</cp:lastPrinted>
  <dcterms:created xsi:type="dcterms:W3CDTF">2019-11-07T08:30:00Z</dcterms:created>
  <dcterms:modified xsi:type="dcterms:W3CDTF">2019-11-07T08:31:00Z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