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A5C" w:rsidRPr="00E54331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C60B9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C60B9B">
        <w:rPr>
          <w:rFonts w:ascii="Angsana New" w:hAnsi="Angsana New"/>
          <w:b w:val="0"/>
          <w:bCs/>
          <w:sz w:val="30"/>
          <w:szCs w:val="30"/>
        </w:rPr>
        <w:tab/>
      </w:r>
      <w:r w:rsidRPr="00C60B9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3E6A5C" w:rsidRPr="00C60B9B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3E6A5C" w:rsidRPr="00C60B9B" w:rsidRDefault="003E6A5C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:rsidR="00190CF3" w:rsidRPr="00C73EB3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190CF3" w:rsidRPr="00C73EB3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73EB3" w:rsidRPr="00C73EB3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C73EB3" w:rsidRPr="00C73EB3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ให้กู้ยืม</w:t>
      </w:r>
    </w:p>
    <w:p w:rsidR="00827272" w:rsidRPr="00C73EB3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111A9D" w:rsidRPr="00C73EB3" w:rsidRDefault="00111A9D" w:rsidP="00111A9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3E6A5C" w:rsidRPr="00C73EB3" w:rsidRDefault="00111A9D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เงินลงทุนในการร่วมค้า</w:t>
      </w:r>
    </w:p>
    <w:p w:rsidR="00E277C7" w:rsidRPr="00C73EB3" w:rsidRDefault="005E1EFC" w:rsidP="00E277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E277C7" w:rsidRDefault="00E277C7" w:rsidP="00E277C7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:rsidR="00F60832" w:rsidRDefault="00F60832" w:rsidP="00F608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F4010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425DF9" w:rsidRPr="00522D24" w:rsidRDefault="00124FCE" w:rsidP="00522D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</w:t>
      </w:r>
      <w:r w:rsidRPr="00E54331">
        <w:rPr>
          <w:rFonts w:ascii="Angsana New" w:hAnsi="Angsana New" w:hint="cs"/>
          <w:sz w:val="28"/>
          <w:szCs w:val="28"/>
          <w:cs/>
          <w:lang w:bidi="th-TH"/>
        </w:rPr>
        <w:t>หุ้น</w:t>
      </w:r>
    </w:p>
    <w:p w:rsidR="00640D4E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73EB3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144804">
        <w:rPr>
          <w:rFonts w:ascii="Angsana New" w:hAnsi="Angsana New"/>
          <w:sz w:val="30"/>
          <w:szCs w:val="30"/>
          <w:cs/>
          <w:lang w:bidi="th-TH"/>
        </w:rPr>
        <w:t>ดำเนินงาน</w:t>
      </w:r>
      <w:r w:rsidR="002F4A1E" w:rsidRPr="00144804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:rsidR="000045D5" w:rsidRDefault="000045D5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</w:p>
    <w:p w:rsidR="00124FCE" w:rsidRPr="00144804" w:rsidRDefault="00124FCE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:rsidR="004B2A44" w:rsidRPr="00C60B9B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E277C7" w:rsidRPr="008F038B" w:rsidRDefault="00B11286" w:rsidP="008F03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711F19" w:rsidRPr="00C73EB3" w:rsidRDefault="00DE612D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C73EB3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:rsidR="00385F4A" w:rsidRPr="00C60B9B" w:rsidRDefault="00385F4A" w:rsidP="00385F4A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2802E9" w:rsidRPr="00C60B9B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3E6A5C" w:rsidRPr="00C60B9B" w:rsidRDefault="003E6A5C" w:rsidP="00175E89">
      <w:pPr>
        <w:rPr>
          <w:rFonts w:ascii="Angsana New" w:hAnsi="Angsana New"/>
          <w:sz w:val="30"/>
          <w:szCs w:val="30"/>
          <w:lang w:val="en-GB"/>
        </w:rPr>
      </w:pPr>
    </w:p>
    <w:p w:rsidR="00E00CAC" w:rsidRPr="00C60B9B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br w:type="page"/>
      </w:r>
      <w:r w:rsidR="00E00CAC" w:rsidRPr="00C60B9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3E6A5C" w:rsidRPr="00C60B9B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042D43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C60B9B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B61C6B" w:rsidRPr="00C60B9B">
        <w:rPr>
          <w:rFonts w:ascii="Angsana New" w:hAnsi="Angsana New"/>
          <w:sz w:val="30"/>
          <w:szCs w:val="30"/>
          <w:cs/>
        </w:rPr>
        <w:t>่</w:t>
      </w:r>
      <w:r w:rsidR="00042D43">
        <w:rPr>
          <w:rFonts w:ascii="Angsana New" w:hAnsi="Angsana New"/>
          <w:sz w:val="30"/>
          <w:szCs w:val="30"/>
        </w:rPr>
        <w:t xml:space="preserve"> </w:t>
      </w:r>
      <w:r w:rsidR="00300829" w:rsidRPr="00300829">
        <w:rPr>
          <w:rFonts w:ascii="Angsana New" w:hAnsi="Angsana New"/>
          <w:sz w:val="30"/>
          <w:szCs w:val="30"/>
        </w:rPr>
        <w:t>7</w:t>
      </w:r>
      <w:r w:rsidR="00042D43" w:rsidRPr="00300829">
        <w:rPr>
          <w:rFonts w:ascii="Angsana New" w:hAnsi="Angsana New"/>
          <w:sz w:val="30"/>
          <w:szCs w:val="30"/>
        </w:rPr>
        <w:t xml:space="preserve"> </w:t>
      </w:r>
      <w:r w:rsidR="00300829" w:rsidRPr="00300829">
        <w:rPr>
          <w:rFonts w:ascii="Angsana New" w:hAnsi="Angsana New" w:hint="cs"/>
          <w:sz w:val="30"/>
          <w:szCs w:val="30"/>
          <w:cs/>
        </w:rPr>
        <w:t>พฤศจิกายน</w:t>
      </w:r>
      <w:r w:rsidR="00042D43" w:rsidRPr="00300829">
        <w:rPr>
          <w:rFonts w:ascii="Angsana New" w:hAnsi="Angsana New" w:hint="cs"/>
          <w:sz w:val="30"/>
          <w:szCs w:val="30"/>
          <w:cs/>
        </w:rPr>
        <w:t xml:space="preserve"> </w:t>
      </w:r>
      <w:r w:rsidR="00042D43" w:rsidRPr="00300829">
        <w:rPr>
          <w:rFonts w:ascii="Angsana New" w:hAnsi="Angsana New"/>
          <w:sz w:val="30"/>
          <w:szCs w:val="30"/>
        </w:rPr>
        <w:t>2562</w:t>
      </w:r>
    </w:p>
    <w:p w:rsidR="003E6A5C" w:rsidRPr="00C60B9B" w:rsidRDefault="003E6A5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C60B9B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C60B9B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3E6A5C" w:rsidRPr="00C60B9B" w:rsidRDefault="003E6A5C" w:rsidP="000B5A36">
      <w:pPr>
        <w:rPr>
          <w:rFonts w:ascii="Angsana New" w:hAnsi="Angsana New"/>
          <w:sz w:val="30"/>
          <w:szCs w:val="30"/>
          <w:cs/>
        </w:rPr>
      </w:pPr>
    </w:p>
    <w:p w:rsidR="003E6A5C" w:rsidRPr="00C60B9B" w:rsidRDefault="003E6A5C" w:rsidP="00090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บริษัท </w:t>
      </w:r>
      <w:r w:rsidR="009C5EBE" w:rsidRPr="00C60B9B">
        <w:rPr>
          <w:rFonts w:ascii="Angsana New" w:hAnsi="Angsana New"/>
          <w:sz w:val="30"/>
          <w:szCs w:val="30"/>
          <w:cs/>
        </w:rPr>
        <w:t xml:space="preserve">ซินเน็ค </w:t>
      </w:r>
      <w:r w:rsidR="009C5EBE" w:rsidRPr="00C60B9B">
        <w:rPr>
          <w:rFonts w:ascii="Angsana New" w:hAnsi="Angsana New"/>
          <w:sz w:val="30"/>
          <w:szCs w:val="30"/>
        </w:rPr>
        <w:t>(</w:t>
      </w:r>
      <w:r w:rsidR="009C5EBE" w:rsidRPr="00C60B9B">
        <w:rPr>
          <w:rFonts w:ascii="Angsana New" w:hAnsi="Angsana New"/>
          <w:sz w:val="30"/>
          <w:szCs w:val="30"/>
          <w:cs/>
        </w:rPr>
        <w:t>ประเทศไทย</w:t>
      </w:r>
      <w:r w:rsidR="00CA446D" w:rsidRPr="00C60B9B">
        <w:rPr>
          <w:rFonts w:ascii="Angsana New" w:hAnsi="Angsana New"/>
          <w:sz w:val="30"/>
          <w:szCs w:val="30"/>
        </w:rPr>
        <w:t>)</w:t>
      </w:r>
      <w:r w:rsidR="00CA446D" w:rsidRPr="00C60B9B">
        <w:rPr>
          <w:rFonts w:ascii="Angsana New" w:hAnsi="Angsana New"/>
          <w:sz w:val="30"/>
          <w:szCs w:val="30"/>
          <w:cs/>
        </w:rPr>
        <w:t xml:space="preserve"> </w:t>
      </w:r>
      <w:r w:rsidR="009C5EBE" w:rsidRPr="00C60B9B">
        <w:rPr>
          <w:rFonts w:ascii="Angsana New" w:hAnsi="Angsana New"/>
          <w:sz w:val="30"/>
          <w:szCs w:val="30"/>
          <w:cs/>
        </w:rPr>
        <w:t>จำกัด (มหาชน)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“</w:t>
      </w:r>
      <w:r w:rsidRPr="00C60B9B">
        <w:rPr>
          <w:rFonts w:ascii="Angsana New" w:hAnsi="Angsana New"/>
          <w:sz w:val="30"/>
          <w:szCs w:val="30"/>
          <w:cs/>
        </w:rPr>
        <w:t>บริษัท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เป็นนิต</w:t>
      </w:r>
      <w:r w:rsidR="00E5208C" w:rsidRPr="00C60B9B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F71F17"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และม</w:t>
      </w:r>
      <w:r w:rsidR="009C5EBE" w:rsidRPr="00C60B9B">
        <w:rPr>
          <w:rFonts w:ascii="Angsana New" w:hAnsi="Angsana New"/>
          <w:sz w:val="30"/>
          <w:szCs w:val="30"/>
          <w:cs/>
        </w:rPr>
        <w:t>ีที่อยู่</w:t>
      </w:r>
      <w:r w:rsidR="00CA446D" w:rsidRPr="00C60B9B">
        <w:rPr>
          <w:rFonts w:ascii="Angsana New" w:hAnsi="Angsana New"/>
          <w:sz w:val="30"/>
          <w:szCs w:val="30"/>
          <w:cs/>
        </w:rPr>
        <w:t xml:space="preserve">            </w:t>
      </w:r>
      <w:r w:rsidR="002F4A1E">
        <w:rPr>
          <w:rFonts w:ascii="Angsana New" w:hAnsi="Angsana New" w:hint="cs"/>
          <w:sz w:val="30"/>
          <w:szCs w:val="30"/>
          <w:cs/>
        </w:rPr>
        <w:t xml:space="preserve"> </w:t>
      </w:r>
      <w:r w:rsidR="0009071F">
        <w:rPr>
          <w:rFonts w:ascii="Angsana New" w:hAnsi="Angsana New"/>
          <w:sz w:val="30"/>
          <w:szCs w:val="30"/>
        </w:rPr>
        <w:t xml:space="preserve">   </w:t>
      </w:r>
      <w:r w:rsidR="009C5EBE" w:rsidRPr="00C60B9B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9C5EBE" w:rsidRPr="00C60B9B">
        <w:rPr>
          <w:rFonts w:ascii="Angsana New" w:hAnsi="Angsana New"/>
          <w:sz w:val="30"/>
          <w:szCs w:val="30"/>
        </w:rPr>
        <w:t xml:space="preserve"> 433</w:t>
      </w:r>
      <w:r w:rsidR="009C5EBE" w:rsidRPr="00C60B9B">
        <w:rPr>
          <w:rFonts w:ascii="Angsana New" w:hAnsi="Angsana New"/>
          <w:sz w:val="30"/>
          <w:szCs w:val="30"/>
          <w:cs/>
        </w:rPr>
        <w:t xml:space="preserve"> ถนนสุคนธสวัสดิ์ แขวงลาดพร้าว เขตลาดพร้าว กรุงเทพมหานคร</w:t>
      </w:r>
      <w:r w:rsidR="00717201">
        <w:rPr>
          <w:rFonts w:ascii="Angsana New" w:hAnsi="Angsana New"/>
          <w:sz w:val="30"/>
          <w:szCs w:val="30"/>
        </w:rPr>
        <w:t xml:space="preserve"> </w:t>
      </w:r>
      <w:r w:rsidR="009C5EBE" w:rsidRPr="00C60B9B">
        <w:rPr>
          <w:rFonts w:ascii="Angsana New" w:hAnsi="Angsana New"/>
          <w:sz w:val="30"/>
          <w:szCs w:val="30"/>
          <w:cs/>
        </w:rPr>
        <w:t>ประเทศไทย</w:t>
      </w:r>
    </w:p>
    <w:p w:rsidR="003E6A5C" w:rsidRPr="00C60B9B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05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บริษัทจดทะเบียนกับต</w:t>
      </w:r>
      <w:r w:rsidR="009C5EBE" w:rsidRPr="004A0F3E">
        <w:rPr>
          <w:rFonts w:ascii="Angsana New" w:hAnsi="Angsana New"/>
          <w:sz w:val="30"/>
          <w:szCs w:val="30"/>
          <w:cs/>
        </w:rPr>
        <w:t xml:space="preserve">ลาดหลักทรัพย์แห่งประเทศไทยเมื่อวันที่ </w:t>
      </w:r>
      <w:r w:rsidR="006D3DD5" w:rsidRPr="004A0F3E">
        <w:rPr>
          <w:rFonts w:ascii="Angsana New" w:hAnsi="Angsana New"/>
          <w:sz w:val="30"/>
          <w:szCs w:val="30"/>
        </w:rPr>
        <w:t xml:space="preserve">16 </w:t>
      </w:r>
      <w:r w:rsidR="006D3DD5" w:rsidRPr="004A0F3E">
        <w:rPr>
          <w:rFonts w:ascii="Angsana New" w:hAnsi="Angsana New"/>
          <w:sz w:val="30"/>
          <w:szCs w:val="30"/>
          <w:cs/>
        </w:rPr>
        <w:t>มิถุนายน</w:t>
      </w:r>
      <w:r w:rsidR="00F71F17" w:rsidRPr="004A0F3E">
        <w:rPr>
          <w:rFonts w:ascii="Angsana New" w:hAnsi="Angsana New"/>
          <w:sz w:val="30"/>
          <w:szCs w:val="30"/>
          <w:cs/>
        </w:rPr>
        <w:t xml:space="preserve"> 255</w:t>
      </w:r>
      <w:r w:rsidR="006D3DD5" w:rsidRPr="004A0F3E">
        <w:rPr>
          <w:rFonts w:ascii="Angsana New" w:hAnsi="Angsana New"/>
          <w:sz w:val="30"/>
          <w:szCs w:val="30"/>
        </w:rPr>
        <w:t>1</w:t>
      </w: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4A0F3E" w:rsidRDefault="00737E93" w:rsidP="00105F54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>ผู้ถือหุ้นรายใหญ่ในระหว่างงวด</w:t>
      </w:r>
      <w:r w:rsidR="003E6A5C" w:rsidRPr="004A0F3E">
        <w:rPr>
          <w:rFonts w:ascii="Angsana New" w:hAnsi="Angsana New"/>
          <w:sz w:val="30"/>
          <w:szCs w:val="30"/>
          <w:cs/>
          <w:lang w:bidi="th-TH"/>
        </w:rPr>
        <w:t xml:space="preserve">ได้แก่ บริษัท </w:t>
      </w:r>
      <w:r w:rsidR="009C5EBE" w:rsidRPr="004A0F3E">
        <w:rPr>
          <w:rFonts w:ascii="Angsana New" w:hAnsi="Angsana New"/>
          <w:sz w:val="30"/>
          <w:szCs w:val="30"/>
          <w:cs/>
          <w:lang w:bidi="th-TH"/>
        </w:rPr>
        <w:t>ที</w:t>
      </w:r>
      <w:r w:rsidR="009C5EBE" w:rsidRPr="004A0F3E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4A0F3E">
        <w:rPr>
          <w:rFonts w:ascii="Angsana New" w:hAnsi="Angsana New"/>
          <w:sz w:val="30"/>
          <w:szCs w:val="30"/>
          <w:cs/>
          <w:lang w:val="en-US" w:bidi="th-TH"/>
        </w:rPr>
        <w:t>เค</w:t>
      </w:r>
      <w:r w:rsidR="009C5EBE" w:rsidRPr="004A0F3E">
        <w:rPr>
          <w:rFonts w:ascii="Angsana New" w:hAnsi="Angsana New"/>
          <w:sz w:val="30"/>
          <w:szCs w:val="30"/>
          <w:lang w:val="en-US" w:bidi="th-TH"/>
        </w:rPr>
        <w:t>.</w:t>
      </w:r>
      <w:r w:rsidR="009C5EBE" w:rsidRPr="004A0F3E">
        <w:rPr>
          <w:rFonts w:ascii="Angsana New" w:hAnsi="Angsana New"/>
          <w:sz w:val="30"/>
          <w:szCs w:val="30"/>
          <w:cs/>
          <w:lang w:val="en-US" w:bidi="th-TH"/>
        </w:rPr>
        <w:t>เอส</w:t>
      </w:r>
      <w:r w:rsidR="00F12003" w:rsidRPr="004A0F3E">
        <w:rPr>
          <w:rFonts w:ascii="Angsana New" w:hAnsi="Angsana New"/>
          <w:sz w:val="30"/>
          <w:szCs w:val="30"/>
          <w:lang w:val="en-US" w:bidi="th-TH"/>
        </w:rPr>
        <w:t xml:space="preserve">. </w:t>
      </w:r>
      <w:r w:rsidR="009C5EBE" w:rsidRPr="004A0F3E">
        <w:rPr>
          <w:rFonts w:ascii="Angsana New" w:hAnsi="Angsana New"/>
          <w:sz w:val="30"/>
          <w:szCs w:val="30"/>
          <w:cs/>
          <w:lang w:val="en-US" w:bidi="th-TH"/>
        </w:rPr>
        <w:t>เทคโนโลยี</w:t>
      </w:r>
      <w:r w:rsidR="009C5EBE" w:rsidRPr="004A0F3E">
        <w:rPr>
          <w:rFonts w:ascii="Angsana New" w:hAnsi="Angsana New"/>
          <w:sz w:val="30"/>
          <w:szCs w:val="30"/>
          <w:cs/>
          <w:lang w:bidi="th-TH"/>
        </w:rPr>
        <w:t xml:space="preserve"> จำกัด </w:t>
      </w:r>
      <w:r w:rsidR="00F12003" w:rsidRPr="004A0F3E">
        <w:rPr>
          <w:rFonts w:ascii="Angsana New" w:hAnsi="Angsana New"/>
          <w:sz w:val="30"/>
          <w:szCs w:val="30"/>
          <w:cs/>
          <w:lang w:bidi="th-TH"/>
        </w:rPr>
        <w:t>(มหาชน)</w:t>
      </w:r>
      <w:r w:rsidR="00F12003" w:rsidRPr="004A0F3E">
        <w:rPr>
          <w:rFonts w:ascii="Angsana New" w:hAnsi="Angsana New"/>
          <w:sz w:val="30"/>
          <w:szCs w:val="30"/>
          <w:lang w:bidi="th-TH"/>
        </w:rPr>
        <w:t xml:space="preserve"> </w:t>
      </w:r>
      <w:r w:rsidR="009C5EBE" w:rsidRPr="004A0F3E">
        <w:rPr>
          <w:rFonts w:ascii="Angsana New" w:hAnsi="Angsana New"/>
          <w:sz w:val="30"/>
          <w:szCs w:val="30"/>
          <w:cs/>
          <w:lang w:bidi="th-TH"/>
        </w:rPr>
        <w:t xml:space="preserve">(ถือหุ้นร้อยละ </w:t>
      </w:r>
      <w:r w:rsidR="00E25E29" w:rsidRPr="004A0F3E">
        <w:rPr>
          <w:rFonts w:ascii="Angsana New" w:hAnsi="Angsana New"/>
          <w:sz w:val="30"/>
          <w:szCs w:val="30"/>
          <w:lang w:val="en-US" w:bidi="th-TH"/>
        </w:rPr>
        <w:t>3</w:t>
      </w:r>
      <w:r w:rsidR="00242438" w:rsidRPr="004A0F3E">
        <w:rPr>
          <w:rFonts w:ascii="Angsana New" w:hAnsi="Angsana New"/>
          <w:sz w:val="30"/>
          <w:szCs w:val="30"/>
          <w:lang w:val="en-US" w:bidi="th-TH"/>
        </w:rPr>
        <w:t>8.51</w:t>
      </w:r>
      <w:r w:rsidR="009C5EBE" w:rsidRPr="004A0F3E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E94B43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</w:t>
      </w:r>
      <w:r w:rsidR="00E94B43" w:rsidRPr="004A0F3E">
        <w:rPr>
          <w:rFonts w:ascii="Angsana New" w:hAnsi="Angsana New"/>
          <w:sz w:val="30"/>
          <w:szCs w:val="30"/>
          <w:lang w:val="en-US" w:bidi="th-TH"/>
        </w:rPr>
        <w:t>King’s Eye Investment</w:t>
      </w:r>
      <w:r w:rsidR="0045598B" w:rsidRPr="004A0F3E">
        <w:rPr>
          <w:rFonts w:ascii="Angsana New" w:hAnsi="Angsana New"/>
          <w:sz w:val="30"/>
          <w:szCs w:val="30"/>
          <w:lang w:val="en-US" w:bidi="th-TH"/>
        </w:rPr>
        <w:t>s</w:t>
      </w:r>
      <w:r w:rsidR="00E94B43" w:rsidRPr="004A0F3E">
        <w:rPr>
          <w:rFonts w:ascii="Angsana New" w:hAnsi="Angsana New"/>
          <w:sz w:val="30"/>
          <w:szCs w:val="30"/>
          <w:lang w:val="en-US" w:bidi="th-TH"/>
        </w:rPr>
        <w:t xml:space="preserve"> Ltd. (</w:t>
      </w:r>
      <w:r w:rsidR="00E94B43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ถือหุ้นร้อยละ </w:t>
      </w:r>
      <w:r w:rsidR="00E25E29" w:rsidRPr="004A0F3E">
        <w:rPr>
          <w:rFonts w:ascii="Angsana New" w:hAnsi="Angsana New"/>
          <w:sz w:val="30"/>
          <w:szCs w:val="30"/>
          <w:lang w:val="en-US" w:bidi="th-TH"/>
        </w:rPr>
        <w:t>3</w:t>
      </w:r>
      <w:r w:rsidR="00242438" w:rsidRPr="004A0F3E">
        <w:rPr>
          <w:rFonts w:ascii="Angsana New" w:hAnsi="Angsana New"/>
          <w:sz w:val="30"/>
          <w:szCs w:val="30"/>
          <w:lang w:val="en-US" w:bidi="th-TH"/>
        </w:rPr>
        <w:t>4</w:t>
      </w:r>
      <w:r w:rsidR="00E25E29" w:rsidRPr="004A0F3E">
        <w:rPr>
          <w:rFonts w:ascii="Angsana New" w:hAnsi="Angsana New"/>
          <w:sz w:val="30"/>
          <w:szCs w:val="30"/>
          <w:lang w:val="en-US" w:bidi="th-TH"/>
        </w:rPr>
        <w:t>.</w:t>
      </w:r>
      <w:r w:rsidR="00242438" w:rsidRPr="004A0F3E">
        <w:rPr>
          <w:rFonts w:ascii="Angsana New" w:hAnsi="Angsana New"/>
          <w:sz w:val="30"/>
          <w:szCs w:val="30"/>
          <w:lang w:val="en-US" w:bidi="th-TH"/>
        </w:rPr>
        <w:t>99</w:t>
      </w:r>
      <w:r w:rsidR="00E94B43" w:rsidRPr="004A0F3E">
        <w:rPr>
          <w:rFonts w:ascii="Angsana New" w:hAnsi="Angsana New"/>
          <w:sz w:val="30"/>
          <w:szCs w:val="30"/>
          <w:lang w:val="en-US" w:bidi="th-TH"/>
        </w:rPr>
        <w:t>)</w:t>
      </w:r>
      <w:r w:rsidR="00DC10D0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 ซึ่ง</w:t>
      </w:r>
      <w:r w:rsidR="00F71F17" w:rsidRPr="004A0F3E">
        <w:rPr>
          <w:rFonts w:ascii="Angsana New" w:hAnsi="Angsana New"/>
          <w:sz w:val="30"/>
          <w:szCs w:val="30"/>
          <w:cs/>
          <w:lang w:val="en-US" w:bidi="th-TH"/>
        </w:rPr>
        <w:t>เป็นนิติ</w:t>
      </w:r>
      <w:r w:rsidR="00DC10D0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E20959" w:rsidRPr="004A0F3E">
        <w:rPr>
          <w:rFonts w:ascii="Angsana New" w:hAnsi="Angsana New"/>
          <w:sz w:val="30"/>
          <w:szCs w:val="30"/>
          <w:cs/>
          <w:lang w:val="en-US" w:bidi="th-TH"/>
        </w:rPr>
        <w:t>และประเทศ</w:t>
      </w:r>
      <w:r w:rsidR="009D1D3E" w:rsidRPr="004A0F3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20959" w:rsidRPr="004A0F3E">
        <w:rPr>
          <w:rFonts w:ascii="Angsana New" w:hAnsi="Angsana New"/>
          <w:sz w:val="30"/>
          <w:szCs w:val="30"/>
          <w:cs/>
          <w:lang w:val="en-US" w:bidi="th-TH"/>
        </w:rPr>
        <w:t>บริติช เวอร์จิ้น ไอร์</w:t>
      </w:r>
      <w:r w:rsidR="00F71F17" w:rsidRPr="004A0F3E">
        <w:rPr>
          <w:rFonts w:ascii="Angsana New" w:hAnsi="Angsana New"/>
          <w:sz w:val="30"/>
          <w:szCs w:val="30"/>
          <w:cs/>
          <w:lang w:val="en-US" w:bidi="th-TH"/>
        </w:rPr>
        <w:t>แลนด์ ตามลำดับ</w:t>
      </w: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3E6A5C" w:rsidRPr="004A0F3E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6D3DD5" w:rsidRPr="004A0F3E">
        <w:rPr>
          <w:rFonts w:ascii="Angsana New" w:hAnsi="Angsana New"/>
          <w:sz w:val="30"/>
          <w:szCs w:val="30"/>
          <w:cs/>
        </w:rPr>
        <w:t>การจัดจำหน่ายผลิตภัณฑ์ประเภทสินค้าเทคโนโลยีคอมพิวเตอร์ ระบบสารสนเทศ</w:t>
      </w:r>
      <w:r w:rsidR="006D3DD5" w:rsidRPr="00F436EC">
        <w:rPr>
          <w:rFonts w:ascii="Angsana New" w:hAnsi="Angsana New"/>
          <w:spacing w:val="-4"/>
          <w:sz w:val="30"/>
          <w:szCs w:val="30"/>
          <w:cs/>
        </w:rPr>
        <w:t xml:space="preserve">และอุปกรณ์สื่อสารต่างๆ </w:t>
      </w:r>
      <w:r w:rsidRPr="00F436EC">
        <w:rPr>
          <w:rFonts w:ascii="Angsana New" w:hAnsi="Angsana New"/>
          <w:spacing w:val="-4"/>
          <w:sz w:val="30"/>
          <w:szCs w:val="30"/>
          <w:cs/>
        </w:rPr>
        <w:t>รายละเอียดของ</w:t>
      </w:r>
      <w:r w:rsidR="00111A9D" w:rsidRPr="00F436EC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="0077138F" w:rsidRPr="00F436EC">
        <w:rPr>
          <w:rFonts w:ascii="Angsana New" w:hAnsi="Angsana New"/>
          <w:spacing w:val="-4"/>
          <w:sz w:val="30"/>
          <w:szCs w:val="30"/>
          <w:cs/>
        </w:rPr>
        <w:t>และ</w:t>
      </w:r>
      <w:r w:rsidR="00111A9D" w:rsidRPr="00F436EC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Pr="00F436EC">
        <w:rPr>
          <w:rFonts w:ascii="Angsana New" w:hAnsi="Angsana New"/>
          <w:spacing w:val="-4"/>
          <w:sz w:val="30"/>
          <w:szCs w:val="30"/>
          <w:cs/>
        </w:rPr>
        <w:t xml:space="preserve"> ณ วันที่</w:t>
      </w:r>
      <w:r w:rsidR="006D3DD5" w:rsidRPr="00F436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15CBC">
        <w:rPr>
          <w:rFonts w:ascii="Angsana New" w:hAnsi="Angsana New"/>
          <w:spacing w:val="-4"/>
          <w:sz w:val="30"/>
          <w:szCs w:val="30"/>
        </w:rPr>
        <w:t xml:space="preserve">30 </w:t>
      </w:r>
      <w:r w:rsidR="00615CBC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="00C2566A" w:rsidRPr="00F436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E3D11" w:rsidRPr="00F436EC">
        <w:rPr>
          <w:rFonts w:ascii="Angsana New" w:hAnsi="Angsana New"/>
          <w:spacing w:val="-4"/>
          <w:sz w:val="30"/>
          <w:szCs w:val="30"/>
        </w:rPr>
        <w:t>25</w:t>
      </w:r>
      <w:r w:rsidR="006D3DD5" w:rsidRPr="00F436EC">
        <w:rPr>
          <w:rFonts w:ascii="Angsana New" w:hAnsi="Angsana New"/>
          <w:spacing w:val="-4"/>
          <w:sz w:val="30"/>
          <w:szCs w:val="30"/>
        </w:rPr>
        <w:t>6</w:t>
      </w:r>
      <w:r w:rsidR="004A0F3E" w:rsidRPr="00F436EC">
        <w:rPr>
          <w:rFonts w:ascii="Angsana New" w:hAnsi="Angsana New"/>
          <w:spacing w:val="-4"/>
          <w:sz w:val="30"/>
          <w:szCs w:val="30"/>
        </w:rPr>
        <w:t>2</w:t>
      </w:r>
      <w:r w:rsidR="00B54C0B" w:rsidRPr="00F436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11859" w:rsidRPr="00F436EC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E00CAC" w:rsidRPr="00F436EC">
        <w:rPr>
          <w:rFonts w:ascii="Angsana New" w:hAnsi="Angsana New"/>
          <w:spacing w:val="-4"/>
          <w:sz w:val="30"/>
          <w:szCs w:val="30"/>
        </w:rPr>
        <w:t xml:space="preserve">31 </w:t>
      </w:r>
      <w:r w:rsidR="00E00CAC" w:rsidRPr="00F436EC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E00CAC" w:rsidRPr="00F436EC">
        <w:rPr>
          <w:rFonts w:ascii="Angsana New" w:hAnsi="Angsana New"/>
          <w:spacing w:val="-4"/>
          <w:sz w:val="30"/>
          <w:szCs w:val="30"/>
        </w:rPr>
        <w:t>25</w:t>
      </w:r>
      <w:r w:rsidR="004A0F3E" w:rsidRPr="00F436EC">
        <w:rPr>
          <w:rFonts w:ascii="Angsana New" w:hAnsi="Angsana New"/>
          <w:spacing w:val="-4"/>
          <w:sz w:val="30"/>
          <w:szCs w:val="30"/>
          <w:cs/>
        </w:rPr>
        <w:t>6</w:t>
      </w:r>
      <w:r w:rsidR="004A0F3E" w:rsidRPr="00F436EC">
        <w:rPr>
          <w:rFonts w:ascii="Angsana New" w:hAnsi="Angsana New"/>
          <w:spacing w:val="-4"/>
          <w:sz w:val="30"/>
          <w:szCs w:val="30"/>
        </w:rPr>
        <w:t>1</w:t>
      </w:r>
      <w:r w:rsidR="0009071F">
        <w:rPr>
          <w:rFonts w:ascii="Angsana New" w:hAnsi="Angsana New"/>
          <w:spacing w:val="-4"/>
          <w:sz w:val="30"/>
          <w:szCs w:val="30"/>
        </w:rPr>
        <w:t xml:space="preserve">            </w:t>
      </w:r>
      <w:r w:rsidR="00E00CAC" w:rsidRPr="004A0F3E">
        <w:rPr>
          <w:rFonts w:ascii="Angsana New" w:hAnsi="Angsana New"/>
          <w:sz w:val="30"/>
          <w:szCs w:val="30"/>
        </w:rPr>
        <w:t xml:space="preserve"> </w:t>
      </w:r>
      <w:r w:rsidR="005709B2" w:rsidRPr="004A0F3E">
        <w:rPr>
          <w:rFonts w:ascii="Angsana New" w:hAnsi="Angsana New"/>
          <w:sz w:val="30"/>
          <w:szCs w:val="30"/>
          <w:cs/>
        </w:rPr>
        <w:t>ได้เปิดเผยไว้ในหมายเหตุข้อ</w:t>
      </w:r>
      <w:r w:rsidR="00790B79" w:rsidRPr="004A0F3E">
        <w:rPr>
          <w:rFonts w:ascii="Angsana New" w:hAnsi="Angsana New"/>
          <w:sz w:val="30"/>
          <w:szCs w:val="30"/>
        </w:rPr>
        <w:t xml:space="preserve"> </w:t>
      </w:r>
      <w:r w:rsidR="00331868">
        <w:rPr>
          <w:rFonts w:ascii="Angsana New" w:hAnsi="Angsana New"/>
          <w:sz w:val="30"/>
          <w:szCs w:val="30"/>
        </w:rPr>
        <w:t>7</w:t>
      </w:r>
      <w:r w:rsidR="00790B79" w:rsidRPr="004A0F3E">
        <w:rPr>
          <w:rFonts w:ascii="Angsana New" w:hAnsi="Angsana New"/>
          <w:sz w:val="30"/>
          <w:szCs w:val="30"/>
        </w:rPr>
        <w:t xml:space="preserve"> </w:t>
      </w:r>
      <w:r w:rsidR="00790B79" w:rsidRPr="004A0F3E">
        <w:rPr>
          <w:rFonts w:ascii="Angsana New" w:hAnsi="Angsana New"/>
          <w:sz w:val="30"/>
          <w:szCs w:val="30"/>
          <w:cs/>
        </w:rPr>
        <w:t xml:space="preserve">และ </w:t>
      </w:r>
      <w:r w:rsidR="00331868">
        <w:rPr>
          <w:rFonts w:ascii="Angsana New" w:hAnsi="Angsana New"/>
          <w:sz w:val="30"/>
          <w:szCs w:val="30"/>
        </w:rPr>
        <w:t>8</w:t>
      </w:r>
      <w:r w:rsidR="001A1278" w:rsidRPr="004A0F3E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:rsidR="005709B2" w:rsidRPr="004A0F3E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:rsidR="003E6A5C" w:rsidRPr="004A0F3E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A0F3E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:rsidR="003E6A5C" w:rsidRPr="004A0F3E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E6A5C" w:rsidRPr="004A0F3E" w:rsidRDefault="003E6A5C" w:rsidP="00225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0F3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3E6A5C" w:rsidRPr="004A0F3E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0F0269" w:rsidRPr="00057ED5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057ED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57ED5" w:rsidRPr="00057ED5">
        <w:rPr>
          <w:rFonts w:ascii="Angsana New" w:hAnsi="Angsana New" w:hint="cs"/>
          <w:sz w:val="30"/>
          <w:szCs w:val="30"/>
          <w:cs/>
        </w:rPr>
        <w:t>แบบย่อ</w:t>
      </w:r>
      <w:r w:rsidRPr="00057ED5">
        <w:rPr>
          <w:rFonts w:ascii="Angsana New" w:hAnsi="Angsana New"/>
          <w:sz w:val="30"/>
          <w:szCs w:val="30"/>
          <w:cs/>
        </w:rPr>
        <w:t>นี้</w:t>
      </w:r>
      <w:r w:rsidR="00E86E7C" w:rsidRPr="00057ED5">
        <w:rPr>
          <w:rFonts w:ascii="Angsana New" w:hAnsi="Angsana New" w:hint="cs"/>
          <w:sz w:val="30"/>
          <w:szCs w:val="30"/>
          <w:cs/>
        </w:rPr>
        <w:t>นำเสนอ</w:t>
      </w:r>
      <w:r w:rsidR="00E3551B" w:rsidRPr="00057ED5">
        <w:rPr>
          <w:rFonts w:ascii="Angsana New" w:hAnsi="Angsana New" w:hint="cs"/>
          <w:sz w:val="30"/>
          <w:szCs w:val="30"/>
          <w:cs/>
        </w:rPr>
        <w:t>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057ED5" w:rsidRPr="00057ED5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45598B" w:rsidRPr="00057ED5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057ED5">
        <w:rPr>
          <w:rFonts w:ascii="Angsana New" w:hAnsi="Angsana New"/>
          <w:sz w:val="30"/>
          <w:szCs w:val="30"/>
          <w:cs/>
        </w:rPr>
        <w:t xml:space="preserve"> ฉบับที่</w:t>
      </w:r>
      <w:r w:rsidR="00E3551B" w:rsidRPr="00057ED5">
        <w:rPr>
          <w:rFonts w:ascii="Angsana New" w:hAnsi="Angsana New" w:hint="cs"/>
          <w:sz w:val="30"/>
          <w:szCs w:val="30"/>
          <w:cs/>
        </w:rPr>
        <w:t xml:space="preserve"> </w:t>
      </w:r>
      <w:r w:rsidRPr="00057ED5">
        <w:rPr>
          <w:rFonts w:ascii="Angsana New" w:hAnsi="Angsana New"/>
          <w:sz w:val="30"/>
          <w:szCs w:val="30"/>
        </w:rPr>
        <w:t xml:space="preserve">34 </w:t>
      </w:r>
      <w:r w:rsidRPr="00057ED5">
        <w:rPr>
          <w:rFonts w:ascii="Angsana New" w:hAnsi="Angsana New"/>
          <w:sz w:val="30"/>
          <w:szCs w:val="30"/>
          <w:cs/>
        </w:rPr>
        <w:t xml:space="preserve">เรื่อง </w:t>
      </w:r>
      <w:r w:rsidR="0045598B" w:rsidRPr="00057ED5">
        <w:rPr>
          <w:rFonts w:ascii="Angsana New" w:hAnsi="Angsana New"/>
          <w:i/>
          <w:iCs/>
          <w:sz w:val="30"/>
          <w:szCs w:val="30"/>
          <w:cs/>
        </w:rPr>
        <w:t>การรายงานทาง</w:t>
      </w:r>
      <w:r w:rsidRPr="00057ED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057ED5">
        <w:rPr>
          <w:rFonts w:ascii="Angsana New" w:hAnsi="Angsana New"/>
          <w:sz w:val="30"/>
          <w:szCs w:val="30"/>
          <w:cs/>
        </w:rPr>
        <w:t xml:space="preserve"> </w:t>
      </w:r>
      <w:r w:rsidRPr="00057ED5">
        <w:rPr>
          <w:rFonts w:ascii="Angsana New" w:hAnsi="Angsana New"/>
          <w:sz w:val="30"/>
          <w:szCs w:val="30"/>
        </w:rPr>
        <w:t xml:space="preserve"> </w:t>
      </w:r>
      <w:r w:rsidRPr="00057ED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8E125A" w:rsidRPr="00057ED5">
        <w:rPr>
          <w:rFonts w:ascii="Angsana New" w:hAnsi="Angsana New"/>
          <w:sz w:val="30"/>
          <w:szCs w:val="30"/>
        </w:rPr>
        <w:t xml:space="preserve"> </w:t>
      </w:r>
      <w:r w:rsidRPr="00057ED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57ED5">
        <w:rPr>
          <w:rFonts w:ascii="Angsana New" w:hAnsi="Angsana New"/>
          <w:sz w:val="30"/>
          <w:szCs w:val="30"/>
        </w:rPr>
        <w:t xml:space="preserve"> </w:t>
      </w:r>
    </w:p>
    <w:p w:rsidR="000F0269" w:rsidRPr="004A0F3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:rsidR="000263F9" w:rsidRPr="00ED7337" w:rsidRDefault="000F0269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4A0F3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132715" w:rsidRPr="004A0F3E">
        <w:rPr>
          <w:rFonts w:ascii="Angsana New" w:hAnsi="Angsana New"/>
          <w:sz w:val="30"/>
          <w:szCs w:val="30"/>
        </w:rPr>
        <w:t>31</w:t>
      </w:r>
      <w:r w:rsidRPr="004A0F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77C7" w:rsidRPr="004A0F3E">
        <w:rPr>
          <w:rFonts w:ascii="Angsana New" w:hAnsi="Angsana New"/>
          <w:sz w:val="30"/>
          <w:szCs w:val="30"/>
        </w:rPr>
        <w:t>256</w:t>
      </w:r>
      <w:r w:rsidR="008E125A">
        <w:rPr>
          <w:rFonts w:ascii="Angsana New" w:hAnsi="Angsana New"/>
          <w:sz w:val="30"/>
          <w:szCs w:val="30"/>
        </w:rPr>
        <w:t>1</w:t>
      </w:r>
      <w:r w:rsidRPr="004A0F3E">
        <w:rPr>
          <w:rFonts w:ascii="Angsana New" w:hAnsi="Angsana New"/>
          <w:sz w:val="30"/>
          <w:szCs w:val="30"/>
        </w:rPr>
        <w:t xml:space="preserve">           </w:t>
      </w:r>
      <w:r w:rsidR="008F119B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D4708">
        <w:rPr>
          <w:rFonts w:ascii="Angsana New" w:hAnsi="Angsana New" w:hint="cs"/>
          <w:sz w:val="30"/>
          <w:szCs w:val="30"/>
          <w:cs/>
        </w:rPr>
        <w:t xml:space="preserve"> </w:t>
      </w:r>
      <w:r w:rsidR="00BB14F1" w:rsidRPr="004A0F3E">
        <w:rPr>
          <w:rFonts w:ascii="Angsana New" w:hAnsi="Angsana New"/>
          <w:sz w:val="30"/>
          <w:szCs w:val="30"/>
        </w:rPr>
        <w:t>31</w:t>
      </w:r>
      <w:r w:rsidRPr="004A0F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277C7" w:rsidRPr="004A0F3E">
        <w:rPr>
          <w:rFonts w:ascii="Angsana New" w:hAnsi="Angsana New"/>
          <w:sz w:val="30"/>
          <w:szCs w:val="30"/>
        </w:rPr>
        <w:t>256</w:t>
      </w:r>
      <w:r w:rsidR="008E125A">
        <w:rPr>
          <w:rFonts w:ascii="Angsana New" w:hAnsi="Angsana New"/>
          <w:sz w:val="30"/>
          <w:szCs w:val="30"/>
        </w:rPr>
        <w:t>1</w:t>
      </w:r>
    </w:p>
    <w:p w:rsidR="003E6A5C" w:rsidRPr="004A0F3E" w:rsidRDefault="003E6A5C" w:rsidP="00E84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1F6B90" w:rsidRPr="004A0F3E">
        <w:rPr>
          <w:rFonts w:ascii="Angsana New" w:hAnsi="Angsana New"/>
          <w:i/>
          <w:iCs/>
          <w:sz w:val="30"/>
          <w:szCs w:val="30"/>
          <w:cs/>
        </w:rPr>
        <w:t>ข</w:t>
      </w:r>
      <w:r w:rsidRPr="004A0F3E">
        <w:rPr>
          <w:rFonts w:ascii="Angsana New" w:hAnsi="Angsana New"/>
          <w:i/>
          <w:iCs/>
          <w:sz w:val="30"/>
          <w:szCs w:val="30"/>
          <w:cs/>
        </w:rPr>
        <w:t>)</w:t>
      </w:r>
      <w:r w:rsidRPr="004A0F3E">
        <w:rPr>
          <w:rFonts w:ascii="Angsana New" w:hAnsi="Angsana New"/>
          <w:sz w:val="30"/>
          <w:szCs w:val="30"/>
          <w:cs/>
        </w:rPr>
        <w:tab/>
      </w:r>
      <w:r w:rsidR="002802E9" w:rsidRPr="004A0F3E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3E6A5C" w:rsidRPr="004A0F3E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D7337" w:rsidRDefault="002C6860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งบการเงิน</w:t>
      </w:r>
      <w:r w:rsidR="001F6B90" w:rsidRPr="004A0F3E">
        <w:rPr>
          <w:rFonts w:ascii="Angsana New" w:hAnsi="Angsana New"/>
          <w:sz w:val="30"/>
          <w:szCs w:val="30"/>
          <w:cs/>
        </w:rPr>
        <w:t>ระหว่างกาล</w:t>
      </w:r>
      <w:r w:rsidR="003E6A5C" w:rsidRPr="004A0F3E">
        <w:rPr>
          <w:rFonts w:ascii="Angsana New" w:hAnsi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2802E9" w:rsidRPr="004A0F3E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E6A5C" w:rsidRPr="004A0F3E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="00627B5A" w:rsidRPr="004A0F3E">
        <w:rPr>
          <w:rFonts w:ascii="Angsana New" w:hAnsi="Angsana New"/>
          <w:sz w:val="30"/>
          <w:szCs w:val="30"/>
          <w:cs/>
        </w:rPr>
        <w:t xml:space="preserve"> </w:t>
      </w:r>
      <w:r w:rsidR="003E6A5C" w:rsidRPr="004A0F3E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ED7337" w:rsidRDefault="00ED7337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E6A5C" w:rsidRPr="004A0F3E" w:rsidRDefault="002C6860" w:rsidP="00AF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t>(</w:t>
      </w:r>
      <w:r w:rsidR="0028705E" w:rsidRPr="004A0F3E">
        <w:rPr>
          <w:rFonts w:ascii="Angsana New" w:hAnsi="Angsana New"/>
          <w:i/>
          <w:iCs/>
          <w:sz w:val="30"/>
          <w:szCs w:val="30"/>
          <w:cs/>
        </w:rPr>
        <w:t>ค</w:t>
      </w:r>
      <w:r w:rsidR="003E6A5C" w:rsidRPr="004A0F3E">
        <w:rPr>
          <w:rFonts w:ascii="Angsana New" w:hAnsi="Angsana New"/>
          <w:i/>
          <w:iCs/>
          <w:sz w:val="30"/>
          <w:szCs w:val="30"/>
          <w:cs/>
        </w:rPr>
        <w:t>)</w:t>
      </w:r>
      <w:r w:rsidR="00B03C31" w:rsidRPr="004A0F3E">
        <w:rPr>
          <w:rFonts w:ascii="Angsana New" w:hAnsi="Angsana New"/>
          <w:i/>
          <w:iCs/>
          <w:sz w:val="30"/>
          <w:szCs w:val="30"/>
        </w:rPr>
        <w:tab/>
      </w:r>
      <w:r w:rsidR="003E6A5C" w:rsidRPr="004A0F3E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6C00A9" w:rsidRPr="004A0F3E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24640D">
        <w:rPr>
          <w:rFonts w:ascii="Angsana New" w:hAnsi="Angsana New"/>
          <w:i/>
          <w:iCs/>
          <w:sz w:val="30"/>
          <w:szCs w:val="30"/>
        </w:rPr>
        <w:t xml:space="preserve"> </w:t>
      </w:r>
      <w:r w:rsidR="006F07C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C841FD" w:rsidRPr="004A0F3E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24640D">
        <w:rPr>
          <w:rFonts w:ascii="Angsana New" w:hAnsi="Angsana New"/>
          <w:i/>
          <w:iCs/>
          <w:sz w:val="30"/>
          <w:szCs w:val="30"/>
        </w:rPr>
        <w:t xml:space="preserve"> </w:t>
      </w:r>
      <w:r w:rsidR="002663A4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3E6A5C" w:rsidRPr="004A0F3E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955D9" w:rsidRDefault="0028705E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F14CF">
        <w:rPr>
          <w:rFonts w:ascii="Angsana New" w:hAnsi="Angsana New" w:hint="cs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9E6A2B">
        <w:rPr>
          <w:rFonts w:ascii="Angsana New" w:hAnsi="Angsana New" w:hint="cs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4A0F3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4A0F3E">
        <w:rPr>
          <w:rFonts w:ascii="Angsana New" w:hAnsi="Angsana New"/>
          <w:sz w:val="30"/>
          <w:szCs w:val="30"/>
        </w:rPr>
        <w:t xml:space="preserve">31 </w:t>
      </w:r>
      <w:r w:rsidRPr="004A0F3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6630" w:rsidRPr="004A0F3E">
        <w:rPr>
          <w:rFonts w:ascii="Angsana New" w:hAnsi="Angsana New"/>
          <w:sz w:val="30"/>
          <w:szCs w:val="30"/>
        </w:rPr>
        <w:t>256</w:t>
      </w:r>
      <w:r w:rsidR="00894E2D">
        <w:rPr>
          <w:rFonts w:ascii="Angsana New" w:hAnsi="Angsana New"/>
          <w:sz w:val="30"/>
          <w:szCs w:val="30"/>
        </w:rPr>
        <w:t>1</w:t>
      </w:r>
      <w:r w:rsidR="00354D98">
        <w:rPr>
          <w:rFonts w:ascii="Angsana New" w:hAnsi="Angsana New"/>
          <w:sz w:val="30"/>
          <w:szCs w:val="30"/>
        </w:rPr>
        <w:t xml:space="preserve"> </w:t>
      </w:r>
      <w:r w:rsidR="009E6A2B">
        <w:rPr>
          <w:rFonts w:ascii="Angsana New" w:hAnsi="Angsana New" w:hint="cs"/>
          <w:sz w:val="30"/>
          <w:szCs w:val="30"/>
          <w:cs/>
        </w:rPr>
        <w:t>เว้นแต่</w:t>
      </w:r>
      <w:r w:rsidR="00354D98" w:rsidRPr="00E04D61">
        <w:rPr>
          <w:rFonts w:ascii="Angsana New" w:hAnsi="Angsana New"/>
          <w:sz w:val="30"/>
          <w:szCs w:val="30"/>
          <w:cs/>
        </w:rPr>
        <w:t>การ</w:t>
      </w:r>
      <w:r w:rsidR="00354D98" w:rsidRPr="00E04D61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354D98" w:rsidRPr="00E04D61">
        <w:rPr>
          <w:rFonts w:ascii="Angsana New" w:hAnsi="Angsana New"/>
          <w:sz w:val="30"/>
          <w:szCs w:val="30"/>
          <w:cs/>
        </w:rPr>
        <w:t>ใช้</w:t>
      </w:r>
      <w:r w:rsidR="00354D98" w:rsidRPr="00E04D61">
        <w:rPr>
          <w:rFonts w:ascii="Angsana New" w:hAnsi="Angsana New" w:hint="cs"/>
          <w:sz w:val="30"/>
          <w:szCs w:val="30"/>
          <w:cs/>
        </w:rPr>
        <w:t>วิจารณญาณ</w:t>
      </w:r>
      <w:r w:rsidR="009E6A2B">
        <w:rPr>
          <w:rFonts w:ascii="Angsana New" w:hAnsi="Angsana New" w:hint="cs"/>
          <w:sz w:val="30"/>
          <w:szCs w:val="30"/>
          <w:cs/>
        </w:rPr>
        <w:t>เพิ่มเติม</w:t>
      </w:r>
      <w:r w:rsidR="00354D98" w:rsidRPr="00E04D61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354D98" w:rsidRPr="00E04D61"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9E6A2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9E6A2B">
        <w:rPr>
          <w:rFonts w:ascii="Angsana New" w:hAnsi="Angsana New"/>
          <w:sz w:val="30"/>
          <w:szCs w:val="30"/>
        </w:rPr>
        <w:t xml:space="preserve">15 </w:t>
      </w:r>
      <w:r w:rsidR="009E6A2B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9E6A2B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9E6A2B">
        <w:rPr>
          <w:rFonts w:ascii="Angsana New" w:hAnsi="Angsana New" w:hint="cs"/>
          <w:sz w:val="30"/>
          <w:szCs w:val="30"/>
          <w:cs/>
        </w:rPr>
        <w:t xml:space="preserve"> </w:t>
      </w:r>
      <w:r w:rsidR="009E6A2B">
        <w:rPr>
          <w:rFonts w:ascii="Angsana New" w:hAnsi="Angsana New"/>
          <w:sz w:val="30"/>
          <w:szCs w:val="30"/>
        </w:rPr>
        <w:t xml:space="preserve">(“TFRS 15”) </w:t>
      </w:r>
      <w:r w:rsidR="00354D98" w:rsidRPr="00E04D61">
        <w:rPr>
          <w:rFonts w:ascii="Angsana New" w:hAnsi="Angsana New"/>
          <w:sz w:val="30"/>
          <w:szCs w:val="30"/>
        </w:rPr>
        <w:t xml:space="preserve"> </w:t>
      </w:r>
      <w:r w:rsidR="00354D98" w:rsidRPr="00E04D61">
        <w:rPr>
          <w:rFonts w:ascii="Angsana New" w:hAnsi="Angsana New" w:hint="cs"/>
          <w:sz w:val="30"/>
          <w:szCs w:val="30"/>
          <w:cs/>
        </w:rPr>
        <w:t>ที่</w:t>
      </w:r>
      <w:r w:rsidR="00354D98" w:rsidRPr="00E04D61">
        <w:rPr>
          <w:rFonts w:ascii="Angsana New" w:hAnsi="Angsana New"/>
          <w:sz w:val="30"/>
          <w:szCs w:val="30"/>
          <w:cs/>
        </w:rPr>
        <w:t>กลุ่มบริษัท</w:t>
      </w:r>
      <w:r w:rsidR="00354D98" w:rsidRPr="00E04D61">
        <w:rPr>
          <w:rFonts w:ascii="Angsana New" w:hAnsi="Angsana New" w:hint="cs"/>
          <w:sz w:val="30"/>
          <w:szCs w:val="30"/>
          <w:cs/>
        </w:rPr>
        <w:t>ถือปฎิบัติเป็นครั้งแรก</w:t>
      </w:r>
      <w:r w:rsidR="009E6A2B" w:rsidRPr="009E6A2B">
        <w:rPr>
          <w:rFonts w:ascii="Angsana New" w:hAnsi="Angsana New"/>
          <w:sz w:val="30"/>
          <w:szCs w:val="30"/>
          <w:cs/>
        </w:rPr>
        <w:t>แทนมาตรฐานการบัญชี ฉบับที่ 18 เรื่อง รายได้ (“</w:t>
      </w:r>
      <w:r w:rsidR="009E6A2B" w:rsidRPr="009E6A2B">
        <w:rPr>
          <w:rFonts w:ascii="Angsana New" w:hAnsi="Angsana New"/>
          <w:sz w:val="30"/>
          <w:szCs w:val="30"/>
        </w:rPr>
        <w:t xml:space="preserve">TAS </w:t>
      </w:r>
      <w:r w:rsidR="009E6A2B" w:rsidRPr="009E6A2B">
        <w:rPr>
          <w:rFonts w:ascii="Angsana New" w:hAnsi="Angsana New"/>
          <w:sz w:val="30"/>
          <w:szCs w:val="30"/>
          <w:cs/>
        </w:rPr>
        <w:t>18”) มาตรฐานการบัญชี ฉบับที่ 11 เรื่อง สัญญาก่อสร้าง (“</w:t>
      </w:r>
      <w:r w:rsidR="009E6A2B" w:rsidRPr="009E6A2B">
        <w:rPr>
          <w:rFonts w:ascii="Angsana New" w:hAnsi="Angsana New"/>
          <w:sz w:val="30"/>
          <w:szCs w:val="30"/>
        </w:rPr>
        <w:t xml:space="preserve">TAS </w:t>
      </w:r>
      <w:r w:rsidR="009E6A2B" w:rsidRPr="009E6A2B">
        <w:rPr>
          <w:rFonts w:ascii="Angsana New" w:hAnsi="Angsana New"/>
          <w:sz w:val="30"/>
          <w:szCs w:val="30"/>
          <w:cs/>
        </w:rPr>
        <w:t>11”) และการตีความมาตรฐานการรายงานทางการเงินที่เกี่ยวข้อง</w:t>
      </w:r>
    </w:p>
    <w:p w:rsidR="00717F62" w:rsidRDefault="00717F62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7F62" w:rsidRDefault="00717F62" w:rsidP="0071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93F09">
        <w:rPr>
          <w:rFonts w:asciiTheme="majorBidi" w:hAnsiTheme="majorBidi" w:cstheme="majorBidi"/>
          <w:sz w:val="30"/>
          <w:szCs w:val="30"/>
          <w:cs/>
        </w:rPr>
        <w:t>ตาม</w:t>
      </w:r>
      <w:r w:rsidRPr="00F93F09">
        <w:rPr>
          <w:rFonts w:ascii="Angsana New" w:hAnsi="Angsana New"/>
          <w:sz w:val="30"/>
          <w:szCs w:val="30"/>
        </w:rPr>
        <w:t xml:space="preserve"> TFRS 15</w:t>
      </w:r>
      <w:r w:rsidRPr="00F93F09">
        <w:rPr>
          <w:rFonts w:ascii="Angsana New" w:hAnsi="Angsana New"/>
          <w:sz w:val="30"/>
          <w:szCs w:val="30"/>
          <w:cs/>
        </w:rPr>
        <w:t xml:space="preserve"> </w:t>
      </w:r>
      <w:r w:rsidRPr="00F93F09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กลุ่มบริษัท</w:t>
      </w:r>
      <w:r w:rsidRPr="00F93F09">
        <w:rPr>
          <w:rFonts w:asciiTheme="majorBidi" w:hAnsiTheme="majorBidi" w:cstheme="majorBidi"/>
          <w:sz w:val="30"/>
          <w:szCs w:val="30"/>
          <w:cs/>
        </w:rPr>
        <w:t>รับรู้รายได้เมื่อ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F93F09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93F09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F93F09">
        <w:rPr>
          <w:rFonts w:asciiTheme="majorBidi" w:hAnsiTheme="majorBidi" w:cstheme="majorBidi"/>
          <w:sz w:val="30"/>
          <w:szCs w:val="30"/>
        </w:rPr>
        <w:t xml:space="preserve"> </w:t>
      </w:r>
      <w:r w:rsidRPr="00F93F09">
        <w:rPr>
          <w:rFonts w:asciiTheme="majorBidi" w:hAnsi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F93F09">
        <w:rPr>
          <w:rFonts w:ascii="Angsana New" w:hAnsi="Angsana New"/>
          <w:sz w:val="30"/>
          <w:szCs w:val="30"/>
          <w:cs/>
        </w:rPr>
        <w:t>กลุ่มบริษัท</w:t>
      </w:r>
      <w:r w:rsidRPr="00F93F09">
        <w:rPr>
          <w:rFonts w:asciiTheme="majorBidi" w:hAnsiTheme="majorBidi" w:hint="cs"/>
          <w:sz w:val="30"/>
          <w:szCs w:val="30"/>
          <w:cs/>
        </w:rPr>
        <w:t>คาดว่าจะมีสิทธิได้รับ</w:t>
      </w:r>
      <w:r w:rsidRPr="00F93F09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F93F09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F93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3F09">
        <w:rPr>
          <w:rFonts w:asciiTheme="majorBidi" w:hAnsiTheme="majorBidi"/>
          <w:sz w:val="30"/>
          <w:szCs w:val="30"/>
          <w:cs/>
        </w:rPr>
        <w:t xml:space="preserve">ในขณะที่ </w:t>
      </w:r>
      <w:r w:rsidRPr="00F93F09">
        <w:rPr>
          <w:rFonts w:asciiTheme="majorBidi" w:hAnsiTheme="majorBidi"/>
          <w:sz w:val="30"/>
          <w:szCs w:val="30"/>
        </w:rPr>
        <w:t xml:space="preserve">TAS 18 </w:t>
      </w:r>
      <w:r w:rsidRPr="00F93F09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F93F09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F93F09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F93F09">
        <w:rPr>
          <w:rFonts w:ascii="Angsana New" w:hAnsi="Angsana New" w:hint="cs"/>
          <w:sz w:val="30"/>
          <w:szCs w:val="30"/>
          <w:cs/>
        </w:rPr>
        <w:t xml:space="preserve"> </w:t>
      </w:r>
      <w:r w:rsidRPr="00F93F09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F93F09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717F62">
        <w:rPr>
          <w:rFonts w:ascii="Angsana New" w:hAnsi="Angsana New"/>
          <w:sz w:val="30"/>
          <w:szCs w:val="30"/>
        </w:rPr>
        <w:t xml:space="preserve">  </w:t>
      </w:r>
    </w:p>
    <w:p w:rsidR="00823046" w:rsidRDefault="00823046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7F62" w:rsidRPr="00F93F09" w:rsidRDefault="00823046" w:rsidP="00F93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3046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>
        <w:rPr>
          <w:rFonts w:ascii="Angsana New" w:hAnsi="Angsana New"/>
          <w:sz w:val="30"/>
          <w:szCs w:val="30"/>
        </w:rPr>
        <w:t>1</w:t>
      </w:r>
      <w:r w:rsidR="00C13103">
        <w:rPr>
          <w:rFonts w:ascii="Angsana New" w:hAnsi="Angsana New"/>
          <w:sz w:val="30"/>
          <w:szCs w:val="30"/>
        </w:rPr>
        <w:t>8</w:t>
      </w:r>
    </w:p>
    <w:p w:rsidR="006C068B" w:rsidRDefault="006C068B" w:rsidP="006C0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6D3DD5" w:rsidRPr="004A0F3E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A0F3E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D3DD5" w:rsidRPr="004A0F3E" w:rsidRDefault="006D3DD5" w:rsidP="006D3DD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Cs w:val="22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4A0F3E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4A0F3E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 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A0F3E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4A0F3E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4A0F3E">
        <w:rPr>
          <w:rFonts w:ascii="Angsana New" w:hAnsi="Angsana New"/>
          <w:color w:val="0000FF"/>
          <w:szCs w:val="22"/>
          <w:cs/>
          <w:lang w:bidi="th-TH"/>
        </w:rPr>
        <w:t xml:space="preserve"> 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D3DD5" w:rsidRPr="004A0F3E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4A0F3E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7978AD" w:rsidRPr="004A0F3E">
        <w:rPr>
          <w:rFonts w:ascii="Angsana New" w:hAnsi="Angsana New"/>
          <w:sz w:val="30"/>
          <w:szCs w:val="30"/>
          <w:cs/>
        </w:rPr>
        <w:br/>
      </w:r>
      <w:r w:rsidR="00896698" w:rsidRPr="004A0F3E">
        <w:rPr>
          <w:rFonts w:ascii="Angsana New" w:hAnsi="Angsana New"/>
          <w:sz w:val="30"/>
          <w:szCs w:val="30"/>
          <w:cs/>
        </w:rPr>
        <w:t>ลำดับ</w:t>
      </w:r>
      <w:r w:rsidRPr="004A0F3E"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6D3DD5" w:rsidRDefault="006D3DD5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4A0F3E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4A0F3E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447E50" w:rsidRPr="00F24754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16"/>
          <w:szCs w:val="16"/>
        </w:rPr>
      </w:pPr>
    </w:p>
    <w:p w:rsidR="00447E50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47E50" w:rsidRPr="00F24754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16"/>
          <w:szCs w:val="16"/>
        </w:rPr>
      </w:pPr>
    </w:p>
    <w:p w:rsidR="00447E50" w:rsidRPr="00447E50" w:rsidRDefault="00447E50" w:rsidP="006D3DD5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ข้อมูลเพิ่มเติมเกี่ยวกับข้อสมมติที่ใช้ในการวัดมูลค่ายุติธรรมอยู่ในหมายเหตุข้อ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B076B1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:rsidR="006D3DD5" w:rsidRPr="00F24754" w:rsidRDefault="006D3DD5" w:rsidP="006D3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3E6A5C" w:rsidRPr="00CC20D6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0E3EDB" w:rsidRPr="00F24754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sz w:val="16"/>
          <w:szCs w:val="16"/>
          <w:lang w:val="en-US"/>
        </w:rPr>
      </w:pPr>
    </w:p>
    <w:p w:rsidR="00427D84" w:rsidRPr="00C60B9B" w:rsidRDefault="00427D84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C60B9B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111A9D" w:rsidRPr="00C60B9B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C60B9B">
        <w:rPr>
          <w:rFonts w:ascii="Angsana New" w:hAnsi="Angsana New"/>
          <w:b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b/>
          <w:sz w:val="30"/>
          <w:szCs w:val="30"/>
          <w:cs/>
          <w:lang w:val="en-US"/>
        </w:rPr>
        <w:t>และ</w:t>
      </w:r>
      <w:r w:rsidR="00111A9D" w:rsidRPr="00C60B9B">
        <w:rPr>
          <w:rFonts w:ascii="Angsana New" w:hAnsi="Angsana New"/>
          <w:b/>
          <w:sz w:val="30"/>
          <w:szCs w:val="30"/>
          <w:cs/>
          <w:lang w:val="en-US"/>
        </w:rPr>
        <w:t>การร่วมค้า</w:t>
      </w:r>
      <w:r w:rsidRPr="00C60B9B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C60B9B">
        <w:rPr>
          <w:rFonts w:ascii="Angsana New" w:hAnsi="Angsana New"/>
          <w:b/>
          <w:sz w:val="30"/>
          <w:szCs w:val="30"/>
        </w:rPr>
        <w:t xml:space="preserve"> </w:t>
      </w:r>
      <w:r w:rsidR="00A7713E">
        <w:rPr>
          <w:rFonts w:ascii="Angsana New" w:hAnsi="Angsana New"/>
          <w:bCs/>
          <w:sz w:val="30"/>
          <w:szCs w:val="30"/>
          <w:lang w:val="en-US"/>
        </w:rPr>
        <w:t>7</w:t>
      </w:r>
      <w:r w:rsidRPr="00C60B9B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C60B9B">
        <w:rPr>
          <w:rFonts w:ascii="Angsana New" w:hAnsi="Angsana New"/>
          <w:b/>
          <w:sz w:val="30"/>
          <w:szCs w:val="30"/>
          <w:cs/>
          <w:lang w:val="en-US"/>
        </w:rPr>
        <w:t>และ</w:t>
      </w:r>
      <w:r w:rsidRPr="00C60B9B">
        <w:rPr>
          <w:rFonts w:ascii="Angsana New" w:hAnsi="Angsana New"/>
          <w:bCs/>
          <w:sz w:val="30"/>
          <w:szCs w:val="30"/>
          <w:cs/>
          <w:lang w:val="en-US"/>
        </w:rPr>
        <w:t xml:space="preserve"> </w:t>
      </w:r>
      <w:r w:rsidR="00A7713E">
        <w:rPr>
          <w:rFonts w:ascii="Angsana New" w:hAnsi="Angsana New"/>
          <w:bCs/>
          <w:sz w:val="30"/>
          <w:szCs w:val="30"/>
          <w:lang w:val="en-US"/>
        </w:rPr>
        <w:t>8</w:t>
      </w:r>
      <w:r w:rsidRPr="00C60B9B">
        <w:rPr>
          <w:rFonts w:ascii="Angsana New" w:hAnsi="Angsana New"/>
          <w:b/>
          <w:sz w:val="30"/>
          <w:szCs w:val="30"/>
          <w:cs/>
        </w:rPr>
        <w:t xml:space="preserve"> ตามลำดับ สำหรับ</w:t>
      </w:r>
      <w:r w:rsidR="002F612D" w:rsidRPr="002F61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4017F1">
        <w:rPr>
          <w:rFonts w:ascii="Angsana New" w:hAnsi="Angsana New" w:hint="cs"/>
          <w:b/>
          <w:sz w:val="30"/>
          <w:szCs w:val="30"/>
          <w:cs/>
          <w:lang w:val="en-US"/>
        </w:rPr>
        <w:t>มี</w:t>
      </w:r>
      <w:r w:rsidR="002F612D" w:rsidRPr="002F612D">
        <w:rPr>
          <w:rFonts w:ascii="Angsana New" w:hAnsi="Angsana New"/>
          <w:b/>
          <w:sz w:val="30"/>
          <w:szCs w:val="30"/>
          <w:cs/>
        </w:rPr>
        <w:t>ความสัมพันธ์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:rsidR="006B3C57" w:rsidRPr="00F24754" w:rsidRDefault="006B3C57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500"/>
      </w:tblGrid>
      <w:tr w:rsidR="00E46BCE" w:rsidRPr="00C60B9B" w:rsidTr="00980686">
        <w:trPr>
          <w:trHeight w:val="20"/>
          <w:tblHeader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E46BCE" w:rsidRPr="00C60B9B" w:rsidRDefault="00E46BCE" w:rsidP="000E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0E3EDB" w:rsidRPr="00C60B9B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38.51 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500" w:type="dxa"/>
          </w:tcPr>
          <w:p w:rsidR="00E46BCE" w:rsidRPr="00C60B9B" w:rsidRDefault="00E46BCE" w:rsidP="000E3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ถือหุ้น</w:t>
            </w:r>
            <w:r w:rsidR="000E3EDB" w:rsidRPr="00C60B9B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34.99 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</w:t>
            </w:r>
          </w:p>
          <w:p w:rsidR="00BD356A" w:rsidRPr="00C60B9B" w:rsidRDefault="00BD356A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896698" w:rsidRPr="00C60B9B" w:rsidTr="00980686">
        <w:trPr>
          <w:trHeight w:val="20"/>
        </w:trPr>
        <w:tc>
          <w:tcPr>
            <w:tcW w:w="3690" w:type="dxa"/>
          </w:tcPr>
          <w:p w:rsidR="001B015C" w:rsidRDefault="001B015C" w:rsidP="001B0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B015C">
              <w:rPr>
                <w:rFonts w:ascii="Angsana New" w:hAnsi="Angsana New"/>
                <w:sz w:val="30"/>
                <w:szCs w:val="30"/>
                <w:cs/>
              </w:rPr>
              <w:t>ทีบีเอสพี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  <w:p w:rsidR="001B015C" w:rsidRDefault="001B015C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(เดิมชื่อ “</w:t>
            </w:r>
            <w:r w:rsidR="00896698" w:rsidRPr="00C60B9B">
              <w:rPr>
                <w:rFonts w:ascii="Angsana New" w:hAnsi="Angsana New"/>
                <w:sz w:val="30"/>
                <w:szCs w:val="30"/>
                <w:cs/>
              </w:rPr>
              <w:t>บริษัท ไทย บริติช ซี</w:t>
            </w:r>
            <w:r w:rsidR="00EA476C" w:rsidRPr="00C60B9B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896698" w:rsidRPr="00C60B9B">
              <w:rPr>
                <w:rFonts w:ascii="Angsana New" w:hAnsi="Angsana New"/>
                <w:sz w:val="30"/>
                <w:szCs w:val="30"/>
                <w:cs/>
              </w:rPr>
              <w:t xml:space="preserve">คียวริตี้ </w:t>
            </w:r>
          </w:p>
          <w:p w:rsidR="00896698" w:rsidRDefault="00896698" w:rsidP="00361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พริ้นติ้ง จำกัด (มหาชน)</w:t>
            </w:r>
            <w:r w:rsidR="001B015C">
              <w:rPr>
                <w:rFonts w:ascii="Angsana New" w:hAnsi="Angsana New"/>
                <w:sz w:val="30"/>
                <w:szCs w:val="30"/>
              </w:rPr>
              <w:t>”)</w:t>
            </w:r>
          </w:p>
          <w:p w:rsidR="007C3ECE" w:rsidRPr="00C60B9B" w:rsidRDefault="007C3E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350" w:type="dxa"/>
          </w:tcPr>
          <w:p w:rsidR="00896698" w:rsidRDefault="00896698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:rsidR="007C3ECE" w:rsidRDefault="007C3ECE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1B015C" w:rsidRDefault="001B015C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C3ECE" w:rsidRPr="00C60B9B" w:rsidRDefault="007C3ECE" w:rsidP="0089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896698" w:rsidRDefault="00EA476C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  <w:p w:rsidR="007C3ECE" w:rsidRDefault="007C3E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1B015C" w:rsidRDefault="001B015C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C3ECE" w:rsidRPr="00C60B9B" w:rsidRDefault="007C3E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Synnex Global Ltd.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บริติช เวอร์จิ้น ไอร์แลนด์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C60B9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</w:tc>
      </w:tr>
      <w:tr w:rsidR="00E46BCE" w:rsidRPr="00C60B9B" w:rsidTr="00980686">
        <w:trPr>
          <w:trHeight w:val="20"/>
        </w:trPr>
        <w:tc>
          <w:tcPr>
            <w:tcW w:w="369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lastRenderedPageBreak/>
              <w:t xml:space="preserve">Synnex Technology International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35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500" w:type="dxa"/>
          </w:tcPr>
          <w:p w:rsidR="00E46BCE" w:rsidRPr="00C60B9B" w:rsidRDefault="00E46BCE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ถือหุ้นบริษัททางอ้อมผ่าน </w:t>
            </w:r>
            <w:r w:rsidRPr="00C60B9B">
              <w:rPr>
                <w:rFonts w:ascii="Angsana New" w:hAnsi="Angsana New"/>
                <w:sz w:val="30"/>
                <w:szCs w:val="30"/>
              </w:rPr>
              <w:t>King’s Eye Investments Ltd.</w:t>
            </w:r>
          </w:p>
        </w:tc>
      </w:tr>
      <w:tr w:rsidR="00896698" w:rsidRPr="00C60B9B" w:rsidTr="00980686">
        <w:trPr>
          <w:trHeight w:val="20"/>
        </w:trPr>
        <w:tc>
          <w:tcPr>
            <w:tcW w:w="3690" w:type="dxa"/>
          </w:tcPr>
          <w:p w:rsidR="00896698" w:rsidRPr="00C60B9B" w:rsidRDefault="00896698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:rsidR="00896698" w:rsidRPr="00C60B9B" w:rsidRDefault="00896698" w:rsidP="00E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FD5D8C" w:rsidRPr="00C60B9B">
              <w:rPr>
                <w:rFonts w:ascii="Angsana New" w:hAnsi="Angsana New"/>
                <w:sz w:val="30"/>
                <w:szCs w:val="30"/>
                <w:cs/>
              </w:rPr>
              <w:t>, ไต้หวัน</w:t>
            </w:r>
          </w:p>
        </w:tc>
        <w:tc>
          <w:tcPr>
            <w:tcW w:w="4500" w:type="dxa"/>
          </w:tcPr>
          <w:p w:rsidR="00896698" w:rsidRPr="00C60B9B" w:rsidRDefault="00BD356A" w:rsidP="004E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 w:rsidR="004E01C7" w:rsidRPr="00C60B9B">
              <w:rPr>
                <w:rFonts w:ascii="Angsana New" w:hAnsi="Angsana New"/>
                <w:sz w:val="30"/>
                <w:szCs w:val="30"/>
              </w:rPr>
              <w:br/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  <w:r w:rsidR="004E01C7" w:rsidRPr="00C60B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  <w:r w:rsidR="00FE2383" w:rsidRPr="00C60B9B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="000E3EDB" w:rsidRPr="00C60B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FE2383"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783E62" w:rsidRPr="00C60B9B" w:rsidRDefault="00783E62" w:rsidP="00967DDF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highlight w:val="cyan"/>
          <w:cs/>
          <w:lang w:bidi="th-TH"/>
        </w:rPr>
      </w:pPr>
    </w:p>
    <w:p w:rsidR="004017F1" w:rsidRPr="00B8758E" w:rsidRDefault="004017F1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B8758E">
        <w:rPr>
          <w:rFonts w:ascii="Angsana New" w:hAnsi="Angsana New"/>
          <w:b/>
          <w:spacing w:val="-4"/>
          <w:sz w:val="30"/>
          <w:szCs w:val="30"/>
          <w:cs/>
        </w:rPr>
        <w:t>นโยบายการกำหนดราคา</w:t>
      </w:r>
      <w:r w:rsidRPr="00B8758E">
        <w:rPr>
          <w:rFonts w:ascii="Angsana New" w:hAnsi="Angsana New" w:hint="cs"/>
          <w:b/>
          <w:spacing w:val="-4"/>
          <w:sz w:val="30"/>
          <w:szCs w:val="30"/>
          <w:cs/>
        </w:rPr>
        <w:t>ไม่</w:t>
      </w:r>
      <w:r w:rsidRPr="00B8758E">
        <w:rPr>
          <w:rFonts w:ascii="Angsana New" w:hAnsi="Angsana New"/>
          <w:b/>
          <w:spacing w:val="-4"/>
          <w:sz w:val="30"/>
          <w:szCs w:val="30"/>
          <w:cs/>
        </w:rPr>
        <w:t>มีการเปลี่ยนแปลงอย่างมี</w:t>
      </w:r>
      <w:r w:rsidRPr="00B8758E">
        <w:rPr>
          <w:rFonts w:ascii="Angsana New" w:hAnsi="Angsana New" w:hint="cs"/>
          <w:b/>
          <w:spacing w:val="-4"/>
          <w:sz w:val="30"/>
          <w:szCs w:val="30"/>
          <w:cs/>
        </w:rPr>
        <w:t>สาระ</w:t>
      </w:r>
      <w:r w:rsidRPr="00B8758E">
        <w:rPr>
          <w:rFonts w:ascii="Angsana New" w:hAnsi="Angsana New"/>
          <w:b/>
          <w:spacing w:val="-4"/>
          <w:sz w:val="30"/>
          <w:szCs w:val="30"/>
          <w:cs/>
        </w:rPr>
        <w:t>สำคัญ</w:t>
      </w:r>
      <w:r w:rsidRPr="00B8758E">
        <w:rPr>
          <w:rFonts w:ascii="Angsana New" w:hAnsi="Angsana New" w:hint="cs"/>
          <w:b/>
          <w:spacing w:val="-4"/>
          <w:sz w:val="30"/>
          <w:szCs w:val="30"/>
          <w:cs/>
        </w:rPr>
        <w:t>ใน</w:t>
      </w:r>
      <w:r w:rsidRPr="00B8758E">
        <w:rPr>
          <w:rFonts w:ascii="Angsana New" w:hAnsi="Angsana New"/>
          <w:b/>
          <w:spacing w:val="-4"/>
          <w:sz w:val="30"/>
          <w:szCs w:val="30"/>
          <w:cs/>
        </w:rPr>
        <w:t>ระหว่างงวด</w:t>
      </w:r>
      <w:r w:rsidR="00615CBC" w:rsidRPr="00B8758E">
        <w:rPr>
          <w:rFonts w:ascii="Angsana New" w:hAnsi="Angsana New"/>
          <w:b/>
          <w:spacing w:val="-4"/>
          <w:sz w:val="30"/>
          <w:szCs w:val="30"/>
          <w:cs/>
        </w:rPr>
        <w:t>เก้าเดือน</w:t>
      </w:r>
      <w:r w:rsidRPr="00B8758E">
        <w:rPr>
          <w:rFonts w:ascii="Angsana New" w:hAnsi="Angsana New"/>
          <w:b/>
          <w:spacing w:val="-4"/>
          <w:sz w:val="30"/>
          <w:szCs w:val="30"/>
          <w:cs/>
        </w:rPr>
        <w:t xml:space="preserve">สิ้นสุดวันที่ </w:t>
      </w:r>
      <w:r w:rsidR="00615CBC" w:rsidRPr="00B8758E">
        <w:rPr>
          <w:rFonts w:ascii="Angsana New" w:hAnsi="Angsana New"/>
          <w:bCs/>
          <w:spacing w:val="-4"/>
          <w:sz w:val="30"/>
          <w:szCs w:val="30"/>
        </w:rPr>
        <w:t>30</w:t>
      </w:r>
      <w:r w:rsidR="00615CBC" w:rsidRPr="00B8758E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615CBC" w:rsidRPr="00B8758E">
        <w:rPr>
          <w:rFonts w:ascii="Angsana New" w:hAnsi="Angsana New"/>
          <w:b/>
          <w:spacing w:val="-4"/>
          <w:sz w:val="30"/>
          <w:szCs w:val="30"/>
          <w:cs/>
        </w:rPr>
        <w:t>กันยายน</w:t>
      </w:r>
      <w:r w:rsidRPr="00B8758E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Pr="00B8758E">
        <w:rPr>
          <w:rFonts w:ascii="Angsana New" w:hAnsi="Angsana New"/>
          <w:bCs/>
          <w:spacing w:val="-4"/>
          <w:sz w:val="30"/>
          <w:szCs w:val="30"/>
        </w:rPr>
        <w:t>2562</w:t>
      </w:r>
      <w:r w:rsidRPr="00B8758E">
        <w:rPr>
          <w:rFonts w:ascii="Angsana New" w:hAnsi="Angsana New"/>
          <w:b/>
          <w:spacing w:val="-4"/>
          <w:sz w:val="30"/>
          <w:szCs w:val="30"/>
        </w:rPr>
        <w:t xml:space="preserve"> </w:t>
      </w:r>
    </w:p>
    <w:p w:rsidR="004017F1" w:rsidRDefault="004017F1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81522" w:rsidRPr="00777249" w:rsidRDefault="00C81522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 w:rsidRPr="00777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5CBC">
        <w:rPr>
          <w:rFonts w:ascii="Angsana New" w:hAnsi="Angsana New"/>
          <w:sz w:val="30"/>
          <w:szCs w:val="30"/>
        </w:rPr>
        <w:t xml:space="preserve">30 </w:t>
      </w:r>
      <w:r w:rsidR="00615CBC">
        <w:rPr>
          <w:rFonts w:ascii="Angsana New" w:hAnsi="Angsana New"/>
          <w:sz w:val="30"/>
          <w:szCs w:val="30"/>
          <w:cs/>
        </w:rPr>
        <w:t>กันยายน</w:t>
      </w:r>
      <w:r w:rsidR="00B85C03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C81522" w:rsidRPr="00777249" w:rsidRDefault="00C81522" w:rsidP="00C81522">
      <w:pPr>
        <w:spacing w:line="240" w:lineRule="auto"/>
        <w:rPr>
          <w:rFonts w:ascii="Angsana New" w:hAnsi="Angsana New"/>
          <w:sz w:val="2"/>
          <w:szCs w:val="2"/>
        </w:rPr>
      </w:pPr>
    </w:p>
    <w:p w:rsidR="00C81522" w:rsidRPr="00777249" w:rsidRDefault="00C81522" w:rsidP="00C81522">
      <w:pPr>
        <w:spacing w:line="240" w:lineRule="auto"/>
        <w:rPr>
          <w:rFonts w:ascii="Angsana New" w:hAnsi="Angsana New"/>
          <w:sz w:val="2"/>
          <w:szCs w:val="2"/>
        </w:rPr>
      </w:pPr>
    </w:p>
    <w:p w:rsidR="00615CBC" w:rsidRPr="009E4DCE" w:rsidRDefault="00615CBC" w:rsidP="00615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3"/>
        <w:gridCol w:w="1148"/>
        <w:gridCol w:w="265"/>
        <w:gridCol w:w="1137"/>
        <w:gridCol w:w="248"/>
        <w:gridCol w:w="1140"/>
      </w:tblGrid>
      <w:tr w:rsidR="00615CBC" w:rsidRPr="009E4DCE" w:rsidTr="00615CBC">
        <w:trPr>
          <w:tblHeader/>
        </w:trPr>
        <w:tc>
          <w:tcPr>
            <w:tcW w:w="2136" w:type="pct"/>
          </w:tcPr>
          <w:p w:rsidR="00615CBC" w:rsidRPr="009E4DCE" w:rsidRDefault="00615CBC" w:rsidP="006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2" w:type="pct"/>
            <w:gridSpan w:val="3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15CBC" w:rsidRPr="009E4DCE" w:rsidTr="00615CBC">
        <w:trPr>
          <w:tblHeader/>
        </w:trPr>
        <w:tc>
          <w:tcPr>
            <w:tcW w:w="2136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 30 กันยายน</w:t>
            </w:r>
          </w:p>
        </w:tc>
        <w:tc>
          <w:tcPr>
            <w:tcW w:w="598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2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34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615CBC" w:rsidRPr="009E4DCE" w:rsidTr="00615CBC">
        <w:trPr>
          <w:tblHeader/>
        </w:trPr>
        <w:tc>
          <w:tcPr>
            <w:tcW w:w="2136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64" w:type="pct"/>
            <w:gridSpan w:val="7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15CBC" w:rsidRPr="009E4DCE" w:rsidTr="00615CBC">
        <w:tc>
          <w:tcPr>
            <w:tcW w:w="2136" w:type="pct"/>
          </w:tcPr>
          <w:p w:rsidR="00615CBC" w:rsidRPr="009E4DCE" w:rsidRDefault="00615CBC" w:rsidP="006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45,270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19,581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8" w:type="pct"/>
          </w:tcPr>
          <w:p w:rsidR="00D666BA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1,24</w:t>
            </w:r>
            <w:r w:rsidR="00B413B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219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206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156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233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431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5E3F27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="00D666BA"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8" w:type="pct"/>
          </w:tcPr>
          <w:p w:rsidR="00D666BA" w:rsidRPr="009B507F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3,55</w:t>
            </w:r>
            <w:r w:rsidR="00DD2D6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B507F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6,986</w:t>
            </w:r>
          </w:p>
        </w:tc>
        <w:tc>
          <w:tcPr>
            <w:tcW w:w="143" w:type="pct"/>
          </w:tcPr>
          <w:p w:rsidR="00D666BA" w:rsidRPr="005938A4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5938A4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  <w:t>3,05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4" w:type="pct"/>
          </w:tcPr>
          <w:p w:rsidR="00D666BA" w:rsidRPr="005938A4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5938A4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6,986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666BA" w:rsidRPr="009E4DCE" w:rsidTr="00615CBC">
        <w:tc>
          <w:tcPr>
            <w:tcW w:w="2136" w:type="pct"/>
          </w:tcPr>
          <w:p w:rsidR="00D666BA" w:rsidRPr="001F39CD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666BA" w:rsidRPr="009E4DCE" w:rsidTr="00615CBC">
        <w:tc>
          <w:tcPr>
            <w:tcW w:w="2136" w:type="pct"/>
          </w:tcPr>
          <w:p w:rsidR="00D666BA" w:rsidRPr="001F39CD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8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B277E">
              <w:rPr>
                <w:rFonts w:ascii="Angsana New" w:hAnsi="Angsana New"/>
                <w:sz w:val="30"/>
                <w:szCs w:val="30"/>
                <w:lang w:val="en-US" w:eastAsia="en-US"/>
              </w:rPr>
              <w:t>171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26534" w:rsidRDefault="00926534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26534">
              <w:rPr>
                <w:rFonts w:ascii="Angsana New" w:hAnsi="Angsana New"/>
                <w:sz w:val="30"/>
                <w:szCs w:val="30"/>
                <w:lang w:val="en-US" w:eastAsia="en-US"/>
              </w:rPr>
              <w:t>424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  <w:r w:rsidR="007B6D9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320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1F39CD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8" w:type="pct"/>
          </w:tcPr>
          <w:p w:rsidR="00D666BA" w:rsidRPr="009B507F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6,200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B507F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507F">
              <w:rPr>
                <w:rFonts w:ascii="Angsana New" w:hAnsi="Angsana New"/>
                <w:sz w:val="30"/>
                <w:szCs w:val="30"/>
                <w:lang w:val="en-US" w:eastAsia="en-US"/>
              </w:rPr>
              <w:t>371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6,200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371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1F39CD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8" w:type="pct"/>
          </w:tcPr>
          <w:p w:rsidR="00D666BA" w:rsidRPr="009B507F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B507F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1F39CD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:rsidR="007B277E" w:rsidRPr="009B507F" w:rsidRDefault="007B277E" w:rsidP="00692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B507F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507F"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8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8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2,778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6,905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2,881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674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8" w:type="pct"/>
          </w:tcPr>
          <w:p w:rsidR="00D666BA" w:rsidRPr="009E4DCE" w:rsidRDefault="00E75011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69,870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55,693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E75011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69,870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55,567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ค่าบริการสิ่งพิมพ์</w:t>
            </w:r>
          </w:p>
        </w:tc>
        <w:tc>
          <w:tcPr>
            <w:tcW w:w="598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2,142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2,183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2,142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2,183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8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1,470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2,702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1,470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2,702</w:t>
            </w:r>
          </w:p>
        </w:tc>
      </w:tr>
      <w:tr w:rsidR="00D666BA" w:rsidRPr="009E4DCE" w:rsidTr="00615CBC">
        <w:tc>
          <w:tcPr>
            <w:tcW w:w="2136" w:type="pct"/>
          </w:tcPr>
          <w:p w:rsidR="00D666BA" w:rsidRPr="009E4DCE" w:rsidRDefault="00D666BA" w:rsidP="00D66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8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364</w:t>
            </w:r>
          </w:p>
        </w:tc>
        <w:tc>
          <w:tcPr>
            <w:tcW w:w="142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43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:rsidR="00D666BA" w:rsidRPr="009E4DCE" w:rsidRDefault="007B277E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34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:rsidR="00D666BA" w:rsidRPr="009E4DCE" w:rsidRDefault="00D666BA" w:rsidP="00D66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</w:tr>
    </w:tbl>
    <w:p w:rsidR="00615CBC" w:rsidRPr="009E4DCE" w:rsidRDefault="00615CBC" w:rsidP="00615CBC">
      <w:pPr>
        <w:spacing w:line="240" w:lineRule="auto"/>
        <w:rPr>
          <w:rFonts w:ascii="Angsana New" w:hAnsi="Angsana New"/>
          <w:sz w:val="2"/>
          <w:szCs w:val="2"/>
        </w:rPr>
      </w:pPr>
    </w:p>
    <w:p w:rsidR="00615CBC" w:rsidRPr="009E4DCE" w:rsidRDefault="00615CBC" w:rsidP="00615CBC">
      <w:pPr>
        <w:spacing w:line="240" w:lineRule="auto"/>
        <w:rPr>
          <w:rFonts w:ascii="Angsana New" w:hAnsi="Angsana New"/>
          <w:sz w:val="2"/>
          <w:szCs w:val="2"/>
        </w:rPr>
      </w:pPr>
    </w:p>
    <w:p w:rsidR="00615CBC" w:rsidRPr="009E4DCE" w:rsidRDefault="00615CBC" w:rsidP="00615CBC">
      <w:pPr>
        <w:spacing w:line="240" w:lineRule="auto"/>
        <w:rPr>
          <w:rFonts w:ascii="Angsana New" w:hAnsi="Angsana New"/>
          <w:sz w:val="30"/>
          <w:szCs w:val="30"/>
        </w:rPr>
      </w:pPr>
    </w:p>
    <w:p w:rsidR="00615CBC" w:rsidRPr="009E4DCE" w:rsidRDefault="00615CBC" w:rsidP="00615CBC">
      <w:pPr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</w:rPr>
        <w:br/>
      </w:r>
      <w:r>
        <w:rPr>
          <w:rFonts w:ascii="Angsana New" w:hAnsi="Angsana New"/>
          <w:sz w:val="2"/>
          <w:szCs w:val="2"/>
        </w:rPr>
        <w:br/>
      </w:r>
    </w:p>
    <w:tbl>
      <w:tblPr>
        <w:tblW w:w="92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9"/>
        <w:gridCol w:w="1109"/>
        <w:gridCol w:w="266"/>
        <w:gridCol w:w="1148"/>
        <w:gridCol w:w="266"/>
        <w:gridCol w:w="1137"/>
        <w:gridCol w:w="251"/>
        <w:gridCol w:w="1154"/>
      </w:tblGrid>
      <w:tr w:rsidR="00615CBC" w:rsidRPr="009E4DCE" w:rsidTr="009E58FB">
        <w:trPr>
          <w:tblHeader/>
        </w:trPr>
        <w:tc>
          <w:tcPr>
            <w:tcW w:w="2131" w:type="pct"/>
          </w:tcPr>
          <w:p w:rsidR="00615CBC" w:rsidRPr="009E4DCE" w:rsidRDefault="00615CBC" w:rsidP="006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8" w:type="pct"/>
            <w:gridSpan w:val="3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8" w:type="pct"/>
            <w:gridSpan w:val="3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615CBC" w:rsidRPr="009E4DCE" w:rsidTr="009E58FB">
        <w:trPr>
          <w:tblHeader/>
        </w:trPr>
        <w:tc>
          <w:tcPr>
            <w:tcW w:w="2131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สำหรับงวดเก้าเดือนสิ้นสุดวันที่ 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30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597" w:type="pct"/>
          </w:tcPr>
          <w:p w:rsidR="00615CBC" w:rsidRPr="009E4DCE" w:rsidRDefault="009E58FB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615CBC" w:rsidRPr="009E4DCE" w:rsidRDefault="009E58FB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615CBC" w:rsidRPr="009E4DCE" w:rsidRDefault="009E58FB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35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615CBC" w:rsidRPr="009E4DCE" w:rsidRDefault="009E58FB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615CBC" w:rsidRPr="009E4DCE" w:rsidTr="009E58FB">
        <w:trPr>
          <w:tblHeader/>
        </w:trPr>
        <w:tc>
          <w:tcPr>
            <w:tcW w:w="2131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69" w:type="pct"/>
            <w:gridSpan w:val="7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15CBC" w:rsidRPr="009E4DCE" w:rsidTr="009E58FB">
        <w:tc>
          <w:tcPr>
            <w:tcW w:w="2131" w:type="pct"/>
          </w:tcPr>
          <w:p w:rsidR="00615CBC" w:rsidRPr="009E4DCE" w:rsidRDefault="00615CBC" w:rsidP="00615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615CBC" w:rsidRPr="009E4DCE" w:rsidRDefault="00615CBC" w:rsidP="00615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58FB" w:rsidRPr="009E4DCE" w:rsidTr="009E58FB">
        <w:tc>
          <w:tcPr>
            <w:tcW w:w="2131" w:type="pct"/>
          </w:tcPr>
          <w:p w:rsidR="009E58FB" w:rsidRPr="009E4DCE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7" w:type="pct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107,006</w:t>
            </w:r>
          </w:p>
        </w:tc>
        <w:tc>
          <w:tcPr>
            <w:tcW w:w="135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114,444</w:t>
            </w:r>
          </w:p>
        </w:tc>
      </w:tr>
      <w:tr w:rsidR="009E58FB" w:rsidRPr="009E4DCE" w:rsidTr="009E58FB">
        <w:tc>
          <w:tcPr>
            <w:tcW w:w="2131" w:type="pct"/>
          </w:tcPr>
          <w:p w:rsidR="009E58FB" w:rsidRPr="009E4DCE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7" w:type="pct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4,21</w:t>
            </w:r>
            <w:r w:rsidR="00E7501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5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250</w:t>
            </w:r>
          </w:p>
        </w:tc>
      </w:tr>
      <w:tr w:rsidR="009E58FB" w:rsidRPr="009E4DCE" w:rsidTr="009E58FB">
        <w:tc>
          <w:tcPr>
            <w:tcW w:w="2131" w:type="pct"/>
          </w:tcPr>
          <w:p w:rsidR="009E58FB" w:rsidRPr="009E4DCE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9E58FB" w:rsidRPr="009E4DCE" w:rsidRDefault="00F76A8F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659</w:t>
            </w:r>
          </w:p>
        </w:tc>
        <w:tc>
          <w:tcPr>
            <w:tcW w:w="135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611</w:t>
            </w:r>
          </w:p>
        </w:tc>
      </w:tr>
      <w:tr w:rsidR="009E58FB" w:rsidRPr="009E4DCE" w:rsidTr="009E58FB">
        <w:tc>
          <w:tcPr>
            <w:tcW w:w="2131" w:type="pct"/>
          </w:tcPr>
          <w:p w:rsidR="009E58FB" w:rsidRPr="009E4DCE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7" w:type="pct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9E58FB" w:rsidRPr="009E4DCE" w:rsidRDefault="00F76A8F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272</w:t>
            </w:r>
          </w:p>
        </w:tc>
        <w:tc>
          <w:tcPr>
            <w:tcW w:w="135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317</w:t>
            </w:r>
          </w:p>
        </w:tc>
      </w:tr>
      <w:tr w:rsidR="009E58FB" w:rsidRPr="009E4DCE" w:rsidTr="009E58FB">
        <w:tc>
          <w:tcPr>
            <w:tcW w:w="2131" w:type="pct"/>
          </w:tcPr>
          <w:p w:rsidR="009E58FB" w:rsidRPr="009E4DCE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7" w:type="pct"/>
          </w:tcPr>
          <w:p w:rsidR="009E58FB" w:rsidRPr="009E4DCE" w:rsidRDefault="007B277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E4DC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9E58FB" w:rsidRPr="009E4DCE" w:rsidRDefault="00F76A8F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700</w:t>
            </w:r>
          </w:p>
        </w:tc>
        <w:tc>
          <w:tcPr>
            <w:tcW w:w="135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1,421</w:t>
            </w:r>
          </w:p>
        </w:tc>
      </w:tr>
      <w:tr w:rsidR="009E58FB" w:rsidRPr="009E4DCE" w:rsidTr="009E58FB">
        <w:tc>
          <w:tcPr>
            <w:tcW w:w="2131" w:type="pct"/>
          </w:tcPr>
          <w:p w:rsidR="009E58FB" w:rsidRPr="009E4DCE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9E58FB" w:rsidRPr="009E4DCE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9E58FB">
        <w:tc>
          <w:tcPr>
            <w:tcW w:w="2131" w:type="pct"/>
          </w:tcPr>
          <w:p w:rsidR="00BE4FDF" w:rsidRPr="009E4DCE" w:rsidRDefault="00C45F6A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="00BE4FDF"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7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9E58FB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7" w:type="pct"/>
          </w:tcPr>
          <w:p w:rsidR="00BE4FDF" w:rsidRPr="009E4DCE" w:rsidRDefault="00F76A8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  <w:t>14,93</w:t>
            </w:r>
            <w:r w:rsidR="00C45F6A"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  <w:t>24,422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F76A8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  <w:r w:rsidRPr="00F76A8F">
              <w:rPr>
                <w:rFonts w:ascii="Angsana New" w:hAnsi="Angsana New"/>
                <w:sz w:val="30"/>
                <w:szCs w:val="30"/>
                <w:lang w:val="en-US" w:eastAsia="en-US"/>
              </w:rPr>
              <w:t>14,43</w:t>
            </w:r>
            <w:r w:rsidR="00C45F6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eastAsia="en-US"/>
              </w:rPr>
              <w:t>24,422</w:t>
            </w:r>
          </w:p>
        </w:tc>
      </w:tr>
      <w:tr w:rsidR="00BE4FDF" w:rsidRPr="009E4DCE" w:rsidTr="009E58FB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9E58FB">
        <w:tc>
          <w:tcPr>
            <w:tcW w:w="2131" w:type="pct"/>
          </w:tcPr>
          <w:p w:rsidR="00BE4FDF" w:rsidRPr="001F39CD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9E58FB">
        <w:tc>
          <w:tcPr>
            <w:tcW w:w="2131" w:type="pct"/>
          </w:tcPr>
          <w:p w:rsidR="00BE4FDF" w:rsidRPr="001F39CD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7" w:type="pct"/>
          </w:tcPr>
          <w:p w:rsidR="00BE4FDF" w:rsidRPr="009E4DCE" w:rsidRDefault="00F76A8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1,356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17,385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F76A8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  <w:r w:rsidR="00D77643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4,322</w:t>
            </w:r>
          </w:p>
        </w:tc>
      </w:tr>
      <w:tr w:rsidR="00BE4FDF" w:rsidRPr="009E4DCE" w:rsidTr="009E58FB">
        <w:tc>
          <w:tcPr>
            <w:tcW w:w="2131" w:type="pct"/>
          </w:tcPr>
          <w:p w:rsidR="00BE4FDF" w:rsidRPr="001F39CD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7" w:type="pct"/>
          </w:tcPr>
          <w:p w:rsidR="00BE4FDF" w:rsidRPr="009E4DCE" w:rsidRDefault="00F76A8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7,417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1,718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F76A8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7,417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1,718</w:t>
            </w:r>
          </w:p>
        </w:tc>
      </w:tr>
      <w:tr w:rsidR="00BE4FDF" w:rsidRPr="009E4DCE" w:rsidTr="009E58FB">
        <w:tc>
          <w:tcPr>
            <w:tcW w:w="2131" w:type="pct"/>
          </w:tcPr>
          <w:p w:rsidR="00BE4FDF" w:rsidRPr="001F39CD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7" w:type="pct"/>
          </w:tcPr>
          <w:p w:rsidR="00BE4FDF" w:rsidRPr="009B507F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B507F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1F39CD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F39C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7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495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315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30A33" w:rsidRPr="009E4DCE" w:rsidTr="00615CBC">
        <w:tc>
          <w:tcPr>
            <w:tcW w:w="2131" w:type="pct"/>
          </w:tcPr>
          <w:p w:rsidR="00030A33" w:rsidRPr="009E4DCE" w:rsidRDefault="00DD6DB0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97" w:type="pct"/>
          </w:tcPr>
          <w:p w:rsidR="00030A33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30A33" w:rsidRPr="009E4DCE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030A33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030A33" w:rsidRPr="009E4DCE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030A33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030A33" w:rsidRPr="009E4DCE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30A33" w:rsidRDefault="00030A33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7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11,509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20,064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10,886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2,565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7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189,106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168,636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187,906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168,503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7" w:type="pct"/>
          </w:tcPr>
          <w:p w:rsidR="00BE4FDF" w:rsidRPr="009E4DCE" w:rsidRDefault="00E75011" w:rsidP="00E7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E7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ค่าบริการสิ่งพิมพ์</w:t>
            </w:r>
          </w:p>
        </w:tc>
        <w:tc>
          <w:tcPr>
            <w:tcW w:w="597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6,902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6,290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6,902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6,290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7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4,891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5,677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4,891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5,677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7" w:type="pct"/>
          </w:tcPr>
          <w:p w:rsidR="00BE4FDF" w:rsidRPr="009E4DCE" w:rsidRDefault="00E75011" w:rsidP="00E75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E4FDF" w:rsidRPr="009E4DCE" w:rsidTr="00615CBC">
        <w:tc>
          <w:tcPr>
            <w:tcW w:w="2131" w:type="pct"/>
          </w:tcPr>
          <w:p w:rsidR="00BE4FDF" w:rsidRPr="009E4DCE" w:rsidRDefault="00BE4FDF" w:rsidP="00BE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7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816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  <w:tc>
          <w:tcPr>
            <w:tcW w:w="143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:rsidR="00BE4FDF" w:rsidRPr="009E4DCE" w:rsidRDefault="00E75011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791</w:t>
            </w:r>
          </w:p>
        </w:tc>
        <w:tc>
          <w:tcPr>
            <w:tcW w:w="135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E4FDF" w:rsidRPr="009E4DCE" w:rsidRDefault="00BE4FDF" w:rsidP="00BE4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</w:p>
        </w:tc>
      </w:tr>
    </w:tbl>
    <w:p w:rsidR="00615CBC" w:rsidRPr="00790009" w:rsidRDefault="00615CBC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FA390D" w:rsidRPr="00C60B9B" w:rsidRDefault="00FA390D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615CBC">
        <w:rPr>
          <w:rFonts w:ascii="Angsana New" w:hAnsi="Angsana New"/>
          <w:sz w:val="30"/>
          <w:szCs w:val="30"/>
        </w:rPr>
        <w:t xml:space="preserve">30 </w:t>
      </w:r>
      <w:r w:rsidR="00615CBC">
        <w:rPr>
          <w:rFonts w:ascii="Angsana New" w:hAnsi="Angsana New"/>
          <w:sz w:val="30"/>
          <w:szCs w:val="30"/>
          <w:cs/>
        </w:rPr>
        <w:t>กันยายน</w:t>
      </w:r>
      <w:r w:rsidR="00C5586F" w:rsidRPr="00C60B9B">
        <w:rPr>
          <w:rFonts w:ascii="Angsana New" w:hAnsi="Angsana New"/>
          <w:sz w:val="30"/>
          <w:szCs w:val="30"/>
          <w:cs/>
        </w:rPr>
        <w:t xml:space="preserve"> </w:t>
      </w:r>
      <w:r w:rsidR="00ED41A8" w:rsidRPr="00C60B9B">
        <w:rPr>
          <w:rFonts w:ascii="Angsana New" w:hAnsi="Angsana New"/>
          <w:sz w:val="30"/>
          <w:szCs w:val="30"/>
          <w:cs/>
        </w:rPr>
        <w:t>25</w:t>
      </w:r>
      <w:r w:rsidR="00ED41A8" w:rsidRPr="00C60B9B">
        <w:rPr>
          <w:rFonts w:ascii="Angsana New" w:hAnsi="Angsana New"/>
          <w:sz w:val="30"/>
          <w:szCs w:val="30"/>
        </w:rPr>
        <w:t>6</w:t>
      </w:r>
      <w:r w:rsidR="00AA29F3" w:rsidRPr="00C60B9B">
        <w:rPr>
          <w:rFonts w:ascii="Angsana New" w:hAnsi="Angsana New"/>
          <w:sz w:val="30"/>
          <w:szCs w:val="30"/>
        </w:rPr>
        <w:t>2</w:t>
      </w:r>
      <w:r w:rsidR="00E80EED"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และ</w:t>
      </w:r>
      <w:r w:rsidRPr="00C60B9B">
        <w:rPr>
          <w:rFonts w:ascii="Angsana New" w:hAnsi="Angsana New"/>
          <w:sz w:val="30"/>
          <w:szCs w:val="30"/>
        </w:rPr>
        <w:t xml:space="preserve"> 31 </w:t>
      </w:r>
      <w:r w:rsidRPr="00C60B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0B9B">
        <w:rPr>
          <w:rFonts w:ascii="Angsana New" w:hAnsi="Angsana New"/>
          <w:sz w:val="30"/>
          <w:szCs w:val="30"/>
        </w:rPr>
        <w:t>25</w:t>
      </w:r>
      <w:r w:rsidR="00B54C0B" w:rsidRPr="00C60B9B">
        <w:rPr>
          <w:rFonts w:ascii="Angsana New" w:hAnsi="Angsana New"/>
          <w:sz w:val="30"/>
          <w:szCs w:val="30"/>
          <w:cs/>
        </w:rPr>
        <w:t>6</w:t>
      </w:r>
      <w:r w:rsidR="00AA29F3" w:rsidRPr="00C60B9B">
        <w:rPr>
          <w:rFonts w:ascii="Angsana New" w:hAnsi="Angsana New"/>
          <w:sz w:val="30"/>
          <w:szCs w:val="30"/>
        </w:rPr>
        <w:t>1</w:t>
      </w:r>
      <w:r w:rsidR="00B54C0B"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มีดังนี้</w:t>
      </w:r>
    </w:p>
    <w:p w:rsidR="00FE19FF" w:rsidRPr="00C60B9B" w:rsidRDefault="00FE19FF" w:rsidP="00967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1"/>
        <w:gridCol w:w="1062"/>
        <w:gridCol w:w="236"/>
        <w:gridCol w:w="1079"/>
        <w:gridCol w:w="277"/>
        <w:gridCol w:w="1077"/>
        <w:gridCol w:w="252"/>
        <w:gridCol w:w="1134"/>
      </w:tblGrid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572E4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60B9B">
              <w:rPr>
                <w:rFonts w:ascii="Angsana New" w:hAnsi="Angsana New" w:cs="Angsana New"/>
                <w:i/>
                <w:iCs/>
                <w:sz w:val="30"/>
                <w:szCs w:val="30"/>
              </w:rPr>
              <w:t>-</w:t>
            </w:r>
            <w:r w:rsidRPr="00C60B9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2" w:type="pct"/>
            <w:gridSpan w:val="3"/>
          </w:tcPr>
          <w:p w:rsidR="00AC6B6E" w:rsidRPr="00C60B9B" w:rsidRDefault="00AC6B6E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AC6B6E" w:rsidRPr="00C60B9B" w:rsidRDefault="00AC6B6E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AC6B6E" w:rsidRPr="00C60B9B" w:rsidRDefault="00AC6B6E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AC6B6E" w:rsidRPr="00C60B9B" w:rsidRDefault="00615CB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615CB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C6B6E" w:rsidRPr="00C60B9B" w:rsidTr="007271E5">
        <w:trPr>
          <w:tblHeader/>
        </w:trPr>
        <w:tc>
          <w:tcPr>
            <w:tcW w:w="228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pct"/>
            <w:gridSpan w:val="7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4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47,25</w:t>
            </w:r>
            <w:r w:rsidR="00DD6DB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4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AD52CC" w:rsidRPr="00C60B9B" w:rsidTr="007271E5">
        <w:tc>
          <w:tcPr>
            <w:tcW w:w="2283" w:type="pct"/>
          </w:tcPr>
          <w:p w:rsidR="00AD52CC" w:rsidRPr="00C60B9B" w:rsidRDefault="00AD52CC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</w:tcPr>
          <w:p w:rsidR="00AD52CC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AD52CC" w:rsidRPr="00C60B9B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D52CC" w:rsidRPr="00C60B9B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D52CC" w:rsidRPr="00C60B9B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D52CC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AD52CC" w:rsidRPr="00C60B9B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D52CC" w:rsidRPr="00C60B9B" w:rsidRDefault="00AD52C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4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1,868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655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C60B9B">
              <w:rPr>
                <w:rFonts w:ascii="Angsana New" w:hAnsi="Angsana New"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564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F5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F5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917A6C" w:rsidRPr="00C60B9B" w:rsidTr="007271E5">
        <w:tc>
          <w:tcPr>
            <w:tcW w:w="2283" w:type="pct"/>
          </w:tcPr>
          <w:p w:rsidR="00917A6C" w:rsidRPr="00C60B9B" w:rsidRDefault="00917A6C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64" w:type="pct"/>
          </w:tcPr>
          <w:p w:rsidR="00917A6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125" w:type="pct"/>
          </w:tcPr>
          <w:p w:rsidR="00917A6C" w:rsidRPr="00C60B9B" w:rsidRDefault="00917A6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:rsidR="00917A6C" w:rsidRPr="00917A6C" w:rsidRDefault="00917A6C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917A6C" w:rsidRPr="00C60B9B" w:rsidRDefault="00917A6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917A6C" w:rsidRDefault="00E75011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134" w:type="pct"/>
          </w:tcPr>
          <w:p w:rsidR="00917A6C" w:rsidRPr="00C60B9B" w:rsidRDefault="00917A6C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17A6C" w:rsidRPr="00917A6C" w:rsidRDefault="007E4697" w:rsidP="00917A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6B6E" w:rsidRPr="00C60B9B" w:rsidTr="007271E5">
        <w:tc>
          <w:tcPr>
            <w:tcW w:w="2283" w:type="pct"/>
          </w:tcPr>
          <w:p w:rsidR="00AC6B6E" w:rsidRPr="00C60B9B" w:rsidRDefault="00AC6B6E" w:rsidP="00AC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25478C" w:rsidRDefault="00E75011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5D11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  <w:r w:rsidR="001F5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25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47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25478C" w:rsidRDefault="005D1162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48,957</w:t>
            </w:r>
          </w:p>
        </w:tc>
        <w:tc>
          <w:tcPr>
            <w:tcW w:w="134" w:type="pct"/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AC6B6E" w:rsidRPr="00C60B9B" w:rsidRDefault="00AC6B6E" w:rsidP="00AC6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</w:tr>
    </w:tbl>
    <w:p w:rsidR="00AD52CC" w:rsidRDefault="00AD52CC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18"/>
          <w:szCs w:val="18"/>
          <w:cs/>
        </w:rPr>
      </w:pPr>
      <w:r>
        <w:rPr>
          <w:rFonts w:ascii="Angsana New" w:hAnsi="Angsana New"/>
          <w:sz w:val="18"/>
          <w:szCs w:val="18"/>
          <w:cs/>
        </w:rPr>
        <w:br w:type="page"/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36"/>
        <w:gridCol w:w="1029"/>
        <w:gridCol w:w="237"/>
        <w:gridCol w:w="1046"/>
        <w:gridCol w:w="269"/>
        <w:gridCol w:w="1179"/>
        <w:gridCol w:w="248"/>
        <w:gridCol w:w="1086"/>
      </w:tblGrid>
      <w:tr w:rsidR="001F4152" w:rsidRPr="00C60B9B" w:rsidTr="00AD52CC">
        <w:tc>
          <w:tcPr>
            <w:tcW w:w="2254" w:type="pct"/>
          </w:tcPr>
          <w:p w:rsidR="001F4152" w:rsidRPr="002A37F2" w:rsidRDefault="001F4152" w:rsidP="002A37F2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37F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2A37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</w:t>
            </w:r>
            <w:r w:rsidRPr="002A37F2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2A37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6" w:type="pct"/>
            <w:gridSpan w:val="4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37F2" w:rsidRPr="00C60B9B" w:rsidTr="00AD52CC">
        <w:tc>
          <w:tcPr>
            <w:tcW w:w="2273" w:type="pct"/>
            <w:gridSpan w:val="2"/>
          </w:tcPr>
          <w:p w:rsidR="001F4152" w:rsidRPr="00C60B9B" w:rsidRDefault="001F4152" w:rsidP="0049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1F4152" w:rsidRPr="00C60B9B" w:rsidRDefault="002A37F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7" w:type="pct"/>
          </w:tcPr>
          <w:p w:rsidR="001F4152" w:rsidRPr="00C60B9B" w:rsidRDefault="001F4152" w:rsidP="00491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4" w:type="pct"/>
          </w:tcPr>
          <w:p w:rsidR="001F4152" w:rsidRPr="00C60B9B" w:rsidRDefault="001F4152" w:rsidP="00491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F4152" w:rsidRPr="00C60B9B" w:rsidRDefault="002A37F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3" w:type="pct"/>
          </w:tcPr>
          <w:p w:rsidR="001F4152" w:rsidRPr="00C60B9B" w:rsidRDefault="001F4152" w:rsidP="00491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A37F2" w:rsidRPr="00C60B9B" w:rsidTr="00AD52CC">
        <w:tc>
          <w:tcPr>
            <w:tcW w:w="2273" w:type="pct"/>
            <w:gridSpan w:val="2"/>
          </w:tcPr>
          <w:p w:rsidR="001F4152" w:rsidRPr="00C60B9B" w:rsidRDefault="001F4152" w:rsidP="001F4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1F4152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7" w:type="pct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1F4152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F4152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3" w:type="pct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1F4152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1F4152" w:rsidRPr="00C60B9B" w:rsidTr="00AD52CC">
        <w:trPr>
          <w:trHeight w:val="299"/>
        </w:trPr>
        <w:tc>
          <w:tcPr>
            <w:tcW w:w="2273" w:type="pct"/>
            <w:gridSpan w:val="2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27" w:type="pct"/>
            <w:gridSpan w:val="7"/>
          </w:tcPr>
          <w:p w:rsidR="001F4152" w:rsidRPr="00C60B9B" w:rsidRDefault="001F4152" w:rsidP="001F4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A37F2" w:rsidRPr="00C60B9B" w:rsidTr="00AD52CC">
        <w:tc>
          <w:tcPr>
            <w:tcW w:w="2273" w:type="pct"/>
            <w:gridSpan w:val="2"/>
          </w:tcPr>
          <w:p w:rsidR="002A37F2" w:rsidRPr="00C60B9B" w:rsidRDefault="002A37F2" w:rsidP="002A3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1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A37F2" w:rsidRPr="00C60B9B" w:rsidTr="00AD52CC">
        <w:tc>
          <w:tcPr>
            <w:tcW w:w="2273" w:type="pct"/>
            <w:gridSpan w:val="2"/>
          </w:tcPr>
          <w:p w:rsidR="002A37F2" w:rsidRDefault="002A37F2" w:rsidP="002A3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:rsidR="002A37F2" w:rsidRPr="00C60B9B" w:rsidRDefault="002A37F2" w:rsidP="002A3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551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27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shd w:val="clear" w:color="auto" w:fill="auto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33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A37F2" w:rsidRPr="00C60B9B" w:rsidTr="00AD52CC">
        <w:tc>
          <w:tcPr>
            <w:tcW w:w="2273" w:type="pct"/>
            <w:gridSpan w:val="2"/>
          </w:tcPr>
          <w:p w:rsidR="002A37F2" w:rsidRPr="002A37F2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37F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27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492</w:t>
            </w:r>
          </w:p>
        </w:tc>
        <w:tc>
          <w:tcPr>
            <w:tcW w:w="133" w:type="pct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37F2" w:rsidRPr="00C60B9B" w:rsidRDefault="002A37F2" w:rsidP="002A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:rsidR="00AD52CC" w:rsidRDefault="00AD52CC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90009" w:rsidRDefault="00790009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04A93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>
        <w:rPr>
          <w:rFonts w:ascii="Angsana New" w:hAnsi="Angsana New" w:hint="cs"/>
          <w:sz w:val="30"/>
          <w:szCs w:val="30"/>
          <w:cs/>
        </w:rPr>
        <w:t>ระยะสั้น</w:t>
      </w:r>
      <w:r w:rsidRPr="00004A93">
        <w:rPr>
          <w:rFonts w:ascii="Angsana New" w:hAnsi="Angsana New"/>
          <w:sz w:val="30"/>
          <w:szCs w:val="30"/>
          <w:cs/>
        </w:rPr>
        <w:t>แก่</w:t>
      </w:r>
      <w:r>
        <w:rPr>
          <w:rFonts w:ascii="Angsana New" w:hAnsi="Angsana New"/>
          <w:sz w:val="30"/>
          <w:szCs w:val="30"/>
          <w:cs/>
        </w:rPr>
        <w:t>กิจการ</w:t>
      </w:r>
      <w:r w:rsidRPr="00742BE2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004A93">
        <w:rPr>
          <w:rFonts w:ascii="Angsana New" w:hAnsi="Angsana New"/>
          <w:sz w:val="30"/>
          <w:szCs w:val="30"/>
          <w:cs/>
        </w:rPr>
        <w:t>สำหรับงวด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 w:rsidRPr="00004A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5CBC">
        <w:rPr>
          <w:rFonts w:ascii="Angsana New" w:hAnsi="Angsana New"/>
          <w:sz w:val="30"/>
          <w:szCs w:val="30"/>
          <w:cs/>
        </w:rPr>
        <w:t>30 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Pr="00004A93">
        <w:rPr>
          <w:rFonts w:ascii="Angsana New" w:hAnsi="Angsana New"/>
          <w:sz w:val="30"/>
          <w:szCs w:val="30"/>
          <w:cs/>
        </w:rPr>
        <w:t>มีดังนี้</w:t>
      </w:r>
    </w:p>
    <w:p w:rsidR="00790009" w:rsidRPr="00AD52CC" w:rsidRDefault="00790009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67"/>
        <w:gridCol w:w="989"/>
        <w:gridCol w:w="236"/>
        <w:gridCol w:w="999"/>
        <w:gridCol w:w="236"/>
        <w:gridCol w:w="814"/>
        <w:gridCol w:w="236"/>
        <w:gridCol w:w="851"/>
        <w:gridCol w:w="236"/>
        <w:gridCol w:w="990"/>
        <w:gridCol w:w="10"/>
      </w:tblGrid>
      <w:tr w:rsidR="00790009" w:rsidRPr="007E4697" w:rsidTr="009450AB">
        <w:trPr>
          <w:gridAfter w:val="1"/>
          <w:wAfter w:w="10" w:type="dxa"/>
          <w:tblHeader/>
        </w:trPr>
        <w:tc>
          <w:tcPr>
            <w:tcW w:w="261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697">
              <w:br w:type="page"/>
            </w:r>
            <w:r w:rsidRPr="007E46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E4697">
              <w:rPr>
                <w:rFonts w:ascii="Angsana New" w:hAnsi="Angsana New"/>
                <w:sz w:val="30"/>
                <w:szCs w:val="30"/>
              </w:rPr>
              <w:br w:type="page"/>
            </w:r>
            <w:r w:rsidRPr="007E4697">
              <w:rPr>
                <w:rFonts w:ascii="Angsana New" w:hAnsi="Angsana New"/>
                <w:sz w:val="30"/>
                <w:szCs w:val="30"/>
              </w:rPr>
              <w:br w:type="page"/>
            </w:r>
            <w:r w:rsidRPr="007E469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7E4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</w:tc>
        <w:tc>
          <w:tcPr>
            <w:tcW w:w="2246" w:type="dxa"/>
            <w:gridSpan w:val="3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2" w:type="dxa"/>
            <w:gridSpan w:val="7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E46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90009" w:rsidRPr="007E4697" w:rsidTr="00B50238">
        <w:trPr>
          <w:tblHeader/>
        </w:trPr>
        <w:tc>
          <w:tcPr>
            <w:tcW w:w="2610" w:type="dxa"/>
            <w:shd w:val="clear" w:color="auto" w:fill="auto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4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E46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615CBC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90009" w:rsidRPr="007E4697" w:rsidRDefault="00615CBC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790009" w:rsidRPr="007E4697" w:rsidTr="00B50238">
        <w:trPr>
          <w:tblHeader/>
        </w:trPr>
        <w:tc>
          <w:tcPr>
            <w:tcW w:w="261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7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vAlign w:val="bottom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E469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90009" w:rsidRPr="007E4697" w:rsidTr="009450AB">
        <w:trPr>
          <w:gridAfter w:val="1"/>
          <w:wAfter w:w="10" w:type="dxa"/>
          <w:tblHeader/>
        </w:trPr>
        <w:tc>
          <w:tcPr>
            <w:tcW w:w="261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2" w:type="dxa"/>
            <w:gridSpan w:val="7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E469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E46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0009" w:rsidRPr="007E4697" w:rsidTr="00B50238">
        <w:tc>
          <w:tcPr>
            <w:tcW w:w="261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46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E46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009" w:rsidRPr="007E4697" w:rsidTr="00B50238">
        <w:tc>
          <w:tcPr>
            <w:tcW w:w="261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4697">
              <w:rPr>
                <w:rFonts w:asciiTheme="majorBidi" w:hAnsiTheme="majorBidi"/>
                <w:sz w:val="30"/>
                <w:szCs w:val="30"/>
                <w:cs/>
              </w:rPr>
              <w:t>บริษัท พริซึ่ม โซลูชั่นส์</w:t>
            </w:r>
            <w:r w:rsidRPr="007E4697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E4697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990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267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790009" w:rsidRPr="007E4697" w:rsidRDefault="00875FFB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697">
              <w:rPr>
                <w:rFonts w:ascii="Angsana New" w:hAnsi="Angsana New"/>
                <w:sz w:val="30"/>
                <w:szCs w:val="30"/>
              </w:rPr>
              <w:t>1.9 - 2.25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4697">
              <w:rPr>
                <w:rFonts w:ascii="Angsana New" w:hAnsi="Angsana New"/>
                <w:sz w:val="30"/>
                <w:szCs w:val="30"/>
                <w:lang w:val="en-US"/>
              </w:rPr>
              <w:t>41,000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790009" w:rsidRPr="007E4697" w:rsidRDefault="00790009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E469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790009" w:rsidRPr="00875FFB" w:rsidRDefault="00875FFB" w:rsidP="00875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(2,000)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:rsidR="00790009" w:rsidRPr="007E4697" w:rsidRDefault="00875FFB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39,000</w:t>
            </w:r>
          </w:p>
        </w:tc>
      </w:tr>
      <w:tr w:rsidR="00B50238" w:rsidRPr="007E4697" w:rsidTr="00B50238">
        <w:tc>
          <w:tcPr>
            <w:tcW w:w="2610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B50238" w:rsidRPr="007E4697" w:rsidRDefault="00B50238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B50238" w:rsidRPr="007E4697" w:rsidRDefault="00B50238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B50238" w:rsidRDefault="00B50238" w:rsidP="00875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:rsidR="00B50238" w:rsidRDefault="00B50238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0238" w:rsidRPr="007E4697" w:rsidTr="00DF244B">
        <w:tc>
          <w:tcPr>
            <w:tcW w:w="2610" w:type="dxa"/>
          </w:tcPr>
          <w:p w:rsidR="00B50238" w:rsidRPr="00B50238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5023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B50238" w:rsidRPr="007E4697" w:rsidRDefault="00B50238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:rsidR="00B50238" w:rsidRPr="007E4697" w:rsidRDefault="00B50238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B50238" w:rsidRDefault="00B50238" w:rsidP="00875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50238" w:rsidRPr="007E4697" w:rsidRDefault="00B50238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:rsidR="00B50238" w:rsidRDefault="00B50238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04AF" w:rsidRPr="007E4697" w:rsidTr="00DF244B">
        <w:tc>
          <w:tcPr>
            <w:tcW w:w="2610" w:type="dxa"/>
          </w:tcPr>
          <w:p w:rsidR="009450AB" w:rsidRDefault="009450AB" w:rsidP="0094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9450AB" w:rsidRDefault="009450AB" w:rsidP="0094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 “บริษัท บัฟ </w:t>
            </w:r>
          </w:p>
          <w:p w:rsidR="00FB04AF" w:rsidRPr="009450AB" w:rsidRDefault="009450AB" w:rsidP="0094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92B39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จำกัด”)</w:t>
            </w:r>
          </w:p>
        </w:tc>
        <w:tc>
          <w:tcPr>
            <w:tcW w:w="990" w:type="dxa"/>
          </w:tcPr>
          <w:p w:rsidR="00FB04AF" w:rsidRPr="007E4697" w:rsidRDefault="00C13103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FB04AF" w:rsidRPr="007E4697" w:rsidRDefault="00FB04AF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:rsidR="003B3B0B" w:rsidRDefault="003B3B0B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</w:t>
            </w:r>
          </w:p>
          <w:p w:rsidR="003B3B0B" w:rsidRDefault="003B3B0B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B04AF" w:rsidRPr="007E4697" w:rsidRDefault="00FB04AF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B04AF" w:rsidRPr="007E4697" w:rsidRDefault="00FB04AF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:rsidR="00AF2DEC" w:rsidRPr="007E4697" w:rsidRDefault="00AF2DEC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B04AF" w:rsidRPr="007E4697" w:rsidRDefault="00FB04AF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AF2DEC" w:rsidRPr="00AF2DEC" w:rsidRDefault="00AF2DEC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36" w:type="dxa"/>
          </w:tcPr>
          <w:p w:rsidR="00FB04AF" w:rsidRPr="007E4697" w:rsidRDefault="00FB04AF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F2DEC" w:rsidRDefault="00AF2DEC" w:rsidP="00B502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B04AF" w:rsidRPr="007E4697" w:rsidRDefault="00FB04AF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:rsidR="00AF2DEC" w:rsidRDefault="00AF2DEC" w:rsidP="003B3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90,000</w:t>
            </w:r>
          </w:p>
        </w:tc>
      </w:tr>
      <w:tr w:rsidR="00790009" w:rsidRPr="00723710" w:rsidTr="00DF244B">
        <w:tc>
          <w:tcPr>
            <w:tcW w:w="2610" w:type="dxa"/>
          </w:tcPr>
          <w:p w:rsidR="00790009" w:rsidRPr="00A933D2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B50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790009" w:rsidRPr="00A933D2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7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790009" w:rsidRPr="007E4697" w:rsidRDefault="00790009" w:rsidP="00DF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46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41,000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:rsidR="00790009" w:rsidRPr="00DF244B" w:rsidRDefault="00DF244B" w:rsidP="00DF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4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Pr="00DF2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790009" w:rsidRPr="00DF244B" w:rsidRDefault="00DF244B" w:rsidP="00DF2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4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(2,000)</w:t>
            </w:r>
          </w:p>
        </w:tc>
        <w:tc>
          <w:tcPr>
            <w:tcW w:w="236" w:type="dxa"/>
          </w:tcPr>
          <w:p w:rsidR="00790009" w:rsidRPr="007E4697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0009" w:rsidRPr="007E4697" w:rsidRDefault="00AF2DEC" w:rsidP="000A2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7E67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9,000</w:t>
            </w:r>
          </w:p>
        </w:tc>
      </w:tr>
    </w:tbl>
    <w:p w:rsidR="00790009" w:rsidRDefault="00790009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  <w:sectPr w:rsidR="00790009" w:rsidSect="00C328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4"/>
        <w:gridCol w:w="287"/>
        <w:gridCol w:w="1081"/>
        <w:gridCol w:w="278"/>
        <w:gridCol w:w="1079"/>
        <w:gridCol w:w="251"/>
        <w:gridCol w:w="1072"/>
      </w:tblGrid>
      <w:tr w:rsidR="00092E16" w:rsidRPr="00C60B9B" w:rsidTr="0024103D">
        <w:tc>
          <w:tcPr>
            <w:tcW w:w="2295" w:type="pct"/>
          </w:tcPr>
          <w:p w:rsidR="00092E16" w:rsidRPr="00C60B9B" w:rsidRDefault="00092E16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7" w:type="pct"/>
            <w:gridSpan w:val="3"/>
          </w:tcPr>
          <w:p w:rsidR="00092E16" w:rsidRPr="00C60B9B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092E16" w:rsidRPr="00C60B9B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092E16" w:rsidRPr="00E8043E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92E16" w:rsidRPr="00C60B9B" w:rsidTr="0024103D">
        <w:tc>
          <w:tcPr>
            <w:tcW w:w="2295" w:type="pct"/>
          </w:tcPr>
          <w:p w:rsidR="00092E16" w:rsidRPr="00C60B9B" w:rsidRDefault="00092E16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092E16" w:rsidRPr="00C60B9B" w:rsidRDefault="00615CB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5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092E16" w:rsidRPr="00C60B9B" w:rsidRDefault="00615CB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33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92E16" w:rsidRPr="00C60B9B" w:rsidTr="0024103D">
        <w:tc>
          <w:tcPr>
            <w:tcW w:w="2295" w:type="pct"/>
          </w:tcPr>
          <w:p w:rsidR="00092E16" w:rsidRPr="00C60B9B" w:rsidRDefault="00092E16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3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92E16" w:rsidRPr="00C60B9B" w:rsidTr="0024103D">
        <w:tc>
          <w:tcPr>
            <w:tcW w:w="2295" w:type="pct"/>
          </w:tcPr>
          <w:p w:rsidR="00092E16" w:rsidRPr="00C60B9B" w:rsidRDefault="00092E16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5" w:type="pct"/>
            <w:gridSpan w:val="7"/>
          </w:tcPr>
          <w:p w:rsidR="00092E16" w:rsidRPr="00C60B9B" w:rsidRDefault="00092E16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3" w:type="pct"/>
          </w:tcPr>
          <w:p w:rsidR="007E4697" w:rsidRPr="00F30BCC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52" w:type="pct"/>
          </w:tcPr>
          <w:p w:rsidR="007E4697" w:rsidRPr="004E0EB6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4E0EB6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47" w:type="pct"/>
          </w:tcPr>
          <w:p w:rsidR="007E4697" w:rsidRPr="004E0EB6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</w:tcPr>
          <w:p w:rsidR="007E4697" w:rsidRPr="00F30BCC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33" w:type="pct"/>
          </w:tcPr>
          <w:p w:rsidR="007E4697" w:rsidRPr="004E0EB6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7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4E0EB6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3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1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pct"/>
          </w:tcPr>
          <w:p w:rsidR="007E4697" w:rsidRPr="00C01835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3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 w:rsidRPr="00C60B9B">
              <w:rPr>
                <w:rFonts w:ascii="Angsana New" w:hAnsi="Angsana New"/>
                <w:sz w:val="30"/>
                <w:szCs w:val="30"/>
              </w:rPr>
              <w:t>.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C60B9B">
              <w:rPr>
                <w:rFonts w:ascii="Angsana New" w:hAnsi="Angsana New"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60B9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63" w:type="pct"/>
          </w:tcPr>
          <w:p w:rsidR="007E4697" w:rsidRPr="005D52F4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22,349</w:t>
            </w: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5D52F4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22,349</w:t>
            </w: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21,168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3" w:type="pct"/>
          </w:tcPr>
          <w:p w:rsidR="007E4697" w:rsidRPr="00F30BCC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7,804</w:t>
            </w:r>
          </w:p>
        </w:tc>
        <w:tc>
          <w:tcPr>
            <w:tcW w:w="152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  <w:tc>
          <w:tcPr>
            <w:tcW w:w="147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7E4697" w:rsidRPr="00F30BCC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7,804</w:t>
            </w:r>
          </w:p>
        </w:tc>
        <w:tc>
          <w:tcPr>
            <w:tcW w:w="133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7E4697" w:rsidRPr="004E0EB6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</w:tr>
      <w:tr w:rsidR="007E4697" w:rsidRPr="00C60B9B" w:rsidTr="0024103D">
        <w:tc>
          <w:tcPr>
            <w:tcW w:w="2295" w:type="pct"/>
          </w:tcPr>
          <w:p w:rsidR="007E4697" w:rsidRPr="00C60B9B" w:rsidRDefault="007E4697" w:rsidP="007E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F30BCC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30,281</w:t>
            </w:r>
          </w:p>
        </w:tc>
        <w:tc>
          <w:tcPr>
            <w:tcW w:w="152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29,185</w:t>
            </w:r>
          </w:p>
        </w:tc>
        <w:tc>
          <w:tcPr>
            <w:tcW w:w="147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F30BCC" w:rsidRDefault="004703FE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30,281</w:t>
            </w:r>
          </w:p>
        </w:tc>
        <w:tc>
          <w:tcPr>
            <w:tcW w:w="133" w:type="pct"/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7E4697" w:rsidRPr="00C60B9B" w:rsidRDefault="007E4697" w:rsidP="007E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29,185</w:t>
            </w:r>
          </w:p>
        </w:tc>
      </w:tr>
    </w:tbl>
    <w:p w:rsidR="00092E16" w:rsidRPr="006A43B9" w:rsidRDefault="00092E16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57"/>
        <w:gridCol w:w="291"/>
        <w:gridCol w:w="1089"/>
        <w:gridCol w:w="276"/>
        <w:gridCol w:w="1089"/>
        <w:gridCol w:w="255"/>
        <w:gridCol w:w="1060"/>
      </w:tblGrid>
      <w:tr w:rsidR="00824224" w:rsidRPr="00C60B9B" w:rsidTr="006B6B2B">
        <w:tc>
          <w:tcPr>
            <w:tcW w:w="2293" w:type="pct"/>
          </w:tcPr>
          <w:p w:rsidR="00824224" w:rsidRPr="00C60B9B" w:rsidRDefault="00824224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br w:type="page"/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9" w:type="pct"/>
            <w:gridSpan w:val="3"/>
          </w:tcPr>
          <w:p w:rsidR="00824224" w:rsidRPr="00C60B9B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:rsidR="00824224" w:rsidRPr="00C60B9B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:rsidR="00824224" w:rsidRPr="00C60B9B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C60B9B" w:rsidRDefault="00615CB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615CBC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7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9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59" w:type="pct"/>
          </w:tcPr>
          <w:p w:rsidR="00824224" w:rsidRPr="00862B3A" w:rsidRDefault="004703FE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62B3A" w:rsidRDefault="004703FE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1,155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6A43B9" w:rsidRDefault="00824224" w:rsidP="006B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9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6B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59" w:type="pct"/>
          </w:tcPr>
          <w:p w:rsidR="00824224" w:rsidRPr="0081411C" w:rsidRDefault="004703FE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1411C" w:rsidRDefault="004703FE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6A43B9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6A43B9" w:rsidRDefault="00824224" w:rsidP="006B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59" w:type="pct"/>
          </w:tcPr>
          <w:p w:rsidR="00824224" w:rsidRPr="0081411C" w:rsidRDefault="004703FE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1411C" w:rsidRDefault="004703FE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2,556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Synnex Technology International Corporation</w:t>
            </w:r>
          </w:p>
        </w:tc>
        <w:tc>
          <w:tcPr>
            <w:tcW w:w="559" w:type="pct"/>
          </w:tcPr>
          <w:p w:rsidR="00824224" w:rsidRPr="0081411C" w:rsidRDefault="004703FE" w:rsidP="00814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81411C" w:rsidRDefault="004703FE" w:rsidP="00470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092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81411C" w:rsidRDefault="0074514B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2,556</w:t>
            </w:r>
          </w:p>
        </w:tc>
        <w:tc>
          <w:tcPr>
            <w:tcW w:w="154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5,440</w:t>
            </w:r>
          </w:p>
        </w:tc>
        <w:tc>
          <w:tcPr>
            <w:tcW w:w="146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81411C" w:rsidRDefault="0074514B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3,711</w:t>
            </w:r>
          </w:p>
        </w:tc>
        <w:tc>
          <w:tcPr>
            <w:tcW w:w="135" w:type="pct"/>
          </w:tcPr>
          <w:p w:rsidR="00824224" w:rsidRPr="00C60B9B" w:rsidRDefault="00824224" w:rsidP="00092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5,495</w:t>
            </w:r>
          </w:p>
        </w:tc>
      </w:tr>
    </w:tbl>
    <w:p w:rsidR="0098210D" w:rsidRDefault="0098210D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73"/>
        <w:gridCol w:w="274"/>
        <w:gridCol w:w="1089"/>
        <w:gridCol w:w="276"/>
        <w:gridCol w:w="1089"/>
        <w:gridCol w:w="280"/>
        <w:gridCol w:w="1036"/>
      </w:tblGrid>
      <w:tr w:rsidR="00824224" w:rsidRPr="00C60B9B" w:rsidTr="006B6B2B">
        <w:tc>
          <w:tcPr>
            <w:tcW w:w="2293" w:type="pct"/>
          </w:tcPr>
          <w:p w:rsidR="00824224" w:rsidRPr="00C60B9B" w:rsidRDefault="00824224" w:rsidP="003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50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ค่าใช้จ่ายค้างจ่าย-กิจการที่เกี่ยวข้องกัน</w:t>
            </w:r>
          </w:p>
        </w:tc>
        <w:tc>
          <w:tcPr>
            <w:tcW w:w="1289" w:type="pct"/>
            <w:gridSpan w:val="3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824224" w:rsidRPr="00C60B9B" w:rsidRDefault="00615CB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615CBC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24224" w:rsidRPr="00C60B9B" w:rsidTr="006B6B2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7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AD4FC6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F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8" w:type="pct"/>
          </w:tcPr>
          <w:p w:rsidR="00824224" w:rsidRPr="00AD4FC6" w:rsidRDefault="0074514B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824224" w:rsidRPr="00AD4FC6" w:rsidRDefault="0074514B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824224" w:rsidRPr="00C60B9B" w:rsidTr="0074514B">
        <w:tc>
          <w:tcPr>
            <w:tcW w:w="2293" w:type="pct"/>
          </w:tcPr>
          <w:p w:rsidR="00824224" w:rsidRPr="00C60B9B" w:rsidRDefault="00824224" w:rsidP="00824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917C3D" w:rsidRDefault="0074514B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45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  <w:tc>
          <w:tcPr>
            <w:tcW w:w="146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917C3D" w:rsidRDefault="0074514B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48" w:type="pct"/>
          </w:tcPr>
          <w:p w:rsidR="00824224" w:rsidRPr="00C60B9B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824224" w:rsidRPr="00C60B9B" w:rsidRDefault="00824224" w:rsidP="006B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</w:p>
        </w:tc>
      </w:tr>
    </w:tbl>
    <w:p w:rsidR="00657998" w:rsidRDefault="00657998" w:rsidP="0065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4D3230" w:rsidRPr="00C60B9B" w:rsidRDefault="00F9484F" w:rsidP="0065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821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</w:t>
      </w:r>
      <w:r w:rsidR="003848F7" w:rsidRPr="009821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ใหม่ในระหว่างงวด</w:t>
      </w:r>
      <w:r w:rsidRPr="0098210D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4D3230" w:rsidRPr="00B261DF" w:rsidRDefault="004D3230" w:rsidP="004D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12"/>
          <w:szCs w:val="12"/>
        </w:rPr>
      </w:pPr>
    </w:p>
    <w:p w:rsidR="007B24C9" w:rsidRPr="007B24C9" w:rsidRDefault="007B24C9" w:rsidP="007B2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B24C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สัญญาว่าจ้างการบริการทางด้านเทคนิค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7B24C9" w:rsidRPr="004825EC" w:rsidRDefault="007B24C9" w:rsidP="007B2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2"/>
          <w:szCs w:val="12"/>
        </w:rPr>
      </w:pPr>
    </w:p>
    <w:p w:rsidR="007B24C9" w:rsidRDefault="006507BB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บริษัทได้ทำสัญญาว่าจ้างการบริการ</w:t>
      </w:r>
      <w:r w:rsidR="00AC02D7">
        <w:rPr>
          <w:rFonts w:ascii="Angsana New" w:hAnsi="Angsana New" w:hint="cs"/>
          <w:spacing w:val="-2"/>
          <w:sz w:val="30"/>
          <w:szCs w:val="30"/>
          <w:cs/>
        </w:rPr>
        <w:t>ทางด้านเทคนิค</w:t>
      </w:r>
      <w:r w:rsidR="00E53E2A" w:rsidRPr="00B60878">
        <w:rPr>
          <w:rFonts w:ascii="Angsana New" w:hAnsi="Angsana New" w:hint="cs"/>
          <w:spacing w:val="-2"/>
          <w:sz w:val="30"/>
          <w:szCs w:val="30"/>
          <w:cs/>
        </w:rPr>
        <w:t>ก่อนและหลังการขาย</w:t>
      </w:r>
      <w:r w:rsidR="00B91E62">
        <w:rPr>
          <w:rFonts w:ascii="Angsana New" w:hAnsi="Angsana New" w:hint="cs"/>
          <w:spacing w:val="-2"/>
          <w:sz w:val="30"/>
          <w:szCs w:val="30"/>
          <w:cs/>
        </w:rPr>
        <w:t>แก่สินค้า</w:t>
      </w:r>
      <w:r w:rsidR="00114950" w:rsidRPr="00B60878">
        <w:rPr>
          <w:rFonts w:ascii="Angsana New" w:hAnsi="Angsana New"/>
          <w:spacing w:val="-2"/>
          <w:sz w:val="30"/>
          <w:szCs w:val="30"/>
          <w:cs/>
        </w:rPr>
        <w:t>ที่ผู้รับบริการเป็นผู้จัดจำหน่าย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กับบริษัท พริซึ่ม</w:t>
      </w:r>
      <w:r w:rsidR="00B60878" w:rsidRPr="00B60878">
        <w:rPr>
          <w:rFonts w:ascii="Angsana New" w:hAnsi="Angsana New"/>
          <w:spacing w:val="-2"/>
          <w:sz w:val="30"/>
          <w:szCs w:val="30"/>
        </w:rPr>
        <w:t xml:space="preserve">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โซลูชั่นส์ จำกัด กำหนดระยะเวลา 1 ปีตั้งแต่วันที่ 1 มกราคม 2562 ถึงวันที่</w:t>
      </w:r>
      <w:r w:rsidR="00F02AB4" w:rsidRPr="00B6087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31 ธันวาคม 2562 โดยกำหนดอัตราค่าบริการเป็นรายเดือน</w:t>
      </w:r>
      <w:r w:rsidR="00114950" w:rsidRPr="00B60878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 xml:space="preserve"> 0.03</w:t>
      </w:r>
      <w:r w:rsidR="00114950" w:rsidRPr="00B60878">
        <w:rPr>
          <w:rFonts w:ascii="Angsana New" w:hAnsi="Angsana New"/>
          <w:spacing w:val="-2"/>
          <w:sz w:val="30"/>
          <w:szCs w:val="30"/>
        </w:rPr>
        <w:t xml:space="preserve"> </w:t>
      </w:r>
      <w:r w:rsidR="007B24C9" w:rsidRPr="00B60878">
        <w:rPr>
          <w:rFonts w:ascii="Angsana New" w:hAnsi="Angsana New"/>
          <w:spacing w:val="-2"/>
          <w:sz w:val="30"/>
          <w:szCs w:val="30"/>
          <w:cs/>
        </w:rPr>
        <w:t>ของยอดขายรวมของผู้รับบริการ</w:t>
      </w:r>
      <w:r w:rsidR="00AC02D7">
        <w:rPr>
          <w:rFonts w:ascii="Angsana New" w:hAnsi="Angsana New" w:hint="cs"/>
          <w:spacing w:val="-2"/>
          <w:sz w:val="30"/>
          <w:szCs w:val="30"/>
          <w:cs/>
        </w:rPr>
        <w:t xml:space="preserve"> สัญญาดังกล่าว</w:t>
      </w:r>
      <w:r w:rsidR="007F1B02">
        <w:rPr>
          <w:rFonts w:ascii="Angsana New" w:hAnsi="Angsana New" w:hint="cs"/>
          <w:spacing w:val="-2"/>
          <w:sz w:val="30"/>
          <w:szCs w:val="30"/>
          <w:cs/>
        </w:rPr>
        <w:t>สามารถขอบอกเลิกก่อนครบกำหนด</w:t>
      </w:r>
      <w:r w:rsidR="00916AB0">
        <w:rPr>
          <w:rFonts w:ascii="Angsana New" w:hAnsi="Angsana New"/>
          <w:spacing w:val="-2"/>
          <w:sz w:val="30"/>
          <w:szCs w:val="30"/>
        </w:rPr>
        <w:t xml:space="preserve"> </w:t>
      </w:r>
      <w:r w:rsidR="007F1B02">
        <w:rPr>
          <w:rFonts w:ascii="Angsana New" w:hAnsi="Angsana New" w:hint="cs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="007F1B02">
        <w:rPr>
          <w:rFonts w:ascii="Angsana New" w:hAnsi="Angsana New"/>
          <w:spacing w:val="-2"/>
          <w:sz w:val="30"/>
          <w:szCs w:val="30"/>
        </w:rPr>
        <w:t xml:space="preserve">30 </w:t>
      </w:r>
      <w:r w:rsidR="007F1B02">
        <w:rPr>
          <w:rFonts w:ascii="Angsana New" w:hAnsi="Angsana New" w:hint="cs"/>
          <w:spacing w:val="-2"/>
          <w:sz w:val="30"/>
          <w:szCs w:val="30"/>
          <w:cs/>
        </w:rPr>
        <w:t>วัน</w:t>
      </w: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12AD4" w:rsidRDefault="00A12A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703FE" w:rsidRDefault="004703FE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703FE" w:rsidRDefault="004703FE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703FE" w:rsidRDefault="004703FE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4548F" w:rsidRPr="00B60878" w:rsidRDefault="0024548F" w:rsidP="00650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:rsidR="003E6A5C" w:rsidRPr="00F22A9F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22A9F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</w:t>
      </w:r>
    </w:p>
    <w:p w:rsidR="00AE2452" w:rsidRPr="008F0138" w:rsidRDefault="00AE2452" w:rsidP="00AC5046">
      <w:pPr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834"/>
        <w:gridCol w:w="1076"/>
        <w:gridCol w:w="273"/>
        <w:gridCol w:w="1095"/>
        <w:gridCol w:w="273"/>
        <w:gridCol w:w="1086"/>
        <w:gridCol w:w="271"/>
        <w:gridCol w:w="1073"/>
      </w:tblGrid>
      <w:tr w:rsidR="007508B6" w:rsidRPr="00C60B9B" w:rsidTr="00BB423B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7508B6" w:rsidRPr="00C60B9B" w:rsidTr="00BB423B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6C479A" w:rsidRPr="00C60B9B" w:rsidRDefault="00615CBC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C479A" w:rsidRPr="00C60B9B" w:rsidRDefault="00615CBC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3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7508B6" w:rsidRPr="00C60B9B" w:rsidTr="00BB423B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90626" w:rsidRPr="00C60B9B" w:rsidTr="00BB423B">
        <w:tc>
          <w:tcPr>
            <w:tcW w:w="1849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:rsidR="006C479A" w:rsidRPr="00C60B9B" w:rsidRDefault="006C479A" w:rsidP="00B86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8" w:type="pct"/>
          </w:tcPr>
          <w:p w:rsidR="00BB423B" w:rsidRPr="008C3DF9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567" w:type="pct"/>
            <w:shd w:val="clear" w:color="auto" w:fill="auto"/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1050F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2,229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48,957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4,508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1050F">
              <w:rPr>
                <w:rFonts w:ascii="Angsana New" w:hAnsi="Angsana New"/>
                <w:sz w:val="30"/>
                <w:szCs w:val="30"/>
              </w:rPr>
              <w:t>5,825,50</w:t>
            </w:r>
            <w:r w:rsidR="003C040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6,234,273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463BD">
              <w:rPr>
                <w:rFonts w:ascii="Angsana New" w:hAnsi="Angsana New"/>
                <w:sz w:val="30"/>
                <w:szCs w:val="30"/>
              </w:rPr>
              <w:t>5,772,</w:t>
            </w:r>
            <w:r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6,203,920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050F">
              <w:rPr>
                <w:rFonts w:ascii="Angsana New" w:hAnsi="Angsana New"/>
                <w:b/>
                <w:bCs/>
                <w:sz w:val="30"/>
                <w:szCs w:val="30"/>
              </w:rPr>
              <w:t>5,827,20</w:t>
            </w:r>
            <w:r w:rsidR="003C040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6,236,502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</w:rPr>
              <w:t>5,821,3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6,208,428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1050F">
              <w:rPr>
                <w:rFonts w:ascii="Angsana New" w:hAnsi="Angsana New"/>
                <w:sz w:val="30"/>
                <w:szCs w:val="30"/>
              </w:rPr>
              <w:t>(245,99</w:t>
            </w:r>
            <w:r w:rsidR="003C040B">
              <w:rPr>
                <w:rFonts w:ascii="Angsana New" w:hAnsi="Angsana New"/>
                <w:sz w:val="30"/>
                <w:szCs w:val="30"/>
              </w:rPr>
              <w:t>6</w:t>
            </w:r>
            <w:r w:rsidRPr="006105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(241,082)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(238,675)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(233,641)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050F">
              <w:rPr>
                <w:rFonts w:ascii="Angsana New" w:hAnsi="Angsana New"/>
                <w:b/>
                <w:bCs/>
                <w:sz w:val="30"/>
                <w:szCs w:val="30"/>
              </w:rPr>
              <w:t>5,581,204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4" w:type="pct"/>
            <w:shd w:val="clear" w:color="auto" w:fill="auto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5,582,654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8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:rsidR="00BB423B" w:rsidRPr="0061050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6" w:type="pct"/>
          </w:tcPr>
          <w:p w:rsidR="00BB423B" w:rsidRPr="00F22A9F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D276DE">
              <w:rPr>
                <w:rFonts w:ascii="Angsana New" w:hAnsi="Angsana New"/>
                <w:sz w:val="30"/>
                <w:szCs w:val="30"/>
              </w:rPr>
              <w:t>5,491,474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5,901,487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D276DE">
              <w:rPr>
                <w:rFonts w:ascii="Angsana New" w:hAnsi="Angsana New"/>
                <w:sz w:val="30"/>
                <w:szCs w:val="30"/>
              </w:rPr>
              <w:t>5,492,924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5,880,854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BB423B" w:rsidRPr="0061050F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76DE">
              <w:rPr>
                <w:rFonts w:ascii="Angsana New" w:hAnsi="Angsana New"/>
                <w:sz w:val="30"/>
                <w:szCs w:val="30"/>
                <w:lang w:val="en-US" w:bidi="th-TH"/>
              </w:rPr>
              <w:t>89,730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93,933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76DE">
              <w:rPr>
                <w:rFonts w:ascii="Angsana New" w:hAnsi="Angsana New"/>
                <w:sz w:val="30"/>
                <w:szCs w:val="30"/>
                <w:lang w:val="en-US" w:bidi="th-TH"/>
              </w:rPr>
              <w:t>89,730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93,933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BB423B" w:rsidRPr="00FD06C3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1050F">
              <w:rPr>
                <w:rFonts w:ascii="Angsana New" w:hAnsi="Angsana New"/>
                <w:b/>
                <w:bCs/>
                <w:sz w:val="30"/>
                <w:szCs w:val="30"/>
              </w:rPr>
              <w:t>5,581,204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06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5,582,654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  <w:tr w:rsidR="00BB423B" w:rsidRPr="00B86B20" w:rsidTr="00BB423B">
        <w:tc>
          <w:tcPr>
            <w:tcW w:w="1849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BB423B" w:rsidRPr="00B86B20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28" w:hanging="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77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4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72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66" w:type="pct"/>
          </w:tcPr>
          <w:p w:rsidR="00BB423B" w:rsidRPr="00B86B20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9" w:right="-12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BB423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:rsidR="00BB423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:rsidR="00BB423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BB423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BB423B" w:rsidRPr="00C60B9B" w:rsidTr="00BB423B">
        <w:tc>
          <w:tcPr>
            <w:tcW w:w="1849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2" w:type="pct"/>
            <w:gridSpan w:val="7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B423B" w:rsidRPr="00C60B9B" w:rsidTr="00BB423B">
        <w:tc>
          <w:tcPr>
            <w:tcW w:w="2288" w:type="pct"/>
            <w:gridSpan w:val="2"/>
          </w:tcPr>
          <w:p w:rsidR="00BB423B" w:rsidRPr="00AC5046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C5046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หนี้สูญและ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หนี้สงสัยจะสูญ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สำห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รับ</w:t>
            </w:r>
          </w:p>
        </w:tc>
        <w:tc>
          <w:tcPr>
            <w:tcW w:w="567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B423B" w:rsidRPr="00C60B9B" w:rsidTr="00BB423B">
        <w:tc>
          <w:tcPr>
            <w:tcW w:w="2288" w:type="pct"/>
            <w:gridSpan w:val="2"/>
          </w:tcPr>
          <w:p w:rsidR="00BB423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left="-109" w:right="-12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สาม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:rsidR="00BB423B" w:rsidRPr="00AC5046" w:rsidRDefault="00BB423B" w:rsidP="00BB423B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2,092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:rsidR="00BB423B" w:rsidRPr="00AC5046" w:rsidRDefault="00BB423B" w:rsidP="00BB423B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1,922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:rsidR="00BB423B" w:rsidRPr="00BE070B" w:rsidRDefault="00BB423B" w:rsidP="00BB423B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70" w:lineRule="exact"/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:rsidR="00BB423B" w:rsidRPr="00BE070B" w:rsidRDefault="00BB423B" w:rsidP="00BB423B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898</w:t>
            </w:r>
          </w:p>
        </w:tc>
      </w:tr>
      <w:tr w:rsidR="00BB423B" w:rsidRPr="00C60B9B" w:rsidTr="00631EED">
        <w:tc>
          <w:tcPr>
            <w:tcW w:w="2288" w:type="pct"/>
            <w:gridSpan w:val="2"/>
          </w:tcPr>
          <w:p w:rsidR="00BB423B" w:rsidRPr="00AC5046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เก้าเดือน</w:t>
            </w:r>
            <w:r w:rsidRPr="00AC50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:rsidR="00BB423B" w:rsidRPr="00AC5046" w:rsidRDefault="00BB423B" w:rsidP="00631EED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Pr="00631EED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164F8C" w:rsidRPr="00631EE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left w:val="nil"/>
            </w:tcBorders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  <w:vAlign w:val="bottom"/>
          </w:tcPr>
          <w:p w:rsidR="00BB423B" w:rsidRPr="00AC5046" w:rsidRDefault="00BB423B" w:rsidP="00631EED">
            <w:pPr>
              <w:pStyle w:val="acctfourfigures"/>
              <w:tabs>
                <w:tab w:val="clear" w:pos="765"/>
                <w:tab w:val="decimal" w:pos="822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6,377</w:t>
            </w:r>
          </w:p>
        </w:tc>
        <w:tc>
          <w:tcPr>
            <w:tcW w:w="144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:rsidR="00BB423B" w:rsidRPr="00BE070B" w:rsidRDefault="00BB423B" w:rsidP="00631EED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Pr="00631E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14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32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vAlign w:val="bottom"/>
          </w:tcPr>
          <w:p w:rsidR="00BB423B" w:rsidRPr="00BE070B" w:rsidRDefault="00BB423B" w:rsidP="00631EED">
            <w:pPr>
              <w:pStyle w:val="acctfourfigures"/>
              <w:tabs>
                <w:tab w:val="clear" w:pos="765"/>
                <w:tab w:val="decimal" w:pos="880"/>
              </w:tabs>
              <w:spacing w:line="370" w:lineRule="exact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Pr="00631E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910</w:t>
            </w:r>
          </w:p>
        </w:tc>
      </w:tr>
    </w:tbl>
    <w:p w:rsidR="003E6A5C" w:rsidRPr="00C60B9B" w:rsidRDefault="006050F4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E6A5C" w:rsidRPr="00C60B9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0B381A" w:rsidRPr="00B459E0" w:rsidRDefault="000B381A" w:rsidP="008E142C">
      <w:pPr>
        <w:spacing w:line="240" w:lineRule="auto"/>
        <w:rPr>
          <w:rFonts w:ascii="Angsana New" w:hAnsi="Angsana New"/>
          <w:highlight w:val="cyan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79"/>
        <w:gridCol w:w="274"/>
        <w:gridCol w:w="1066"/>
        <w:gridCol w:w="274"/>
        <w:gridCol w:w="1098"/>
        <w:gridCol w:w="274"/>
        <w:gridCol w:w="1057"/>
      </w:tblGrid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pct"/>
            <w:gridSpan w:val="3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6C479A" w:rsidRPr="00C60B9B" w:rsidRDefault="00615CBC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6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C479A" w:rsidRPr="00C60B9B" w:rsidRDefault="00615CBC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C479A" w:rsidRPr="00C60B9B" w:rsidTr="002D53F6">
        <w:trPr>
          <w:trHeight w:val="299"/>
        </w:trPr>
        <w:tc>
          <w:tcPr>
            <w:tcW w:w="2233" w:type="pct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  <w:shd w:val="clear" w:color="auto" w:fill="auto"/>
          </w:tcPr>
          <w:p w:rsidR="006C479A" w:rsidRPr="00C60B9B" w:rsidRDefault="006C479A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E48" w:rsidRPr="00C60B9B" w:rsidTr="002D53F6">
        <w:trPr>
          <w:trHeight w:val="299"/>
        </w:trPr>
        <w:tc>
          <w:tcPr>
            <w:tcW w:w="2233" w:type="pct"/>
          </w:tcPr>
          <w:p w:rsidR="00572E48" w:rsidRPr="00C60B9B" w:rsidRDefault="00572E48" w:rsidP="00F762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72E48" w:rsidRPr="00C60B9B" w:rsidRDefault="00572E48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72E48" w:rsidRPr="00C60B9B" w:rsidRDefault="00572E48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72E48" w:rsidRPr="00C60B9B" w:rsidRDefault="00572E48" w:rsidP="00F7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572E48" w:rsidRPr="00C60B9B" w:rsidRDefault="00572E48" w:rsidP="00F7621D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23B" w:rsidRPr="00C60B9B" w:rsidTr="002D53F6">
        <w:trPr>
          <w:trHeight w:val="299"/>
        </w:trPr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3" w:type="pct"/>
            <w:shd w:val="clear" w:color="auto" w:fill="auto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65CA">
              <w:rPr>
                <w:rFonts w:ascii="Angsana New" w:hAnsi="Angsana New"/>
                <w:sz w:val="30"/>
                <w:szCs w:val="30"/>
                <w:lang w:val="en-US" w:bidi="th-TH"/>
              </w:rPr>
              <w:t>1,503</w:t>
            </w:r>
          </w:p>
        </w:tc>
        <w:tc>
          <w:tcPr>
            <w:tcW w:w="148" w:type="pct"/>
          </w:tcPr>
          <w:p w:rsidR="00BB423B" w:rsidRPr="005A3E12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3E12">
              <w:rPr>
                <w:rFonts w:ascii="Angsana New" w:hAnsi="Angsana New"/>
                <w:sz w:val="30"/>
                <w:szCs w:val="30"/>
                <w:lang w:val="en-US" w:bidi="th-TH"/>
              </w:rPr>
              <w:t>2,130</w:t>
            </w:r>
          </w:p>
        </w:tc>
        <w:tc>
          <w:tcPr>
            <w:tcW w:w="148" w:type="pct"/>
          </w:tcPr>
          <w:p w:rsidR="00BB423B" w:rsidRPr="005A3E12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48,08</w:t>
            </w:r>
            <w:r w:rsidR="005D116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4,409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0B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3" w:type="pct"/>
            <w:shd w:val="clear" w:color="auto" w:fill="auto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5A3E12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5A3E12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65CA">
              <w:rPr>
                <w:rFonts w:ascii="Angsana New" w:hAnsi="Angsana New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48" w:type="pct"/>
          </w:tcPr>
          <w:p w:rsidR="00BB423B" w:rsidRPr="005A3E12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3E12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48" w:type="pct"/>
          </w:tcPr>
          <w:p w:rsidR="00BB423B" w:rsidRPr="005A3E12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5A3E12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65CA">
              <w:rPr>
                <w:rFonts w:ascii="Angsana New" w:hAnsi="Angsana New"/>
                <w:b/>
                <w:bCs/>
                <w:sz w:val="30"/>
                <w:szCs w:val="30"/>
              </w:rPr>
              <w:t>48,957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4,508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1050F">
              <w:rPr>
                <w:rFonts w:ascii="Angsana New" w:hAnsi="Angsana New"/>
                <w:sz w:val="30"/>
                <w:szCs w:val="30"/>
              </w:rPr>
              <w:t>3,685,391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3,761,388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3C8A">
              <w:rPr>
                <w:rFonts w:ascii="Angsana New" w:hAnsi="Angsana New"/>
                <w:sz w:val="30"/>
                <w:szCs w:val="30"/>
                <w:lang w:val="en-US" w:bidi="th-TH"/>
              </w:rPr>
              <w:t>3,646,950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3,740,10</w:t>
            </w: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60B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C4193">
              <w:rPr>
                <w:rFonts w:ascii="Angsana New" w:hAnsi="Angsana New"/>
                <w:sz w:val="30"/>
                <w:szCs w:val="30"/>
              </w:rPr>
              <w:t>1,565,82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1,978,103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1,560,234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1,976,524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C4193">
              <w:rPr>
                <w:rFonts w:ascii="Angsana New" w:hAnsi="Angsana New"/>
                <w:sz w:val="30"/>
                <w:szCs w:val="30"/>
              </w:rPr>
              <w:t>196,61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242,780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C4193">
              <w:rPr>
                <w:rFonts w:ascii="Angsana New" w:hAnsi="Angsana New"/>
                <w:sz w:val="30"/>
                <w:szCs w:val="30"/>
              </w:rPr>
              <w:t>195,022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242,780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7,10</w:t>
            </w:r>
            <w:r w:rsidR="008019E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25,153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7,108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25,153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92,849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92,849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C4193">
              <w:rPr>
                <w:rFonts w:ascii="Angsana New" w:hAnsi="Angsana New"/>
                <w:sz w:val="30"/>
                <w:szCs w:val="30"/>
              </w:rPr>
              <w:t>28,285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C4193">
              <w:rPr>
                <w:rFonts w:ascii="Angsana New" w:hAnsi="Angsana New"/>
                <w:sz w:val="30"/>
                <w:szCs w:val="30"/>
              </w:rPr>
              <w:t>28,285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21,938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6,336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21,752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6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1,286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6065CA">
              <w:rPr>
                <w:rFonts w:ascii="Angsana New" w:hAnsi="Angsana New"/>
                <w:sz w:val="30"/>
                <w:szCs w:val="30"/>
              </w:rPr>
              <w:t>227,494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211,759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2549D0">
              <w:rPr>
                <w:rFonts w:ascii="Angsana New" w:hAnsi="Angsana New"/>
                <w:sz w:val="30"/>
                <w:szCs w:val="30"/>
              </w:rPr>
              <w:t>220,172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211,757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193">
              <w:rPr>
                <w:rFonts w:ascii="Angsana New" w:hAnsi="Angsana New"/>
                <w:b/>
                <w:bCs/>
                <w:sz w:val="30"/>
                <w:szCs w:val="30"/>
              </w:rPr>
              <w:t>5,825,50</w:t>
            </w:r>
            <w:r w:rsidR="008019E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6,234,273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06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5,772,37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6,203,9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496FC1">
              <w:rPr>
                <w:rFonts w:ascii="Angsana New" w:hAnsi="Angsana New"/>
                <w:sz w:val="30"/>
                <w:szCs w:val="30"/>
              </w:rPr>
              <w:t>(245,99</w:t>
            </w:r>
            <w:r w:rsidR="008019EC">
              <w:rPr>
                <w:rFonts w:ascii="Angsana New" w:hAnsi="Angsana New"/>
                <w:sz w:val="30"/>
                <w:szCs w:val="30"/>
              </w:rPr>
              <w:t>6</w:t>
            </w:r>
            <w:r w:rsidRPr="00496F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(241,082)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496FC1">
              <w:rPr>
                <w:rFonts w:ascii="Angsana New" w:hAnsi="Angsana New"/>
                <w:sz w:val="30"/>
                <w:szCs w:val="30"/>
              </w:rPr>
              <w:t>(238,675)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(233,641)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193">
              <w:rPr>
                <w:rFonts w:ascii="Angsana New" w:hAnsi="Angsana New"/>
                <w:b/>
                <w:bCs/>
                <w:sz w:val="30"/>
                <w:szCs w:val="30"/>
              </w:rPr>
              <w:t>5,579,5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5,993,191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C41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5,533,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697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5,970,279</w:t>
            </w:r>
          </w:p>
        </w:tc>
      </w:tr>
      <w:tr w:rsidR="00BB423B" w:rsidRPr="00C60B9B" w:rsidTr="002D53F6">
        <w:tc>
          <w:tcPr>
            <w:tcW w:w="2233" w:type="pct"/>
          </w:tcPr>
          <w:p w:rsidR="00BB423B" w:rsidRPr="000E7344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BB423B" w:rsidRPr="00C60B9B" w:rsidRDefault="00BB423B" w:rsidP="00BB4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B423B" w:rsidRPr="00C60B9B" w:rsidTr="002D53F6">
        <w:tc>
          <w:tcPr>
            <w:tcW w:w="2233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193">
              <w:rPr>
                <w:rFonts w:ascii="Angsana New" w:hAnsi="Angsana New"/>
                <w:b/>
                <w:bCs/>
                <w:sz w:val="30"/>
                <w:szCs w:val="30"/>
              </w:rPr>
              <w:t>5,581,2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5,995,420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193">
              <w:rPr>
                <w:rFonts w:ascii="Angsana New" w:hAnsi="Angsana New"/>
                <w:b/>
                <w:bCs/>
                <w:sz w:val="30"/>
                <w:szCs w:val="30"/>
              </w:rPr>
              <w:t>5,582,6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48" w:type="pct"/>
          </w:tcPr>
          <w:p w:rsidR="00BB423B" w:rsidRPr="00C60B9B" w:rsidRDefault="00BB423B" w:rsidP="00BB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:rsidR="00BB423B" w:rsidRPr="00C60B9B" w:rsidRDefault="00BB423B" w:rsidP="00BB423B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5,974,787</w:t>
            </w:r>
          </w:p>
        </w:tc>
      </w:tr>
    </w:tbl>
    <w:p w:rsidR="00985E77" w:rsidRPr="003E3647" w:rsidRDefault="00985E77" w:rsidP="00480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th-TH"/>
        </w:rPr>
      </w:pPr>
    </w:p>
    <w:p w:rsidR="00A94B94" w:rsidRDefault="003E6A5C" w:rsidP="002D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C60B9B">
        <w:rPr>
          <w:rFonts w:ascii="Angsana New" w:hAnsi="Angsana New"/>
          <w:sz w:val="30"/>
          <w:szCs w:val="30"/>
          <w:cs/>
        </w:rPr>
        <w:t>กลุ่ม</w:t>
      </w:r>
      <w:r w:rsidRPr="00C60B9B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C60B9B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987EAB" w:rsidRPr="00C60B9B">
        <w:rPr>
          <w:rFonts w:ascii="Angsana New" w:hAnsi="Angsana New"/>
          <w:sz w:val="30"/>
          <w:szCs w:val="30"/>
        </w:rPr>
        <w:t>30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วัน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 xml:space="preserve">ถึง </w:t>
      </w:r>
      <w:r w:rsidR="00987EAB" w:rsidRPr="00C60B9B">
        <w:rPr>
          <w:rFonts w:ascii="Angsana New" w:hAnsi="Angsana New"/>
          <w:sz w:val="30"/>
          <w:szCs w:val="30"/>
        </w:rPr>
        <w:t>60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วัน</w:t>
      </w:r>
    </w:p>
    <w:p w:rsidR="00671378" w:rsidRDefault="00671378" w:rsidP="003E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02B44" w:rsidRPr="00C73EB3" w:rsidRDefault="00902B44" w:rsidP="003E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3647">
        <w:rPr>
          <w:rFonts w:ascii="Angsana New" w:hAnsi="Angsana New"/>
          <w:sz w:val="30"/>
          <w:szCs w:val="30"/>
          <w:cs/>
        </w:rPr>
        <w:t>กลุ่มบริษัทกำหนดค่าเผื่อหนี้สงสัยจะสูญเพื่อให้สะท้อนถึงมูลค่าที่คาดว่าจะเรียกเก็บได้ของลูกหน</w:t>
      </w:r>
      <w:r w:rsidR="00B05E53" w:rsidRPr="003E3647">
        <w:rPr>
          <w:rFonts w:ascii="Angsana New" w:hAnsi="Angsana New"/>
          <w:sz w:val="30"/>
          <w:szCs w:val="30"/>
          <w:cs/>
        </w:rPr>
        <w:t>ี้</w:t>
      </w:r>
      <w:r w:rsidRPr="003E3647">
        <w:rPr>
          <w:rFonts w:ascii="Angsana New" w:hAnsi="Angsana New"/>
          <w:sz w:val="30"/>
          <w:szCs w:val="30"/>
          <w:cs/>
        </w:rPr>
        <w:t>การค้า ซึ่ง</w:t>
      </w:r>
      <w:r w:rsidRPr="00C73EB3">
        <w:rPr>
          <w:rFonts w:ascii="Angsana New" w:hAnsi="Angsana New" w:hint="cs"/>
          <w:sz w:val="30"/>
          <w:szCs w:val="30"/>
          <w:cs/>
        </w:rPr>
        <w:t>เกี่ยวข้องกับประมาณการผลขาดทุนจากการที่ลูกค้าไม่มีความสามารถในการชำระหนี้ ฝ่ายบริหารได้ใช้ดุลยพินิจ</w:t>
      </w:r>
      <w:r w:rsidR="002A15C3" w:rsidRPr="00C73EB3">
        <w:rPr>
          <w:rFonts w:ascii="Angsana New" w:hAnsi="Angsana New" w:hint="cs"/>
          <w:sz w:val="30"/>
          <w:szCs w:val="30"/>
          <w:cs/>
        </w:rPr>
        <w:t>ใน</w:t>
      </w:r>
      <w:r w:rsidRPr="00C73EB3">
        <w:rPr>
          <w:rFonts w:ascii="Angsana New" w:hAnsi="Angsana New" w:hint="cs"/>
          <w:sz w:val="30"/>
          <w:szCs w:val="30"/>
          <w:cs/>
        </w:rPr>
        <w:t>การประมาณการค่าเผื่อหนี้สงสัยจะสูญโดยการวิเคราะห์อายุของลูกหนี้การค้า ซึ่งได้แสดงในตารางข้างต้น รวมทั้งอ้างอิงกับการวิเคราะห์ประวัติการชำระหนี้ และการคาดการณ์เกี่ยวกับการชำระหนี้ในอนาคตของลูกค้า</w:t>
      </w:r>
    </w:p>
    <w:p w:rsidR="003E3647" w:rsidRPr="0037664B" w:rsidRDefault="003E3647" w:rsidP="003E3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D3628" w:rsidRPr="0037664B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7664B">
        <w:rPr>
          <w:rFonts w:ascii="Angsana New" w:hAnsi="Angsana New"/>
          <w:sz w:val="30"/>
          <w:szCs w:val="30"/>
          <w:u w:val="none"/>
          <w:cs/>
          <w:lang w:val="th-TH"/>
        </w:rPr>
        <w:t>เงินให้กู้ยืม</w:t>
      </w:r>
    </w:p>
    <w:p w:rsidR="00C01835" w:rsidRPr="0037664B" w:rsidRDefault="00C01835" w:rsidP="00582821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9"/>
        <w:gridCol w:w="811"/>
        <w:gridCol w:w="902"/>
        <w:gridCol w:w="274"/>
        <w:gridCol w:w="908"/>
        <w:gridCol w:w="943"/>
        <w:gridCol w:w="241"/>
        <w:gridCol w:w="906"/>
        <w:gridCol w:w="274"/>
        <w:gridCol w:w="898"/>
        <w:gridCol w:w="8"/>
        <w:gridCol w:w="286"/>
        <w:gridCol w:w="955"/>
      </w:tblGrid>
      <w:tr w:rsidR="00A07937" w:rsidRPr="0037664B" w:rsidTr="009E58FB">
        <w:tc>
          <w:tcPr>
            <w:tcW w:w="1059" w:type="pct"/>
          </w:tcPr>
          <w:p w:rsidR="00582821" w:rsidRPr="0037664B" w:rsidRDefault="00582821" w:rsidP="00AA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37664B">
              <w:rPr>
                <w:rFonts w:ascii="Angsana New" w:hAnsi="Angsana New"/>
                <w:sz w:val="30"/>
                <w:szCs w:val="30"/>
              </w:rPr>
              <w:br w:type="page"/>
            </w:r>
            <w:r w:rsidRPr="0037664B">
              <w:rPr>
                <w:rFonts w:ascii="Angsana New" w:hAnsi="Angsana New"/>
                <w:sz w:val="30"/>
                <w:szCs w:val="30"/>
              </w:rPr>
              <w:br w:type="page"/>
            </w:r>
            <w:r w:rsidRPr="003766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2" w:type="pct"/>
          </w:tcPr>
          <w:p w:rsidR="00582821" w:rsidRPr="0037664B" w:rsidRDefault="00582821" w:rsidP="00AA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9" w:type="pct"/>
            <w:gridSpan w:val="3"/>
          </w:tcPr>
          <w:p w:rsidR="00582821" w:rsidRPr="0037664B" w:rsidRDefault="00582821" w:rsidP="00AA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12" w:type="pct"/>
            <w:gridSpan w:val="3"/>
          </w:tcPr>
          <w:p w:rsidR="00582821" w:rsidRPr="0037664B" w:rsidRDefault="00582821" w:rsidP="00AA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82821" w:rsidRPr="0037664B" w:rsidRDefault="00582821" w:rsidP="00AA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pct"/>
            <w:gridSpan w:val="4"/>
          </w:tcPr>
          <w:p w:rsidR="00582821" w:rsidRPr="0037664B" w:rsidRDefault="00582821" w:rsidP="00AA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FB" w:rsidRPr="0037664B" w:rsidTr="009E58FB">
        <w:tc>
          <w:tcPr>
            <w:tcW w:w="1059" w:type="pct"/>
          </w:tcPr>
          <w:p w:rsidR="009E58FB" w:rsidRPr="0037664B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" w:type="pct"/>
          </w:tcPr>
          <w:p w:rsidR="009E58F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</w:t>
            </w:r>
          </w:p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02" w:type="pct"/>
          </w:tcPr>
          <w:p w:rsidR="009E58F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</w:t>
            </w:r>
          </w:p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:rsidR="009E58F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</w:t>
            </w:r>
          </w:p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56" w:type="pct"/>
            <w:gridSpan w:val="2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9E58FB" w:rsidRPr="0037664B" w:rsidTr="009E58FB">
        <w:tc>
          <w:tcPr>
            <w:tcW w:w="1059" w:type="pct"/>
          </w:tcPr>
          <w:p w:rsidR="009E58FB" w:rsidRPr="0037664B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0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50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6" w:type="pct"/>
            <w:gridSpan w:val="2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256</w:t>
            </w: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9" w:type="pct"/>
            <w:gridSpan w:val="3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1" w:type="pct"/>
            <w:gridSpan w:val="8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480" w:type="pct"/>
          </w:tcPr>
          <w:p w:rsidR="009E58FB" w:rsidRPr="0098210D" w:rsidRDefault="008C620D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620D">
              <w:rPr>
                <w:rFonts w:ascii="Angsana New" w:hAnsi="Angsana New"/>
                <w:sz w:val="30"/>
                <w:szCs w:val="30"/>
              </w:rPr>
              <w:t>1.9</w:t>
            </w:r>
            <w:r w:rsidR="0098210D">
              <w:rPr>
                <w:rFonts w:ascii="Angsana New" w:hAnsi="Angsana New"/>
                <w:sz w:val="30"/>
                <w:szCs w:val="30"/>
                <w:lang w:val="en-US"/>
              </w:rPr>
              <w:t xml:space="preserve"> - 4.1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98210D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1.9</w:t>
            </w:r>
            <w:r w:rsidR="009821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04949">
              <w:rPr>
                <w:rFonts w:ascii="Angsana New" w:hAnsi="Angsana New"/>
                <w:sz w:val="30"/>
                <w:szCs w:val="30"/>
                <w:lang w:val="en-US"/>
              </w:rPr>
              <w:t>- 2.25</w:t>
            </w:r>
          </w:p>
        </w:tc>
        <w:tc>
          <w:tcPr>
            <w:tcW w:w="502" w:type="pct"/>
          </w:tcPr>
          <w:p w:rsidR="009E58FB" w:rsidRPr="0037664B" w:rsidRDefault="00CB044E" w:rsidP="00CB0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5D1DC5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2"/>
          </w:tcPr>
          <w:p w:rsidR="009E58FB" w:rsidRPr="006B3F95" w:rsidRDefault="00CB044E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D1DC5" w:rsidRPr="005D1DC5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41,000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58FB" w:rsidRPr="000806C9" w:rsidRDefault="000806C9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3.5 </w:t>
            </w:r>
            <w:r w:rsidR="006701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6.0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37664B">
              <w:rPr>
                <w:rFonts w:ascii="Angsana New" w:hAnsi="Angsana New"/>
                <w:sz w:val="30"/>
                <w:szCs w:val="30"/>
              </w:rPr>
              <w:t>3.5 - 5.8</w:t>
            </w: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9E58FB" w:rsidRPr="000F7BB7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B044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5,720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 xml:space="preserve"> 126,500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</w:tcPr>
          <w:p w:rsidR="009E58FB" w:rsidRPr="000F7BB7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B044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5,720</w:t>
            </w: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46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9E58FB" w:rsidRPr="000F7BB7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295,720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E58FB" w:rsidRPr="0037664B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334,720</w:t>
            </w: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:rsidR="009E58FB" w:rsidRPr="0037664B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235,720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 xml:space="preserve"> 126,500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gridSpan w:val="2"/>
          </w:tcPr>
          <w:p w:rsidR="009E58FB" w:rsidRPr="000F7BB7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274,720</w:t>
            </w: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167,500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9E58FB" w:rsidRPr="0037664B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66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</w:tcPr>
          <w:p w:rsidR="009E58FB" w:rsidRPr="000F7BB7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766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8FB" w:rsidRPr="0037664B" w:rsidTr="002D53F6">
        <w:tc>
          <w:tcPr>
            <w:tcW w:w="1059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9E58FB" w:rsidRPr="0037664B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295,720</w:t>
            </w:r>
          </w:p>
        </w:tc>
        <w:tc>
          <w:tcPr>
            <w:tcW w:w="128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126,500</w:t>
            </w:r>
          </w:p>
        </w:tc>
        <w:tc>
          <w:tcPr>
            <w:tcW w:w="146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E58FB" w:rsidRPr="000F7BB7" w:rsidRDefault="00DB4D7A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4D7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334,720</w:t>
            </w:r>
          </w:p>
        </w:tc>
        <w:tc>
          <w:tcPr>
            <w:tcW w:w="152" w:type="pct"/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:rsidR="009E58FB" w:rsidRPr="0037664B" w:rsidRDefault="009E58FB" w:rsidP="009E5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hAnsi="Angsana New"/>
                <w:b/>
                <w:bCs/>
                <w:sz w:val="30"/>
                <w:szCs w:val="30"/>
              </w:rPr>
              <w:t>167,500</w:t>
            </w:r>
          </w:p>
        </w:tc>
      </w:tr>
    </w:tbl>
    <w:p w:rsidR="00770C4F" w:rsidRDefault="00770C4F" w:rsidP="00770C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70C4F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004A93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รายการเคลื่อนไหวของเงินให้กู้ยืมสำหรับงวด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 w:rsidRPr="00004A9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5CBC">
        <w:rPr>
          <w:rFonts w:ascii="Angsana New" w:hAnsi="Angsana New"/>
          <w:sz w:val="30"/>
          <w:szCs w:val="30"/>
          <w:cs/>
        </w:rPr>
        <w:t>30 กันยายน</w:t>
      </w:r>
      <w:r w:rsidRPr="00004A9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CA10D8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CA10D8" w:rsidRPr="00BF501A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sz w:val="2"/>
          <w:szCs w:val="2"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2"/>
        <w:gridCol w:w="715"/>
        <w:gridCol w:w="268"/>
        <w:gridCol w:w="541"/>
        <w:gridCol w:w="270"/>
        <w:gridCol w:w="1031"/>
        <w:gridCol w:w="270"/>
        <w:gridCol w:w="1003"/>
        <w:gridCol w:w="275"/>
        <w:gridCol w:w="1077"/>
        <w:gridCol w:w="243"/>
        <w:gridCol w:w="1182"/>
      </w:tblGrid>
      <w:tr w:rsidR="00770C4F" w:rsidRPr="00004A93" w:rsidTr="002D53F6">
        <w:tc>
          <w:tcPr>
            <w:tcW w:w="2162" w:type="pct"/>
            <w:gridSpan w:val="4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7" w:type="pct"/>
            <w:gridSpan w:val="3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70C4F" w:rsidRPr="001571EF" w:rsidTr="001B1B0E">
        <w:tc>
          <w:tcPr>
            <w:tcW w:w="2162" w:type="pct"/>
            <w:gridSpan w:val="4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770C4F" w:rsidRPr="00004A93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71E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29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770C4F" w:rsidRPr="001571EF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71EF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</w:tr>
      <w:tr w:rsidR="00770C4F" w:rsidRPr="00004A93" w:rsidTr="002D53F6">
        <w:trPr>
          <w:trHeight w:val="299"/>
        </w:trPr>
        <w:tc>
          <w:tcPr>
            <w:tcW w:w="1354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8" w:type="pct"/>
            <w:gridSpan w:val="3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5" w:type="pct"/>
            <w:gridSpan w:val="7"/>
          </w:tcPr>
          <w:p w:rsidR="00770C4F" w:rsidRPr="00004A93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04A9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B1B0E" w:rsidRPr="00C06BA6" w:rsidTr="001B1B0E">
        <w:tc>
          <w:tcPr>
            <w:tcW w:w="1354" w:type="pct"/>
          </w:tcPr>
          <w:p w:rsidR="001B1B0E" w:rsidRPr="00004A93" w:rsidRDefault="001B1B0E" w:rsidP="001B1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4A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4A9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7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1B1B0E" w:rsidRPr="00AF43FD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1B1B0E" w:rsidRPr="001B1B0E" w:rsidRDefault="001B1B0E" w:rsidP="001B1B0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167,500</w:t>
            </w:r>
          </w:p>
        </w:tc>
        <w:tc>
          <w:tcPr>
            <w:tcW w:w="12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:rsidR="001B1B0E" w:rsidRPr="001B1B0E" w:rsidRDefault="001B1B0E" w:rsidP="001B1B0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B1B0E" w:rsidRPr="00C06BA6" w:rsidTr="001B1B0E">
        <w:tc>
          <w:tcPr>
            <w:tcW w:w="1354" w:type="pct"/>
          </w:tcPr>
          <w:p w:rsidR="001B1B0E" w:rsidRPr="00004A93" w:rsidRDefault="001B1B0E" w:rsidP="001B1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291,500</w:t>
            </w: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  <w:tc>
          <w:tcPr>
            <w:tcW w:w="146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291,500</w:t>
            </w:r>
          </w:p>
        </w:tc>
        <w:tc>
          <w:tcPr>
            <w:tcW w:w="12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</w:tr>
      <w:tr w:rsidR="001B1B0E" w:rsidRPr="00C06BA6" w:rsidTr="001B1B0E">
        <w:tc>
          <w:tcPr>
            <w:tcW w:w="1354" w:type="pct"/>
          </w:tcPr>
          <w:p w:rsidR="001B1B0E" w:rsidRPr="00004A93" w:rsidRDefault="001B1B0E" w:rsidP="001B1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7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(122,280)</w:t>
            </w: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  <w:tc>
          <w:tcPr>
            <w:tcW w:w="146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(124,280)</w:t>
            </w:r>
          </w:p>
        </w:tc>
        <w:tc>
          <w:tcPr>
            <w:tcW w:w="12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:rsidR="001B1B0E" w:rsidRPr="00742BE2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</w:tr>
      <w:tr w:rsidR="001B1B0E" w:rsidRPr="00777249" w:rsidTr="001B1B0E">
        <w:tc>
          <w:tcPr>
            <w:tcW w:w="1354" w:type="pct"/>
          </w:tcPr>
          <w:p w:rsidR="001B1B0E" w:rsidRPr="00004A93" w:rsidRDefault="001B1B0E" w:rsidP="001B1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4A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37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1B1B0E" w:rsidRPr="00E61B75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295,720</w:t>
            </w:r>
          </w:p>
        </w:tc>
        <w:tc>
          <w:tcPr>
            <w:tcW w:w="143" w:type="pct"/>
          </w:tcPr>
          <w:p w:rsidR="001B1B0E" w:rsidRPr="00DD7884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1B1B0E" w:rsidRPr="001B1B0E" w:rsidRDefault="001B1B0E" w:rsidP="001B1B0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B0E" w:rsidRPr="00A2757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334,720</w:t>
            </w:r>
          </w:p>
        </w:tc>
        <w:tc>
          <w:tcPr>
            <w:tcW w:w="129" w:type="pct"/>
          </w:tcPr>
          <w:p w:rsidR="001B1B0E" w:rsidRPr="00004A93" w:rsidRDefault="001B1B0E" w:rsidP="001B1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1B0E" w:rsidRPr="001B1B0E" w:rsidRDefault="001B1B0E" w:rsidP="001B1B0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E471F" w:rsidRPr="00BF501A" w:rsidRDefault="00EE471F" w:rsidP="00EE471F">
      <w:pPr>
        <w:rPr>
          <w:rFonts w:ascii="Angsana New" w:hAnsi="Angsana New"/>
          <w:sz w:val="20"/>
          <w:szCs w:val="20"/>
          <w:lang w:val="x-none" w:eastAsia="x-none"/>
        </w:rPr>
      </w:pPr>
    </w:p>
    <w:p w:rsidR="00565A22" w:rsidRDefault="00A53F48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615CBC">
        <w:rPr>
          <w:rFonts w:ascii="Angsana New" w:hAnsi="Angsana New"/>
          <w:sz w:val="30"/>
          <w:szCs w:val="30"/>
          <w:cs/>
        </w:rPr>
        <w:t>30 กันยายน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64B">
        <w:rPr>
          <w:rFonts w:ascii="Angsana New" w:hAnsi="Angsana New"/>
          <w:spacing w:val="-2"/>
          <w:sz w:val="30"/>
          <w:szCs w:val="30"/>
        </w:rPr>
        <w:t xml:space="preserve">2562 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="001B1B0E">
        <w:rPr>
          <w:rFonts w:ascii="Angsana New" w:hAnsi="Angsana New"/>
          <w:spacing w:val="-2"/>
          <w:sz w:val="30"/>
          <w:szCs w:val="30"/>
        </w:rPr>
        <w:t>78</w:t>
      </w:r>
      <w:r w:rsidRPr="00A36677">
        <w:rPr>
          <w:rFonts w:ascii="Angsana New" w:hAnsi="Angsana New"/>
          <w:spacing w:val="-2"/>
          <w:sz w:val="30"/>
          <w:szCs w:val="30"/>
        </w:rPr>
        <w:t xml:space="preserve"> </w:t>
      </w:r>
      <w:r w:rsidRPr="00A36677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37664B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37664B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ธันวาคม </w:t>
      </w:r>
      <w:r w:rsidRPr="0037664B">
        <w:rPr>
          <w:rFonts w:ascii="Angsana New" w:hAnsi="Angsana New"/>
          <w:i/>
          <w:iCs/>
          <w:spacing w:val="-2"/>
          <w:sz w:val="30"/>
          <w:szCs w:val="30"/>
        </w:rPr>
        <w:t xml:space="preserve">2561: </w:t>
      </w:r>
    </w:p>
    <w:p w:rsidR="00EE471F" w:rsidRPr="0037664B" w:rsidRDefault="00A53F48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37664B">
        <w:rPr>
          <w:rFonts w:ascii="Angsana New" w:hAnsi="Angsana New"/>
          <w:i/>
          <w:iCs/>
          <w:spacing w:val="-2"/>
          <w:sz w:val="30"/>
          <w:szCs w:val="30"/>
          <w:cs/>
        </w:rPr>
        <w:t>ไม่มี)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 เงินให้กู้ยืมดังกล่าวมีอัตราดอกเบี้ยร้อยละ </w:t>
      </w:r>
      <w:r w:rsidR="001B1B0E">
        <w:rPr>
          <w:rFonts w:ascii="Angsana New" w:hAnsi="Angsana New"/>
          <w:spacing w:val="-4"/>
          <w:sz w:val="30"/>
          <w:szCs w:val="30"/>
        </w:rPr>
        <w:t>5.25</w:t>
      </w:r>
      <w:r w:rsidRPr="0037664B">
        <w:rPr>
          <w:rFonts w:ascii="Angsana New" w:hAnsi="Angsana New"/>
          <w:spacing w:val="-4"/>
          <w:sz w:val="30"/>
          <w:szCs w:val="30"/>
        </w:rPr>
        <w:t xml:space="preserve"> 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ต่อปี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37664B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Pr="0037664B">
        <w:rPr>
          <w:rFonts w:ascii="Angsana New" w:hAnsi="Angsana New"/>
          <w:i/>
          <w:iCs/>
          <w:spacing w:val="-4"/>
          <w:sz w:val="30"/>
          <w:szCs w:val="30"/>
        </w:rPr>
        <w:t xml:space="preserve">2561: </w:t>
      </w:r>
      <w:r w:rsidRPr="0037664B">
        <w:rPr>
          <w:rFonts w:ascii="Angsana New" w:hAnsi="Angsana New"/>
          <w:i/>
          <w:iCs/>
          <w:spacing w:val="-4"/>
          <w:sz w:val="30"/>
          <w:szCs w:val="30"/>
          <w:cs/>
        </w:rPr>
        <w:t>ไม่มี)</w:t>
      </w:r>
      <w:r w:rsidRPr="0037664B">
        <w:rPr>
          <w:rFonts w:ascii="Angsana New" w:hAnsi="Angsana New"/>
          <w:spacing w:val="-4"/>
          <w:sz w:val="30"/>
          <w:szCs w:val="30"/>
          <w:cs/>
        </w:rPr>
        <w:t xml:space="preserve"> และมีกำหนดชำระคืนภายในห้าปี</w:t>
      </w:r>
    </w:p>
    <w:p w:rsidR="00671378" w:rsidRDefault="00671378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CA10D8" w:rsidRDefault="00CA10D8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A36677" w:rsidRDefault="00A36677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CA10D8" w:rsidRDefault="00CA10D8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F02AB4" w:rsidRPr="00BF501A" w:rsidRDefault="00F02AB4" w:rsidP="00A53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/>
        </w:rPr>
      </w:pPr>
    </w:p>
    <w:p w:rsidR="001E497C" w:rsidRDefault="001E497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  <w:sectPr w:rsidR="001E497C" w:rsidSect="008C31EB">
          <w:footerReference w:type="default" r:id="rId14"/>
          <w:pgSz w:w="11909" w:h="16834" w:code="9"/>
          <w:pgMar w:top="691" w:right="1019" w:bottom="576" w:left="1152" w:header="720" w:footer="720" w:gutter="0"/>
          <w:cols w:space="720"/>
          <w:docGrid w:linePitch="360"/>
        </w:sectPr>
      </w:pPr>
    </w:p>
    <w:p w:rsidR="00AD06D8" w:rsidRPr="00CC20D6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7664B">
        <w:rPr>
          <w:rFonts w:ascii="Angsana New" w:hAnsi="Angsana New"/>
          <w:sz w:val="30"/>
          <w:szCs w:val="30"/>
          <w:u w:val="none"/>
          <w:cs/>
          <w:lang w:val="th-TH"/>
        </w:rPr>
        <w:t>สินค้า</w:t>
      </w: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>คงเหลือ</w:t>
      </w:r>
      <w:r w:rsidRPr="00CC20D6">
        <w:rPr>
          <w:rFonts w:ascii="Angsana New" w:hAnsi="Angsana New"/>
          <w:sz w:val="30"/>
          <w:szCs w:val="30"/>
          <w:u w:val="none"/>
          <w:lang w:val="th-TH"/>
        </w:rPr>
        <w:t xml:space="preserve">   </w:t>
      </w:r>
    </w:p>
    <w:p w:rsidR="00C35794" w:rsidRPr="00BF501A" w:rsidRDefault="00C35794" w:rsidP="00142218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8178E0" w:rsidRPr="00C60B9B" w:rsidTr="000406D3">
        <w:trPr>
          <w:tblHeader/>
        </w:trPr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178E0" w:rsidRPr="00C60B9B" w:rsidTr="000406D3">
        <w:trPr>
          <w:tblHeader/>
        </w:trPr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615CBC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615CBC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4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8178E0" w:rsidRPr="00C60B9B" w:rsidTr="000406D3">
        <w:trPr>
          <w:tblHeader/>
        </w:trPr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8178E0" w:rsidRPr="00C60B9B" w:rsidRDefault="00A75D8F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5D8F">
              <w:rPr>
                <w:rFonts w:ascii="Angsana New" w:hAnsi="Angsana New"/>
                <w:sz w:val="30"/>
                <w:szCs w:val="30"/>
                <w:lang w:val="en-US" w:bidi="th-TH"/>
              </w:rPr>
              <w:t>2,866,10</w:t>
            </w:r>
            <w:r w:rsidR="00583B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3,426,635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8178E0" w:rsidRPr="00C60B9B" w:rsidRDefault="00A75D8F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75D8F">
              <w:rPr>
                <w:rFonts w:ascii="Angsana New" w:hAnsi="Angsana New"/>
                <w:sz w:val="30"/>
                <w:szCs w:val="30"/>
              </w:rPr>
              <w:t>2,860,176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3,423,510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C436B2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436B2">
              <w:rPr>
                <w:rFonts w:ascii="Angsana New" w:hAnsi="Angsana New"/>
                <w:sz w:val="30"/>
                <w:szCs w:val="30"/>
              </w:rPr>
              <w:t>82,367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148,969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C436B2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436B2">
              <w:rPr>
                <w:rFonts w:ascii="Angsana New" w:hAnsi="Angsana New"/>
                <w:sz w:val="30"/>
                <w:szCs w:val="30"/>
              </w:rPr>
              <w:t>82,367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148,969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C436B2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6B2">
              <w:rPr>
                <w:rFonts w:ascii="Angsana New" w:hAnsi="Angsana New"/>
                <w:b/>
                <w:bCs/>
                <w:sz w:val="30"/>
                <w:szCs w:val="30"/>
              </w:rPr>
              <w:t>2,948,472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3,575,604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C436B2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6B2">
              <w:rPr>
                <w:rFonts w:ascii="Angsana New" w:hAnsi="Angsana New"/>
                <w:b/>
                <w:bCs/>
                <w:sz w:val="30"/>
                <w:szCs w:val="30"/>
              </w:rPr>
              <w:t>2,942,543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3,572,479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</w:t>
            </w:r>
            <w:r w:rsidRPr="00F007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A75D8F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75D8F">
              <w:rPr>
                <w:rFonts w:ascii="Angsana New" w:hAnsi="Angsana New"/>
                <w:sz w:val="30"/>
                <w:szCs w:val="30"/>
              </w:rPr>
              <w:t>(91,786)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(77,239)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A75D8F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75D8F">
              <w:rPr>
                <w:rFonts w:ascii="Angsana New" w:hAnsi="Angsana New"/>
                <w:sz w:val="30"/>
                <w:szCs w:val="30"/>
              </w:rPr>
              <w:t>(91,265)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(76,722)</w:t>
            </w:r>
          </w:p>
        </w:tc>
      </w:tr>
      <w:tr w:rsidR="008178E0" w:rsidRPr="00C60B9B" w:rsidTr="000406D3">
        <w:tc>
          <w:tcPr>
            <w:tcW w:w="4338" w:type="dxa"/>
          </w:tcPr>
          <w:p w:rsidR="008178E0" w:rsidRPr="00C60B9B" w:rsidRDefault="008178E0" w:rsidP="00BF501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C436B2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6B2">
              <w:rPr>
                <w:rFonts w:ascii="Angsana New" w:hAnsi="Angsana New"/>
                <w:b/>
                <w:bCs/>
                <w:sz w:val="30"/>
                <w:szCs w:val="30"/>
              </w:rPr>
              <w:t>2,856,686</w:t>
            </w:r>
          </w:p>
        </w:tc>
        <w:tc>
          <w:tcPr>
            <w:tcW w:w="264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3,498,365</w:t>
            </w:r>
          </w:p>
        </w:tc>
        <w:tc>
          <w:tcPr>
            <w:tcW w:w="270" w:type="dxa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C436B2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6B2">
              <w:rPr>
                <w:rFonts w:ascii="Angsana New" w:hAnsi="Angsana New"/>
                <w:b/>
                <w:bCs/>
                <w:sz w:val="30"/>
                <w:szCs w:val="30"/>
              </w:rPr>
              <w:t>2,851,278</w:t>
            </w:r>
          </w:p>
        </w:tc>
        <w:tc>
          <w:tcPr>
            <w:tcW w:w="265" w:type="dxa"/>
            <w:gridSpan w:val="2"/>
          </w:tcPr>
          <w:p w:rsidR="008178E0" w:rsidRPr="00C60B9B" w:rsidRDefault="008178E0" w:rsidP="00BF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178E0" w:rsidRPr="00C60B9B" w:rsidRDefault="008178E0" w:rsidP="00BF50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3,495,757</w:t>
            </w:r>
          </w:p>
        </w:tc>
      </w:tr>
    </w:tbl>
    <w:p w:rsidR="00622405" w:rsidRDefault="00622405">
      <w:pPr>
        <w:rPr>
          <w:sz w:val="14"/>
          <w:szCs w:val="1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62"/>
        <w:gridCol w:w="1088"/>
      </w:tblGrid>
      <w:tr w:rsidR="0055669A" w:rsidRPr="009E4DCE" w:rsidTr="00E92E1A">
        <w:tc>
          <w:tcPr>
            <w:tcW w:w="432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669A" w:rsidRPr="009E4DCE" w:rsidTr="00E92E1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4320" w:type="dxa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62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:rsidR="0055669A" w:rsidRPr="009E4DCE" w:rsidRDefault="0055669A" w:rsidP="00E92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 w:firstLine="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5669A" w:rsidRPr="009E4DCE" w:rsidTr="00E92E1A">
        <w:tc>
          <w:tcPr>
            <w:tcW w:w="432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69A" w:rsidRPr="009E4DCE" w:rsidTr="00E92E1A">
        <w:tc>
          <w:tcPr>
            <w:tcW w:w="4320" w:type="dxa"/>
          </w:tcPr>
          <w:p w:rsidR="0055669A" w:rsidRPr="009E4DCE" w:rsidRDefault="0055669A" w:rsidP="00C23417">
            <w:pPr>
              <w:tabs>
                <w:tab w:val="clear" w:pos="374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:rsidR="0055669A" w:rsidRPr="009E4DCE" w:rsidRDefault="0055669A" w:rsidP="00C23417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และได้รวมในบัญชีต้นทุนขายสำหรับ</w:t>
            </w:r>
          </w:p>
        </w:tc>
        <w:tc>
          <w:tcPr>
            <w:tcW w:w="5130" w:type="dxa"/>
            <w:gridSpan w:val="7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C234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C234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C234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C234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55669A" w:rsidRPr="009E4DCE" w:rsidRDefault="0055669A" w:rsidP="00C234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C73A7A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FFFFFF"/>
          </w:tcPr>
          <w:p w:rsidR="0055669A" w:rsidRPr="000C528A" w:rsidRDefault="000C528A" w:rsidP="00A342B0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8A">
              <w:rPr>
                <w:rFonts w:ascii="Angsana New" w:hAnsi="Angsana New"/>
                <w:sz w:val="30"/>
                <w:szCs w:val="30"/>
                <w:lang w:val="en-US" w:bidi="th-TH"/>
              </w:rPr>
              <w:t>7,596,078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A342B0">
            <w:pPr>
              <w:pStyle w:val="acctfourfigures"/>
              <w:tabs>
                <w:tab w:val="clear" w:pos="765"/>
                <w:tab w:val="decimal" w:pos="885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8,920,906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A43BA0" w:rsidRDefault="00DD05FF" w:rsidP="004E2B06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BA0">
              <w:rPr>
                <w:rFonts w:ascii="Angsana New" w:hAnsi="Angsana New"/>
                <w:sz w:val="30"/>
                <w:szCs w:val="30"/>
                <w:lang w:val="en-US" w:bidi="th-TH"/>
              </w:rPr>
              <w:t>7,599,11</w:t>
            </w:r>
            <w:r w:rsidR="00583B6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8,919,</w:t>
            </w:r>
            <w:r w:rsidRPr="00E92E1A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C73A7A">
            <w:pPr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:rsidR="0055669A" w:rsidRPr="009E4DCE" w:rsidRDefault="0055669A" w:rsidP="00556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080" w:type="dxa"/>
            <w:shd w:val="clear" w:color="auto" w:fill="FFFFFF"/>
          </w:tcPr>
          <w:p w:rsidR="004E2B06" w:rsidRPr="000C528A" w:rsidRDefault="004E2B06" w:rsidP="0055669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5669A" w:rsidRPr="000C528A" w:rsidRDefault="000C528A" w:rsidP="004E2B0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C528A">
              <w:rPr>
                <w:rFonts w:ascii="Angsana New" w:hAnsi="Angsana New"/>
                <w:sz w:val="30"/>
                <w:szCs w:val="30"/>
                <w:lang w:val="en-US" w:bidi="th-TH"/>
              </w:rPr>
              <w:t>9,107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Default="0055669A" w:rsidP="005566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9,894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E2B06" w:rsidRPr="00A43BA0" w:rsidRDefault="004E2B06" w:rsidP="004E2B06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5669A" w:rsidRPr="00A43BA0" w:rsidRDefault="00DD05FF" w:rsidP="004E2B06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3BA0">
              <w:rPr>
                <w:rFonts w:ascii="Angsana New" w:hAnsi="Angsana New"/>
                <w:sz w:val="30"/>
                <w:szCs w:val="30"/>
              </w:rPr>
              <w:t>9,105</w:t>
            </w: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55669A" w:rsidRDefault="0055669A" w:rsidP="0055669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9,822</w:t>
            </w: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556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0C528A" w:rsidRDefault="000C528A" w:rsidP="004E2B0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528A">
              <w:rPr>
                <w:rFonts w:ascii="Angsana New" w:hAnsi="Angsana New"/>
                <w:b/>
                <w:bCs/>
                <w:sz w:val="30"/>
                <w:szCs w:val="30"/>
              </w:rPr>
              <w:t>7,605,185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E92E1A" w:rsidRDefault="0055669A" w:rsidP="00E92E1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E1A">
              <w:rPr>
                <w:rFonts w:ascii="Angsana New" w:hAnsi="Angsana New"/>
                <w:b/>
                <w:bCs/>
                <w:sz w:val="30"/>
                <w:szCs w:val="30"/>
              </w:rPr>
              <w:t>8,930,</w:t>
            </w:r>
            <w:r w:rsidRPr="00E92E1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A43BA0" w:rsidRDefault="00DD05FF" w:rsidP="004E2B0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BA0">
              <w:rPr>
                <w:rFonts w:ascii="Angsana New" w:hAnsi="Angsana New"/>
                <w:b/>
                <w:bCs/>
                <w:sz w:val="30"/>
                <w:szCs w:val="30"/>
              </w:rPr>
              <w:t>7,608,220</w:t>
            </w: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8,929,323</w:t>
            </w: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55669A">
            <w:pPr>
              <w:spacing w:line="240" w:lineRule="auto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55669A" w:rsidRPr="004E2B06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55669A" w:rsidRPr="00A43BA0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556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9E4DCE">
              <w:rPr>
                <w:rFonts w:ascii="Angsana New" w:hAnsi="Angsana New"/>
                <w:b/>
                <w:sz w:val="30"/>
                <w:szCs w:val="30"/>
                <w:cs/>
              </w:rPr>
              <w:t>งวดเก้าเดือนสิ้นสุดวันที่</w:t>
            </w: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80" w:type="dxa"/>
            <w:shd w:val="clear" w:color="auto" w:fill="auto"/>
          </w:tcPr>
          <w:p w:rsidR="0055669A" w:rsidRPr="004E2B06" w:rsidRDefault="0055669A" w:rsidP="0055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A43BA0" w:rsidRDefault="0055669A" w:rsidP="0055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C73A7A">
            <w:pPr>
              <w:tabs>
                <w:tab w:val="clear" w:pos="227"/>
                <w:tab w:val="left" w:pos="0"/>
              </w:tabs>
              <w:spacing w:line="240" w:lineRule="auto"/>
              <w:ind w:left="70" w:firstLine="9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:rsidR="0055669A" w:rsidRPr="004E2B06" w:rsidRDefault="007B6C93" w:rsidP="00E92F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B6C93">
              <w:rPr>
                <w:rFonts w:ascii="Angsana New" w:hAnsi="Angsana New"/>
                <w:sz w:val="30"/>
                <w:szCs w:val="30"/>
                <w:lang w:val="en-US" w:bidi="th-TH"/>
              </w:rPr>
              <w:t>24,269,533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26,554,918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A43BA0" w:rsidRDefault="004D61B0" w:rsidP="00E92F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BA0">
              <w:rPr>
                <w:rFonts w:ascii="Angsana New" w:hAnsi="Angsana New"/>
                <w:sz w:val="30"/>
                <w:szCs w:val="30"/>
              </w:rPr>
              <w:t>24,276,54</w:t>
            </w:r>
            <w:r w:rsidR="00583B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26,555,555</w:t>
            </w: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C73A7A">
            <w:pPr>
              <w:spacing w:line="240" w:lineRule="auto"/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:rsidR="0055669A" w:rsidRPr="009E4DCE" w:rsidRDefault="0055669A" w:rsidP="00556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2B06" w:rsidRPr="004E2B06" w:rsidRDefault="004E2B06" w:rsidP="00E92FA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  <w:p w:rsidR="0055669A" w:rsidRPr="004E2B06" w:rsidRDefault="007B6C93" w:rsidP="00E92FA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7B6C93">
              <w:rPr>
                <w:rFonts w:ascii="Angsana New" w:hAnsi="Angsana New"/>
                <w:sz w:val="30"/>
                <w:szCs w:val="30"/>
                <w:lang w:val="en-US" w:bidi="th-TH"/>
              </w:rPr>
              <w:t>14,547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5669A" w:rsidRDefault="0055669A" w:rsidP="0055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15,040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D61B0" w:rsidRPr="00A43BA0" w:rsidRDefault="004D61B0" w:rsidP="00E92F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  <w:p w:rsidR="0055669A" w:rsidRPr="00A43BA0" w:rsidRDefault="004D61B0" w:rsidP="00E92F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A43BA0">
              <w:rPr>
                <w:rFonts w:ascii="Angsana New" w:hAnsi="Angsana New"/>
                <w:sz w:val="30"/>
                <w:szCs w:val="30"/>
              </w:rPr>
              <w:t>14,543</w:t>
            </w: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669A" w:rsidRDefault="0055669A" w:rsidP="0055669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15,082</w:t>
            </w:r>
          </w:p>
        </w:tc>
      </w:tr>
      <w:tr w:rsidR="0055669A" w:rsidRPr="009E4DCE" w:rsidTr="00E92E1A">
        <w:tc>
          <w:tcPr>
            <w:tcW w:w="4320" w:type="dxa"/>
            <w:shd w:val="clear" w:color="auto" w:fill="auto"/>
          </w:tcPr>
          <w:p w:rsidR="0055669A" w:rsidRPr="009E4DCE" w:rsidRDefault="0055669A" w:rsidP="0055669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669A" w:rsidRPr="004E2B06" w:rsidRDefault="007B6C93" w:rsidP="00E92FA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7B6C93">
              <w:rPr>
                <w:rFonts w:ascii="Angsana New" w:hAnsi="Angsana New"/>
                <w:b/>
                <w:bCs/>
                <w:sz w:val="30"/>
                <w:szCs w:val="30"/>
              </w:rPr>
              <w:t>24,284,080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26,569,958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669A" w:rsidRPr="00A43BA0" w:rsidRDefault="004D61B0" w:rsidP="00E92F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BA0">
              <w:rPr>
                <w:rFonts w:ascii="Angsana New" w:hAnsi="Angsana New"/>
                <w:b/>
                <w:bCs/>
                <w:sz w:val="30"/>
                <w:szCs w:val="30"/>
              </w:rPr>
              <w:t>24,291,084</w:t>
            </w:r>
          </w:p>
        </w:tc>
        <w:tc>
          <w:tcPr>
            <w:tcW w:w="262" w:type="dxa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5669A" w:rsidRPr="009E4DCE" w:rsidRDefault="0055669A" w:rsidP="00E92E1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26,570,637</w:t>
            </w:r>
          </w:p>
        </w:tc>
      </w:tr>
    </w:tbl>
    <w:p w:rsidR="00087361" w:rsidRPr="0055669A" w:rsidRDefault="00087361">
      <w:pPr>
        <w:rPr>
          <w:rFonts w:asciiTheme="majorBidi" w:hAnsiTheme="majorBidi" w:cstheme="majorBidi"/>
          <w:sz w:val="30"/>
          <w:szCs w:val="30"/>
        </w:rPr>
      </w:pPr>
    </w:p>
    <w:p w:rsidR="00D12B52" w:rsidRDefault="00491675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</w:rPr>
        <w:br/>
      </w:r>
      <w:r w:rsidRPr="00C60B9B">
        <w:rPr>
          <w:rFonts w:ascii="Angsana New" w:hAnsi="Angsana New"/>
          <w:sz w:val="30"/>
          <w:szCs w:val="30"/>
          <w:cs/>
        </w:rPr>
        <w:t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:rsidR="00C73EB3" w:rsidRDefault="00C73EB3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36677" w:rsidRPr="00DD357C" w:rsidRDefault="00A36677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12B52" w:rsidRPr="00CC20D6" w:rsidRDefault="00D12B52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F71C1F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</w:t>
      </w:r>
      <w:r w:rsidR="006A29DE" w:rsidRPr="00F71C1F">
        <w:rPr>
          <w:rFonts w:ascii="Angsana New" w:hAnsi="Angsana New"/>
          <w:sz w:val="30"/>
          <w:szCs w:val="30"/>
          <w:u w:val="none"/>
          <w:cs/>
          <w:lang w:val="th-TH"/>
        </w:rPr>
        <w:t>บริษัทย่อย</w:t>
      </w:r>
    </w:p>
    <w:p w:rsidR="00BD59FB" w:rsidRPr="0055669A" w:rsidRDefault="00BD59FB" w:rsidP="00BD59F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4"/>
        <w:gridCol w:w="3601"/>
        <w:gridCol w:w="1167"/>
        <w:gridCol w:w="271"/>
        <w:gridCol w:w="1192"/>
      </w:tblGrid>
      <w:tr w:rsidR="0055669A" w:rsidRPr="009E4DCE" w:rsidTr="0055669A">
        <w:tc>
          <w:tcPr>
            <w:tcW w:w="1648" w:type="pct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37" w:type="pct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2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pct"/>
            <w:gridSpan w:val="3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E4DC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69A" w:rsidRPr="009E4DCE" w:rsidTr="0055669A">
        <w:tc>
          <w:tcPr>
            <w:tcW w:w="3585" w:type="pct"/>
            <w:gridSpan w:val="2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สำหรับงวดเก้าเดือนสิ้นสุดวันที่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30</w:t>
            </w:r>
            <w:r w:rsidRPr="009E4D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628" w:type="pct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</w:tr>
      <w:tr w:rsidR="0055669A" w:rsidRPr="009E4DCE" w:rsidTr="0055669A">
        <w:tc>
          <w:tcPr>
            <w:tcW w:w="1648" w:type="pct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37" w:type="pct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28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pct"/>
            <w:gridSpan w:val="3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69A" w:rsidRPr="009E4DCE" w:rsidTr="0055669A">
        <w:tc>
          <w:tcPr>
            <w:tcW w:w="3585" w:type="pct"/>
            <w:gridSpan w:val="2"/>
          </w:tcPr>
          <w:p w:rsidR="0055669A" w:rsidRPr="009E4DCE" w:rsidRDefault="0055669A" w:rsidP="005566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</w:t>
            </w:r>
            <w:r w:rsidRPr="00F070E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ที่</w:t>
            </w:r>
            <w:r w:rsidRPr="00F070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70E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070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F070E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กันยายน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:rsidR="0055669A" w:rsidRPr="009E4DCE" w:rsidRDefault="00527CF5" w:rsidP="00527CF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9,400</w:t>
            </w:r>
          </w:p>
        </w:tc>
        <w:tc>
          <w:tcPr>
            <w:tcW w:w="146" w:type="pct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55669A" w:rsidRPr="009E4DCE" w:rsidRDefault="0055669A" w:rsidP="00527CF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9,400</w:t>
            </w:r>
          </w:p>
        </w:tc>
      </w:tr>
    </w:tbl>
    <w:p w:rsidR="00BD59FB" w:rsidRPr="00BD59FB" w:rsidRDefault="00BD59FB" w:rsidP="00BD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D59FB" w:rsidRDefault="00BD59FB" w:rsidP="00BD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D59FB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ไม่มีการซื้อและจำหน่ายเงินลงทุนในบริษัทย่อยในระหว่างงวด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 w:rsidRPr="00BD59F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615CBC">
        <w:rPr>
          <w:rFonts w:ascii="Angsana New" w:hAnsi="Angsana New"/>
          <w:sz w:val="30"/>
          <w:szCs w:val="30"/>
        </w:rPr>
        <w:t xml:space="preserve">30 </w:t>
      </w:r>
      <w:r w:rsidR="00615CBC">
        <w:rPr>
          <w:rFonts w:ascii="Angsana New" w:hAnsi="Angsana New"/>
          <w:sz w:val="30"/>
          <w:szCs w:val="30"/>
          <w:cs/>
        </w:rPr>
        <w:t>กันยายน</w:t>
      </w:r>
      <w:r w:rsidRPr="00BD59FB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BD59F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D5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1</w:t>
      </w:r>
    </w:p>
    <w:p w:rsidR="0055669A" w:rsidRDefault="0055669A" w:rsidP="00BD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5669A" w:rsidRPr="00BD59FB" w:rsidRDefault="0055669A" w:rsidP="00BD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  <w:sectPr w:rsidR="00E56E99" w:rsidRPr="00C60B9B" w:rsidSect="00D525CA">
          <w:pgSz w:w="11909" w:h="16834" w:code="9"/>
          <w:pgMar w:top="691" w:right="1019" w:bottom="576" w:left="1152" w:header="720" w:footer="720" w:gutter="0"/>
          <w:cols w:space="720"/>
          <w:docGrid w:linePitch="360"/>
        </w:sectPr>
      </w:pPr>
    </w:p>
    <w:p w:rsidR="00E56E99" w:rsidRPr="00C60B9B" w:rsidRDefault="00E56E99" w:rsidP="00BC1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615CBC">
        <w:rPr>
          <w:rFonts w:ascii="Angsana New" w:hAnsi="Angsana New" w:hint="cs"/>
          <w:sz w:val="30"/>
          <w:szCs w:val="30"/>
          <w:cs/>
        </w:rPr>
        <w:t>30 กันยายน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256</w:t>
      </w:r>
      <w:r w:rsidR="00AA29F3"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 xml:space="preserve"> และ </w:t>
      </w:r>
      <w:r w:rsidRPr="00C60B9B">
        <w:rPr>
          <w:rFonts w:ascii="Angsana New" w:hAnsi="Angsana New"/>
          <w:sz w:val="30"/>
          <w:szCs w:val="30"/>
        </w:rPr>
        <w:t xml:space="preserve">31 </w:t>
      </w:r>
      <w:r w:rsidRPr="00C60B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60B9B">
        <w:rPr>
          <w:rFonts w:ascii="Angsana New" w:hAnsi="Angsana New"/>
          <w:sz w:val="30"/>
          <w:szCs w:val="30"/>
        </w:rPr>
        <w:t>25</w:t>
      </w:r>
      <w:r w:rsidRPr="00C60B9B">
        <w:rPr>
          <w:rFonts w:ascii="Angsana New" w:hAnsi="Angsana New"/>
          <w:sz w:val="30"/>
          <w:szCs w:val="30"/>
          <w:cs/>
        </w:rPr>
        <w:t>6</w:t>
      </w:r>
      <w:r w:rsidR="00AA29F3" w:rsidRPr="00C60B9B">
        <w:rPr>
          <w:rFonts w:ascii="Angsana New" w:hAnsi="Angsana New"/>
          <w:sz w:val="30"/>
          <w:szCs w:val="30"/>
        </w:rPr>
        <w:t>1</w:t>
      </w:r>
      <w:r w:rsidRPr="00C60B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56E99" w:rsidRPr="00C60B9B" w:rsidRDefault="00E56E99" w:rsidP="00E56E9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111" w:tblpY="16"/>
        <w:tblW w:w="15120" w:type="dxa"/>
        <w:tblLayout w:type="fixed"/>
        <w:tblLook w:val="0000" w:firstRow="0" w:lastRow="0" w:firstColumn="0" w:lastColumn="0" w:noHBand="0" w:noVBand="0"/>
      </w:tblPr>
      <w:tblGrid>
        <w:gridCol w:w="2896"/>
        <w:gridCol w:w="2234"/>
        <w:gridCol w:w="1080"/>
        <w:gridCol w:w="267"/>
        <w:gridCol w:w="993"/>
        <w:gridCol w:w="252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52"/>
        <w:gridCol w:w="1026"/>
      </w:tblGrid>
      <w:tr w:rsidR="00DA4A80" w:rsidRPr="00C60B9B" w:rsidTr="0099604A">
        <w:tc>
          <w:tcPr>
            <w:tcW w:w="2896" w:type="dxa"/>
          </w:tcPr>
          <w:p w:rsidR="00DA4A80" w:rsidRPr="00C60B9B" w:rsidRDefault="00DA4A80" w:rsidP="004420BA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34" w:type="dxa"/>
          </w:tcPr>
          <w:p w:rsidR="00DA4A80" w:rsidRPr="00C60B9B" w:rsidRDefault="00DA4A80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90" w:type="dxa"/>
            <w:gridSpan w:val="15"/>
          </w:tcPr>
          <w:p w:rsidR="00DA4A80" w:rsidRPr="00C60B9B" w:rsidRDefault="00DA4A80" w:rsidP="0066577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55D" w:rsidRPr="00C60B9B" w:rsidTr="0099604A">
        <w:tc>
          <w:tcPr>
            <w:tcW w:w="2896" w:type="dxa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RDefault="0026355D" w:rsidP="00F02AB4">
            <w:pPr>
              <w:pStyle w:val="acctfourfigures"/>
              <w:tabs>
                <w:tab w:val="clear" w:pos="765"/>
              </w:tabs>
              <w:spacing w:line="240" w:lineRule="atLeast"/>
              <w:ind w:left="-1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2234" w:type="dxa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</w:t>
            </w:r>
          </w:p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เจ้าของ</w:t>
            </w:r>
          </w:p>
        </w:tc>
        <w:tc>
          <w:tcPr>
            <w:tcW w:w="252" w:type="dxa"/>
          </w:tcPr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26355D" w:rsidRPr="00C60B9B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26355D" w:rsidRPr="00C60B9B" w:rsidDel="00685444" w:rsidRDefault="0026355D" w:rsidP="002635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268" w:type="dxa"/>
            <w:gridSpan w:val="3"/>
          </w:tcPr>
          <w:p w:rsidR="0026355D" w:rsidRPr="00C60B9B" w:rsidRDefault="0026355D" w:rsidP="00263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6355D" w:rsidRPr="00C60B9B" w:rsidRDefault="0026355D" w:rsidP="00263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6577C" w:rsidRPr="00C60B9B" w:rsidTr="0099604A">
        <w:trPr>
          <w:trHeight w:val="389"/>
        </w:trPr>
        <w:tc>
          <w:tcPr>
            <w:tcW w:w="2896" w:type="dxa"/>
          </w:tcPr>
          <w:p w:rsidR="0066577C" w:rsidRPr="00C60B9B" w:rsidRDefault="0066577C" w:rsidP="004420BA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577C" w:rsidRPr="00C60B9B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7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3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26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66577C" w:rsidRPr="00C60B9B" w:rsidTr="0099604A">
        <w:trPr>
          <w:trHeight w:val="389"/>
        </w:trPr>
        <w:tc>
          <w:tcPr>
            <w:tcW w:w="2896" w:type="dxa"/>
          </w:tcPr>
          <w:p w:rsidR="0066577C" w:rsidRPr="00C60B9B" w:rsidRDefault="0066577C" w:rsidP="004420BA">
            <w:pPr>
              <w:pStyle w:val="acctfourfigures"/>
              <w:tabs>
                <w:tab w:val="clear" w:pos="765"/>
              </w:tabs>
              <w:spacing w:line="240" w:lineRule="atLeas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4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:rsidR="0066577C" w:rsidRPr="00C60B9B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66577C" w:rsidRPr="00C60B9B" w:rsidTr="0099604A">
        <w:tc>
          <w:tcPr>
            <w:tcW w:w="2896" w:type="dxa"/>
          </w:tcPr>
          <w:p w:rsidR="0066577C" w:rsidRPr="00C60B9B" w:rsidRDefault="0066577C" w:rsidP="004420BA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4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98" w:type="dxa"/>
            <w:gridSpan w:val="11"/>
          </w:tcPr>
          <w:p w:rsidR="0066577C" w:rsidRPr="00C60B9B" w:rsidRDefault="0066577C" w:rsidP="0066577C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3663B" w:rsidRPr="00C60B9B" w:rsidTr="0099604A">
        <w:tc>
          <w:tcPr>
            <w:tcW w:w="2896" w:type="dxa"/>
          </w:tcPr>
          <w:p w:rsidR="00D3663B" w:rsidRPr="00C60B9B" w:rsidRDefault="00D3663B" w:rsidP="00F02A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91E34">
              <w:rPr>
                <w:rFonts w:ascii="Angsana New" w:hAnsi="Angsana New"/>
                <w:sz w:val="30"/>
                <w:szCs w:val="30"/>
                <w:cs/>
              </w:rPr>
              <w:t>บริษัท พริซึ่ม</w:t>
            </w:r>
            <w:r w:rsidRPr="00F91E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91E34">
              <w:rPr>
                <w:rFonts w:ascii="Angsana New" w:hAnsi="Angsana New"/>
                <w:sz w:val="30"/>
                <w:szCs w:val="30"/>
                <w:cs/>
              </w:rPr>
              <w:t>โซลูชั่นส์</w:t>
            </w:r>
            <w:r w:rsidR="00A36D5B" w:rsidRPr="00F91E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91E34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234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C60B9B">
              <w:rPr>
                <w:rFonts w:ascii="Angsana New" w:hAnsi="Angsana New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:rsidR="00D3663B" w:rsidRPr="00C60B9B" w:rsidRDefault="00D3663B" w:rsidP="00D36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pacing w:val="-4"/>
                <w:sz w:val="30"/>
                <w:szCs w:val="30"/>
                <w:cs/>
              </w:rPr>
              <w:t>ซ่อมและบำรุงรักษา</w:t>
            </w:r>
            <w:r w:rsidRPr="00C60B9B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ระบบคอมพิวเตอร์ และขาย</w:t>
            </w:r>
            <w:r w:rsidRPr="00C60B9B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:rsidR="00D3663B" w:rsidRPr="00C60B9B" w:rsidRDefault="00AA66BC" w:rsidP="00D3663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67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3663B" w:rsidRPr="00C60B9B" w:rsidRDefault="00AA66BC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663B" w:rsidRPr="00C60B9B" w:rsidRDefault="00AA66BC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3663B" w:rsidRPr="00C60B9B" w:rsidRDefault="00AA66BC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D3663B" w:rsidRPr="00C60B9B" w:rsidRDefault="00D3663B" w:rsidP="00A3667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bidi="th-TH"/>
              </w:rPr>
              <w:t>9,400</w:t>
            </w:r>
          </w:p>
        </w:tc>
      </w:tr>
      <w:tr w:rsidR="00D3663B" w:rsidRPr="00C60B9B" w:rsidTr="0099604A">
        <w:trPr>
          <w:trHeight w:val="197"/>
        </w:trPr>
        <w:tc>
          <w:tcPr>
            <w:tcW w:w="2896" w:type="dxa"/>
          </w:tcPr>
          <w:p w:rsidR="00D3663B" w:rsidRPr="00C60B9B" w:rsidRDefault="00D3663B" w:rsidP="001914D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34" w:type="dxa"/>
          </w:tcPr>
          <w:p w:rsidR="00D3663B" w:rsidRPr="00C60B9B" w:rsidRDefault="00D3663B" w:rsidP="00D3663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AA66BC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AA66BC" w:rsidP="00D366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52" w:type="dxa"/>
          </w:tcPr>
          <w:p w:rsidR="00D3663B" w:rsidRPr="00C60B9B" w:rsidRDefault="00D3663B" w:rsidP="00D3663B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D3663B" w:rsidRPr="00C60B9B" w:rsidRDefault="00D3663B" w:rsidP="00A36677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:rsidR="0066577C" w:rsidRPr="00C60B9B" w:rsidRDefault="0066577C" w:rsidP="00E56E99">
      <w:pPr>
        <w:spacing w:line="240" w:lineRule="auto"/>
        <w:rPr>
          <w:rFonts w:ascii="Angsana New" w:hAnsi="Angsana New"/>
          <w:sz w:val="30"/>
          <w:szCs w:val="30"/>
        </w:rPr>
      </w:pPr>
    </w:p>
    <w:p w:rsidR="00E56E99" w:rsidRPr="00C60B9B" w:rsidRDefault="00E56E99" w:rsidP="00F02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457"/>
        <w:jc w:val="thaiDistribute"/>
        <w:rPr>
          <w:rFonts w:ascii="Angsana New" w:hAnsi="Angsana New"/>
          <w:sz w:val="24"/>
          <w:szCs w:val="24"/>
        </w:rPr>
      </w:pPr>
      <w:r w:rsidRPr="00C60B9B">
        <w:rPr>
          <w:rFonts w:ascii="Angsana New" w:hAnsi="Angsana New"/>
          <w:sz w:val="30"/>
          <w:szCs w:val="30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 w:rsidRPr="00C60B9B">
        <w:rPr>
          <w:rFonts w:ascii="Angsana New" w:hAnsi="Angsana New"/>
          <w:sz w:val="30"/>
          <w:szCs w:val="30"/>
          <w:cs/>
        </w:rPr>
        <w:t>สิ้นสุดวันที่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615CBC">
        <w:rPr>
          <w:rFonts w:ascii="Angsana New" w:hAnsi="Angsana New" w:hint="cs"/>
          <w:sz w:val="30"/>
          <w:szCs w:val="30"/>
          <w:cs/>
        </w:rPr>
        <w:t>30 กันยายน</w:t>
      </w:r>
      <w:r w:rsidR="00B92EB6">
        <w:rPr>
          <w:rFonts w:ascii="Angsana New" w:hAnsi="Angsana New" w:hint="cs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256</w:t>
      </w:r>
      <w:r w:rsidR="00F7621D"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 xml:space="preserve"> และ </w:t>
      </w:r>
      <w:r w:rsidRPr="00C60B9B">
        <w:rPr>
          <w:rFonts w:ascii="Angsana New" w:hAnsi="Angsana New"/>
          <w:sz w:val="30"/>
          <w:szCs w:val="30"/>
        </w:rPr>
        <w:t>25</w:t>
      </w:r>
      <w:r w:rsidRPr="00C60B9B">
        <w:rPr>
          <w:rFonts w:ascii="Angsana New" w:hAnsi="Angsana New"/>
          <w:sz w:val="30"/>
          <w:szCs w:val="30"/>
          <w:cs/>
        </w:rPr>
        <w:t>6</w:t>
      </w:r>
      <w:r w:rsidR="00F7621D" w:rsidRPr="00C60B9B">
        <w:rPr>
          <w:rFonts w:ascii="Angsana New" w:hAnsi="Angsana New"/>
          <w:sz w:val="30"/>
          <w:szCs w:val="30"/>
        </w:rPr>
        <w:t>1</w:t>
      </w: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56E99" w:rsidRPr="00C60B9B" w:rsidRDefault="00E56E99" w:rsidP="00E5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  <w:sectPr w:rsidR="00E56E99" w:rsidRPr="00C60B9B" w:rsidSect="00F230C8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E2626F" w:rsidRPr="00EB7061" w:rsidRDefault="00E2626F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B706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เงินลงทุนในการร่วมค้า</w:t>
      </w:r>
    </w:p>
    <w:p w:rsidR="0055669A" w:rsidRPr="009E4DCE" w:rsidRDefault="0055669A" w:rsidP="0055669A">
      <w:pPr>
        <w:rPr>
          <w:rFonts w:ascii="Angsana New" w:hAnsi="Angsana New"/>
          <w:sz w:val="32"/>
          <w:szCs w:val="32"/>
          <w:lang w:eastAsia="x-none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630"/>
        <w:gridCol w:w="1080"/>
        <w:gridCol w:w="270"/>
        <w:gridCol w:w="1242"/>
        <w:gridCol w:w="270"/>
        <w:gridCol w:w="1080"/>
        <w:gridCol w:w="270"/>
        <w:gridCol w:w="1170"/>
      </w:tblGrid>
      <w:tr w:rsidR="0055669A" w:rsidRPr="009E4DCE" w:rsidTr="007270E5">
        <w:tc>
          <w:tcPr>
            <w:tcW w:w="3330" w:type="dxa"/>
          </w:tcPr>
          <w:p w:rsidR="0055669A" w:rsidRPr="009E4DCE" w:rsidRDefault="0055669A" w:rsidP="00C23417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55669A" w:rsidRPr="009E4DCE" w:rsidRDefault="0055669A" w:rsidP="00C2341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55669A" w:rsidRPr="009E4DCE" w:rsidRDefault="0055669A" w:rsidP="00C23417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669A" w:rsidRPr="009E4DCE" w:rsidTr="007270E5">
        <w:tc>
          <w:tcPr>
            <w:tcW w:w="3960" w:type="dxa"/>
            <w:gridSpan w:val="2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9E4DC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9E4DC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9E4DC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669A" w:rsidRPr="009E4DCE" w:rsidRDefault="0055669A" w:rsidP="00C23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55669A" w:rsidRPr="009E4DCE" w:rsidTr="007270E5">
        <w:tc>
          <w:tcPr>
            <w:tcW w:w="3330" w:type="dxa"/>
          </w:tcPr>
          <w:p w:rsidR="0055669A" w:rsidRPr="009E4DCE" w:rsidRDefault="0055669A" w:rsidP="00C23417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80" w:type="dxa"/>
            <w:gridSpan w:val="7"/>
          </w:tcPr>
          <w:p w:rsidR="0055669A" w:rsidRPr="009E4DCE" w:rsidRDefault="0055669A" w:rsidP="00C23417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4D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669A" w:rsidRPr="009E4DCE" w:rsidTr="007270E5">
        <w:tc>
          <w:tcPr>
            <w:tcW w:w="333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5669A" w:rsidRPr="009E4DCE" w:rsidRDefault="0055669A" w:rsidP="00C23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69A" w:rsidRPr="009E4DCE" w:rsidTr="007270E5">
        <w:tc>
          <w:tcPr>
            <w:tcW w:w="33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E4D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E4DC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0407E6" w:rsidP="0072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7E6">
              <w:rPr>
                <w:rFonts w:ascii="Angsana New" w:hAnsi="Angsana New"/>
                <w:sz w:val="30"/>
                <w:szCs w:val="30"/>
              </w:rPr>
              <w:t>366,116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55669A" w:rsidRPr="009E4DCE" w:rsidRDefault="0055669A" w:rsidP="0072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292,758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4140E9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140E9">
              <w:rPr>
                <w:rFonts w:ascii="Angsana New" w:hAnsi="Angsana New"/>
                <w:sz w:val="30"/>
                <w:szCs w:val="30"/>
              </w:rPr>
              <w:t>336,248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277,207</w:t>
            </w:r>
          </w:p>
        </w:tc>
      </w:tr>
      <w:tr w:rsidR="0055669A" w:rsidRPr="009E4DCE" w:rsidTr="007270E5">
        <w:tc>
          <w:tcPr>
            <w:tcW w:w="3960" w:type="dxa"/>
            <w:gridSpan w:val="2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5669A" w:rsidRPr="009E4DCE" w:rsidRDefault="00AA66BC" w:rsidP="0072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B422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B422F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669A" w:rsidRPr="009E4DCE" w:rsidRDefault="0055669A" w:rsidP="0055669A">
            <w:pPr>
              <w:tabs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55669A" w:rsidRPr="009E4DCE" w:rsidRDefault="0055669A" w:rsidP="0072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10,513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4140E9" w:rsidP="0055669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669A" w:rsidRPr="009E4DCE" w:rsidTr="007270E5">
        <w:tc>
          <w:tcPr>
            <w:tcW w:w="33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4DCE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4140E9" w:rsidP="0072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40E9">
              <w:rPr>
                <w:rFonts w:ascii="Angsana New" w:hAnsi="Angsana New"/>
                <w:sz w:val="30"/>
                <w:szCs w:val="30"/>
              </w:rPr>
              <w:t>122,500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669A" w:rsidRPr="009E4DCE" w:rsidRDefault="0055669A" w:rsidP="0055669A">
            <w:pPr>
              <w:tabs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55669A" w:rsidRPr="009E4DCE" w:rsidRDefault="0055669A" w:rsidP="007270E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81,394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4140E9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140E9">
              <w:rPr>
                <w:rFonts w:ascii="Angsana New" w:hAnsi="Angsana New"/>
                <w:sz w:val="30"/>
                <w:szCs w:val="30"/>
              </w:rPr>
              <w:t>122,500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81,394</w:t>
            </w:r>
          </w:p>
        </w:tc>
      </w:tr>
      <w:tr w:rsidR="0055669A" w:rsidRPr="009E4DCE" w:rsidTr="007270E5">
        <w:tc>
          <w:tcPr>
            <w:tcW w:w="33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4140E9" w:rsidP="00414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5669A" w:rsidRPr="009E4DCE" w:rsidRDefault="0055669A" w:rsidP="0055669A">
            <w:pPr>
              <w:tabs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:rsidR="0055669A" w:rsidRPr="009E4DCE" w:rsidRDefault="0055669A" w:rsidP="007270E5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(22,353)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5669A" w:rsidRPr="009E4DCE" w:rsidRDefault="004140E9" w:rsidP="004140E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5669A" w:rsidRPr="009E4DCE" w:rsidRDefault="0055669A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(22,353)</w:t>
            </w:r>
          </w:p>
        </w:tc>
      </w:tr>
      <w:tr w:rsidR="0055669A" w:rsidRPr="009E4DCE" w:rsidTr="007270E5">
        <w:tc>
          <w:tcPr>
            <w:tcW w:w="33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E4D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3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D93AD1" w:rsidRDefault="00AA66BC" w:rsidP="0072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2414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41409">
              <w:rPr>
                <w:rFonts w:ascii="Angsana New" w:hAnsi="Angsana New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D93AD1" w:rsidRDefault="0055669A" w:rsidP="007270E5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AD1">
              <w:rPr>
                <w:rFonts w:ascii="Angsana New" w:hAnsi="Angsana New"/>
                <w:b/>
                <w:bCs/>
                <w:sz w:val="30"/>
                <w:szCs w:val="30"/>
              </w:rPr>
              <w:t>362,312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C401D3" w:rsidRDefault="004140E9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0E9">
              <w:rPr>
                <w:rFonts w:ascii="Angsana New" w:hAnsi="Angsana New"/>
                <w:b/>
                <w:bCs/>
                <w:sz w:val="30"/>
                <w:szCs w:val="30"/>
              </w:rPr>
              <w:t>458,748</w:t>
            </w:r>
          </w:p>
        </w:tc>
        <w:tc>
          <w:tcPr>
            <w:tcW w:w="270" w:type="dxa"/>
            <w:shd w:val="clear" w:color="auto" w:fill="auto"/>
          </w:tcPr>
          <w:p w:rsidR="0055669A" w:rsidRPr="009E4DCE" w:rsidRDefault="0055669A" w:rsidP="00556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669A" w:rsidRPr="00C401D3" w:rsidRDefault="0055669A" w:rsidP="0055669A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01D3">
              <w:rPr>
                <w:rFonts w:ascii="Angsana New" w:hAnsi="Angsana New"/>
                <w:b/>
                <w:bCs/>
                <w:sz w:val="30"/>
                <w:szCs w:val="30"/>
              </w:rPr>
              <w:t>336,248</w:t>
            </w:r>
          </w:p>
        </w:tc>
      </w:tr>
    </w:tbl>
    <w:p w:rsidR="0055669A" w:rsidRPr="00332FEA" w:rsidRDefault="0055669A" w:rsidP="00D12B52">
      <w:pPr>
        <w:rPr>
          <w:rFonts w:ascii="Angsana New" w:hAnsi="Angsana New"/>
          <w:sz w:val="30"/>
          <w:szCs w:val="30"/>
          <w:lang w:eastAsia="x-none"/>
        </w:rPr>
      </w:pPr>
    </w:p>
    <w:p w:rsidR="008D5D38" w:rsidRPr="00C60B9B" w:rsidRDefault="008D5D38" w:rsidP="008D5D3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C60B9B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:rsidR="008D5D38" w:rsidRPr="00332FEA" w:rsidRDefault="008D5D38" w:rsidP="008D5D3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p w:rsidR="008178E0" w:rsidRPr="00E870AD" w:rsidRDefault="008178E0" w:rsidP="008178E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870AD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36EB4">
        <w:rPr>
          <w:rFonts w:ascii="Angsana New" w:hAnsi="Angsana New"/>
          <w:sz w:val="30"/>
          <w:szCs w:val="30"/>
          <w:lang w:val="en-US" w:bidi="th-TH"/>
        </w:rPr>
        <w:t xml:space="preserve">26 </w:t>
      </w:r>
      <w:r w:rsidRPr="00336EB4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Pr="00336EB4">
        <w:rPr>
          <w:rFonts w:ascii="Angsana New" w:hAnsi="Angsana New"/>
          <w:sz w:val="30"/>
          <w:szCs w:val="30"/>
          <w:lang w:val="en-US" w:bidi="th-TH"/>
        </w:rPr>
        <w:t>2562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บริษัทไ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ด้ลงทุนในบริษัท </w:t>
      </w:r>
      <w:r w:rsidR="00DB2DE9" w:rsidRPr="00DB2DE9">
        <w:rPr>
          <w:rFonts w:ascii="Angsana New" w:hAnsi="Angsana New"/>
          <w:sz w:val="30"/>
          <w:szCs w:val="30"/>
          <w:cs/>
          <w:lang w:val="en-US" w:bidi="th-TH"/>
        </w:rPr>
        <w:t xml:space="preserve">เน็คซ์ แคปปิตอล จำกัด (เดิมชื่อ “บริษัท บัฟ (ประเทศไทย) </w:t>
      </w:r>
      <w:r w:rsidR="00DB2DE9"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จำกัด”)</w:t>
      </w:r>
      <w:r w:rsidRPr="00D1352A">
        <w:rPr>
          <w:rFonts w:ascii="Angsana New" w:hAnsi="Angsana New"/>
          <w:spacing w:val="-8"/>
          <w:sz w:val="30"/>
          <w:szCs w:val="30"/>
          <w:lang w:val="en-US" w:bidi="th-TH"/>
        </w:rPr>
        <w:t xml:space="preserve"> 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ซึ่งเป็นการร่วมค้าของ</w:t>
      </w:r>
      <w:r w:rsidRPr="00D1352A">
        <w:rPr>
          <w:rFonts w:ascii="Angsana New" w:hAnsi="Angsana New" w:hint="cs"/>
          <w:spacing w:val="-8"/>
          <w:sz w:val="30"/>
          <w:szCs w:val="30"/>
          <w:cs/>
          <w:lang w:val="en-US" w:bidi="th-TH"/>
        </w:rPr>
        <w:t>กลุ่มบริษัท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เพิ่มอีกร้อยละ</w:t>
      </w:r>
      <w:r w:rsidRPr="00D1352A">
        <w:rPr>
          <w:rFonts w:ascii="Angsana New" w:hAnsi="Angsana New"/>
          <w:spacing w:val="-8"/>
          <w:sz w:val="30"/>
          <w:szCs w:val="30"/>
          <w:lang w:val="en-US" w:bidi="th-TH"/>
        </w:rPr>
        <w:t xml:space="preserve"> 12.5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 xml:space="preserve"> ของทุนที่ออกและชำระแล้ว  เป็นจำนวนเงิน </w:t>
      </w:r>
      <w:r w:rsidRPr="00D1352A">
        <w:rPr>
          <w:rFonts w:ascii="Angsana New" w:hAnsi="Angsana New"/>
          <w:spacing w:val="-8"/>
          <w:sz w:val="30"/>
          <w:szCs w:val="30"/>
          <w:lang w:val="en-US" w:bidi="th-TH"/>
        </w:rPr>
        <w:t xml:space="preserve">122.5 </w:t>
      </w:r>
      <w:r w:rsidRPr="00D1352A">
        <w:rPr>
          <w:rFonts w:ascii="Angsana New" w:hAnsi="Angsana New"/>
          <w:spacing w:val="-8"/>
          <w:sz w:val="30"/>
          <w:szCs w:val="30"/>
          <w:cs/>
          <w:lang w:val="en-US" w:bidi="th-TH"/>
        </w:rPr>
        <w:t>ล้านบาท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 ทำให้</w:t>
      </w:r>
      <w:r w:rsidRPr="00E870AD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>มีส่วนได้เสียในการร่วมค้า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นี้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>เป็นร้อยล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ะ </w:t>
      </w:r>
      <w:r>
        <w:rPr>
          <w:rFonts w:ascii="Angsana New" w:hAnsi="Angsana New"/>
          <w:sz w:val="30"/>
          <w:szCs w:val="30"/>
          <w:lang w:val="en-US" w:bidi="th-TH"/>
        </w:rPr>
        <w:t>40</w:t>
      </w:r>
      <w:r w:rsidRPr="00E870AD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:rsidR="000E7E49" w:rsidRDefault="000E7E49" w:rsidP="00D12B5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5669A" w:rsidRDefault="0055669A" w:rsidP="00D12B5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5669A" w:rsidRDefault="0055669A" w:rsidP="00D12B5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5669A" w:rsidRPr="00C60B9B" w:rsidRDefault="0055669A" w:rsidP="00D12B52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55669A" w:rsidRPr="00C60B9B" w:rsidSect="00F230C8"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0E7E49" w:rsidRPr="00C60B9B" w:rsidRDefault="000E7E49" w:rsidP="00BB0975">
      <w:pPr>
        <w:pStyle w:val="acctfourfigures"/>
        <w:tabs>
          <w:tab w:val="clear" w:pos="765"/>
        </w:tabs>
        <w:spacing w:line="240" w:lineRule="atLeast"/>
        <w:ind w:left="540" w:hanging="540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เงินลงทุนในการร่วมค้า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ณ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="00615CBC">
        <w:rPr>
          <w:rFonts w:ascii="Angsana New" w:hAnsi="Angsana New"/>
          <w:sz w:val="30"/>
          <w:szCs w:val="30"/>
          <w:lang w:val="en-US" w:bidi="th-TH"/>
        </w:rPr>
        <w:t>30</w:t>
      </w:r>
      <w:r w:rsidR="00615CBC">
        <w:rPr>
          <w:rFonts w:ascii="Angsana New" w:hAnsi="Angsana New"/>
          <w:sz w:val="30"/>
          <w:szCs w:val="30"/>
          <w:cs/>
          <w:lang w:val="en-US" w:bidi="th-TH"/>
        </w:rPr>
        <w:t xml:space="preserve"> กันยายน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60B9B">
        <w:rPr>
          <w:rFonts w:ascii="Angsana New" w:hAnsi="Angsana New"/>
          <w:sz w:val="30"/>
          <w:szCs w:val="30"/>
          <w:lang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bidi="th-TH"/>
        </w:rPr>
        <w:t>2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C60B9B">
        <w:rPr>
          <w:rFonts w:ascii="Angsana New" w:hAnsi="Angsana New"/>
          <w:sz w:val="30"/>
          <w:szCs w:val="30"/>
          <w:lang w:val="en-US"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val="en-US" w:bidi="th-TH"/>
        </w:rPr>
        <w:t>1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:rsidR="0066577C" w:rsidRPr="00C60B9B" w:rsidRDefault="0066577C" w:rsidP="000E7E49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150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2070"/>
        <w:gridCol w:w="1170"/>
        <w:gridCol w:w="990"/>
        <w:gridCol w:w="180"/>
        <w:gridCol w:w="990"/>
        <w:gridCol w:w="6"/>
        <w:gridCol w:w="174"/>
        <w:gridCol w:w="6"/>
        <w:gridCol w:w="1074"/>
        <w:gridCol w:w="180"/>
        <w:gridCol w:w="990"/>
        <w:gridCol w:w="6"/>
        <w:gridCol w:w="174"/>
        <w:gridCol w:w="6"/>
        <w:gridCol w:w="984"/>
        <w:gridCol w:w="180"/>
        <w:gridCol w:w="990"/>
        <w:gridCol w:w="6"/>
        <w:gridCol w:w="174"/>
        <w:gridCol w:w="6"/>
        <w:gridCol w:w="984"/>
        <w:gridCol w:w="180"/>
        <w:gridCol w:w="994"/>
        <w:gridCol w:w="6"/>
      </w:tblGrid>
      <w:tr w:rsidR="0066577C" w:rsidRPr="00141FB1" w:rsidTr="0024548F">
        <w:trPr>
          <w:cantSplit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20" w:type="dxa"/>
            <w:gridSpan w:val="24"/>
            <w:vAlign w:val="center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1F6BB7" w:rsidRPr="00141FB1" w:rsidTr="0024548F">
        <w:trPr>
          <w:cantSplit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0" w:type="dxa"/>
            <w:vAlign w:val="center"/>
          </w:tcPr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24548F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ประเทศที</w:t>
            </w:r>
            <w:r w:rsidR="0024548F">
              <w:rPr>
                <w:rFonts w:ascii="Angsana New" w:hAnsi="Angsana New" w:hint="cs"/>
                <w:sz w:val="29"/>
                <w:szCs w:val="29"/>
                <w:cs/>
              </w:rPr>
              <w:t>่</w:t>
            </w:r>
          </w:p>
          <w:p w:rsidR="0066577C" w:rsidRPr="001F6BB7" w:rsidRDefault="0066577C" w:rsidP="0024548F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กิจกา</w:t>
            </w:r>
            <w:r w:rsidR="0024548F">
              <w:rPr>
                <w:rFonts w:ascii="Angsana New" w:hAnsi="Angsana New" w:hint="cs"/>
                <w:sz w:val="29"/>
                <w:szCs w:val="29"/>
                <w:cs/>
              </w:rPr>
              <w:t>ร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จัดตั้ง</w:t>
            </w:r>
          </w:p>
        </w:tc>
        <w:tc>
          <w:tcPr>
            <w:tcW w:w="2166" w:type="dxa"/>
            <w:gridSpan w:val="4"/>
          </w:tcPr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:rsidR="0066577C" w:rsidRPr="001F6BB7" w:rsidRDefault="0066577C" w:rsidP="0066577C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4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ทุนชำระแล้ว</w:t>
            </w:r>
            <w:r w:rsidRPr="001F6BB7">
              <w:rPr>
                <w:rFonts w:ascii="Angsana New" w:hAnsi="Angsana New"/>
                <w:b w:val="0"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2160" w:type="dxa"/>
            <w:gridSpan w:val="4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164" w:type="dxa"/>
            <w:gridSpan w:val="4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มูลค่าตาม</w:t>
            </w:r>
          </w:p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วิธีส่วนได้เสีย</w:t>
            </w:r>
            <w:r w:rsidRPr="001F6BB7">
              <w:rPr>
                <w:rFonts w:ascii="Angsana New" w:hAnsi="Angsana New"/>
                <w:bCs/>
                <w:sz w:val="29"/>
                <w:szCs w:val="29"/>
              </w:rPr>
              <w:t xml:space="preserve"> </w:t>
            </w:r>
          </w:p>
        </w:tc>
      </w:tr>
      <w:tr w:rsidR="001A4FDF" w:rsidRPr="00141FB1" w:rsidTr="0024548F">
        <w:trPr>
          <w:gridAfter w:val="1"/>
          <w:wAfter w:w="6" w:type="dxa"/>
          <w:cantSplit/>
          <w:trHeight w:val="372"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90" w:type="dxa"/>
          </w:tcPr>
          <w:p w:rsidR="0066577C" w:rsidRPr="001F6BB7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66577C" w:rsidRPr="001F6BB7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615CB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</w:p>
        </w:tc>
        <w:tc>
          <w:tcPr>
            <w:tcW w:w="994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29"/>
                <w:szCs w:val="29"/>
                <w:lang w:val="en-US" w:eastAsia="en-US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eastAsia="en-US"/>
              </w:rPr>
              <w:t xml:space="preserve">31 </w:t>
            </w:r>
            <w:r w:rsidRPr="001F6BB7">
              <w:rPr>
                <w:rFonts w:ascii="Angsana New" w:hAnsi="Angsana New"/>
                <w:sz w:val="29"/>
                <w:szCs w:val="29"/>
                <w:cs/>
                <w:lang w:val="en-US" w:eastAsia="en-US"/>
              </w:rPr>
              <w:t>ธันวาคม</w:t>
            </w:r>
          </w:p>
        </w:tc>
      </w:tr>
      <w:tr w:rsidR="001A4FDF" w:rsidRPr="00141FB1" w:rsidTr="0024548F">
        <w:trPr>
          <w:gridAfter w:val="1"/>
          <w:wAfter w:w="6" w:type="dxa"/>
          <w:cantSplit/>
          <w:trHeight w:val="372"/>
          <w:tblHeader/>
        </w:trPr>
        <w:tc>
          <w:tcPr>
            <w:tcW w:w="2520" w:type="dxa"/>
          </w:tcPr>
          <w:p w:rsidR="0066577C" w:rsidRPr="001F6BB7" w:rsidRDefault="0066577C" w:rsidP="0066577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4" w:type="dxa"/>
          </w:tcPr>
          <w:p w:rsidR="0066577C" w:rsidRPr="001F6BB7" w:rsidRDefault="0066577C" w:rsidP="00665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>256</w:t>
            </w:r>
            <w:r w:rsidRPr="001F6BB7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</w:p>
        </w:tc>
      </w:tr>
      <w:tr w:rsidR="0066577C" w:rsidRPr="00141FB1" w:rsidTr="0024548F">
        <w:trPr>
          <w:cantSplit/>
          <w:trHeight w:val="270"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070" w:type="dxa"/>
          </w:tcPr>
          <w:p w:rsidR="0066577C" w:rsidRPr="001F6BB7" w:rsidRDefault="0066577C" w:rsidP="0066577C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2166" w:type="dxa"/>
            <w:gridSpan w:val="4"/>
          </w:tcPr>
          <w:p w:rsidR="0066577C" w:rsidRPr="001F6BB7" w:rsidRDefault="0066577C" w:rsidP="0066577C">
            <w:pPr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1F6BB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6934" w:type="dxa"/>
            <w:gridSpan w:val="16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(พันบาท)</w:t>
            </w:r>
          </w:p>
        </w:tc>
      </w:tr>
      <w:tr w:rsidR="001A4FDF" w:rsidRPr="00141FB1" w:rsidTr="0024548F">
        <w:trPr>
          <w:gridAfter w:val="1"/>
          <w:wAfter w:w="6" w:type="dxa"/>
          <w:cantSplit/>
        </w:trPr>
        <w:tc>
          <w:tcPr>
            <w:tcW w:w="2520" w:type="dxa"/>
          </w:tcPr>
          <w:p w:rsidR="000A3933" w:rsidRPr="001F6BB7" w:rsidRDefault="000A3933" w:rsidP="001F6BB7">
            <w:pPr>
              <w:ind w:left="19"/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บริษัท เน็คซ์ แคปปิตอล จำกัด </w:t>
            </w:r>
            <w:r w:rsidRPr="001F6BB7">
              <w:rPr>
                <w:rFonts w:ascii="Angsana New" w:hAnsi="Angsana New"/>
                <w:sz w:val="29"/>
                <w:szCs w:val="29"/>
              </w:rPr>
              <w:t xml:space="preserve">    </w:t>
            </w:r>
          </w:p>
          <w:p w:rsidR="000A3933" w:rsidRPr="001F6BB7" w:rsidRDefault="000A3933" w:rsidP="000A3933">
            <w:pPr>
              <w:tabs>
                <w:tab w:val="clear" w:pos="227"/>
                <w:tab w:val="left" w:pos="278"/>
              </w:tabs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(เดิมชื่อ “บริษัท บัฟ </w:t>
            </w:r>
          </w:p>
          <w:p w:rsidR="00155F76" w:rsidRPr="001F6BB7" w:rsidRDefault="000A3933" w:rsidP="000A3933">
            <w:pPr>
              <w:tabs>
                <w:tab w:val="clear" w:pos="227"/>
                <w:tab w:val="left" w:pos="278"/>
              </w:tabs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(ประเทศไทย) จำกัด”)</w:t>
            </w:r>
          </w:p>
        </w:tc>
        <w:tc>
          <w:tcPr>
            <w:tcW w:w="2070" w:type="dxa"/>
          </w:tcPr>
          <w:p w:rsidR="00155F76" w:rsidRPr="001F6BB7" w:rsidRDefault="00155F76" w:rsidP="000A1003">
            <w:pPr>
              <w:pStyle w:val="acctfourfigures"/>
              <w:tabs>
                <w:tab w:val="clear" w:pos="765"/>
              </w:tabs>
              <w:spacing w:line="240" w:lineRule="atLeast"/>
              <w:ind w:right="-79" w:hanging="85"/>
              <w:jc w:val="center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117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left" w:pos="551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ประเทศไทย</w:t>
            </w:r>
          </w:p>
        </w:tc>
        <w:tc>
          <w:tcPr>
            <w:tcW w:w="990" w:type="dxa"/>
          </w:tcPr>
          <w:p w:rsidR="00155F76" w:rsidRPr="001F6BB7" w:rsidRDefault="005F695C" w:rsidP="00155F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F434CA">
            <w:pPr>
              <w:pStyle w:val="acctfourfigures"/>
              <w:tabs>
                <w:tab w:val="clear" w:pos="765"/>
                <w:tab w:val="decimal" w:pos="405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27.5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155F76" w:rsidRPr="001F6BB7" w:rsidRDefault="005F695C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5F695C">
              <w:rPr>
                <w:rFonts w:ascii="Angsana New" w:hAnsi="Angsana New"/>
                <w:sz w:val="29"/>
                <w:szCs w:val="29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300,000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155F76" w:rsidRPr="001F6BB7" w:rsidRDefault="005F695C" w:rsidP="00417B4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F695C">
              <w:rPr>
                <w:rFonts w:ascii="Angsana New" w:hAnsi="Angsana New"/>
                <w:sz w:val="29"/>
                <w:szCs w:val="29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327,248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155F76" w:rsidRPr="001F6BB7" w:rsidRDefault="0016709F" w:rsidP="00155F7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499</w:t>
            </w:r>
            <w:r w:rsidR="00D76256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123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4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354,795</w:t>
            </w:r>
          </w:p>
        </w:tc>
      </w:tr>
      <w:tr w:rsidR="001A4FDF" w:rsidRPr="00141FB1" w:rsidTr="0024548F">
        <w:trPr>
          <w:gridAfter w:val="1"/>
          <w:wAfter w:w="6" w:type="dxa"/>
          <w:cantSplit/>
        </w:trPr>
        <w:tc>
          <w:tcPr>
            <w:tcW w:w="2520" w:type="dxa"/>
          </w:tcPr>
          <w:p w:rsidR="00155F76" w:rsidRPr="001F6BB7" w:rsidRDefault="00155F76" w:rsidP="00155F76">
            <w:pPr>
              <w:rPr>
                <w:rFonts w:ascii="Angsana New" w:hAnsi="Angsana New"/>
                <w:sz w:val="29"/>
                <w:szCs w:val="29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</w:rPr>
              <w:t xml:space="preserve">บริษัท พี ที ออโตเมชั่น </w:t>
            </w:r>
          </w:p>
          <w:p w:rsidR="00155F76" w:rsidRPr="001F6BB7" w:rsidRDefault="00155F76" w:rsidP="00155F76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1F6BB7">
              <w:rPr>
                <w:rFonts w:ascii="Angsana New" w:hAnsi="Angsana New"/>
                <w:sz w:val="29"/>
                <w:szCs w:val="29"/>
                <w:cs/>
              </w:rPr>
              <w:t>(ไทยแลนด์) จำกัด</w:t>
            </w:r>
          </w:p>
        </w:tc>
        <w:tc>
          <w:tcPr>
            <w:tcW w:w="2070" w:type="dxa"/>
          </w:tcPr>
          <w:p w:rsidR="00155F76" w:rsidRPr="001F6BB7" w:rsidRDefault="00155F76" w:rsidP="000A1003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right="-79" w:hanging="85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ขายคอมพิวเตอร์</w:t>
            </w:r>
          </w:p>
          <w:p w:rsidR="000A1003" w:rsidRDefault="00155F76" w:rsidP="000A1003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อุปกรณ์คอมพิวเตอร์แล</w:t>
            </w:r>
            <w:r w:rsidR="000A1003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ะ</w:t>
            </w:r>
          </w:p>
          <w:p w:rsidR="00155F76" w:rsidRPr="001F6BB7" w:rsidRDefault="00155F76" w:rsidP="000A1003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right="-79" w:hanging="80"/>
              <w:jc w:val="center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ส่วนประกอบต่อพ่วง</w:t>
            </w:r>
          </w:p>
        </w:tc>
        <w:tc>
          <w:tcPr>
            <w:tcW w:w="117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left" w:pos="551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cs/>
                <w:lang w:bidi="th-TH"/>
              </w:rPr>
              <w:t>ประเทศไทย</w:t>
            </w:r>
          </w:p>
        </w:tc>
        <w:tc>
          <w:tcPr>
            <w:tcW w:w="990" w:type="dxa"/>
          </w:tcPr>
          <w:p w:rsidR="00155F76" w:rsidRPr="001F6BB7" w:rsidRDefault="005F695C" w:rsidP="00155F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155F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50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155F76" w:rsidRPr="001F6BB7" w:rsidRDefault="005F695C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F695C">
              <w:rPr>
                <w:rFonts w:ascii="Angsana New" w:hAnsi="Angsana New"/>
                <w:sz w:val="29"/>
                <w:szCs w:val="29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155F76" w:rsidRPr="001F6BB7" w:rsidRDefault="00155F76" w:rsidP="00AC399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val="en-US" w:bidi="th-TH"/>
              </w:rPr>
              <w:t>8,000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155F76" w:rsidRPr="001F6BB7" w:rsidRDefault="005F695C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5F695C">
              <w:rPr>
                <w:rFonts w:ascii="Angsana New" w:hAnsi="Angsana New"/>
                <w:sz w:val="29"/>
                <w:szCs w:val="29"/>
                <w:lang w:bidi="th-TH"/>
              </w:rPr>
              <w:t>9,000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55F76" w:rsidRPr="001F6BB7" w:rsidRDefault="00155F76" w:rsidP="00AB038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9,000</w:t>
            </w:r>
          </w:p>
        </w:tc>
        <w:tc>
          <w:tcPr>
            <w:tcW w:w="180" w:type="dxa"/>
            <w:gridSpan w:val="2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155F76" w:rsidRPr="001F6BB7" w:rsidRDefault="00D76256" w:rsidP="00155F7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13,912</w:t>
            </w:r>
          </w:p>
        </w:tc>
        <w:tc>
          <w:tcPr>
            <w:tcW w:w="180" w:type="dxa"/>
          </w:tcPr>
          <w:p w:rsidR="00155F76" w:rsidRPr="001F6BB7" w:rsidRDefault="00155F76" w:rsidP="00155F7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155F76" w:rsidRPr="001F6BB7" w:rsidRDefault="00155F76" w:rsidP="00155F7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sz w:val="29"/>
                <w:szCs w:val="29"/>
                <w:lang w:bidi="th-TH"/>
              </w:rPr>
              <w:t>11,321</w:t>
            </w:r>
          </w:p>
        </w:tc>
      </w:tr>
      <w:tr w:rsidR="001A4FDF" w:rsidRPr="00141FB1" w:rsidTr="0024548F">
        <w:trPr>
          <w:gridAfter w:val="1"/>
          <w:wAfter w:w="6" w:type="dxa"/>
          <w:cantSplit/>
        </w:trPr>
        <w:tc>
          <w:tcPr>
            <w:tcW w:w="2520" w:type="dxa"/>
          </w:tcPr>
          <w:p w:rsidR="0066577C" w:rsidRPr="001F6BB7" w:rsidRDefault="0066577C" w:rsidP="0066577C">
            <w:pPr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20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66577C" w:rsidRPr="001F6BB7" w:rsidRDefault="0066577C" w:rsidP="0066577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5F695C" w:rsidP="00AB038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458,748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66577C" w:rsidP="00AB038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336,248</w:t>
            </w:r>
          </w:p>
        </w:tc>
        <w:tc>
          <w:tcPr>
            <w:tcW w:w="180" w:type="dxa"/>
            <w:gridSpan w:val="2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AF5239" w:rsidP="0066577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51</w:t>
            </w:r>
            <w:r w:rsidR="0016709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 w:rsidR="0016709F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035</w:t>
            </w:r>
          </w:p>
        </w:tc>
        <w:tc>
          <w:tcPr>
            <w:tcW w:w="180" w:type="dxa"/>
          </w:tcPr>
          <w:p w:rsidR="0066577C" w:rsidRPr="001F6BB7" w:rsidRDefault="0066577C" w:rsidP="0066577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66577C" w:rsidRPr="001F6BB7" w:rsidRDefault="0066577C" w:rsidP="0066577C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1F6BB7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366,116</w:t>
            </w:r>
          </w:p>
        </w:tc>
      </w:tr>
    </w:tbl>
    <w:p w:rsidR="0066577C" w:rsidRPr="00C60B9B" w:rsidRDefault="0066577C" w:rsidP="000E7E49">
      <w:pPr>
        <w:pStyle w:val="acctfourfigures"/>
        <w:tabs>
          <w:tab w:val="clear" w:pos="765"/>
        </w:tabs>
        <w:spacing w:line="240" w:lineRule="atLeast"/>
        <w:rPr>
          <w:rFonts w:ascii="Angsana New" w:hAnsi="Angsana New"/>
          <w:sz w:val="30"/>
          <w:szCs w:val="30"/>
          <w:lang w:val="en-US" w:bidi="th-TH"/>
        </w:rPr>
      </w:pPr>
    </w:p>
    <w:p w:rsidR="00EF2848" w:rsidRPr="00EF2848" w:rsidRDefault="00EF2848" w:rsidP="00EF2848">
      <w:pPr>
        <w:pStyle w:val="acctfourfigures"/>
        <w:tabs>
          <w:tab w:val="clear" w:pos="765"/>
        </w:tabs>
        <w:spacing w:line="240" w:lineRule="atLeast"/>
        <w:ind w:left="540" w:hanging="540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br w:type="page"/>
      </w:r>
    </w:p>
    <w:p w:rsidR="00DA4A80" w:rsidRDefault="00F823E0" w:rsidP="00BB0975">
      <w:pPr>
        <w:pStyle w:val="acctfourfigures"/>
        <w:tabs>
          <w:tab w:val="clear" w:pos="765"/>
        </w:tabs>
        <w:spacing w:line="240" w:lineRule="atLeast"/>
        <w:ind w:left="540" w:hanging="540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เงินลงทุนในการร่วมค้า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ณ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C60B9B">
        <w:rPr>
          <w:rFonts w:ascii="Angsana New" w:hAnsi="Angsana New"/>
          <w:sz w:val="30"/>
          <w:szCs w:val="30"/>
          <w:rtl/>
          <w:cs/>
        </w:rPr>
        <w:t xml:space="preserve"> </w:t>
      </w:r>
      <w:r w:rsidR="00615CBC">
        <w:rPr>
          <w:rFonts w:ascii="Angsana New" w:hAnsi="Angsana New"/>
          <w:sz w:val="30"/>
          <w:szCs w:val="30"/>
          <w:lang w:val="en-US" w:bidi="th-TH"/>
        </w:rPr>
        <w:t>30</w:t>
      </w:r>
      <w:r w:rsidR="00615CBC">
        <w:rPr>
          <w:rFonts w:ascii="Angsana New" w:hAnsi="Angsana New"/>
          <w:sz w:val="30"/>
          <w:szCs w:val="30"/>
          <w:cs/>
          <w:lang w:val="en-US" w:bidi="th-TH"/>
        </w:rPr>
        <w:t xml:space="preserve"> กันยายน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C60B9B">
        <w:rPr>
          <w:rFonts w:ascii="Angsana New" w:hAnsi="Angsana New"/>
          <w:sz w:val="30"/>
          <w:szCs w:val="30"/>
          <w:lang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bidi="th-TH"/>
        </w:rPr>
        <w:t>2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ธันวาคม </w:t>
      </w:r>
      <w:r w:rsidRPr="00C60B9B">
        <w:rPr>
          <w:rFonts w:ascii="Angsana New" w:hAnsi="Angsana New"/>
          <w:sz w:val="30"/>
          <w:szCs w:val="30"/>
          <w:lang w:val="en-US" w:bidi="th-TH"/>
        </w:rPr>
        <w:t>256</w:t>
      </w:r>
      <w:r w:rsidR="00AA29F3" w:rsidRPr="00C60B9B">
        <w:rPr>
          <w:rFonts w:ascii="Angsana New" w:hAnsi="Angsana New"/>
          <w:sz w:val="30"/>
          <w:szCs w:val="30"/>
          <w:lang w:val="en-US" w:bidi="th-TH"/>
        </w:rPr>
        <w:t>1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tbl>
      <w:tblPr>
        <w:tblpPr w:leftFromText="180" w:rightFromText="180" w:vertAnchor="text" w:horzAnchor="margin" w:tblpX="-90" w:tblpY="564"/>
        <w:tblW w:w="148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9"/>
        <w:gridCol w:w="1080"/>
        <w:gridCol w:w="180"/>
        <w:gridCol w:w="1080"/>
        <w:gridCol w:w="180"/>
        <w:gridCol w:w="1080"/>
        <w:gridCol w:w="180"/>
        <w:gridCol w:w="990"/>
        <w:gridCol w:w="178"/>
        <w:gridCol w:w="1082"/>
        <w:gridCol w:w="180"/>
        <w:gridCol w:w="1080"/>
        <w:gridCol w:w="182"/>
        <w:gridCol w:w="1078"/>
        <w:gridCol w:w="180"/>
        <w:gridCol w:w="1080"/>
      </w:tblGrid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0" w:type="dxa"/>
            <w:gridSpan w:val="15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EE7D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EE7D3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DA4A80" w:rsidRPr="00EE7D3C" w:rsidRDefault="00DA4A80" w:rsidP="00316B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E7D3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38" w:type="dxa"/>
            <w:gridSpan w:val="3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A4A80" w:rsidRPr="00EE7D3C" w:rsidRDefault="00615CBC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615CBC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:rsidR="00DA4A80" w:rsidRPr="00EE7D3C" w:rsidRDefault="00615CBC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82" w:type="dxa"/>
            <w:vAlign w:val="bottom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A4A80" w:rsidRPr="00EE7D3C" w:rsidRDefault="00615CBC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EE7D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DA4A80" w:rsidRPr="00EE7D3C" w:rsidTr="00316B50">
        <w:trPr>
          <w:cantSplit/>
          <w:tblHeader/>
        </w:trPr>
        <w:tc>
          <w:tcPr>
            <w:tcW w:w="5029" w:type="dxa"/>
          </w:tcPr>
          <w:p w:rsidR="00DA4A80" w:rsidRPr="00EE7D3C" w:rsidRDefault="00DA4A80" w:rsidP="00316B50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:rsidR="00DA4A80" w:rsidRPr="00EE7D3C" w:rsidRDefault="00DA4A80" w:rsidP="00316B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7D3C">
              <w:rPr>
                <w:rFonts w:ascii="Angsana New" w:hAnsi="Angsana New"/>
                <w:sz w:val="30"/>
                <w:szCs w:val="30"/>
              </w:rPr>
              <w:t>256</w:t>
            </w:r>
            <w:r w:rsidRPr="00EE7D3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A4A80" w:rsidRPr="00EE7D3C" w:rsidTr="00316B50">
        <w:trPr>
          <w:cantSplit/>
          <w:trHeight w:val="270"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DA4A80" w:rsidRPr="00EE7D3C" w:rsidRDefault="00DA4A80" w:rsidP="00316B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7D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D3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4A80" w:rsidRPr="00EE7D3C" w:rsidTr="00316B50">
        <w:trPr>
          <w:cantSplit/>
        </w:trPr>
        <w:tc>
          <w:tcPr>
            <w:tcW w:w="5029" w:type="dxa"/>
          </w:tcPr>
          <w:p w:rsidR="00692B39" w:rsidRPr="00EE7D3C" w:rsidRDefault="00692B39" w:rsidP="00316B50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  <w:p w:rsidR="00DA4A80" w:rsidRPr="00EE7D3C" w:rsidRDefault="00692B39" w:rsidP="00316B50">
            <w:pPr>
              <w:tabs>
                <w:tab w:val="clear" w:pos="227"/>
                <w:tab w:val="clear" w:pos="454"/>
              </w:tabs>
              <w:ind w:left="100"/>
              <w:rPr>
                <w:rFonts w:ascii="Angsana New" w:hAnsi="Angsana New"/>
                <w:sz w:val="30"/>
                <w:szCs w:val="30"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 บัฟ (ประเทศไทย) จำกัด”)</w:t>
            </w:r>
          </w:p>
        </w:tc>
        <w:tc>
          <w:tcPr>
            <w:tcW w:w="1080" w:type="dxa"/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27.5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2443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244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327,248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2443">
              <w:rPr>
                <w:rFonts w:ascii="Angsana New" w:hAnsi="Angsana New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327,248</w:t>
            </w:r>
          </w:p>
        </w:tc>
      </w:tr>
      <w:tr w:rsidR="00DA4A80" w:rsidRPr="00EE7D3C" w:rsidTr="00316B50">
        <w:trPr>
          <w:cantSplit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E7D3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E7D3C">
              <w:rPr>
                <w:rFonts w:ascii="Angsana New" w:hAnsi="Angsana New" w:hint="cs"/>
                <w:sz w:val="30"/>
                <w:szCs w:val="30"/>
                <w:cs/>
              </w:rPr>
              <w:t>พี ที ออโตเมชั่น (ไทยแลนด์)</w:t>
            </w:r>
            <w:r w:rsidRPr="00EE7D3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2443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244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62443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sz w:val="30"/>
                <w:szCs w:val="30"/>
                <w:lang w:bidi="th-TH"/>
              </w:rPr>
              <w:t>9,000</w:t>
            </w:r>
          </w:p>
        </w:tc>
      </w:tr>
      <w:tr w:rsidR="00DA4A80" w:rsidRPr="00EE7D3C" w:rsidTr="00316B50">
        <w:trPr>
          <w:cantSplit/>
        </w:trPr>
        <w:tc>
          <w:tcPr>
            <w:tcW w:w="5029" w:type="dxa"/>
          </w:tcPr>
          <w:p w:rsidR="00DA4A80" w:rsidRPr="00EE7D3C" w:rsidRDefault="00DA4A80" w:rsidP="00316B5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D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A4A80" w:rsidRPr="00EE7D3C" w:rsidRDefault="00DA4A80" w:rsidP="00316B50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244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336,248</w:t>
            </w:r>
          </w:p>
        </w:tc>
        <w:tc>
          <w:tcPr>
            <w:tcW w:w="182" w:type="dxa"/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362443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6244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DA4A80" w:rsidRPr="00EE7D3C" w:rsidRDefault="00DA4A80" w:rsidP="00316B5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4A80" w:rsidRPr="00EE7D3C" w:rsidRDefault="00DA4A80" w:rsidP="00316B5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7D3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336,248</w:t>
            </w:r>
          </w:p>
        </w:tc>
      </w:tr>
    </w:tbl>
    <w:p w:rsidR="0066577C" w:rsidRPr="00C60B9B" w:rsidRDefault="0066577C" w:rsidP="0066577C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val="en-US" w:bidi="th-TH"/>
        </w:rPr>
      </w:pPr>
    </w:p>
    <w:p w:rsidR="00667101" w:rsidRPr="00C60B9B" w:rsidRDefault="00667101" w:rsidP="0066577C">
      <w:pPr>
        <w:pStyle w:val="acctfourfigures"/>
        <w:tabs>
          <w:tab w:val="clear" w:pos="765"/>
        </w:tabs>
        <w:spacing w:line="240" w:lineRule="atLeast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F823E0" w:rsidRPr="00C60B9B" w:rsidRDefault="00F823E0" w:rsidP="00BB0975">
      <w:pPr>
        <w:pStyle w:val="acctfourfigures"/>
        <w:tabs>
          <w:tab w:val="clear" w:pos="765"/>
        </w:tabs>
        <w:spacing w:line="240" w:lineRule="atLeast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การร่วมค้าไม่มีการจ่ายเงินปันผลในระหว่างงวด</w:t>
      </w:r>
      <w:r w:rsidR="00615CBC">
        <w:rPr>
          <w:rFonts w:ascii="Angsana New" w:hAnsi="Angsana New" w:hint="cs"/>
          <w:sz w:val="30"/>
          <w:szCs w:val="30"/>
          <w:cs/>
          <w:lang w:val="en-US" w:bidi="th-TH"/>
        </w:rPr>
        <w:t>เก้าเดือน</w:t>
      </w:r>
      <w:r w:rsidR="0026421D" w:rsidRPr="00411920">
        <w:rPr>
          <w:rFonts w:ascii="Angsana New" w:hAnsi="Angsana New"/>
          <w:sz w:val="30"/>
          <w:szCs w:val="30"/>
          <w:cs/>
          <w:lang w:val="en-US" w:bidi="th-TH"/>
        </w:rPr>
        <w:t xml:space="preserve">สิ้นสุดวันที่ </w:t>
      </w:r>
      <w:r w:rsidR="00615CBC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615CBC">
        <w:rPr>
          <w:rFonts w:ascii="Angsana New" w:hAnsi="Angsana New"/>
          <w:sz w:val="30"/>
          <w:szCs w:val="30"/>
          <w:cs/>
          <w:lang w:val="en-US" w:bidi="th-TH"/>
        </w:rPr>
        <w:t>กันยายน</w:t>
      </w:r>
      <w:r w:rsidR="0026421D" w:rsidRPr="0041192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00182B">
        <w:rPr>
          <w:rFonts w:ascii="Angsana New" w:hAnsi="Angsana New"/>
          <w:sz w:val="30"/>
          <w:szCs w:val="30"/>
          <w:lang w:val="en-US" w:bidi="th-TH"/>
        </w:rPr>
        <w:t>2562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178E0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8178E0">
        <w:rPr>
          <w:rFonts w:ascii="Angsana New" w:hAnsi="Angsana New"/>
          <w:sz w:val="30"/>
          <w:szCs w:val="30"/>
          <w:lang w:val="en-US" w:bidi="th-TH"/>
        </w:rPr>
        <w:t>2561</w:t>
      </w:r>
    </w:p>
    <w:p w:rsidR="00F823E0" w:rsidRPr="00C60B9B" w:rsidRDefault="00F823E0" w:rsidP="00BB0975">
      <w:pPr>
        <w:pStyle w:val="acctfourfigures"/>
        <w:tabs>
          <w:tab w:val="clear" w:pos="765"/>
        </w:tabs>
        <w:spacing w:line="240" w:lineRule="atLeast"/>
        <w:ind w:left="540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F823E0" w:rsidRPr="00C60B9B" w:rsidRDefault="00F823E0" w:rsidP="00BB0975">
      <w:pPr>
        <w:pStyle w:val="block"/>
        <w:spacing w:after="0" w:line="240" w:lineRule="atLeast"/>
        <w:ind w:left="540" w:right="-45" w:hanging="540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="004E62DB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ไม่มีเงินลงทุนในการร่วมค้า ซึ่งจดทะเบียนในตลาดหลักทรัพย์ ดังนั้นจึงไม่มีราคาเปิดเผยต่อสาธารณชน</w:t>
      </w:r>
    </w:p>
    <w:p w:rsidR="00667101" w:rsidRPr="00C60B9B" w:rsidRDefault="00667101" w:rsidP="0066577C">
      <w:pPr>
        <w:pStyle w:val="block"/>
        <w:spacing w:after="0" w:line="240" w:lineRule="atLeast"/>
        <w:ind w:left="540" w:right="-45"/>
        <w:jc w:val="both"/>
        <w:rPr>
          <w:rFonts w:ascii="Angsana New" w:hAnsi="Angsana New"/>
          <w:sz w:val="30"/>
          <w:szCs w:val="30"/>
          <w:lang w:val="en-US" w:bidi="th-TH"/>
        </w:rPr>
      </w:pPr>
    </w:p>
    <w:p w:rsidR="00E56E99" w:rsidRPr="00C60B9B" w:rsidRDefault="00E56E99" w:rsidP="000E7E49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val="en-US" w:bidi="th-TH"/>
        </w:rPr>
      </w:pPr>
    </w:p>
    <w:p w:rsidR="00E56E99" w:rsidRPr="00C60B9B" w:rsidRDefault="00E56E99" w:rsidP="000E7E49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lang w:val="en-US" w:bidi="th-TH"/>
        </w:rPr>
      </w:pPr>
    </w:p>
    <w:p w:rsidR="00E56E99" w:rsidRPr="00C60B9B" w:rsidRDefault="00E56E99" w:rsidP="000E7E49">
      <w:pPr>
        <w:pStyle w:val="block"/>
        <w:spacing w:after="0" w:line="240" w:lineRule="atLeast"/>
        <w:ind w:left="0" w:right="-45"/>
        <w:rPr>
          <w:rFonts w:ascii="Angsana New" w:hAnsi="Angsana New"/>
          <w:sz w:val="30"/>
          <w:szCs w:val="30"/>
          <w:cs/>
          <w:lang w:val="en-US" w:bidi="th-TH"/>
        </w:rPr>
        <w:sectPr w:rsidR="00E56E99" w:rsidRPr="00C60B9B" w:rsidSect="00F230C8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5D20FC" w:rsidRPr="00CC20D6" w:rsidRDefault="005D20F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>ที่ดิน อาคารและอุปกรณ์</w:t>
      </w:r>
      <w:r w:rsidRPr="00CC20D6">
        <w:rPr>
          <w:rFonts w:ascii="Angsana New" w:hAnsi="Angsana New"/>
          <w:sz w:val="30"/>
          <w:szCs w:val="30"/>
          <w:u w:val="none"/>
          <w:lang w:val="th-TH"/>
        </w:rPr>
        <w:t xml:space="preserve"> </w:t>
      </w:r>
    </w:p>
    <w:p w:rsidR="005D20FC" w:rsidRPr="00C60B9B" w:rsidRDefault="005D20F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  <w:highlight w:val="cyan"/>
        </w:rPr>
      </w:pPr>
    </w:p>
    <w:p w:rsidR="0055669A" w:rsidRPr="009E4DCE" w:rsidRDefault="0055669A" w:rsidP="00556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F568F">
        <w:rPr>
          <w:rFonts w:ascii="Angsana New" w:hAnsi="Angsana New"/>
          <w:sz w:val="30"/>
          <w:szCs w:val="30"/>
          <w:cs/>
        </w:rPr>
        <w:t>ในระหว่างงวดเก้าเดือนสิ้นสุดวันที่ 30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Pr="002F568F">
        <w:rPr>
          <w:rFonts w:ascii="Angsana New" w:hAnsi="Angsana New"/>
          <w:sz w:val="30"/>
          <w:szCs w:val="30"/>
          <w:cs/>
        </w:rPr>
        <w:t>กันยายน 25</w:t>
      </w:r>
      <w:r w:rsidRPr="002F568F">
        <w:rPr>
          <w:rFonts w:ascii="Angsana New" w:hAnsi="Angsana New"/>
          <w:sz w:val="30"/>
          <w:szCs w:val="30"/>
        </w:rPr>
        <w:t>6</w:t>
      </w:r>
      <w:r w:rsidRPr="002F568F">
        <w:rPr>
          <w:rFonts w:ascii="Angsana New" w:hAnsi="Angsana New" w:hint="cs"/>
          <w:sz w:val="30"/>
          <w:szCs w:val="30"/>
          <w:cs/>
        </w:rPr>
        <w:t>2</w:t>
      </w:r>
      <w:r w:rsidRPr="002F568F">
        <w:rPr>
          <w:rFonts w:ascii="Angsana New" w:hAnsi="Angsana New"/>
          <w:sz w:val="30"/>
          <w:szCs w:val="30"/>
          <w:cs/>
        </w:rPr>
        <w:t xml:space="preserve"> กลุ่มบริษัทได้มีการซื้ออาคารและอุปกรณ์เป็นจำนวนเงิน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="009B32C6" w:rsidRPr="002F568F">
        <w:rPr>
          <w:rFonts w:ascii="Angsana New" w:hAnsi="Angsana New"/>
          <w:sz w:val="30"/>
          <w:szCs w:val="30"/>
        </w:rPr>
        <w:t>20.</w:t>
      </w:r>
      <w:r w:rsidR="002F568F" w:rsidRPr="002F568F">
        <w:rPr>
          <w:rFonts w:ascii="Angsana New" w:hAnsi="Angsana New"/>
          <w:sz w:val="30"/>
          <w:szCs w:val="30"/>
        </w:rPr>
        <w:t>48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Pr="002F568F">
        <w:rPr>
          <w:rFonts w:ascii="Angsana New" w:hAnsi="Angsana New"/>
          <w:sz w:val="30"/>
          <w:szCs w:val="30"/>
          <w:cs/>
        </w:rPr>
        <w:t xml:space="preserve">ล้านบาทในงบการเงินรวม </w:t>
      </w:r>
      <w:r w:rsidRPr="002F568F">
        <w:rPr>
          <w:rFonts w:ascii="Angsana New" w:hAnsi="Angsana New"/>
          <w:i/>
          <w:iCs/>
          <w:sz w:val="30"/>
          <w:szCs w:val="30"/>
          <w:cs/>
        </w:rPr>
        <w:t>(3</w:t>
      </w:r>
      <w:r w:rsidRPr="002F568F">
        <w:rPr>
          <w:rFonts w:ascii="Angsana New" w:hAnsi="Angsana New"/>
          <w:i/>
          <w:iCs/>
          <w:sz w:val="30"/>
          <w:szCs w:val="30"/>
        </w:rPr>
        <w:t xml:space="preserve">0 </w:t>
      </w:r>
      <w:r w:rsidRPr="002F568F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Pr="002F568F">
        <w:rPr>
          <w:rFonts w:ascii="Angsana New" w:hAnsi="Angsana New"/>
          <w:i/>
          <w:iCs/>
          <w:sz w:val="30"/>
          <w:szCs w:val="30"/>
        </w:rPr>
        <w:t>25</w:t>
      </w:r>
      <w:r w:rsidRPr="002F568F">
        <w:rPr>
          <w:rFonts w:ascii="Angsana New" w:hAnsi="Angsana New"/>
          <w:i/>
          <w:iCs/>
          <w:sz w:val="30"/>
          <w:szCs w:val="30"/>
          <w:cs/>
        </w:rPr>
        <w:t>6</w:t>
      </w:r>
      <w:r w:rsidRPr="002F568F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2F568F">
        <w:rPr>
          <w:rFonts w:ascii="Angsana New" w:hAnsi="Angsana New"/>
          <w:i/>
          <w:iCs/>
          <w:sz w:val="30"/>
          <w:szCs w:val="30"/>
        </w:rPr>
        <w:t xml:space="preserve">: </w:t>
      </w:r>
      <w:r w:rsidRPr="002F568F">
        <w:rPr>
          <w:rFonts w:ascii="Angsana New" w:hAnsi="Angsana New" w:hint="cs"/>
          <w:i/>
          <w:iCs/>
          <w:sz w:val="30"/>
          <w:szCs w:val="30"/>
          <w:cs/>
        </w:rPr>
        <w:t>13.64</w:t>
      </w:r>
      <w:r w:rsidRPr="002F568F">
        <w:rPr>
          <w:rFonts w:ascii="Angsana New" w:hAnsi="Angsana New"/>
          <w:i/>
          <w:iCs/>
          <w:sz w:val="30"/>
          <w:szCs w:val="30"/>
        </w:rPr>
        <w:t xml:space="preserve"> </w:t>
      </w:r>
      <w:r w:rsidRPr="002F568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2F568F">
        <w:rPr>
          <w:rFonts w:ascii="Angsana New" w:hAnsi="Angsana New"/>
          <w:sz w:val="30"/>
          <w:szCs w:val="30"/>
          <w:cs/>
        </w:rPr>
        <w:t xml:space="preserve"> และ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="009B32C6" w:rsidRPr="002F568F">
        <w:rPr>
          <w:rFonts w:ascii="Angsana New" w:hAnsi="Angsana New"/>
          <w:sz w:val="30"/>
          <w:szCs w:val="30"/>
        </w:rPr>
        <w:t>17.</w:t>
      </w:r>
      <w:r w:rsidR="002F568F" w:rsidRPr="002F568F">
        <w:rPr>
          <w:rFonts w:ascii="Angsana New" w:hAnsi="Angsana New"/>
          <w:sz w:val="30"/>
          <w:szCs w:val="30"/>
        </w:rPr>
        <w:t>33</w:t>
      </w:r>
      <w:r w:rsidRPr="002F56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F568F">
        <w:rPr>
          <w:rFonts w:ascii="Angsana New" w:hAnsi="Angsana New"/>
          <w:sz w:val="30"/>
          <w:szCs w:val="30"/>
          <w:cs/>
        </w:rPr>
        <w:t>ล้านบาท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Pr="002F568F">
        <w:rPr>
          <w:rFonts w:ascii="Angsana New" w:hAnsi="Angsana New"/>
          <w:sz w:val="30"/>
          <w:szCs w:val="30"/>
          <w:cs/>
        </w:rPr>
        <w:t>ในงบการเงินเฉพาะกิจการ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Pr="002F568F">
        <w:rPr>
          <w:rFonts w:ascii="Angsana New" w:hAnsi="Angsana New"/>
          <w:i/>
          <w:iCs/>
          <w:sz w:val="30"/>
          <w:szCs w:val="30"/>
          <w:cs/>
        </w:rPr>
        <w:t>(3</w:t>
      </w:r>
      <w:r w:rsidRPr="002F568F">
        <w:rPr>
          <w:rFonts w:ascii="Angsana New" w:hAnsi="Angsana New"/>
          <w:i/>
          <w:iCs/>
          <w:sz w:val="30"/>
          <w:szCs w:val="30"/>
        </w:rPr>
        <w:t xml:space="preserve">0 </w:t>
      </w:r>
      <w:r w:rsidRPr="002F568F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Pr="002F568F">
        <w:rPr>
          <w:rFonts w:ascii="Angsana New" w:hAnsi="Angsana New"/>
          <w:i/>
          <w:iCs/>
          <w:sz w:val="30"/>
          <w:szCs w:val="30"/>
        </w:rPr>
        <w:t>25</w:t>
      </w:r>
      <w:r w:rsidRPr="002F568F">
        <w:rPr>
          <w:rFonts w:ascii="Angsana New" w:hAnsi="Angsana New"/>
          <w:i/>
          <w:iCs/>
          <w:sz w:val="30"/>
          <w:szCs w:val="30"/>
          <w:cs/>
        </w:rPr>
        <w:t>6</w:t>
      </w:r>
      <w:r w:rsidRPr="002F568F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2F568F">
        <w:rPr>
          <w:rFonts w:ascii="Angsana New" w:hAnsi="Angsana New"/>
          <w:i/>
          <w:iCs/>
          <w:sz w:val="30"/>
          <w:szCs w:val="30"/>
        </w:rPr>
        <w:t xml:space="preserve">: </w:t>
      </w:r>
      <w:r w:rsidRPr="002F568F">
        <w:rPr>
          <w:rFonts w:ascii="Angsana New" w:hAnsi="Angsana New" w:hint="cs"/>
          <w:i/>
          <w:iCs/>
          <w:sz w:val="30"/>
          <w:szCs w:val="30"/>
          <w:cs/>
        </w:rPr>
        <w:t>13.42</w:t>
      </w:r>
      <w:r w:rsidRPr="002F568F">
        <w:rPr>
          <w:rFonts w:ascii="Angsana New" w:hAnsi="Angsana New"/>
          <w:i/>
          <w:iCs/>
          <w:sz w:val="30"/>
          <w:szCs w:val="30"/>
        </w:rPr>
        <w:t xml:space="preserve"> </w:t>
      </w:r>
      <w:r w:rsidRPr="002F568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2F568F">
        <w:rPr>
          <w:rFonts w:ascii="Angsana New" w:hAnsi="Angsana New"/>
          <w:sz w:val="30"/>
          <w:szCs w:val="30"/>
          <w:cs/>
        </w:rPr>
        <w:t xml:space="preserve"> กลุ่มบริษัทไม่มีรายการจำหน่ายที่เป็นสาระสำคัญในระหว่างงวดเก้าเดือนสิ้นสุดวันที่ 30</w:t>
      </w:r>
      <w:r w:rsidRPr="002F568F">
        <w:rPr>
          <w:rFonts w:ascii="Angsana New" w:hAnsi="Angsana New"/>
          <w:sz w:val="30"/>
          <w:szCs w:val="30"/>
        </w:rPr>
        <w:t xml:space="preserve"> </w:t>
      </w:r>
      <w:r w:rsidRPr="002F568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2F568F">
        <w:rPr>
          <w:rFonts w:ascii="Angsana New" w:hAnsi="Angsana New"/>
          <w:sz w:val="30"/>
          <w:szCs w:val="30"/>
        </w:rPr>
        <w:t>256</w:t>
      </w:r>
      <w:r w:rsidR="003C2F84" w:rsidRPr="002F568F">
        <w:rPr>
          <w:rFonts w:ascii="Angsana New" w:hAnsi="Angsana New"/>
          <w:sz w:val="30"/>
          <w:szCs w:val="30"/>
        </w:rPr>
        <w:t>2</w:t>
      </w:r>
      <w:r w:rsidRPr="002F568F">
        <w:rPr>
          <w:rFonts w:ascii="Angsana New" w:hAnsi="Angsana New"/>
          <w:sz w:val="30"/>
          <w:szCs w:val="30"/>
          <w:cs/>
        </w:rPr>
        <w:t xml:space="preserve"> และ </w:t>
      </w:r>
      <w:r w:rsidRPr="002F568F">
        <w:rPr>
          <w:rFonts w:ascii="Angsana New" w:hAnsi="Angsana New"/>
          <w:sz w:val="30"/>
          <w:szCs w:val="30"/>
        </w:rPr>
        <w:t>25</w:t>
      </w:r>
      <w:r w:rsidRPr="002F568F">
        <w:rPr>
          <w:rFonts w:ascii="Angsana New" w:hAnsi="Angsana New"/>
          <w:sz w:val="30"/>
          <w:szCs w:val="30"/>
          <w:cs/>
        </w:rPr>
        <w:t>6</w:t>
      </w:r>
      <w:r w:rsidR="003C2F84" w:rsidRPr="002F568F">
        <w:rPr>
          <w:rFonts w:ascii="Angsana New" w:hAnsi="Angsana New"/>
          <w:sz w:val="30"/>
          <w:szCs w:val="30"/>
        </w:rPr>
        <w:t>1</w:t>
      </w:r>
    </w:p>
    <w:p w:rsidR="0055669A" w:rsidRPr="009E4DCE" w:rsidRDefault="0055669A" w:rsidP="00556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B7727" w:rsidRPr="00C60B9B" w:rsidRDefault="00EB7727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60B9B">
        <w:rPr>
          <w:rFonts w:ascii="Angsana New" w:eastAsia="Calibri" w:hAnsi="Angsana New"/>
          <w:i/>
          <w:iCs/>
          <w:sz w:val="30"/>
          <w:szCs w:val="30"/>
          <w:cs/>
        </w:rPr>
        <w:t>การค้ำประกัน</w:t>
      </w:r>
    </w:p>
    <w:p w:rsidR="00EB7727" w:rsidRPr="00C60B9B" w:rsidRDefault="00EB7727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F34AC6" w:rsidRPr="00C60B9B" w:rsidRDefault="00F34AC6" w:rsidP="00F34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9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15CBC">
        <w:rPr>
          <w:rFonts w:ascii="Angsana New" w:hAnsi="Angsana New" w:hint="cs"/>
          <w:sz w:val="30"/>
          <w:szCs w:val="30"/>
          <w:cs/>
        </w:rPr>
        <w:t>30 กันยายน</w:t>
      </w:r>
      <w:r w:rsidR="0067645C" w:rsidRPr="00777249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>5</w:t>
      </w:r>
      <w:r w:rsidRPr="00C60B9B">
        <w:rPr>
          <w:rFonts w:ascii="Angsana New" w:hAnsi="Angsana New"/>
          <w:sz w:val="30"/>
          <w:szCs w:val="30"/>
        </w:rPr>
        <w:t>6</w:t>
      </w:r>
      <w:r w:rsidR="00AA29F3" w:rsidRPr="00C60B9B">
        <w:rPr>
          <w:rFonts w:ascii="Angsana New" w:hAnsi="Angsana New"/>
          <w:sz w:val="30"/>
          <w:szCs w:val="30"/>
        </w:rPr>
        <w:t>2</w:t>
      </w:r>
      <w:r w:rsidR="00B54C0B"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ทรัพย์สินของกลุ่มบริษัทมูลค่าสุทธิตามบัญชี</w:t>
      </w:r>
      <w:r w:rsidRPr="002E1D93">
        <w:rPr>
          <w:rFonts w:ascii="Angsana New" w:hAnsi="Angsana New"/>
          <w:sz w:val="30"/>
          <w:szCs w:val="30"/>
          <w:cs/>
        </w:rPr>
        <w:t xml:space="preserve">จำนวน </w:t>
      </w:r>
      <w:r w:rsidR="00D429B1">
        <w:rPr>
          <w:rFonts w:ascii="Angsana New" w:hAnsi="Angsana New"/>
          <w:sz w:val="30"/>
          <w:szCs w:val="30"/>
        </w:rPr>
        <w:t>25</w:t>
      </w:r>
      <w:r w:rsidR="00A157AB">
        <w:rPr>
          <w:rFonts w:ascii="Angsana New" w:hAnsi="Angsana New"/>
          <w:sz w:val="30"/>
          <w:szCs w:val="30"/>
        </w:rPr>
        <w:t>2</w:t>
      </w:r>
      <w:r w:rsidR="00465344" w:rsidRPr="002E1D93">
        <w:rPr>
          <w:rFonts w:ascii="Angsana New" w:hAnsi="Angsana New"/>
          <w:sz w:val="30"/>
          <w:szCs w:val="30"/>
        </w:rPr>
        <w:t xml:space="preserve"> </w:t>
      </w:r>
      <w:r w:rsidRPr="002E1D93">
        <w:rPr>
          <w:rFonts w:ascii="Angsana New" w:hAnsi="Angsana New"/>
          <w:sz w:val="30"/>
          <w:szCs w:val="30"/>
          <w:cs/>
        </w:rPr>
        <w:t>ล้าน</w:t>
      </w:r>
      <w:r w:rsidRPr="00C60B9B">
        <w:rPr>
          <w:rFonts w:ascii="Angsana New" w:hAnsi="Angsana New"/>
          <w:sz w:val="30"/>
          <w:szCs w:val="30"/>
          <w:cs/>
        </w:rPr>
        <w:t>บาท</w:t>
      </w:r>
      <w:r w:rsidRPr="00C60B9B">
        <w:rPr>
          <w:rFonts w:ascii="Angsana New" w:hAnsi="Angsana New"/>
          <w:spacing w:val="-3"/>
          <w:sz w:val="30"/>
          <w:szCs w:val="30"/>
        </w:rPr>
        <w:t xml:space="preserve"> </w:t>
      </w:r>
      <w:r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>(</w:t>
      </w:r>
      <w:r w:rsidR="004E7840" w:rsidRPr="00C60B9B">
        <w:rPr>
          <w:rFonts w:ascii="Angsana New" w:hAnsi="Angsana New"/>
          <w:i/>
          <w:iCs/>
          <w:spacing w:val="-3"/>
          <w:sz w:val="30"/>
          <w:szCs w:val="30"/>
        </w:rPr>
        <w:t xml:space="preserve">31 </w:t>
      </w:r>
      <w:r w:rsidR="004E7840"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 xml:space="preserve">ธันวาคม </w:t>
      </w:r>
      <w:r w:rsidRPr="00C60B9B">
        <w:rPr>
          <w:rFonts w:ascii="Angsana New" w:hAnsi="Angsana New"/>
          <w:i/>
          <w:iCs/>
          <w:spacing w:val="-3"/>
          <w:sz w:val="30"/>
          <w:szCs w:val="30"/>
        </w:rPr>
        <w:t>25</w:t>
      </w:r>
      <w:r w:rsidR="00B54C0B"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>6</w:t>
      </w:r>
      <w:r w:rsidR="00AA29F3" w:rsidRPr="00C60B9B">
        <w:rPr>
          <w:rFonts w:ascii="Angsana New" w:hAnsi="Angsana New"/>
          <w:i/>
          <w:iCs/>
          <w:spacing w:val="-3"/>
          <w:sz w:val="30"/>
          <w:szCs w:val="30"/>
        </w:rPr>
        <w:t>1</w:t>
      </w:r>
      <w:r w:rsidRPr="00C60B9B">
        <w:rPr>
          <w:rFonts w:ascii="Angsana New" w:hAnsi="Angsana New"/>
          <w:i/>
          <w:iCs/>
          <w:spacing w:val="-3"/>
          <w:sz w:val="30"/>
          <w:szCs w:val="30"/>
        </w:rPr>
        <w:t xml:space="preserve">: </w:t>
      </w:r>
      <w:r w:rsidR="00F97EE5" w:rsidRPr="00465344">
        <w:rPr>
          <w:rFonts w:ascii="Angsana New" w:hAnsi="Angsana New"/>
          <w:i/>
          <w:iCs/>
          <w:spacing w:val="-3"/>
          <w:sz w:val="30"/>
          <w:szCs w:val="30"/>
        </w:rPr>
        <w:t>2</w:t>
      </w:r>
      <w:r w:rsidR="00822D4F" w:rsidRPr="00465344">
        <w:rPr>
          <w:rFonts w:ascii="Angsana New" w:hAnsi="Angsana New"/>
          <w:i/>
          <w:iCs/>
          <w:spacing w:val="-3"/>
          <w:sz w:val="30"/>
          <w:szCs w:val="30"/>
        </w:rPr>
        <w:t>71</w:t>
      </w:r>
      <w:r w:rsidRPr="00465344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Pr="00465344">
        <w:rPr>
          <w:rFonts w:ascii="Angsana New" w:hAnsi="Angsana New"/>
          <w:i/>
          <w:iCs/>
          <w:spacing w:val="-3"/>
          <w:sz w:val="30"/>
          <w:szCs w:val="30"/>
          <w:cs/>
        </w:rPr>
        <w:t>ล้านบาท</w:t>
      </w:r>
      <w:r w:rsidRPr="00C60B9B">
        <w:rPr>
          <w:rFonts w:ascii="Angsana New" w:hAnsi="Angsana New"/>
          <w:i/>
          <w:iCs/>
          <w:spacing w:val="-3"/>
          <w:sz w:val="30"/>
          <w:szCs w:val="30"/>
          <w:cs/>
        </w:rPr>
        <w:t>)</w:t>
      </w:r>
      <w:r w:rsidRPr="00C60B9B">
        <w:rPr>
          <w:rFonts w:ascii="Angsana New" w:hAnsi="Angsana New"/>
          <w:spacing w:val="-3"/>
          <w:sz w:val="30"/>
          <w:szCs w:val="30"/>
        </w:rPr>
        <w:t xml:space="preserve"> </w:t>
      </w:r>
      <w:r w:rsidRPr="00C60B9B">
        <w:rPr>
          <w:rFonts w:ascii="Angsana New" w:hAnsi="Angsana New"/>
          <w:spacing w:val="-3"/>
          <w:sz w:val="30"/>
          <w:szCs w:val="30"/>
          <w:cs/>
        </w:rPr>
        <w:t>ได้นำไปจดจำนองเพื่อใช้เป็นหลักประกันเงินกู้ยืมระยะยาวจากสถาบันการเงิน</w:t>
      </w:r>
      <w:r w:rsidRPr="00C60B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EA2C50">
        <w:rPr>
          <w:rFonts w:ascii="Angsana New" w:hAnsi="Angsana New"/>
          <w:sz w:val="30"/>
          <w:szCs w:val="30"/>
        </w:rPr>
        <w:t>10</w:t>
      </w:r>
      <w:r w:rsidRPr="00C60B9B">
        <w:rPr>
          <w:rFonts w:ascii="Angsana New" w:hAnsi="Angsana New"/>
          <w:sz w:val="30"/>
          <w:szCs w:val="30"/>
        </w:rPr>
        <w:t>)</w:t>
      </w:r>
    </w:p>
    <w:p w:rsidR="000F5D1B" w:rsidRPr="00C60B9B" w:rsidRDefault="000F5D1B" w:rsidP="00EB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0F5D1B" w:rsidRPr="00CC20D6" w:rsidRDefault="008278FB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C20D6">
        <w:rPr>
          <w:rFonts w:ascii="Angsana New" w:hAnsi="Angsana New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EF35B4" w:rsidRDefault="00EF35B4" w:rsidP="00EF3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80"/>
        <w:gridCol w:w="1440"/>
        <w:gridCol w:w="180"/>
        <w:gridCol w:w="19"/>
        <w:gridCol w:w="1421"/>
        <w:gridCol w:w="180"/>
        <w:gridCol w:w="1530"/>
      </w:tblGrid>
      <w:tr w:rsidR="00EF35B4" w:rsidRPr="00C674EF" w:rsidTr="008A4ACF">
        <w:trPr>
          <w:cantSplit/>
        </w:trPr>
        <w:tc>
          <w:tcPr>
            <w:tcW w:w="4309" w:type="dxa"/>
          </w:tcPr>
          <w:p w:rsidR="00EF35B4" w:rsidRPr="00C674EF" w:rsidRDefault="00EF35B4" w:rsidP="008A4AC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6"/>
            <w:vAlign w:val="bottom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74E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66E4B" w:rsidRPr="00C674EF" w:rsidTr="00941EF0">
        <w:trPr>
          <w:cantSplit/>
          <w:tblHeader/>
        </w:trPr>
        <w:tc>
          <w:tcPr>
            <w:tcW w:w="4309" w:type="dxa"/>
          </w:tcPr>
          <w:p w:rsidR="00E66E4B" w:rsidRPr="00C674EF" w:rsidRDefault="00E66E4B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F35B4" w:rsidRPr="00C674EF" w:rsidTr="008A4ACF">
        <w:trPr>
          <w:cantSplit/>
          <w:tblHeader/>
        </w:trPr>
        <w:tc>
          <w:tcPr>
            <w:tcW w:w="4309" w:type="dxa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6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674E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6E4B" w:rsidRPr="00636ABF" w:rsidTr="00941EF0">
        <w:trPr>
          <w:cantSplit/>
        </w:trPr>
        <w:tc>
          <w:tcPr>
            <w:tcW w:w="4309" w:type="dxa"/>
          </w:tcPr>
          <w:p w:rsidR="00E66E4B" w:rsidRPr="00636ABF" w:rsidRDefault="00E66E4B" w:rsidP="00316B50">
            <w:pPr>
              <w:shd w:val="clear" w:color="auto" w:fill="FFFFFF"/>
              <w:tabs>
                <w:tab w:val="left" w:pos="16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A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36AB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36AB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636AB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66E4B" w:rsidRPr="00636ABF" w:rsidRDefault="003C2F84" w:rsidP="00372BC7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:rsidR="00E66E4B" w:rsidRPr="00636ABF" w:rsidRDefault="003C2F84" w:rsidP="00576C7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66E4B" w:rsidRPr="00636ABF" w:rsidRDefault="003C2F84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</w:tr>
      <w:tr w:rsidR="00E66E4B" w:rsidRPr="00636ABF" w:rsidTr="00941EF0">
        <w:trPr>
          <w:cantSplit/>
        </w:trPr>
        <w:tc>
          <w:tcPr>
            <w:tcW w:w="4309" w:type="dxa"/>
          </w:tcPr>
          <w:p w:rsidR="00E66E4B" w:rsidRPr="00636ABF" w:rsidRDefault="00E66E4B" w:rsidP="008A4AC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636AB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E66E4B" w:rsidRPr="00636ABF" w:rsidRDefault="0023620E" w:rsidP="0023620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vAlign w:val="bottom"/>
          </w:tcPr>
          <w:p w:rsidR="00E66E4B" w:rsidRPr="00636ABF" w:rsidRDefault="00DB2E68" w:rsidP="00576C7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B2E68">
              <w:rPr>
                <w:rFonts w:ascii="Angsana New" w:hAnsi="Angsana New"/>
                <w:sz w:val="30"/>
                <w:szCs w:val="30"/>
              </w:rPr>
              <w:t>(540,101)</w:t>
            </w:r>
          </w:p>
        </w:tc>
        <w:tc>
          <w:tcPr>
            <w:tcW w:w="180" w:type="dxa"/>
            <w:vAlign w:val="bottom"/>
          </w:tcPr>
          <w:p w:rsidR="00E66E4B" w:rsidRPr="00636ABF" w:rsidRDefault="00E66E4B" w:rsidP="008A4A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E66E4B" w:rsidRPr="00636ABF" w:rsidRDefault="00DB2E68" w:rsidP="00E66E4B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B2E68">
              <w:rPr>
                <w:rFonts w:ascii="Angsana New" w:hAnsi="Angsana New"/>
                <w:sz w:val="30"/>
                <w:szCs w:val="30"/>
              </w:rPr>
              <w:t>(540,101)</w:t>
            </w:r>
          </w:p>
        </w:tc>
      </w:tr>
      <w:tr w:rsidR="00EF35B4" w:rsidRPr="00C674EF" w:rsidTr="008A4ACF">
        <w:trPr>
          <w:cantSplit/>
        </w:trPr>
        <w:tc>
          <w:tcPr>
            <w:tcW w:w="4309" w:type="dxa"/>
          </w:tcPr>
          <w:p w:rsidR="00EF35B4" w:rsidRPr="00636ABF" w:rsidRDefault="00EF35B4" w:rsidP="008A4AC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A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15C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15C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636A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 w:rsidR="004923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EF35B4" w:rsidRPr="00636ABF" w:rsidRDefault="00EF35B4" w:rsidP="008A4AC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35B4" w:rsidRPr="00636ABF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EF35B4" w:rsidRPr="00636ABF" w:rsidRDefault="00EF35B4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35B4" w:rsidRPr="00636ABF" w:rsidRDefault="00DB2E68" w:rsidP="00576C7F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2E6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4,123,815</w:t>
            </w:r>
          </w:p>
        </w:tc>
        <w:tc>
          <w:tcPr>
            <w:tcW w:w="180" w:type="dxa"/>
            <w:vAlign w:val="bottom"/>
          </w:tcPr>
          <w:p w:rsidR="00EF35B4" w:rsidRPr="00636ABF" w:rsidRDefault="00EF35B4" w:rsidP="008A4AC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35B4" w:rsidRPr="007F6B18" w:rsidRDefault="00DB2E68" w:rsidP="008A4AC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2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4,123,815</w:t>
            </w:r>
          </w:p>
        </w:tc>
      </w:tr>
    </w:tbl>
    <w:p w:rsidR="00EF35B4" w:rsidRDefault="00EF35B4" w:rsidP="00EF35B4">
      <w:pPr>
        <w:spacing w:line="240" w:lineRule="auto"/>
        <w:ind w:left="340"/>
        <w:rPr>
          <w:rFonts w:ascii="Angsana New" w:hAnsi="Angsana New"/>
          <w:sz w:val="24"/>
          <w:szCs w:val="24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7"/>
        <w:gridCol w:w="180"/>
        <w:gridCol w:w="1394"/>
        <w:gridCol w:w="136"/>
        <w:gridCol w:w="63"/>
        <w:gridCol w:w="117"/>
        <w:gridCol w:w="1304"/>
        <w:gridCol w:w="46"/>
        <w:gridCol w:w="134"/>
        <w:gridCol w:w="46"/>
        <w:gridCol w:w="1532"/>
      </w:tblGrid>
      <w:tr w:rsidR="00EF35B4" w:rsidRPr="00C674EF" w:rsidTr="008A4ACF">
        <w:trPr>
          <w:cantSplit/>
          <w:tblHeader/>
        </w:trPr>
        <w:tc>
          <w:tcPr>
            <w:tcW w:w="4307" w:type="dxa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772" w:type="dxa"/>
            <w:gridSpan w:val="9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C674E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6E4B" w:rsidRPr="00C674EF" w:rsidTr="00941EF0">
        <w:trPr>
          <w:cantSplit/>
          <w:tblHeader/>
        </w:trPr>
        <w:tc>
          <w:tcPr>
            <w:tcW w:w="4307" w:type="dxa"/>
          </w:tcPr>
          <w:p w:rsidR="00E66E4B" w:rsidRPr="00C674EF" w:rsidRDefault="00E66E4B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gridSpan w:val="2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2" w:type="dxa"/>
            <w:vAlign w:val="bottom"/>
          </w:tcPr>
          <w:p w:rsidR="00E66E4B" w:rsidRPr="00C674EF" w:rsidRDefault="00E66E4B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C674EF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EF35B4" w:rsidRPr="00C674EF" w:rsidTr="008A4ACF">
        <w:trPr>
          <w:cantSplit/>
          <w:tblHeader/>
        </w:trPr>
        <w:tc>
          <w:tcPr>
            <w:tcW w:w="4307" w:type="dxa"/>
          </w:tcPr>
          <w:p w:rsidR="00EF35B4" w:rsidRPr="00C674EF" w:rsidRDefault="00EF35B4" w:rsidP="008A4AC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772" w:type="dxa"/>
            <w:gridSpan w:val="9"/>
            <w:vAlign w:val="bottom"/>
          </w:tcPr>
          <w:p w:rsidR="00EF35B4" w:rsidRPr="00C674EF" w:rsidRDefault="00EF35B4" w:rsidP="008A4ACF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C674E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C2F84" w:rsidRPr="00C674EF" w:rsidTr="00941EF0">
        <w:trPr>
          <w:cantSplit/>
        </w:trPr>
        <w:tc>
          <w:tcPr>
            <w:tcW w:w="4307" w:type="dxa"/>
          </w:tcPr>
          <w:p w:rsidR="003C2F84" w:rsidRPr="00C674EF" w:rsidRDefault="003C2F84" w:rsidP="003C2F8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E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674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74E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3C2F84" w:rsidRPr="00C674EF" w:rsidRDefault="003C2F84" w:rsidP="003C2F8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3C2F84" w:rsidRPr="00636ABF" w:rsidRDefault="003C2F84" w:rsidP="003C2F8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3C2F84" w:rsidRPr="00636ABF" w:rsidRDefault="003C2F84" w:rsidP="003C2F8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bottom"/>
          </w:tcPr>
          <w:p w:rsidR="003C2F84" w:rsidRPr="00636ABF" w:rsidRDefault="003C2F84" w:rsidP="000972EB">
            <w:pPr>
              <w:pStyle w:val="acctfourfigures"/>
              <w:shd w:val="clear" w:color="auto" w:fill="FFFFFF"/>
              <w:tabs>
                <w:tab w:val="clear" w:pos="765"/>
                <w:tab w:val="decimal" w:pos="113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  <w:tc>
          <w:tcPr>
            <w:tcW w:w="180" w:type="dxa"/>
            <w:gridSpan w:val="2"/>
            <w:vAlign w:val="bottom"/>
          </w:tcPr>
          <w:p w:rsidR="003C2F84" w:rsidRPr="00636ABF" w:rsidRDefault="003C2F84" w:rsidP="003C2F8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gridSpan w:val="2"/>
            <w:vAlign w:val="bottom"/>
          </w:tcPr>
          <w:p w:rsidR="003C2F84" w:rsidRPr="00636ABF" w:rsidRDefault="003C2F84" w:rsidP="003C2F8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4,663,916</w:t>
            </w:r>
          </w:p>
        </w:tc>
      </w:tr>
      <w:tr w:rsidR="00DB2E68" w:rsidRPr="00C674EF" w:rsidTr="00941EF0">
        <w:trPr>
          <w:cantSplit/>
        </w:trPr>
        <w:tc>
          <w:tcPr>
            <w:tcW w:w="4307" w:type="dxa"/>
          </w:tcPr>
          <w:p w:rsidR="00DB2E68" w:rsidRPr="00C674EF" w:rsidRDefault="00DB2E68" w:rsidP="00DB2E6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C674E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:rsidR="00DB2E68" w:rsidRPr="00C674EF" w:rsidRDefault="00DB2E68" w:rsidP="00DB2E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vAlign w:val="bottom"/>
          </w:tcPr>
          <w:p w:rsidR="00DB2E68" w:rsidRPr="00636ABF" w:rsidRDefault="00DB2E68" w:rsidP="000972EB">
            <w:pPr>
              <w:pStyle w:val="acctfourfigures"/>
              <w:shd w:val="clear" w:color="auto" w:fill="FFFFFF"/>
              <w:tabs>
                <w:tab w:val="clear" w:pos="765"/>
                <w:tab w:val="decimal" w:pos="113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B2E68">
              <w:rPr>
                <w:rFonts w:ascii="Angsana New" w:hAnsi="Angsana New"/>
                <w:sz w:val="30"/>
                <w:szCs w:val="30"/>
              </w:rPr>
              <w:t>(540,101)</w:t>
            </w:r>
          </w:p>
        </w:tc>
        <w:tc>
          <w:tcPr>
            <w:tcW w:w="180" w:type="dxa"/>
            <w:gridSpan w:val="2"/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gridSpan w:val="2"/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B2E68">
              <w:rPr>
                <w:rFonts w:ascii="Angsana New" w:hAnsi="Angsana New"/>
                <w:sz w:val="30"/>
                <w:szCs w:val="30"/>
              </w:rPr>
              <w:t>(540,101)</w:t>
            </w:r>
          </w:p>
        </w:tc>
      </w:tr>
      <w:tr w:rsidR="00DB2E68" w:rsidRPr="00C674EF" w:rsidTr="00E66E4B">
        <w:trPr>
          <w:cantSplit/>
        </w:trPr>
        <w:tc>
          <w:tcPr>
            <w:tcW w:w="4307" w:type="dxa"/>
          </w:tcPr>
          <w:p w:rsidR="00DB2E68" w:rsidRPr="00C674EF" w:rsidRDefault="00DB2E68" w:rsidP="00DB2E6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7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C674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:rsidR="00DB2E68" w:rsidRPr="00C674EF" w:rsidRDefault="00DB2E68" w:rsidP="00DB2E6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E68" w:rsidRPr="00636ABF" w:rsidRDefault="00DB2E68" w:rsidP="000972EB">
            <w:pPr>
              <w:pStyle w:val="acctfourfigures"/>
              <w:shd w:val="clear" w:color="auto" w:fill="FFFFFF"/>
              <w:tabs>
                <w:tab w:val="clear" w:pos="765"/>
                <w:tab w:val="decimal" w:pos="113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B2E6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4,123,815</w:t>
            </w:r>
          </w:p>
        </w:tc>
        <w:tc>
          <w:tcPr>
            <w:tcW w:w="180" w:type="dxa"/>
            <w:gridSpan w:val="2"/>
            <w:vAlign w:val="bottom"/>
          </w:tcPr>
          <w:p w:rsidR="00DB2E68" w:rsidRPr="00636ABF" w:rsidRDefault="00DB2E68" w:rsidP="00DB2E6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2E68" w:rsidRPr="007F6B18" w:rsidRDefault="00DB2E68" w:rsidP="00DB2E6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2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4,123,815</w:t>
            </w:r>
          </w:p>
        </w:tc>
      </w:tr>
    </w:tbl>
    <w:p w:rsidR="00EF35B4" w:rsidRDefault="00EF35B4" w:rsidP="00EF3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-43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53249F" w:rsidRPr="00C60B9B" w:rsidRDefault="0053249F" w:rsidP="00532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C60B9B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="00615CBC">
        <w:rPr>
          <w:rFonts w:ascii="Angsana New" w:hAnsi="Angsana New" w:hint="cs"/>
          <w:sz w:val="30"/>
          <w:szCs w:val="30"/>
          <w:cs/>
        </w:rPr>
        <w:t>30 กันยายน</w:t>
      </w:r>
      <w:r w:rsidR="00060195" w:rsidRPr="00777249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spacing w:val="6"/>
          <w:sz w:val="30"/>
          <w:szCs w:val="30"/>
          <w:cs/>
        </w:rPr>
        <w:t>25</w:t>
      </w:r>
      <w:r w:rsidRPr="00C60B9B">
        <w:rPr>
          <w:rFonts w:ascii="Angsana New" w:hAnsi="Angsana New"/>
          <w:spacing w:val="6"/>
          <w:sz w:val="30"/>
          <w:szCs w:val="30"/>
        </w:rPr>
        <w:t>6</w:t>
      </w:r>
      <w:r w:rsidR="00AA29F3" w:rsidRPr="00C60B9B">
        <w:rPr>
          <w:rFonts w:ascii="Angsana New" w:hAnsi="Angsana New"/>
          <w:spacing w:val="6"/>
          <w:sz w:val="30"/>
          <w:szCs w:val="30"/>
        </w:rPr>
        <w:t>2</w:t>
      </w:r>
      <w:r w:rsidRPr="00C60B9B">
        <w:rPr>
          <w:rFonts w:ascii="Angsana New" w:hAnsi="Angsana New"/>
          <w:spacing w:val="6"/>
          <w:sz w:val="30"/>
          <w:szCs w:val="30"/>
          <w:cs/>
        </w:rPr>
        <w:t xml:space="preserve"> กลุ่มบริษัทและบริษัทมีวงเงินสินเชื่อที่ยังไม่ได้เบิกใช้จำนวน</w:t>
      </w:r>
      <w:r w:rsidRPr="00BF5630">
        <w:rPr>
          <w:rFonts w:ascii="Angsana New" w:hAnsi="Angsana New"/>
          <w:spacing w:val="6"/>
          <w:sz w:val="30"/>
          <w:szCs w:val="30"/>
          <w:cs/>
        </w:rPr>
        <w:t>เงิน</w:t>
      </w:r>
      <w:r w:rsidRPr="00BF5630">
        <w:rPr>
          <w:rFonts w:ascii="Angsana New" w:hAnsi="Angsana New"/>
          <w:spacing w:val="6"/>
          <w:sz w:val="30"/>
          <w:szCs w:val="30"/>
        </w:rPr>
        <w:t xml:space="preserve"> </w:t>
      </w:r>
      <w:r w:rsidR="00A43F91" w:rsidRPr="00BF5630">
        <w:rPr>
          <w:rFonts w:ascii="Angsana New" w:hAnsi="Angsana New"/>
          <w:spacing w:val="6"/>
          <w:sz w:val="30"/>
          <w:szCs w:val="30"/>
        </w:rPr>
        <w:t>6,023</w:t>
      </w:r>
      <w:r w:rsidR="006E42B3" w:rsidRPr="00C60B9B">
        <w:rPr>
          <w:rFonts w:ascii="Angsana New" w:hAnsi="Angsana New"/>
          <w:spacing w:val="6"/>
          <w:sz w:val="30"/>
          <w:szCs w:val="30"/>
        </w:rPr>
        <w:t xml:space="preserve"> </w:t>
      </w:r>
      <w:r w:rsidRPr="00C60B9B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C60B9B">
        <w:rPr>
          <w:rFonts w:ascii="Angsana New" w:hAnsi="Angsana New"/>
          <w:spacing w:val="6"/>
          <w:sz w:val="30"/>
          <w:szCs w:val="30"/>
        </w:rPr>
        <w:t xml:space="preserve">   </w:t>
      </w:r>
      <w:r w:rsidR="00060195">
        <w:rPr>
          <w:rFonts w:ascii="Angsana New" w:hAnsi="Angsana New"/>
          <w:spacing w:val="6"/>
          <w:sz w:val="30"/>
          <w:szCs w:val="30"/>
          <w:cs/>
        </w:rPr>
        <w:br/>
      </w:r>
      <w:r w:rsidRPr="00C60B9B">
        <w:rPr>
          <w:rFonts w:ascii="Angsana New" w:hAnsi="Angsana New"/>
          <w:i/>
          <w:iCs/>
          <w:sz w:val="30"/>
          <w:szCs w:val="30"/>
          <w:cs/>
        </w:rPr>
        <w:t>(</w:t>
      </w:r>
      <w:r w:rsidRPr="00C60B9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C60B9B">
        <w:rPr>
          <w:rFonts w:ascii="Angsana New" w:hAnsi="Angsana New"/>
          <w:i/>
          <w:iCs/>
          <w:sz w:val="30"/>
          <w:szCs w:val="30"/>
          <w:cs/>
        </w:rPr>
        <w:t>ธันวาคม 256</w:t>
      </w:r>
      <w:r w:rsidR="00AA29F3" w:rsidRPr="00C60B9B">
        <w:rPr>
          <w:rFonts w:ascii="Angsana New" w:hAnsi="Angsana New"/>
          <w:i/>
          <w:iCs/>
          <w:sz w:val="30"/>
          <w:szCs w:val="30"/>
        </w:rPr>
        <w:t>1</w:t>
      </w:r>
      <w:r w:rsidRPr="00C60B9B">
        <w:rPr>
          <w:rFonts w:ascii="Angsana New" w:hAnsi="Angsana New"/>
          <w:i/>
          <w:iCs/>
          <w:sz w:val="30"/>
          <w:szCs w:val="30"/>
        </w:rPr>
        <w:t>: 4,</w:t>
      </w:r>
      <w:r w:rsidR="00A57FA4">
        <w:rPr>
          <w:rFonts w:ascii="Angsana New" w:hAnsi="Angsana New"/>
          <w:i/>
          <w:iCs/>
          <w:sz w:val="30"/>
          <w:szCs w:val="30"/>
        </w:rPr>
        <w:t>777</w:t>
      </w:r>
      <w:r w:rsidRPr="00C60B9B">
        <w:rPr>
          <w:rFonts w:ascii="Angsana New" w:hAnsi="Angsana New"/>
          <w:i/>
          <w:iCs/>
          <w:sz w:val="30"/>
          <w:szCs w:val="30"/>
        </w:rPr>
        <w:t xml:space="preserve"> </w:t>
      </w:r>
      <w:r w:rsidRPr="00C60B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</w:p>
    <w:p w:rsidR="0053249F" w:rsidRPr="00C60B9B" w:rsidRDefault="0053249F" w:rsidP="008F1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เงินกู้ยืมระยะสั้นจากสถาบันการเงินประกอบด้วยเจ้าหนี้ทรัสต์รีซีท และตั๋วสัญญาใช้เงินที่มีอายุ </w:t>
      </w:r>
      <w:r w:rsidR="003C2F84">
        <w:rPr>
          <w:rFonts w:ascii="Angsana New" w:hAnsi="Angsana New"/>
          <w:sz w:val="30"/>
          <w:szCs w:val="30"/>
          <w:lang w:val="en-US" w:bidi="th-TH"/>
        </w:rPr>
        <w:t xml:space="preserve">1 - </w:t>
      </w:r>
      <w:r w:rsidR="00343251">
        <w:rPr>
          <w:rFonts w:ascii="Angsana New" w:hAnsi="Angsana New"/>
          <w:sz w:val="30"/>
          <w:szCs w:val="30"/>
          <w:lang w:val="en-US" w:bidi="th-TH"/>
        </w:rPr>
        <w:t>6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 xml:space="preserve"> เดือน โดยมีดอกเบี้ยในอัตราร้อยละ </w:t>
      </w:r>
      <w:r w:rsidR="00000F1B" w:rsidRPr="009E4C03">
        <w:rPr>
          <w:rFonts w:ascii="Angsana New" w:hAnsi="Angsana New" w:hint="cs"/>
          <w:sz w:val="30"/>
          <w:szCs w:val="30"/>
          <w:lang w:val="en-US" w:bidi="th-TH"/>
        </w:rPr>
        <w:t>1.</w:t>
      </w:r>
      <w:r w:rsidR="00343251">
        <w:rPr>
          <w:rFonts w:ascii="Angsana New" w:hAnsi="Angsana New"/>
          <w:sz w:val="30"/>
          <w:szCs w:val="30"/>
          <w:lang w:val="en-US" w:bidi="th-TH"/>
        </w:rPr>
        <w:t>65 - 1.9</w:t>
      </w:r>
      <w:r w:rsidR="00A67578">
        <w:rPr>
          <w:rFonts w:ascii="Angsana New" w:hAnsi="Angsana New"/>
          <w:sz w:val="30"/>
          <w:szCs w:val="30"/>
          <w:lang w:val="en-US" w:bidi="th-TH"/>
        </w:rPr>
        <w:t>0</w:t>
      </w:r>
      <w:r w:rsidRPr="00C60B9B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60B9B">
        <w:rPr>
          <w:rFonts w:ascii="Angsana New" w:hAnsi="Angsana New"/>
          <w:sz w:val="30"/>
          <w:szCs w:val="30"/>
          <w:cs/>
          <w:lang w:val="en-US" w:bidi="th-TH"/>
        </w:rPr>
        <w:t>ต่อปี</w:t>
      </w:r>
      <w:r w:rsidR="00A57FA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A57FA4" w:rsidRPr="00C60B9B">
        <w:rPr>
          <w:rFonts w:ascii="Angsana New" w:hAnsi="Angsana New"/>
          <w:i/>
          <w:iCs/>
          <w:sz w:val="30"/>
          <w:szCs w:val="30"/>
          <w:cs/>
        </w:rPr>
        <w:t>(</w:t>
      </w:r>
      <w:r w:rsidR="00A57FA4" w:rsidRPr="00C60B9B">
        <w:rPr>
          <w:rFonts w:ascii="Angsana New" w:hAnsi="Angsana New"/>
          <w:i/>
          <w:iCs/>
          <w:sz w:val="30"/>
          <w:szCs w:val="30"/>
        </w:rPr>
        <w:t xml:space="preserve">31 </w:t>
      </w:r>
      <w:r w:rsidR="00A57FA4" w:rsidRPr="00C60B9B">
        <w:rPr>
          <w:rFonts w:ascii="Angsana New" w:hAnsi="Angsana New"/>
          <w:i/>
          <w:iCs/>
          <w:sz w:val="30"/>
          <w:szCs w:val="30"/>
          <w:cs/>
        </w:rPr>
        <w:t>ธันวาคม 256</w:t>
      </w:r>
      <w:r w:rsidR="00A57FA4" w:rsidRPr="00C60B9B">
        <w:rPr>
          <w:rFonts w:ascii="Angsana New" w:hAnsi="Angsana New"/>
          <w:i/>
          <w:iCs/>
          <w:sz w:val="30"/>
          <w:szCs w:val="30"/>
        </w:rPr>
        <w:t xml:space="preserve">1: </w:t>
      </w:r>
      <w:r w:rsidR="00A57FA4" w:rsidRPr="00A57FA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ร้อยละ </w:t>
      </w:r>
      <w:r w:rsidR="00A57FA4" w:rsidRPr="00A57FA4">
        <w:rPr>
          <w:rFonts w:ascii="Angsana New" w:hAnsi="Angsana New"/>
          <w:i/>
          <w:iCs/>
          <w:sz w:val="30"/>
          <w:szCs w:val="30"/>
          <w:lang w:val="en-US" w:bidi="th-TH"/>
        </w:rPr>
        <w:t>1.50 - 1.</w:t>
      </w:r>
      <w:r w:rsidR="001440BB">
        <w:rPr>
          <w:rFonts w:ascii="Angsana New" w:hAnsi="Angsana New"/>
          <w:i/>
          <w:iCs/>
          <w:sz w:val="30"/>
          <w:szCs w:val="30"/>
          <w:lang w:val="en-US" w:bidi="th-TH"/>
        </w:rPr>
        <w:t>97</w:t>
      </w:r>
      <w:r w:rsidR="00A57FA4" w:rsidRPr="00A57FA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</w:t>
      </w:r>
      <w:r w:rsidR="00A57FA4" w:rsidRPr="00A57FA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</w:t>
      </w:r>
      <w:r w:rsidR="00A57FA4" w:rsidRPr="00C60B9B">
        <w:rPr>
          <w:rFonts w:ascii="Angsana New" w:hAnsi="Angsana New"/>
          <w:i/>
          <w:iCs/>
          <w:sz w:val="30"/>
          <w:szCs w:val="30"/>
          <w:cs/>
        </w:rPr>
        <w:t>)</w:t>
      </w:r>
      <w:r w:rsidR="00A57FA4" w:rsidRPr="00C60B9B">
        <w:rPr>
          <w:rFonts w:ascii="Angsana New" w:hAnsi="Angsana New"/>
          <w:sz w:val="30"/>
          <w:szCs w:val="30"/>
        </w:rPr>
        <w:t xml:space="preserve"> </w:t>
      </w:r>
      <w:r w:rsidR="00A57FA4" w:rsidRPr="00C60B9B">
        <w:rPr>
          <w:rFonts w:ascii="Angsana New" w:hAnsi="Angsana New"/>
          <w:sz w:val="30"/>
          <w:szCs w:val="30"/>
          <w:cs/>
        </w:rPr>
        <w:t xml:space="preserve"> </w:t>
      </w:r>
    </w:p>
    <w:p w:rsidR="0053249F" w:rsidRPr="00C60B9B" w:rsidRDefault="0053249F" w:rsidP="0053249F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53249F" w:rsidRPr="00C60B9B" w:rsidRDefault="0053249F" w:rsidP="0053249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ในเดือนมิถุนายน</w:t>
      </w:r>
      <w:r w:rsidRPr="00C60B9B">
        <w:rPr>
          <w:rFonts w:ascii="Angsana New" w:hAnsi="Angsana New"/>
          <w:sz w:val="30"/>
          <w:szCs w:val="30"/>
        </w:rPr>
        <w:t xml:space="preserve"> 2559</w:t>
      </w:r>
      <w:r w:rsidRPr="00C60B9B">
        <w:rPr>
          <w:rFonts w:ascii="Angsana New" w:hAnsi="Angsana New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C60B9B">
        <w:rPr>
          <w:rFonts w:ascii="Angsana New" w:hAnsi="Angsana New"/>
          <w:sz w:val="30"/>
          <w:szCs w:val="30"/>
        </w:rPr>
        <w:t>500</w:t>
      </w:r>
      <w:r w:rsidRPr="00C60B9B">
        <w:rPr>
          <w:rFonts w:ascii="Angsana New" w:hAnsi="Angsana New"/>
          <w:sz w:val="30"/>
          <w:szCs w:val="30"/>
          <w:cs/>
        </w:rPr>
        <w:t xml:space="preserve"> ล้านบาท เงินกู้ยืมดังกล่าวมีอัตราดอกเบี้ยเงินกู้ยืมร้อยละ</w:t>
      </w:r>
      <w:r w:rsidRPr="00C60B9B">
        <w:rPr>
          <w:rFonts w:ascii="Angsana New" w:hAnsi="Angsana New"/>
          <w:sz w:val="30"/>
          <w:szCs w:val="30"/>
        </w:rPr>
        <w:t xml:space="preserve"> 2.65</w:t>
      </w:r>
      <w:r w:rsidRPr="00C60B9B">
        <w:rPr>
          <w:rFonts w:ascii="Angsana New" w:hAnsi="Angsana New"/>
          <w:sz w:val="30"/>
          <w:szCs w:val="30"/>
          <w:cs/>
        </w:rPr>
        <w:t xml:space="preserve"> ต่อปี และมีกำหนดชำระคืนเป็นงวดรายเดือน งวดละ </w:t>
      </w:r>
      <w:r w:rsidRPr="00C60B9B">
        <w:rPr>
          <w:rFonts w:ascii="Angsana New" w:hAnsi="Angsana New"/>
          <w:sz w:val="30"/>
          <w:szCs w:val="30"/>
        </w:rPr>
        <w:t>9.26</w:t>
      </w:r>
      <w:r w:rsidRPr="00C60B9B">
        <w:rPr>
          <w:rFonts w:ascii="Angsana New" w:hAnsi="Angsana New"/>
          <w:sz w:val="30"/>
          <w:szCs w:val="30"/>
          <w:cs/>
        </w:rPr>
        <w:t xml:space="preserve"> ล้านบาท โดยเริ่มชำระงวดแรกตั้งแต่เดือนกรกฎาคม </w:t>
      </w:r>
      <w:r w:rsidRPr="00C60B9B">
        <w:rPr>
          <w:rFonts w:ascii="Angsana New" w:hAnsi="Angsana New"/>
          <w:sz w:val="30"/>
          <w:szCs w:val="30"/>
        </w:rPr>
        <w:t>2559</w:t>
      </w:r>
      <w:r w:rsidRPr="00C60B9B">
        <w:rPr>
          <w:rFonts w:ascii="Angsana New" w:hAnsi="Angsana New"/>
          <w:sz w:val="30"/>
          <w:szCs w:val="30"/>
          <w:cs/>
        </w:rPr>
        <w:t xml:space="preserve"> และกำหนดชำระคืนเงินต้นให้เสร็จสิ้นภายในกำหนดเวลา</w:t>
      </w:r>
      <w:r w:rsidRPr="00C60B9B">
        <w:rPr>
          <w:rFonts w:ascii="Angsana New" w:hAnsi="Angsana New"/>
          <w:sz w:val="30"/>
          <w:szCs w:val="30"/>
        </w:rPr>
        <w:t xml:space="preserve"> 54</w:t>
      </w:r>
      <w:r w:rsidRPr="00C60B9B">
        <w:rPr>
          <w:rFonts w:ascii="Angsana New" w:hAnsi="Angsana New"/>
          <w:sz w:val="30"/>
          <w:szCs w:val="30"/>
          <w:cs/>
        </w:rPr>
        <w:t xml:space="preserve"> เดือน นับจากเดือนที่เบิกใช้เงินกู้งวดแรก</w:t>
      </w:r>
    </w:p>
    <w:p w:rsidR="0053249F" w:rsidRPr="00C60B9B" w:rsidRDefault="0053249F" w:rsidP="0053249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 </w:t>
      </w:r>
    </w:p>
    <w:p w:rsidR="0053249F" w:rsidRPr="00C60B9B" w:rsidRDefault="0053249F" w:rsidP="0006019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  <w:lang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ในเดือนพฤษภาคม </w:t>
      </w:r>
      <w:r w:rsidR="00601456" w:rsidRPr="00C60B9B">
        <w:rPr>
          <w:rFonts w:ascii="Angsana New" w:hAnsi="Angsana New"/>
          <w:sz w:val="30"/>
          <w:szCs w:val="30"/>
          <w:lang w:bidi="th-TH"/>
        </w:rPr>
        <w:t xml:space="preserve">2560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บริษัทได้ทำสัญญากู้ยืมเงินระยะยาวจากสถาบ</w:t>
      </w:r>
      <w:r w:rsidR="00601456" w:rsidRPr="00C60B9B">
        <w:rPr>
          <w:rFonts w:ascii="Angsana New" w:hAnsi="Angsana New"/>
          <w:sz w:val="30"/>
          <w:szCs w:val="30"/>
          <w:cs/>
          <w:lang w:bidi="th-TH"/>
        </w:rPr>
        <w:t>ันการเงินในประเทศแห่งหนึ่งจำนวน</w:t>
      </w:r>
      <w:r w:rsidR="00601456" w:rsidRPr="00C60B9B">
        <w:rPr>
          <w:rFonts w:ascii="Angsana New" w:hAnsi="Angsana New"/>
          <w:sz w:val="30"/>
          <w:szCs w:val="30"/>
          <w:lang w:bidi="th-TH"/>
        </w:rPr>
        <w:t xml:space="preserve"> </w:t>
      </w:r>
      <w:r w:rsidR="00387817" w:rsidRPr="00C60B9B">
        <w:rPr>
          <w:rFonts w:ascii="Angsana New" w:hAnsi="Angsana New"/>
          <w:sz w:val="30"/>
          <w:szCs w:val="30"/>
          <w:lang w:bidi="th-TH"/>
        </w:rPr>
        <w:t>300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ล้านบาท เงินกู้ยืมดังกล่าวมีอัตราดอกเบี้ยเงินกู้ยืมร้อยละ </w:t>
      </w:r>
      <w:r w:rsidRPr="00C60B9B">
        <w:rPr>
          <w:rFonts w:ascii="Angsana New" w:hAnsi="Angsana New"/>
          <w:sz w:val="30"/>
          <w:szCs w:val="30"/>
          <w:lang w:bidi="th-TH"/>
        </w:rPr>
        <w:t xml:space="preserve">2.86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ต่อปี เงินกู้ยืมดังกล่าวมีกำหนดชำระคืนเป็นงวดรายเดือน เป็นจำนวนงวดละเท่าๆกัน โดยเริ่มชำระงวดแรกตั้งแต่เดือนมิถุนายน </w:t>
      </w:r>
      <w:r w:rsidRPr="00C60B9B">
        <w:rPr>
          <w:rFonts w:ascii="Angsana New" w:hAnsi="Angsana New"/>
          <w:sz w:val="30"/>
          <w:szCs w:val="30"/>
          <w:lang w:bidi="th-TH"/>
        </w:rPr>
        <w:t xml:space="preserve">2560 </w:t>
      </w:r>
      <w:r w:rsidRPr="00C60B9B">
        <w:rPr>
          <w:rFonts w:ascii="Angsana New" w:hAnsi="Angsana New"/>
          <w:sz w:val="30"/>
          <w:szCs w:val="30"/>
          <w:cs/>
          <w:lang w:bidi="th-TH"/>
        </w:rPr>
        <w:t xml:space="preserve">และกำหนดชำระคืนเงินต้นให้เสร็จสิ้นภายใน </w:t>
      </w:r>
      <w:r w:rsidRPr="00C60B9B">
        <w:rPr>
          <w:rFonts w:ascii="Angsana New" w:hAnsi="Angsana New"/>
          <w:sz w:val="30"/>
          <w:szCs w:val="30"/>
          <w:lang w:bidi="th-TH"/>
        </w:rPr>
        <w:t xml:space="preserve">3 </w:t>
      </w:r>
      <w:r w:rsidRPr="00C60B9B">
        <w:rPr>
          <w:rFonts w:ascii="Angsana New" w:hAnsi="Angsana New"/>
          <w:sz w:val="30"/>
          <w:szCs w:val="30"/>
          <w:cs/>
          <w:lang w:bidi="th-TH"/>
        </w:rPr>
        <w:t>ปี นับ</w:t>
      </w:r>
      <w:r w:rsidR="00387817" w:rsidRPr="00C60B9B">
        <w:rPr>
          <w:rFonts w:ascii="Angsana New" w:hAnsi="Angsana New"/>
          <w:sz w:val="30"/>
          <w:szCs w:val="30"/>
          <w:cs/>
          <w:lang w:bidi="th-TH"/>
        </w:rPr>
        <w:t>จากเดือนที่เบิกใช้เงินกู้งวดแรก</w:t>
      </w:r>
      <w:r w:rsidR="00B16823">
        <w:rPr>
          <w:rFonts w:ascii="Angsana New" w:hAnsi="Angsana New"/>
          <w:sz w:val="30"/>
          <w:szCs w:val="30"/>
          <w:lang w:bidi="th-TH"/>
        </w:rPr>
        <w:t xml:space="preserve"> </w:t>
      </w:r>
      <w:r w:rsidR="00B16823" w:rsidRPr="00B16823">
        <w:rPr>
          <w:rFonts w:ascii="Angsana New" w:hAnsi="Angsana New"/>
          <w:sz w:val="30"/>
          <w:szCs w:val="30"/>
          <w:cs/>
          <w:lang w:bidi="th-TH"/>
        </w:rPr>
        <w:t>ทั้งนี้ บริษัทได้นำที่ดินพร้อมสิ่งปลูกสร้าง ไปจดจำนองไว้กับสถาบันการเงินเพื่อใช้เป็นหลักประกันเงินกู้ยืมระยะยาวจากสถาบันการเงิน</w:t>
      </w:r>
    </w:p>
    <w:p w:rsidR="0053249F" w:rsidRPr="00C60B9B" w:rsidRDefault="0053249F" w:rsidP="0053249F">
      <w:pPr>
        <w:pStyle w:val="block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highlight w:val="yellow"/>
          <w:lang w:bidi="th-TH"/>
        </w:rPr>
      </w:pPr>
    </w:p>
    <w:p w:rsidR="0053249F" w:rsidRPr="00C60B9B" w:rsidRDefault="0053249F" w:rsidP="0038781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เงินกู้ยืมจากสถาบันก</w:t>
      </w:r>
      <w:r w:rsidR="008B6E28" w:rsidRPr="00C60B9B">
        <w:rPr>
          <w:rFonts w:ascii="Angsana New" w:hAnsi="Angsana New"/>
          <w:sz w:val="30"/>
          <w:szCs w:val="30"/>
          <w:cs/>
          <w:lang w:val="en-US" w:bidi="th-TH"/>
        </w:rPr>
        <w:t>ารเงินในรูปของเงินกู้ยืมระยะยาว</w:t>
      </w:r>
      <w:r w:rsidR="00DA4A8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16823" w:rsidRPr="00B16823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กลุ่มบริษัทได้ค้ำประกันโดยที่ดินพร้อมสิ่งปลูกสร้างของ</w:t>
      </w:r>
      <w:r w:rsidR="00B16823" w:rsidRPr="00C54972">
        <w:rPr>
          <w:rFonts w:ascii="Angsana New" w:hAnsi="Angsana New"/>
          <w:spacing w:val="-6"/>
          <w:sz w:val="30"/>
          <w:szCs w:val="30"/>
          <w:cs/>
          <w:lang w:val="en-US" w:bidi="th-TH"/>
        </w:rPr>
        <w:t>บริษัท</w:t>
      </w:r>
      <w:r w:rsidR="00B16823" w:rsidRPr="00C54972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C54972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รวมทั้งโอนสิทธิประกันภัยของหลักทรัพย์ค้ำประกันและสินค้าบางส่วนแก่ผู้ให้กู้ ในวงเงินประกัน </w:t>
      </w:r>
      <w:r w:rsidRPr="00C54972">
        <w:rPr>
          <w:rFonts w:ascii="Angsana New" w:hAnsi="Angsana New"/>
          <w:spacing w:val="-6"/>
          <w:sz w:val="30"/>
          <w:szCs w:val="30"/>
          <w:lang w:val="en-US" w:bidi="th-TH"/>
        </w:rPr>
        <w:t xml:space="preserve">583 </w:t>
      </w:r>
      <w:r w:rsidRPr="00C54972">
        <w:rPr>
          <w:rFonts w:ascii="Angsana New" w:hAnsi="Angsana New"/>
          <w:spacing w:val="-6"/>
          <w:sz w:val="30"/>
          <w:szCs w:val="30"/>
          <w:cs/>
          <w:lang w:val="en-US" w:bidi="th-TH"/>
        </w:rPr>
        <w:t>ล้านบาท</w:t>
      </w:r>
    </w:p>
    <w:p w:rsidR="003D20BD" w:rsidRPr="00C60B9B" w:rsidRDefault="003D20BD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นอกจากนี้กลุ่มบริษัทต้องปฏิบัติตามเงื่อนไขในสัญญาเงินกู้ยืม ซึ่งรวมถึง</w:t>
      </w: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3249F" w:rsidRPr="00C60B9B" w:rsidRDefault="0053249F" w:rsidP="00082EA9">
      <w:pPr>
        <w:pStyle w:val="block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/>
          <w:spacing w:val="4"/>
          <w:sz w:val="30"/>
          <w:szCs w:val="30"/>
          <w:lang w:val="en-US"/>
        </w:rPr>
      </w:pP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รักษาสัดส่วนหนี้สินต่อทุนไม่เกิน </w:t>
      </w:r>
      <w:r w:rsidR="000901DA">
        <w:rPr>
          <w:rFonts w:ascii="Angsana New" w:hAnsi="Angsana New"/>
          <w:spacing w:val="4"/>
          <w:sz w:val="30"/>
          <w:szCs w:val="30"/>
          <w:lang w:val="en-US"/>
        </w:rPr>
        <w:t>3</w:t>
      </w:r>
      <w:r w:rsidRPr="00C60B9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ต่อ </w:t>
      </w:r>
      <w:r w:rsidRPr="00C60B9B">
        <w:rPr>
          <w:rFonts w:ascii="Angsana New" w:hAnsi="Angsana New"/>
          <w:spacing w:val="4"/>
          <w:sz w:val="30"/>
          <w:szCs w:val="30"/>
          <w:lang w:val="en-US"/>
        </w:rPr>
        <w:t>1</w:t>
      </w: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เท่า</w:t>
      </w:r>
      <w:r w:rsidRPr="00C60B9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C60B9B">
        <w:rPr>
          <w:rFonts w:ascii="Angsana New" w:hAnsi="Angsana New"/>
          <w:spacing w:val="4"/>
          <w:sz w:val="30"/>
          <w:szCs w:val="30"/>
          <w:cs/>
          <w:lang w:val="en-US" w:bidi="th-TH"/>
        </w:rPr>
        <w:t>และสัดส่วนความสามารถในการชำระหนี้ (</w:t>
      </w:r>
      <w:r w:rsidRPr="00C60B9B">
        <w:rPr>
          <w:rFonts w:ascii="Angsana New" w:hAnsi="Angsana New"/>
          <w:spacing w:val="4"/>
          <w:sz w:val="30"/>
          <w:szCs w:val="30"/>
          <w:lang w:val="en-US" w:bidi="th-TH"/>
        </w:rPr>
        <w:t>DSCR</w:t>
      </w:r>
      <w:r w:rsidRPr="00C60B9B">
        <w:rPr>
          <w:rFonts w:ascii="Angsana New" w:hAnsi="Angsana New"/>
          <w:spacing w:val="4"/>
          <w:sz w:val="30"/>
          <w:szCs w:val="30"/>
          <w:cs/>
          <w:lang w:val="en-US" w:bidi="th-TH"/>
        </w:rPr>
        <w:t>)</w:t>
      </w:r>
      <w:r w:rsidRPr="00C60B9B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04126D">
        <w:rPr>
          <w:rFonts w:ascii="Angsana New" w:hAnsi="Angsana New"/>
          <w:spacing w:val="4"/>
          <w:sz w:val="30"/>
          <w:szCs w:val="30"/>
          <w:lang w:val="en-US" w:bidi="th-TH"/>
        </w:rPr>
        <w:t xml:space="preserve">    </w:t>
      </w:r>
      <w:r w:rsidRPr="00C60B9B">
        <w:rPr>
          <w:rFonts w:ascii="Angsana New" w:hAnsi="Angsana New"/>
          <w:spacing w:val="4"/>
          <w:sz w:val="30"/>
          <w:szCs w:val="30"/>
          <w:cs/>
          <w:lang w:val="en-US" w:bidi="th-TH"/>
        </w:rPr>
        <w:t>ไม่ต่ำกว่า 1.20 เท่า</w:t>
      </w:r>
      <w:r w:rsidRPr="00C60B9B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จนกว่าจะชำระหนี้เสร็จสิ้น</w:t>
      </w:r>
    </w:p>
    <w:p w:rsidR="0053249F" w:rsidRPr="00C60B9B" w:rsidRDefault="0053249F" w:rsidP="0053249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3249F" w:rsidRPr="00C60B9B" w:rsidRDefault="0053249F" w:rsidP="00082EA9">
      <w:pPr>
        <w:pStyle w:val="block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60B9B">
        <w:rPr>
          <w:rFonts w:ascii="Angsana New" w:hAnsi="Angsana New"/>
          <w:sz w:val="30"/>
          <w:szCs w:val="30"/>
          <w:lang w:val="en-US"/>
        </w:rPr>
        <w:t xml:space="preserve">Synnex Technology International Corporation </w:t>
      </w:r>
      <w:r w:rsidRPr="00C60B9B">
        <w:rPr>
          <w:rFonts w:ascii="Angsana New" w:hAnsi="Angsana New"/>
          <w:sz w:val="30"/>
          <w:szCs w:val="30"/>
          <w:cs/>
          <w:lang w:val="en-US"/>
        </w:rPr>
        <w:t>หรือ</w:t>
      </w:r>
      <w:r w:rsidRPr="00C60B9B">
        <w:rPr>
          <w:rFonts w:ascii="Angsana New" w:hAnsi="Angsana New"/>
          <w:sz w:val="30"/>
          <w:szCs w:val="30"/>
          <w:lang w:val="en-US"/>
        </w:rPr>
        <w:t xml:space="preserve"> King’s Eye Investments Ltd. </w:t>
      </w:r>
      <w:r w:rsidRPr="00C60B9B">
        <w:rPr>
          <w:rFonts w:ascii="Angsana New" w:hAnsi="Angsana New"/>
          <w:sz w:val="30"/>
          <w:szCs w:val="30"/>
          <w:cs/>
          <w:lang w:val="en-US"/>
        </w:rPr>
        <w:t>และบริษัท ที.เค.เอส.</w:t>
      </w:r>
      <w:r w:rsidRPr="00C60B9B">
        <w:rPr>
          <w:rFonts w:ascii="Angsana New" w:hAnsi="Angsana New"/>
          <w:spacing w:val="6"/>
          <w:sz w:val="30"/>
          <w:szCs w:val="30"/>
          <w:cs/>
          <w:lang w:val="en-US"/>
        </w:rPr>
        <w:t>เทคโนโลยี จำกัด (มหาชน) ต้องดำรงการเป็นผู้ถือหุ้นไม่ว่าทางตรงหรือทางอ้อมไว้ทุกขณะในอัตราไม่ต่ำกว่าบริษัทละร้อยละ 30 ของทุนจดทะเบียนที่ออกและเรียกเก็บชำระค่าหุ้นทั้งหมดแล้ว</w:t>
      </w:r>
    </w:p>
    <w:p w:rsidR="000F5D1B" w:rsidRPr="00C60B9B" w:rsidRDefault="000F5D1B" w:rsidP="000F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5D713A" w:rsidRPr="00C60B9B" w:rsidRDefault="005D713A" w:rsidP="000F5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7F3F21" w:rsidRPr="007F3F21" w:rsidRDefault="00452D47" w:rsidP="00A54D1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87251">
        <w:rPr>
          <w:rFonts w:ascii="Angsana New" w:hAnsi="Angsana New"/>
          <w:sz w:val="30"/>
          <w:szCs w:val="30"/>
          <w:u w:val="none"/>
        </w:rPr>
        <w:br w:type="page"/>
      </w:r>
    </w:p>
    <w:p w:rsidR="00F60832" w:rsidRDefault="00F60832" w:rsidP="00F60832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D8466D">
        <w:rPr>
          <w:rFonts w:ascii="Angsana New" w:hAnsi="Angsana New"/>
          <w:sz w:val="30"/>
          <w:szCs w:val="30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F60832" w:rsidRDefault="00F60832" w:rsidP="00F60832">
      <w:pPr>
        <w:rPr>
          <w:lang w:val="th-TH" w:eastAsia="x-none"/>
        </w:rPr>
      </w:pPr>
    </w:p>
    <w:p w:rsidR="00F60832" w:rsidRPr="00D8466D" w:rsidRDefault="00F60832" w:rsidP="00F6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8466D">
        <w:rPr>
          <w:rFonts w:ascii="Angsana New" w:hAnsi="Angsana New"/>
          <w:sz w:val="30"/>
          <w:szCs w:val="30"/>
          <w:cs/>
        </w:rPr>
        <w:t>เมื่อวันที่</w:t>
      </w:r>
      <w:r w:rsidRPr="00D8466D">
        <w:rPr>
          <w:rFonts w:ascii="Angsana New" w:hAnsi="Angsana New"/>
          <w:sz w:val="30"/>
          <w:szCs w:val="30"/>
        </w:rPr>
        <w:t xml:space="preserve"> 5 </w:t>
      </w:r>
      <w:r w:rsidRPr="00D8466D">
        <w:rPr>
          <w:rFonts w:ascii="Angsana New" w:hAnsi="Angsana New"/>
          <w:sz w:val="30"/>
          <w:szCs w:val="30"/>
          <w:cs/>
        </w:rPr>
        <w:t>เมษายน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</w:rPr>
        <w:t xml:space="preserve">2562 </w:t>
      </w:r>
      <w:r w:rsidRPr="00D8466D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D8466D">
        <w:rPr>
          <w:rFonts w:ascii="Angsana New" w:hAnsi="Angsana New" w:hint="cs"/>
          <w:sz w:val="30"/>
          <w:szCs w:val="30"/>
          <w:cs/>
        </w:rPr>
        <w:t>และกำหนด</w:t>
      </w:r>
      <w:r w:rsidRPr="00D8466D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8466D">
        <w:rPr>
          <w:rFonts w:ascii="Angsana New" w:hAnsi="Angsana New"/>
          <w:sz w:val="30"/>
          <w:szCs w:val="30"/>
        </w:rPr>
        <w:t>20</w:t>
      </w:r>
      <w:r w:rsidRPr="00D8466D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8466D">
        <w:rPr>
          <w:rFonts w:ascii="Angsana New" w:hAnsi="Angsana New"/>
          <w:sz w:val="30"/>
          <w:szCs w:val="30"/>
        </w:rPr>
        <w:t>400</w:t>
      </w:r>
      <w:r w:rsidRPr="00D8466D">
        <w:rPr>
          <w:rFonts w:ascii="Angsana New" w:hAnsi="Angsana New"/>
          <w:sz w:val="30"/>
          <w:szCs w:val="30"/>
          <w:cs/>
        </w:rPr>
        <w:t xml:space="preserve"> วัน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205ECB">
        <w:rPr>
          <w:rFonts w:ascii="Angsana New" w:hAnsi="Angsana New" w:hint="cs"/>
          <w:sz w:val="30"/>
          <w:szCs w:val="30"/>
          <w:cs/>
        </w:rPr>
        <w:t>ใน</w:t>
      </w:r>
      <w:r w:rsidR="00205ECB">
        <w:rPr>
          <w:rFonts w:ascii="Angsana New" w:hAnsi="Angsana New" w:hint="cs"/>
          <w:sz w:val="30"/>
          <w:szCs w:val="30"/>
          <w:rtl/>
          <w:cs/>
        </w:rPr>
        <w:t>ป</w:t>
      </w:r>
      <w:r w:rsidR="00205ECB">
        <w:rPr>
          <w:rFonts w:ascii="Angsana New" w:hAnsi="Angsana New" w:hint="cs"/>
          <w:sz w:val="30"/>
          <w:szCs w:val="30"/>
          <w:cs/>
        </w:rPr>
        <w:t xml:space="preserve">ี </w:t>
      </w:r>
      <w:r w:rsidR="00205ECB">
        <w:rPr>
          <w:rFonts w:ascii="Angsana New" w:hAnsi="Angsana New"/>
          <w:sz w:val="30"/>
          <w:szCs w:val="30"/>
        </w:rPr>
        <w:t xml:space="preserve">2562 </w:t>
      </w:r>
      <w:r w:rsidRPr="00D8466D">
        <w:rPr>
          <w:rFonts w:ascii="Angsana New" w:hAnsi="Angsana New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615CBC">
        <w:rPr>
          <w:rFonts w:ascii="Angsana New" w:hAnsi="Angsana New"/>
          <w:sz w:val="30"/>
          <w:szCs w:val="30"/>
        </w:rPr>
        <w:t>30</w:t>
      </w:r>
      <w:r w:rsidR="00615CBC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D8466D">
        <w:rPr>
          <w:rFonts w:ascii="Angsana New" w:hAnsi="Angsana New"/>
          <w:sz w:val="30"/>
          <w:szCs w:val="30"/>
          <w:cs/>
        </w:rPr>
        <w:t xml:space="preserve"> </w:t>
      </w:r>
      <w:r w:rsidRPr="00D8466D">
        <w:rPr>
          <w:rFonts w:ascii="Angsana New" w:hAnsi="Angsana New"/>
          <w:sz w:val="30"/>
          <w:szCs w:val="30"/>
        </w:rPr>
        <w:t>2562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  <w:r w:rsidR="00AA7382" w:rsidRPr="00AA7382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615CBC">
        <w:rPr>
          <w:rFonts w:ascii="Angsana New" w:hAnsi="Angsana New"/>
          <w:sz w:val="30"/>
          <w:szCs w:val="30"/>
          <w:cs/>
        </w:rPr>
        <w:t>เก้าเดือน</w:t>
      </w:r>
      <w:r w:rsidR="00AA7382" w:rsidRPr="00AA7382">
        <w:rPr>
          <w:rFonts w:ascii="Angsana New" w:hAnsi="Angsana New"/>
          <w:sz w:val="30"/>
          <w:szCs w:val="30"/>
          <w:cs/>
        </w:rPr>
        <w:t>สิ้นสุดวันเดียวกัน</w:t>
      </w:r>
      <w:r w:rsidRPr="00D8466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ในงบการเงินรวมและงบการเงินเฉพาะกิจการจำนวน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="00AA7382">
        <w:rPr>
          <w:rFonts w:ascii="Angsana New" w:hAnsi="Angsana New"/>
          <w:sz w:val="30"/>
          <w:szCs w:val="30"/>
          <w:lang w:bidi="ar-SA"/>
        </w:rPr>
        <w:t>3</w:t>
      </w:r>
      <w:r w:rsidR="00FB3E71">
        <w:rPr>
          <w:rFonts w:ascii="Angsana New" w:hAnsi="Angsana New"/>
          <w:sz w:val="30"/>
          <w:szCs w:val="30"/>
          <w:lang w:bidi="ar-SA"/>
        </w:rPr>
        <w:t>.</w:t>
      </w:r>
      <w:r w:rsidR="003E4EA4">
        <w:rPr>
          <w:rFonts w:ascii="Angsana New" w:hAnsi="Angsana New"/>
          <w:sz w:val="30"/>
          <w:szCs w:val="30"/>
          <w:lang w:bidi="ar-SA"/>
        </w:rPr>
        <w:t>46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ล้านบาท</w:t>
      </w:r>
      <w:r w:rsidRPr="00D8466D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 xml:space="preserve">และ </w:t>
      </w:r>
      <w:r w:rsidR="00AA7382">
        <w:rPr>
          <w:rFonts w:ascii="Angsana New" w:hAnsi="Angsana New"/>
          <w:sz w:val="30"/>
          <w:szCs w:val="30"/>
        </w:rPr>
        <w:t>3</w:t>
      </w:r>
      <w:r w:rsidR="00FB3E71">
        <w:rPr>
          <w:rFonts w:ascii="Angsana New" w:hAnsi="Angsana New"/>
          <w:sz w:val="30"/>
          <w:szCs w:val="30"/>
        </w:rPr>
        <w:t>.</w:t>
      </w:r>
      <w:r w:rsidR="003E4EA4">
        <w:rPr>
          <w:rFonts w:ascii="Angsana New" w:hAnsi="Angsana New"/>
          <w:sz w:val="30"/>
          <w:szCs w:val="30"/>
        </w:rPr>
        <w:t>61</w:t>
      </w:r>
      <w:r w:rsidRPr="00D8466D">
        <w:rPr>
          <w:rFonts w:ascii="Angsana New" w:hAnsi="Angsana New"/>
          <w:sz w:val="30"/>
          <w:szCs w:val="30"/>
        </w:rPr>
        <w:t xml:space="preserve"> </w:t>
      </w:r>
      <w:r w:rsidRPr="00D8466D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:rsidR="00F60832" w:rsidRDefault="00F60832" w:rsidP="00F6083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:rsidR="007F3F21" w:rsidRPr="009E4C03" w:rsidRDefault="009E23A1" w:rsidP="003C7A0E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E4C03">
        <w:rPr>
          <w:rFonts w:ascii="Angsana New" w:hAnsi="Angsana New" w:hint="cs"/>
          <w:sz w:val="30"/>
          <w:szCs w:val="30"/>
          <w:u w:val="none"/>
          <w:cs/>
          <w:lang w:val="th-TH"/>
        </w:rPr>
        <w:t>ทุนเรือนหุ้น</w:t>
      </w:r>
    </w:p>
    <w:p w:rsidR="00AB0B04" w:rsidRPr="00AB0B04" w:rsidRDefault="00AB0B04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="Angsana New" w:hAnsi="Angsana New"/>
          <w:sz w:val="24"/>
          <w:szCs w:val="24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258"/>
        <w:gridCol w:w="900"/>
        <w:gridCol w:w="270"/>
        <w:gridCol w:w="1019"/>
        <w:gridCol w:w="269"/>
        <w:gridCol w:w="986"/>
        <w:gridCol w:w="269"/>
        <w:gridCol w:w="1072"/>
        <w:gridCol w:w="269"/>
        <w:gridCol w:w="978"/>
      </w:tblGrid>
      <w:tr w:rsidR="00AB0B04" w:rsidRPr="00251BEC" w:rsidTr="00350705">
        <w:trPr>
          <w:tblHeader/>
        </w:trPr>
        <w:tc>
          <w:tcPr>
            <w:tcW w:w="3258" w:type="dxa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B04" w:rsidRPr="00AB0B04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AB0B04" w:rsidRPr="00C7320A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B04" w:rsidRPr="00C7320A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B0B04" w:rsidRPr="00251BEC" w:rsidTr="00350705">
        <w:trPr>
          <w:tblHeader/>
        </w:trPr>
        <w:tc>
          <w:tcPr>
            <w:tcW w:w="3258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AB0B04" w:rsidRPr="00251BEC" w:rsidTr="00350705">
        <w:trPr>
          <w:tblHeader/>
        </w:trPr>
        <w:tc>
          <w:tcPr>
            <w:tcW w:w="3258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D274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="00D274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251BE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B0B04" w:rsidRPr="00251BEC" w:rsidTr="00350705">
        <w:tc>
          <w:tcPr>
            <w:tcW w:w="3258" w:type="dxa"/>
          </w:tcPr>
          <w:p w:rsidR="00AB0B04" w:rsidRPr="00251BEC" w:rsidRDefault="00AB0B04" w:rsidP="003C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B0B04" w:rsidRPr="00251BEC" w:rsidTr="00350705">
        <w:tc>
          <w:tcPr>
            <w:tcW w:w="3258" w:type="dxa"/>
          </w:tcPr>
          <w:p w:rsidR="00AB0B04" w:rsidRPr="00251BEC" w:rsidRDefault="00AB0B04" w:rsidP="003C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AB0B04" w:rsidRPr="00251BEC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2" w:type="dxa"/>
            <w:gridSpan w:val="7"/>
          </w:tcPr>
          <w:p w:rsidR="00AB0B04" w:rsidRPr="00251BEC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FD7162" w:rsidRPr="00251BEC" w:rsidTr="00D76256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:rsidR="00FD7162" w:rsidRPr="00AD5034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800,000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034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AD5034">
              <w:rPr>
                <w:rFonts w:ascii="Angsana New" w:hAnsi="Angsana New"/>
                <w:sz w:val="28"/>
                <w:szCs w:val="28"/>
              </w:rPr>
              <w:t>,</w:t>
            </w:r>
            <w:r w:rsidRPr="00AD503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:rsidR="00FD7162" w:rsidRPr="00AD5034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800,000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5034">
              <w:rPr>
                <w:rFonts w:ascii="Angsana New" w:hAnsi="Angsana New"/>
                <w:sz w:val="28"/>
                <w:szCs w:val="28"/>
                <w:cs/>
              </w:rPr>
              <w:t>800</w:t>
            </w:r>
            <w:r w:rsidRPr="00AD5034">
              <w:rPr>
                <w:rFonts w:ascii="Angsana New" w:hAnsi="Angsana New"/>
                <w:sz w:val="28"/>
                <w:szCs w:val="28"/>
              </w:rPr>
              <w:t>,</w:t>
            </w:r>
            <w:r w:rsidRPr="00AD5034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ลด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FD7162" w:rsidRPr="00372BC7" w:rsidRDefault="00C30411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FD7162" w:rsidRPr="00372BC7" w:rsidRDefault="00C30411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6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sz w:val="28"/>
                <w:szCs w:val="28"/>
                <w:lang w:val="en-US"/>
              </w:rPr>
              <w:t>(29,671)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</w:tcPr>
          <w:p w:rsidR="00FD7162" w:rsidRPr="007E7C01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E7C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FD7162" w:rsidRPr="007E7C01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</w:tcPr>
          <w:p w:rsidR="00FD7162" w:rsidRPr="007E7C01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E7C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FD7162" w:rsidRPr="00372BC7" w:rsidRDefault="00C30411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109,671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FD7162" w:rsidRPr="00C30411" w:rsidRDefault="00C30411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sz w:val="28"/>
                <w:szCs w:val="28"/>
                <w:lang w:val="en-US"/>
              </w:rPr>
              <w:t>109,671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FD7162" w:rsidRPr="00372BC7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FD7162" w:rsidRPr="00372BC7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FD7162" w:rsidRPr="00372BC7" w:rsidRDefault="00C30411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  <w:vMerge w:val="restart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FD7162" w:rsidRPr="00372BC7" w:rsidRDefault="00C30411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3041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880,000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  <w:tc>
          <w:tcPr>
            <w:tcW w:w="269" w:type="dxa"/>
            <w:vMerge w:val="restart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800,000</w:t>
            </w:r>
          </w:p>
        </w:tc>
      </w:tr>
      <w:tr w:rsidR="00FD7162" w:rsidRPr="00DA15EA" w:rsidTr="00350705">
        <w:tc>
          <w:tcPr>
            <w:tcW w:w="3258" w:type="dxa"/>
          </w:tcPr>
          <w:p w:rsidR="00FD7162" w:rsidRPr="00DA15EA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  <w:vMerge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269" w:type="dxa"/>
            <w:vMerge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1B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1BE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sz w:val="28"/>
                <w:szCs w:val="28"/>
                <w:lang w:val="en-US"/>
              </w:rPr>
              <w:t>770,329</w:t>
            </w: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372BC7">
              <w:rPr>
                <w:rFonts w:ascii="Angsana New" w:hAnsi="Angsana New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162">
              <w:rPr>
                <w:rFonts w:ascii="Angsana New" w:hAnsi="Angsana New"/>
                <w:sz w:val="28"/>
                <w:szCs w:val="28"/>
              </w:rPr>
              <w:t>77,032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FD7162" w:rsidRPr="00372BC7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FD7162" w:rsidRPr="00372BC7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8304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:rsidR="00FD7162" w:rsidRPr="00372BC7" w:rsidRDefault="00FD7162" w:rsidP="00FD716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:rsidR="00FD7162" w:rsidRPr="00AD5034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576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FD7162" w:rsidRPr="00AD5034" w:rsidRDefault="00FD7162" w:rsidP="00FD7162">
            <w:pPr>
              <w:pStyle w:val="acctfourfigures"/>
              <w:shd w:val="clear" w:color="auto" w:fill="FFFFFF"/>
              <w:tabs>
                <w:tab w:val="clear" w:pos="765"/>
                <w:tab w:val="decimal" w:pos="49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162" w:rsidRPr="00251BEC" w:rsidTr="00350705">
        <w:tc>
          <w:tcPr>
            <w:tcW w:w="3258" w:type="dxa"/>
          </w:tcPr>
          <w:p w:rsidR="00FD7162" w:rsidRPr="00251BEC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B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:rsidR="00FD7162" w:rsidRPr="00372BC7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72BC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D7162" w:rsidRPr="00372BC7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D716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847,361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770,329</w:t>
            </w:r>
          </w:p>
        </w:tc>
        <w:tc>
          <w:tcPr>
            <w:tcW w:w="269" w:type="dxa"/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:rsidR="00FD7162" w:rsidRPr="00372BC7" w:rsidRDefault="00FD7162" w:rsidP="00FD716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D503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770,329</w:t>
            </w:r>
          </w:p>
        </w:tc>
      </w:tr>
    </w:tbl>
    <w:p w:rsidR="00AB0B04" w:rsidRPr="00AB0B04" w:rsidRDefault="00AB0B04" w:rsidP="001D46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textAlignment w:val="top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44BE9" w:rsidRDefault="00B44BE9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B0B04" w:rsidRPr="00AB0B04" w:rsidRDefault="00AB0B04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0B04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การออกหุ้นสามัญ</w:t>
      </w:r>
    </w:p>
    <w:p w:rsidR="00773C6E" w:rsidRPr="003912DE" w:rsidRDefault="00773C6E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="Angsana New" w:hAnsi="Angsana New"/>
          <w:sz w:val="20"/>
          <w:szCs w:val="20"/>
        </w:rPr>
      </w:pPr>
    </w:p>
    <w:p w:rsidR="003912DE" w:rsidRPr="00AF36B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/>
          <w:spacing w:val="-4"/>
          <w:sz w:val="30"/>
          <w:szCs w:val="30"/>
          <w:cs/>
        </w:rPr>
        <w:t>ในการประชุม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ผู้ถือหุ้นของบริษัทเมื่อวันที่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2562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:rsidR="003912DE" w:rsidRPr="003912DE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="Angsana New" w:hAnsi="Angsana New"/>
          <w:spacing w:val="-4"/>
          <w:sz w:val="16"/>
          <w:szCs w:val="16"/>
        </w:rPr>
      </w:pPr>
      <w:r w:rsidRPr="003912DE">
        <w:rPr>
          <w:rFonts w:ascii="Angsana New" w:hAnsi="Angsana New"/>
          <w:spacing w:val="-4"/>
          <w:sz w:val="16"/>
          <w:szCs w:val="16"/>
        </w:rPr>
        <w:t xml:space="preserve">                                </w:t>
      </w:r>
    </w:p>
    <w:p w:rsidR="003912DE" w:rsidRPr="0056768E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686A25">
        <w:rPr>
          <w:rFonts w:ascii="Angsana New" w:hAnsi="Angsana New"/>
          <w:sz w:val="30"/>
          <w:szCs w:val="30"/>
          <w:cs/>
        </w:rPr>
        <w:t>ลดทุนจดทะเบียน</w:t>
      </w:r>
      <w:r w:rsidRPr="00686A25">
        <w:rPr>
          <w:rFonts w:ascii="Angsana New" w:hAnsi="Angsana New" w:hint="cs"/>
          <w:sz w:val="30"/>
          <w:szCs w:val="30"/>
          <w:cs/>
        </w:rPr>
        <w:t xml:space="preserve">จากเดิม </w:t>
      </w:r>
      <w:r w:rsidRPr="00686A25">
        <w:rPr>
          <w:rFonts w:ascii="Angsana New" w:hAnsi="Angsana New"/>
          <w:sz w:val="30"/>
          <w:szCs w:val="30"/>
        </w:rPr>
        <w:t xml:space="preserve">800 </w:t>
      </w:r>
      <w:r w:rsidRPr="00686A25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686A25">
        <w:rPr>
          <w:rFonts w:ascii="Angsana New" w:hAnsi="Angsana New"/>
          <w:sz w:val="30"/>
          <w:szCs w:val="30"/>
        </w:rPr>
        <w:t xml:space="preserve">770.33 </w:t>
      </w:r>
      <w:r w:rsidRPr="00686A25">
        <w:rPr>
          <w:rFonts w:ascii="Angsana New" w:hAnsi="Angsana New" w:hint="cs"/>
          <w:sz w:val="30"/>
          <w:szCs w:val="30"/>
          <w:cs/>
        </w:rPr>
        <w:t>ล้านบาท</w:t>
      </w:r>
      <w:r w:rsidRPr="00686A25">
        <w:rPr>
          <w:rFonts w:ascii="Angsana New" w:hAnsi="Angsana New"/>
          <w:sz w:val="30"/>
          <w:szCs w:val="30"/>
          <w:cs/>
        </w:rPr>
        <w:t xml:space="preserve"> </w:t>
      </w:r>
      <w:r w:rsidRPr="0056768E">
        <w:rPr>
          <w:rFonts w:ascii="Angsana New" w:hAnsi="Angsana New"/>
          <w:spacing w:val="8"/>
          <w:sz w:val="30"/>
          <w:szCs w:val="30"/>
          <w:cs/>
        </w:rPr>
        <w:t>โดยวิธีตัดหุ้นจดทะเบียนที่ยังมิได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้</w:t>
      </w:r>
      <w:r w:rsidRPr="0056768E">
        <w:rPr>
          <w:rFonts w:ascii="Angsana New" w:hAnsi="Angsana New"/>
          <w:spacing w:val="8"/>
          <w:sz w:val="30"/>
          <w:szCs w:val="30"/>
          <w:cs/>
        </w:rPr>
        <w:t>น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56768E">
        <w:rPr>
          <w:rFonts w:ascii="Angsana New" w:hAnsi="Angsana New"/>
          <w:spacing w:val="8"/>
          <w:sz w:val="30"/>
          <w:szCs w:val="30"/>
          <w:cs/>
        </w:rPr>
        <w:t>ออกจ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>ำ</w:t>
      </w:r>
      <w:r w:rsidRPr="0056768E">
        <w:rPr>
          <w:rFonts w:ascii="Angsana New" w:hAnsi="Angsana New"/>
          <w:spacing w:val="8"/>
          <w:sz w:val="30"/>
          <w:szCs w:val="30"/>
          <w:cs/>
        </w:rPr>
        <w:t>หน่าย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จำนวน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29.67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29.67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56768E">
        <w:rPr>
          <w:rFonts w:ascii="Angsana New" w:hAnsi="Angsana New"/>
          <w:spacing w:val="8"/>
          <w:sz w:val="30"/>
          <w:szCs w:val="30"/>
        </w:rPr>
        <w:t xml:space="preserve">3 </w:t>
      </w:r>
      <w:r w:rsidRPr="0056768E">
        <w:rPr>
          <w:rFonts w:ascii="Angsana New" w:hAnsi="Angsana New" w:hint="cs"/>
          <w:spacing w:val="8"/>
          <w:sz w:val="30"/>
          <w:szCs w:val="30"/>
          <w:cs/>
        </w:rPr>
        <w:t xml:space="preserve">พฤษภาคม </w:t>
      </w:r>
      <w:r w:rsidRPr="0056768E">
        <w:rPr>
          <w:rFonts w:ascii="Angsana New" w:hAnsi="Angsana New"/>
          <w:spacing w:val="8"/>
          <w:sz w:val="30"/>
          <w:szCs w:val="30"/>
        </w:rPr>
        <w:t>2562</w:t>
      </w:r>
    </w:p>
    <w:p w:rsidR="003912DE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70" w:right="-45" w:hanging="3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912DE" w:rsidRPr="00B44BE9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เพิ่มทุนจดทะเบียนจาก </w:t>
      </w:r>
      <w:r>
        <w:rPr>
          <w:rFonts w:ascii="Angsana New" w:hAnsi="Angsana New"/>
          <w:spacing w:val="-4"/>
          <w:sz w:val="30"/>
          <w:szCs w:val="30"/>
        </w:rPr>
        <w:t>770.33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เป็น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880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 โดย</w:t>
      </w:r>
      <w:r>
        <w:rPr>
          <w:rFonts w:ascii="Angsana New" w:hAnsi="Angsana New" w:hint="cs"/>
          <w:spacing w:val="-4"/>
          <w:sz w:val="30"/>
          <w:szCs w:val="30"/>
          <w:cs/>
        </w:rPr>
        <w:t>ออก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หุ้นสามัญ</w:t>
      </w:r>
      <w:r>
        <w:rPr>
          <w:rFonts w:ascii="Angsana New" w:hAnsi="Angsana New" w:hint="cs"/>
          <w:spacing w:val="-4"/>
          <w:sz w:val="30"/>
          <w:szCs w:val="30"/>
          <w:cs/>
        </w:rPr>
        <w:t>ใหม่</w:t>
      </w:r>
      <w:r w:rsidRPr="00686A2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86A25">
        <w:rPr>
          <w:rFonts w:ascii="Angsana New" w:hAnsi="Angsana New"/>
          <w:sz w:val="30"/>
          <w:szCs w:val="30"/>
        </w:rPr>
        <w:t xml:space="preserve">109.67 </w:t>
      </w:r>
      <w:r w:rsidRPr="00686A25">
        <w:rPr>
          <w:rFonts w:ascii="Angsana New" w:hAnsi="Angsana New" w:hint="cs"/>
          <w:sz w:val="30"/>
          <w:szCs w:val="30"/>
          <w:cs/>
        </w:rPr>
        <w:t>ล้านหุ้น</w:t>
      </w:r>
      <w:r>
        <w:rPr>
          <w:rFonts w:ascii="Angsana New" w:hAnsi="Angsana New" w:hint="cs"/>
          <w:sz w:val="30"/>
          <w:szCs w:val="30"/>
          <w:cs/>
        </w:rPr>
        <w:t xml:space="preserve"> 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คิดเป็นจำนวนเงินทั้งสิ้น </w:t>
      </w:r>
      <w:r>
        <w:rPr>
          <w:rFonts w:ascii="Angsana New" w:hAnsi="Angsana New"/>
          <w:sz w:val="30"/>
          <w:szCs w:val="30"/>
        </w:rPr>
        <w:t xml:space="preserve">109.67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2562</w:t>
      </w:r>
      <w:r w:rsidRPr="00686A25">
        <w:rPr>
          <w:rFonts w:ascii="Angsana New" w:hAnsi="Angsana New" w:hint="cs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:rsidR="00B44BE9" w:rsidRPr="001A46E8" w:rsidRDefault="00B44BE9" w:rsidP="00B44B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912DE" w:rsidRPr="00AF36B2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จัดสรรกำไรสำหรับปี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2561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เป็นเงินปันผล ดังนี้</w:t>
      </w:r>
    </w:p>
    <w:p w:rsidR="003912DE" w:rsidRPr="00AF36B2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AF36B2">
        <w:rPr>
          <w:rFonts w:ascii="Angsana New" w:hAnsi="Angsana New" w:hint="cs"/>
          <w:spacing w:val="-4"/>
          <w:sz w:val="30"/>
          <w:szCs w:val="30"/>
          <w:cs/>
        </w:rPr>
        <w:t>จ่าย</w:t>
      </w:r>
      <w:r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เงินสดในอัตราหุ้นละ </w:t>
      </w:r>
      <w:r w:rsidRPr="00AF36B2">
        <w:rPr>
          <w:rFonts w:ascii="Angsana New" w:hAnsi="Angsana New"/>
          <w:spacing w:val="-4"/>
          <w:sz w:val="30"/>
          <w:szCs w:val="30"/>
        </w:rPr>
        <w:t>0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AF36B2">
        <w:rPr>
          <w:rFonts w:ascii="Angsana New" w:hAnsi="Angsana New"/>
          <w:spacing w:val="-4"/>
          <w:sz w:val="30"/>
          <w:szCs w:val="30"/>
        </w:rPr>
        <w:t>34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AF36B2">
        <w:rPr>
          <w:rFonts w:ascii="Angsana New" w:hAnsi="Angsana New"/>
          <w:spacing w:val="-4"/>
          <w:sz w:val="30"/>
          <w:szCs w:val="30"/>
        </w:rPr>
        <w:t xml:space="preserve">261.91 </w:t>
      </w:r>
      <w:r w:rsidRPr="00AF36B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</w:p>
    <w:p w:rsidR="003912DE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="Angsana New" w:hAnsi="Angsana New"/>
          <w:sz w:val="30"/>
          <w:szCs w:val="30"/>
        </w:rPr>
      </w:pPr>
      <w:r w:rsidRPr="00686A25">
        <w:rPr>
          <w:rFonts w:ascii="Angsana New" w:hAnsi="Angsana New" w:hint="cs"/>
          <w:sz w:val="30"/>
          <w:szCs w:val="30"/>
          <w:cs/>
        </w:rPr>
        <w:t xml:space="preserve">จ่ายเป็นหุ้นสามัญในอัตรา </w:t>
      </w:r>
      <w:r w:rsidRPr="00686A25">
        <w:rPr>
          <w:rFonts w:ascii="Angsana New" w:hAnsi="Angsana New"/>
          <w:sz w:val="30"/>
          <w:szCs w:val="30"/>
        </w:rPr>
        <w:t>10</w:t>
      </w:r>
      <w:r w:rsidRPr="00686A25">
        <w:rPr>
          <w:rFonts w:ascii="Angsana New" w:hAnsi="Angsana New" w:hint="cs"/>
          <w:sz w:val="30"/>
          <w:szCs w:val="30"/>
          <w:cs/>
        </w:rPr>
        <w:t xml:space="preserve"> หุ้นเดิมต่อ </w:t>
      </w:r>
      <w:r w:rsidRPr="00686A25">
        <w:rPr>
          <w:rFonts w:ascii="Angsana New" w:hAnsi="Angsana New"/>
          <w:sz w:val="30"/>
          <w:szCs w:val="30"/>
        </w:rPr>
        <w:t>1</w:t>
      </w:r>
      <w:r w:rsidRPr="00686A25">
        <w:rPr>
          <w:rFonts w:ascii="Angsana New" w:hAnsi="Angsana New" w:hint="cs"/>
          <w:sz w:val="30"/>
          <w:szCs w:val="30"/>
          <w:cs/>
        </w:rPr>
        <w:t xml:space="preserve"> หุ้นปันผล มูลค่าที่ตราไว้หุ้นละ </w:t>
      </w:r>
      <w:r w:rsidRPr="00686A25">
        <w:rPr>
          <w:rFonts w:ascii="Angsana New" w:hAnsi="Angsana New"/>
          <w:sz w:val="30"/>
          <w:szCs w:val="30"/>
        </w:rPr>
        <w:t>1</w:t>
      </w:r>
      <w:r w:rsidRPr="00686A25">
        <w:rPr>
          <w:rFonts w:ascii="Angsana New" w:hAnsi="Angsana New" w:hint="cs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686A25">
        <w:rPr>
          <w:rFonts w:ascii="Angsana New" w:hAnsi="Angsana New"/>
          <w:sz w:val="30"/>
          <w:szCs w:val="30"/>
        </w:rPr>
        <w:t xml:space="preserve">0.10 </w:t>
      </w:r>
      <w:r w:rsidRPr="00686A25">
        <w:rPr>
          <w:rFonts w:ascii="Angsana New" w:hAnsi="Angsana New" w:hint="cs"/>
          <w:sz w:val="30"/>
          <w:szCs w:val="30"/>
          <w:cs/>
        </w:rPr>
        <w:t>บาท</w:t>
      </w:r>
    </w:p>
    <w:p w:rsidR="00D8466D" w:rsidRPr="00D8466D" w:rsidRDefault="00D8466D" w:rsidP="00D8466D">
      <w:pPr>
        <w:rPr>
          <w:cs/>
          <w:lang w:val="th-TH" w:eastAsia="x-none"/>
        </w:rPr>
      </w:pPr>
    </w:p>
    <w:p w:rsidR="00AC591F" w:rsidRPr="005E01FA" w:rsidRDefault="00C674EF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E01FA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5E01FA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:rsidR="00AC591F" w:rsidRPr="006645E8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:rsidR="00AC591F" w:rsidRPr="00C60B9B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C60B9B">
        <w:rPr>
          <w:rFonts w:ascii="Angsana New" w:hAnsi="Angsana New"/>
          <w:sz w:val="30"/>
          <w:szCs w:val="30"/>
          <w:cs/>
        </w:rPr>
        <w:t>ัท หน่วยงานธุรกิจที่สำคัญนี้ขาย</w:t>
      </w:r>
      <w:r w:rsidRPr="00C60B9B">
        <w:rPr>
          <w:rFonts w:ascii="Angsana New" w:hAnsi="Angsana New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C60B9B">
        <w:rPr>
          <w:rFonts w:ascii="Angsana New" w:hAnsi="Angsana New"/>
          <w:sz w:val="30"/>
          <w:szCs w:val="30"/>
        </w:rPr>
        <w:t xml:space="preserve"> </w:t>
      </w:r>
    </w:p>
    <w:p w:rsidR="00452D47" w:rsidRPr="006645E8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</w:rPr>
      </w:pPr>
    </w:p>
    <w:p w:rsidR="00AC591F" w:rsidRPr="00C60B9B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60B9B">
        <w:rPr>
          <w:rFonts w:ascii="Angsana New" w:hAnsi="Angsana New"/>
          <w:sz w:val="30"/>
          <w:szCs w:val="30"/>
        </w:rPr>
        <w:t>1</w:t>
      </w:r>
      <w:r w:rsidRPr="00C60B9B">
        <w:rPr>
          <w:rFonts w:ascii="Angsana New" w:hAnsi="Angsana New"/>
          <w:sz w:val="30"/>
          <w:szCs w:val="30"/>
          <w:cs/>
        </w:rPr>
        <w:t xml:space="preserve"> ขายอุปกรณ์คอมพิวเตอร์</w:t>
      </w:r>
      <w:r w:rsidR="00224870" w:rsidRPr="00C60B9B">
        <w:rPr>
          <w:rFonts w:ascii="Angsana New" w:hAnsi="Angsana New"/>
          <w:sz w:val="30"/>
          <w:szCs w:val="30"/>
          <w:cs/>
        </w:rPr>
        <w:t xml:space="preserve"> </w:t>
      </w:r>
      <w:r w:rsidR="00771A1E" w:rsidRPr="00C60B9B">
        <w:rPr>
          <w:rFonts w:ascii="Angsana New" w:hAnsi="Angsana New"/>
          <w:sz w:val="30"/>
          <w:szCs w:val="30"/>
          <w:cs/>
        </w:rPr>
        <w:t>อุปกรณ์สื่อสาร</w:t>
      </w:r>
      <w:r w:rsidR="00224870" w:rsidRPr="00C60B9B">
        <w:rPr>
          <w:rFonts w:ascii="Angsana New" w:hAnsi="Angsana New"/>
          <w:sz w:val="30"/>
          <w:szCs w:val="30"/>
        </w:rPr>
        <w:t xml:space="preserve"> </w:t>
      </w:r>
      <w:r w:rsidR="00224870" w:rsidRPr="00C60B9B">
        <w:rPr>
          <w:rFonts w:ascii="Angsana New" w:hAnsi="Angsana New"/>
          <w:sz w:val="30"/>
          <w:szCs w:val="30"/>
          <w:cs/>
        </w:rPr>
        <w:t>และให้บริการ</w:t>
      </w:r>
    </w:p>
    <w:p w:rsidR="00AC591F" w:rsidRPr="00C60B9B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60B9B">
        <w:rPr>
          <w:rFonts w:ascii="Angsana New" w:hAnsi="Angsana New"/>
          <w:sz w:val="30"/>
          <w:szCs w:val="30"/>
        </w:rPr>
        <w:t>2</w:t>
      </w:r>
      <w:r w:rsidRPr="00C60B9B">
        <w:rPr>
          <w:rFonts w:ascii="Angsana New" w:hAnsi="Angsana New"/>
          <w:sz w:val="30"/>
          <w:szCs w:val="30"/>
          <w:cs/>
        </w:rPr>
        <w:t xml:space="preserve"> </w:t>
      </w:r>
      <w:r w:rsidRPr="00C60B9B">
        <w:rPr>
          <w:rFonts w:ascii="Angsana New" w:hAnsi="Angsana New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:rsidR="00452D47" w:rsidRPr="006645E8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Cs w:val="18"/>
        </w:rPr>
      </w:pPr>
    </w:p>
    <w:p w:rsidR="00F1501D" w:rsidRPr="00C60B9B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1501D" w:rsidRPr="00C60B9B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  <w:sectPr w:rsidR="00F1501D" w:rsidRPr="00C60B9B" w:rsidSect="00F230C8"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90" w:type="dxa"/>
        <w:tblLayout w:type="fixed"/>
        <w:tblLook w:val="00A0" w:firstRow="1" w:lastRow="0" w:firstColumn="1" w:lastColumn="0" w:noHBand="0" w:noVBand="0"/>
      </w:tblPr>
      <w:tblGrid>
        <w:gridCol w:w="4050"/>
        <w:gridCol w:w="144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577557" w:rsidRPr="00625DE9" w:rsidTr="00577557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tcBorders>
              <w:top w:val="nil"/>
              <w:left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77557" w:rsidRPr="00625DE9" w:rsidTr="00577557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577557" w:rsidRPr="00625DE9" w:rsidTr="00577557">
        <w:trPr>
          <w:trHeight w:val="420"/>
          <w:tblHeader/>
        </w:trPr>
        <w:tc>
          <w:tcPr>
            <w:tcW w:w="4050" w:type="dxa"/>
            <w:tcBorders>
              <w:top w:val="nil"/>
              <w:left w:val="nil"/>
            </w:tcBorders>
            <w:noWrap/>
            <w:vAlign w:val="bottom"/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577557" w:rsidRPr="00625DE9" w:rsidTr="00577557">
        <w:trPr>
          <w:trHeight w:val="362"/>
          <w:tblHeader/>
        </w:trPr>
        <w:tc>
          <w:tcPr>
            <w:tcW w:w="4050" w:type="dxa"/>
            <w:tcBorders>
              <w:lef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0" w:type="dxa"/>
            <w:gridSpan w:val="11"/>
            <w:shd w:val="clear" w:color="auto" w:fill="auto"/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77557" w:rsidRPr="00625DE9" w:rsidTr="00577557">
        <w:trPr>
          <w:cantSplit/>
          <w:trHeight w:val="362"/>
        </w:trPr>
        <w:tc>
          <w:tcPr>
            <w:tcW w:w="4050" w:type="dxa"/>
            <w:tcBorders>
              <w:left w:val="nil"/>
            </w:tcBorders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440" w:type="dxa"/>
            <w:gridSpan w:val="11"/>
            <w:shd w:val="clear" w:color="auto" w:fill="auto"/>
          </w:tcPr>
          <w:p w:rsidR="00577557" w:rsidRPr="00625DE9" w:rsidRDefault="0057755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914,279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E0E51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9,331,934</w:t>
            </w:r>
          </w:p>
        </w:tc>
      </w:tr>
      <w:tr w:rsidR="00293ADB" w:rsidRPr="00625DE9" w:rsidTr="00577557">
        <w:trPr>
          <w:cantSplit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46,720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19,582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E0E51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48,977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19,582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7,960,999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9,344,165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E0E51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0E51">
              <w:rPr>
                <w:rFonts w:ascii="Angsana New" w:hAnsi="Angsana New"/>
                <w:color w:val="000000"/>
                <w:sz w:val="30"/>
                <w:szCs w:val="30"/>
              </w:rPr>
              <w:t>4,365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7,965,364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9,351,516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720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(19,582)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E0E51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(2,257)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48,977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 xml:space="preserve"> (19,582)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9,331,934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 xml:space="preserve"> 9,331,934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9,331,934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hanging="14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ระบบสารสนเทศ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</w:p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firstLine="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7,88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9,305,446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7,88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9,305,446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30,00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19,137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32,109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26,488</w:t>
            </w:r>
          </w:p>
        </w:tc>
      </w:tr>
      <w:tr w:rsidR="00293ADB" w:rsidRPr="00625DE9" w:rsidTr="00213A3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9,331,934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213A3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914,279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 xml:space="preserve"> 9,331,934</w:t>
            </w:r>
          </w:p>
        </w:tc>
      </w:tr>
      <w:tr w:rsidR="00293ADB" w:rsidRPr="00625DE9" w:rsidTr="00213A3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9,324,583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7,916,387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9,331,934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44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7E3E4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E3E46">
              <w:rPr>
                <w:rFonts w:ascii="Angsana New" w:hAnsi="Angsana New"/>
                <w:color w:val="000000"/>
                <w:sz w:val="30"/>
                <w:szCs w:val="30"/>
              </w:rPr>
              <w:t>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197,565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7E3E46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199,144</w:t>
            </w: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577557">
        <w:trPr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:rsidR="002B71B7" w:rsidRPr="00625DE9" w:rsidRDefault="002B71B7" w:rsidP="00C013C4">
      <w:pPr>
        <w:rPr>
          <w:sz w:val="30"/>
          <w:szCs w:val="30"/>
        </w:r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2B71B7" w:rsidRPr="00625DE9" w:rsidTr="000828CD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B71B7" w:rsidRPr="00625DE9" w:rsidTr="000828CD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B71B7" w:rsidRPr="00625DE9" w:rsidTr="000828CD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2B71B7" w:rsidRPr="00625DE9" w:rsidTr="000828CD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B71B7" w:rsidRPr="00625DE9" w:rsidTr="000828CD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:rsidR="002B71B7" w:rsidRPr="00625DE9" w:rsidRDefault="002B71B7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347,009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27,815,677</w:t>
            </w:r>
          </w:p>
        </w:tc>
      </w:tr>
      <w:tr w:rsidR="00293ADB" w:rsidRPr="00625DE9" w:rsidTr="000828CD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108,457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115,015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118,318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115,015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25,455,466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27,906,186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14,289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25,469,755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27,930,692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108,457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115,015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9,861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118,318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115,015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27,815,677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27,815,677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27,815,677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273,077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27,743,857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273,077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27,743,857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73,932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47,314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78,360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71,820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E8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E83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27,815,677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347,009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27,816,677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27,791,171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4,428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24,506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25,351,437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27,816,677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0300DD" w:rsidP="001B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489</w:t>
            </w:r>
            <w:r w:rsidR="00293AD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653,506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6,168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0300DD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490,835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659,674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</w:p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A798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0A798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8,9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color w:val="000000"/>
                <w:sz w:val="30"/>
                <w:szCs w:val="30"/>
              </w:rPr>
              <w:t>9,932,404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color w:val="000000"/>
                <w:sz w:val="30"/>
                <w:szCs w:val="30"/>
              </w:rPr>
              <w:t>3,480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color w:val="000000"/>
                <w:sz w:val="30"/>
                <w:szCs w:val="30"/>
              </w:rPr>
              <w:t>1,745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8,9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0A798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7989">
              <w:rPr>
                <w:rFonts w:ascii="Angsana New" w:hAnsi="Angsana New"/>
                <w:color w:val="000000"/>
                <w:sz w:val="30"/>
                <w:szCs w:val="30"/>
              </w:rPr>
              <w:t>9,934,149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1,92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1,766,556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EA0B63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A0B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</w:t>
            </w:r>
            <w:r w:rsidR="00CE0B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9265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CE0B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="009265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11,700,705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</w:p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25DE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7,5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8,357,772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7,5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8,357,772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56FA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26534">
              <w:rPr>
                <w:rFonts w:ascii="Angsana New" w:hAnsi="Angsana New"/>
                <w:color w:val="000000"/>
                <w:sz w:val="30"/>
                <w:szCs w:val="30"/>
              </w:rPr>
              <w:t>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258,021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156FA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6FA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</w:t>
            </w:r>
            <w:r w:rsidR="009265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Pr="00156FA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</w:t>
            </w:r>
            <w:r w:rsidR="009265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8,615,793</w:t>
            </w:r>
          </w:p>
        </w:tc>
      </w:tr>
    </w:tbl>
    <w:p w:rsidR="0082221F" w:rsidRPr="00625DE9" w:rsidRDefault="0082221F" w:rsidP="00C013C4">
      <w:pPr>
        <w:rPr>
          <w:sz w:val="30"/>
          <w:szCs w:val="30"/>
        </w:rPr>
      </w:pPr>
    </w:p>
    <w:p w:rsidR="000A7989" w:rsidRDefault="000A7989" w:rsidP="00C013C4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82221F" w:rsidRPr="00625DE9" w:rsidTr="000A7989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21F" w:rsidRPr="00625DE9" w:rsidTr="000A7989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82221F" w:rsidRPr="00625DE9" w:rsidTr="000A7989">
        <w:trPr>
          <w:trHeight w:val="420"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82221F" w:rsidRPr="00625DE9" w:rsidTr="000828CD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2221F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221F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9,321,523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9,321,523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9,321,523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9,321,523</w:t>
            </w:r>
          </w:p>
        </w:tc>
      </w:tr>
      <w:tr w:rsidR="00293ADB" w:rsidRPr="00625DE9" w:rsidTr="000828CD">
        <w:trPr>
          <w:trHeight w:val="36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4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ระบบสารสนเทศ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7,883,097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9,302,386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7,883,097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9,302,386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30,002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19,137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30,002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19,137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9,321,523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9,321,523</w:t>
            </w:r>
          </w:p>
        </w:tc>
      </w:tr>
      <w:tr w:rsidR="00293ADB" w:rsidRPr="00625DE9" w:rsidTr="000828CD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9,321,523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9,321,523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9,321,523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7,913,099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9,321,523</w:t>
            </w:r>
          </w:p>
        </w:tc>
      </w:tr>
      <w:tr w:rsidR="0082221F" w:rsidRPr="00625DE9" w:rsidTr="000828CD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93AD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21F" w:rsidRPr="00625DE9" w:rsidTr="000828CD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82221F" w:rsidRPr="00625DE9" w:rsidTr="000828CD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E4C46"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2561</w:t>
            </w:r>
          </w:p>
        </w:tc>
      </w:tr>
      <w:tr w:rsidR="0082221F" w:rsidRPr="00625DE9" w:rsidTr="000828CD">
        <w:trPr>
          <w:trHeight w:val="344"/>
          <w:tblHeader/>
        </w:trPr>
        <w:tc>
          <w:tcPr>
            <w:tcW w:w="4032" w:type="dxa"/>
            <w:tcBorders>
              <w:lef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2221F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2221F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2221F" w:rsidRPr="00625DE9" w:rsidRDefault="0082221F" w:rsidP="00082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</w:t>
            </w:r>
            <w:r w:rsidR="00213A37">
              <w:rPr>
                <w:rFonts w:ascii="Angsana New" w:hAnsi="Angsana New"/>
                <w:color w:val="000000"/>
                <w:sz w:val="30"/>
                <w:szCs w:val="30"/>
              </w:rPr>
              <w:t>786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213A37"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13A37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color w:val="000000"/>
                <w:sz w:val="30"/>
                <w:szCs w:val="30"/>
              </w:rPr>
              <w:t>27,786,166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CC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002D76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27,786,1</w:t>
            </w:r>
            <w:r w:rsid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B20E0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B20E0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293ADB" w:rsidP="00CC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7792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B20E0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27,786,1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293ADB" w:rsidRPr="00625DE9" w:rsidTr="000828CD">
        <w:trPr>
          <w:trHeight w:val="37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5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ระบบสารสนเทศ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25,264,586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</w:t>
            </w:r>
            <w:r w:rsidR="00213A37">
              <w:rPr>
                <w:rFonts w:ascii="Angsana New" w:hAnsi="Angsana New"/>
                <w:color w:val="000000"/>
                <w:sz w:val="30"/>
                <w:szCs w:val="30"/>
              </w:rPr>
              <w:t>738,852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25,264,586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13A37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color w:val="000000"/>
                <w:sz w:val="30"/>
                <w:szCs w:val="30"/>
              </w:rPr>
              <w:t>27,738,852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73,933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47,31</w:t>
            </w:r>
            <w:r w:rsidR="00213A3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73,933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47,31</w:t>
            </w:r>
            <w:r w:rsidR="00213A37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B2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B20E0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27,786,1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B20E0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B20E0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293ADB" w:rsidP="00B2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7792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B20E0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27,786,1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293ADB" w:rsidRPr="00625DE9" w:rsidTr="000828CD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002D76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786,166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293ADB" w:rsidRPr="00625DE9" w:rsidRDefault="00002D76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</w:rPr>
              <w:t>27,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786,166</w:t>
            </w:r>
          </w:p>
        </w:tc>
      </w:tr>
      <w:tr w:rsidR="00293ADB" w:rsidRPr="00625DE9" w:rsidTr="000828CD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625DE9" w:rsidRDefault="00293ADB" w:rsidP="00B2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625DE9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B20E0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27,786,1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B20E0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B20E0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0E0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293ADB" w:rsidP="00B20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7792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25,338,519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293ADB" w:rsidRPr="00277925" w:rsidRDefault="00293ADB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93ADB" w:rsidRPr="00277925" w:rsidRDefault="00B20E05" w:rsidP="00293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27,786,1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Pr="00213A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</w:tbl>
    <w:p w:rsidR="00B752A1" w:rsidRPr="00C60B9B" w:rsidRDefault="00B752A1" w:rsidP="00251EA8">
      <w:pPr>
        <w:spacing w:line="240" w:lineRule="auto"/>
        <w:rPr>
          <w:rFonts w:ascii="Angsana New" w:hAnsi="Angsana New"/>
          <w:sz w:val="2"/>
          <w:szCs w:val="2"/>
          <w:cs/>
        </w:rPr>
        <w:sectPr w:rsidR="00B752A1" w:rsidRPr="00C60B9B" w:rsidSect="00F230C8">
          <w:head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0045D5" w:rsidRDefault="000045D5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กำไรต่อหุ้น</w:t>
      </w:r>
      <w:r w:rsidR="007B1928">
        <w:rPr>
          <w:rFonts w:ascii="Angsana New" w:hAnsi="Angsana New" w:hint="cs"/>
          <w:sz w:val="30"/>
          <w:szCs w:val="30"/>
          <w:u w:val="none"/>
          <w:cs/>
          <w:lang w:val="th-TH"/>
        </w:rPr>
        <w:t>ขั้นพื้นฐาน</w:t>
      </w:r>
    </w:p>
    <w:p w:rsidR="000045D5" w:rsidRPr="000D6CE6" w:rsidRDefault="000045D5" w:rsidP="000045D5">
      <w:pPr>
        <w:rPr>
          <w:sz w:val="12"/>
          <w:szCs w:val="12"/>
          <w:lang w:val="th-TH" w:eastAsia="x-none"/>
        </w:rPr>
      </w:pPr>
    </w:p>
    <w:p w:rsidR="000045D5" w:rsidRDefault="000045D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5A7FEB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BF719E">
        <w:rPr>
          <w:rFonts w:ascii="Angsana New" w:hAnsi="Angsana New"/>
          <w:sz w:val="30"/>
          <w:szCs w:val="30"/>
          <w:cs/>
        </w:rPr>
        <w:t>สำหรับแต่ละ</w:t>
      </w:r>
      <w:r w:rsidR="000663C1" w:rsidRPr="00BF719E">
        <w:rPr>
          <w:rFonts w:ascii="Angsana New" w:hAnsi="Angsana New" w:hint="cs"/>
          <w:sz w:val="30"/>
          <w:szCs w:val="30"/>
          <w:cs/>
        </w:rPr>
        <w:t>งวด</w:t>
      </w:r>
      <w:r w:rsidR="00615CBC">
        <w:rPr>
          <w:rFonts w:ascii="Angsana New" w:hAnsi="Angsana New" w:hint="cs"/>
          <w:sz w:val="30"/>
          <w:szCs w:val="30"/>
          <w:cs/>
        </w:rPr>
        <w:t>เก้าเดือน</w:t>
      </w:r>
      <w:r w:rsidRPr="00BF719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15CBC">
        <w:rPr>
          <w:rFonts w:ascii="Angsana New" w:hAnsi="Angsana New"/>
          <w:sz w:val="30"/>
          <w:szCs w:val="30"/>
        </w:rPr>
        <w:t xml:space="preserve">30 </w:t>
      </w:r>
      <w:r w:rsidR="00615CBC">
        <w:rPr>
          <w:rFonts w:ascii="Angsana New" w:hAnsi="Angsana New"/>
          <w:sz w:val="30"/>
          <w:szCs w:val="30"/>
          <w:cs/>
        </w:rPr>
        <w:t>กันยายน</w:t>
      </w:r>
      <w:r w:rsidRPr="00BF719E">
        <w:rPr>
          <w:rFonts w:ascii="Angsana New" w:hAnsi="Angsana New"/>
          <w:sz w:val="30"/>
          <w:szCs w:val="30"/>
        </w:rPr>
        <w:t xml:space="preserve"> 2562 </w:t>
      </w:r>
      <w:r w:rsidRPr="00BF719E">
        <w:rPr>
          <w:rFonts w:ascii="Angsana New" w:hAnsi="Angsana New"/>
          <w:sz w:val="30"/>
          <w:szCs w:val="30"/>
          <w:cs/>
        </w:rPr>
        <w:t xml:space="preserve">และ </w:t>
      </w:r>
      <w:r w:rsidRPr="00BF719E">
        <w:rPr>
          <w:rFonts w:ascii="Angsana New" w:hAnsi="Angsana New"/>
          <w:sz w:val="30"/>
          <w:szCs w:val="30"/>
        </w:rPr>
        <w:t xml:space="preserve">2561 </w:t>
      </w:r>
      <w:r w:rsidRPr="00BF719E">
        <w:rPr>
          <w:rFonts w:ascii="Angsana New" w:hAnsi="Angsana New"/>
          <w:sz w:val="30"/>
          <w:szCs w:val="30"/>
          <w:cs/>
        </w:rPr>
        <w:t>คำนวณจาก</w:t>
      </w:r>
      <w:r w:rsidRPr="005A7FEB">
        <w:rPr>
          <w:rFonts w:ascii="Angsana New" w:hAnsi="Angsana New"/>
          <w:sz w:val="30"/>
          <w:szCs w:val="30"/>
          <w:cs/>
        </w:rPr>
        <w:t>กำไรสำหรับ</w:t>
      </w:r>
      <w:r w:rsidR="00BF7C30">
        <w:rPr>
          <w:rFonts w:ascii="Angsana New" w:hAnsi="Angsana New" w:hint="cs"/>
          <w:sz w:val="30"/>
          <w:szCs w:val="30"/>
          <w:cs/>
        </w:rPr>
        <w:t>งวด</w:t>
      </w:r>
      <w:r w:rsidRPr="005A7FEB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F7C30">
        <w:rPr>
          <w:rFonts w:ascii="Angsana New" w:hAnsi="Angsana New" w:hint="cs"/>
          <w:sz w:val="30"/>
          <w:szCs w:val="30"/>
          <w:cs/>
        </w:rPr>
        <w:t>งวด</w:t>
      </w:r>
      <w:r w:rsidRPr="005A7FEB">
        <w:rPr>
          <w:rFonts w:ascii="Angsana New" w:hAnsi="Angsana New" w:hint="cs"/>
          <w:sz w:val="30"/>
          <w:szCs w:val="30"/>
          <w:cs/>
        </w:rPr>
        <w:t>โดย</w:t>
      </w:r>
      <w:r w:rsidRPr="005A7FEB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436B3D" w:rsidRDefault="00436B3D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436B3D" w:rsidRDefault="00436B3D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436B3D" w:rsidRDefault="00D838B6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5C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15C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436B3D"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:rsidR="00436B3D" w:rsidRPr="005A7FEB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3E5C6C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A4BA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36CB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CE0B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3D253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7254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7254B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3E5C6C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82,</w:t>
            </w:r>
            <w:r w:rsidR="003936CB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7E1D45" w:rsidRDefault="003D253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7254B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7254B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0D6CE6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3E5C6C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663C1" w:rsidRDefault="003E5C6C" w:rsidP="003E5C6C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D253F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D253F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3E5C6C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E5C6C" w:rsidRPr="00CA6CBA" w:rsidRDefault="003E5C6C" w:rsidP="003E5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77,03</w:t>
            </w:r>
            <w:r w:rsidR="00B45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77,03</w:t>
            </w:r>
            <w:r w:rsidR="00B454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663C1" w:rsidRDefault="00436B3D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5A7FEB" w:rsidRDefault="003E5C6C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454C7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454C7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704162" w:rsidRDefault="003D253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24"/>
                <w:szCs w:val="24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454C7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454C7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36B3D" w:rsidRPr="00704162" w:rsidRDefault="003D253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36B3D" w:rsidRPr="000D6CE6" w:rsidRDefault="00436B3D" w:rsidP="000A2E00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6B3D" w:rsidRPr="005A7FEB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6B3D" w:rsidRPr="005A7FEB" w:rsidRDefault="00436B3D" w:rsidP="000A2E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3E5C6C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3D253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3E5C6C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436B3D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36B3D" w:rsidRPr="005A7FEB" w:rsidRDefault="003D253F" w:rsidP="000A2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13623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:rsidR="000045D5" w:rsidRPr="00436B3D" w:rsidRDefault="000045D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0045D5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5D5" w:rsidRPr="00436B3D" w:rsidRDefault="000045D5" w:rsidP="006E784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5D5" w:rsidRPr="005A7FEB" w:rsidRDefault="000045D5" w:rsidP="006E7843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5D5" w:rsidRPr="005A7FEB" w:rsidRDefault="000045D5" w:rsidP="006E7843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45D5" w:rsidRPr="005A7FEB" w:rsidRDefault="000045D5" w:rsidP="006E7843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C1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3C1" w:rsidRPr="00436B3D" w:rsidRDefault="00D838B6" w:rsidP="000663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="00615C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436B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สิ้นสุด</w:t>
            </w:r>
            <w:r w:rsidR="00436B3D" w:rsidRPr="00436B3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15C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15C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663C1" w:rsidRPr="005A7FEB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663C1" w:rsidRPr="000663C1" w:rsidRDefault="000663C1" w:rsidP="000663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663C1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63C1" w:rsidRPr="005A7FEB" w:rsidRDefault="000663C1" w:rsidP="000663C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663C1" w:rsidRPr="005A7FEB" w:rsidRDefault="000663C1" w:rsidP="00066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:rsidR="003E5C6C" w:rsidRPr="005A7FEB" w:rsidRDefault="003E5C6C" w:rsidP="003E5C6C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FA4B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36CB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CE0B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815311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3E5C6C" w:rsidRPr="003D253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373,</w:t>
            </w:r>
            <w:r w:rsidR="003936CB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7E1D45" w:rsidRDefault="00815311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  <w:r w:rsidR="003E5C6C" w:rsidRPr="003D25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756</w:t>
            </w: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ind w:left="180" w:right="-558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0D6CE6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663C1" w:rsidRDefault="003E5C6C" w:rsidP="003E5C6C">
            <w:pPr>
              <w:spacing w:line="240" w:lineRule="auto"/>
              <w:ind w:left="180" w:right="-55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663C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0663C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63C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D253F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E5C6C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3D253F">
              <w:rPr>
                <w:rFonts w:ascii="Angsana New" w:hAnsi="Angsana New"/>
                <w:sz w:val="30"/>
                <w:szCs w:val="30"/>
              </w:rPr>
              <w:t>770,329</w:t>
            </w: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E5C6C" w:rsidRPr="00CA6CBA" w:rsidRDefault="003E5C6C" w:rsidP="003E5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C720A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3E5C6C" w:rsidRPr="003E5C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C720A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3E5C6C" w:rsidRPr="003E5C6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1F56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663C1" w:rsidRDefault="003E5C6C" w:rsidP="003E5C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6C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3E5C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811,526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704162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3E5C6C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C6C">
              <w:rPr>
                <w:rFonts w:ascii="Angsana New" w:hAnsi="Angsana New"/>
                <w:b/>
                <w:bCs/>
                <w:sz w:val="30"/>
                <w:szCs w:val="30"/>
              </w:rPr>
              <w:t>811,526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3E5C6C" w:rsidRPr="00704162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253F">
              <w:rPr>
                <w:rFonts w:ascii="Angsana New" w:hAnsi="Angsana New"/>
                <w:b/>
                <w:bCs/>
                <w:sz w:val="30"/>
                <w:szCs w:val="30"/>
              </w:rPr>
              <w:t>770,329</w:t>
            </w: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3E5C6C" w:rsidRPr="000D6CE6" w:rsidRDefault="003E5C6C" w:rsidP="003E5C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E5C6C" w:rsidRPr="005A7FEB" w:rsidTr="00F2564D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E5C6C" w:rsidRPr="005A7FEB" w:rsidRDefault="003E5C6C" w:rsidP="003E5C6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36238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E5C6C" w:rsidRPr="005A7FEB" w:rsidRDefault="003E5C6C" w:rsidP="003E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3623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0045D5" w:rsidRDefault="000045D5" w:rsidP="000045D5">
      <w:pPr>
        <w:rPr>
          <w:sz w:val="12"/>
          <w:szCs w:val="12"/>
          <w:lang w:val="th-TH" w:eastAsia="x-none"/>
        </w:rPr>
      </w:pPr>
    </w:p>
    <w:p w:rsidR="006065C2" w:rsidRDefault="006065C2" w:rsidP="000045D5">
      <w:pPr>
        <w:rPr>
          <w:sz w:val="12"/>
          <w:szCs w:val="12"/>
          <w:lang w:val="th-TH" w:eastAsia="x-none"/>
        </w:rPr>
      </w:pPr>
    </w:p>
    <w:p w:rsidR="006065C2" w:rsidRPr="000D6CE6" w:rsidRDefault="006065C2" w:rsidP="000045D5">
      <w:pPr>
        <w:rPr>
          <w:sz w:val="12"/>
          <w:szCs w:val="12"/>
          <w:cs/>
          <w:lang w:val="th-TH" w:eastAsia="x-none"/>
        </w:rPr>
      </w:pPr>
    </w:p>
    <w:p w:rsidR="00613E84" w:rsidRDefault="00E36015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:rsidR="003B0EB2" w:rsidRPr="000D6CE6" w:rsidRDefault="003B0EB2" w:rsidP="003B0EB2">
      <w:pPr>
        <w:rPr>
          <w:sz w:val="12"/>
          <w:szCs w:val="12"/>
          <w:lang w:val="th-TH" w:eastAsia="x-none"/>
        </w:rPr>
      </w:pPr>
    </w:p>
    <w:p w:rsidR="0037784A" w:rsidRPr="00595E60" w:rsidRDefault="0037784A" w:rsidP="00377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sz w:val="22"/>
        </w:rPr>
      </w:pPr>
      <w:r w:rsidRPr="00595E60">
        <w:rPr>
          <w:rFonts w:ascii="Angsana New" w:hAnsi="Angsana New"/>
          <w:sz w:val="30"/>
          <w:szCs w:val="30"/>
        </w:rPr>
        <w:t xml:space="preserve">    </w:t>
      </w:r>
      <w:r w:rsidRPr="00595E60">
        <w:rPr>
          <w:rFonts w:ascii="Angsana New" w:hAnsi="Angsana New"/>
          <w:sz w:val="30"/>
          <w:szCs w:val="30"/>
          <w:cs/>
        </w:rPr>
        <w:t>เงินปันผล</w:t>
      </w:r>
      <w:r w:rsidRPr="00595E60">
        <w:rPr>
          <w:rFonts w:ascii="Angsana New" w:hAnsi="Angsana New" w:hint="cs"/>
          <w:sz w:val="30"/>
          <w:szCs w:val="30"/>
          <w:cs/>
        </w:rPr>
        <w:t>ที่กลุ่มบริษัทจ่ายให้ผู้ถือหุ้น มี</w:t>
      </w:r>
      <w:r w:rsidRPr="00595E60">
        <w:rPr>
          <w:rFonts w:ascii="Angsana New" w:hAnsi="Angsana New"/>
          <w:sz w:val="30"/>
          <w:szCs w:val="30"/>
          <w:cs/>
        </w:rPr>
        <w:t>ดังนี้</w:t>
      </w:r>
      <w:r w:rsidRPr="00595E60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710"/>
        <w:gridCol w:w="1350"/>
        <w:gridCol w:w="270"/>
        <w:gridCol w:w="1260"/>
      </w:tblGrid>
      <w:tr w:rsidR="0037784A" w:rsidRPr="00595E60" w:rsidTr="001A0F09">
        <w:tc>
          <w:tcPr>
            <w:tcW w:w="3168" w:type="dxa"/>
            <w:vAlign w:val="bottom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:rsidR="00EA31AA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 w:rsidR="00EA31AA">
              <w:rPr>
                <w:rFonts w:ascii="Angsana New" w:hAnsi="Angsana New"/>
                <w:sz w:val="30"/>
                <w:szCs w:val="30"/>
              </w:rPr>
              <w:t>/</w:t>
            </w:r>
            <w:r w:rsidR="00EA31AA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37784A" w:rsidRPr="00595E60" w:rsidDel="00D43E7A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7784A" w:rsidRPr="00595E60" w:rsidTr="001A0F09">
        <w:tc>
          <w:tcPr>
            <w:tcW w:w="3168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7784A" w:rsidRPr="00595E60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31AA" w:rsidRPr="00595E60" w:rsidTr="00EA31AA">
        <w:tc>
          <w:tcPr>
            <w:tcW w:w="3168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4912C1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12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78D7" w:rsidRPr="00595E60" w:rsidTr="00E33E6D">
        <w:tc>
          <w:tcPr>
            <w:tcW w:w="3168" w:type="dxa"/>
          </w:tcPr>
          <w:p w:rsidR="00CD78D7" w:rsidRPr="00C63803" w:rsidRDefault="00CD78D7" w:rsidP="00E5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:rsidR="00CD78D7" w:rsidRPr="00C63803" w:rsidRDefault="00CD78D7" w:rsidP="00E5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80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6380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CD78D7" w:rsidRPr="004912C1" w:rsidRDefault="00CD78D7" w:rsidP="00E5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912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CD78D7" w:rsidRPr="00BA291A" w:rsidRDefault="00CD78D7" w:rsidP="00E5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70" w:type="dxa"/>
          </w:tcPr>
          <w:p w:rsidR="00CD78D7" w:rsidRPr="00BA291A" w:rsidRDefault="00CD78D7" w:rsidP="00E5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78D7" w:rsidRPr="00BA291A" w:rsidRDefault="00CD78D7" w:rsidP="00E52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127.10</w:t>
            </w:r>
          </w:p>
        </w:tc>
      </w:tr>
      <w:tr w:rsidR="00CD78D7" w:rsidRPr="00595E60" w:rsidTr="00EA31AA">
        <w:tc>
          <w:tcPr>
            <w:tcW w:w="3168" w:type="dxa"/>
          </w:tcPr>
          <w:p w:rsidR="00CD78D7" w:rsidRPr="004912C1" w:rsidRDefault="00CD78D7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CD78D7" w:rsidRPr="004912C1" w:rsidRDefault="00CD78D7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D78D7" w:rsidRPr="004912C1" w:rsidRDefault="00CD78D7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D78D7" w:rsidRPr="004912C1" w:rsidRDefault="00CD78D7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D78D7" w:rsidRPr="004912C1" w:rsidRDefault="00CD78D7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D78D7" w:rsidRPr="004912C1" w:rsidRDefault="00CD78D7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31AA" w:rsidRPr="00595E60" w:rsidTr="00EA31AA">
        <w:tc>
          <w:tcPr>
            <w:tcW w:w="3168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38199B" w:rsidRPr="004912C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12" w:type="dxa"/>
          </w:tcPr>
          <w:p w:rsidR="0037784A" w:rsidRPr="004912C1" w:rsidRDefault="00595E60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912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37784A" w:rsidRPr="004912C1" w:rsidRDefault="00595E60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912C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7784A" w:rsidRPr="004912C1" w:rsidRDefault="0037784A" w:rsidP="0038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3C9" w:rsidRPr="00595E60" w:rsidTr="00D76256">
        <w:tc>
          <w:tcPr>
            <w:tcW w:w="3168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12C1">
              <w:rPr>
                <w:rFonts w:ascii="Angsana New" w:hAnsi="Angsana New"/>
                <w:sz w:val="30"/>
                <w:szCs w:val="30"/>
                <w:cs/>
              </w:rPr>
              <w:t>หุ้นปันผล</w:t>
            </w:r>
            <w:r w:rsidRPr="004912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(หุ้นเดิม </w:t>
            </w:r>
            <w:r w:rsidRPr="004912C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หุ้นใหม่) </w:t>
            </w:r>
          </w:p>
        </w:tc>
        <w:tc>
          <w:tcPr>
            <w:tcW w:w="1512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603C9" w:rsidRPr="004912C1" w:rsidRDefault="00157120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912C1">
              <w:rPr>
                <w:rFonts w:ascii="Angsana New" w:hAnsi="Angsana New"/>
                <w:sz w:val="30"/>
                <w:szCs w:val="30"/>
              </w:rPr>
              <w:t>10 :</w:t>
            </w:r>
            <w:proofErr w:type="gramEnd"/>
            <w:r w:rsidRPr="004912C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3C9" w:rsidRPr="00595E60" w:rsidTr="00E33E6D">
        <w:tc>
          <w:tcPr>
            <w:tcW w:w="3168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(เศษจากหุ้นปันผล) </w:t>
            </w:r>
          </w:p>
        </w:tc>
        <w:tc>
          <w:tcPr>
            <w:tcW w:w="1512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>0.</w:t>
            </w:r>
            <w:r w:rsidR="0015712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3C9" w:rsidRPr="00595E60" w:rsidTr="00E33E6D">
        <w:tc>
          <w:tcPr>
            <w:tcW w:w="3168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912C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12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B603C9" w:rsidRPr="004912C1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603C9" w:rsidRPr="00BA291A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</w:pPr>
            <w:r w:rsidRPr="00BA291A">
              <w:rPr>
                <w:rFonts w:ascii="Angsana New" w:hAnsi="Angsana New"/>
                <w:sz w:val="30"/>
                <w:szCs w:val="30"/>
              </w:rPr>
              <w:t>0.</w:t>
            </w:r>
            <w:r w:rsidR="00157120" w:rsidRPr="00BA291A">
              <w:rPr>
                <w:rFonts w:ascii="Angsana New" w:hAnsi="Angsana New"/>
                <w:sz w:val="30"/>
                <w:szCs w:val="30"/>
              </w:rPr>
              <w:t>3</w:t>
            </w:r>
            <w:r w:rsidRPr="00BA29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603C9" w:rsidRPr="00BA291A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603C9" w:rsidRPr="00BA291A" w:rsidRDefault="00B603C9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261.91</w:t>
            </w:r>
          </w:p>
        </w:tc>
      </w:tr>
      <w:tr w:rsidR="00E33E6D" w:rsidRPr="00595E60" w:rsidTr="00E33E6D">
        <w:tc>
          <w:tcPr>
            <w:tcW w:w="3168" w:type="dxa"/>
          </w:tcPr>
          <w:p w:rsidR="00E33E6D" w:rsidRPr="00E33E6D" w:rsidRDefault="00E33E6D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3E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</w:tcPr>
          <w:p w:rsidR="00E33E6D" w:rsidRPr="00E33E6D" w:rsidRDefault="00E33E6D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E33E6D" w:rsidRPr="00E33E6D" w:rsidRDefault="00E33E6D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33E6D" w:rsidRPr="00E33E6D" w:rsidRDefault="00E33E6D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6D" w:rsidRPr="00E33E6D" w:rsidRDefault="00E33E6D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3E6D" w:rsidRPr="00E33E6D" w:rsidRDefault="00E33E6D" w:rsidP="00B6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389.01</w:t>
            </w:r>
          </w:p>
        </w:tc>
      </w:tr>
      <w:tr w:rsidR="00C63803" w:rsidRPr="00595E60" w:rsidTr="00E33E6D">
        <w:trPr>
          <w:trHeight w:val="377"/>
        </w:trPr>
        <w:tc>
          <w:tcPr>
            <w:tcW w:w="3168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C63803" w:rsidRPr="000D6CE6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710" w:type="dxa"/>
          </w:tcPr>
          <w:p w:rsidR="00C63803" w:rsidRPr="000D6CE6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63803" w:rsidRPr="00595E60" w:rsidTr="000D6CE6">
        <w:tc>
          <w:tcPr>
            <w:tcW w:w="3168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907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99077B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12" w:type="dxa"/>
          </w:tcPr>
          <w:p w:rsidR="00C63803" w:rsidRPr="00595E60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63803" w:rsidRPr="00595E60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63803" w:rsidRPr="0099077B" w:rsidRDefault="00C63803" w:rsidP="00C63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0B2" w:rsidRPr="00595E60" w:rsidTr="00E33E6D">
        <w:tc>
          <w:tcPr>
            <w:tcW w:w="3168" w:type="dxa"/>
          </w:tcPr>
          <w:p w:rsidR="00C550B2" w:rsidRPr="00C63803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12" w:type="dxa"/>
          </w:tcPr>
          <w:p w:rsidR="00C550B2" w:rsidRPr="00C63803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C6380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380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C638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:rsidR="00C550B2" w:rsidRPr="004912C1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2C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912C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C550B2" w:rsidRPr="00BA291A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:rsidR="00C550B2" w:rsidRPr="00BA291A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50B2" w:rsidRPr="00BA291A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154.06</w:t>
            </w:r>
          </w:p>
        </w:tc>
      </w:tr>
      <w:tr w:rsidR="00C550B2" w:rsidRPr="00595E60" w:rsidTr="00E33E6D">
        <w:tc>
          <w:tcPr>
            <w:tcW w:w="3168" w:type="dxa"/>
          </w:tcPr>
          <w:p w:rsidR="00C550B2" w:rsidRPr="0099077B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C550B2" w:rsidRPr="00595E60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C550B2" w:rsidRPr="00595E60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C550B2" w:rsidRPr="0099077B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550B2" w:rsidRPr="0099077B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50B2" w:rsidRPr="0099077B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0B2" w:rsidRPr="00595E60" w:rsidTr="00E33E6D">
        <w:tc>
          <w:tcPr>
            <w:tcW w:w="3168" w:type="dxa"/>
          </w:tcPr>
          <w:p w:rsidR="00C550B2" w:rsidRPr="00595E60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95E6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12" w:type="dxa"/>
          </w:tcPr>
          <w:p w:rsidR="00C550B2" w:rsidRPr="00595E60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E07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21E0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21E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C550B2" w:rsidRPr="00595E60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1E0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21E0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C550B2" w:rsidRPr="00BA291A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270" w:type="dxa"/>
          </w:tcPr>
          <w:p w:rsidR="00C550B2" w:rsidRPr="00BA291A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550B2" w:rsidRPr="00BA291A" w:rsidRDefault="00C550B2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91A">
              <w:rPr>
                <w:rFonts w:ascii="Angsana New" w:hAnsi="Angsana New"/>
                <w:sz w:val="30"/>
                <w:szCs w:val="30"/>
              </w:rPr>
              <w:t>269.</w:t>
            </w:r>
            <w:r w:rsidR="00BA291A">
              <w:rPr>
                <w:rFonts w:ascii="Angsana New" w:hAnsi="Angsana New"/>
                <w:sz w:val="30"/>
                <w:szCs w:val="30"/>
              </w:rPr>
              <w:t>6</w:t>
            </w:r>
            <w:r w:rsidRPr="00BA291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3E6D" w:rsidRPr="00595E60" w:rsidTr="00E33E6D">
        <w:tc>
          <w:tcPr>
            <w:tcW w:w="3168" w:type="dxa"/>
          </w:tcPr>
          <w:p w:rsidR="00E33E6D" w:rsidRPr="00E33E6D" w:rsidRDefault="00E33E6D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3E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</w:tcPr>
          <w:p w:rsidR="00E33E6D" w:rsidRPr="00E33E6D" w:rsidRDefault="00E33E6D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E33E6D" w:rsidRPr="00E33E6D" w:rsidRDefault="00E33E6D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E33E6D" w:rsidRPr="00E33E6D" w:rsidRDefault="00E33E6D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33E6D" w:rsidRPr="00E33E6D" w:rsidRDefault="00E33E6D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33E6D" w:rsidRPr="00E33E6D" w:rsidRDefault="00E33E6D" w:rsidP="00C55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E6D">
              <w:rPr>
                <w:rFonts w:ascii="Angsana New" w:hAnsi="Angsana New"/>
                <w:b/>
                <w:bCs/>
                <w:sz w:val="30"/>
                <w:szCs w:val="30"/>
              </w:rPr>
              <w:t>423.68</w:t>
            </w:r>
          </w:p>
        </w:tc>
      </w:tr>
    </w:tbl>
    <w:p w:rsidR="006065C2" w:rsidRDefault="006065C2" w:rsidP="006065C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B245AD" w:rsidRPr="00C65AD3" w:rsidRDefault="00B245AD" w:rsidP="000C5B98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65AD3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6A60C8" w:rsidRPr="00C65AD3" w:rsidRDefault="006A60C8" w:rsidP="00C4483B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A837DE" w:rsidRPr="00C60B9B" w:rsidRDefault="00A837DE" w:rsidP="00A837D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60B9B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837DE" w:rsidRPr="00C60B9B" w:rsidRDefault="00A837DE" w:rsidP="00A837DE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C60B9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6065C2" w:rsidRDefault="006065C2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065C2" w:rsidRDefault="006065C2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99077B" w:rsidRDefault="0099077B"/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F82E41" w:rsidRPr="00C60B9B" w:rsidTr="00C60B9B">
        <w:trPr>
          <w:cantSplit/>
          <w:tblHeader/>
        </w:trPr>
        <w:tc>
          <w:tcPr>
            <w:tcW w:w="3510" w:type="dxa"/>
            <w:vAlign w:val="bottom"/>
            <w:hideMark/>
          </w:tcPr>
          <w:p w:rsidR="00F82E41" w:rsidRPr="00C60B9B" w:rsidRDefault="00FD32DB" w:rsidP="00EE14E2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="00F82E41" w:rsidRPr="00C60B9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:rsidR="00F82E41" w:rsidRPr="00C60B9B" w:rsidRDefault="00F82E41" w:rsidP="00C60B9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615CBC" w:rsidP="00F2564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4C31CE" w:rsidRPr="007772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82E41"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4770" w:type="dxa"/>
            <w:gridSpan w:val="2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F82E41" w:rsidRPr="00A73ED8" w:rsidRDefault="00F82E41" w:rsidP="00C60B9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  <w:hideMark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D85F93" w:rsidRPr="00C60B9B" w:rsidRDefault="00E03F85" w:rsidP="00D85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3F85">
              <w:rPr>
                <w:rFonts w:ascii="Angsana New" w:hAnsi="Angsana New"/>
                <w:sz w:val="30"/>
                <w:szCs w:val="30"/>
                <w:lang w:val="en-US" w:bidi="th-TH"/>
              </w:rPr>
              <w:t>35,742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E03F85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3F85">
              <w:rPr>
                <w:rFonts w:ascii="Angsana New" w:hAnsi="Angsana New"/>
                <w:sz w:val="30"/>
                <w:szCs w:val="30"/>
              </w:rPr>
              <w:t>35,742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E03F85" w:rsidP="00D85F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E03F85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E03F85" w:rsidP="00D85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E03F85">
              <w:rPr>
                <w:rFonts w:ascii="Angsana New" w:hAnsi="Angsana New"/>
                <w:sz w:val="30"/>
                <w:szCs w:val="30"/>
              </w:rPr>
              <w:t>35,742</w:t>
            </w: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4770" w:type="dxa"/>
            <w:gridSpan w:val="2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5F93" w:rsidRPr="00C60B9B" w:rsidTr="00C60B9B">
        <w:trPr>
          <w:cantSplit/>
        </w:trPr>
        <w:tc>
          <w:tcPr>
            <w:tcW w:w="3510" w:type="dxa"/>
          </w:tcPr>
          <w:p w:rsidR="00D85F93" w:rsidRPr="00C60B9B" w:rsidRDefault="00D85F93" w:rsidP="00D85F93">
            <w:pPr>
              <w:tabs>
                <w:tab w:val="decimal" w:pos="51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D85F93" w:rsidRPr="00C60B9B" w:rsidRDefault="00D85F93" w:rsidP="00D85F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</w:tr>
    </w:tbl>
    <w:p w:rsidR="00774FFE" w:rsidRPr="00C60B9B" w:rsidRDefault="00774FFE" w:rsidP="00D8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4"/>
        <w:gridCol w:w="914"/>
        <w:gridCol w:w="182"/>
        <w:gridCol w:w="909"/>
        <w:gridCol w:w="182"/>
        <w:gridCol w:w="887"/>
        <w:gridCol w:w="180"/>
        <w:gridCol w:w="990"/>
      </w:tblGrid>
      <w:tr w:rsidR="00F82E41" w:rsidRPr="00C60B9B" w:rsidTr="00C60B9B">
        <w:trPr>
          <w:cantSplit/>
          <w:tblHeader/>
        </w:trPr>
        <w:tc>
          <w:tcPr>
            <w:tcW w:w="3510" w:type="dxa"/>
            <w:vAlign w:val="bottom"/>
            <w:hideMark/>
          </w:tcPr>
          <w:p w:rsidR="00F82E41" w:rsidRPr="00C60B9B" w:rsidRDefault="00F7621D" w:rsidP="00C60B9B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688" w:type="dxa"/>
            <w:gridSpan w:val="9"/>
            <w:vAlign w:val="bottom"/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2E41" w:rsidRPr="00C60B9B" w:rsidRDefault="00F82E41" w:rsidP="00C60B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82E41" w:rsidRPr="00C60B9B" w:rsidRDefault="00F82E41" w:rsidP="00C60B9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2E41" w:rsidRPr="00C60B9B" w:rsidTr="00C60B9B">
        <w:trPr>
          <w:cantSplit/>
          <w:tblHeader/>
        </w:trPr>
        <w:tc>
          <w:tcPr>
            <w:tcW w:w="3510" w:type="dxa"/>
          </w:tcPr>
          <w:p w:rsidR="00F82E41" w:rsidRPr="00C60B9B" w:rsidRDefault="00F82E41" w:rsidP="00C60B9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8" w:type="dxa"/>
            <w:gridSpan w:val="9"/>
            <w:hideMark/>
          </w:tcPr>
          <w:p w:rsidR="00F82E41" w:rsidRPr="00C60B9B" w:rsidRDefault="00F82E41" w:rsidP="00C60B9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615CBC" w:rsidP="00C60B9B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  <w:r w:rsidR="004C31CE" w:rsidRPr="007772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82E41"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4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7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4770" w:type="dxa"/>
            <w:gridSpan w:val="2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2E41" w:rsidRPr="00C60B9B" w:rsidTr="00C60B9B">
        <w:trPr>
          <w:cantSplit/>
        </w:trPr>
        <w:tc>
          <w:tcPr>
            <w:tcW w:w="3510" w:type="dxa"/>
            <w:hideMark/>
          </w:tcPr>
          <w:p w:rsidR="00F82E41" w:rsidRPr="00C60B9B" w:rsidRDefault="00F82E41" w:rsidP="00C60B9B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F82E41" w:rsidRPr="00C60B9B" w:rsidRDefault="00F82E41" w:rsidP="00C60B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2E41" w:rsidRPr="00C60B9B" w:rsidRDefault="00F82E41" w:rsidP="00C60B9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F85" w:rsidRPr="00C60B9B" w:rsidTr="00C60B9B">
        <w:trPr>
          <w:cantSplit/>
        </w:trPr>
        <w:tc>
          <w:tcPr>
            <w:tcW w:w="3510" w:type="dxa"/>
            <w:hideMark/>
          </w:tcPr>
          <w:p w:rsidR="00E03F85" w:rsidRPr="00C60B9B" w:rsidRDefault="00E03F85" w:rsidP="00E03F85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3F85">
              <w:rPr>
                <w:rFonts w:ascii="Angsana New" w:hAnsi="Angsana New"/>
                <w:sz w:val="30"/>
                <w:szCs w:val="30"/>
                <w:lang w:val="en-US" w:bidi="th-TH"/>
              </w:rPr>
              <w:t>35,742</w:t>
            </w:r>
          </w:p>
        </w:tc>
        <w:tc>
          <w:tcPr>
            <w:tcW w:w="184" w:type="dxa"/>
          </w:tcPr>
          <w:p w:rsidR="00E03F85" w:rsidRPr="00C60B9B" w:rsidRDefault="00E03F85" w:rsidP="00E03F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3F85">
              <w:rPr>
                <w:rFonts w:ascii="Angsana New" w:hAnsi="Angsana New"/>
                <w:sz w:val="30"/>
                <w:szCs w:val="30"/>
              </w:rPr>
              <w:t>35,742</w:t>
            </w: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E03F85">
              <w:rPr>
                <w:rFonts w:ascii="Angsana New" w:hAnsi="Angsana New"/>
                <w:sz w:val="30"/>
                <w:szCs w:val="30"/>
              </w:rPr>
              <w:t>35,742</w:t>
            </w:r>
          </w:p>
        </w:tc>
      </w:tr>
      <w:tr w:rsidR="00E03F85" w:rsidRPr="00C60B9B" w:rsidTr="00C60B9B">
        <w:trPr>
          <w:cantSplit/>
        </w:trPr>
        <w:tc>
          <w:tcPr>
            <w:tcW w:w="3510" w:type="dxa"/>
          </w:tcPr>
          <w:p w:rsidR="00E03F85" w:rsidRPr="00C60B9B" w:rsidRDefault="00E03F85" w:rsidP="00E03F85">
            <w:pPr>
              <w:spacing w:line="240" w:lineRule="auto"/>
              <w:ind w:left="191" w:hanging="19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:rsidR="00E03F85" w:rsidRPr="00C60B9B" w:rsidRDefault="00E03F85" w:rsidP="00E03F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7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3F85" w:rsidRPr="00C60B9B" w:rsidTr="00C60B9B">
        <w:trPr>
          <w:cantSplit/>
        </w:trPr>
        <w:tc>
          <w:tcPr>
            <w:tcW w:w="3510" w:type="dxa"/>
            <w:hideMark/>
          </w:tcPr>
          <w:p w:rsidR="00E03F85" w:rsidRPr="00C60B9B" w:rsidRDefault="00E03F85" w:rsidP="00E03F8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:rsidR="00E03F85" w:rsidRPr="00C60B9B" w:rsidRDefault="00E03F85" w:rsidP="00E03F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4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7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03F85" w:rsidRPr="00C60B9B" w:rsidTr="00C60B9B">
        <w:trPr>
          <w:cantSplit/>
        </w:trPr>
        <w:tc>
          <w:tcPr>
            <w:tcW w:w="4770" w:type="dxa"/>
            <w:gridSpan w:val="2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4" w:type="dxa"/>
          </w:tcPr>
          <w:p w:rsidR="00E03F85" w:rsidRPr="00C60B9B" w:rsidRDefault="00E03F85" w:rsidP="00E03F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F85" w:rsidRPr="00C60B9B" w:rsidTr="00C60B9B">
        <w:trPr>
          <w:cantSplit/>
        </w:trPr>
        <w:tc>
          <w:tcPr>
            <w:tcW w:w="3510" w:type="dxa"/>
            <w:hideMark/>
          </w:tcPr>
          <w:p w:rsidR="00E03F85" w:rsidRPr="00C60B9B" w:rsidRDefault="00E03F85" w:rsidP="00E03F85">
            <w:pPr>
              <w:spacing w:line="240" w:lineRule="auto"/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:rsidR="00E03F85" w:rsidRPr="00C60B9B" w:rsidRDefault="00E03F85" w:rsidP="00E03F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F85" w:rsidRPr="00C60B9B" w:rsidTr="00C60B9B">
        <w:trPr>
          <w:cantSplit/>
        </w:trPr>
        <w:tc>
          <w:tcPr>
            <w:tcW w:w="3510" w:type="dxa"/>
            <w:hideMark/>
          </w:tcPr>
          <w:p w:rsidR="00E03F85" w:rsidRPr="00C60B9B" w:rsidRDefault="00E03F85" w:rsidP="00E03F85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4" w:type="dxa"/>
          </w:tcPr>
          <w:p w:rsidR="00E03F85" w:rsidRPr="00C60B9B" w:rsidRDefault="00E03F85" w:rsidP="00E03F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4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7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03F85" w:rsidRPr="00C60B9B" w:rsidRDefault="00E03F85" w:rsidP="00E03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38,721</w:t>
            </w:r>
          </w:p>
        </w:tc>
      </w:tr>
    </w:tbl>
    <w:p w:rsidR="00C2127F" w:rsidRPr="00774FFE" w:rsidRDefault="00C2127F">
      <w:pPr>
        <w:rPr>
          <w:rFonts w:ascii="Angsana New" w:hAnsi="Angsana New"/>
          <w:sz w:val="24"/>
          <w:szCs w:val="24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D838B6" w:rsidRDefault="00D838B6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46397E" w:rsidRDefault="0046397E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C60B9B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3A6D77" w:rsidRPr="003A6D77" w:rsidRDefault="003A6D77" w:rsidP="0046397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3A6D77" w:rsidRPr="004A0F3E" w:rsidRDefault="003A6D77" w:rsidP="003A6D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4A0F3E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4A0F3E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4A0F3E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0F3E">
        <w:rPr>
          <w:rFonts w:ascii="Angsana New" w:hAnsi="Angsana New"/>
          <w:sz w:val="30"/>
          <w:szCs w:val="30"/>
        </w:rPr>
        <w:t xml:space="preserve"> </w:t>
      </w:r>
      <w:r w:rsidRPr="004A0F3E">
        <w:rPr>
          <w:rFonts w:ascii="Angsana New" w:hAnsi="Angsana New"/>
          <w:sz w:val="30"/>
          <w:szCs w:val="30"/>
          <w:cs/>
        </w:rPr>
        <w:t>ดังนี้</w:t>
      </w:r>
    </w:p>
    <w:p w:rsidR="003A6D77" w:rsidRPr="004A0F3E" w:rsidRDefault="003A6D77" w:rsidP="003A6D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</w:rPr>
      </w:pPr>
      <w:r w:rsidRPr="004A0F3E">
        <w:rPr>
          <w:rFonts w:ascii="Angsana New" w:hAnsi="Angsana New"/>
          <w:sz w:val="30"/>
          <w:szCs w:val="30"/>
          <w:cs/>
        </w:rPr>
        <w:t xml:space="preserve"> </w:t>
      </w:r>
    </w:p>
    <w:p w:rsidR="003A6D77" w:rsidRPr="004A0F3E" w:rsidRDefault="003A6D77" w:rsidP="003A6D77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4A0F3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 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A0F3E">
        <w:rPr>
          <w:rFonts w:ascii="Angsana New" w:hAnsi="Angsana New"/>
          <w:sz w:val="30"/>
          <w:szCs w:val="30"/>
          <w:lang w:bidi="th-TH"/>
        </w:rPr>
        <w:t>(</w:t>
      </w:r>
      <w:r w:rsidRPr="004A0F3E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) </w:t>
      </w:r>
      <w:r w:rsidRPr="004A0F3E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A6D77" w:rsidRPr="004A0F3E" w:rsidRDefault="003A6D77" w:rsidP="003A6D77">
      <w:pPr>
        <w:pStyle w:val="block"/>
        <w:numPr>
          <w:ilvl w:val="0"/>
          <w:numId w:val="4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A0F3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A0F3E">
        <w:rPr>
          <w:rFonts w:ascii="Angsana New" w:hAnsi="Angsana New"/>
          <w:sz w:val="30"/>
          <w:szCs w:val="30"/>
          <w:lang w:bidi="th-TH"/>
        </w:rPr>
        <w:t xml:space="preserve"> 2  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4A0F3E">
        <w:rPr>
          <w:rFonts w:ascii="Angsana New" w:hAnsi="Angsana New"/>
          <w:sz w:val="30"/>
          <w:szCs w:val="30"/>
          <w:lang w:bidi="th-TH"/>
        </w:rPr>
        <w:t>(</w:t>
      </w:r>
      <w:r w:rsidRPr="004A0F3E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A0F3E">
        <w:rPr>
          <w:rFonts w:ascii="Angsana New" w:hAnsi="Angsana New"/>
          <w:sz w:val="30"/>
          <w:szCs w:val="30"/>
          <w:lang w:bidi="th-TH"/>
        </w:rPr>
        <w:t>1</w:t>
      </w:r>
    </w:p>
    <w:p w:rsidR="003A6D77" w:rsidRPr="004A0F3E" w:rsidRDefault="003A6D77" w:rsidP="003A6D77">
      <w:pPr>
        <w:pStyle w:val="block"/>
        <w:numPr>
          <w:ilvl w:val="0"/>
          <w:numId w:val="4"/>
        </w:numPr>
        <w:spacing w:after="0" w:line="240" w:lineRule="atLeast"/>
        <w:ind w:left="900" w:right="-27"/>
        <w:rPr>
          <w:rFonts w:ascii="Angsana New" w:hAnsi="Angsana New"/>
          <w:spacing w:val="-8"/>
          <w:sz w:val="30"/>
          <w:szCs w:val="30"/>
          <w:lang w:bidi="th-TH"/>
        </w:rPr>
      </w:pPr>
      <w:r w:rsidRPr="004A0F3E">
        <w:rPr>
          <w:rFonts w:ascii="Angsana New" w:hAnsi="Angsana New"/>
          <w:spacing w:val="-8"/>
          <w:sz w:val="30"/>
          <w:szCs w:val="30"/>
          <w:cs/>
          <w:lang w:bidi="th-TH"/>
        </w:rPr>
        <w:t>ข้อมูลระดับ</w:t>
      </w:r>
      <w:r w:rsidRPr="004A0F3E">
        <w:rPr>
          <w:rFonts w:ascii="Angsana New" w:hAnsi="Angsana New"/>
          <w:spacing w:val="-8"/>
          <w:sz w:val="30"/>
          <w:szCs w:val="30"/>
          <w:lang w:bidi="th-TH"/>
        </w:rPr>
        <w:t xml:space="preserve"> 3  </w:t>
      </w:r>
      <w:r w:rsidRPr="004A0F3E">
        <w:rPr>
          <w:rFonts w:ascii="Angsana New" w:hAnsi="Angsana New"/>
          <w:spacing w:val="-8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3A6D77" w:rsidRPr="004A0F3E" w:rsidRDefault="003A6D77" w:rsidP="003A6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A6D77" w:rsidRPr="004A0F3E" w:rsidRDefault="003A6D77" w:rsidP="003A6D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A0F3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A6D77" w:rsidRDefault="003A6D77" w:rsidP="00F4078C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:rsidR="0046397E" w:rsidRPr="00C60B9B" w:rsidRDefault="0046397E" w:rsidP="0046397E">
      <w:pPr>
        <w:pStyle w:val="block"/>
        <w:spacing w:after="0" w:line="240" w:lineRule="atLeast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C60B9B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C60B9B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:rsidR="0046397E" w:rsidRPr="00774FFE" w:rsidRDefault="0046397E" w:rsidP="0046397E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E16EEC" w:rsidRPr="00C60B9B" w:rsidTr="00F62699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6EEC" w:rsidRPr="00C60B9B" w:rsidTr="00F62699">
        <w:tc>
          <w:tcPr>
            <w:tcW w:w="4410" w:type="dxa"/>
            <w:shd w:val="clear" w:color="auto" w:fill="auto"/>
          </w:tcPr>
          <w:p w:rsidR="00E16EEC" w:rsidRPr="00F2564D" w:rsidRDefault="00E16EEC" w:rsidP="00F2564D">
            <w:pPr>
              <w:pStyle w:val="block"/>
              <w:spacing w:after="0" w:line="240" w:lineRule="atLeast"/>
              <w:ind w:left="159" w:right="-108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</w:t>
            </w:r>
            <w:r w:rsidR="00F2564D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597F2E" w:rsidRPr="00C60B9B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เป็นเงินลงทุนเผื่อขาย</w:t>
            </w:r>
          </w:p>
        </w:tc>
        <w:tc>
          <w:tcPr>
            <w:tcW w:w="236" w:type="dxa"/>
            <w:shd w:val="clear" w:color="auto" w:fill="auto"/>
          </w:tcPr>
          <w:p w:rsidR="00E16EEC" w:rsidRPr="00C60B9B" w:rsidRDefault="00E16EEC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:rsidR="00E16EEC" w:rsidRPr="00C60B9B" w:rsidRDefault="00E16EEC" w:rsidP="00F12C68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:rsidR="00A837DE" w:rsidRPr="00774FFE" w:rsidRDefault="00A837DE" w:rsidP="00A837DE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p w:rsidR="00A837DE" w:rsidRPr="00C60B9B" w:rsidRDefault="00A837DE" w:rsidP="00A837DE">
      <w:pPr>
        <w:pStyle w:val="FSContent"/>
        <w:rPr>
          <w:b/>
          <w:bCs/>
          <w:i/>
          <w:iCs/>
          <w:cs/>
        </w:rPr>
      </w:pPr>
      <w:r w:rsidRPr="00C60B9B">
        <w:rPr>
          <w:b/>
          <w:bCs/>
          <w:i/>
          <w:iCs/>
          <w:cs/>
        </w:rPr>
        <w:t>เครื่องมือทางการเงินที่ไม่ได้วัดมูลค่าด้วยมูลค่ายุติธรรม</w:t>
      </w:r>
    </w:p>
    <w:p w:rsidR="00A837DE" w:rsidRPr="00774FFE" w:rsidRDefault="00A837DE" w:rsidP="00A837DE">
      <w:pPr>
        <w:pStyle w:val="FSContent"/>
        <w:rPr>
          <w:sz w:val="28"/>
          <w:szCs w:val="28"/>
        </w:rPr>
      </w:pPr>
    </w:p>
    <w:p w:rsidR="00A837DE" w:rsidRPr="00C60B9B" w:rsidRDefault="00A837DE" w:rsidP="00A837DE">
      <w:pPr>
        <w:pStyle w:val="FSContent"/>
      </w:pPr>
      <w:r w:rsidRPr="00C60B9B">
        <w:rPr>
          <w:cs/>
        </w:rPr>
        <w:t>เงินสดและรายการเที</w:t>
      </w:r>
      <w:r w:rsidR="004451C7" w:rsidRPr="00C60B9B">
        <w:rPr>
          <w:cs/>
        </w:rPr>
        <w:t xml:space="preserve">ยบเท่าเงินสด ลูกหนี้ เงินให้กู้ยืม </w:t>
      </w:r>
      <w:r w:rsidRPr="00C60B9B">
        <w:rPr>
          <w:cs/>
        </w:rPr>
        <w:t>เจ้าหนี้</w:t>
      </w:r>
      <w:r w:rsidRPr="00C60B9B">
        <w:t xml:space="preserve"> </w:t>
      </w:r>
      <w:r w:rsidRPr="00C60B9B">
        <w:rPr>
          <w:cs/>
        </w:rPr>
        <w:t>เงินกู้ยืมระยะสั้น และเงินกู้ยืมระยะยาวที่ถึงกำหนดชำระภายในหนึ่งปี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:rsidR="00841A3F" w:rsidRPr="00774FFE" w:rsidRDefault="00841A3F" w:rsidP="00A837DE">
      <w:pPr>
        <w:pStyle w:val="FSContent"/>
        <w:rPr>
          <w:sz w:val="28"/>
          <w:szCs w:val="28"/>
        </w:rPr>
      </w:pPr>
    </w:p>
    <w:p w:rsidR="00A837DE" w:rsidRPr="00C60B9B" w:rsidRDefault="00A837DE" w:rsidP="00A837D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 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:rsidR="00A837DE" w:rsidRPr="00774FFE" w:rsidRDefault="00A837DE" w:rsidP="00A837D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:rsidR="00774FFE" w:rsidRDefault="00A837DE" w:rsidP="00774FFE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60B9B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มูลค่ายุติธรรมของสัญญาขายเงินตราต่างประเทศล่วงหน้า และสัญญาออพชั่นใกล้เคียงกับมูลค่าที่เปิดเผย เนื่องจากมูลค่าของสัญญาดังกล่าวใกล้เคียงกับราคาอ้างอิงที่ประกาศโดยสถาบันการเงิน</w:t>
      </w:r>
    </w:p>
    <w:p w:rsidR="00C2668E" w:rsidRPr="00C65AD3" w:rsidRDefault="000B1CB9" w:rsidP="006B6596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C65AD3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</w:t>
      </w:r>
      <w:r w:rsidR="003E6A5C" w:rsidRPr="00C65AD3">
        <w:rPr>
          <w:rFonts w:ascii="Angsana New" w:hAnsi="Angsana New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:rsidR="00E03598" w:rsidRPr="00EE7D3C" w:rsidRDefault="00E03598" w:rsidP="00EA14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1"/>
        <w:gridCol w:w="1173"/>
        <w:gridCol w:w="237"/>
        <w:gridCol w:w="1169"/>
        <w:gridCol w:w="271"/>
        <w:gridCol w:w="1169"/>
        <w:gridCol w:w="271"/>
        <w:gridCol w:w="1160"/>
      </w:tblGrid>
      <w:tr w:rsidR="000858BA" w:rsidRPr="00C60B9B" w:rsidTr="00C24D18">
        <w:trPr>
          <w:tblHeader/>
        </w:trPr>
        <w:tc>
          <w:tcPr>
            <w:tcW w:w="2082" w:type="pct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0" w:type="pct"/>
            <w:gridSpan w:val="3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:rsidR="000858BA" w:rsidRPr="00C60B9B" w:rsidRDefault="000858BA" w:rsidP="00C60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58BA" w:rsidRPr="00C60B9B" w:rsidTr="00C24D18">
        <w:trPr>
          <w:tblHeader/>
        </w:trPr>
        <w:tc>
          <w:tcPr>
            <w:tcW w:w="2082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615CBC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615CBC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C60B9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0858BA" w:rsidRPr="00C60B9B" w:rsidTr="00C24D18">
        <w:trPr>
          <w:tblHeader/>
        </w:trPr>
        <w:tc>
          <w:tcPr>
            <w:tcW w:w="2082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256</w:t>
            </w:r>
            <w:r w:rsidRPr="00C60B9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0858BA" w:rsidRPr="00C60B9B" w:rsidTr="00C24D18">
        <w:trPr>
          <w:tblHeader/>
        </w:trPr>
        <w:tc>
          <w:tcPr>
            <w:tcW w:w="2082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8" w:type="pct"/>
            <w:gridSpan w:val="7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8BA" w:rsidRPr="00C60B9B" w:rsidTr="00C24D18">
        <w:tc>
          <w:tcPr>
            <w:tcW w:w="2082" w:type="pct"/>
          </w:tcPr>
          <w:p w:rsidR="000858BA" w:rsidRPr="00C60B9B" w:rsidRDefault="000858BA" w:rsidP="00595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628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BA" w:rsidRPr="00C60B9B" w:rsidTr="00C24D18">
        <w:tc>
          <w:tcPr>
            <w:tcW w:w="2082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ที่ยกเลิกไม่ได้</w:t>
            </w:r>
          </w:p>
        </w:tc>
        <w:tc>
          <w:tcPr>
            <w:tcW w:w="628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858BA" w:rsidRPr="00C60B9B" w:rsidRDefault="000858BA" w:rsidP="00085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D18" w:rsidRPr="00C60B9B" w:rsidTr="00C24D18">
        <w:tc>
          <w:tcPr>
            <w:tcW w:w="2082" w:type="pct"/>
          </w:tcPr>
          <w:p w:rsidR="00C24D18" w:rsidRPr="00C60B9B" w:rsidRDefault="00C24D18" w:rsidP="00C2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28" w:type="pct"/>
          </w:tcPr>
          <w:p w:rsidR="00C24D18" w:rsidRPr="0049607E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92D">
              <w:rPr>
                <w:rFonts w:ascii="Angsana New" w:hAnsi="Angsana New"/>
                <w:sz w:val="30"/>
                <w:szCs w:val="30"/>
                <w:lang w:val="en-US"/>
              </w:rPr>
              <w:t>7,702</w:t>
            </w:r>
          </w:p>
        </w:tc>
        <w:tc>
          <w:tcPr>
            <w:tcW w:w="127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14,151</w:t>
            </w:r>
          </w:p>
        </w:tc>
        <w:tc>
          <w:tcPr>
            <w:tcW w:w="145" w:type="pct"/>
          </w:tcPr>
          <w:p w:rsidR="00C24D18" w:rsidRPr="00C60B9B" w:rsidRDefault="00C24D18" w:rsidP="00C2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4D18" w:rsidRPr="0049607E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92D">
              <w:rPr>
                <w:rFonts w:ascii="Angsana New" w:hAnsi="Angsana New"/>
                <w:sz w:val="30"/>
                <w:szCs w:val="30"/>
                <w:lang w:val="en-US"/>
              </w:rPr>
              <w:t>7,702</w:t>
            </w:r>
          </w:p>
        </w:tc>
        <w:tc>
          <w:tcPr>
            <w:tcW w:w="145" w:type="pct"/>
          </w:tcPr>
          <w:p w:rsidR="00C24D18" w:rsidRPr="00C60B9B" w:rsidRDefault="00C24D18" w:rsidP="00C2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14,131</w:t>
            </w:r>
          </w:p>
        </w:tc>
      </w:tr>
      <w:tr w:rsidR="00C24D18" w:rsidRPr="00C60B9B" w:rsidTr="00C24D18">
        <w:tc>
          <w:tcPr>
            <w:tcW w:w="2082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C24D18" w:rsidRPr="0049607E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92D">
              <w:rPr>
                <w:rFonts w:ascii="Angsana New" w:hAnsi="Angsana New"/>
                <w:sz w:val="30"/>
                <w:szCs w:val="30"/>
                <w:lang w:val="en-US"/>
              </w:rPr>
              <w:t>4,716</w:t>
            </w:r>
          </w:p>
        </w:tc>
        <w:tc>
          <w:tcPr>
            <w:tcW w:w="127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8,691</w:t>
            </w:r>
          </w:p>
        </w:tc>
        <w:tc>
          <w:tcPr>
            <w:tcW w:w="145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C24D18" w:rsidRPr="0049607E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392D">
              <w:rPr>
                <w:rFonts w:ascii="Angsana New" w:hAnsi="Angsana New"/>
                <w:sz w:val="30"/>
                <w:szCs w:val="30"/>
                <w:lang w:val="en-US"/>
              </w:rPr>
              <w:t>4,716</w:t>
            </w:r>
          </w:p>
        </w:tc>
        <w:tc>
          <w:tcPr>
            <w:tcW w:w="145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8,691</w:t>
            </w:r>
          </w:p>
        </w:tc>
      </w:tr>
      <w:tr w:rsidR="00C24D18" w:rsidRPr="00C60B9B" w:rsidTr="00C24D18">
        <w:tc>
          <w:tcPr>
            <w:tcW w:w="2082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C24D18" w:rsidRPr="0049607E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9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12,418</w:t>
            </w:r>
          </w:p>
        </w:tc>
        <w:tc>
          <w:tcPr>
            <w:tcW w:w="127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22,842</w:t>
            </w:r>
          </w:p>
        </w:tc>
        <w:tc>
          <w:tcPr>
            <w:tcW w:w="145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4D18" w:rsidRPr="0049607E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39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12,418</w:t>
            </w:r>
          </w:p>
        </w:tc>
        <w:tc>
          <w:tcPr>
            <w:tcW w:w="145" w:type="pct"/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24D18" w:rsidRPr="00C60B9B" w:rsidRDefault="00C24D18" w:rsidP="00C24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sz w:val="30"/>
                <w:szCs w:val="30"/>
              </w:rPr>
              <w:t>22,822</w:t>
            </w:r>
          </w:p>
        </w:tc>
      </w:tr>
      <w:tr w:rsidR="000C7343" w:rsidRPr="00C60B9B" w:rsidTr="00C24D18">
        <w:tc>
          <w:tcPr>
            <w:tcW w:w="2082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C24D18">
        <w:tc>
          <w:tcPr>
            <w:tcW w:w="2082" w:type="pct"/>
          </w:tcPr>
          <w:p w:rsidR="000C7343" w:rsidRPr="00C60B9B" w:rsidRDefault="000C7343" w:rsidP="000C73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8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2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43" w:rsidRPr="00C60B9B" w:rsidTr="00C24D18">
        <w:tc>
          <w:tcPr>
            <w:tcW w:w="2082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สัญญาซื้อขายเงินตราต่างประเทศล่วงหน้าและ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0B9B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Pr="00C60B9B">
              <w:rPr>
                <w:rFonts w:ascii="Angsana New" w:hAnsi="Angsana New"/>
                <w:sz w:val="30"/>
                <w:szCs w:val="30"/>
                <w:cs/>
              </w:rPr>
              <w:t xml:space="preserve">สัญญาออพชั่น 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(พันดอลลาร์สหรัฐ)</w:t>
            </w:r>
          </w:p>
        </w:tc>
        <w:tc>
          <w:tcPr>
            <w:tcW w:w="628" w:type="pct"/>
            <w:shd w:val="clear" w:color="auto" w:fill="auto"/>
          </w:tcPr>
          <w:p w:rsidR="000C7343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F392D" w:rsidRPr="00C60B9B" w:rsidRDefault="00654B69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26,512</w:t>
            </w:r>
          </w:p>
        </w:tc>
        <w:tc>
          <w:tcPr>
            <w:tcW w:w="127" w:type="pct"/>
            <w:shd w:val="clear" w:color="auto" w:fill="auto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59,684</w:t>
            </w:r>
          </w:p>
        </w:tc>
        <w:tc>
          <w:tcPr>
            <w:tcW w:w="145" w:type="pct"/>
            <w:shd w:val="clear" w:color="auto" w:fill="auto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C7343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5F392D" w:rsidRPr="00C60B9B" w:rsidRDefault="00654B69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26,512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0B9B">
              <w:rPr>
                <w:rFonts w:ascii="Angsana New" w:hAnsi="Angsana New"/>
                <w:sz w:val="30"/>
                <w:szCs w:val="30"/>
                <w:lang w:val="en-US" w:bidi="th-TH"/>
              </w:rPr>
              <w:t>59,684</w:t>
            </w:r>
          </w:p>
        </w:tc>
      </w:tr>
      <w:tr w:rsidR="000C7343" w:rsidRPr="00C60B9B" w:rsidTr="00C24D18">
        <w:tc>
          <w:tcPr>
            <w:tcW w:w="2082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C60B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0B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628" w:type="pct"/>
            <w:shd w:val="clear" w:color="auto" w:fill="auto"/>
          </w:tcPr>
          <w:p w:rsidR="000C7343" w:rsidRPr="00C60B9B" w:rsidRDefault="00654B69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623,027</w:t>
            </w:r>
          </w:p>
        </w:tc>
        <w:tc>
          <w:tcPr>
            <w:tcW w:w="127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477,831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:rsidR="000C7343" w:rsidRPr="00C60B9B" w:rsidRDefault="00654B69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623,027</w:t>
            </w:r>
          </w:p>
        </w:tc>
        <w:tc>
          <w:tcPr>
            <w:tcW w:w="145" w:type="pct"/>
          </w:tcPr>
          <w:p w:rsidR="000C7343" w:rsidRPr="00C60B9B" w:rsidRDefault="000C7343" w:rsidP="000C7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0C7343" w:rsidRPr="00C60B9B" w:rsidRDefault="000C7343" w:rsidP="000C73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C60B9B">
              <w:rPr>
                <w:rFonts w:ascii="Angsana New" w:hAnsi="Angsana New"/>
                <w:sz w:val="30"/>
                <w:szCs w:val="30"/>
              </w:rPr>
              <w:t>477,008</w:t>
            </w:r>
          </w:p>
        </w:tc>
      </w:tr>
    </w:tbl>
    <w:p w:rsidR="00476413" w:rsidRPr="00157120" w:rsidRDefault="00157120" w:rsidP="0015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</w:rPr>
      </w:pPr>
      <w:r w:rsidRPr="00157120">
        <w:rPr>
          <w:rFonts w:ascii="Angsana New" w:hAnsi="Angsana New"/>
          <w:b/>
          <w:bCs/>
        </w:rPr>
        <w:t xml:space="preserve"> </w:t>
      </w:r>
    </w:p>
    <w:p w:rsidR="004A1121" w:rsidRPr="00B41405" w:rsidRDefault="00774FFE" w:rsidP="006B6596">
      <w:pPr>
        <w:pStyle w:val="Heading1"/>
        <w:keepLines/>
        <w:numPr>
          <w:ilvl w:val="0"/>
          <w:numId w:val="15"/>
        </w:numPr>
        <w:shd w:val="clear" w:color="auto" w:fill="auto"/>
        <w:tabs>
          <w:tab w:val="clear" w:pos="340"/>
          <w:tab w:val="num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41405">
        <w:rPr>
          <w:rFonts w:ascii="Angsana New" w:hAnsi="Angsana New" w:hint="cs"/>
          <w:sz w:val="30"/>
          <w:szCs w:val="30"/>
          <w:u w:val="none"/>
          <w:cs/>
          <w:lang w:val="th-TH"/>
        </w:rPr>
        <w:t xml:space="preserve">มาตรฐานการรายงานทางการเงินที่ยังไม่ได้ใช้    </w:t>
      </w:r>
    </w:p>
    <w:p w:rsidR="004A1121" w:rsidRPr="00612B07" w:rsidRDefault="004A1121" w:rsidP="004A1121">
      <w:pPr>
        <w:rPr>
          <w:rFonts w:ascii="Angsana New" w:hAnsi="Angsana New"/>
          <w:lang w:val="th-TH" w:eastAsia="x-none"/>
        </w:rPr>
      </w:pPr>
    </w:p>
    <w:p w:rsidR="004A1121" w:rsidRDefault="004A1121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>มาตรฐานการรายงานทางการเงินที่ออก</w:t>
      </w:r>
      <w:r w:rsidR="00A04CFF">
        <w:rPr>
          <w:rFonts w:ascii="Angsana New" w:hAnsi="Angsana New" w:hint="cs"/>
          <w:sz w:val="30"/>
          <w:szCs w:val="30"/>
          <w:cs/>
          <w:lang w:val="en-US" w:bidi="th-TH"/>
        </w:rPr>
        <w:t>และปรับปรุง</w:t>
      </w: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>ใหม่</w:t>
      </w:r>
      <w:r w:rsidR="00D437A8">
        <w:rPr>
          <w:rFonts w:ascii="Angsana New" w:hAnsi="Angsana New" w:hint="cs"/>
          <w:sz w:val="30"/>
          <w:szCs w:val="30"/>
          <w:cs/>
          <w:lang w:val="en-US" w:bidi="th-TH"/>
        </w:rPr>
        <w:t>ซึ่ง</w:t>
      </w: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เกี่ยวกับการดำเนินงานของกลุ่มบริษัท </w:t>
      </w:r>
      <w:r w:rsidR="00D437A8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41405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</w:t>
      </w:r>
      <w:r w:rsidRPr="00B41405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สาระสำคัญ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ต่องบการเงินรวมและงบการเงินเฉพาะกิจการของบริษัท เมื่อนำมาถือปฏิบัติเป็นครั้งแรก</w:t>
      </w:r>
      <w:r w:rsidRPr="005C2B42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="00D437A8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โดย</w:t>
      </w:r>
      <w:r w:rsidRPr="005C2B42">
        <w:rPr>
          <w:rFonts w:ascii="Angsana New" w:hAnsi="Angsana New"/>
          <w:spacing w:val="2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5C2B42">
        <w:rPr>
          <w:rFonts w:ascii="Angsana New" w:hAnsi="Angsana New"/>
          <w:spacing w:val="2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Pr="005C2B42">
        <w:rPr>
          <w:rFonts w:ascii="Angsana New" w:hAnsi="Angsana New"/>
          <w:spacing w:val="2"/>
          <w:sz w:val="30"/>
          <w:szCs w:val="30"/>
          <w:lang w:val="en-US" w:bidi="th-TH"/>
        </w:rPr>
        <w:t>1</w:t>
      </w:r>
      <w:r w:rsidRPr="005C2B42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มกราคม </w:t>
      </w:r>
      <w:r w:rsidRPr="005C2B42">
        <w:rPr>
          <w:rFonts w:ascii="Angsana New" w:hAnsi="Angsana New"/>
          <w:spacing w:val="2"/>
          <w:sz w:val="30"/>
          <w:szCs w:val="30"/>
          <w:lang w:val="en-US" w:bidi="th-TH"/>
        </w:rPr>
        <w:t xml:space="preserve">2563 </w:t>
      </w:r>
      <w:r w:rsidRPr="005C2B4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มีดังต่อไปนี้</w:t>
      </w: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C42FAF" w:rsidRDefault="00C42FAF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:rsidR="00D838B6" w:rsidRPr="00C42FAF" w:rsidRDefault="00D838B6" w:rsidP="004A1121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10"/>
          <w:szCs w:val="10"/>
          <w:lang w:val="en-US" w:bidi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4A1121" w:rsidRPr="004A1121" w:rsidTr="0037664B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:rsidR="004A1121" w:rsidRPr="0037664B" w:rsidRDefault="00B41405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20"/>
              </w:rPr>
              <w:br w:type="page"/>
            </w:r>
            <w:r w:rsidR="004A1121" w:rsidRPr="0037664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7664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7664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7664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7664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7664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7664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37664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7664B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A1121" w:rsidRPr="004A1121" w:rsidTr="0037664B">
        <w:tc>
          <w:tcPr>
            <w:tcW w:w="3960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37664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4A1121" w:rsidRPr="0037664B" w:rsidRDefault="004A1121" w:rsidP="00376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664B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A1121" w:rsidRPr="00612B07" w:rsidRDefault="004A1121" w:rsidP="004A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hd w:val="clear" w:color="auto" w:fill="D9D9D9"/>
        </w:rPr>
      </w:pPr>
    </w:p>
    <w:p w:rsidR="004A1121" w:rsidRDefault="004A1121" w:rsidP="004A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121">
        <w:rPr>
          <w:rFonts w:ascii="Angsana New" w:hAnsi="Angsana New"/>
          <w:i/>
          <w:iCs/>
          <w:sz w:val="30"/>
          <w:szCs w:val="30"/>
        </w:rPr>
        <w:t xml:space="preserve">* </w:t>
      </w:r>
      <w:r w:rsidRPr="004A112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47201E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4A1121">
        <w:rPr>
          <w:rFonts w:ascii="Angsana New" w:hAnsi="Angsana New"/>
          <w:i/>
          <w:iCs/>
          <w:sz w:val="30"/>
          <w:szCs w:val="30"/>
          <w:cs/>
        </w:rPr>
        <w:t>กลุ่มเครื่องมือทางการเงิน</w:t>
      </w:r>
    </w:p>
    <w:p w:rsidR="00ED42A4" w:rsidRDefault="00ED42A4" w:rsidP="004A1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</w:rPr>
      </w:pPr>
    </w:p>
    <w:p w:rsidR="0047201E" w:rsidRPr="0047201E" w:rsidRDefault="0047201E" w:rsidP="0047201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7201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7201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201E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47201E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47201E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47201E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:rsidR="0047201E" w:rsidRPr="0047201E" w:rsidRDefault="0047201E" w:rsidP="0047201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720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20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47201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201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201E">
        <w:rPr>
          <w:rFonts w:asciiTheme="majorBidi" w:hAnsiTheme="majorBidi" w:cstheme="majorBidi"/>
          <w:sz w:val="30"/>
          <w:szCs w:val="30"/>
        </w:rPr>
        <w:t>16</w:t>
      </w:r>
      <w:r w:rsidRPr="0047201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47201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47201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7201E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bookmarkStart w:id="3" w:name="_Hlk15581419"/>
      <w:bookmarkStart w:id="4" w:name="_Hlk15582558"/>
      <w:r>
        <w:rPr>
          <w:rFonts w:asciiTheme="majorBidi" w:hAnsiTheme="majorBidi" w:cstheme="majorBidi" w:hint="cs"/>
          <w:color w:val="0000FF"/>
          <w:sz w:val="30"/>
          <w:szCs w:val="30"/>
          <w:cs/>
        </w:rPr>
        <w:t xml:space="preserve"> </w:t>
      </w:r>
      <w:r w:rsidRPr="0047201E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47201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47201E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4"/>
    </w:p>
    <w:p w:rsidR="0047201E" w:rsidRPr="0047201E" w:rsidRDefault="0047201E" w:rsidP="004720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:rsidR="0047201E" w:rsidRPr="0047201E" w:rsidRDefault="0047201E" w:rsidP="00472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</w:rPr>
      </w:pPr>
      <w:r w:rsidRPr="0047201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47201E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47201E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47201E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sectPr w:rsidR="0047201E" w:rsidRPr="0047201E" w:rsidSect="00C65AD3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478" w:rsidRDefault="009F5478">
      <w:r>
        <w:separator/>
      </w:r>
    </w:p>
  </w:endnote>
  <w:endnote w:type="continuationSeparator" w:id="0">
    <w:p w:rsidR="009F5478" w:rsidRDefault="009F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04C" w:rsidRDefault="00EE20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 w:displacedByCustomXml="next"/>
  <w:sdt>
    <w:sdtPr>
      <w:rPr>
        <w:rFonts w:ascii="Angsana New" w:hAnsi="Angsana New" w:hint="cs"/>
        <w:sz w:val="30"/>
        <w:szCs w:val="30"/>
      </w:rPr>
      <w:id w:val="48037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204C" w:rsidRPr="00EE204C" w:rsidRDefault="00EE204C" w:rsidP="00EE204C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EE204C">
          <w:rPr>
            <w:rFonts w:ascii="Angsana New" w:hAnsi="Angsana New" w:hint="cs"/>
            <w:sz w:val="30"/>
            <w:szCs w:val="30"/>
          </w:rPr>
          <w:fldChar w:fldCharType="begin"/>
        </w:r>
        <w:r w:rsidRPr="00EE204C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E204C">
          <w:rPr>
            <w:rFonts w:ascii="Angsana New" w:hAnsi="Angsana New" w:hint="cs"/>
            <w:sz w:val="30"/>
            <w:szCs w:val="30"/>
          </w:rPr>
          <w:fldChar w:fldCharType="separate"/>
        </w:r>
        <w:r w:rsidRPr="00EE204C">
          <w:rPr>
            <w:rFonts w:ascii="Angsana New" w:hAnsi="Angsana New" w:hint="cs"/>
            <w:noProof/>
            <w:sz w:val="30"/>
            <w:szCs w:val="30"/>
          </w:rPr>
          <w:t>2</w:t>
        </w:r>
        <w:r w:rsidRPr="00EE204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04C" w:rsidRDefault="00EE20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86166B" w:rsidRDefault="00654B69" w:rsidP="00B4153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54B69" w:rsidRDefault="00654B6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005ACB" w:rsidRDefault="00654B69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54B69" w:rsidRPr="002E241D" w:rsidRDefault="00654B69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478" w:rsidRDefault="009F5478">
      <w:r>
        <w:separator/>
      </w:r>
    </w:p>
  </w:footnote>
  <w:footnote w:type="continuationSeparator" w:id="0">
    <w:p w:rsidR="009F5478" w:rsidRDefault="009F5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04C" w:rsidRDefault="00EE20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BB549B" w:rsidRDefault="00654B69" w:rsidP="002877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54B69" w:rsidRPr="00FA7747" w:rsidRDefault="00654B69" w:rsidP="002877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54B69" w:rsidRPr="00AF256D" w:rsidRDefault="00654B69" w:rsidP="002877A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30 กันยายน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2562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654B69" w:rsidRPr="00700E8E" w:rsidRDefault="00654B69" w:rsidP="002877AA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04C" w:rsidRDefault="00EE20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BB549B" w:rsidRDefault="00654B69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54B69" w:rsidRPr="00FA7747" w:rsidRDefault="00654B69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54B69" w:rsidRPr="00AF256D" w:rsidRDefault="00654B69" w:rsidP="00105F5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30 กันยายน 25</w:t>
    </w:r>
    <w:r w:rsidRPr="006D7013"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/>
        <w:sz w:val="32"/>
        <w:szCs w:val="32"/>
        <w:lang w:bidi="th-TH"/>
      </w:rPr>
      <w:t>2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654B69" w:rsidRPr="007938D5" w:rsidRDefault="00654B69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B69" w:rsidRPr="00BB549B" w:rsidRDefault="00654B69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654B69" w:rsidRPr="00FA7747" w:rsidRDefault="00654B69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654B69" w:rsidRPr="00AF256D" w:rsidRDefault="00654B69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81C49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hint="cs"/>
        <w:b/>
        <w:bCs/>
        <w:sz w:val="32"/>
        <w:szCs w:val="32"/>
        <w:cs/>
      </w:rPr>
      <w:t xml:space="preserve"> 30 กันยายน 25</w:t>
    </w:r>
    <w:r w:rsidRPr="005F09E0"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81C49">
      <w:rPr>
        <w:rFonts w:ascii="Angsana New" w:hAnsi="Angsana New"/>
        <w:b/>
        <w:bCs/>
        <w:sz w:val="32"/>
        <w:szCs w:val="32"/>
      </w:rPr>
      <w:t>(</w:t>
    </w:r>
    <w:r w:rsidRPr="00781C4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781C49">
      <w:rPr>
        <w:rFonts w:ascii="Angsana New" w:hAnsi="Angsana New"/>
        <w:b/>
        <w:bCs/>
        <w:sz w:val="32"/>
        <w:szCs w:val="32"/>
      </w:rPr>
      <w:t>)</w:t>
    </w:r>
  </w:p>
  <w:p w:rsidR="00654B69" w:rsidRPr="007938D5" w:rsidRDefault="00654B69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5FE431D4"/>
    <w:lvl w:ilvl="0" w:tplc="11D465E6">
      <w:start w:val="1"/>
      <w:numFmt w:val="bullet"/>
      <w:lvlText w:val="-"/>
      <w:lvlJc w:val="left"/>
      <w:pPr>
        <w:ind w:left="36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C0C2146"/>
    <w:multiLevelType w:val="multilevel"/>
    <w:tmpl w:val="017C38B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5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0"/>
  </w:num>
  <w:num w:numId="12">
    <w:abstractNumId w:val="11"/>
  </w:num>
  <w:num w:numId="13">
    <w:abstractNumId w:val="0"/>
  </w:num>
  <w:num w:numId="14">
    <w:abstractNumId w:val="7"/>
  </w:num>
  <w:num w:numId="15">
    <w:abstractNumId w:val="14"/>
  </w:num>
  <w:num w:numId="16">
    <w:abstractNumId w:val="4"/>
  </w:num>
  <w:num w:numId="17">
    <w:abstractNumId w:val="12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F6"/>
    <w:rsid w:val="00053A2C"/>
    <w:rsid w:val="00053E8C"/>
    <w:rsid w:val="00054433"/>
    <w:rsid w:val="00054A0E"/>
    <w:rsid w:val="00054EE3"/>
    <w:rsid w:val="000553C0"/>
    <w:rsid w:val="0005542F"/>
    <w:rsid w:val="000558C4"/>
    <w:rsid w:val="00055A2C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FA0"/>
    <w:rsid w:val="00061076"/>
    <w:rsid w:val="00061B0E"/>
    <w:rsid w:val="00061CDD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67"/>
    <w:rsid w:val="00073C00"/>
    <w:rsid w:val="00073C70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EA9"/>
    <w:rsid w:val="00083513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63A"/>
    <w:rsid w:val="000C463C"/>
    <w:rsid w:val="000C4838"/>
    <w:rsid w:val="000C4DF0"/>
    <w:rsid w:val="000C5079"/>
    <w:rsid w:val="000C528A"/>
    <w:rsid w:val="000C539F"/>
    <w:rsid w:val="000C55F6"/>
    <w:rsid w:val="000C5B98"/>
    <w:rsid w:val="000C6123"/>
    <w:rsid w:val="000C6188"/>
    <w:rsid w:val="000C6B3B"/>
    <w:rsid w:val="000C7343"/>
    <w:rsid w:val="000C7A50"/>
    <w:rsid w:val="000D0A87"/>
    <w:rsid w:val="000D0AE2"/>
    <w:rsid w:val="000D0CDC"/>
    <w:rsid w:val="000D100D"/>
    <w:rsid w:val="000D1073"/>
    <w:rsid w:val="000D1118"/>
    <w:rsid w:val="000D14FA"/>
    <w:rsid w:val="000D1947"/>
    <w:rsid w:val="000D1D6F"/>
    <w:rsid w:val="000D1F12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D4"/>
    <w:rsid w:val="000F1706"/>
    <w:rsid w:val="000F1A6F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E1D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296"/>
    <w:rsid w:val="00114699"/>
    <w:rsid w:val="00114950"/>
    <w:rsid w:val="00115332"/>
    <w:rsid w:val="00115609"/>
    <w:rsid w:val="001156F0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F8C"/>
    <w:rsid w:val="00126800"/>
    <w:rsid w:val="00126A10"/>
    <w:rsid w:val="00126B5D"/>
    <w:rsid w:val="00126C96"/>
    <w:rsid w:val="00126DE2"/>
    <w:rsid w:val="00127ACF"/>
    <w:rsid w:val="001311D3"/>
    <w:rsid w:val="00131892"/>
    <w:rsid w:val="00131B88"/>
    <w:rsid w:val="00131C9E"/>
    <w:rsid w:val="00131EB2"/>
    <w:rsid w:val="00132222"/>
    <w:rsid w:val="00132715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804"/>
    <w:rsid w:val="0014517B"/>
    <w:rsid w:val="00145D6B"/>
    <w:rsid w:val="00145F39"/>
    <w:rsid w:val="00145FF4"/>
    <w:rsid w:val="001463BD"/>
    <w:rsid w:val="00146D8F"/>
    <w:rsid w:val="001476E8"/>
    <w:rsid w:val="00147C10"/>
    <w:rsid w:val="00150C2E"/>
    <w:rsid w:val="001515CA"/>
    <w:rsid w:val="00151A23"/>
    <w:rsid w:val="00151AC7"/>
    <w:rsid w:val="00151CA8"/>
    <w:rsid w:val="00152E00"/>
    <w:rsid w:val="00153BE3"/>
    <w:rsid w:val="00153E26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FA5"/>
    <w:rsid w:val="00157120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93A"/>
    <w:rsid w:val="00162E95"/>
    <w:rsid w:val="001631EF"/>
    <w:rsid w:val="00164299"/>
    <w:rsid w:val="001643BA"/>
    <w:rsid w:val="00164692"/>
    <w:rsid w:val="00164BF3"/>
    <w:rsid w:val="00164F8C"/>
    <w:rsid w:val="00165A2C"/>
    <w:rsid w:val="00166560"/>
    <w:rsid w:val="00166811"/>
    <w:rsid w:val="001668B1"/>
    <w:rsid w:val="00166A50"/>
    <w:rsid w:val="00166E0B"/>
    <w:rsid w:val="0016709F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7DC"/>
    <w:rsid w:val="001B4217"/>
    <w:rsid w:val="001B422F"/>
    <w:rsid w:val="001B4582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645E"/>
    <w:rsid w:val="001D6467"/>
    <w:rsid w:val="001D78C7"/>
    <w:rsid w:val="001E05A9"/>
    <w:rsid w:val="001E06D5"/>
    <w:rsid w:val="001E07A6"/>
    <w:rsid w:val="001E0CE4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3AE"/>
    <w:rsid w:val="002105C3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558"/>
    <w:rsid w:val="00222634"/>
    <w:rsid w:val="00222780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136A"/>
    <w:rsid w:val="00231493"/>
    <w:rsid w:val="00231C4B"/>
    <w:rsid w:val="00232216"/>
    <w:rsid w:val="0023253B"/>
    <w:rsid w:val="002329AB"/>
    <w:rsid w:val="002329C5"/>
    <w:rsid w:val="00232A5F"/>
    <w:rsid w:val="00232C6C"/>
    <w:rsid w:val="00232CD0"/>
    <w:rsid w:val="002338AE"/>
    <w:rsid w:val="002340B2"/>
    <w:rsid w:val="0023412E"/>
    <w:rsid w:val="00234EAE"/>
    <w:rsid w:val="002350E6"/>
    <w:rsid w:val="0023559A"/>
    <w:rsid w:val="0023620E"/>
    <w:rsid w:val="0023696E"/>
    <w:rsid w:val="00236EFF"/>
    <w:rsid w:val="00237AE9"/>
    <w:rsid w:val="00237EF0"/>
    <w:rsid w:val="002403EE"/>
    <w:rsid w:val="0024073D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62F"/>
    <w:rsid w:val="002819B6"/>
    <w:rsid w:val="00281C5E"/>
    <w:rsid w:val="00281EEB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75B1"/>
    <w:rsid w:val="002A03F0"/>
    <w:rsid w:val="002A09C2"/>
    <w:rsid w:val="002A0E12"/>
    <w:rsid w:val="002A11D5"/>
    <w:rsid w:val="002A12EE"/>
    <w:rsid w:val="002A15C3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22F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C03D9"/>
    <w:rsid w:val="002C1016"/>
    <w:rsid w:val="002C16E7"/>
    <w:rsid w:val="002C26CC"/>
    <w:rsid w:val="002C28E5"/>
    <w:rsid w:val="002C2E60"/>
    <w:rsid w:val="002C3106"/>
    <w:rsid w:val="002C3584"/>
    <w:rsid w:val="002C3EB7"/>
    <w:rsid w:val="002C51E5"/>
    <w:rsid w:val="002C5CEF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AD3"/>
    <w:rsid w:val="002E31B2"/>
    <w:rsid w:val="002E3FC1"/>
    <w:rsid w:val="002E49F2"/>
    <w:rsid w:val="002E4C88"/>
    <w:rsid w:val="002E4E4C"/>
    <w:rsid w:val="002E4F72"/>
    <w:rsid w:val="002E50A6"/>
    <w:rsid w:val="002E54D6"/>
    <w:rsid w:val="002E57B2"/>
    <w:rsid w:val="002E6263"/>
    <w:rsid w:val="002E6379"/>
    <w:rsid w:val="002E654A"/>
    <w:rsid w:val="002E6591"/>
    <w:rsid w:val="002E6678"/>
    <w:rsid w:val="002E67FA"/>
    <w:rsid w:val="002E6A8E"/>
    <w:rsid w:val="002E6C6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8F"/>
    <w:rsid w:val="002F5D69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F96"/>
    <w:rsid w:val="002F74AF"/>
    <w:rsid w:val="002F76C0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B63"/>
    <w:rsid w:val="00306A42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1CD1"/>
    <w:rsid w:val="00322C72"/>
    <w:rsid w:val="00323579"/>
    <w:rsid w:val="00324055"/>
    <w:rsid w:val="003240A2"/>
    <w:rsid w:val="00324658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FDC"/>
    <w:rsid w:val="003830F0"/>
    <w:rsid w:val="00383858"/>
    <w:rsid w:val="00384667"/>
    <w:rsid w:val="003848F7"/>
    <w:rsid w:val="00384B88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1C"/>
    <w:rsid w:val="0039446B"/>
    <w:rsid w:val="003946CA"/>
    <w:rsid w:val="0039495C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791"/>
    <w:rsid w:val="003C2209"/>
    <w:rsid w:val="003C253B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DCC"/>
    <w:rsid w:val="003C548F"/>
    <w:rsid w:val="003C5F19"/>
    <w:rsid w:val="003C6108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5C6C"/>
    <w:rsid w:val="003D5E7A"/>
    <w:rsid w:val="003D603D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A5C"/>
    <w:rsid w:val="003E6BA7"/>
    <w:rsid w:val="003E6D58"/>
    <w:rsid w:val="003E7613"/>
    <w:rsid w:val="003E78F4"/>
    <w:rsid w:val="003E7D43"/>
    <w:rsid w:val="003F02D4"/>
    <w:rsid w:val="003F06E0"/>
    <w:rsid w:val="003F0D14"/>
    <w:rsid w:val="003F148A"/>
    <w:rsid w:val="003F1C78"/>
    <w:rsid w:val="003F20CC"/>
    <w:rsid w:val="003F21B7"/>
    <w:rsid w:val="003F2371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41C"/>
    <w:rsid w:val="00415BA7"/>
    <w:rsid w:val="00415E3E"/>
    <w:rsid w:val="00415F7F"/>
    <w:rsid w:val="004166AB"/>
    <w:rsid w:val="00416B75"/>
    <w:rsid w:val="00416BD0"/>
    <w:rsid w:val="004172D5"/>
    <w:rsid w:val="00417B4F"/>
    <w:rsid w:val="00420121"/>
    <w:rsid w:val="00420763"/>
    <w:rsid w:val="004210F2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5B1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894"/>
    <w:rsid w:val="00454E4A"/>
    <w:rsid w:val="004550BD"/>
    <w:rsid w:val="00455311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C4F"/>
    <w:rsid w:val="00467D5D"/>
    <w:rsid w:val="00467ED1"/>
    <w:rsid w:val="004703FE"/>
    <w:rsid w:val="00470444"/>
    <w:rsid w:val="00470577"/>
    <w:rsid w:val="00470781"/>
    <w:rsid w:val="00470AC8"/>
    <w:rsid w:val="00470E45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566"/>
    <w:rsid w:val="004817CA"/>
    <w:rsid w:val="00481826"/>
    <w:rsid w:val="004825E8"/>
    <w:rsid w:val="004825EC"/>
    <w:rsid w:val="0048273F"/>
    <w:rsid w:val="00482B41"/>
    <w:rsid w:val="00482BB6"/>
    <w:rsid w:val="00482DAC"/>
    <w:rsid w:val="004830E6"/>
    <w:rsid w:val="00483825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CA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A03B5"/>
    <w:rsid w:val="004A07BE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EF9"/>
    <w:rsid w:val="004C78D5"/>
    <w:rsid w:val="004D00C8"/>
    <w:rsid w:val="004D01C2"/>
    <w:rsid w:val="004D051D"/>
    <w:rsid w:val="004D0935"/>
    <w:rsid w:val="004D0D96"/>
    <w:rsid w:val="004D116E"/>
    <w:rsid w:val="004D13E1"/>
    <w:rsid w:val="004D142F"/>
    <w:rsid w:val="004D1468"/>
    <w:rsid w:val="004D1913"/>
    <w:rsid w:val="004D1B22"/>
    <w:rsid w:val="004D1FFD"/>
    <w:rsid w:val="004D2487"/>
    <w:rsid w:val="004D2F54"/>
    <w:rsid w:val="004D3230"/>
    <w:rsid w:val="004D3373"/>
    <w:rsid w:val="004D33A5"/>
    <w:rsid w:val="004D34E5"/>
    <w:rsid w:val="004D3FA0"/>
    <w:rsid w:val="004D4CC6"/>
    <w:rsid w:val="004D5826"/>
    <w:rsid w:val="004D5878"/>
    <w:rsid w:val="004D5939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989"/>
    <w:rsid w:val="00506996"/>
    <w:rsid w:val="00506C56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C6"/>
    <w:rsid w:val="005126C5"/>
    <w:rsid w:val="00512B1D"/>
    <w:rsid w:val="00512FED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6436"/>
    <w:rsid w:val="00536683"/>
    <w:rsid w:val="005370CE"/>
    <w:rsid w:val="005372AF"/>
    <w:rsid w:val="00537ECB"/>
    <w:rsid w:val="005401A1"/>
    <w:rsid w:val="005401D8"/>
    <w:rsid w:val="0054080D"/>
    <w:rsid w:val="00540AF3"/>
    <w:rsid w:val="00540CA9"/>
    <w:rsid w:val="00541A72"/>
    <w:rsid w:val="00542318"/>
    <w:rsid w:val="00542364"/>
    <w:rsid w:val="005423D9"/>
    <w:rsid w:val="00542534"/>
    <w:rsid w:val="00542EAF"/>
    <w:rsid w:val="005432F4"/>
    <w:rsid w:val="005432FB"/>
    <w:rsid w:val="005434C7"/>
    <w:rsid w:val="005435BF"/>
    <w:rsid w:val="00543AEA"/>
    <w:rsid w:val="00543C34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BC9"/>
    <w:rsid w:val="00553BD8"/>
    <w:rsid w:val="00553D3B"/>
    <w:rsid w:val="00555F77"/>
    <w:rsid w:val="00555FBB"/>
    <w:rsid w:val="005562AE"/>
    <w:rsid w:val="005563F9"/>
    <w:rsid w:val="005564F6"/>
    <w:rsid w:val="0055669A"/>
    <w:rsid w:val="00557086"/>
    <w:rsid w:val="00557128"/>
    <w:rsid w:val="005573AD"/>
    <w:rsid w:val="00560030"/>
    <w:rsid w:val="00560059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3C"/>
    <w:rsid w:val="0056644D"/>
    <w:rsid w:val="00567325"/>
    <w:rsid w:val="005675AC"/>
    <w:rsid w:val="0056768E"/>
    <w:rsid w:val="005709B2"/>
    <w:rsid w:val="00570EE0"/>
    <w:rsid w:val="005712EC"/>
    <w:rsid w:val="0057161B"/>
    <w:rsid w:val="00571BA6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F9"/>
    <w:rsid w:val="00583D4B"/>
    <w:rsid w:val="00583D60"/>
    <w:rsid w:val="0058465D"/>
    <w:rsid w:val="00584CF8"/>
    <w:rsid w:val="00586174"/>
    <w:rsid w:val="00586292"/>
    <w:rsid w:val="005867B8"/>
    <w:rsid w:val="00586E3F"/>
    <w:rsid w:val="005871E0"/>
    <w:rsid w:val="00587454"/>
    <w:rsid w:val="0058753F"/>
    <w:rsid w:val="00587606"/>
    <w:rsid w:val="00587638"/>
    <w:rsid w:val="00587823"/>
    <w:rsid w:val="00587A19"/>
    <w:rsid w:val="00587B1B"/>
    <w:rsid w:val="00587BBB"/>
    <w:rsid w:val="005902A3"/>
    <w:rsid w:val="0059192C"/>
    <w:rsid w:val="00591BF2"/>
    <w:rsid w:val="005921DE"/>
    <w:rsid w:val="00592A79"/>
    <w:rsid w:val="0059334C"/>
    <w:rsid w:val="005934EF"/>
    <w:rsid w:val="005948FD"/>
    <w:rsid w:val="00595E60"/>
    <w:rsid w:val="00595ECA"/>
    <w:rsid w:val="00595FD0"/>
    <w:rsid w:val="00596186"/>
    <w:rsid w:val="00596449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6585"/>
    <w:rsid w:val="005B677E"/>
    <w:rsid w:val="005B6F5D"/>
    <w:rsid w:val="005B73E6"/>
    <w:rsid w:val="005B762D"/>
    <w:rsid w:val="005C080D"/>
    <w:rsid w:val="005C0AA0"/>
    <w:rsid w:val="005C0AB3"/>
    <w:rsid w:val="005C13A1"/>
    <w:rsid w:val="005C15CE"/>
    <w:rsid w:val="005C15E6"/>
    <w:rsid w:val="005C1ED0"/>
    <w:rsid w:val="005C212C"/>
    <w:rsid w:val="005C2AAD"/>
    <w:rsid w:val="005C2B42"/>
    <w:rsid w:val="005C2CEA"/>
    <w:rsid w:val="005C3298"/>
    <w:rsid w:val="005C399F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AD8"/>
    <w:rsid w:val="005E1DE1"/>
    <w:rsid w:val="005E1EFC"/>
    <w:rsid w:val="005E2120"/>
    <w:rsid w:val="005E2CC0"/>
    <w:rsid w:val="005E2CF4"/>
    <w:rsid w:val="005E2F57"/>
    <w:rsid w:val="005E3D96"/>
    <w:rsid w:val="005E3EA0"/>
    <w:rsid w:val="005E3F27"/>
    <w:rsid w:val="005E49F1"/>
    <w:rsid w:val="005E4A63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E0E"/>
    <w:rsid w:val="00612512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C7B"/>
    <w:rsid w:val="00627D28"/>
    <w:rsid w:val="00627E26"/>
    <w:rsid w:val="006300CA"/>
    <w:rsid w:val="00630C86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C"/>
    <w:rsid w:val="00661CFD"/>
    <w:rsid w:val="00662BB5"/>
    <w:rsid w:val="00662E1F"/>
    <w:rsid w:val="00662EC6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21C5"/>
    <w:rsid w:val="0067229A"/>
    <w:rsid w:val="00672547"/>
    <w:rsid w:val="0067254B"/>
    <w:rsid w:val="00672A4D"/>
    <w:rsid w:val="00672E27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D70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ED8"/>
    <w:rsid w:val="006A3F80"/>
    <w:rsid w:val="006A4021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B33"/>
    <w:rsid w:val="006C0B66"/>
    <w:rsid w:val="006C0EDD"/>
    <w:rsid w:val="006C1620"/>
    <w:rsid w:val="006C19BE"/>
    <w:rsid w:val="006C1C84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C79"/>
    <w:rsid w:val="00704DB9"/>
    <w:rsid w:val="0070527A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612"/>
    <w:rsid w:val="00745C58"/>
    <w:rsid w:val="0074622B"/>
    <w:rsid w:val="007464D0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41BD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C4F"/>
    <w:rsid w:val="00770D81"/>
    <w:rsid w:val="00770E7F"/>
    <w:rsid w:val="00770FBB"/>
    <w:rsid w:val="007711FC"/>
    <w:rsid w:val="0077138F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98F"/>
    <w:rsid w:val="00790B79"/>
    <w:rsid w:val="00790D77"/>
    <w:rsid w:val="00790D7A"/>
    <w:rsid w:val="00791089"/>
    <w:rsid w:val="007911D4"/>
    <w:rsid w:val="00791595"/>
    <w:rsid w:val="00791681"/>
    <w:rsid w:val="007916B1"/>
    <w:rsid w:val="00791BA3"/>
    <w:rsid w:val="00791FCC"/>
    <w:rsid w:val="007923BD"/>
    <w:rsid w:val="007927E2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883"/>
    <w:rsid w:val="007A4C22"/>
    <w:rsid w:val="007A4CE2"/>
    <w:rsid w:val="007A5218"/>
    <w:rsid w:val="007A5340"/>
    <w:rsid w:val="007A55F9"/>
    <w:rsid w:val="007A5609"/>
    <w:rsid w:val="007A5A8D"/>
    <w:rsid w:val="007A5E91"/>
    <w:rsid w:val="007A6442"/>
    <w:rsid w:val="007A64CE"/>
    <w:rsid w:val="007A6EB2"/>
    <w:rsid w:val="007A7879"/>
    <w:rsid w:val="007A7FB0"/>
    <w:rsid w:val="007B04A2"/>
    <w:rsid w:val="007B0777"/>
    <w:rsid w:val="007B0886"/>
    <w:rsid w:val="007B1928"/>
    <w:rsid w:val="007B24C9"/>
    <w:rsid w:val="007B2535"/>
    <w:rsid w:val="007B277E"/>
    <w:rsid w:val="007B2BF0"/>
    <w:rsid w:val="007B35BF"/>
    <w:rsid w:val="007B3651"/>
    <w:rsid w:val="007B38DA"/>
    <w:rsid w:val="007B3B3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411D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14CF"/>
    <w:rsid w:val="007F1B02"/>
    <w:rsid w:val="007F1F61"/>
    <w:rsid w:val="007F2426"/>
    <w:rsid w:val="007F2662"/>
    <w:rsid w:val="007F3F21"/>
    <w:rsid w:val="007F4ACF"/>
    <w:rsid w:val="007F4D19"/>
    <w:rsid w:val="007F50A3"/>
    <w:rsid w:val="007F5493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231E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ABC"/>
    <w:rsid w:val="00836C77"/>
    <w:rsid w:val="00837731"/>
    <w:rsid w:val="00837A60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DED"/>
    <w:rsid w:val="00854E09"/>
    <w:rsid w:val="0085504B"/>
    <w:rsid w:val="008552CD"/>
    <w:rsid w:val="008559AE"/>
    <w:rsid w:val="00855E11"/>
    <w:rsid w:val="00855E23"/>
    <w:rsid w:val="0085643B"/>
    <w:rsid w:val="0085663D"/>
    <w:rsid w:val="0085669A"/>
    <w:rsid w:val="0085730E"/>
    <w:rsid w:val="0085750E"/>
    <w:rsid w:val="00857B05"/>
    <w:rsid w:val="00857D77"/>
    <w:rsid w:val="0086050C"/>
    <w:rsid w:val="00860B0A"/>
    <w:rsid w:val="008610F1"/>
    <w:rsid w:val="00861206"/>
    <w:rsid w:val="0086166B"/>
    <w:rsid w:val="008620A9"/>
    <w:rsid w:val="008622FF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A0"/>
    <w:rsid w:val="00874716"/>
    <w:rsid w:val="00874B62"/>
    <w:rsid w:val="00874C77"/>
    <w:rsid w:val="00874CB4"/>
    <w:rsid w:val="00874CDD"/>
    <w:rsid w:val="008753BF"/>
    <w:rsid w:val="00875FFB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BFB"/>
    <w:rsid w:val="008A3F84"/>
    <w:rsid w:val="008A4081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5029"/>
    <w:rsid w:val="008B588A"/>
    <w:rsid w:val="008B593C"/>
    <w:rsid w:val="008B5DF3"/>
    <w:rsid w:val="008B6308"/>
    <w:rsid w:val="008B675B"/>
    <w:rsid w:val="008B6D30"/>
    <w:rsid w:val="008B6E28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8B"/>
    <w:rsid w:val="008F087A"/>
    <w:rsid w:val="008F08FE"/>
    <w:rsid w:val="008F0B59"/>
    <w:rsid w:val="008F0ED8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56C"/>
    <w:rsid w:val="008F66B5"/>
    <w:rsid w:val="008F6F36"/>
    <w:rsid w:val="008F7360"/>
    <w:rsid w:val="009009EF"/>
    <w:rsid w:val="00900B24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C74"/>
    <w:rsid w:val="0092241F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301DF"/>
    <w:rsid w:val="00930746"/>
    <w:rsid w:val="00931A11"/>
    <w:rsid w:val="00931D95"/>
    <w:rsid w:val="0093311E"/>
    <w:rsid w:val="009334D2"/>
    <w:rsid w:val="00933695"/>
    <w:rsid w:val="00934226"/>
    <w:rsid w:val="00934529"/>
    <w:rsid w:val="009348A4"/>
    <w:rsid w:val="009348CF"/>
    <w:rsid w:val="00934F73"/>
    <w:rsid w:val="009350C9"/>
    <w:rsid w:val="009353C3"/>
    <w:rsid w:val="0093573B"/>
    <w:rsid w:val="00935D1B"/>
    <w:rsid w:val="00935FF1"/>
    <w:rsid w:val="00936265"/>
    <w:rsid w:val="009364D3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B55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7628"/>
    <w:rsid w:val="009479CA"/>
    <w:rsid w:val="00947D1A"/>
    <w:rsid w:val="009501F4"/>
    <w:rsid w:val="00950378"/>
    <w:rsid w:val="009508DA"/>
    <w:rsid w:val="00950AAF"/>
    <w:rsid w:val="00950BCF"/>
    <w:rsid w:val="00951236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E9A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77B"/>
    <w:rsid w:val="00990914"/>
    <w:rsid w:val="00990CB6"/>
    <w:rsid w:val="00990F85"/>
    <w:rsid w:val="00991D14"/>
    <w:rsid w:val="00991E7B"/>
    <w:rsid w:val="0099306C"/>
    <w:rsid w:val="00994782"/>
    <w:rsid w:val="00995084"/>
    <w:rsid w:val="00995431"/>
    <w:rsid w:val="0099560E"/>
    <w:rsid w:val="00995C97"/>
    <w:rsid w:val="00995E59"/>
    <w:rsid w:val="0099604A"/>
    <w:rsid w:val="009965E5"/>
    <w:rsid w:val="009968D7"/>
    <w:rsid w:val="00996A72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CD3"/>
    <w:rsid w:val="009A5392"/>
    <w:rsid w:val="009A5A01"/>
    <w:rsid w:val="009A6189"/>
    <w:rsid w:val="009A661F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B2A"/>
    <w:rsid w:val="009B5058"/>
    <w:rsid w:val="009B50AA"/>
    <w:rsid w:val="009B5A02"/>
    <w:rsid w:val="009B5B39"/>
    <w:rsid w:val="009B5CE8"/>
    <w:rsid w:val="009B5D15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B7D"/>
    <w:rsid w:val="009D7C68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F5"/>
    <w:rsid w:val="009E7412"/>
    <w:rsid w:val="009E763F"/>
    <w:rsid w:val="009E7C60"/>
    <w:rsid w:val="009E7C6E"/>
    <w:rsid w:val="009E7EB6"/>
    <w:rsid w:val="009F002E"/>
    <w:rsid w:val="009F0516"/>
    <w:rsid w:val="009F0527"/>
    <w:rsid w:val="009F0760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691"/>
    <w:rsid w:val="00A157AB"/>
    <w:rsid w:val="00A15B3C"/>
    <w:rsid w:val="00A15D78"/>
    <w:rsid w:val="00A162A9"/>
    <w:rsid w:val="00A16777"/>
    <w:rsid w:val="00A169B6"/>
    <w:rsid w:val="00A17A8D"/>
    <w:rsid w:val="00A17ED2"/>
    <w:rsid w:val="00A203B3"/>
    <w:rsid w:val="00A203E6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30160"/>
    <w:rsid w:val="00A30622"/>
    <w:rsid w:val="00A308B0"/>
    <w:rsid w:val="00A30C49"/>
    <w:rsid w:val="00A311DC"/>
    <w:rsid w:val="00A312D2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5177"/>
    <w:rsid w:val="00A352C2"/>
    <w:rsid w:val="00A35827"/>
    <w:rsid w:val="00A35CC2"/>
    <w:rsid w:val="00A3623A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8D6"/>
    <w:rsid w:val="00A40B9E"/>
    <w:rsid w:val="00A41074"/>
    <w:rsid w:val="00A412BD"/>
    <w:rsid w:val="00A41C49"/>
    <w:rsid w:val="00A420C3"/>
    <w:rsid w:val="00A4230F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97"/>
    <w:rsid w:val="00AD6BDC"/>
    <w:rsid w:val="00AD6F74"/>
    <w:rsid w:val="00AD713D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217F"/>
    <w:rsid w:val="00B02437"/>
    <w:rsid w:val="00B0243C"/>
    <w:rsid w:val="00B028A1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67"/>
    <w:rsid w:val="00B05E53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BAA"/>
    <w:rsid w:val="00B166E7"/>
    <w:rsid w:val="00B166F1"/>
    <w:rsid w:val="00B16823"/>
    <w:rsid w:val="00B16898"/>
    <w:rsid w:val="00B16975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745"/>
    <w:rsid w:val="00B21C2C"/>
    <w:rsid w:val="00B21FD9"/>
    <w:rsid w:val="00B22555"/>
    <w:rsid w:val="00B225DD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1363"/>
    <w:rsid w:val="00B413B1"/>
    <w:rsid w:val="00B41405"/>
    <w:rsid w:val="00B4153B"/>
    <w:rsid w:val="00B422F9"/>
    <w:rsid w:val="00B428C2"/>
    <w:rsid w:val="00B431B6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311"/>
    <w:rsid w:val="00B5382C"/>
    <w:rsid w:val="00B53995"/>
    <w:rsid w:val="00B53DE5"/>
    <w:rsid w:val="00B53FFF"/>
    <w:rsid w:val="00B54A02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34AD"/>
    <w:rsid w:val="00B636EF"/>
    <w:rsid w:val="00B65BBC"/>
    <w:rsid w:val="00B65D64"/>
    <w:rsid w:val="00B66055"/>
    <w:rsid w:val="00B66D4A"/>
    <w:rsid w:val="00B70369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40CC"/>
    <w:rsid w:val="00B845E6"/>
    <w:rsid w:val="00B84898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62"/>
    <w:rsid w:val="00B92228"/>
    <w:rsid w:val="00B92795"/>
    <w:rsid w:val="00B92CD2"/>
    <w:rsid w:val="00B92EB6"/>
    <w:rsid w:val="00B93148"/>
    <w:rsid w:val="00B933F6"/>
    <w:rsid w:val="00B93D83"/>
    <w:rsid w:val="00B940A2"/>
    <w:rsid w:val="00B941F0"/>
    <w:rsid w:val="00B94333"/>
    <w:rsid w:val="00B94406"/>
    <w:rsid w:val="00B94903"/>
    <w:rsid w:val="00B94ED5"/>
    <w:rsid w:val="00B95295"/>
    <w:rsid w:val="00B964D9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1A"/>
    <w:rsid w:val="00BA2944"/>
    <w:rsid w:val="00BA2998"/>
    <w:rsid w:val="00BA3C9A"/>
    <w:rsid w:val="00BA45CB"/>
    <w:rsid w:val="00BA462B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7F8"/>
    <w:rsid w:val="00BD7C33"/>
    <w:rsid w:val="00BE05E5"/>
    <w:rsid w:val="00BE070B"/>
    <w:rsid w:val="00BE08DD"/>
    <w:rsid w:val="00BE1A11"/>
    <w:rsid w:val="00BE1FC9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9F4"/>
    <w:rsid w:val="00BE6E9C"/>
    <w:rsid w:val="00BE7061"/>
    <w:rsid w:val="00BE7186"/>
    <w:rsid w:val="00BE7755"/>
    <w:rsid w:val="00BE77B3"/>
    <w:rsid w:val="00BE7AA7"/>
    <w:rsid w:val="00BE7C55"/>
    <w:rsid w:val="00BE7D1D"/>
    <w:rsid w:val="00BE7D6D"/>
    <w:rsid w:val="00BF01E2"/>
    <w:rsid w:val="00BF031C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108D"/>
    <w:rsid w:val="00C116C0"/>
    <w:rsid w:val="00C11AF1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988"/>
    <w:rsid w:val="00C33EE2"/>
    <w:rsid w:val="00C3402B"/>
    <w:rsid w:val="00C34496"/>
    <w:rsid w:val="00C35688"/>
    <w:rsid w:val="00C35794"/>
    <w:rsid w:val="00C35AEF"/>
    <w:rsid w:val="00C35F09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64E"/>
    <w:rsid w:val="00C51826"/>
    <w:rsid w:val="00C51AA8"/>
    <w:rsid w:val="00C51B5B"/>
    <w:rsid w:val="00C51F2B"/>
    <w:rsid w:val="00C528D7"/>
    <w:rsid w:val="00C52C9B"/>
    <w:rsid w:val="00C53109"/>
    <w:rsid w:val="00C536CF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595"/>
    <w:rsid w:val="00C557D2"/>
    <w:rsid w:val="00C5586F"/>
    <w:rsid w:val="00C56231"/>
    <w:rsid w:val="00C5626D"/>
    <w:rsid w:val="00C5663D"/>
    <w:rsid w:val="00C56691"/>
    <w:rsid w:val="00C56A03"/>
    <w:rsid w:val="00C56C8C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4487"/>
    <w:rsid w:val="00C64F15"/>
    <w:rsid w:val="00C64F45"/>
    <w:rsid w:val="00C65842"/>
    <w:rsid w:val="00C65AD3"/>
    <w:rsid w:val="00C65BAD"/>
    <w:rsid w:val="00C65D88"/>
    <w:rsid w:val="00C674EF"/>
    <w:rsid w:val="00C67D57"/>
    <w:rsid w:val="00C67FE9"/>
    <w:rsid w:val="00C70693"/>
    <w:rsid w:val="00C709AB"/>
    <w:rsid w:val="00C70A45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A7A"/>
    <w:rsid w:val="00CA1C59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E88"/>
    <w:rsid w:val="00CC20D6"/>
    <w:rsid w:val="00CC277C"/>
    <w:rsid w:val="00CC2EBF"/>
    <w:rsid w:val="00CC4063"/>
    <w:rsid w:val="00CC42ED"/>
    <w:rsid w:val="00CC4895"/>
    <w:rsid w:val="00CC5010"/>
    <w:rsid w:val="00CC5285"/>
    <w:rsid w:val="00CC5921"/>
    <w:rsid w:val="00CC5ACC"/>
    <w:rsid w:val="00CC5E8A"/>
    <w:rsid w:val="00CC60EB"/>
    <w:rsid w:val="00CC6AD5"/>
    <w:rsid w:val="00CC6D0B"/>
    <w:rsid w:val="00CC6FF5"/>
    <w:rsid w:val="00CC72EE"/>
    <w:rsid w:val="00CC73A5"/>
    <w:rsid w:val="00CD053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110"/>
    <w:rsid w:val="00CD5B7A"/>
    <w:rsid w:val="00CD6C6F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C7A"/>
    <w:rsid w:val="00CE1CA4"/>
    <w:rsid w:val="00CE1DD9"/>
    <w:rsid w:val="00CE23D6"/>
    <w:rsid w:val="00CE2483"/>
    <w:rsid w:val="00CE30F3"/>
    <w:rsid w:val="00CE346E"/>
    <w:rsid w:val="00CE34B7"/>
    <w:rsid w:val="00CE4108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35"/>
    <w:rsid w:val="00D36CDE"/>
    <w:rsid w:val="00D36E1A"/>
    <w:rsid w:val="00D37509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9B1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287"/>
    <w:rsid w:val="00D86C73"/>
    <w:rsid w:val="00D86D93"/>
    <w:rsid w:val="00D871C9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DF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6F"/>
    <w:rsid w:val="00DA7113"/>
    <w:rsid w:val="00DB008F"/>
    <w:rsid w:val="00DB0120"/>
    <w:rsid w:val="00DB0537"/>
    <w:rsid w:val="00DB2227"/>
    <w:rsid w:val="00DB2461"/>
    <w:rsid w:val="00DB2934"/>
    <w:rsid w:val="00DB2AE4"/>
    <w:rsid w:val="00DB2DE9"/>
    <w:rsid w:val="00DB2E68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C0B"/>
    <w:rsid w:val="00DC4089"/>
    <w:rsid w:val="00DC433D"/>
    <w:rsid w:val="00DC4FD4"/>
    <w:rsid w:val="00DC5119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CAC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D1"/>
    <w:rsid w:val="00E32413"/>
    <w:rsid w:val="00E32645"/>
    <w:rsid w:val="00E32B4E"/>
    <w:rsid w:val="00E32B88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B9E"/>
    <w:rsid w:val="00E46BCE"/>
    <w:rsid w:val="00E46BF3"/>
    <w:rsid w:val="00E4730B"/>
    <w:rsid w:val="00E47D37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E4B"/>
    <w:rsid w:val="00E6718F"/>
    <w:rsid w:val="00E67706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76EA"/>
    <w:rsid w:val="00E8039D"/>
    <w:rsid w:val="00E8043E"/>
    <w:rsid w:val="00E805C9"/>
    <w:rsid w:val="00E80C3B"/>
    <w:rsid w:val="00E80EED"/>
    <w:rsid w:val="00E81111"/>
    <w:rsid w:val="00E81353"/>
    <w:rsid w:val="00E819CC"/>
    <w:rsid w:val="00E819D0"/>
    <w:rsid w:val="00E81A04"/>
    <w:rsid w:val="00E82543"/>
    <w:rsid w:val="00E8264F"/>
    <w:rsid w:val="00E82DEC"/>
    <w:rsid w:val="00E832BE"/>
    <w:rsid w:val="00E836E3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455"/>
    <w:rsid w:val="00E94B43"/>
    <w:rsid w:val="00E94DEB"/>
    <w:rsid w:val="00E94F98"/>
    <w:rsid w:val="00E95489"/>
    <w:rsid w:val="00E9602C"/>
    <w:rsid w:val="00E969F7"/>
    <w:rsid w:val="00E96C26"/>
    <w:rsid w:val="00E96C52"/>
    <w:rsid w:val="00E9717B"/>
    <w:rsid w:val="00E976DC"/>
    <w:rsid w:val="00E97D03"/>
    <w:rsid w:val="00EA00D8"/>
    <w:rsid w:val="00EA0B63"/>
    <w:rsid w:val="00EA0C4C"/>
    <w:rsid w:val="00EA0F50"/>
    <w:rsid w:val="00EA1410"/>
    <w:rsid w:val="00EA162A"/>
    <w:rsid w:val="00EA1739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5521"/>
    <w:rsid w:val="00ED5579"/>
    <w:rsid w:val="00ED5695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04C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967"/>
    <w:rsid w:val="00EF7E34"/>
    <w:rsid w:val="00F0073C"/>
    <w:rsid w:val="00F007C8"/>
    <w:rsid w:val="00F00889"/>
    <w:rsid w:val="00F00A32"/>
    <w:rsid w:val="00F00BC0"/>
    <w:rsid w:val="00F010FB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DE7"/>
    <w:rsid w:val="00F05D95"/>
    <w:rsid w:val="00F05EE3"/>
    <w:rsid w:val="00F06403"/>
    <w:rsid w:val="00F0670D"/>
    <w:rsid w:val="00F067C7"/>
    <w:rsid w:val="00F072AE"/>
    <w:rsid w:val="00F07C4B"/>
    <w:rsid w:val="00F10716"/>
    <w:rsid w:val="00F10947"/>
    <w:rsid w:val="00F10964"/>
    <w:rsid w:val="00F10D09"/>
    <w:rsid w:val="00F10D5A"/>
    <w:rsid w:val="00F10E89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7040"/>
    <w:rsid w:val="00F2717A"/>
    <w:rsid w:val="00F27380"/>
    <w:rsid w:val="00F273E3"/>
    <w:rsid w:val="00F27770"/>
    <w:rsid w:val="00F27789"/>
    <w:rsid w:val="00F30156"/>
    <w:rsid w:val="00F3084A"/>
    <w:rsid w:val="00F30BCC"/>
    <w:rsid w:val="00F315AB"/>
    <w:rsid w:val="00F31B81"/>
    <w:rsid w:val="00F32038"/>
    <w:rsid w:val="00F32632"/>
    <w:rsid w:val="00F32D4E"/>
    <w:rsid w:val="00F33E4C"/>
    <w:rsid w:val="00F34AC6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EE4"/>
    <w:rsid w:val="00F74FB8"/>
    <w:rsid w:val="00F75264"/>
    <w:rsid w:val="00F753DC"/>
    <w:rsid w:val="00F7556E"/>
    <w:rsid w:val="00F755BC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739"/>
    <w:rsid w:val="00F85AA2"/>
    <w:rsid w:val="00F85E16"/>
    <w:rsid w:val="00F85FD3"/>
    <w:rsid w:val="00F86078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90032"/>
    <w:rsid w:val="00F90091"/>
    <w:rsid w:val="00F900E1"/>
    <w:rsid w:val="00F90520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340B67E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3BC09-389B-46E0-B49B-EAB041D1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36</Pages>
  <Words>7168</Words>
  <Characters>32490</Characters>
  <Application>Microsoft Office Word</Application>
  <DocSecurity>0</DocSecurity>
  <Lines>270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2019-11-04T11:42:00Z</cp:lastPrinted>
  <dcterms:created xsi:type="dcterms:W3CDTF">2019-11-07T08:27:00Z</dcterms:created>
  <dcterms:modified xsi:type="dcterms:W3CDTF">2019-11-07T08:28:00Z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