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9B1D8" w14:textId="77777777" w:rsidR="00982909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982909" w:rsidRPr="00485102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154871D4" w14:textId="77777777" w:rsidR="0005536D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485102">
        <w:rPr>
          <w:rFonts w:ascii="Angsana New" w:hAnsi="Angsana New"/>
          <w:b/>
          <w:bCs/>
          <w:sz w:val="28"/>
          <w:cs/>
        </w:rPr>
        <w:t xml:space="preserve">ผู้ถือหุ้น </w:t>
      </w:r>
      <w:r w:rsidR="00065FD2" w:rsidRPr="00485102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485102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230B6D" w:rsidRPr="00485102">
        <w:rPr>
          <w:rFonts w:ascii="Angsana New" w:hAnsi="Angsana New"/>
          <w:b/>
          <w:bCs/>
          <w:sz w:val="28"/>
          <w:cs/>
        </w:rPr>
        <w:t xml:space="preserve">อาซีฟา </w:t>
      </w:r>
      <w:r w:rsidR="00903603" w:rsidRPr="00485102">
        <w:rPr>
          <w:rFonts w:ascii="Angsana New" w:hAnsi="Angsana New"/>
          <w:b/>
          <w:bCs/>
          <w:sz w:val="28"/>
          <w:cs/>
        </w:rPr>
        <w:t xml:space="preserve">จำกัด </w:t>
      </w:r>
      <w:r w:rsidR="008B5623" w:rsidRPr="00485102">
        <w:rPr>
          <w:rFonts w:ascii="Angsana New" w:hAnsi="Angsana New"/>
          <w:b/>
          <w:bCs/>
          <w:sz w:val="28"/>
          <w:cs/>
        </w:rPr>
        <w:t xml:space="preserve">(มหาชน) </w:t>
      </w:r>
    </w:p>
    <w:p w14:paraId="17439B00" w14:textId="287456DD" w:rsidR="0084153F" w:rsidRPr="006F1BDF" w:rsidRDefault="001A3421" w:rsidP="001A3421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485102">
        <w:rPr>
          <w:rFonts w:ascii="Angsana New" w:eastAsia="SimSun" w:hAnsi="Angsana New"/>
          <w:sz w:val="28"/>
          <w:cs/>
        </w:rPr>
        <w:t>ข้าพเจ้าได้สอบทานงบแสดงฐานะการเงินรวมและงบแสดงฐานะการเงินเฉพาะ</w:t>
      </w:r>
      <w:r w:rsidRPr="00403EC7">
        <w:rPr>
          <w:rFonts w:ascii="Angsana New" w:eastAsia="SimSun" w:hAnsi="Angsana New"/>
          <w:sz w:val="28"/>
          <w:cs/>
        </w:rPr>
        <w:t>กิจการ</w:t>
      </w:r>
      <w:r w:rsidRPr="00403EC7">
        <w:rPr>
          <w:rFonts w:ascii="Angsana New" w:eastAsia="SimSun" w:hAnsi="Angsana New"/>
          <w:sz w:val="28"/>
        </w:rPr>
        <w:t xml:space="preserve"> </w:t>
      </w:r>
      <w:r w:rsidRPr="00403EC7">
        <w:rPr>
          <w:rFonts w:ascii="Angsana New" w:eastAsia="SimSun" w:hAnsi="Angsana New"/>
          <w:sz w:val="28"/>
          <w:cs/>
        </w:rPr>
        <w:t>ณ</w:t>
      </w:r>
      <w:r w:rsidRPr="00403EC7">
        <w:rPr>
          <w:rFonts w:ascii="Angsana New" w:eastAsia="SimSun" w:hAnsi="Angsana New"/>
          <w:sz w:val="28"/>
        </w:rPr>
        <w:t xml:space="preserve"> </w:t>
      </w:r>
      <w:r w:rsidRPr="00403EC7">
        <w:rPr>
          <w:rFonts w:ascii="Angsana New" w:eastAsia="SimSun" w:hAnsi="Angsana New"/>
          <w:sz w:val="28"/>
          <w:cs/>
        </w:rPr>
        <w:t>วันที่</w:t>
      </w:r>
      <w:r w:rsidRPr="00403EC7">
        <w:rPr>
          <w:rFonts w:ascii="Angsana New" w:eastAsia="SimSun" w:hAnsi="Angsana New"/>
          <w:sz w:val="28"/>
        </w:rPr>
        <w:t xml:space="preserve"> 30</w:t>
      </w:r>
      <w:r w:rsidRPr="00403EC7">
        <w:rPr>
          <w:rFonts w:ascii="Angsana New" w:eastAsia="SimSun" w:hAnsi="Angsana New" w:hint="cs"/>
          <w:sz w:val="28"/>
          <w:cs/>
        </w:rPr>
        <w:t xml:space="preserve"> </w:t>
      </w:r>
      <w:r>
        <w:rPr>
          <w:rFonts w:ascii="Angsana New" w:eastAsia="SimSun" w:hAnsi="Angsana New" w:hint="cs"/>
          <w:sz w:val="28"/>
          <w:cs/>
        </w:rPr>
        <w:t>กันยายน</w:t>
      </w:r>
      <w:r w:rsidRPr="00403EC7">
        <w:rPr>
          <w:rFonts w:ascii="Angsana New" w:eastAsia="SimSun" w:hAnsi="Angsana New"/>
          <w:sz w:val="28"/>
          <w:cs/>
        </w:rPr>
        <w:t xml:space="preserve"> </w:t>
      </w:r>
      <w:r w:rsidRPr="00403EC7">
        <w:rPr>
          <w:rFonts w:ascii="Angsana New" w:eastAsia="SimSun" w:hAnsi="Angsana New"/>
          <w:sz w:val="28"/>
        </w:rPr>
        <w:t>2562</w:t>
      </w:r>
      <w:r w:rsidRPr="004336A7">
        <w:rPr>
          <w:rFonts w:ascii="Angsana New" w:eastAsia="SimSun" w:hAnsi="Angsana New"/>
          <w:sz w:val="28"/>
        </w:rPr>
        <w:t xml:space="preserve"> </w:t>
      </w:r>
      <w:r w:rsidRPr="00485102">
        <w:rPr>
          <w:rFonts w:ascii="Angsana New" w:eastAsia="SimSun" w:hAnsi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>
        <w:rPr>
          <w:rFonts w:ascii="Angsana New" w:eastAsia="SimSun" w:hAnsi="Angsana New" w:hint="cs"/>
          <w:sz w:val="28"/>
          <w:cs/>
        </w:rPr>
        <w:t xml:space="preserve"> </w:t>
      </w:r>
      <w:r w:rsidRPr="00153BA9">
        <w:rPr>
          <w:rFonts w:ascii="Angsana New" w:eastAsia="SimSun" w:hAnsi="Angsana New" w:hint="cs"/>
          <w:sz w:val="28"/>
          <w:cs/>
        </w:rPr>
        <w:t>สำหรับงวดสามเดือน</w:t>
      </w:r>
      <w:r>
        <w:rPr>
          <w:rFonts w:ascii="Angsana New" w:eastAsia="SimSun" w:hAnsi="Angsana New" w:hint="cs"/>
          <w:sz w:val="28"/>
          <w:cs/>
        </w:rPr>
        <w:t>และเก้า</w:t>
      </w:r>
      <w:r w:rsidRPr="00153BA9">
        <w:rPr>
          <w:rFonts w:ascii="Angsana New" w:eastAsia="SimSun" w:hAnsi="Angsana New" w:hint="cs"/>
          <w:sz w:val="28"/>
          <w:cs/>
        </w:rPr>
        <w:t xml:space="preserve">เดือน สิ้นสุดวันที่ </w:t>
      </w:r>
      <w:r w:rsidRPr="00153BA9">
        <w:rPr>
          <w:rFonts w:ascii="Angsana New" w:eastAsia="SimSun" w:hAnsi="Angsana New"/>
          <w:sz w:val="28"/>
        </w:rPr>
        <w:t xml:space="preserve">30 </w:t>
      </w:r>
      <w:r>
        <w:rPr>
          <w:rFonts w:ascii="Angsana New" w:eastAsia="SimSun" w:hAnsi="Angsana New" w:hint="cs"/>
          <w:sz w:val="28"/>
          <w:cs/>
        </w:rPr>
        <w:t>กันยายน</w:t>
      </w:r>
      <w:r w:rsidRPr="00153BA9">
        <w:rPr>
          <w:rFonts w:ascii="Angsana New" w:eastAsia="SimSun" w:hAnsi="Angsana New" w:hint="cs"/>
          <w:sz w:val="28"/>
          <w:cs/>
        </w:rPr>
        <w:t xml:space="preserve"> </w:t>
      </w:r>
      <w:r w:rsidRPr="00153BA9">
        <w:rPr>
          <w:rFonts w:ascii="Angsana New" w:eastAsia="SimSun" w:hAnsi="Angsana New" w:hint="cs"/>
          <w:sz w:val="28"/>
        </w:rPr>
        <w:t>256</w:t>
      </w:r>
      <w:r w:rsidRPr="00153BA9">
        <w:rPr>
          <w:rFonts w:ascii="Angsana New" w:eastAsia="SimSun" w:hAnsi="Angsana New"/>
          <w:sz w:val="28"/>
        </w:rPr>
        <w:t xml:space="preserve">2 </w:t>
      </w:r>
      <w:r w:rsidRPr="00153BA9">
        <w:rPr>
          <w:rFonts w:ascii="Angsana New" w:eastAsia="SimSun" w:hAnsi="Angsana New" w:hint="cs"/>
          <w:sz w:val="28"/>
          <w:cs/>
        </w:rPr>
        <w:t>และ</w:t>
      </w:r>
      <w:r w:rsidRPr="00153BA9">
        <w:rPr>
          <w:rFonts w:ascii="Angsana New" w:eastAsia="SimSun" w:hAnsi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>
        <w:rPr>
          <w:rFonts w:ascii="Angsana New" w:eastAsia="SimSun" w:hAnsi="Angsana New"/>
          <w:sz w:val="28"/>
          <w:cs/>
        </w:rPr>
        <w:t>แสเงินสดเฉพาะกิจการ สำหรับงวดเก้า</w:t>
      </w:r>
      <w:r w:rsidRPr="00153BA9">
        <w:rPr>
          <w:rFonts w:ascii="Angsana New" w:eastAsia="SimSun" w:hAnsi="Angsana New"/>
          <w:sz w:val="28"/>
          <w:cs/>
        </w:rPr>
        <w:t xml:space="preserve">เดือน สิ้นสุดวันที่ </w:t>
      </w:r>
      <w:r w:rsidRPr="00153BA9">
        <w:rPr>
          <w:rFonts w:ascii="Angsana New" w:eastAsia="SimSun" w:hAnsi="Angsana New"/>
          <w:sz w:val="28"/>
        </w:rPr>
        <w:t xml:space="preserve">30 </w:t>
      </w:r>
      <w:r>
        <w:rPr>
          <w:rFonts w:ascii="Angsana New" w:eastAsia="SimSun" w:hAnsi="Angsana New" w:hint="cs"/>
          <w:sz w:val="28"/>
          <w:cs/>
        </w:rPr>
        <w:t>กันยายน</w:t>
      </w:r>
      <w:r w:rsidRPr="00153BA9">
        <w:rPr>
          <w:rFonts w:ascii="Angsana New" w:eastAsia="SimSun" w:hAnsi="Angsana New"/>
          <w:sz w:val="28"/>
          <w:cs/>
        </w:rPr>
        <w:t xml:space="preserve"> </w:t>
      </w:r>
      <w:r w:rsidRPr="00153BA9">
        <w:rPr>
          <w:rFonts w:ascii="Angsana New" w:eastAsia="SimSun" w:hAnsi="Angsana New"/>
          <w:sz w:val="28"/>
        </w:rPr>
        <w:t xml:space="preserve">2562 </w:t>
      </w:r>
      <w:r w:rsidRPr="00485102">
        <w:rPr>
          <w:rFonts w:ascii="Angsana New" w:eastAsia="SimSun" w:hAnsi="Angsana New"/>
          <w:sz w:val="28"/>
          <w:cs/>
        </w:rPr>
        <w:t>และหมายเหตุประกอบงบการเงินระหว่างกาลแบบย่อ</w:t>
      </w:r>
      <w:r w:rsidRPr="00153BA9">
        <w:rPr>
          <w:rFonts w:ascii="Angsana New" w:eastAsia="SimSun" w:hAnsi="Angsana New"/>
          <w:sz w:val="28"/>
        </w:rPr>
        <w:t xml:space="preserve"> (</w:t>
      </w:r>
      <w:r w:rsidRPr="00153BA9">
        <w:rPr>
          <w:rFonts w:ascii="Angsana New" w:eastAsia="SimSun" w:hAnsi="Angsana New"/>
          <w:sz w:val="28"/>
          <w:cs/>
        </w:rPr>
        <w:t xml:space="preserve">ข้อมูลทางการเงินระหว่างกาล) </w:t>
      </w:r>
      <w:r w:rsidRPr="00403EC7">
        <w:rPr>
          <w:rFonts w:ascii="Angsana New" w:eastAsia="SimSun" w:hAnsi="Angsana New"/>
          <w:sz w:val="28"/>
          <w:cs/>
        </w:rPr>
        <w:t>ของบริษัท  อาซีฟา จำกัด (มหาชน) และบริษัทย่อย และเฉพาะของบริษัท อาซีฟา จำกัด (มหาชน)</w:t>
      </w:r>
      <w:r w:rsidRPr="00403EC7">
        <w:rPr>
          <w:rFonts w:ascii="Angsana New" w:eastAsia="SimSun" w:hAnsi="Angsana New"/>
          <w:sz w:val="28"/>
        </w:rPr>
        <w:t xml:space="preserve"> </w:t>
      </w:r>
      <w:r w:rsidRPr="00403EC7">
        <w:rPr>
          <w:rFonts w:ascii="Angsana New" w:eastAsia="SimSun" w:hAnsi="Angsana New"/>
          <w:sz w:val="28"/>
          <w:cs/>
        </w:rPr>
        <w:t>ตามลำดับ</w:t>
      </w:r>
      <w:r w:rsidRPr="00153BA9">
        <w:rPr>
          <w:rFonts w:ascii="Angsana New" w:eastAsia="SimSun" w:hAnsi="Angsana New"/>
          <w:sz w:val="28"/>
          <w:cs/>
        </w:rPr>
        <w:t xml:space="preserve"> ซึ่</w:t>
      </w:r>
      <w:r w:rsidRPr="00403EC7">
        <w:rPr>
          <w:rFonts w:ascii="Angsana New" w:eastAsia="SimSun" w:hAnsi="Angsana New"/>
          <w:sz w:val="28"/>
          <w:cs/>
        </w:rPr>
        <w:t>ง</w:t>
      </w:r>
      <w:r w:rsidRPr="00153BA9">
        <w:rPr>
          <w:rFonts w:ascii="Angsana New" w:eastAsia="SimSun" w:hAnsi="Angsana New"/>
          <w:sz w:val="28"/>
          <w:cs/>
        </w:rPr>
        <w:t>ผู้</w:t>
      </w:r>
      <w:r w:rsidRPr="00485102">
        <w:rPr>
          <w:rFonts w:ascii="Angsana New" w:eastAsia="SimSun" w:hAnsi="Angsana New"/>
          <w:sz w:val="28"/>
          <w:cs/>
        </w:rPr>
        <w:t xml:space="preserve">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03EC7">
        <w:rPr>
          <w:rFonts w:ascii="Angsana New" w:eastAsia="SimSun" w:hAnsi="Angsana New"/>
          <w:sz w:val="28"/>
        </w:rPr>
        <w:t>34</w:t>
      </w:r>
      <w:r w:rsidRPr="00485102">
        <w:rPr>
          <w:rFonts w:ascii="Angsana New" w:eastAsia="SimSun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9DFF55" w14:textId="77777777" w:rsidR="00982909" w:rsidRPr="00485102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485102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2359196D" w14:textId="77777777" w:rsidR="00982909" w:rsidRPr="00485102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</w:rPr>
      </w:pPr>
      <w:r w:rsidRPr="00485102">
        <w:rPr>
          <w:rFonts w:ascii="Angsana New" w:hAnsi="Angsana New"/>
          <w:sz w:val="28"/>
          <w:cs/>
        </w:rPr>
        <w:t>ข้าพเจ้าได้ปฏิบัติงานสอบ</w:t>
      </w:r>
      <w:r w:rsidR="00DE23BF" w:rsidRPr="00485102">
        <w:rPr>
          <w:rFonts w:ascii="Angsana New" w:hAnsi="Angsana New"/>
          <w:sz w:val="28"/>
          <w:cs/>
        </w:rPr>
        <w:t xml:space="preserve">ทานตามมาตรฐานงานสอบทาน รหัส </w:t>
      </w:r>
      <w:r w:rsidR="00DE23BF">
        <w:rPr>
          <w:rFonts w:ascii="Angsana New" w:hAnsi="Angsana New"/>
          <w:sz w:val="28"/>
        </w:rPr>
        <w:t>2410</w:t>
      </w:r>
      <w:r w:rsidRPr="00485102">
        <w:rPr>
          <w:rFonts w:ascii="Angsana New" w:hAnsi="Angsana New"/>
          <w:sz w:val="28"/>
        </w:rPr>
        <w:t xml:space="preserve"> “</w:t>
      </w:r>
      <w:r w:rsidRPr="00485102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85102">
        <w:rPr>
          <w:rFonts w:ascii="Angsana New" w:hAnsi="Angsana New"/>
          <w:sz w:val="28"/>
        </w:rPr>
        <w:t xml:space="preserve">” </w:t>
      </w:r>
      <w:r w:rsidRPr="00485102">
        <w:rPr>
          <w:rFonts w:ascii="Angsana New" w:hAnsi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C313142" w14:textId="77777777" w:rsidR="00982909" w:rsidRPr="00485102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485102">
        <w:rPr>
          <w:rFonts w:ascii="Angsana New" w:hAnsi="Angsana New"/>
          <w:b/>
          <w:bCs/>
          <w:sz w:val="28"/>
          <w:cs/>
        </w:rPr>
        <w:t>ข้อสรุป</w:t>
      </w:r>
    </w:p>
    <w:p w14:paraId="763B6F77" w14:textId="77777777" w:rsidR="0099557C" w:rsidRDefault="00982909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DE23BF" w:rsidRPr="00485102">
        <w:rPr>
          <w:rFonts w:ascii="Angsana New" w:hAnsi="Angsana New"/>
          <w:sz w:val="28"/>
          <w:cs/>
        </w:rPr>
        <w:t xml:space="preserve">ฐานการบัญชี ฉบับที่ </w:t>
      </w:r>
      <w:r w:rsidR="00DE23BF">
        <w:rPr>
          <w:rFonts w:ascii="Angsana New" w:hAnsi="Angsana New"/>
          <w:sz w:val="28"/>
        </w:rPr>
        <w:t>34</w:t>
      </w:r>
      <w:r w:rsidR="006A03A5" w:rsidRPr="00485102">
        <w:rPr>
          <w:rFonts w:ascii="Angsana New" w:hAnsi="Angsana New"/>
          <w:sz w:val="28"/>
          <w:cs/>
        </w:rPr>
        <w:t xml:space="preserve"> เรื่อง </w:t>
      </w:r>
      <w:r w:rsidRPr="00485102">
        <w:rPr>
          <w:rFonts w:ascii="Angsana New" w:hAnsi="Angsana New"/>
          <w:sz w:val="28"/>
          <w:cs/>
        </w:rPr>
        <w:t>การ</w:t>
      </w:r>
      <w:r w:rsidR="006A03A5" w:rsidRPr="00485102">
        <w:rPr>
          <w:rFonts w:ascii="Angsana New" w:hAnsi="Angsana New"/>
          <w:sz w:val="28"/>
          <w:cs/>
        </w:rPr>
        <w:t>รายงานทางการ</w:t>
      </w:r>
      <w:r w:rsidRPr="00485102">
        <w:rPr>
          <w:rFonts w:ascii="Angsana New" w:hAnsi="Angsana New"/>
          <w:sz w:val="28"/>
          <w:cs/>
        </w:rPr>
        <w:t>เงินระหว่างกาล ในสาระสำคัญจากการสอบทานของข้าพเจ้า</w:t>
      </w:r>
    </w:p>
    <w:p w14:paraId="613014CD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0C9ADDF5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2C41BF8B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715E1288" w14:textId="77777777" w:rsidR="00966CF3" w:rsidRPr="004336A7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40F9DFD8" w14:textId="77777777" w:rsidR="000F79DB" w:rsidRPr="00485102" w:rsidRDefault="000F79DB" w:rsidP="007219A2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485102">
        <w:rPr>
          <w:rFonts w:ascii="Angsana New" w:hAnsi="Angsana New"/>
          <w:b/>
          <w:bCs/>
          <w:sz w:val="28"/>
          <w:cs/>
        </w:rPr>
        <w:lastRenderedPageBreak/>
        <w:t>ข้อมูลและเหตุการณ์ที่เน้น</w:t>
      </w:r>
    </w:p>
    <w:p w14:paraId="5CE3137C" w14:textId="77777777" w:rsidR="00485102" w:rsidRPr="00485102" w:rsidRDefault="000F79DB" w:rsidP="007219A2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ข้าพเจ้าขอให้สังเกตหมายเหตุประกอบงบการเงินข้อ</w:t>
      </w:r>
      <w:r w:rsidR="009D1667" w:rsidRPr="00485102">
        <w:rPr>
          <w:rFonts w:ascii="Angsana New" w:hAnsi="Angsana New" w:hint="cs"/>
          <w:sz w:val="28"/>
          <w:cs/>
        </w:rPr>
        <w:t xml:space="preserve"> </w:t>
      </w:r>
      <w:r w:rsidR="009D1667" w:rsidRPr="00EC1A39">
        <w:rPr>
          <w:rFonts w:ascii="Angsana New" w:hAnsi="Angsana New"/>
          <w:sz w:val="28"/>
        </w:rPr>
        <w:t>7</w:t>
      </w:r>
      <w:r w:rsidRPr="00EC1A39">
        <w:rPr>
          <w:rFonts w:ascii="Angsana New" w:hAnsi="Angsana New"/>
          <w:sz w:val="28"/>
        </w:rPr>
        <w:t xml:space="preserve"> </w:t>
      </w:r>
      <w:r w:rsidRPr="00485102">
        <w:rPr>
          <w:rFonts w:ascii="Angsana New" w:hAnsi="Angsana New"/>
          <w:sz w:val="28"/>
          <w:cs/>
        </w:rPr>
        <w:t xml:space="preserve">ในระหว่างปีสิ้นสุดวันที่ </w:t>
      </w:r>
      <w:r w:rsidRPr="00EC1A39">
        <w:rPr>
          <w:rFonts w:ascii="Angsana New" w:hAnsi="Angsana New"/>
          <w:sz w:val="28"/>
        </w:rPr>
        <w:t xml:space="preserve">31 </w:t>
      </w:r>
      <w:r w:rsidRPr="00485102">
        <w:rPr>
          <w:rFonts w:ascii="Angsana New" w:hAnsi="Angsana New"/>
          <w:sz w:val="28"/>
          <w:cs/>
        </w:rPr>
        <w:t xml:space="preserve">ธันวาคม </w:t>
      </w:r>
      <w:r w:rsidRPr="00EC1A39">
        <w:rPr>
          <w:rFonts w:ascii="Angsana New" w:hAnsi="Angsana New"/>
          <w:sz w:val="28"/>
        </w:rPr>
        <w:t xml:space="preserve">2560 </w:t>
      </w:r>
      <w:r w:rsidRPr="00485102">
        <w:rPr>
          <w:rFonts w:ascii="Angsana New" w:hAnsi="Angsana New"/>
          <w:sz w:val="28"/>
          <w:cs/>
        </w:rPr>
        <w:t>กิจการร่วมค้าแห่งหนึ่ง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</w:t>
      </w:r>
      <w:r w:rsidR="00485102" w:rsidRPr="00485102">
        <w:rPr>
          <w:rFonts w:ascii="Angsana New" w:hAnsi="Angsana New"/>
          <w:sz w:val="28"/>
          <w:cs/>
        </w:rPr>
        <w:t xml:space="preserve">เมื่อวันที่ </w:t>
      </w:r>
      <w:r w:rsidR="00485102" w:rsidRPr="00485102">
        <w:rPr>
          <w:rFonts w:ascii="Angsana New" w:hAnsi="Angsana New"/>
          <w:sz w:val="28"/>
        </w:rPr>
        <w:t xml:space="preserve">20 </w:t>
      </w:r>
      <w:r w:rsidR="00485102" w:rsidRPr="00485102">
        <w:rPr>
          <w:rFonts w:ascii="Angsana New" w:hAnsi="Angsana New"/>
          <w:sz w:val="28"/>
          <w:cs/>
        </w:rPr>
        <w:t xml:space="preserve">มิถุนายน </w:t>
      </w:r>
      <w:r w:rsidR="00485102" w:rsidRPr="00485102">
        <w:rPr>
          <w:rFonts w:ascii="Angsana New" w:hAnsi="Angsana New"/>
          <w:sz w:val="28"/>
        </w:rPr>
        <w:t xml:space="preserve">2560 </w:t>
      </w:r>
      <w:r w:rsidR="00485102" w:rsidRPr="00485102">
        <w:rPr>
          <w:rFonts w:ascii="Angsana New" w:hAnsi="Angsana New"/>
          <w:sz w:val="28"/>
          <w:cs/>
        </w:rPr>
        <w:t xml:space="preserve"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</w:t>
      </w:r>
      <w:r w:rsidR="00485102" w:rsidRPr="00485102">
        <w:rPr>
          <w:rFonts w:ascii="Angsana New" w:hAnsi="Angsana New"/>
          <w:sz w:val="28"/>
        </w:rPr>
        <w:t xml:space="preserve">17 </w:t>
      </w:r>
      <w:r w:rsidR="00485102" w:rsidRPr="00485102">
        <w:rPr>
          <w:rFonts w:ascii="Angsana New" w:hAnsi="Angsana New"/>
          <w:sz w:val="28"/>
          <w:cs/>
        </w:rPr>
        <w:t xml:space="preserve">กันยายน </w:t>
      </w:r>
      <w:r w:rsidR="00485102" w:rsidRPr="00485102">
        <w:rPr>
          <w:rFonts w:ascii="Angsana New" w:hAnsi="Angsana New"/>
          <w:sz w:val="28"/>
        </w:rPr>
        <w:t>2561</w:t>
      </w:r>
    </w:p>
    <w:p w14:paraId="4D0D45CC" w14:textId="12D7D4AE" w:rsidR="000F79DB" w:rsidRPr="00485102" w:rsidRDefault="00485102" w:rsidP="00B24090">
      <w:pPr>
        <w:spacing w:before="120"/>
        <w:ind w:left="0"/>
        <w:jc w:val="thaiDistribute"/>
        <w:rPr>
          <w:rFonts w:ascii="Angsana New" w:hAnsi="Angsana New"/>
          <w:sz w:val="28"/>
          <w:cs/>
        </w:rPr>
      </w:pPr>
      <w:r w:rsidRPr="00485102">
        <w:rPr>
          <w:rFonts w:ascii="Angsana New" w:hAnsi="Angsana New"/>
          <w:sz w:val="28"/>
          <w:cs/>
        </w:rPr>
        <w:t xml:space="preserve">เมื่อวันที่ </w:t>
      </w:r>
      <w:r w:rsidRPr="00485102">
        <w:rPr>
          <w:rFonts w:ascii="Angsana New" w:hAnsi="Angsana New"/>
          <w:sz w:val="28"/>
        </w:rPr>
        <w:t xml:space="preserve">20 </w:t>
      </w:r>
      <w:r w:rsidRPr="00485102">
        <w:rPr>
          <w:rFonts w:ascii="Angsana New" w:hAnsi="Angsana New"/>
          <w:sz w:val="28"/>
          <w:cs/>
        </w:rPr>
        <w:t xml:space="preserve">มีนาคม </w:t>
      </w:r>
      <w:r w:rsidRPr="00485102">
        <w:rPr>
          <w:rFonts w:ascii="Angsana New" w:hAnsi="Angsana New"/>
          <w:sz w:val="28"/>
        </w:rPr>
        <w:t xml:space="preserve">2562 </w:t>
      </w:r>
      <w:r w:rsidRPr="00485102">
        <w:rPr>
          <w:rFonts w:ascii="Angsana New" w:hAnsi="Angsana New"/>
          <w:sz w:val="28"/>
          <w:cs/>
        </w:rPr>
        <w:t>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เพื่อเสนอให้ที่ประชุมเจ้าหนี้พิจารณา</w:t>
      </w:r>
      <w:r w:rsidR="00AF14FC">
        <w:rPr>
          <w:rFonts w:ascii="Angsana New" w:hAnsi="Angsana New" w:hint="cs"/>
          <w:sz w:val="28"/>
          <w:cs/>
        </w:rPr>
        <w:t xml:space="preserve"> </w:t>
      </w:r>
      <w:r w:rsidR="000054D8">
        <w:rPr>
          <w:rFonts w:ascii="Angsana New" w:hAnsi="Angsana New"/>
          <w:sz w:val="28"/>
          <w:cs/>
        </w:rPr>
        <w:t xml:space="preserve">และเมื่อวันที่ </w:t>
      </w:r>
      <w:r w:rsidR="000054D8" w:rsidRPr="00485102">
        <w:rPr>
          <w:rFonts w:ascii="Angsana New" w:hAnsi="Angsana New"/>
          <w:sz w:val="28"/>
        </w:rPr>
        <w:t>1</w:t>
      </w:r>
      <w:r w:rsidR="00AF14FC" w:rsidRPr="00AF14FC">
        <w:rPr>
          <w:rFonts w:ascii="Angsana New" w:hAnsi="Angsana New"/>
          <w:sz w:val="28"/>
          <w:cs/>
        </w:rPr>
        <w:t xml:space="preserve"> กรกฎาคม </w:t>
      </w:r>
      <w:r w:rsidR="000054D8">
        <w:rPr>
          <w:rFonts w:ascii="Angsana New" w:hAnsi="Angsana New"/>
          <w:sz w:val="28"/>
        </w:rPr>
        <w:t>2562</w:t>
      </w:r>
      <w:r w:rsidR="00AF14FC" w:rsidRPr="00AF14FC">
        <w:rPr>
          <w:rFonts w:ascii="Angsana New" w:hAnsi="Angsana New"/>
          <w:sz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เป็นผู้ชำระบัญชีร่วมกัน ปัจจุบันอยู่ระหว่างการขายทรัพย์สินของกิจการร่วมค้าเพื่อการชำระบัญชี</w:t>
      </w:r>
      <w:r w:rsidR="00AF14FC">
        <w:rPr>
          <w:rFonts w:ascii="Angsana New" w:hAnsi="Angsana New" w:hint="cs"/>
          <w:sz w:val="28"/>
          <w:cs/>
        </w:rPr>
        <w:t xml:space="preserve"> </w:t>
      </w:r>
      <w:r w:rsidR="007F73F1" w:rsidRPr="00AF14FC">
        <w:rPr>
          <w:rFonts w:ascii="Angsana New" w:hAnsi="Angsana New"/>
          <w:sz w:val="28"/>
          <w:cs/>
        </w:rPr>
        <w:t>ผู้บริหารและที่ปรึกษากฎหมายของบริษัทฯ เห็นว่าท้ายที่สุดแล้ว</w:t>
      </w:r>
      <w:r w:rsidR="007579FB">
        <w:rPr>
          <w:rFonts w:ascii="Angsana New" w:hAnsi="Angsana New" w:hint="cs"/>
          <w:sz w:val="28"/>
          <w:cs/>
        </w:rPr>
        <w:t>บริษัทฯ จะ</w:t>
      </w:r>
      <w:r w:rsidR="007579FB" w:rsidRPr="006761BC">
        <w:rPr>
          <w:rFonts w:ascii="Angsana New" w:hAnsi="Angsana New"/>
          <w:spacing w:val="-2"/>
          <w:sz w:val="28"/>
          <w:cs/>
        </w:rPr>
        <w:t>ดำเนินการชำระบัญชีร่วมกับเจ้าหน้าที่พิทักษ์ทรัพย์ ตามแผนการชำระบัญชีที่ได้ตกลงร่วมกันไว้แล้ว</w:t>
      </w:r>
      <w:r w:rsidR="00F03808">
        <w:rPr>
          <w:rFonts w:ascii="Angsana New" w:hAnsi="Angsana New"/>
          <w:spacing w:val="-2"/>
          <w:sz w:val="28"/>
        </w:rPr>
        <w:t xml:space="preserve"> </w:t>
      </w:r>
      <w:r w:rsidR="00F03808">
        <w:rPr>
          <w:rFonts w:ascii="Angsana New" w:hAnsi="Angsana New" w:hint="cs"/>
          <w:sz w:val="28"/>
          <w:cs/>
        </w:rPr>
        <w:t>โดยไม่มีผลขาดทุนเพิ่มขึ้นอย่างมีสาระสำคัญจากที่บริษัทฯ ได้ตั้งค่าเผื่อไว้แล้วในบัญชี ทั้งนี้ข้าพเจ้าไม่ได้ให้ข้อสรุปแบบมีเงื่อนไขต่อเรื่องดังกล่าว</w:t>
      </w:r>
    </w:p>
    <w:p w14:paraId="113B8545" w14:textId="77777777" w:rsidR="00011E1F" w:rsidRPr="00011E1F" w:rsidRDefault="00011E1F" w:rsidP="007219A2">
      <w:pPr>
        <w:spacing w:before="240" w:line="240" w:lineRule="atLeast"/>
        <w:ind w:left="0"/>
        <w:jc w:val="left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z w:val="28"/>
          <w:cs/>
        </w:rPr>
        <w:t>เรื่องอื่น</w:t>
      </w:r>
    </w:p>
    <w:p w14:paraId="33745998" w14:textId="465F7CBE" w:rsidR="00011E1F" w:rsidRPr="00DE23BF" w:rsidRDefault="00011E1F" w:rsidP="00966CF3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งบแสดงฐานะการเงินรวมของบริษัท  อาซีฟา จำกัด (มหาชน)  และบริษัทย่อย และงบการเงินเฉพาะกิจการขอ</w:t>
      </w:r>
      <w:r w:rsidR="00DE23BF" w:rsidRPr="00485102">
        <w:rPr>
          <w:rFonts w:ascii="Angsana New" w:hAnsi="Angsana New"/>
          <w:sz w:val="28"/>
          <w:cs/>
        </w:rPr>
        <w:t>งบริษัท อาซีฟา จำกัด</w:t>
      </w:r>
      <w:r w:rsidR="00B5214B" w:rsidRPr="00485102">
        <w:rPr>
          <w:rFonts w:ascii="Angsana New" w:hAnsi="Angsana New" w:hint="cs"/>
          <w:sz w:val="28"/>
          <w:cs/>
        </w:rPr>
        <w:t xml:space="preserve"> (มหาชน)</w:t>
      </w:r>
      <w:r w:rsidR="00522536">
        <w:rPr>
          <w:rFonts w:ascii="Angsana New" w:hAnsi="Angsana New" w:hint="cs"/>
          <w:sz w:val="28"/>
          <w:cs/>
        </w:rPr>
        <w:t xml:space="preserve"> </w:t>
      </w:r>
      <w:r w:rsidR="00DE23BF" w:rsidRPr="00485102">
        <w:rPr>
          <w:rFonts w:ascii="Angsana New" w:hAnsi="Angsana New"/>
          <w:sz w:val="28"/>
          <w:cs/>
        </w:rPr>
        <w:t xml:space="preserve">ณ วันที่ </w:t>
      </w:r>
      <w:r w:rsidR="00DE23BF">
        <w:rPr>
          <w:rFonts w:ascii="Angsana New" w:hAnsi="Angsana New"/>
          <w:sz w:val="28"/>
        </w:rPr>
        <w:t>31</w:t>
      </w:r>
      <w:r w:rsidRPr="00485102">
        <w:rPr>
          <w:rFonts w:ascii="Angsana New" w:hAnsi="Angsana New"/>
          <w:sz w:val="28"/>
          <w:cs/>
        </w:rPr>
        <w:t xml:space="preserve"> ธันวาคม</w:t>
      </w:r>
      <w:r w:rsidR="00DE23BF" w:rsidRPr="00485102">
        <w:rPr>
          <w:rFonts w:ascii="Angsana New" w:hAnsi="Angsana New"/>
          <w:sz w:val="28"/>
          <w:cs/>
        </w:rPr>
        <w:t xml:space="preserve"> </w:t>
      </w:r>
      <w:r w:rsidR="00DE23BF">
        <w:rPr>
          <w:rFonts w:ascii="Angsana New" w:hAnsi="Angsana New"/>
          <w:sz w:val="28"/>
        </w:rPr>
        <w:t>2561</w:t>
      </w:r>
      <w:r w:rsidRPr="00485102">
        <w:rPr>
          <w:rFonts w:ascii="Angsana New" w:hAnsi="Angsana New"/>
          <w:sz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 </w:t>
      </w:r>
      <w:r w:rsidR="007F73F1" w:rsidRPr="00485102">
        <w:rPr>
          <w:rFonts w:ascii="Angsana New" w:hAnsi="Angsana New"/>
          <w:sz w:val="28"/>
          <w:cs/>
        </w:rPr>
        <w:t xml:space="preserve">ตามรายงานลงวันที่ </w:t>
      </w:r>
      <w:r w:rsidR="007F73F1">
        <w:rPr>
          <w:rFonts w:ascii="Angsana New" w:hAnsi="Angsana New"/>
          <w:sz w:val="28"/>
        </w:rPr>
        <w:t>22</w:t>
      </w:r>
      <w:r w:rsidR="007F73F1" w:rsidRPr="00485102">
        <w:rPr>
          <w:rFonts w:ascii="Angsana New" w:hAnsi="Angsana New"/>
          <w:sz w:val="28"/>
          <w:cs/>
        </w:rPr>
        <w:t xml:space="preserve"> </w:t>
      </w:r>
      <w:r w:rsidR="007F73F1" w:rsidRPr="00485102">
        <w:rPr>
          <w:rFonts w:ascii="Angsana New" w:hAnsi="Angsana New" w:hint="cs"/>
          <w:sz w:val="28"/>
          <w:cs/>
        </w:rPr>
        <w:t>กุมภาพันธ์</w:t>
      </w:r>
      <w:r w:rsidR="007F73F1" w:rsidRPr="00485102">
        <w:rPr>
          <w:rFonts w:ascii="Angsana New" w:hAnsi="Angsana New"/>
          <w:sz w:val="28"/>
          <w:cs/>
        </w:rPr>
        <w:t xml:space="preserve"> </w:t>
      </w:r>
      <w:r w:rsidR="007F73F1">
        <w:rPr>
          <w:rFonts w:ascii="Angsana New" w:hAnsi="Angsana New"/>
          <w:sz w:val="28"/>
        </w:rPr>
        <w:t>2562</w:t>
      </w:r>
      <w:r w:rsidR="007F73F1" w:rsidRPr="00485102">
        <w:rPr>
          <w:rFonts w:ascii="Angsana New" w:hAnsi="Angsana New" w:hint="cs"/>
          <w:sz w:val="28"/>
          <w:cs/>
        </w:rPr>
        <w:t xml:space="preserve"> </w:t>
      </w:r>
      <w:r w:rsidRPr="00485102">
        <w:rPr>
          <w:rFonts w:ascii="Angsana New" w:hAnsi="Angsana New"/>
          <w:sz w:val="28"/>
          <w:cs/>
        </w:rPr>
        <w:t>ซึ่งแสดงความเห็นอย่างไ</w:t>
      </w:r>
      <w:r w:rsidR="00DE23BF" w:rsidRPr="00485102">
        <w:rPr>
          <w:rFonts w:ascii="Angsana New" w:hAnsi="Angsana New"/>
          <w:sz w:val="28"/>
          <w:cs/>
        </w:rPr>
        <w:t xml:space="preserve">ม่มีเงื่อนไข </w:t>
      </w:r>
      <w:r w:rsidR="007F73F1" w:rsidRPr="00485102">
        <w:rPr>
          <w:rFonts w:ascii="Angsana New" w:hAnsi="Angsana New" w:hint="cs"/>
          <w:sz w:val="28"/>
          <w:cs/>
        </w:rPr>
        <w:t>และมีวรรคข้อมูลและเหตุการณ์ที่เน้นเพื่อให้ข้อสังเกตเรื่องการหยุดดำเนินกิจการ</w:t>
      </w:r>
      <w:bookmarkStart w:id="0" w:name="_GoBack"/>
      <w:bookmarkEnd w:id="0"/>
      <w:r w:rsidR="007F73F1" w:rsidRPr="00485102">
        <w:rPr>
          <w:rFonts w:ascii="Angsana New" w:hAnsi="Angsana New" w:hint="cs"/>
          <w:sz w:val="28"/>
          <w:cs/>
        </w:rPr>
        <w:t xml:space="preserve">ของกิจการร่วมค้าแห่งหนึ่งซึ่งเป็นบริษัทย่อยของบริษัทฯ เนื่องจากผู้ร่วมค้าของกิจการร่วมค้าได้ถูกศาลสั่งพิทักษ์ทรัพย์เด็ดขาด </w:t>
      </w:r>
      <w:r w:rsidRPr="00485102">
        <w:rPr>
          <w:rFonts w:ascii="Angsana New" w:eastAsia="SimSun" w:hAnsi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6F1BDF">
        <w:rPr>
          <w:rFonts w:ascii="Angsana New" w:eastAsia="SimSun" w:hAnsi="Angsana New" w:hint="cs"/>
          <w:sz w:val="28"/>
          <w:cs/>
        </w:rPr>
        <w:t xml:space="preserve"> </w:t>
      </w:r>
      <w:r w:rsidR="00522536">
        <w:rPr>
          <w:rFonts w:ascii="Angsana New" w:hAnsi="Angsana New" w:hint="cs"/>
          <w:spacing w:val="0"/>
          <w:sz w:val="28"/>
          <w:cs/>
        </w:rPr>
        <w:t>สำหรับงวดสามเดือน</w:t>
      </w:r>
      <w:r w:rsidR="006F1BDF" w:rsidRPr="009C47B7">
        <w:rPr>
          <w:rFonts w:ascii="Angsana New" w:hAnsi="Angsana New" w:hint="cs"/>
          <w:spacing w:val="0"/>
          <w:sz w:val="28"/>
          <w:cs/>
        </w:rPr>
        <w:t>และ</w:t>
      </w:r>
      <w:r w:rsidR="007A75DA">
        <w:rPr>
          <w:rFonts w:ascii="Angsana New" w:hAnsi="Angsana New" w:hint="cs"/>
          <w:spacing w:val="0"/>
          <w:sz w:val="28"/>
          <w:cs/>
        </w:rPr>
        <w:t>เก้า</w:t>
      </w:r>
      <w:r w:rsidR="006F1BDF" w:rsidRPr="009C47B7">
        <w:rPr>
          <w:rFonts w:ascii="Angsana New" w:hAnsi="Angsana New" w:hint="cs"/>
          <w:spacing w:val="0"/>
          <w:sz w:val="28"/>
          <w:cs/>
        </w:rPr>
        <w:t xml:space="preserve">เดือน สิ้นสุดวันที่ </w:t>
      </w:r>
      <w:r w:rsidR="006F1BDF" w:rsidRPr="00581488">
        <w:rPr>
          <w:rFonts w:ascii="Angsana New" w:hAnsi="Angsana New"/>
          <w:spacing w:val="0"/>
          <w:sz w:val="28"/>
        </w:rPr>
        <w:t xml:space="preserve">30 </w:t>
      </w:r>
      <w:r w:rsidR="007A75DA">
        <w:rPr>
          <w:rFonts w:ascii="Angsana New" w:hAnsi="Angsana New" w:hint="cs"/>
          <w:spacing w:val="0"/>
          <w:sz w:val="28"/>
          <w:cs/>
        </w:rPr>
        <w:t>กันยายน</w:t>
      </w:r>
      <w:r w:rsidR="006F1BDF" w:rsidRPr="009C47B7">
        <w:rPr>
          <w:rFonts w:ascii="Angsana New" w:hAnsi="Angsana New" w:hint="cs"/>
          <w:spacing w:val="0"/>
          <w:sz w:val="28"/>
          <w:cs/>
        </w:rPr>
        <w:t xml:space="preserve"> </w:t>
      </w:r>
      <w:r w:rsidR="006F1BDF" w:rsidRPr="009C47B7">
        <w:rPr>
          <w:rFonts w:ascii="Angsana New" w:hAnsi="Angsana New" w:hint="cs"/>
          <w:spacing w:val="0"/>
          <w:sz w:val="28"/>
        </w:rPr>
        <w:t>256</w:t>
      </w:r>
      <w:r w:rsidR="006F1BDF">
        <w:rPr>
          <w:rFonts w:ascii="Angsana New" w:hAnsi="Angsana New"/>
          <w:spacing w:val="0"/>
          <w:sz w:val="28"/>
        </w:rPr>
        <w:t>1</w:t>
      </w:r>
      <w:r w:rsidR="006F1BDF" w:rsidRPr="009C47B7">
        <w:rPr>
          <w:rFonts w:ascii="Angsana New" w:hAnsi="Angsana New"/>
          <w:spacing w:val="0"/>
          <w:sz w:val="28"/>
        </w:rPr>
        <w:t xml:space="preserve"> </w:t>
      </w:r>
      <w:r w:rsidRPr="00485102">
        <w:rPr>
          <w:rFonts w:ascii="Angsana New" w:hAnsi="Angsana New"/>
          <w:spacing w:val="-4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DB4EF6">
        <w:rPr>
          <w:rFonts w:ascii="Angsana New" w:hAnsi="Angsana New"/>
          <w:spacing w:val="-4"/>
          <w:sz w:val="28"/>
          <w:cs/>
        </w:rPr>
        <w:t>แสเงินสดเฉพาะกิจการ สำหรับงวด</w:t>
      </w:r>
      <w:r w:rsidR="007A75DA">
        <w:rPr>
          <w:rFonts w:ascii="Angsana New" w:hAnsi="Angsana New" w:hint="cs"/>
          <w:spacing w:val="-4"/>
          <w:sz w:val="28"/>
          <w:cs/>
        </w:rPr>
        <w:t>เก้า</w:t>
      </w:r>
      <w:r w:rsidRPr="00485102">
        <w:rPr>
          <w:rFonts w:ascii="Angsana New" w:hAnsi="Angsana New"/>
          <w:spacing w:val="-4"/>
          <w:sz w:val="28"/>
          <w:cs/>
        </w:rPr>
        <w:t xml:space="preserve">เดือน สิ้นสุดวันที่ </w:t>
      </w:r>
      <w:r w:rsidR="00DB4EF6">
        <w:rPr>
          <w:rFonts w:ascii="Angsana New" w:eastAsia="SimSun" w:hAnsi="Angsana New"/>
          <w:spacing w:val="-4"/>
          <w:sz w:val="28"/>
        </w:rPr>
        <w:t>30</w:t>
      </w:r>
      <w:r w:rsidR="00DB4EF6">
        <w:rPr>
          <w:rFonts w:ascii="Angsana New" w:eastAsia="SimSun" w:hAnsi="Angsana New"/>
          <w:spacing w:val="-4"/>
          <w:sz w:val="28"/>
          <w:cs/>
        </w:rPr>
        <w:t xml:space="preserve"> </w:t>
      </w:r>
      <w:r w:rsidR="007A75DA">
        <w:rPr>
          <w:rFonts w:ascii="Angsana New" w:eastAsia="SimSun" w:hAnsi="Angsana New" w:hint="cs"/>
          <w:spacing w:val="-4"/>
          <w:sz w:val="28"/>
          <w:cs/>
        </w:rPr>
        <w:t>กันยายน</w:t>
      </w:r>
      <w:r w:rsidRPr="00485102">
        <w:rPr>
          <w:rFonts w:ascii="Angsana New" w:eastAsia="SimSun" w:hAnsi="Angsana New"/>
          <w:spacing w:val="-4"/>
          <w:sz w:val="28"/>
          <w:cs/>
        </w:rPr>
        <w:t xml:space="preserve"> </w:t>
      </w:r>
      <w:r w:rsidR="00DE23BF">
        <w:rPr>
          <w:rFonts w:ascii="Angsana New" w:hAnsi="Angsana New"/>
          <w:spacing w:val="-4"/>
          <w:sz w:val="28"/>
        </w:rPr>
        <w:t>2561</w:t>
      </w:r>
      <w:r>
        <w:rPr>
          <w:rFonts w:ascii="Angsana New" w:hAnsi="Angsana New"/>
          <w:spacing w:val="-4"/>
          <w:sz w:val="28"/>
        </w:rPr>
        <w:t xml:space="preserve"> </w:t>
      </w:r>
      <w:r w:rsidRPr="00485102">
        <w:rPr>
          <w:rFonts w:ascii="Angsana New" w:hAnsi="Angsana New"/>
          <w:sz w:val="28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 </w:t>
      </w:r>
      <w:r w:rsidR="001D3AD7" w:rsidRPr="00485102">
        <w:rPr>
          <w:rFonts w:ascii="Angsana New" w:hAnsi="Angsana New"/>
          <w:sz w:val="28"/>
          <w:cs/>
        </w:rPr>
        <w:t xml:space="preserve">ตามรายงานลงวันที่ </w:t>
      </w:r>
      <w:r w:rsidR="007A75DA">
        <w:rPr>
          <w:rFonts w:ascii="Angsana New" w:hAnsi="Angsana New"/>
          <w:sz w:val="28"/>
        </w:rPr>
        <w:t>9</w:t>
      </w:r>
      <w:r w:rsidR="00DB4EF6">
        <w:rPr>
          <w:rFonts w:ascii="Angsana New" w:hAnsi="Angsana New"/>
          <w:sz w:val="28"/>
          <w:cs/>
        </w:rPr>
        <w:t xml:space="preserve"> </w:t>
      </w:r>
      <w:r w:rsidR="007A75DA">
        <w:rPr>
          <w:rFonts w:ascii="Angsana New" w:hAnsi="Angsana New" w:hint="cs"/>
          <w:sz w:val="28"/>
          <w:cs/>
        </w:rPr>
        <w:t>พฤศจิกา</w:t>
      </w:r>
      <w:r w:rsidR="00394CAB">
        <w:rPr>
          <w:rFonts w:ascii="Angsana New" w:hAnsi="Angsana New" w:hint="cs"/>
          <w:sz w:val="28"/>
          <w:cs/>
        </w:rPr>
        <w:t>ยน</w:t>
      </w:r>
      <w:r w:rsidR="001D3AD7" w:rsidRPr="00485102">
        <w:rPr>
          <w:rFonts w:ascii="Angsana New" w:hAnsi="Angsana New"/>
          <w:sz w:val="28"/>
          <w:cs/>
        </w:rPr>
        <w:t xml:space="preserve"> </w:t>
      </w:r>
      <w:r w:rsidR="001D3AD7">
        <w:rPr>
          <w:rFonts w:ascii="Angsana New" w:hAnsi="Angsana New"/>
          <w:sz w:val="28"/>
        </w:rPr>
        <w:t>2561</w:t>
      </w:r>
      <w:r w:rsidRPr="00485102">
        <w:rPr>
          <w:rFonts w:ascii="Angsana New" w:hAnsi="Angsana New"/>
          <w:sz w:val="28"/>
          <w:cs/>
        </w:rPr>
        <w:t xml:space="preserve">โดยให้ข้อสรุปแบบไม่มีเงื่อนไข </w:t>
      </w:r>
    </w:p>
    <w:p w14:paraId="74544ADA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60C8780B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05B218BD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1C6BBCDD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6C393895" w14:textId="79145079" w:rsidR="00011E1F" w:rsidRPr="00485102" w:rsidRDefault="00011E1F" w:rsidP="00011E1F">
      <w:pPr>
        <w:ind w:left="0" w:firstLine="2"/>
        <w:jc w:val="both"/>
        <w:rPr>
          <w:rFonts w:ascii="Angsana New" w:hAnsi="Angsana New"/>
          <w:sz w:val="28"/>
          <w:cs/>
        </w:rPr>
      </w:pPr>
      <w:r w:rsidRPr="00485102">
        <w:rPr>
          <w:rFonts w:ascii="Angsana New" w:hAnsi="Angsana New"/>
          <w:sz w:val="28"/>
        </w:rPr>
        <w:t>(</w:t>
      </w:r>
      <w:r w:rsidR="00FE3014">
        <w:rPr>
          <w:rFonts w:ascii="Angsana New" w:hAnsi="Angsana New"/>
          <w:sz w:val="28"/>
          <w:cs/>
        </w:rPr>
        <w:t xml:space="preserve">นายอธิพงศ์ </w:t>
      </w:r>
      <w:r w:rsidR="00FE3014">
        <w:rPr>
          <w:rFonts w:ascii="Angsana New" w:hAnsi="Angsana New" w:hint="cs"/>
          <w:sz w:val="28"/>
          <w:cs/>
        </w:rPr>
        <w:t xml:space="preserve"> </w:t>
      </w:r>
      <w:r w:rsidR="00FE3014">
        <w:rPr>
          <w:rFonts w:ascii="Angsana New" w:hAnsi="Angsana New"/>
          <w:sz w:val="28"/>
          <w:cs/>
        </w:rPr>
        <w:t xml:space="preserve"> </w:t>
      </w:r>
      <w:r w:rsidRPr="00485102">
        <w:rPr>
          <w:rFonts w:ascii="Angsana New" w:hAnsi="Angsana New"/>
          <w:sz w:val="28"/>
          <w:cs/>
        </w:rPr>
        <w:t>อธิพงศ์สกุล)</w:t>
      </w:r>
    </w:p>
    <w:p w14:paraId="6A3CA536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A37C2B">
        <w:rPr>
          <w:rFonts w:ascii="Angsana New" w:hAnsi="Angsana New"/>
          <w:sz w:val="28"/>
        </w:rPr>
        <w:t>3500</w:t>
      </w:r>
    </w:p>
    <w:p w14:paraId="339AF6D6" w14:textId="77777777" w:rsidR="0005536D" w:rsidRPr="00485102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85102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4336A7">
        <w:rPr>
          <w:rFonts w:ascii="Angsana New" w:hAnsi="Angsana New"/>
          <w:spacing w:val="0"/>
          <w:sz w:val="28"/>
        </w:rPr>
        <w:t xml:space="preserve"> </w:t>
      </w:r>
      <w:r w:rsidRPr="00485102">
        <w:rPr>
          <w:rFonts w:ascii="Angsana New" w:hAnsi="Angsana New"/>
          <w:spacing w:val="0"/>
          <w:sz w:val="28"/>
          <w:cs/>
        </w:rPr>
        <w:t>จำกัด</w:t>
      </w:r>
    </w:p>
    <w:p w14:paraId="5AFC50FF" w14:textId="12FC7A9D" w:rsidR="004336A7" w:rsidRPr="00FE3014" w:rsidRDefault="0092235C" w:rsidP="004336A7">
      <w:pPr>
        <w:ind w:left="0"/>
        <w:jc w:val="left"/>
        <w:rPr>
          <w:rFonts w:ascii="Angsana New" w:hAnsi="Angsana New"/>
          <w:spacing w:val="0"/>
          <w:sz w:val="28"/>
        </w:rPr>
      </w:pPr>
      <w:r w:rsidRPr="00FE3014">
        <w:rPr>
          <w:rFonts w:ascii="Angsana New" w:hAnsi="Angsana New"/>
          <w:spacing w:val="0"/>
          <w:sz w:val="28"/>
          <w:cs/>
        </w:rPr>
        <w:t>กรุงเทพ</w:t>
      </w:r>
      <w:r w:rsidR="0005536D" w:rsidRPr="00FE3014">
        <w:rPr>
          <w:rFonts w:ascii="Angsana New" w:hAnsi="Angsana New"/>
          <w:spacing w:val="0"/>
          <w:sz w:val="28"/>
          <w:cs/>
        </w:rPr>
        <w:t xml:space="preserve">ฯ </w:t>
      </w:r>
      <w:r w:rsidR="004D04A8">
        <w:rPr>
          <w:rFonts w:ascii="Angsana New" w:hAnsi="Angsana New"/>
          <w:spacing w:val="0"/>
          <w:sz w:val="28"/>
        </w:rPr>
        <w:t>7</w:t>
      </w:r>
      <w:r w:rsidR="00230B6D" w:rsidRPr="00FE3014">
        <w:rPr>
          <w:rFonts w:ascii="Angsana New" w:hAnsi="Angsana New"/>
          <w:spacing w:val="0"/>
          <w:sz w:val="28"/>
        </w:rPr>
        <w:t xml:space="preserve"> </w:t>
      </w:r>
      <w:r w:rsidR="00033360" w:rsidRPr="00FE3014">
        <w:rPr>
          <w:rFonts w:ascii="Angsana New" w:hAnsi="Angsana New"/>
          <w:spacing w:val="0"/>
          <w:sz w:val="28"/>
          <w:cs/>
        </w:rPr>
        <w:t>พฤ</w:t>
      </w:r>
      <w:r w:rsidR="007A75DA" w:rsidRPr="00FE3014">
        <w:rPr>
          <w:rFonts w:ascii="Angsana New" w:hAnsi="Angsana New" w:hint="cs"/>
          <w:spacing w:val="0"/>
          <w:sz w:val="28"/>
          <w:cs/>
        </w:rPr>
        <w:t>ศจิกายน</w:t>
      </w:r>
      <w:r w:rsidR="0005536D" w:rsidRPr="00FE3014">
        <w:rPr>
          <w:rFonts w:ascii="Angsana New" w:hAnsi="Angsana New"/>
          <w:spacing w:val="0"/>
          <w:sz w:val="28"/>
          <w:cs/>
        </w:rPr>
        <w:t xml:space="preserve"> </w:t>
      </w:r>
      <w:r w:rsidR="004336A7" w:rsidRPr="00FE3014">
        <w:rPr>
          <w:rFonts w:ascii="Angsana New" w:hAnsi="Angsana New"/>
          <w:spacing w:val="0"/>
          <w:sz w:val="28"/>
        </w:rPr>
        <w:t>256</w:t>
      </w:r>
      <w:r w:rsidR="000F79DB" w:rsidRPr="00FE3014">
        <w:rPr>
          <w:rFonts w:ascii="Angsana New" w:hAnsi="Angsana New"/>
          <w:spacing w:val="0"/>
          <w:sz w:val="28"/>
        </w:rPr>
        <w:t>2</w:t>
      </w:r>
    </w:p>
    <w:p w14:paraId="1CBC3E00" w14:textId="77777777" w:rsidR="00B4504F" w:rsidRPr="00FE3014" w:rsidRDefault="00B4504F" w:rsidP="004336A7">
      <w:pPr>
        <w:ind w:left="0"/>
        <w:jc w:val="left"/>
        <w:rPr>
          <w:rFonts w:ascii="Angsana New" w:hAnsi="Angsana New"/>
          <w:spacing w:val="0"/>
          <w:sz w:val="28"/>
        </w:rPr>
        <w:sectPr w:rsidR="00B4504F" w:rsidRPr="00FE3014" w:rsidSect="004336A7"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418" w:right="1418" w:bottom="1418" w:left="1701" w:header="964" w:footer="964" w:gutter="0"/>
          <w:pgNumType w:start="1"/>
          <w:cols w:space="720"/>
          <w:titlePg/>
          <w:docGrid w:linePitch="272"/>
        </w:sectPr>
      </w:pPr>
    </w:p>
    <w:p w14:paraId="7CA34709" w14:textId="77777777" w:rsidR="00903603" w:rsidRPr="004336A7" w:rsidRDefault="00903603" w:rsidP="004336A7">
      <w:pPr>
        <w:ind w:left="0"/>
        <w:jc w:val="center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z w:val="28"/>
          <w:cs/>
        </w:rPr>
        <w:lastRenderedPageBreak/>
        <w:t xml:space="preserve">บริษัท </w:t>
      </w:r>
      <w:r w:rsidR="00230B6D" w:rsidRPr="00485102">
        <w:rPr>
          <w:rFonts w:ascii="Angsana New" w:hAnsi="Angsana New"/>
          <w:b/>
          <w:bCs/>
          <w:sz w:val="28"/>
          <w:cs/>
        </w:rPr>
        <w:t xml:space="preserve">อาซีฟา จำกัด (มหาชน) </w:t>
      </w:r>
      <w:r w:rsidRPr="00485102">
        <w:rPr>
          <w:rFonts w:ascii="Angsana New" w:hAnsi="Angsana New"/>
          <w:b/>
          <w:bCs/>
          <w:sz w:val="28"/>
          <w:cs/>
        </w:rPr>
        <w:t>และบริษัทย่อย</w:t>
      </w:r>
    </w:p>
    <w:p w14:paraId="1EE91796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6F3A9DF2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6CA3F8E" w14:textId="20306AAD" w:rsidR="00982909" w:rsidRPr="004336A7" w:rsidRDefault="00240A23" w:rsidP="004336A7">
      <w:pPr>
        <w:ind w:left="0"/>
        <w:jc w:val="center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สำหรับงวดสามเดือนและเก้าเดือน</w:t>
      </w:r>
      <w:r w:rsidR="00982909" w:rsidRPr="004336A7">
        <w:rPr>
          <w:rFonts w:ascii="Angsana New" w:hAnsi="Angsana New"/>
          <w:sz w:val="28"/>
        </w:rPr>
        <w:t xml:space="preserve"> </w:t>
      </w:r>
      <w:r w:rsidR="00982909" w:rsidRPr="00485102">
        <w:rPr>
          <w:rFonts w:ascii="Angsana New" w:hAnsi="Angsana New"/>
          <w:sz w:val="28"/>
          <w:cs/>
        </w:rPr>
        <w:t xml:space="preserve">สิ้นสุดวันที่ </w:t>
      </w:r>
      <w:r w:rsidR="00DE23BF">
        <w:rPr>
          <w:rFonts w:ascii="Angsana New" w:eastAsia="SimSun" w:hAnsi="Angsana New"/>
          <w:sz w:val="28"/>
        </w:rPr>
        <w:t>3</w:t>
      </w:r>
      <w:r w:rsidR="00046BCA">
        <w:rPr>
          <w:rFonts w:ascii="Angsana New" w:eastAsia="SimSun" w:hAnsi="Angsana New"/>
          <w:sz w:val="28"/>
        </w:rPr>
        <w:t xml:space="preserve">0 </w:t>
      </w:r>
      <w:r w:rsidR="007A75DA">
        <w:rPr>
          <w:rFonts w:ascii="Angsana New" w:eastAsia="SimSun" w:hAnsi="Angsana New" w:hint="cs"/>
          <w:sz w:val="28"/>
          <w:cs/>
        </w:rPr>
        <w:t>กันยายน</w:t>
      </w:r>
      <w:r w:rsidR="005A4292" w:rsidRPr="00485102">
        <w:rPr>
          <w:rFonts w:ascii="Angsana New" w:eastAsia="SimSun" w:hAnsi="Angsana New"/>
          <w:sz w:val="28"/>
          <w:cs/>
        </w:rPr>
        <w:t xml:space="preserve"> </w:t>
      </w:r>
      <w:r w:rsidR="00DE23BF">
        <w:rPr>
          <w:rFonts w:ascii="Angsana New" w:hAnsi="Angsana New"/>
          <w:sz w:val="28"/>
        </w:rPr>
        <w:t>2562</w:t>
      </w:r>
    </w:p>
    <w:sectPr w:rsidR="00982909" w:rsidRPr="004336A7" w:rsidSect="00C66D75">
      <w:headerReference w:type="first" r:id="rId12"/>
      <w:pgSz w:w="11906" w:h="16838" w:code="9"/>
      <w:pgMar w:top="1418" w:right="1418" w:bottom="1418" w:left="1701" w:header="964" w:footer="964" w:gutter="0"/>
      <w:pgNumType w:start="1"/>
      <w:cols w:space="720"/>
      <w:vAlign w:val="center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2A166" w14:textId="77777777" w:rsidR="009F6BCE" w:rsidRDefault="009F6BCE">
      <w:r>
        <w:separator/>
      </w:r>
    </w:p>
  </w:endnote>
  <w:endnote w:type="continuationSeparator" w:id="0">
    <w:p w14:paraId="1B49D659" w14:textId="77777777" w:rsidR="009F6BCE" w:rsidRDefault="009F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3633240"/>
      <w:docPartObj>
        <w:docPartGallery w:val="Page Numbers (Bottom of Page)"/>
        <w:docPartUnique/>
      </w:docPartObj>
    </w:sdtPr>
    <w:sdtEndPr/>
    <w:sdtContent>
      <w:p w14:paraId="37CC05DF" w14:textId="77777777" w:rsidR="00C66D75" w:rsidRDefault="00C66D75">
        <w:pPr>
          <w:pStyle w:val="Footer"/>
          <w:jc w:val="right"/>
        </w:pPr>
        <w:r w:rsidRPr="00C66D75">
          <w:rPr>
            <w:sz w:val="28"/>
            <w:szCs w:val="28"/>
          </w:rPr>
          <w:fldChar w:fldCharType="begin"/>
        </w:r>
        <w:r w:rsidRPr="00C66D75">
          <w:rPr>
            <w:sz w:val="28"/>
            <w:szCs w:val="28"/>
          </w:rPr>
          <w:instrText xml:space="preserve"> PAGE   \* MERGEFORMAT </w:instrText>
        </w:r>
        <w:r w:rsidRPr="00C66D75">
          <w:rPr>
            <w:sz w:val="28"/>
            <w:szCs w:val="28"/>
          </w:rPr>
          <w:fldChar w:fldCharType="separate"/>
        </w:r>
        <w:r w:rsidR="00F11330">
          <w:rPr>
            <w:noProof/>
            <w:sz w:val="28"/>
            <w:szCs w:val="28"/>
          </w:rPr>
          <w:t>2</w:t>
        </w:r>
        <w:r w:rsidRPr="00C66D75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A4647" w14:textId="77777777" w:rsidR="00D0699D" w:rsidRPr="00D0699D" w:rsidRDefault="00D0699D" w:rsidP="00D0699D">
    <w:pPr>
      <w:pStyle w:val="Footer"/>
      <w:jc w:val="right"/>
      <w:rPr>
        <w:sz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32"/>
      </w:rPr>
      <w:id w:val="-841161832"/>
      <w:docPartObj>
        <w:docPartGallery w:val="Page Numbers (Bottom of Page)"/>
        <w:docPartUnique/>
      </w:docPartObj>
    </w:sdtPr>
    <w:sdtEndPr/>
    <w:sdtContent>
      <w:p w14:paraId="01E8601A" w14:textId="77777777" w:rsidR="00B4504F" w:rsidRDefault="00B4504F" w:rsidP="00B4504F">
        <w:pPr>
          <w:pStyle w:val="Footer"/>
          <w:jc w:val="right"/>
          <w:rPr>
            <w:sz w:val="32"/>
          </w:rPr>
        </w:pPr>
        <w:r w:rsidRPr="00C66D75">
          <w:rPr>
            <w:sz w:val="28"/>
            <w:szCs w:val="28"/>
          </w:rPr>
          <w:fldChar w:fldCharType="begin"/>
        </w:r>
        <w:r w:rsidRPr="00C66D75">
          <w:rPr>
            <w:sz w:val="28"/>
            <w:szCs w:val="28"/>
          </w:rPr>
          <w:instrText xml:space="preserve"> PAGE   \* MERGEFORMAT </w:instrText>
        </w:r>
        <w:r w:rsidRPr="00C66D75">
          <w:rPr>
            <w:sz w:val="28"/>
            <w:szCs w:val="28"/>
          </w:rPr>
          <w:fldChar w:fldCharType="separate"/>
        </w:r>
        <w:r w:rsidR="00F11330">
          <w:rPr>
            <w:noProof/>
            <w:sz w:val="28"/>
            <w:szCs w:val="28"/>
          </w:rPr>
          <w:t>1</w:t>
        </w:r>
        <w:r w:rsidRPr="00C66D75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BF121" w14:textId="77777777" w:rsidR="009F6BCE" w:rsidRDefault="009F6BCE">
      <w:r>
        <w:separator/>
      </w:r>
    </w:p>
  </w:footnote>
  <w:footnote w:type="continuationSeparator" w:id="0">
    <w:p w14:paraId="0ED0315A" w14:textId="77777777" w:rsidR="009F6BCE" w:rsidRDefault="009F6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12"/>
      <w:gridCol w:w="3969"/>
    </w:tblGrid>
    <w:tr w:rsidR="004336A7" w:rsidRPr="00FB39CE" w14:paraId="1965C335" w14:textId="77777777" w:rsidTr="00483CEF">
      <w:trPr>
        <w:trHeight w:val="2488"/>
      </w:trPr>
      <w:tc>
        <w:tcPr>
          <w:tcW w:w="5812" w:type="dxa"/>
        </w:tcPr>
        <w:p w14:paraId="68BF9BAE" w14:textId="77777777" w:rsidR="004336A7" w:rsidRDefault="004336A7" w:rsidP="00483CEF">
          <w:pPr>
            <w:pStyle w:val="Header"/>
          </w:pPr>
        </w:p>
      </w:tc>
      <w:tc>
        <w:tcPr>
          <w:tcW w:w="3969" w:type="dxa"/>
        </w:tcPr>
        <w:p w14:paraId="19C443B2" w14:textId="77777777" w:rsidR="004336A7" w:rsidRPr="00FB39CE" w:rsidRDefault="004336A7" w:rsidP="00483CEF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14:paraId="6FFE7CED" w14:textId="77777777" w:rsidR="004336A7" w:rsidRDefault="004336A7" w:rsidP="004336A7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9D90E" w14:textId="77777777"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evenAndOddHeaders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jAwNjc0sDC2MDZT0lEKTi0uzszPAykwrgUAhVxsoiwAAAA="/>
  </w:docVars>
  <w:rsids>
    <w:rsidRoot w:val="009F3DD4"/>
    <w:rsid w:val="00000CF8"/>
    <w:rsid w:val="000010D4"/>
    <w:rsid w:val="000054D8"/>
    <w:rsid w:val="00011E1F"/>
    <w:rsid w:val="000305E0"/>
    <w:rsid w:val="00033360"/>
    <w:rsid w:val="00034EA5"/>
    <w:rsid w:val="00040BD8"/>
    <w:rsid w:val="00046BCA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1B5F"/>
    <w:rsid w:val="000C6BAB"/>
    <w:rsid w:val="000D727C"/>
    <w:rsid w:val="000E2E21"/>
    <w:rsid w:val="000F2546"/>
    <w:rsid w:val="000F600C"/>
    <w:rsid w:val="000F79DB"/>
    <w:rsid w:val="000F7EEF"/>
    <w:rsid w:val="00107819"/>
    <w:rsid w:val="00116C0A"/>
    <w:rsid w:val="001272DA"/>
    <w:rsid w:val="00132804"/>
    <w:rsid w:val="0015078B"/>
    <w:rsid w:val="001645B5"/>
    <w:rsid w:val="00172511"/>
    <w:rsid w:val="001A3421"/>
    <w:rsid w:val="001D3AD7"/>
    <w:rsid w:val="001E3290"/>
    <w:rsid w:val="00203D8E"/>
    <w:rsid w:val="002077B7"/>
    <w:rsid w:val="00221414"/>
    <w:rsid w:val="00222262"/>
    <w:rsid w:val="0023042A"/>
    <w:rsid w:val="00230B6D"/>
    <w:rsid w:val="0023145B"/>
    <w:rsid w:val="00233C8F"/>
    <w:rsid w:val="00236332"/>
    <w:rsid w:val="00240A23"/>
    <w:rsid w:val="00257CF0"/>
    <w:rsid w:val="00260C6A"/>
    <w:rsid w:val="00270E7D"/>
    <w:rsid w:val="002903A9"/>
    <w:rsid w:val="002907D1"/>
    <w:rsid w:val="002B25B7"/>
    <w:rsid w:val="002B5699"/>
    <w:rsid w:val="002C34B3"/>
    <w:rsid w:val="002E6759"/>
    <w:rsid w:val="00304B55"/>
    <w:rsid w:val="003159C8"/>
    <w:rsid w:val="00330EDE"/>
    <w:rsid w:val="00345AB1"/>
    <w:rsid w:val="00354B0D"/>
    <w:rsid w:val="00394AB9"/>
    <w:rsid w:val="00394CAB"/>
    <w:rsid w:val="003B3F59"/>
    <w:rsid w:val="003D4935"/>
    <w:rsid w:val="003F7661"/>
    <w:rsid w:val="00422755"/>
    <w:rsid w:val="004336A7"/>
    <w:rsid w:val="00442744"/>
    <w:rsid w:val="004642DE"/>
    <w:rsid w:val="0046514E"/>
    <w:rsid w:val="00470073"/>
    <w:rsid w:val="0047639E"/>
    <w:rsid w:val="004815DB"/>
    <w:rsid w:val="00485102"/>
    <w:rsid w:val="004901DB"/>
    <w:rsid w:val="004C130D"/>
    <w:rsid w:val="004C26E9"/>
    <w:rsid w:val="004D04A8"/>
    <w:rsid w:val="004D7EBB"/>
    <w:rsid w:val="004F72B1"/>
    <w:rsid w:val="00500239"/>
    <w:rsid w:val="00503320"/>
    <w:rsid w:val="0051231D"/>
    <w:rsid w:val="00514654"/>
    <w:rsid w:val="00515917"/>
    <w:rsid w:val="00522536"/>
    <w:rsid w:val="00522696"/>
    <w:rsid w:val="00543464"/>
    <w:rsid w:val="00552297"/>
    <w:rsid w:val="00555A01"/>
    <w:rsid w:val="005616A8"/>
    <w:rsid w:val="00561AAB"/>
    <w:rsid w:val="005758B3"/>
    <w:rsid w:val="00593274"/>
    <w:rsid w:val="005A4292"/>
    <w:rsid w:val="005B264A"/>
    <w:rsid w:val="005B39FE"/>
    <w:rsid w:val="005B57AA"/>
    <w:rsid w:val="005D6A00"/>
    <w:rsid w:val="005E2754"/>
    <w:rsid w:val="005E4004"/>
    <w:rsid w:val="005F08AC"/>
    <w:rsid w:val="006012A2"/>
    <w:rsid w:val="00601D03"/>
    <w:rsid w:val="0062212B"/>
    <w:rsid w:val="00633604"/>
    <w:rsid w:val="00636CE8"/>
    <w:rsid w:val="00646BAE"/>
    <w:rsid w:val="0065079F"/>
    <w:rsid w:val="006532CE"/>
    <w:rsid w:val="006605A8"/>
    <w:rsid w:val="006658B7"/>
    <w:rsid w:val="00666270"/>
    <w:rsid w:val="00667E0E"/>
    <w:rsid w:val="00680F2B"/>
    <w:rsid w:val="00695E44"/>
    <w:rsid w:val="006A03A5"/>
    <w:rsid w:val="006A624C"/>
    <w:rsid w:val="006B167D"/>
    <w:rsid w:val="006B3FA6"/>
    <w:rsid w:val="006C0F7E"/>
    <w:rsid w:val="006C69B0"/>
    <w:rsid w:val="006E322E"/>
    <w:rsid w:val="006F1BDF"/>
    <w:rsid w:val="0070298A"/>
    <w:rsid w:val="007062B5"/>
    <w:rsid w:val="007124E5"/>
    <w:rsid w:val="0071428F"/>
    <w:rsid w:val="00715504"/>
    <w:rsid w:val="007219A2"/>
    <w:rsid w:val="00724665"/>
    <w:rsid w:val="00732CFE"/>
    <w:rsid w:val="00743AE4"/>
    <w:rsid w:val="00743C37"/>
    <w:rsid w:val="007579FB"/>
    <w:rsid w:val="0077072B"/>
    <w:rsid w:val="00770D2A"/>
    <w:rsid w:val="00784468"/>
    <w:rsid w:val="00797BD8"/>
    <w:rsid w:val="007A1103"/>
    <w:rsid w:val="007A75DA"/>
    <w:rsid w:val="007B20E8"/>
    <w:rsid w:val="007B246C"/>
    <w:rsid w:val="007B26FF"/>
    <w:rsid w:val="007C0116"/>
    <w:rsid w:val="007D00C7"/>
    <w:rsid w:val="007F73F1"/>
    <w:rsid w:val="00801B8F"/>
    <w:rsid w:val="00802620"/>
    <w:rsid w:val="00803B12"/>
    <w:rsid w:val="00810EF3"/>
    <w:rsid w:val="008336FB"/>
    <w:rsid w:val="00834F24"/>
    <w:rsid w:val="0084153F"/>
    <w:rsid w:val="008434FD"/>
    <w:rsid w:val="0085061A"/>
    <w:rsid w:val="00855699"/>
    <w:rsid w:val="008737FF"/>
    <w:rsid w:val="0087566E"/>
    <w:rsid w:val="00875D6C"/>
    <w:rsid w:val="00881820"/>
    <w:rsid w:val="008920C9"/>
    <w:rsid w:val="00893F3A"/>
    <w:rsid w:val="008956B6"/>
    <w:rsid w:val="008A0D71"/>
    <w:rsid w:val="008A624B"/>
    <w:rsid w:val="008B07D9"/>
    <w:rsid w:val="008B5623"/>
    <w:rsid w:val="008C408C"/>
    <w:rsid w:val="008C7F28"/>
    <w:rsid w:val="008D2A8F"/>
    <w:rsid w:val="008D65F6"/>
    <w:rsid w:val="008E0A09"/>
    <w:rsid w:val="00903603"/>
    <w:rsid w:val="0092217B"/>
    <w:rsid w:val="0092235C"/>
    <w:rsid w:val="00945C65"/>
    <w:rsid w:val="00946E13"/>
    <w:rsid w:val="009666B3"/>
    <w:rsid w:val="00966CF3"/>
    <w:rsid w:val="00980AFA"/>
    <w:rsid w:val="009824F9"/>
    <w:rsid w:val="00982909"/>
    <w:rsid w:val="0099557C"/>
    <w:rsid w:val="009D1667"/>
    <w:rsid w:val="009D3CCC"/>
    <w:rsid w:val="009E68F4"/>
    <w:rsid w:val="009F0539"/>
    <w:rsid w:val="009F3DD4"/>
    <w:rsid w:val="009F6BCE"/>
    <w:rsid w:val="00A12A53"/>
    <w:rsid w:val="00A16A0D"/>
    <w:rsid w:val="00A340F8"/>
    <w:rsid w:val="00A34FF3"/>
    <w:rsid w:val="00A4106D"/>
    <w:rsid w:val="00A4139A"/>
    <w:rsid w:val="00A44F0D"/>
    <w:rsid w:val="00A4705E"/>
    <w:rsid w:val="00A536FC"/>
    <w:rsid w:val="00A54049"/>
    <w:rsid w:val="00A54329"/>
    <w:rsid w:val="00A61156"/>
    <w:rsid w:val="00A649DF"/>
    <w:rsid w:val="00A830AC"/>
    <w:rsid w:val="00A85DB5"/>
    <w:rsid w:val="00AA5D13"/>
    <w:rsid w:val="00AB2238"/>
    <w:rsid w:val="00AB6168"/>
    <w:rsid w:val="00AB6B9C"/>
    <w:rsid w:val="00AF14FC"/>
    <w:rsid w:val="00AF5412"/>
    <w:rsid w:val="00AF6B11"/>
    <w:rsid w:val="00B00CBE"/>
    <w:rsid w:val="00B12E9C"/>
    <w:rsid w:val="00B14017"/>
    <w:rsid w:val="00B21827"/>
    <w:rsid w:val="00B23C99"/>
    <w:rsid w:val="00B24090"/>
    <w:rsid w:val="00B3382F"/>
    <w:rsid w:val="00B437C6"/>
    <w:rsid w:val="00B4504F"/>
    <w:rsid w:val="00B50F6F"/>
    <w:rsid w:val="00B5214B"/>
    <w:rsid w:val="00B57397"/>
    <w:rsid w:val="00B61E4D"/>
    <w:rsid w:val="00B62C41"/>
    <w:rsid w:val="00B651EB"/>
    <w:rsid w:val="00B71CB8"/>
    <w:rsid w:val="00B81398"/>
    <w:rsid w:val="00B927C8"/>
    <w:rsid w:val="00B96533"/>
    <w:rsid w:val="00B96F2E"/>
    <w:rsid w:val="00BA1E58"/>
    <w:rsid w:val="00BB37E4"/>
    <w:rsid w:val="00BB4EDC"/>
    <w:rsid w:val="00BC2BF2"/>
    <w:rsid w:val="00BD0F9B"/>
    <w:rsid w:val="00BE586D"/>
    <w:rsid w:val="00BF5263"/>
    <w:rsid w:val="00BF59E0"/>
    <w:rsid w:val="00BF6E39"/>
    <w:rsid w:val="00C040D5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6D75"/>
    <w:rsid w:val="00C67882"/>
    <w:rsid w:val="00C76749"/>
    <w:rsid w:val="00C97323"/>
    <w:rsid w:val="00CA2354"/>
    <w:rsid w:val="00CA7D17"/>
    <w:rsid w:val="00CB4377"/>
    <w:rsid w:val="00CC01B3"/>
    <w:rsid w:val="00CD0198"/>
    <w:rsid w:val="00CD4B74"/>
    <w:rsid w:val="00CE3F68"/>
    <w:rsid w:val="00CF3B75"/>
    <w:rsid w:val="00CF3CB6"/>
    <w:rsid w:val="00D0699D"/>
    <w:rsid w:val="00D21D24"/>
    <w:rsid w:val="00D31F69"/>
    <w:rsid w:val="00D55ADB"/>
    <w:rsid w:val="00D61D07"/>
    <w:rsid w:val="00D61F15"/>
    <w:rsid w:val="00D629C4"/>
    <w:rsid w:val="00D662E6"/>
    <w:rsid w:val="00D83762"/>
    <w:rsid w:val="00D840F8"/>
    <w:rsid w:val="00D842FB"/>
    <w:rsid w:val="00DB46BF"/>
    <w:rsid w:val="00DB4EF6"/>
    <w:rsid w:val="00DB5EF7"/>
    <w:rsid w:val="00DC63FD"/>
    <w:rsid w:val="00DC6F43"/>
    <w:rsid w:val="00DC7B29"/>
    <w:rsid w:val="00DD1969"/>
    <w:rsid w:val="00DD7A95"/>
    <w:rsid w:val="00DE23BF"/>
    <w:rsid w:val="00DF1F2D"/>
    <w:rsid w:val="00DF6C21"/>
    <w:rsid w:val="00DF7BF4"/>
    <w:rsid w:val="00E1532D"/>
    <w:rsid w:val="00E21BA5"/>
    <w:rsid w:val="00E227B8"/>
    <w:rsid w:val="00E33416"/>
    <w:rsid w:val="00E44ABC"/>
    <w:rsid w:val="00E4679E"/>
    <w:rsid w:val="00E560EB"/>
    <w:rsid w:val="00E7303B"/>
    <w:rsid w:val="00E857E6"/>
    <w:rsid w:val="00E93354"/>
    <w:rsid w:val="00E93F67"/>
    <w:rsid w:val="00EA54BF"/>
    <w:rsid w:val="00EB5711"/>
    <w:rsid w:val="00EC09E4"/>
    <w:rsid w:val="00EC130D"/>
    <w:rsid w:val="00EC17CF"/>
    <w:rsid w:val="00EC1A39"/>
    <w:rsid w:val="00EC2FC2"/>
    <w:rsid w:val="00ED0557"/>
    <w:rsid w:val="00ED0AEA"/>
    <w:rsid w:val="00EF030C"/>
    <w:rsid w:val="00EF11A0"/>
    <w:rsid w:val="00F03808"/>
    <w:rsid w:val="00F11330"/>
    <w:rsid w:val="00F20A05"/>
    <w:rsid w:val="00F237DD"/>
    <w:rsid w:val="00F50A63"/>
    <w:rsid w:val="00F56948"/>
    <w:rsid w:val="00F610DF"/>
    <w:rsid w:val="00F6453E"/>
    <w:rsid w:val="00F66179"/>
    <w:rsid w:val="00F81E07"/>
    <w:rsid w:val="00F96E80"/>
    <w:rsid w:val="00FB36E5"/>
    <w:rsid w:val="00FD3A64"/>
    <w:rsid w:val="00FE301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EFB686E"/>
  <w15:docId w15:val="{9A912118-051E-48C0-9CB5-CD9B0B2E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0F47D-B801-4DDA-88A8-C6145C1AC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36</TotalTime>
  <Pages>3</Pages>
  <Words>877</Words>
  <Characters>3341</Characters>
  <Application>Microsoft Office Word</Application>
  <DocSecurity>0</DocSecurity>
  <PresentationFormat/>
  <Lines>27</Lines>
  <Paragraphs>8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4210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Ditsakorn Kumnerdkham</cp:lastModifiedBy>
  <cp:revision>23</cp:revision>
  <cp:lastPrinted>2019-11-05T05:53:00Z</cp:lastPrinted>
  <dcterms:created xsi:type="dcterms:W3CDTF">2019-06-04T01:24:00Z</dcterms:created>
  <dcterms:modified xsi:type="dcterms:W3CDTF">2019-11-05T10:33:00Z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