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AB1F55" w14:textId="77777777" w:rsidR="00184119" w:rsidRPr="000B7330" w:rsidRDefault="00184119" w:rsidP="00A0412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20"/>
          <w:szCs w:val="20"/>
          <w:cs/>
        </w:rPr>
      </w:pPr>
    </w:p>
    <w:p w14:paraId="0ADDE99B" w14:textId="77777777" w:rsidR="00A0412A" w:rsidRPr="000B7330" w:rsidRDefault="00A0412A" w:rsidP="00A0412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14:paraId="7E579E18" w14:textId="77777777" w:rsidR="00A0412A" w:rsidRPr="000B7330" w:rsidRDefault="00A0412A" w:rsidP="00A0412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14:paraId="0259072B" w14:textId="77777777" w:rsidR="00A0412A" w:rsidRPr="000B7330" w:rsidRDefault="00A0412A" w:rsidP="00A0412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14:paraId="2C74A742" w14:textId="77777777" w:rsidR="00A0412A" w:rsidRPr="000B7330" w:rsidRDefault="00A0412A" w:rsidP="00A0412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14:paraId="12415005" w14:textId="77777777" w:rsidR="00A0412A" w:rsidRPr="000B7330" w:rsidRDefault="00A0412A" w:rsidP="00A0412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14:paraId="6EA78D68" w14:textId="77777777" w:rsidR="00A0412A" w:rsidRPr="000B7330" w:rsidRDefault="00A0412A" w:rsidP="00A0412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14:paraId="2CE8B476" w14:textId="77777777" w:rsidR="00A0412A" w:rsidRPr="000B7330" w:rsidRDefault="00A0412A" w:rsidP="00A0412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14:paraId="765FD912" w14:textId="77777777" w:rsidR="00A0412A" w:rsidRPr="000B7330" w:rsidRDefault="00A0412A" w:rsidP="00A0412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14:paraId="56178F4F" w14:textId="77777777" w:rsidR="00A0412A" w:rsidRPr="000B7330" w:rsidRDefault="00A0412A" w:rsidP="00A0412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14:paraId="60E1A8A2" w14:textId="77777777" w:rsidR="005559E5" w:rsidRPr="000B7330" w:rsidRDefault="005559E5" w:rsidP="00A0412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14:paraId="4C0F2E03" w14:textId="77777777" w:rsidR="005559E5" w:rsidRPr="000B7330" w:rsidRDefault="005559E5" w:rsidP="00A0412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14:paraId="7D64F6C9" w14:textId="77777777" w:rsidR="005559E5" w:rsidRPr="000B7330" w:rsidRDefault="005559E5" w:rsidP="00A0412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14:paraId="255C8B16" w14:textId="77777777" w:rsidR="005559E5" w:rsidRPr="000B7330" w:rsidRDefault="005559E5" w:rsidP="00A0412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14:paraId="6A508D74" w14:textId="77777777" w:rsidR="005559E5" w:rsidRPr="000B7330" w:rsidRDefault="005559E5" w:rsidP="00A0412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14:paraId="2F4F7967" w14:textId="77777777" w:rsidR="002B6770" w:rsidRPr="000B7330" w:rsidRDefault="002B6770" w:rsidP="002B677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0B7330">
        <w:rPr>
          <w:rFonts w:asciiTheme="majorBidi" w:hAnsiTheme="majorBidi" w:cstheme="majorBidi"/>
          <w:sz w:val="52"/>
          <w:szCs w:val="52"/>
          <w:cs/>
        </w:rPr>
        <w:t>บริษัท ซีโอแอล จำกัด</w:t>
      </w:r>
      <w:r w:rsidRPr="000B7330">
        <w:rPr>
          <w:rFonts w:asciiTheme="majorBidi" w:hAnsiTheme="majorBidi" w:cstheme="majorBidi"/>
          <w:sz w:val="52"/>
          <w:szCs w:val="52"/>
        </w:rPr>
        <w:t xml:space="preserve"> </w:t>
      </w:r>
      <w:r w:rsidRPr="000B7330">
        <w:rPr>
          <w:rFonts w:asciiTheme="majorBidi" w:hAnsiTheme="majorBidi" w:cstheme="majorBidi"/>
          <w:sz w:val="52"/>
          <w:szCs w:val="52"/>
          <w:cs/>
        </w:rPr>
        <w:t>(มหาชน) และบริษัทย่อย</w:t>
      </w:r>
    </w:p>
    <w:p w14:paraId="16F12B3A" w14:textId="77777777" w:rsidR="005559E5" w:rsidRPr="000B7330" w:rsidRDefault="005559E5" w:rsidP="005559E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14:paraId="3D141C7F" w14:textId="77777777" w:rsidR="005559E5" w:rsidRPr="000B7330" w:rsidRDefault="005559E5" w:rsidP="005559E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14:paraId="47961877" w14:textId="77777777" w:rsidR="005559E5" w:rsidRPr="000B7330" w:rsidRDefault="005559E5" w:rsidP="005559E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14:paraId="64356F62" w14:textId="77777777" w:rsidR="005559E5" w:rsidRPr="000B7330" w:rsidRDefault="005559E5" w:rsidP="005559E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14:paraId="70FF00DA" w14:textId="77777777" w:rsidR="00221B63" w:rsidRPr="000B7330" w:rsidRDefault="00221B63" w:rsidP="00221B6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0B733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 w:rsidR="0040102C" w:rsidRPr="000B733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แบบย่อ</w:t>
      </w:r>
      <w:r w:rsidRPr="000B733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</w:p>
    <w:p w14:paraId="01D0ADE0" w14:textId="77777777" w:rsidR="00221B63" w:rsidRPr="000B7330" w:rsidRDefault="00221B63" w:rsidP="00221B6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0B733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สำหรับงวดสามเดือนและ</w:t>
      </w:r>
      <w:r w:rsidR="00974A1A" w:rsidRPr="000B733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เก้า</w:t>
      </w:r>
      <w:r w:rsidRPr="000B733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Pr="000B7330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="00974A1A" w:rsidRPr="000B733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กันยายน </w:t>
      </w:r>
      <w:r w:rsidRPr="000B7330"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  <w:t>2562</w:t>
      </w:r>
    </w:p>
    <w:p w14:paraId="3DAB1576" w14:textId="77777777" w:rsidR="00221B63" w:rsidRPr="000B7330" w:rsidRDefault="00221B63" w:rsidP="00221B6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0B733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6763145A" w14:textId="77777777" w:rsidR="00221B63" w:rsidRPr="000B7330" w:rsidRDefault="00221B63" w:rsidP="00221B6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0B733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</w:t>
      </w:r>
      <w:r w:rsidR="0090004D" w:rsidRPr="000B733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</w:t>
      </w:r>
      <w:r w:rsidRPr="000B733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5F10B249" w14:textId="77777777" w:rsidR="00804175" w:rsidRPr="000B7330" w:rsidRDefault="0080417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1E948273" w14:textId="77777777" w:rsidR="00804175" w:rsidRPr="000B7330" w:rsidRDefault="00804175" w:rsidP="0062034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2"/>
          <w:szCs w:val="32"/>
        </w:rPr>
      </w:pPr>
    </w:p>
    <w:p w14:paraId="425D26C8" w14:textId="77777777" w:rsidR="00804175" w:rsidRPr="000B7330" w:rsidRDefault="0080417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0AA5988E" w14:textId="77777777" w:rsidR="00804175" w:rsidRPr="000B7330" w:rsidRDefault="008041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DDA4785" w14:textId="77777777" w:rsidR="00804175" w:rsidRPr="000B7330" w:rsidRDefault="00804175" w:rsidP="00F85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  <w:sectPr w:rsidR="00804175" w:rsidRPr="000B7330" w:rsidSect="00427C3F">
          <w:headerReference w:type="even" r:id="rId8"/>
          <w:headerReference w:type="default" r:id="rId9"/>
          <w:footerReference w:type="even" r:id="rId10"/>
          <w:footerReference w:type="default" r:id="rId11"/>
          <w:footerReference w:type="first" r:id="rId12"/>
          <w:type w:val="oddPage"/>
          <w:pgSz w:w="11909" w:h="16834" w:code="9"/>
          <w:pgMar w:top="691" w:right="1152" w:bottom="576" w:left="1440" w:header="720" w:footer="720" w:gutter="0"/>
          <w:pgNumType w:start="0"/>
          <w:cols w:space="720"/>
          <w:titlePg/>
          <w:docGrid w:linePitch="245"/>
        </w:sectPr>
      </w:pPr>
    </w:p>
    <w:p w14:paraId="09F67B2F" w14:textId="77777777" w:rsidR="006F2C07" w:rsidRPr="000B7330" w:rsidRDefault="006F2C07" w:rsidP="005559E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4FE06096" w14:textId="77777777" w:rsidR="002D6B92" w:rsidRPr="000B7330" w:rsidRDefault="002D6B92" w:rsidP="005559E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6DE64244" w14:textId="77777777" w:rsidR="002D6B92" w:rsidRDefault="002D6B92" w:rsidP="005559E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35891A7F" w14:textId="77777777" w:rsidR="00B87261" w:rsidRPr="000B7330" w:rsidRDefault="00B87261" w:rsidP="005559E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67CA5446" w14:textId="77777777" w:rsidR="002D6B92" w:rsidRPr="000B7330" w:rsidRDefault="002D6B92" w:rsidP="005559E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580FEEF9" w14:textId="77777777" w:rsidR="00842E6C" w:rsidRDefault="00842E6C" w:rsidP="005559E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64FB5B9" w14:textId="77777777" w:rsidR="00842E6C" w:rsidRPr="000B7330" w:rsidRDefault="00842E6C" w:rsidP="005559E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6AFB704B" w14:textId="77777777" w:rsidR="006471C3" w:rsidRPr="000B7330" w:rsidRDefault="006471C3" w:rsidP="005559E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4B0FD146" w14:textId="77777777" w:rsidR="00032DFA" w:rsidRPr="000B7330" w:rsidRDefault="00032DFA" w:rsidP="005559E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38DC5727" w14:textId="77777777" w:rsidR="00804175" w:rsidRPr="000B7330" w:rsidRDefault="00804175" w:rsidP="007A4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B7330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</w:t>
      </w:r>
      <w:r w:rsidR="00FF3BCE" w:rsidRPr="000B7330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ข้อมูลทางการเงินระหว่างกาล</w:t>
      </w:r>
      <w:r w:rsidRPr="000B7330">
        <w:rPr>
          <w:rFonts w:asciiTheme="majorBidi" w:hAnsiTheme="majorBidi" w:cstheme="majorBidi"/>
          <w:b/>
          <w:bCs/>
          <w:sz w:val="32"/>
          <w:szCs w:val="32"/>
          <w:cs/>
        </w:rPr>
        <w:t>โดยผู้สอบบัญชีรับอนุญาต</w:t>
      </w:r>
    </w:p>
    <w:p w14:paraId="78083C25" w14:textId="77777777" w:rsidR="00831289" w:rsidRPr="000B7330" w:rsidRDefault="00831289" w:rsidP="007A4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EF8547F" w14:textId="77777777" w:rsidR="00D611F6" w:rsidRPr="000B7330" w:rsidRDefault="00D611F6" w:rsidP="007A4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B7330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</w:t>
      </w:r>
      <w:r w:rsidR="008C3265" w:rsidRPr="000B7330">
        <w:rPr>
          <w:rFonts w:asciiTheme="majorBidi" w:hAnsiTheme="majorBidi" w:cstheme="majorBidi"/>
          <w:b/>
          <w:bCs/>
          <w:sz w:val="30"/>
          <w:szCs w:val="30"/>
          <w:cs/>
        </w:rPr>
        <w:t>บริษัท ซีโอแอล จำกัด (มหาชน)</w:t>
      </w:r>
    </w:p>
    <w:p w14:paraId="47CE6C1F" w14:textId="77777777" w:rsidR="00D611F6" w:rsidRPr="000B7330" w:rsidRDefault="00D611F6" w:rsidP="007A406C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Theme="majorBidi" w:hAnsiTheme="majorBidi" w:cstheme="majorBidi"/>
          <w:lang w:val="en-US"/>
        </w:rPr>
      </w:pPr>
    </w:p>
    <w:p w14:paraId="5516AEF6" w14:textId="77777777" w:rsidR="004313A0" w:rsidRPr="000B7330" w:rsidRDefault="004313A0" w:rsidP="007A406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0B7330">
        <w:rPr>
          <w:rFonts w:asciiTheme="majorBidi" w:hAnsiTheme="majorBidi" w:cstheme="majorBidi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0B7330">
        <w:rPr>
          <w:rFonts w:asciiTheme="majorBidi" w:hAnsiTheme="majorBidi" w:cstheme="majorBidi"/>
          <w:sz w:val="30"/>
          <w:szCs w:val="30"/>
        </w:rPr>
        <w:t xml:space="preserve"> </w:t>
      </w:r>
      <w:r w:rsidRPr="000B7330">
        <w:rPr>
          <w:rFonts w:asciiTheme="majorBidi" w:hAnsiTheme="majorBidi" w:cstheme="majorBidi"/>
          <w:sz w:val="30"/>
          <w:szCs w:val="30"/>
          <w:cs/>
        </w:rPr>
        <w:t>ณ</w:t>
      </w:r>
      <w:r w:rsidRPr="000B7330">
        <w:rPr>
          <w:rFonts w:asciiTheme="majorBidi" w:hAnsiTheme="majorBidi" w:cstheme="majorBidi"/>
          <w:sz w:val="30"/>
          <w:szCs w:val="30"/>
        </w:rPr>
        <w:t xml:space="preserve"> </w:t>
      </w:r>
      <w:r w:rsidRPr="000B7330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0B7330">
        <w:rPr>
          <w:rFonts w:asciiTheme="majorBidi" w:hAnsiTheme="majorBidi" w:cstheme="majorBidi"/>
          <w:sz w:val="30"/>
          <w:szCs w:val="30"/>
        </w:rPr>
        <w:t xml:space="preserve"> </w:t>
      </w:r>
      <w:r w:rsidR="00221B63" w:rsidRPr="000B7330">
        <w:rPr>
          <w:rFonts w:asciiTheme="majorBidi" w:hAnsiTheme="majorBidi" w:cstheme="majorBidi"/>
          <w:sz w:val="30"/>
          <w:szCs w:val="30"/>
        </w:rPr>
        <w:t xml:space="preserve">30 </w:t>
      </w:r>
      <w:r w:rsidR="00974A1A" w:rsidRPr="000B7330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0B7330">
        <w:rPr>
          <w:rFonts w:asciiTheme="majorBidi" w:hAnsiTheme="majorBidi" w:cstheme="majorBidi"/>
          <w:sz w:val="30"/>
          <w:szCs w:val="30"/>
        </w:rPr>
        <w:t xml:space="preserve"> 25</w:t>
      </w:r>
      <w:r w:rsidR="002D6B92" w:rsidRPr="000B7330">
        <w:rPr>
          <w:rFonts w:asciiTheme="majorBidi" w:hAnsiTheme="majorBidi" w:cstheme="majorBidi"/>
          <w:sz w:val="30"/>
          <w:szCs w:val="30"/>
        </w:rPr>
        <w:t>6</w:t>
      </w:r>
      <w:r w:rsidR="004F15D3" w:rsidRPr="000B7330">
        <w:rPr>
          <w:rFonts w:asciiTheme="majorBidi" w:hAnsiTheme="majorBidi" w:cstheme="majorBidi"/>
          <w:sz w:val="30"/>
          <w:szCs w:val="30"/>
        </w:rPr>
        <w:t>2</w:t>
      </w:r>
      <w:r w:rsidRPr="000B7330">
        <w:rPr>
          <w:rFonts w:asciiTheme="majorBidi" w:hAnsiTheme="majorBidi" w:cstheme="majorBidi"/>
          <w:sz w:val="30"/>
          <w:szCs w:val="30"/>
        </w:rPr>
        <w:t xml:space="preserve"> </w:t>
      </w:r>
      <w:r w:rsidRPr="000B733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7330">
        <w:rPr>
          <w:rFonts w:asciiTheme="majorBidi" w:hAnsiTheme="majorBidi" w:cstheme="majorBidi"/>
          <w:sz w:val="30"/>
          <w:szCs w:val="30"/>
        </w:rPr>
        <w:t xml:space="preserve">      </w:t>
      </w:r>
      <w:r w:rsidRPr="000B7330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0B7330">
        <w:rPr>
          <w:rFonts w:asciiTheme="majorBidi" w:hAnsiTheme="majorBidi" w:cstheme="majorBidi"/>
          <w:sz w:val="30"/>
          <w:szCs w:val="30"/>
        </w:rPr>
        <w:t xml:space="preserve"> </w:t>
      </w:r>
      <w:r w:rsidR="003D6F83" w:rsidRPr="000B7330">
        <w:rPr>
          <w:rFonts w:asciiTheme="majorBidi" w:hAnsiTheme="majorBidi" w:cstheme="majorBidi"/>
          <w:sz w:val="30"/>
          <w:szCs w:val="30"/>
          <w:cs/>
        </w:rPr>
        <w:t>สำหรับงวดสามเดือนและ</w:t>
      </w:r>
      <w:r w:rsidR="00974A1A" w:rsidRPr="000B7330">
        <w:rPr>
          <w:rFonts w:asciiTheme="majorBidi" w:hAnsiTheme="majorBidi" w:cstheme="majorBidi"/>
          <w:sz w:val="30"/>
          <w:szCs w:val="30"/>
          <w:cs/>
        </w:rPr>
        <w:t>เก้า</w:t>
      </w:r>
      <w:r w:rsidR="003D6F83" w:rsidRPr="000B7330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30 </w:t>
      </w:r>
      <w:r w:rsidR="00974A1A" w:rsidRPr="000B7330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3D6F83" w:rsidRPr="000B7330">
        <w:rPr>
          <w:rFonts w:asciiTheme="majorBidi" w:hAnsiTheme="majorBidi" w:cstheme="majorBidi"/>
          <w:sz w:val="30"/>
          <w:szCs w:val="30"/>
        </w:rPr>
        <w:t>2562</w:t>
      </w:r>
      <w:r w:rsidR="003D6F83" w:rsidRPr="000B733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7330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974A1A" w:rsidRPr="000B7330">
        <w:rPr>
          <w:rFonts w:asciiTheme="majorBidi" w:hAnsiTheme="majorBidi" w:cstheme="majorBidi"/>
          <w:sz w:val="30"/>
          <w:szCs w:val="30"/>
          <w:cs/>
        </w:rPr>
        <w:t>เก้า</w:t>
      </w:r>
      <w:r w:rsidRPr="000B7330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221B63" w:rsidRPr="000B7330">
        <w:rPr>
          <w:rFonts w:asciiTheme="majorBidi" w:hAnsiTheme="majorBidi" w:cstheme="majorBidi"/>
          <w:sz w:val="30"/>
          <w:szCs w:val="30"/>
          <w:cs/>
        </w:rPr>
        <w:t xml:space="preserve">30 </w:t>
      </w:r>
      <w:r w:rsidR="00974A1A" w:rsidRPr="000B7330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2C0A0C" w:rsidRPr="000B7330">
        <w:rPr>
          <w:rFonts w:asciiTheme="majorBidi" w:hAnsiTheme="majorBidi" w:cstheme="majorBidi"/>
          <w:sz w:val="30"/>
          <w:szCs w:val="30"/>
        </w:rPr>
        <w:t>256</w:t>
      </w:r>
      <w:r w:rsidR="004F15D3" w:rsidRPr="000B7330">
        <w:rPr>
          <w:rFonts w:asciiTheme="majorBidi" w:hAnsiTheme="majorBidi" w:cstheme="majorBidi"/>
          <w:sz w:val="30"/>
          <w:szCs w:val="30"/>
        </w:rPr>
        <w:t>2</w:t>
      </w:r>
      <w:r w:rsidR="00831289" w:rsidRPr="000B733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7330">
        <w:rPr>
          <w:rFonts w:asciiTheme="majorBidi" w:hAnsiTheme="majorBidi" w:cstheme="majorBidi"/>
          <w:sz w:val="30"/>
          <w:szCs w:val="30"/>
          <w:cs/>
        </w:rPr>
        <w:t xml:space="preserve">และหมายเหตุประกอบงบการเงินแบบย่อ </w:t>
      </w:r>
      <w:r w:rsidRPr="000B7330">
        <w:rPr>
          <w:rFonts w:asciiTheme="majorBidi" w:hAnsiTheme="majorBidi" w:cstheme="majorBidi"/>
          <w:sz w:val="30"/>
          <w:szCs w:val="30"/>
        </w:rPr>
        <w:t>(</w:t>
      </w:r>
      <w:r w:rsidRPr="000B7330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ข้อมูลทางการเงินระหว่างกาล) ของบริษัท</w:t>
      </w:r>
      <w:r w:rsidRPr="000B7330">
        <w:rPr>
          <w:rFonts w:asciiTheme="majorBidi" w:hAnsiTheme="majorBidi" w:cstheme="majorBidi"/>
          <w:sz w:val="30"/>
          <w:szCs w:val="30"/>
        </w:rPr>
        <w:t xml:space="preserve"> </w:t>
      </w:r>
      <w:r w:rsidR="008C3265" w:rsidRPr="000B7330">
        <w:rPr>
          <w:rFonts w:asciiTheme="majorBidi" w:hAnsiTheme="majorBidi" w:cstheme="majorBidi"/>
          <w:sz w:val="30"/>
          <w:szCs w:val="30"/>
          <w:cs/>
        </w:rPr>
        <w:t xml:space="preserve">ซีโอแอล </w:t>
      </w:r>
      <w:r w:rsidRPr="000B7330">
        <w:rPr>
          <w:rFonts w:asciiTheme="majorBidi" w:hAnsiTheme="majorBidi" w:cstheme="majorBidi"/>
          <w:sz w:val="30"/>
          <w:szCs w:val="30"/>
          <w:cs/>
        </w:rPr>
        <w:t>จำกัด</w:t>
      </w:r>
      <w:r w:rsidRPr="000B7330">
        <w:rPr>
          <w:rFonts w:asciiTheme="majorBidi" w:hAnsiTheme="majorBidi" w:cstheme="majorBidi"/>
          <w:sz w:val="30"/>
          <w:szCs w:val="30"/>
        </w:rPr>
        <w:t xml:space="preserve"> </w:t>
      </w:r>
      <w:r w:rsidRPr="000B7330">
        <w:rPr>
          <w:rFonts w:asciiTheme="majorBidi" w:hAnsiTheme="majorBidi" w:cstheme="majorBidi"/>
          <w:sz w:val="30"/>
          <w:szCs w:val="30"/>
          <w:cs/>
        </w:rPr>
        <w:t xml:space="preserve">(มหาชน) และบริษัทย่อย และของเฉพาะบริษัท </w:t>
      </w:r>
      <w:r w:rsidR="008C3265" w:rsidRPr="000B7330">
        <w:rPr>
          <w:rFonts w:asciiTheme="majorBidi" w:hAnsiTheme="majorBidi" w:cstheme="majorBidi"/>
          <w:sz w:val="30"/>
          <w:szCs w:val="30"/>
          <w:cs/>
        </w:rPr>
        <w:t xml:space="preserve">ซีโอแอล </w:t>
      </w:r>
      <w:r w:rsidRPr="000B7330">
        <w:rPr>
          <w:rFonts w:asciiTheme="majorBidi" w:hAnsiTheme="majorBidi" w:cstheme="majorBidi"/>
          <w:sz w:val="30"/>
          <w:szCs w:val="30"/>
          <w:cs/>
        </w:rPr>
        <w:t>จำกัด</w:t>
      </w:r>
      <w:r w:rsidRPr="000B7330">
        <w:rPr>
          <w:rFonts w:asciiTheme="majorBidi" w:hAnsiTheme="majorBidi" w:cstheme="majorBidi"/>
          <w:sz w:val="30"/>
          <w:szCs w:val="30"/>
        </w:rPr>
        <w:t xml:space="preserve"> </w:t>
      </w:r>
      <w:r w:rsidRPr="000B7330">
        <w:rPr>
          <w:rFonts w:asciiTheme="majorBidi" w:hAnsiTheme="majorBidi" w:cstheme="majorBidi"/>
          <w:sz w:val="30"/>
          <w:szCs w:val="30"/>
          <w:cs/>
        </w:rPr>
        <w:t>(มหาชน) ตามลำดับ</w:t>
      </w:r>
      <w:r w:rsidRPr="000B7330">
        <w:rPr>
          <w:rFonts w:asciiTheme="majorBidi" w:hAnsiTheme="majorBidi" w:cstheme="majorBidi"/>
          <w:sz w:val="30"/>
          <w:szCs w:val="30"/>
        </w:rPr>
        <w:t xml:space="preserve"> </w:t>
      </w:r>
      <w:r w:rsidRPr="000B7330">
        <w:rPr>
          <w:rFonts w:asciiTheme="majorBidi" w:hAnsiTheme="majorBidi" w:cstheme="majorBidi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0B7330">
        <w:rPr>
          <w:rFonts w:asciiTheme="majorBidi" w:hAnsiTheme="majorBidi" w:cstheme="majorBidi"/>
          <w:sz w:val="30"/>
          <w:szCs w:val="30"/>
        </w:rPr>
        <w:t>34</w:t>
      </w:r>
      <w:r w:rsidR="00E70F7F" w:rsidRPr="000B7330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</w:t>
      </w:r>
      <w:r w:rsidRPr="000B7330">
        <w:rPr>
          <w:rFonts w:asciiTheme="majorBidi" w:hAnsiTheme="majorBidi" w:cstheme="majorBidi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0B7330">
        <w:rPr>
          <w:rFonts w:asciiTheme="majorBidi" w:hAnsiTheme="majorBidi" w:cstheme="majorBidi"/>
          <w:sz w:val="30"/>
          <w:szCs w:val="30"/>
        </w:rPr>
        <w:t xml:space="preserve"> </w:t>
      </w:r>
    </w:p>
    <w:p w14:paraId="6242FB11" w14:textId="77777777" w:rsidR="007A406C" w:rsidRPr="000B7330" w:rsidRDefault="007A406C" w:rsidP="007A406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EA6A400" w14:textId="77777777" w:rsidR="004313A0" w:rsidRPr="000B7330" w:rsidRDefault="004313A0" w:rsidP="007A406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0B7330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19EE7243" w14:textId="77777777" w:rsidR="007A406C" w:rsidRPr="000B7330" w:rsidRDefault="007A406C" w:rsidP="007A406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BA23B25" w14:textId="77777777" w:rsidR="00D87986" w:rsidRPr="000B7330" w:rsidRDefault="004313A0" w:rsidP="00D8798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0B7330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0B7330">
        <w:rPr>
          <w:rFonts w:asciiTheme="majorBidi" w:hAnsiTheme="majorBidi" w:cstheme="majorBidi"/>
          <w:sz w:val="30"/>
          <w:szCs w:val="30"/>
        </w:rPr>
        <w:t xml:space="preserve"> </w:t>
      </w:r>
      <w:r w:rsidRPr="000B7330">
        <w:rPr>
          <w:rFonts w:asciiTheme="majorBidi" w:hAnsiTheme="majorBidi" w:cstheme="majorBidi"/>
          <w:sz w:val="30"/>
          <w:szCs w:val="30"/>
          <w:cs/>
        </w:rPr>
        <w:t>รหัส</w:t>
      </w:r>
      <w:r w:rsidRPr="000B7330">
        <w:rPr>
          <w:rFonts w:asciiTheme="majorBidi" w:hAnsiTheme="majorBidi" w:cstheme="majorBidi"/>
          <w:sz w:val="30"/>
          <w:szCs w:val="30"/>
        </w:rPr>
        <w:t xml:space="preserve"> 2410 “</w:t>
      </w:r>
      <w:r w:rsidRPr="000B7330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="005B34C0" w:rsidRPr="000B733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7330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0B7330">
        <w:rPr>
          <w:rFonts w:asciiTheme="majorBidi" w:hAnsiTheme="majorBidi" w:cstheme="majorBidi"/>
          <w:sz w:val="30"/>
          <w:szCs w:val="30"/>
        </w:rPr>
        <w:t>”</w:t>
      </w:r>
      <w:r w:rsidRPr="000B733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7330">
        <w:rPr>
          <w:rFonts w:asciiTheme="majorBidi" w:hAnsiTheme="majorBidi" w:cstheme="majorBidi"/>
          <w:spacing w:val="-6"/>
          <w:sz w:val="30"/>
          <w:szCs w:val="30"/>
          <w:cs/>
        </w:rPr>
        <w:t>การสอบทานดังกล่าวประกอบด้วย</w:t>
      </w:r>
      <w:r w:rsidRPr="000B7330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0B7330">
        <w:rPr>
          <w:rFonts w:asciiTheme="majorBidi" w:hAnsiTheme="majorBidi" w:cstheme="majorBidi"/>
          <w:spacing w:val="-6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0B7330">
        <w:rPr>
          <w:rFonts w:asciiTheme="majorBidi" w:hAnsiTheme="majorBidi" w:cstheme="majorBidi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0B7330">
        <w:rPr>
          <w:rFonts w:asciiTheme="majorBidi" w:hAnsiTheme="majorBidi" w:cstheme="majorBidi"/>
          <w:sz w:val="30"/>
          <w:szCs w:val="30"/>
        </w:rPr>
        <w:t xml:space="preserve"> </w:t>
      </w:r>
      <w:r w:rsidRPr="000B7330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</w:t>
      </w:r>
      <w:r w:rsidR="005B34C0" w:rsidRPr="000B7330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Pr="000B7330">
        <w:rPr>
          <w:rFonts w:asciiTheme="majorBidi" w:hAnsiTheme="majorBidi" w:cstheme="majorBidi"/>
          <w:sz w:val="30"/>
          <w:szCs w:val="30"/>
          <w:cs/>
        </w:rPr>
        <w:t>นัยสำคัญทั้งหมดซึ่งอาจพบได้จากการตรวจสอบ</w:t>
      </w:r>
      <w:r w:rsidRPr="000B7330">
        <w:rPr>
          <w:rFonts w:asciiTheme="majorBidi" w:hAnsiTheme="majorBidi" w:cstheme="majorBidi"/>
          <w:sz w:val="30"/>
          <w:szCs w:val="30"/>
        </w:rPr>
        <w:t xml:space="preserve"> </w:t>
      </w:r>
      <w:r w:rsidRPr="000B7330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0B7330">
        <w:rPr>
          <w:rFonts w:asciiTheme="majorBidi" w:hAnsiTheme="majorBidi" w:cstheme="majorBidi"/>
          <w:sz w:val="30"/>
          <w:szCs w:val="30"/>
        </w:rPr>
        <w:t xml:space="preserve"> </w:t>
      </w:r>
      <w:r w:rsidRPr="000B7330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</w:t>
      </w:r>
      <w:r w:rsidR="005B34C0" w:rsidRPr="000B7330">
        <w:rPr>
          <w:rFonts w:asciiTheme="majorBidi" w:hAnsiTheme="majorBidi" w:cstheme="majorBidi"/>
          <w:sz w:val="30"/>
          <w:szCs w:val="30"/>
          <w:cs/>
        </w:rPr>
        <w:t>ข้อมูลทาง</w:t>
      </w:r>
      <w:r w:rsidRPr="000B7330">
        <w:rPr>
          <w:rFonts w:asciiTheme="majorBidi" w:hAnsiTheme="majorBidi" w:cstheme="majorBidi"/>
          <w:sz w:val="30"/>
          <w:szCs w:val="30"/>
          <w:cs/>
        </w:rPr>
        <w:t>การเงินระหว่างกาลที่สอบทาน</w:t>
      </w:r>
    </w:p>
    <w:p w14:paraId="2DD582AA" w14:textId="77777777" w:rsidR="005B30B7" w:rsidRDefault="005B30B7" w:rsidP="00204BA7">
      <w:pPr>
        <w:autoSpaceDE w:val="0"/>
        <w:autoSpaceDN w:val="0"/>
        <w:adjustRightInd w:val="0"/>
        <w:spacing w:before="240" w:line="240" w:lineRule="auto"/>
        <w:rPr>
          <w:rFonts w:asciiTheme="majorBidi" w:hAnsiTheme="majorBidi" w:cstheme="majorBidi"/>
          <w:sz w:val="30"/>
          <w:szCs w:val="30"/>
        </w:rPr>
        <w:sectPr w:rsidR="005B30B7" w:rsidSect="005B30B7">
          <w:headerReference w:type="default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440" w:header="720" w:footer="720" w:gutter="0"/>
          <w:cols w:space="708"/>
          <w:titlePg/>
          <w:docGrid w:linePitch="360"/>
        </w:sectPr>
      </w:pPr>
    </w:p>
    <w:p w14:paraId="49C3ED3B" w14:textId="2601CB00" w:rsidR="00D42EAB" w:rsidRPr="000B7330" w:rsidRDefault="00D42EAB" w:rsidP="005B30B7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  <w:bookmarkStart w:id="0" w:name="_GoBack"/>
      <w:bookmarkEnd w:id="0"/>
    </w:p>
    <w:p w14:paraId="120E374A" w14:textId="77777777" w:rsidR="000F69EE" w:rsidRPr="000B7330" w:rsidRDefault="00451B41" w:rsidP="000F69E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0B7330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>ข้อสรุป</w:t>
      </w:r>
    </w:p>
    <w:p w14:paraId="466BD71E" w14:textId="77777777" w:rsidR="000F69EE" w:rsidRPr="000B7330" w:rsidRDefault="000F69EE" w:rsidP="000F70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thaiDistribute"/>
        <w:rPr>
          <w:rFonts w:asciiTheme="majorBidi" w:hAnsiTheme="majorBidi" w:cstheme="majorBidi"/>
          <w:b w:val="0"/>
          <w:bCs w:val="0"/>
          <w:sz w:val="28"/>
          <w:szCs w:val="28"/>
        </w:rPr>
      </w:pPr>
    </w:p>
    <w:p w14:paraId="32286D72" w14:textId="77777777" w:rsidR="0009306C" w:rsidRPr="000B7330" w:rsidRDefault="00FE0F7E" w:rsidP="000F70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thaiDistribute"/>
        <w:rPr>
          <w:rFonts w:asciiTheme="majorBidi" w:hAnsiTheme="majorBidi" w:cstheme="majorBidi"/>
          <w:b w:val="0"/>
          <w:bCs w:val="0"/>
        </w:rPr>
      </w:pPr>
      <w:r w:rsidRPr="000B7330">
        <w:rPr>
          <w:rFonts w:asciiTheme="majorBidi" w:hAnsiTheme="majorBidi" w:cstheme="majorBidi"/>
          <w:b w:val="0"/>
          <w:bCs w:val="0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="000F70FA" w:rsidRPr="000B7330">
        <w:rPr>
          <w:rFonts w:asciiTheme="majorBidi" w:hAnsiTheme="majorBidi" w:cstheme="majorBidi"/>
          <w:b w:val="0"/>
          <w:bCs w:val="0"/>
          <w:sz w:val="30"/>
          <w:szCs w:val="30"/>
        </w:rPr>
        <w:br/>
      </w:r>
      <w:r w:rsidRPr="000B7330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ฉบับที่ </w:t>
      </w:r>
      <w:r w:rsidRPr="000B7330">
        <w:rPr>
          <w:rFonts w:asciiTheme="majorBidi" w:hAnsiTheme="majorBidi" w:cstheme="majorBidi"/>
          <w:b w:val="0"/>
          <w:bCs w:val="0"/>
          <w:sz w:val="30"/>
          <w:szCs w:val="30"/>
        </w:rPr>
        <w:t>34</w:t>
      </w:r>
      <w:r w:rsidRPr="000B7330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เรื่อง </w:t>
      </w:r>
      <w:r w:rsidR="00E70F7F" w:rsidRPr="000B7330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การรายงานทาง</w:t>
      </w:r>
      <w:r w:rsidRPr="000B7330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53FB7632" w14:textId="77777777" w:rsidR="00D87986" w:rsidRPr="000B7330" w:rsidRDefault="00D87986" w:rsidP="00A21F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0F23673" w14:textId="77777777" w:rsidR="00A21F9B" w:rsidRPr="000B7330" w:rsidRDefault="00A21F9B" w:rsidP="00A21F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0B7330">
        <w:rPr>
          <w:rFonts w:asciiTheme="majorBidi" w:hAnsiTheme="majorBidi" w:cstheme="majorBidi"/>
          <w:i/>
          <w:iCs/>
          <w:sz w:val="30"/>
          <w:szCs w:val="30"/>
          <w:cs/>
        </w:rPr>
        <w:t>ข้อมูลและเหตุการณ์ที่เน้น</w:t>
      </w:r>
    </w:p>
    <w:p w14:paraId="171FD543" w14:textId="77777777" w:rsidR="00A21F9B" w:rsidRPr="000B7330" w:rsidRDefault="00A21F9B" w:rsidP="00A21F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B452C01" w14:textId="77777777" w:rsidR="00D611F6" w:rsidRPr="000B7330" w:rsidRDefault="004B378A" w:rsidP="00D611F6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Theme="majorBidi" w:hAnsiTheme="majorBidi" w:cstheme="majorBidi"/>
          <w:spacing w:val="-2"/>
          <w:lang w:val="en-US"/>
        </w:rPr>
      </w:pPr>
      <w:r w:rsidRPr="000B7330">
        <w:rPr>
          <w:rFonts w:asciiTheme="majorBidi" w:hAnsiTheme="majorBidi" w:cstheme="majorBidi"/>
          <w:cs/>
          <w:lang w:val="en-US"/>
        </w:rPr>
        <w:t>ข้าพเจ้าขอให้สังเกตหมายเหตุประกอบข้อมูลทางการเงินระหว่างกาลข้อ 3 ซึ่งได้อธิบายถึงผลกระทบต่อบริษัทและบริษัทย่อยจากการนำนโยบายการบัญชีใหม่มาถือปฏิบัติตั้งแต่วันที่ 1 มกราคม 2562 งบแสดงฐานะการเงินรวมและ</w:t>
      </w:r>
      <w:r w:rsidR="00D31037" w:rsidRPr="000B7330">
        <w:rPr>
          <w:rFonts w:asciiTheme="majorBidi" w:hAnsiTheme="majorBidi" w:cstheme="majorBidi"/>
          <w:cs/>
          <w:lang w:val="en-US"/>
        </w:rPr>
        <w:br/>
      </w:r>
      <w:r w:rsidRPr="000B7330">
        <w:rPr>
          <w:rFonts w:asciiTheme="majorBidi" w:hAnsiTheme="majorBidi" w:cstheme="majorBidi"/>
          <w:cs/>
          <w:lang w:val="en-US"/>
        </w:rPr>
        <w:t>งบแสดงฐานะการเงินเฉพาะกิจการ ณ วันที่ 31 ธันวาคม 2561 ที่แสดงเป็นข้อมูลเปรียบเทียบ เป็นส่วนหนึ่งของ</w:t>
      </w:r>
      <w:r w:rsidR="00D31037" w:rsidRPr="000B7330">
        <w:rPr>
          <w:rFonts w:asciiTheme="majorBidi" w:hAnsiTheme="majorBidi" w:cstheme="majorBidi"/>
          <w:cs/>
          <w:lang w:val="en-US"/>
        </w:rPr>
        <w:br/>
      </w:r>
      <w:r w:rsidRPr="000B7330">
        <w:rPr>
          <w:rFonts w:asciiTheme="majorBidi" w:hAnsiTheme="majorBidi" w:cstheme="majorBidi"/>
          <w:spacing w:val="-2"/>
          <w:cs/>
          <w:lang w:val="en-US"/>
        </w:rPr>
        <w:t>งบการเงินรวมและงบการเงินเฉพาะกิจการที่ตรวจสอบแล้ว ณ วันที่ และสำหรับปีสิ้นสุดวันที่ 31 ธันวาคม 2561 และหลังจากปรับปรุงรายการตามที่ได้อธิบายไว้ในหมายเหตุข้อ 3  นอกจากนี้ งบกำไรขาดทุนเบ็ดเสร็จรวมและงบกำไรขาดทุนเบ็ดเสร็จเฉพาะกิจการ สำหรับงวดสามเดือน</w:t>
      </w:r>
      <w:r w:rsidR="003D6F83" w:rsidRPr="000B7330">
        <w:rPr>
          <w:rFonts w:asciiTheme="majorBidi" w:hAnsiTheme="majorBidi" w:cstheme="majorBidi"/>
          <w:spacing w:val="-2"/>
          <w:cs/>
          <w:lang w:val="en-US"/>
        </w:rPr>
        <w:t>และ</w:t>
      </w:r>
      <w:r w:rsidR="00347976">
        <w:rPr>
          <w:rFonts w:asciiTheme="majorBidi" w:hAnsiTheme="majorBidi" w:cstheme="majorBidi" w:hint="cs"/>
          <w:spacing w:val="-2"/>
          <w:cs/>
          <w:lang w:val="en-US"/>
        </w:rPr>
        <w:t>เก้า</w:t>
      </w:r>
      <w:r w:rsidR="003D6F83" w:rsidRPr="000B7330">
        <w:rPr>
          <w:rFonts w:asciiTheme="majorBidi" w:hAnsiTheme="majorBidi" w:cstheme="majorBidi"/>
          <w:spacing w:val="-2"/>
          <w:cs/>
          <w:lang w:val="en-US"/>
        </w:rPr>
        <w:t>เดือน</w:t>
      </w:r>
      <w:r w:rsidRPr="000B7330">
        <w:rPr>
          <w:rFonts w:asciiTheme="majorBidi" w:hAnsiTheme="majorBidi" w:cstheme="majorBidi"/>
          <w:spacing w:val="-2"/>
          <w:cs/>
          <w:lang w:val="en-US"/>
        </w:rPr>
        <w:t xml:space="preserve">สิ้นสุดวันที่ </w:t>
      </w:r>
      <w:r w:rsidR="00236EFD" w:rsidRPr="000B7330">
        <w:rPr>
          <w:rFonts w:asciiTheme="majorBidi" w:hAnsiTheme="majorBidi" w:cstheme="majorBidi"/>
          <w:spacing w:val="-2"/>
          <w:lang w:val="en-US"/>
        </w:rPr>
        <w:t>30</w:t>
      </w:r>
      <w:r w:rsidRPr="000B7330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="00402344">
        <w:rPr>
          <w:rFonts w:asciiTheme="majorBidi" w:hAnsiTheme="majorBidi" w:cstheme="majorBidi" w:hint="cs"/>
          <w:spacing w:val="-2"/>
          <w:cs/>
          <w:lang w:val="en-US"/>
        </w:rPr>
        <w:t>กันยายน</w:t>
      </w:r>
      <w:r w:rsidRPr="000B7330">
        <w:rPr>
          <w:rFonts w:asciiTheme="majorBidi" w:hAnsiTheme="majorBidi" w:cstheme="majorBidi"/>
          <w:spacing w:val="-2"/>
          <w:cs/>
          <w:lang w:val="en-US"/>
        </w:rPr>
        <w:t xml:space="preserve"> 2561 ที่แสดงเป็นข้อมูลเปรียบเทียบได้ปรับปรุงรายการตามที่ได้อธิบายไว้ในหมายเหตุข้อ 3 แล้ว ทั้งนี้ ข้อสรุปของข้าพเจ้าไม่ได้เปลี่ยนแปลงไปเนื่องจากเรื่องนี้</w:t>
      </w:r>
    </w:p>
    <w:p w14:paraId="67B5F2D6" w14:textId="77777777" w:rsidR="004B378A" w:rsidRPr="000B7330" w:rsidRDefault="004B378A" w:rsidP="00D611F6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A31D8BA" w14:textId="77777777" w:rsidR="004B378A" w:rsidRPr="000B7330" w:rsidRDefault="004B378A" w:rsidP="00D611F6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7554415E" w14:textId="77777777" w:rsidR="00BA3956" w:rsidRPr="000B7330" w:rsidRDefault="00BA3956" w:rsidP="00D611F6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3C5C9F45" w14:textId="77777777" w:rsidR="00BA3956" w:rsidRPr="000B7330" w:rsidRDefault="00BA3956" w:rsidP="00D611F6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856F81A" w14:textId="77777777" w:rsidR="00D65FA8" w:rsidRPr="000B7330" w:rsidRDefault="00D65FA8" w:rsidP="00D65FA8">
      <w:pPr>
        <w:pStyle w:val="T"/>
        <w:ind w:left="0"/>
        <w:jc w:val="both"/>
        <w:rPr>
          <w:rFonts w:asciiTheme="majorBidi" w:hAnsiTheme="majorBidi" w:cstheme="majorBidi"/>
          <w:cs/>
        </w:rPr>
      </w:pPr>
      <w:r w:rsidRPr="000B7330">
        <w:rPr>
          <w:rFonts w:asciiTheme="majorBidi" w:hAnsiTheme="majorBidi" w:cstheme="majorBidi"/>
          <w:cs/>
        </w:rPr>
        <w:t>(วัชระ ภัทรพิทักษ์)</w:t>
      </w:r>
    </w:p>
    <w:p w14:paraId="4B78D5B6" w14:textId="77777777" w:rsidR="00DF4B4D" w:rsidRPr="000B7330" w:rsidRDefault="00D65FA8" w:rsidP="00D65FA8">
      <w:pPr>
        <w:pStyle w:val="T"/>
        <w:ind w:left="0"/>
        <w:jc w:val="both"/>
        <w:rPr>
          <w:rFonts w:asciiTheme="majorBidi" w:hAnsiTheme="majorBidi" w:cstheme="majorBidi"/>
        </w:rPr>
      </w:pPr>
      <w:r w:rsidRPr="000B7330">
        <w:rPr>
          <w:rFonts w:asciiTheme="majorBidi" w:hAnsiTheme="majorBidi" w:cstheme="majorBidi"/>
          <w:cs/>
        </w:rPr>
        <w:t>ผู้สอบบัญชีรับอนุญาต</w:t>
      </w:r>
    </w:p>
    <w:p w14:paraId="75AB7FE7" w14:textId="77777777" w:rsidR="00D611F6" w:rsidRPr="000B7330" w:rsidRDefault="00D611F6" w:rsidP="00D611F6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Theme="majorBidi" w:hAnsiTheme="majorBidi" w:cstheme="majorBidi"/>
          <w:cs/>
        </w:rPr>
      </w:pPr>
      <w:r w:rsidRPr="000B7330">
        <w:rPr>
          <w:rFonts w:asciiTheme="majorBidi" w:hAnsiTheme="majorBidi" w:cstheme="majorBidi"/>
          <w:cs/>
        </w:rPr>
        <w:t>เลขทะเบียน</w:t>
      </w:r>
      <w:r w:rsidRPr="000B7330">
        <w:rPr>
          <w:rFonts w:asciiTheme="majorBidi" w:hAnsiTheme="majorBidi" w:cstheme="majorBidi"/>
          <w:lang w:val="en-US"/>
        </w:rPr>
        <w:t xml:space="preserve"> </w:t>
      </w:r>
      <w:r w:rsidR="009C14C2" w:rsidRPr="000B7330">
        <w:rPr>
          <w:rFonts w:asciiTheme="majorBidi" w:hAnsiTheme="majorBidi" w:cstheme="majorBidi"/>
          <w:lang w:val="en-US"/>
        </w:rPr>
        <w:t>6669</w:t>
      </w:r>
    </w:p>
    <w:p w14:paraId="4F56CA7C" w14:textId="77777777" w:rsidR="00D611F6" w:rsidRPr="000B7330" w:rsidRDefault="00D611F6" w:rsidP="00D611F6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FA2E3C4" w14:textId="77777777" w:rsidR="00D611F6" w:rsidRPr="000B7330" w:rsidRDefault="00D611F6" w:rsidP="00D611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B7330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3708C58C" w14:textId="77777777" w:rsidR="00D611F6" w:rsidRPr="000B7330" w:rsidRDefault="00D611F6" w:rsidP="00D611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B7330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668F628D" w14:textId="77777777" w:rsidR="00BE7864" w:rsidRPr="000B7330" w:rsidRDefault="00B60A3F" w:rsidP="00426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7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>
        <w:rPr>
          <w:rFonts w:asciiTheme="majorBidi" w:hAnsiTheme="majorBidi" w:cstheme="majorBidi"/>
          <w:sz w:val="30"/>
          <w:szCs w:val="30"/>
        </w:rPr>
        <w:t>2562</w:t>
      </w:r>
    </w:p>
    <w:p w14:paraId="7D52E836" w14:textId="77777777" w:rsidR="006827DE" w:rsidRPr="000B7330" w:rsidRDefault="006827DE" w:rsidP="005B30B7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cs/>
        </w:rPr>
      </w:pPr>
    </w:p>
    <w:sectPr w:rsidR="006827DE" w:rsidRPr="000B7330" w:rsidSect="005B30B7">
      <w:headerReference w:type="default" r:id="rId17"/>
      <w:footerReference w:type="default" r:id="rId18"/>
      <w:pgSz w:w="11907" w:h="16840" w:code="9"/>
      <w:pgMar w:top="691" w:right="1152" w:bottom="576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9D87A0" w14:textId="77777777" w:rsidR="00976FF7" w:rsidRDefault="00976FF7">
      <w:r>
        <w:separator/>
      </w:r>
    </w:p>
  </w:endnote>
  <w:endnote w:type="continuationSeparator" w:id="0">
    <w:p w14:paraId="203B7006" w14:textId="77777777" w:rsidR="00976FF7" w:rsidRDefault="00976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Univers LT Std 45 Light">
    <w:altName w:val="Univers LT Std 45 Light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F44470" w14:textId="77777777" w:rsidR="000254C1" w:rsidRDefault="000254C1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4AF22F30" w14:textId="77777777" w:rsidR="000254C1" w:rsidRDefault="000254C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Quarter PAE IFS Template (Thai Version) March 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4DFF46" w14:textId="49F15F36" w:rsidR="000254C1" w:rsidRDefault="000254C1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5B30B7">
      <w:rPr>
        <w:noProof/>
      </w:rPr>
      <w:t>COLt1</w:t>
    </w:r>
    <w:r>
      <w:rPr>
        <w:noProof/>
      </w:rPr>
      <w:fldChar w:fldCharType="end"/>
    </w:r>
    <w:r>
      <w:tab/>
    </w:r>
    <w:r>
      <w:rPr>
        <w:rStyle w:val="PageNumber"/>
      </w:rPr>
      <w:fldChar w:fldCharType="begin"/>
    </w:r>
    <w:r>
      <w:rPr>
        <w:rStyle w:val="PageNumber"/>
      </w:rPr>
      <w:instrText>page \* arabic</w:instrText>
    </w:r>
    <w:r>
      <w:rPr>
        <w:rStyle w:val="PageNumber"/>
      </w:rPr>
      <w:fldChar w:fldCharType="separate"/>
    </w:r>
    <w:r>
      <w:rPr>
        <w:rStyle w:val="PageNumber"/>
        <w:noProof/>
      </w:rPr>
      <w:t>38</w:t>
    </w:r>
    <w:r>
      <w:rPr>
        <w:rStyle w:val="PageNumber"/>
      </w:rPr>
      <w:fldChar w:fldCharType="end"/>
    </w:r>
  </w:p>
  <w:p w14:paraId="0246E9CA" w14:textId="77777777" w:rsidR="000254C1" w:rsidRPr="00960645" w:rsidRDefault="000254C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BFE1B" w14:textId="77777777" w:rsidR="000254C1" w:rsidRDefault="000254C1" w:rsidP="00F2000C">
    <w:pPr>
      <w:pStyle w:val="Footer"/>
      <w:framePr w:wrap="around" w:vAnchor="text" w:hAnchor="margin" w:xAlign="right" w:y="1"/>
      <w:rPr>
        <w:rStyle w:val="PageNumber"/>
      </w:rPr>
    </w:pPr>
  </w:p>
  <w:p w14:paraId="02603159" w14:textId="77777777" w:rsidR="000254C1" w:rsidRPr="00754709" w:rsidRDefault="000254C1" w:rsidP="005862D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131F02" w14:textId="77777777" w:rsidR="000254C1" w:rsidRPr="0074530E" w:rsidRDefault="000254C1">
    <w:pPr>
      <w:pStyle w:val="Footer"/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>2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7120F6" w14:textId="77777777" w:rsidR="005B30B7" w:rsidRDefault="005B30B7" w:rsidP="00F2000C">
    <w:pPr>
      <w:pStyle w:val="Footer"/>
      <w:framePr w:wrap="around" w:vAnchor="text" w:hAnchor="margin" w:xAlign="right" w:y="1"/>
      <w:rPr>
        <w:rStyle w:val="PageNumber"/>
      </w:rPr>
    </w:pPr>
  </w:p>
  <w:p w14:paraId="4E0A6046" w14:textId="77777777" w:rsidR="005B30B7" w:rsidRPr="00754709" w:rsidRDefault="005B30B7" w:rsidP="005862D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4531408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10CC878" w14:textId="45888703" w:rsidR="005B30B7" w:rsidRPr="005B30B7" w:rsidRDefault="005B30B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B30B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B30B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B30B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B30B7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B30B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D723D7" w14:textId="77777777" w:rsidR="00976FF7" w:rsidRDefault="00976FF7">
      <w:r>
        <w:separator/>
      </w:r>
    </w:p>
  </w:footnote>
  <w:footnote w:type="continuationSeparator" w:id="0">
    <w:p w14:paraId="2C5FB10F" w14:textId="77777777" w:rsidR="00976FF7" w:rsidRDefault="00976F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14B1C" w14:textId="77777777" w:rsidR="000254C1" w:rsidRDefault="005B30B7" w:rsidP="00713C50">
    <w:pPr>
      <w:pStyle w:val="Header"/>
    </w:pPr>
    <w:r>
      <w:rPr>
        <w:noProof/>
      </w:rPr>
      <w:pict w14:anchorId="1F33801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549B5" w14:textId="77777777" w:rsidR="000254C1" w:rsidRPr="000F69EE" w:rsidRDefault="000254C1">
    <w:pPr>
      <w:pStyle w:val="Header"/>
      <w:rPr>
        <w:rFonts w:ascii="Times New Roman" w:hAnsi="Times New Roman" w:cs="Times New Roman"/>
        <w:sz w:val="22"/>
        <w:szCs w:val="22"/>
      </w:rPr>
    </w:pPr>
  </w:p>
  <w:p w14:paraId="67E9A242" w14:textId="77777777" w:rsidR="000254C1" w:rsidRPr="000F69EE" w:rsidRDefault="000254C1">
    <w:pPr>
      <w:pStyle w:val="Header"/>
      <w:rPr>
        <w:rFonts w:ascii="Times New Roman" w:hAnsi="Times New Roman" w:cs="Times New Roman"/>
        <w:sz w:val="22"/>
        <w:szCs w:val="22"/>
      </w:rPr>
    </w:pPr>
  </w:p>
  <w:p w14:paraId="0902A156" w14:textId="77777777" w:rsidR="000254C1" w:rsidRPr="000F69EE" w:rsidRDefault="000254C1">
    <w:pPr>
      <w:pStyle w:val="Header"/>
      <w:rPr>
        <w:rFonts w:ascii="Times New Roman" w:hAnsi="Times New Roman" w:cs="Times New Roman"/>
        <w:sz w:val="22"/>
        <w:szCs w:val="22"/>
      </w:rPr>
    </w:pPr>
  </w:p>
  <w:p w14:paraId="44F40E2C" w14:textId="77777777" w:rsidR="000254C1" w:rsidRPr="000F69EE" w:rsidRDefault="000254C1">
    <w:pPr>
      <w:pStyle w:val="Header"/>
      <w:rPr>
        <w:rFonts w:ascii="Times New Roman" w:hAnsi="Times New Roman" w:cs="Times New Roman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51CFE7" w14:textId="77777777" w:rsidR="000254C1" w:rsidRPr="00E566C7" w:rsidRDefault="000254C1">
    <w:pPr>
      <w:pStyle w:val="Header"/>
      <w:rPr>
        <w:rFonts w:asciiTheme="majorBidi" w:hAnsiTheme="majorBidi" w:cstheme="majorBidi"/>
        <w:sz w:val="32"/>
        <w:szCs w:val="32"/>
      </w:rPr>
    </w:pPr>
  </w:p>
  <w:p w14:paraId="40A1AC41" w14:textId="77777777" w:rsidR="000254C1" w:rsidRPr="00E566C7" w:rsidRDefault="000254C1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D59876" w14:textId="77777777" w:rsidR="000254C1" w:rsidRPr="005559E5" w:rsidRDefault="000254C1" w:rsidP="005559E5">
    <w:pPr>
      <w:pStyle w:val="Header"/>
      <w:rPr>
        <w:rFonts w:ascii="Times New Roman" w:hAnsi="Times New Roman" w:cs="Times New Roman"/>
        <w:sz w:val="20"/>
        <w:szCs w:val="2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7D0462" w14:textId="76F1F21B" w:rsidR="000254C1" w:rsidRDefault="000254C1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3AE1F8EF" w14:textId="77777777" w:rsidR="005B30B7" w:rsidRPr="007D60A3" w:rsidRDefault="005B30B7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087C30B7"/>
    <w:multiLevelType w:val="hybridMultilevel"/>
    <w:tmpl w:val="56CAE1D8"/>
    <w:lvl w:ilvl="0" w:tplc="9B2ED09E">
      <w:start w:val="1"/>
      <w:numFmt w:val="thaiLetters"/>
      <w:lvlText w:val="(%1)"/>
      <w:lvlJc w:val="left"/>
      <w:pPr>
        <w:ind w:left="1005" w:hanging="465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A592F1E"/>
    <w:multiLevelType w:val="hybridMultilevel"/>
    <w:tmpl w:val="04E4226C"/>
    <w:lvl w:ilvl="0" w:tplc="AD7E3CB0">
      <w:start w:val="1"/>
      <w:numFmt w:val="thaiLetters"/>
      <w:lvlText w:val="(%1)"/>
      <w:lvlJc w:val="left"/>
      <w:pPr>
        <w:ind w:left="100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F4914A5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6" w15:restartNumberingAfterBreak="0">
    <w:nsid w:val="10A40B2A"/>
    <w:multiLevelType w:val="multilevel"/>
    <w:tmpl w:val="111A7E4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eastAsia="Times New Roman" w:hAnsi="Angsana New" w:cs="Angsana New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7" w15:restartNumberingAfterBreak="0">
    <w:nsid w:val="143A2B7C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8" w15:restartNumberingAfterBreak="0">
    <w:nsid w:val="17B9542F"/>
    <w:multiLevelType w:val="hybridMultilevel"/>
    <w:tmpl w:val="A3207C36"/>
    <w:lvl w:ilvl="0" w:tplc="04090001">
      <w:start w:val="1"/>
      <w:numFmt w:val="bullet"/>
      <w:lvlText w:val=""/>
      <w:lvlJc w:val="left"/>
      <w:pPr>
        <w:ind w:left="21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2" w:hanging="360"/>
      </w:pPr>
      <w:rPr>
        <w:rFonts w:ascii="Wingdings" w:hAnsi="Wingdings" w:hint="default"/>
      </w:rPr>
    </w:lvl>
  </w:abstractNum>
  <w:abstractNum w:abstractNumId="9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0F34B70"/>
    <w:multiLevelType w:val="hybridMultilevel"/>
    <w:tmpl w:val="996AFAA8"/>
    <w:lvl w:ilvl="0" w:tplc="8C424D4E">
      <w:start w:val="2"/>
      <w:numFmt w:val="thaiLetters"/>
      <w:lvlText w:val="(%1)"/>
      <w:lvlJc w:val="left"/>
      <w:pPr>
        <w:ind w:left="1005" w:hanging="465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AB4A4F"/>
    <w:multiLevelType w:val="hybridMultilevel"/>
    <w:tmpl w:val="DDC43F0E"/>
    <w:lvl w:ilvl="0" w:tplc="04090001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12" w15:restartNumberingAfterBreak="0">
    <w:nsid w:val="47263C93"/>
    <w:multiLevelType w:val="multilevel"/>
    <w:tmpl w:val="A8CAD01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4BDD0F38"/>
    <w:multiLevelType w:val="hybridMultilevel"/>
    <w:tmpl w:val="04E4226C"/>
    <w:lvl w:ilvl="0" w:tplc="AD7E3CB0">
      <w:start w:val="1"/>
      <w:numFmt w:val="thaiLetters"/>
      <w:lvlText w:val="(%1)"/>
      <w:lvlJc w:val="left"/>
      <w:pPr>
        <w:ind w:left="100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2C67FE"/>
    <w:multiLevelType w:val="hybridMultilevel"/>
    <w:tmpl w:val="B71A12C2"/>
    <w:lvl w:ilvl="0" w:tplc="04090001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15" w15:restartNumberingAfterBreak="0">
    <w:nsid w:val="60927C36"/>
    <w:multiLevelType w:val="multilevel"/>
    <w:tmpl w:val="9E00E0D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6" w15:restartNumberingAfterBreak="0">
    <w:nsid w:val="64C64956"/>
    <w:multiLevelType w:val="hybridMultilevel"/>
    <w:tmpl w:val="B92C8550"/>
    <w:lvl w:ilvl="0" w:tplc="AD66A098">
      <w:start w:val="1"/>
      <w:numFmt w:val="thaiLetters"/>
      <w:lvlText w:val="(%1)"/>
      <w:lvlJc w:val="left"/>
      <w:pPr>
        <w:ind w:left="1005" w:hanging="465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6567742B"/>
    <w:multiLevelType w:val="multilevel"/>
    <w:tmpl w:val="5D62F224"/>
    <w:lvl w:ilvl="0">
      <w:start w:val="5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6EDE7926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9" w15:restartNumberingAfterBreak="0">
    <w:nsid w:val="720C19CB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2"/>
  </w:num>
  <w:num w:numId="4">
    <w:abstractNumId w:val="17"/>
  </w:num>
  <w:num w:numId="5">
    <w:abstractNumId w:val="2"/>
  </w:num>
  <w:num w:numId="6">
    <w:abstractNumId w:val="4"/>
  </w:num>
  <w:num w:numId="7">
    <w:abstractNumId w:val="0"/>
  </w:num>
  <w:num w:numId="8">
    <w:abstractNumId w:val="16"/>
  </w:num>
  <w:num w:numId="9">
    <w:abstractNumId w:val="13"/>
  </w:num>
  <w:num w:numId="10">
    <w:abstractNumId w:val="1"/>
  </w:num>
  <w:num w:numId="11">
    <w:abstractNumId w:val="10"/>
  </w:num>
  <w:num w:numId="12">
    <w:abstractNumId w:val="3"/>
  </w:num>
  <w:num w:numId="13">
    <w:abstractNumId w:val="15"/>
  </w:num>
  <w:num w:numId="14">
    <w:abstractNumId w:val="9"/>
  </w:num>
  <w:num w:numId="15">
    <w:abstractNumId w:val="20"/>
  </w:num>
  <w:num w:numId="16">
    <w:abstractNumId w:val="0"/>
  </w:num>
  <w:num w:numId="17">
    <w:abstractNumId w:val="18"/>
  </w:num>
  <w:num w:numId="18">
    <w:abstractNumId w:val="19"/>
  </w:num>
  <w:num w:numId="19">
    <w:abstractNumId w:val="8"/>
  </w:num>
  <w:num w:numId="20">
    <w:abstractNumId w:val="7"/>
  </w:num>
  <w:num w:numId="21">
    <w:abstractNumId w:val="0"/>
  </w:num>
  <w:num w:numId="22">
    <w:abstractNumId w:val="14"/>
  </w:num>
  <w:num w:numId="23">
    <w:abstractNumId w:val="5"/>
  </w:num>
  <w:num w:numId="24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???????"/>
  </w:docVars>
  <w:rsids>
    <w:rsidRoot w:val="00385CFC"/>
    <w:rsid w:val="00000860"/>
    <w:rsid w:val="00000E68"/>
    <w:rsid w:val="000019A3"/>
    <w:rsid w:val="00001BEF"/>
    <w:rsid w:val="00002527"/>
    <w:rsid w:val="00002D6B"/>
    <w:rsid w:val="000039AE"/>
    <w:rsid w:val="00003C07"/>
    <w:rsid w:val="00003FDB"/>
    <w:rsid w:val="00004270"/>
    <w:rsid w:val="0000435C"/>
    <w:rsid w:val="0000464A"/>
    <w:rsid w:val="00005185"/>
    <w:rsid w:val="000055E8"/>
    <w:rsid w:val="0000599A"/>
    <w:rsid w:val="00005ACB"/>
    <w:rsid w:val="00005BAB"/>
    <w:rsid w:val="000063D2"/>
    <w:rsid w:val="00006896"/>
    <w:rsid w:val="000077E1"/>
    <w:rsid w:val="00007B57"/>
    <w:rsid w:val="00010374"/>
    <w:rsid w:val="000112EE"/>
    <w:rsid w:val="00011906"/>
    <w:rsid w:val="0001192B"/>
    <w:rsid w:val="00011E79"/>
    <w:rsid w:val="00012E83"/>
    <w:rsid w:val="000135F7"/>
    <w:rsid w:val="0001364C"/>
    <w:rsid w:val="000140FF"/>
    <w:rsid w:val="00015215"/>
    <w:rsid w:val="000158A8"/>
    <w:rsid w:val="00015C52"/>
    <w:rsid w:val="00015EBB"/>
    <w:rsid w:val="000174B1"/>
    <w:rsid w:val="000174BF"/>
    <w:rsid w:val="00017792"/>
    <w:rsid w:val="000179F5"/>
    <w:rsid w:val="00017AAA"/>
    <w:rsid w:val="00020021"/>
    <w:rsid w:val="00020144"/>
    <w:rsid w:val="0002055E"/>
    <w:rsid w:val="0002081A"/>
    <w:rsid w:val="00020882"/>
    <w:rsid w:val="00020A06"/>
    <w:rsid w:val="00020E35"/>
    <w:rsid w:val="00021255"/>
    <w:rsid w:val="00021BD6"/>
    <w:rsid w:val="00022087"/>
    <w:rsid w:val="0002225E"/>
    <w:rsid w:val="000224D7"/>
    <w:rsid w:val="00022960"/>
    <w:rsid w:val="00022D3A"/>
    <w:rsid w:val="0002303A"/>
    <w:rsid w:val="00023101"/>
    <w:rsid w:val="000233A0"/>
    <w:rsid w:val="00023CE6"/>
    <w:rsid w:val="00024182"/>
    <w:rsid w:val="00024751"/>
    <w:rsid w:val="00024953"/>
    <w:rsid w:val="00024DC6"/>
    <w:rsid w:val="00024F30"/>
    <w:rsid w:val="000254C1"/>
    <w:rsid w:val="00025586"/>
    <w:rsid w:val="00025DFF"/>
    <w:rsid w:val="00026132"/>
    <w:rsid w:val="00026171"/>
    <w:rsid w:val="0002666D"/>
    <w:rsid w:val="00026B34"/>
    <w:rsid w:val="00027A4F"/>
    <w:rsid w:val="0003099B"/>
    <w:rsid w:val="00031980"/>
    <w:rsid w:val="00031ADE"/>
    <w:rsid w:val="00031ED1"/>
    <w:rsid w:val="00031FF7"/>
    <w:rsid w:val="00032ABF"/>
    <w:rsid w:val="00032DFA"/>
    <w:rsid w:val="0003340E"/>
    <w:rsid w:val="00033483"/>
    <w:rsid w:val="00033505"/>
    <w:rsid w:val="0003396F"/>
    <w:rsid w:val="00033EFB"/>
    <w:rsid w:val="000340A0"/>
    <w:rsid w:val="00034851"/>
    <w:rsid w:val="0003495A"/>
    <w:rsid w:val="000351D6"/>
    <w:rsid w:val="0003575F"/>
    <w:rsid w:val="00035A15"/>
    <w:rsid w:val="00035BA4"/>
    <w:rsid w:val="00036B34"/>
    <w:rsid w:val="00036C24"/>
    <w:rsid w:val="00036E95"/>
    <w:rsid w:val="00037519"/>
    <w:rsid w:val="00037979"/>
    <w:rsid w:val="000401E2"/>
    <w:rsid w:val="000401EE"/>
    <w:rsid w:val="00040250"/>
    <w:rsid w:val="000404E2"/>
    <w:rsid w:val="00040791"/>
    <w:rsid w:val="00040952"/>
    <w:rsid w:val="00041512"/>
    <w:rsid w:val="00041597"/>
    <w:rsid w:val="00041C82"/>
    <w:rsid w:val="00041E72"/>
    <w:rsid w:val="00042371"/>
    <w:rsid w:val="00042590"/>
    <w:rsid w:val="0004274D"/>
    <w:rsid w:val="00042C7D"/>
    <w:rsid w:val="00042C86"/>
    <w:rsid w:val="00042F74"/>
    <w:rsid w:val="0004317B"/>
    <w:rsid w:val="00043355"/>
    <w:rsid w:val="000434F1"/>
    <w:rsid w:val="00043DDD"/>
    <w:rsid w:val="00043EF5"/>
    <w:rsid w:val="0004419A"/>
    <w:rsid w:val="00044350"/>
    <w:rsid w:val="0004445C"/>
    <w:rsid w:val="000444A8"/>
    <w:rsid w:val="00045E6A"/>
    <w:rsid w:val="000463AC"/>
    <w:rsid w:val="00046AFC"/>
    <w:rsid w:val="00047356"/>
    <w:rsid w:val="00047970"/>
    <w:rsid w:val="00047A7A"/>
    <w:rsid w:val="00050935"/>
    <w:rsid w:val="00050DDE"/>
    <w:rsid w:val="00051417"/>
    <w:rsid w:val="00051EA1"/>
    <w:rsid w:val="00051EB6"/>
    <w:rsid w:val="00052251"/>
    <w:rsid w:val="000526C4"/>
    <w:rsid w:val="000529F4"/>
    <w:rsid w:val="00053769"/>
    <w:rsid w:val="00053811"/>
    <w:rsid w:val="000539D5"/>
    <w:rsid w:val="000540C6"/>
    <w:rsid w:val="00054433"/>
    <w:rsid w:val="000544F6"/>
    <w:rsid w:val="00054AFC"/>
    <w:rsid w:val="0005542F"/>
    <w:rsid w:val="000557CE"/>
    <w:rsid w:val="000558C4"/>
    <w:rsid w:val="000573FF"/>
    <w:rsid w:val="000602A6"/>
    <w:rsid w:val="000609FF"/>
    <w:rsid w:val="00060A8D"/>
    <w:rsid w:val="000611CB"/>
    <w:rsid w:val="00061B0E"/>
    <w:rsid w:val="00061CDD"/>
    <w:rsid w:val="00062766"/>
    <w:rsid w:val="0006276B"/>
    <w:rsid w:val="00062B25"/>
    <w:rsid w:val="000631B6"/>
    <w:rsid w:val="000631FC"/>
    <w:rsid w:val="000639A9"/>
    <w:rsid w:val="00064211"/>
    <w:rsid w:val="000643EC"/>
    <w:rsid w:val="00065008"/>
    <w:rsid w:val="000650A9"/>
    <w:rsid w:val="0006511E"/>
    <w:rsid w:val="0006537A"/>
    <w:rsid w:val="00065604"/>
    <w:rsid w:val="00065C76"/>
    <w:rsid w:val="00066B58"/>
    <w:rsid w:val="000672F9"/>
    <w:rsid w:val="000673D2"/>
    <w:rsid w:val="000675C1"/>
    <w:rsid w:val="00067A26"/>
    <w:rsid w:val="000701D0"/>
    <w:rsid w:val="000701F5"/>
    <w:rsid w:val="00070C77"/>
    <w:rsid w:val="0007172A"/>
    <w:rsid w:val="00071E82"/>
    <w:rsid w:val="00071FDA"/>
    <w:rsid w:val="00072552"/>
    <w:rsid w:val="000732EB"/>
    <w:rsid w:val="00073367"/>
    <w:rsid w:val="00073D82"/>
    <w:rsid w:val="00074891"/>
    <w:rsid w:val="00074A1B"/>
    <w:rsid w:val="00074A75"/>
    <w:rsid w:val="00074F14"/>
    <w:rsid w:val="00075907"/>
    <w:rsid w:val="00075927"/>
    <w:rsid w:val="00075A87"/>
    <w:rsid w:val="00075FFE"/>
    <w:rsid w:val="00076582"/>
    <w:rsid w:val="00076D90"/>
    <w:rsid w:val="00077245"/>
    <w:rsid w:val="00077E11"/>
    <w:rsid w:val="000802E7"/>
    <w:rsid w:val="00080D67"/>
    <w:rsid w:val="00082881"/>
    <w:rsid w:val="00083554"/>
    <w:rsid w:val="00083E88"/>
    <w:rsid w:val="000845DD"/>
    <w:rsid w:val="000847B7"/>
    <w:rsid w:val="00084E43"/>
    <w:rsid w:val="00084E93"/>
    <w:rsid w:val="00085378"/>
    <w:rsid w:val="00085D36"/>
    <w:rsid w:val="00085EAB"/>
    <w:rsid w:val="00086220"/>
    <w:rsid w:val="0008656E"/>
    <w:rsid w:val="00086754"/>
    <w:rsid w:val="00086D43"/>
    <w:rsid w:val="0008744D"/>
    <w:rsid w:val="00087870"/>
    <w:rsid w:val="00087983"/>
    <w:rsid w:val="00090048"/>
    <w:rsid w:val="00090090"/>
    <w:rsid w:val="000900D2"/>
    <w:rsid w:val="000901E2"/>
    <w:rsid w:val="000904B7"/>
    <w:rsid w:val="00090A84"/>
    <w:rsid w:val="00090EBA"/>
    <w:rsid w:val="00090F48"/>
    <w:rsid w:val="000913A0"/>
    <w:rsid w:val="00091446"/>
    <w:rsid w:val="00092094"/>
    <w:rsid w:val="00092224"/>
    <w:rsid w:val="00092AE1"/>
    <w:rsid w:val="00092B09"/>
    <w:rsid w:val="0009306C"/>
    <w:rsid w:val="0009353D"/>
    <w:rsid w:val="00093B30"/>
    <w:rsid w:val="00093F38"/>
    <w:rsid w:val="0009470A"/>
    <w:rsid w:val="00094BAF"/>
    <w:rsid w:val="00094D1B"/>
    <w:rsid w:val="00094FB4"/>
    <w:rsid w:val="00095A5F"/>
    <w:rsid w:val="00095E09"/>
    <w:rsid w:val="00095FC1"/>
    <w:rsid w:val="0009663A"/>
    <w:rsid w:val="000967D6"/>
    <w:rsid w:val="000967F0"/>
    <w:rsid w:val="000967F3"/>
    <w:rsid w:val="00096F8D"/>
    <w:rsid w:val="00096FDE"/>
    <w:rsid w:val="00097659"/>
    <w:rsid w:val="000A0559"/>
    <w:rsid w:val="000A09B4"/>
    <w:rsid w:val="000A0BB9"/>
    <w:rsid w:val="000A0FBB"/>
    <w:rsid w:val="000A12A1"/>
    <w:rsid w:val="000A171A"/>
    <w:rsid w:val="000A178A"/>
    <w:rsid w:val="000A1E4E"/>
    <w:rsid w:val="000A312D"/>
    <w:rsid w:val="000A31D2"/>
    <w:rsid w:val="000A4553"/>
    <w:rsid w:val="000A457A"/>
    <w:rsid w:val="000A4730"/>
    <w:rsid w:val="000A473B"/>
    <w:rsid w:val="000A4D19"/>
    <w:rsid w:val="000A50AE"/>
    <w:rsid w:val="000A5C48"/>
    <w:rsid w:val="000A60F5"/>
    <w:rsid w:val="000A63EB"/>
    <w:rsid w:val="000A6B33"/>
    <w:rsid w:val="000A6BAD"/>
    <w:rsid w:val="000A6D5A"/>
    <w:rsid w:val="000A74A7"/>
    <w:rsid w:val="000A770E"/>
    <w:rsid w:val="000A78E1"/>
    <w:rsid w:val="000B00A5"/>
    <w:rsid w:val="000B0D32"/>
    <w:rsid w:val="000B1135"/>
    <w:rsid w:val="000B142E"/>
    <w:rsid w:val="000B14A1"/>
    <w:rsid w:val="000B287F"/>
    <w:rsid w:val="000B2FD3"/>
    <w:rsid w:val="000B33FE"/>
    <w:rsid w:val="000B4B3A"/>
    <w:rsid w:val="000B57F9"/>
    <w:rsid w:val="000B5A36"/>
    <w:rsid w:val="000B65A6"/>
    <w:rsid w:val="000B6CDD"/>
    <w:rsid w:val="000B7292"/>
    <w:rsid w:val="000B7330"/>
    <w:rsid w:val="000B7375"/>
    <w:rsid w:val="000B741E"/>
    <w:rsid w:val="000B7699"/>
    <w:rsid w:val="000B7961"/>
    <w:rsid w:val="000B7C55"/>
    <w:rsid w:val="000C00BB"/>
    <w:rsid w:val="000C1276"/>
    <w:rsid w:val="000C1616"/>
    <w:rsid w:val="000C2252"/>
    <w:rsid w:val="000C2563"/>
    <w:rsid w:val="000C3F77"/>
    <w:rsid w:val="000C3FCD"/>
    <w:rsid w:val="000C451D"/>
    <w:rsid w:val="000C477A"/>
    <w:rsid w:val="000C4D87"/>
    <w:rsid w:val="000C4DF0"/>
    <w:rsid w:val="000C5043"/>
    <w:rsid w:val="000C539F"/>
    <w:rsid w:val="000C582A"/>
    <w:rsid w:val="000C698D"/>
    <w:rsid w:val="000C6B3B"/>
    <w:rsid w:val="000C7494"/>
    <w:rsid w:val="000C7D63"/>
    <w:rsid w:val="000D041B"/>
    <w:rsid w:val="000D080B"/>
    <w:rsid w:val="000D0AE2"/>
    <w:rsid w:val="000D0CDC"/>
    <w:rsid w:val="000D147A"/>
    <w:rsid w:val="000D165D"/>
    <w:rsid w:val="000D16F5"/>
    <w:rsid w:val="000D1947"/>
    <w:rsid w:val="000D1F12"/>
    <w:rsid w:val="000D21E2"/>
    <w:rsid w:val="000D251A"/>
    <w:rsid w:val="000D2D2F"/>
    <w:rsid w:val="000D3629"/>
    <w:rsid w:val="000D3E01"/>
    <w:rsid w:val="000D3EDE"/>
    <w:rsid w:val="000D3F3E"/>
    <w:rsid w:val="000D439B"/>
    <w:rsid w:val="000D4450"/>
    <w:rsid w:val="000D4AED"/>
    <w:rsid w:val="000D4CEA"/>
    <w:rsid w:val="000D4E2B"/>
    <w:rsid w:val="000D5A9D"/>
    <w:rsid w:val="000D5D90"/>
    <w:rsid w:val="000D6696"/>
    <w:rsid w:val="000D6760"/>
    <w:rsid w:val="000D6971"/>
    <w:rsid w:val="000D6F57"/>
    <w:rsid w:val="000E04A1"/>
    <w:rsid w:val="000E0531"/>
    <w:rsid w:val="000E069E"/>
    <w:rsid w:val="000E0963"/>
    <w:rsid w:val="000E0DE7"/>
    <w:rsid w:val="000E10B3"/>
    <w:rsid w:val="000E14C0"/>
    <w:rsid w:val="000E16D7"/>
    <w:rsid w:val="000E2961"/>
    <w:rsid w:val="000E2D5A"/>
    <w:rsid w:val="000E2F85"/>
    <w:rsid w:val="000E3890"/>
    <w:rsid w:val="000E4021"/>
    <w:rsid w:val="000E42B7"/>
    <w:rsid w:val="000E45D1"/>
    <w:rsid w:val="000E4BD7"/>
    <w:rsid w:val="000E4BF0"/>
    <w:rsid w:val="000E4CD3"/>
    <w:rsid w:val="000E5177"/>
    <w:rsid w:val="000E547A"/>
    <w:rsid w:val="000E56AF"/>
    <w:rsid w:val="000E5B58"/>
    <w:rsid w:val="000E5B65"/>
    <w:rsid w:val="000E5C0B"/>
    <w:rsid w:val="000E5F1E"/>
    <w:rsid w:val="000E5F52"/>
    <w:rsid w:val="000E6676"/>
    <w:rsid w:val="000E6788"/>
    <w:rsid w:val="000E7101"/>
    <w:rsid w:val="000E77C8"/>
    <w:rsid w:val="000F0BC6"/>
    <w:rsid w:val="000F0E94"/>
    <w:rsid w:val="000F1168"/>
    <w:rsid w:val="000F1243"/>
    <w:rsid w:val="000F1A6F"/>
    <w:rsid w:val="000F2C64"/>
    <w:rsid w:val="000F2DD1"/>
    <w:rsid w:val="000F2DF2"/>
    <w:rsid w:val="000F396A"/>
    <w:rsid w:val="000F4034"/>
    <w:rsid w:val="000F4909"/>
    <w:rsid w:val="000F5219"/>
    <w:rsid w:val="000F6027"/>
    <w:rsid w:val="000F69EE"/>
    <w:rsid w:val="000F6A15"/>
    <w:rsid w:val="000F6F02"/>
    <w:rsid w:val="000F70FA"/>
    <w:rsid w:val="000F7B06"/>
    <w:rsid w:val="00100142"/>
    <w:rsid w:val="00100A6A"/>
    <w:rsid w:val="00101E1D"/>
    <w:rsid w:val="00101F7B"/>
    <w:rsid w:val="00102975"/>
    <w:rsid w:val="00102D95"/>
    <w:rsid w:val="0010370E"/>
    <w:rsid w:val="001047FB"/>
    <w:rsid w:val="00104960"/>
    <w:rsid w:val="00104A66"/>
    <w:rsid w:val="00104DE4"/>
    <w:rsid w:val="001050D5"/>
    <w:rsid w:val="001069DE"/>
    <w:rsid w:val="0011021A"/>
    <w:rsid w:val="00110355"/>
    <w:rsid w:val="00110C30"/>
    <w:rsid w:val="001111E1"/>
    <w:rsid w:val="00111335"/>
    <w:rsid w:val="00111498"/>
    <w:rsid w:val="00111E80"/>
    <w:rsid w:val="00112677"/>
    <w:rsid w:val="00112DB3"/>
    <w:rsid w:val="00113599"/>
    <w:rsid w:val="00113763"/>
    <w:rsid w:val="00113FF0"/>
    <w:rsid w:val="00115D9F"/>
    <w:rsid w:val="001162E8"/>
    <w:rsid w:val="0011673B"/>
    <w:rsid w:val="00116EC2"/>
    <w:rsid w:val="001178FF"/>
    <w:rsid w:val="00117FF9"/>
    <w:rsid w:val="001201B0"/>
    <w:rsid w:val="001202FD"/>
    <w:rsid w:val="00120C4E"/>
    <w:rsid w:val="00121944"/>
    <w:rsid w:val="00122108"/>
    <w:rsid w:val="001232E1"/>
    <w:rsid w:val="00123587"/>
    <w:rsid w:val="001238A0"/>
    <w:rsid w:val="001239BC"/>
    <w:rsid w:val="001249D6"/>
    <w:rsid w:val="00124DA2"/>
    <w:rsid w:val="00125498"/>
    <w:rsid w:val="00125754"/>
    <w:rsid w:val="0012681F"/>
    <w:rsid w:val="00127D87"/>
    <w:rsid w:val="00127E72"/>
    <w:rsid w:val="0013005A"/>
    <w:rsid w:val="0013113A"/>
    <w:rsid w:val="001311D3"/>
    <w:rsid w:val="001311D7"/>
    <w:rsid w:val="00131693"/>
    <w:rsid w:val="00131892"/>
    <w:rsid w:val="00131B49"/>
    <w:rsid w:val="00131B88"/>
    <w:rsid w:val="00131EB2"/>
    <w:rsid w:val="00132222"/>
    <w:rsid w:val="001323DA"/>
    <w:rsid w:val="00132980"/>
    <w:rsid w:val="00132F1F"/>
    <w:rsid w:val="00132F57"/>
    <w:rsid w:val="00132FD0"/>
    <w:rsid w:val="00133123"/>
    <w:rsid w:val="00134059"/>
    <w:rsid w:val="00134349"/>
    <w:rsid w:val="001346D4"/>
    <w:rsid w:val="00134D5F"/>
    <w:rsid w:val="00135138"/>
    <w:rsid w:val="0013549D"/>
    <w:rsid w:val="00135511"/>
    <w:rsid w:val="001357F2"/>
    <w:rsid w:val="00135C32"/>
    <w:rsid w:val="00135FDB"/>
    <w:rsid w:val="00136419"/>
    <w:rsid w:val="0013657B"/>
    <w:rsid w:val="00136E77"/>
    <w:rsid w:val="00137083"/>
    <w:rsid w:val="0013717D"/>
    <w:rsid w:val="0013796D"/>
    <w:rsid w:val="001400CC"/>
    <w:rsid w:val="001401E0"/>
    <w:rsid w:val="00140292"/>
    <w:rsid w:val="001402E8"/>
    <w:rsid w:val="00140850"/>
    <w:rsid w:val="00140A29"/>
    <w:rsid w:val="0014131A"/>
    <w:rsid w:val="00141356"/>
    <w:rsid w:val="00141A20"/>
    <w:rsid w:val="00141CE3"/>
    <w:rsid w:val="00141D2E"/>
    <w:rsid w:val="00141D86"/>
    <w:rsid w:val="001422FE"/>
    <w:rsid w:val="00142B35"/>
    <w:rsid w:val="00142C71"/>
    <w:rsid w:val="00143188"/>
    <w:rsid w:val="001434C9"/>
    <w:rsid w:val="001435C0"/>
    <w:rsid w:val="00143F40"/>
    <w:rsid w:val="00143FF6"/>
    <w:rsid w:val="001441F0"/>
    <w:rsid w:val="0014517B"/>
    <w:rsid w:val="00146860"/>
    <w:rsid w:val="00147323"/>
    <w:rsid w:val="0014738E"/>
    <w:rsid w:val="001476E8"/>
    <w:rsid w:val="00147D5C"/>
    <w:rsid w:val="00147E14"/>
    <w:rsid w:val="00150273"/>
    <w:rsid w:val="00150AE1"/>
    <w:rsid w:val="00151CA8"/>
    <w:rsid w:val="001525DA"/>
    <w:rsid w:val="00152E00"/>
    <w:rsid w:val="00153341"/>
    <w:rsid w:val="00153E26"/>
    <w:rsid w:val="001544E3"/>
    <w:rsid w:val="0015451C"/>
    <w:rsid w:val="00154776"/>
    <w:rsid w:val="00154A6F"/>
    <w:rsid w:val="00154C1C"/>
    <w:rsid w:val="001550B0"/>
    <w:rsid w:val="00155477"/>
    <w:rsid w:val="00155479"/>
    <w:rsid w:val="0015584C"/>
    <w:rsid w:val="00155B1E"/>
    <w:rsid w:val="00155F7A"/>
    <w:rsid w:val="001562E0"/>
    <w:rsid w:val="00156321"/>
    <w:rsid w:val="00156391"/>
    <w:rsid w:val="0015681F"/>
    <w:rsid w:val="00156840"/>
    <w:rsid w:val="00156A49"/>
    <w:rsid w:val="0015706E"/>
    <w:rsid w:val="001573FD"/>
    <w:rsid w:val="0015798A"/>
    <w:rsid w:val="00157C97"/>
    <w:rsid w:val="00157E5F"/>
    <w:rsid w:val="0016031D"/>
    <w:rsid w:val="00160769"/>
    <w:rsid w:val="00160923"/>
    <w:rsid w:val="0016178C"/>
    <w:rsid w:val="00161A27"/>
    <w:rsid w:val="00161A96"/>
    <w:rsid w:val="00161AC9"/>
    <w:rsid w:val="00162451"/>
    <w:rsid w:val="001626D4"/>
    <w:rsid w:val="00162E95"/>
    <w:rsid w:val="00162EAC"/>
    <w:rsid w:val="0016338A"/>
    <w:rsid w:val="00163555"/>
    <w:rsid w:val="00163F8F"/>
    <w:rsid w:val="00163FB1"/>
    <w:rsid w:val="00164286"/>
    <w:rsid w:val="00164379"/>
    <w:rsid w:val="00164BF3"/>
    <w:rsid w:val="00164FA7"/>
    <w:rsid w:val="00165129"/>
    <w:rsid w:val="001657B2"/>
    <w:rsid w:val="00165A2C"/>
    <w:rsid w:val="00165B9E"/>
    <w:rsid w:val="00165BBC"/>
    <w:rsid w:val="00166027"/>
    <w:rsid w:val="00166416"/>
    <w:rsid w:val="0016664D"/>
    <w:rsid w:val="001668A3"/>
    <w:rsid w:val="00167728"/>
    <w:rsid w:val="0016798A"/>
    <w:rsid w:val="00167EB5"/>
    <w:rsid w:val="001702FB"/>
    <w:rsid w:val="0017045E"/>
    <w:rsid w:val="00170693"/>
    <w:rsid w:val="00170EB5"/>
    <w:rsid w:val="00171361"/>
    <w:rsid w:val="001717D4"/>
    <w:rsid w:val="001719AF"/>
    <w:rsid w:val="00171BA2"/>
    <w:rsid w:val="00171E3F"/>
    <w:rsid w:val="00171EAF"/>
    <w:rsid w:val="00172E38"/>
    <w:rsid w:val="00173059"/>
    <w:rsid w:val="0017391F"/>
    <w:rsid w:val="001739B7"/>
    <w:rsid w:val="00174060"/>
    <w:rsid w:val="001751A8"/>
    <w:rsid w:val="00175E89"/>
    <w:rsid w:val="00175EE5"/>
    <w:rsid w:val="00175F1A"/>
    <w:rsid w:val="001764F0"/>
    <w:rsid w:val="00176DEB"/>
    <w:rsid w:val="001775B2"/>
    <w:rsid w:val="0017765D"/>
    <w:rsid w:val="001778CA"/>
    <w:rsid w:val="0018068A"/>
    <w:rsid w:val="0018075B"/>
    <w:rsid w:val="00180E62"/>
    <w:rsid w:val="00181510"/>
    <w:rsid w:val="00181530"/>
    <w:rsid w:val="00181792"/>
    <w:rsid w:val="00182178"/>
    <w:rsid w:val="00182D71"/>
    <w:rsid w:val="001831D7"/>
    <w:rsid w:val="00184119"/>
    <w:rsid w:val="00184256"/>
    <w:rsid w:val="00184540"/>
    <w:rsid w:val="001846BC"/>
    <w:rsid w:val="00184715"/>
    <w:rsid w:val="00184C28"/>
    <w:rsid w:val="00184FDA"/>
    <w:rsid w:val="0018561C"/>
    <w:rsid w:val="00185C79"/>
    <w:rsid w:val="00185CB0"/>
    <w:rsid w:val="00185FDB"/>
    <w:rsid w:val="0018681D"/>
    <w:rsid w:val="00186A36"/>
    <w:rsid w:val="00186E89"/>
    <w:rsid w:val="00187423"/>
    <w:rsid w:val="00187DA3"/>
    <w:rsid w:val="00187FA0"/>
    <w:rsid w:val="00190101"/>
    <w:rsid w:val="00190C3F"/>
    <w:rsid w:val="00191564"/>
    <w:rsid w:val="00191907"/>
    <w:rsid w:val="00191940"/>
    <w:rsid w:val="00191B7A"/>
    <w:rsid w:val="00191E84"/>
    <w:rsid w:val="00191EA2"/>
    <w:rsid w:val="001921AD"/>
    <w:rsid w:val="001921AF"/>
    <w:rsid w:val="0019248A"/>
    <w:rsid w:val="0019267A"/>
    <w:rsid w:val="001928A4"/>
    <w:rsid w:val="00192AF0"/>
    <w:rsid w:val="00192F3E"/>
    <w:rsid w:val="00193528"/>
    <w:rsid w:val="00193725"/>
    <w:rsid w:val="00193BDD"/>
    <w:rsid w:val="00193BFA"/>
    <w:rsid w:val="00194552"/>
    <w:rsid w:val="001949BC"/>
    <w:rsid w:val="00194D35"/>
    <w:rsid w:val="00194DD2"/>
    <w:rsid w:val="00195304"/>
    <w:rsid w:val="00195D49"/>
    <w:rsid w:val="00195DC1"/>
    <w:rsid w:val="0019616B"/>
    <w:rsid w:val="00196228"/>
    <w:rsid w:val="00196232"/>
    <w:rsid w:val="00196CBF"/>
    <w:rsid w:val="0019739F"/>
    <w:rsid w:val="00197591"/>
    <w:rsid w:val="0019776C"/>
    <w:rsid w:val="00197D44"/>
    <w:rsid w:val="00197EE5"/>
    <w:rsid w:val="00197F3A"/>
    <w:rsid w:val="001A0B79"/>
    <w:rsid w:val="001A1B0D"/>
    <w:rsid w:val="001A1C25"/>
    <w:rsid w:val="001A1DCE"/>
    <w:rsid w:val="001A2ACE"/>
    <w:rsid w:val="001A3920"/>
    <w:rsid w:val="001A442F"/>
    <w:rsid w:val="001A485D"/>
    <w:rsid w:val="001A492C"/>
    <w:rsid w:val="001A5B87"/>
    <w:rsid w:val="001A5E35"/>
    <w:rsid w:val="001A5F7B"/>
    <w:rsid w:val="001A6BB5"/>
    <w:rsid w:val="001A6EC8"/>
    <w:rsid w:val="001A72FE"/>
    <w:rsid w:val="001A7C47"/>
    <w:rsid w:val="001B0084"/>
    <w:rsid w:val="001B058B"/>
    <w:rsid w:val="001B087C"/>
    <w:rsid w:val="001B1480"/>
    <w:rsid w:val="001B15BE"/>
    <w:rsid w:val="001B17DE"/>
    <w:rsid w:val="001B1BE6"/>
    <w:rsid w:val="001B1EFC"/>
    <w:rsid w:val="001B2046"/>
    <w:rsid w:val="001B23DD"/>
    <w:rsid w:val="001B24DE"/>
    <w:rsid w:val="001B2937"/>
    <w:rsid w:val="001B2993"/>
    <w:rsid w:val="001B306B"/>
    <w:rsid w:val="001B38EC"/>
    <w:rsid w:val="001B3A2E"/>
    <w:rsid w:val="001B4009"/>
    <w:rsid w:val="001B409B"/>
    <w:rsid w:val="001B49E6"/>
    <w:rsid w:val="001B4F5D"/>
    <w:rsid w:val="001B50EC"/>
    <w:rsid w:val="001B5497"/>
    <w:rsid w:val="001B5FAE"/>
    <w:rsid w:val="001B6322"/>
    <w:rsid w:val="001B65CF"/>
    <w:rsid w:val="001B662B"/>
    <w:rsid w:val="001B6DC0"/>
    <w:rsid w:val="001B707A"/>
    <w:rsid w:val="001B764F"/>
    <w:rsid w:val="001B78A7"/>
    <w:rsid w:val="001B78B1"/>
    <w:rsid w:val="001B7900"/>
    <w:rsid w:val="001B7E1F"/>
    <w:rsid w:val="001C069E"/>
    <w:rsid w:val="001C0CE9"/>
    <w:rsid w:val="001C1415"/>
    <w:rsid w:val="001C167A"/>
    <w:rsid w:val="001C246C"/>
    <w:rsid w:val="001C24B0"/>
    <w:rsid w:val="001C28A3"/>
    <w:rsid w:val="001C351A"/>
    <w:rsid w:val="001C367A"/>
    <w:rsid w:val="001C3B09"/>
    <w:rsid w:val="001C473D"/>
    <w:rsid w:val="001C47B8"/>
    <w:rsid w:val="001C4BF8"/>
    <w:rsid w:val="001C4DF5"/>
    <w:rsid w:val="001C4EC3"/>
    <w:rsid w:val="001C50F2"/>
    <w:rsid w:val="001C5192"/>
    <w:rsid w:val="001C5E62"/>
    <w:rsid w:val="001C6421"/>
    <w:rsid w:val="001C6457"/>
    <w:rsid w:val="001C658F"/>
    <w:rsid w:val="001C6609"/>
    <w:rsid w:val="001C6B2D"/>
    <w:rsid w:val="001C6BBA"/>
    <w:rsid w:val="001C74C6"/>
    <w:rsid w:val="001C7556"/>
    <w:rsid w:val="001D0DF9"/>
    <w:rsid w:val="001D0EFA"/>
    <w:rsid w:val="001D13A9"/>
    <w:rsid w:val="001D1889"/>
    <w:rsid w:val="001D18C3"/>
    <w:rsid w:val="001D3B06"/>
    <w:rsid w:val="001D4418"/>
    <w:rsid w:val="001D4B6B"/>
    <w:rsid w:val="001D522E"/>
    <w:rsid w:val="001D54BE"/>
    <w:rsid w:val="001D5CA7"/>
    <w:rsid w:val="001D5D99"/>
    <w:rsid w:val="001D6C6B"/>
    <w:rsid w:val="001D73E2"/>
    <w:rsid w:val="001D7AF0"/>
    <w:rsid w:val="001E0976"/>
    <w:rsid w:val="001E0CE4"/>
    <w:rsid w:val="001E0D81"/>
    <w:rsid w:val="001E110C"/>
    <w:rsid w:val="001E152F"/>
    <w:rsid w:val="001E18C3"/>
    <w:rsid w:val="001E1C14"/>
    <w:rsid w:val="001E1C32"/>
    <w:rsid w:val="001E1C3F"/>
    <w:rsid w:val="001E1E66"/>
    <w:rsid w:val="001E1FB5"/>
    <w:rsid w:val="001E25C0"/>
    <w:rsid w:val="001E2C4A"/>
    <w:rsid w:val="001E3F31"/>
    <w:rsid w:val="001E4733"/>
    <w:rsid w:val="001E494A"/>
    <w:rsid w:val="001E4FB5"/>
    <w:rsid w:val="001E56F2"/>
    <w:rsid w:val="001E5A0A"/>
    <w:rsid w:val="001E7747"/>
    <w:rsid w:val="001E7A0C"/>
    <w:rsid w:val="001E7A88"/>
    <w:rsid w:val="001E7B16"/>
    <w:rsid w:val="001E7BFD"/>
    <w:rsid w:val="001E7EF8"/>
    <w:rsid w:val="001F0B07"/>
    <w:rsid w:val="001F134A"/>
    <w:rsid w:val="001F160F"/>
    <w:rsid w:val="001F186B"/>
    <w:rsid w:val="001F18CF"/>
    <w:rsid w:val="001F1C27"/>
    <w:rsid w:val="001F1C2A"/>
    <w:rsid w:val="001F1EF5"/>
    <w:rsid w:val="001F21C6"/>
    <w:rsid w:val="001F22B3"/>
    <w:rsid w:val="001F2343"/>
    <w:rsid w:val="001F248C"/>
    <w:rsid w:val="001F2AF8"/>
    <w:rsid w:val="001F2E68"/>
    <w:rsid w:val="001F568E"/>
    <w:rsid w:val="001F5C19"/>
    <w:rsid w:val="001F5C3D"/>
    <w:rsid w:val="001F60B5"/>
    <w:rsid w:val="001F624B"/>
    <w:rsid w:val="001F6556"/>
    <w:rsid w:val="001F680F"/>
    <w:rsid w:val="001F69B2"/>
    <w:rsid w:val="001F6DAD"/>
    <w:rsid w:val="001F75D5"/>
    <w:rsid w:val="001F7CA1"/>
    <w:rsid w:val="0020041F"/>
    <w:rsid w:val="00200861"/>
    <w:rsid w:val="002011EF"/>
    <w:rsid w:val="0020124E"/>
    <w:rsid w:val="00201259"/>
    <w:rsid w:val="00201393"/>
    <w:rsid w:val="00201484"/>
    <w:rsid w:val="002014D4"/>
    <w:rsid w:val="00201F0D"/>
    <w:rsid w:val="0020209F"/>
    <w:rsid w:val="00202572"/>
    <w:rsid w:val="00202E9D"/>
    <w:rsid w:val="002032D8"/>
    <w:rsid w:val="00203B9F"/>
    <w:rsid w:val="00203C62"/>
    <w:rsid w:val="00204242"/>
    <w:rsid w:val="00204BA7"/>
    <w:rsid w:val="00204E6B"/>
    <w:rsid w:val="00204E7A"/>
    <w:rsid w:val="00204EA3"/>
    <w:rsid w:val="0020525C"/>
    <w:rsid w:val="0020584F"/>
    <w:rsid w:val="0020648E"/>
    <w:rsid w:val="002064AA"/>
    <w:rsid w:val="0020690E"/>
    <w:rsid w:val="00206DEC"/>
    <w:rsid w:val="0020704B"/>
    <w:rsid w:val="00207168"/>
    <w:rsid w:val="00207574"/>
    <w:rsid w:val="00207621"/>
    <w:rsid w:val="0020799C"/>
    <w:rsid w:val="00207A21"/>
    <w:rsid w:val="00207B4F"/>
    <w:rsid w:val="00207C4F"/>
    <w:rsid w:val="002104D6"/>
    <w:rsid w:val="00211A41"/>
    <w:rsid w:val="00211E89"/>
    <w:rsid w:val="002120D9"/>
    <w:rsid w:val="00212444"/>
    <w:rsid w:val="002125A6"/>
    <w:rsid w:val="00212791"/>
    <w:rsid w:val="0021287D"/>
    <w:rsid w:val="002129E0"/>
    <w:rsid w:val="002129F0"/>
    <w:rsid w:val="0021327E"/>
    <w:rsid w:val="002134EA"/>
    <w:rsid w:val="00213B00"/>
    <w:rsid w:val="0021415E"/>
    <w:rsid w:val="00214177"/>
    <w:rsid w:val="002141F0"/>
    <w:rsid w:val="00214848"/>
    <w:rsid w:val="00214C30"/>
    <w:rsid w:val="00214FEC"/>
    <w:rsid w:val="00215113"/>
    <w:rsid w:val="00215862"/>
    <w:rsid w:val="00215A71"/>
    <w:rsid w:val="00215EAC"/>
    <w:rsid w:val="00215EE9"/>
    <w:rsid w:val="00216313"/>
    <w:rsid w:val="002175E4"/>
    <w:rsid w:val="0021790A"/>
    <w:rsid w:val="00217ABA"/>
    <w:rsid w:val="00217F39"/>
    <w:rsid w:val="00220F81"/>
    <w:rsid w:val="00220FDE"/>
    <w:rsid w:val="0022159F"/>
    <w:rsid w:val="002215D4"/>
    <w:rsid w:val="00221B63"/>
    <w:rsid w:val="00221EB8"/>
    <w:rsid w:val="00221F0A"/>
    <w:rsid w:val="00222360"/>
    <w:rsid w:val="00222558"/>
    <w:rsid w:val="002225C5"/>
    <w:rsid w:val="00222634"/>
    <w:rsid w:val="00223650"/>
    <w:rsid w:val="00223AEC"/>
    <w:rsid w:val="00223B0B"/>
    <w:rsid w:val="00223CD5"/>
    <w:rsid w:val="00223ECF"/>
    <w:rsid w:val="00223F0F"/>
    <w:rsid w:val="00224BB2"/>
    <w:rsid w:val="00224D67"/>
    <w:rsid w:val="002254D7"/>
    <w:rsid w:val="00225A95"/>
    <w:rsid w:val="00225AEE"/>
    <w:rsid w:val="00225C14"/>
    <w:rsid w:val="00225D4D"/>
    <w:rsid w:val="002265D8"/>
    <w:rsid w:val="00226F05"/>
    <w:rsid w:val="00227348"/>
    <w:rsid w:val="0022736F"/>
    <w:rsid w:val="00227969"/>
    <w:rsid w:val="00227E99"/>
    <w:rsid w:val="00230246"/>
    <w:rsid w:val="00230501"/>
    <w:rsid w:val="00230FE6"/>
    <w:rsid w:val="00231254"/>
    <w:rsid w:val="002313BF"/>
    <w:rsid w:val="00231565"/>
    <w:rsid w:val="00231C4B"/>
    <w:rsid w:val="0023200A"/>
    <w:rsid w:val="002326BD"/>
    <w:rsid w:val="0023276E"/>
    <w:rsid w:val="00232A65"/>
    <w:rsid w:val="002334DA"/>
    <w:rsid w:val="002338AE"/>
    <w:rsid w:val="00233EC6"/>
    <w:rsid w:val="0023412E"/>
    <w:rsid w:val="002342F6"/>
    <w:rsid w:val="002349AB"/>
    <w:rsid w:val="00234B12"/>
    <w:rsid w:val="00234B1E"/>
    <w:rsid w:val="00236096"/>
    <w:rsid w:val="00236EFD"/>
    <w:rsid w:val="00236EFF"/>
    <w:rsid w:val="00237DA6"/>
    <w:rsid w:val="00237EF0"/>
    <w:rsid w:val="0024009A"/>
    <w:rsid w:val="002402D3"/>
    <w:rsid w:val="002403EE"/>
    <w:rsid w:val="00240B99"/>
    <w:rsid w:val="002410A0"/>
    <w:rsid w:val="00241C57"/>
    <w:rsid w:val="00241CB8"/>
    <w:rsid w:val="00242267"/>
    <w:rsid w:val="00242AF0"/>
    <w:rsid w:val="0024312D"/>
    <w:rsid w:val="002432FF"/>
    <w:rsid w:val="0024351C"/>
    <w:rsid w:val="00243648"/>
    <w:rsid w:val="002441B9"/>
    <w:rsid w:val="002501B0"/>
    <w:rsid w:val="00250423"/>
    <w:rsid w:val="00250881"/>
    <w:rsid w:val="00250B66"/>
    <w:rsid w:val="0025105F"/>
    <w:rsid w:val="0025164D"/>
    <w:rsid w:val="00251BB8"/>
    <w:rsid w:val="00251BEC"/>
    <w:rsid w:val="00252647"/>
    <w:rsid w:val="0025298E"/>
    <w:rsid w:val="00252A5D"/>
    <w:rsid w:val="00252ACA"/>
    <w:rsid w:val="00252CB3"/>
    <w:rsid w:val="0025326E"/>
    <w:rsid w:val="002539C6"/>
    <w:rsid w:val="00253E22"/>
    <w:rsid w:val="00253ECD"/>
    <w:rsid w:val="00253F16"/>
    <w:rsid w:val="00254331"/>
    <w:rsid w:val="00254490"/>
    <w:rsid w:val="00254AFD"/>
    <w:rsid w:val="00254FD9"/>
    <w:rsid w:val="0025501A"/>
    <w:rsid w:val="00255332"/>
    <w:rsid w:val="00255820"/>
    <w:rsid w:val="00255C1A"/>
    <w:rsid w:val="00255C3F"/>
    <w:rsid w:val="002571B5"/>
    <w:rsid w:val="002573B5"/>
    <w:rsid w:val="00257941"/>
    <w:rsid w:val="00257D80"/>
    <w:rsid w:val="00257F3B"/>
    <w:rsid w:val="002601D0"/>
    <w:rsid w:val="002603B1"/>
    <w:rsid w:val="0026092F"/>
    <w:rsid w:val="00260DA3"/>
    <w:rsid w:val="00260E6D"/>
    <w:rsid w:val="00260F18"/>
    <w:rsid w:val="0026103F"/>
    <w:rsid w:val="002628D8"/>
    <w:rsid w:val="00262C5D"/>
    <w:rsid w:val="00263417"/>
    <w:rsid w:val="00263AC6"/>
    <w:rsid w:val="00264142"/>
    <w:rsid w:val="00264686"/>
    <w:rsid w:val="002647D4"/>
    <w:rsid w:val="002649FC"/>
    <w:rsid w:val="002656CF"/>
    <w:rsid w:val="00265F65"/>
    <w:rsid w:val="00266175"/>
    <w:rsid w:val="002662D6"/>
    <w:rsid w:val="00266B98"/>
    <w:rsid w:val="002673A9"/>
    <w:rsid w:val="0026743C"/>
    <w:rsid w:val="00267594"/>
    <w:rsid w:val="00267715"/>
    <w:rsid w:val="00267877"/>
    <w:rsid w:val="00270150"/>
    <w:rsid w:val="002703B8"/>
    <w:rsid w:val="00270F60"/>
    <w:rsid w:val="00271170"/>
    <w:rsid w:val="00271216"/>
    <w:rsid w:val="0027126B"/>
    <w:rsid w:val="00272A14"/>
    <w:rsid w:val="00272D23"/>
    <w:rsid w:val="00272FC2"/>
    <w:rsid w:val="002731E0"/>
    <w:rsid w:val="002734AC"/>
    <w:rsid w:val="0027358C"/>
    <w:rsid w:val="0027366A"/>
    <w:rsid w:val="0027389A"/>
    <w:rsid w:val="00273AB0"/>
    <w:rsid w:val="0027433E"/>
    <w:rsid w:val="00274B49"/>
    <w:rsid w:val="00274DBB"/>
    <w:rsid w:val="00274ED3"/>
    <w:rsid w:val="00275D10"/>
    <w:rsid w:val="00275EEB"/>
    <w:rsid w:val="00276171"/>
    <w:rsid w:val="0027618A"/>
    <w:rsid w:val="002761E5"/>
    <w:rsid w:val="002765F5"/>
    <w:rsid w:val="00276F0F"/>
    <w:rsid w:val="0027703D"/>
    <w:rsid w:val="0027745D"/>
    <w:rsid w:val="002775DC"/>
    <w:rsid w:val="0028029D"/>
    <w:rsid w:val="002809E2"/>
    <w:rsid w:val="00280B2C"/>
    <w:rsid w:val="00280B89"/>
    <w:rsid w:val="00280DC4"/>
    <w:rsid w:val="00280FFC"/>
    <w:rsid w:val="002810FC"/>
    <w:rsid w:val="00281C57"/>
    <w:rsid w:val="00281FAB"/>
    <w:rsid w:val="00282600"/>
    <w:rsid w:val="0028327B"/>
    <w:rsid w:val="002836E3"/>
    <w:rsid w:val="00284220"/>
    <w:rsid w:val="00284D6A"/>
    <w:rsid w:val="00284FE0"/>
    <w:rsid w:val="00284FF8"/>
    <w:rsid w:val="0028549E"/>
    <w:rsid w:val="00285AFF"/>
    <w:rsid w:val="00286413"/>
    <w:rsid w:val="00286484"/>
    <w:rsid w:val="00286617"/>
    <w:rsid w:val="00286671"/>
    <w:rsid w:val="002867FF"/>
    <w:rsid w:val="0028799B"/>
    <w:rsid w:val="00287BD2"/>
    <w:rsid w:val="002900A6"/>
    <w:rsid w:val="002904B9"/>
    <w:rsid w:val="0029120F"/>
    <w:rsid w:val="002917DD"/>
    <w:rsid w:val="00291FC2"/>
    <w:rsid w:val="0029229E"/>
    <w:rsid w:val="002925C2"/>
    <w:rsid w:val="002925F7"/>
    <w:rsid w:val="002929AE"/>
    <w:rsid w:val="00292A4E"/>
    <w:rsid w:val="00292AA6"/>
    <w:rsid w:val="00293041"/>
    <w:rsid w:val="00293BE2"/>
    <w:rsid w:val="0029489D"/>
    <w:rsid w:val="00294959"/>
    <w:rsid w:val="00294C8E"/>
    <w:rsid w:val="0029521E"/>
    <w:rsid w:val="00296422"/>
    <w:rsid w:val="0029672F"/>
    <w:rsid w:val="002968DE"/>
    <w:rsid w:val="00296A92"/>
    <w:rsid w:val="002975B1"/>
    <w:rsid w:val="00297655"/>
    <w:rsid w:val="002A03F0"/>
    <w:rsid w:val="002A09C2"/>
    <w:rsid w:val="002A11D5"/>
    <w:rsid w:val="002A197D"/>
    <w:rsid w:val="002A20AD"/>
    <w:rsid w:val="002A218B"/>
    <w:rsid w:val="002A24CC"/>
    <w:rsid w:val="002A2D02"/>
    <w:rsid w:val="002A2D24"/>
    <w:rsid w:val="002A2DBB"/>
    <w:rsid w:val="002A3542"/>
    <w:rsid w:val="002A41A0"/>
    <w:rsid w:val="002A42BB"/>
    <w:rsid w:val="002A443C"/>
    <w:rsid w:val="002A447F"/>
    <w:rsid w:val="002A495F"/>
    <w:rsid w:val="002A4B3E"/>
    <w:rsid w:val="002A4C02"/>
    <w:rsid w:val="002A547C"/>
    <w:rsid w:val="002A6646"/>
    <w:rsid w:val="002A6930"/>
    <w:rsid w:val="002A6984"/>
    <w:rsid w:val="002A7680"/>
    <w:rsid w:val="002A7795"/>
    <w:rsid w:val="002A7ACF"/>
    <w:rsid w:val="002A7BA5"/>
    <w:rsid w:val="002A7D0F"/>
    <w:rsid w:val="002A7E5D"/>
    <w:rsid w:val="002B0494"/>
    <w:rsid w:val="002B0C32"/>
    <w:rsid w:val="002B0CA7"/>
    <w:rsid w:val="002B114E"/>
    <w:rsid w:val="002B1763"/>
    <w:rsid w:val="002B1AAD"/>
    <w:rsid w:val="002B1D7F"/>
    <w:rsid w:val="002B2173"/>
    <w:rsid w:val="002B2384"/>
    <w:rsid w:val="002B35E0"/>
    <w:rsid w:val="002B3621"/>
    <w:rsid w:val="002B3BF9"/>
    <w:rsid w:val="002B3CF6"/>
    <w:rsid w:val="002B3EC7"/>
    <w:rsid w:val="002B41AE"/>
    <w:rsid w:val="002B4396"/>
    <w:rsid w:val="002B56CC"/>
    <w:rsid w:val="002B5B13"/>
    <w:rsid w:val="002B5EAA"/>
    <w:rsid w:val="002B64A4"/>
    <w:rsid w:val="002B6770"/>
    <w:rsid w:val="002B6D07"/>
    <w:rsid w:val="002B722C"/>
    <w:rsid w:val="002B73B9"/>
    <w:rsid w:val="002B7438"/>
    <w:rsid w:val="002B75DA"/>
    <w:rsid w:val="002B7924"/>
    <w:rsid w:val="002C03D9"/>
    <w:rsid w:val="002C0605"/>
    <w:rsid w:val="002C08A2"/>
    <w:rsid w:val="002C0A0C"/>
    <w:rsid w:val="002C0B23"/>
    <w:rsid w:val="002C0EED"/>
    <w:rsid w:val="002C26CC"/>
    <w:rsid w:val="002C2D08"/>
    <w:rsid w:val="002C2FCE"/>
    <w:rsid w:val="002C444C"/>
    <w:rsid w:val="002C46B8"/>
    <w:rsid w:val="002C4B58"/>
    <w:rsid w:val="002C4FFD"/>
    <w:rsid w:val="002C5BA2"/>
    <w:rsid w:val="002C5FFD"/>
    <w:rsid w:val="002C6668"/>
    <w:rsid w:val="002C6797"/>
    <w:rsid w:val="002C6A6A"/>
    <w:rsid w:val="002C7064"/>
    <w:rsid w:val="002C74CD"/>
    <w:rsid w:val="002C76D9"/>
    <w:rsid w:val="002C7739"/>
    <w:rsid w:val="002C7742"/>
    <w:rsid w:val="002C79BF"/>
    <w:rsid w:val="002C7FBC"/>
    <w:rsid w:val="002D0012"/>
    <w:rsid w:val="002D01DD"/>
    <w:rsid w:val="002D07E9"/>
    <w:rsid w:val="002D0E8D"/>
    <w:rsid w:val="002D194A"/>
    <w:rsid w:val="002D2190"/>
    <w:rsid w:val="002D304C"/>
    <w:rsid w:val="002D3165"/>
    <w:rsid w:val="002D3183"/>
    <w:rsid w:val="002D369B"/>
    <w:rsid w:val="002D38DC"/>
    <w:rsid w:val="002D45A1"/>
    <w:rsid w:val="002D55E7"/>
    <w:rsid w:val="002D58EC"/>
    <w:rsid w:val="002D5B3F"/>
    <w:rsid w:val="002D5BE0"/>
    <w:rsid w:val="002D5DD1"/>
    <w:rsid w:val="002D60EF"/>
    <w:rsid w:val="002D68EB"/>
    <w:rsid w:val="002D68ED"/>
    <w:rsid w:val="002D6B92"/>
    <w:rsid w:val="002D6BAE"/>
    <w:rsid w:val="002D6D42"/>
    <w:rsid w:val="002D7384"/>
    <w:rsid w:val="002D7FA1"/>
    <w:rsid w:val="002E00A6"/>
    <w:rsid w:val="002E054D"/>
    <w:rsid w:val="002E07B3"/>
    <w:rsid w:val="002E09C8"/>
    <w:rsid w:val="002E0E0A"/>
    <w:rsid w:val="002E10A1"/>
    <w:rsid w:val="002E1279"/>
    <w:rsid w:val="002E1595"/>
    <w:rsid w:val="002E15C5"/>
    <w:rsid w:val="002E170A"/>
    <w:rsid w:val="002E1AC8"/>
    <w:rsid w:val="002E1EA7"/>
    <w:rsid w:val="002E2783"/>
    <w:rsid w:val="002E2AD3"/>
    <w:rsid w:val="002E31FB"/>
    <w:rsid w:val="002E3FC1"/>
    <w:rsid w:val="002E431E"/>
    <w:rsid w:val="002E4A79"/>
    <w:rsid w:val="002E4C88"/>
    <w:rsid w:val="002E4D02"/>
    <w:rsid w:val="002E50A6"/>
    <w:rsid w:val="002E5242"/>
    <w:rsid w:val="002E5E96"/>
    <w:rsid w:val="002E6263"/>
    <w:rsid w:val="002E654A"/>
    <w:rsid w:val="002E6591"/>
    <w:rsid w:val="002E6DD9"/>
    <w:rsid w:val="002E6F62"/>
    <w:rsid w:val="002E774E"/>
    <w:rsid w:val="002F0F2C"/>
    <w:rsid w:val="002F17C3"/>
    <w:rsid w:val="002F182A"/>
    <w:rsid w:val="002F1907"/>
    <w:rsid w:val="002F1A0B"/>
    <w:rsid w:val="002F1C81"/>
    <w:rsid w:val="002F1CCE"/>
    <w:rsid w:val="002F22BB"/>
    <w:rsid w:val="002F33BD"/>
    <w:rsid w:val="002F473C"/>
    <w:rsid w:val="002F4806"/>
    <w:rsid w:val="002F4B89"/>
    <w:rsid w:val="002F50E6"/>
    <w:rsid w:val="002F51A9"/>
    <w:rsid w:val="002F54B3"/>
    <w:rsid w:val="002F6148"/>
    <w:rsid w:val="002F675E"/>
    <w:rsid w:val="002F6A3A"/>
    <w:rsid w:val="002F6D50"/>
    <w:rsid w:val="003001F9"/>
    <w:rsid w:val="003004D9"/>
    <w:rsid w:val="003008FC"/>
    <w:rsid w:val="00300C83"/>
    <w:rsid w:val="0030139A"/>
    <w:rsid w:val="00301C87"/>
    <w:rsid w:val="00301EDC"/>
    <w:rsid w:val="003021AC"/>
    <w:rsid w:val="00302A94"/>
    <w:rsid w:val="00302E85"/>
    <w:rsid w:val="00302E95"/>
    <w:rsid w:val="00302EE6"/>
    <w:rsid w:val="0030344A"/>
    <w:rsid w:val="003034E8"/>
    <w:rsid w:val="00303C5C"/>
    <w:rsid w:val="0030490B"/>
    <w:rsid w:val="00304BC7"/>
    <w:rsid w:val="00304D2A"/>
    <w:rsid w:val="00304DA2"/>
    <w:rsid w:val="00305280"/>
    <w:rsid w:val="0030577B"/>
    <w:rsid w:val="00305788"/>
    <w:rsid w:val="003057A3"/>
    <w:rsid w:val="00305B63"/>
    <w:rsid w:val="00305CF3"/>
    <w:rsid w:val="00305D50"/>
    <w:rsid w:val="00305EBA"/>
    <w:rsid w:val="00306896"/>
    <w:rsid w:val="00306C7A"/>
    <w:rsid w:val="00306D71"/>
    <w:rsid w:val="00306D93"/>
    <w:rsid w:val="003071D9"/>
    <w:rsid w:val="00310BAA"/>
    <w:rsid w:val="00311435"/>
    <w:rsid w:val="003115B6"/>
    <w:rsid w:val="003119AE"/>
    <w:rsid w:val="0031278F"/>
    <w:rsid w:val="00312829"/>
    <w:rsid w:val="00312D54"/>
    <w:rsid w:val="00313335"/>
    <w:rsid w:val="00313761"/>
    <w:rsid w:val="0031399E"/>
    <w:rsid w:val="00314088"/>
    <w:rsid w:val="00314B8A"/>
    <w:rsid w:val="00314DA3"/>
    <w:rsid w:val="003158B1"/>
    <w:rsid w:val="00315A57"/>
    <w:rsid w:val="00315F50"/>
    <w:rsid w:val="00316E5B"/>
    <w:rsid w:val="0031730E"/>
    <w:rsid w:val="00317524"/>
    <w:rsid w:val="003177CF"/>
    <w:rsid w:val="00317E7E"/>
    <w:rsid w:val="0032044C"/>
    <w:rsid w:val="0032074B"/>
    <w:rsid w:val="0032076C"/>
    <w:rsid w:val="00320E2E"/>
    <w:rsid w:val="003212D2"/>
    <w:rsid w:val="0032175D"/>
    <w:rsid w:val="00321924"/>
    <w:rsid w:val="00322B9D"/>
    <w:rsid w:val="00322C87"/>
    <w:rsid w:val="00322F08"/>
    <w:rsid w:val="00323067"/>
    <w:rsid w:val="00323879"/>
    <w:rsid w:val="00323942"/>
    <w:rsid w:val="00324055"/>
    <w:rsid w:val="0032529C"/>
    <w:rsid w:val="003255EE"/>
    <w:rsid w:val="00325601"/>
    <w:rsid w:val="00325988"/>
    <w:rsid w:val="00325C89"/>
    <w:rsid w:val="00325F35"/>
    <w:rsid w:val="00325FA9"/>
    <w:rsid w:val="00326562"/>
    <w:rsid w:val="003265CD"/>
    <w:rsid w:val="003267BF"/>
    <w:rsid w:val="00326801"/>
    <w:rsid w:val="003269E2"/>
    <w:rsid w:val="00327557"/>
    <w:rsid w:val="00330787"/>
    <w:rsid w:val="00331012"/>
    <w:rsid w:val="00331205"/>
    <w:rsid w:val="00331473"/>
    <w:rsid w:val="00331763"/>
    <w:rsid w:val="00331C03"/>
    <w:rsid w:val="00332215"/>
    <w:rsid w:val="00332C11"/>
    <w:rsid w:val="00332CA7"/>
    <w:rsid w:val="00332DB2"/>
    <w:rsid w:val="00333CEF"/>
    <w:rsid w:val="00333E34"/>
    <w:rsid w:val="003341A1"/>
    <w:rsid w:val="00334A23"/>
    <w:rsid w:val="00335179"/>
    <w:rsid w:val="003351CB"/>
    <w:rsid w:val="00335ACC"/>
    <w:rsid w:val="00335E6B"/>
    <w:rsid w:val="00336D2E"/>
    <w:rsid w:val="0033743D"/>
    <w:rsid w:val="0033768D"/>
    <w:rsid w:val="003376A2"/>
    <w:rsid w:val="0033781D"/>
    <w:rsid w:val="003378FE"/>
    <w:rsid w:val="00340488"/>
    <w:rsid w:val="00340776"/>
    <w:rsid w:val="003414C0"/>
    <w:rsid w:val="00341765"/>
    <w:rsid w:val="00341970"/>
    <w:rsid w:val="0034224C"/>
    <w:rsid w:val="0034250B"/>
    <w:rsid w:val="00342FB6"/>
    <w:rsid w:val="003432D4"/>
    <w:rsid w:val="00343324"/>
    <w:rsid w:val="00343668"/>
    <w:rsid w:val="00344619"/>
    <w:rsid w:val="0034504C"/>
    <w:rsid w:val="00345532"/>
    <w:rsid w:val="0034576D"/>
    <w:rsid w:val="00345C3F"/>
    <w:rsid w:val="00345D2B"/>
    <w:rsid w:val="00345FDC"/>
    <w:rsid w:val="003463C0"/>
    <w:rsid w:val="0034675B"/>
    <w:rsid w:val="003470F8"/>
    <w:rsid w:val="003475AD"/>
    <w:rsid w:val="003476C3"/>
    <w:rsid w:val="00347976"/>
    <w:rsid w:val="00347A18"/>
    <w:rsid w:val="00347FD4"/>
    <w:rsid w:val="003501A3"/>
    <w:rsid w:val="00350981"/>
    <w:rsid w:val="0035123D"/>
    <w:rsid w:val="0035173D"/>
    <w:rsid w:val="00351862"/>
    <w:rsid w:val="003523A3"/>
    <w:rsid w:val="003525E3"/>
    <w:rsid w:val="0035281F"/>
    <w:rsid w:val="00352DDC"/>
    <w:rsid w:val="003531E0"/>
    <w:rsid w:val="00354205"/>
    <w:rsid w:val="0035482E"/>
    <w:rsid w:val="003549F5"/>
    <w:rsid w:val="00354A33"/>
    <w:rsid w:val="00354A51"/>
    <w:rsid w:val="00355513"/>
    <w:rsid w:val="0035585D"/>
    <w:rsid w:val="00355CA1"/>
    <w:rsid w:val="0035606E"/>
    <w:rsid w:val="00356ACA"/>
    <w:rsid w:val="003605E7"/>
    <w:rsid w:val="00360803"/>
    <w:rsid w:val="00360F21"/>
    <w:rsid w:val="00360F40"/>
    <w:rsid w:val="00361B11"/>
    <w:rsid w:val="00361BA2"/>
    <w:rsid w:val="00362567"/>
    <w:rsid w:val="003627C3"/>
    <w:rsid w:val="00362A1B"/>
    <w:rsid w:val="00362A74"/>
    <w:rsid w:val="00362DA7"/>
    <w:rsid w:val="00362E50"/>
    <w:rsid w:val="00363072"/>
    <w:rsid w:val="0036307F"/>
    <w:rsid w:val="00363378"/>
    <w:rsid w:val="00363492"/>
    <w:rsid w:val="00363837"/>
    <w:rsid w:val="00363846"/>
    <w:rsid w:val="00363C35"/>
    <w:rsid w:val="003642E0"/>
    <w:rsid w:val="003651FC"/>
    <w:rsid w:val="00365305"/>
    <w:rsid w:val="003657EC"/>
    <w:rsid w:val="00365C86"/>
    <w:rsid w:val="00365F41"/>
    <w:rsid w:val="003666D3"/>
    <w:rsid w:val="00366765"/>
    <w:rsid w:val="003673CA"/>
    <w:rsid w:val="003679C8"/>
    <w:rsid w:val="00367A07"/>
    <w:rsid w:val="00367E33"/>
    <w:rsid w:val="00367E9C"/>
    <w:rsid w:val="00367FAE"/>
    <w:rsid w:val="003702BE"/>
    <w:rsid w:val="003706E7"/>
    <w:rsid w:val="0037090B"/>
    <w:rsid w:val="00370942"/>
    <w:rsid w:val="00371652"/>
    <w:rsid w:val="003717C5"/>
    <w:rsid w:val="00371BBF"/>
    <w:rsid w:val="00371C12"/>
    <w:rsid w:val="00372360"/>
    <w:rsid w:val="0037248A"/>
    <w:rsid w:val="00372A4F"/>
    <w:rsid w:val="00372AAC"/>
    <w:rsid w:val="00372FA8"/>
    <w:rsid w:val="0037352F"/>
    <w:rsid w:val="003736A3"/>
    <w:rsid w:val="00373D8E"/>
    <w:rsid w:val="00373DB2"/>
    <w:rsid w:val="003740FF"/>
    <w:rsid w:val="003743F7"/>
    <w:rsid w:val="003744FD"/>
    <w:rsid w:val="0037465D"/>
    <w:rsid w:val="00374C40"/>
    <w:rsid w:val="0037559B"/>
    <w:rsid w:val="0037572D"/>
    <w:rsid w:val="003760D4"/>
    <w:rsid w:val="00376569"/>
    <w:rsid w:val="003765F3"/>
    <w:rsid w:val="00376738"/>
    <w:rsid w:val="00376C0F"/>
    <w:rsid w:val="003771A3"/>
    <w:rsid w:val="00377CE9"/>
    <w:rsid w:val="0038051B"/>
    <w:rsid w:val="00380B48"/>
    <w:rsid w:val="003811C8"/>
    <w:rsid w:val="00382906"/>
    <w:rsid w:val="00382C35"/>
    <w:rsid w:val="003830F0"/>
    <w:rsid w:val="0038318E"/>
    <w:rsid w:val="00383858"/>
    <w:rsid w:val="00383A98"/>
    <w:rsid w:val="00383C37"/>
    <w:rsid w:val="00383DC0"/>
    <w:rsid w:val="003840F3"/>
    <w:rsid w:val="00384667"/>
    <w:rsid w:val="00384898"/>
    <w:rsid w:val="00384A64"/>
    <w:rsid w:val="00384C76"/>
    <w:rsid w:val="003856A3"/>
    <w:rsid w:val="003856F3"/>
    <w:rsid w:val="00385B0C"/>
    <w:rsid w:val="00385C0C"/>
    <w:rsid w:val="00385CFC"/>
    <w:rsid w:val="0038632A"/>
    <w:rsid w:val="00386F89"/>
    <w:rsid w:val="00390144"/>
    <w:rsid w:val="00390388"/>
    <w:rsid w:val="003908C7"/>
    <w:rsid w:val="00390943"/>
    <w:rsid w:val="003909D6"/>
    <w:rsid w:val="00390DD8"/>
    <w:rsid w:val="00391515"/>
    <w:rsid w:val="003915DC"/>
    <w:rsid w:val="0039242A"/>
    <w:rsid w:val="003925B7"/>
    <w:rsid w:val="0039370B"/>
    <w:rsid w:val="003937F5"/>
    <w:rsid w:val="00393D0C"/>
    <w:rsid w:val="00394525"/>
    <w:rsid w:val="003955B1"/>
    <w:rsid w:val="00395D09"/>
    <w:rsid w:val="00396477"/>
    <w:rsid w:val="00396716"/>
    <w:rsid w:val="00396930"/>
    <w:rsid w:val="003969E7"/>
    <w:rsid w:val="00396A0E"/>
    <w:rsid w:val="00396DDB"/>
    <w:rsid w:val="00397AF2"/>
    <w:rsid w:val="00397BD6"/>
    <w:rsid w:val="003A00DB"/>
    <w:rsid w:val="003A02A1"/>
    <w:rsid w:val="003A03E5"/>
    <w:rsid w:val="003A0C89"/>
    <w:rsid w:val="003A0E2D"/>
    <w:rsid w:val="003A0EF4"/>
    <w:rsid w:val="003A1095"/>
    <w:rsid w:val="003A1102"/>
    <w:rsid w:val="003A20B0"/>
    <w:rsid w:val="003A24E7"/>
    <w:rsid w:val="003A2785"/>
    <w:rsid w:val="003A3354"/>
    <w:rsid w:val="003A3575"/>
    <w:rsid w:val="003A3924"/>
    <w:rsid w:val="003A3B2C"/>
    <w:rsid w:val="003A406C"/>
    <w:rsid w:val="003A40E3"/>
    <w:rsid w:val="003A412D"/>
    <w:rsid w:val="003A4876"/>
    <w:rsid w:val="003A52E8"/>
    <w:rsid w:val="003A553F"/>
    <w:rsid w:val="003A5A97"/>
    <w:rsid w:val="003A5D3B"/>
    <w:rsid w:val="003A639D"/>
    <w:rsid w:val="003A699A"/>
    <w:rsid w:val="003A6F0C"/>
    <w:rsid w:val="003A72FF"/>
    <w:rsid w:val="003A7C47"/>
    <w:rsid w:val="003B044A"/>
    <w:rsid w:val="003B0A78"/>
    <w:rsid w:val="003B0BE2"/>
    <w:rsid w:val="003B0CA7"/>
    <w:rsid w:val="003B1B85"/>
    <w:rsid w:val="003B1E3E"/>
    <w:rsid w:val="003B1F86"/>
    <w:rsid w:val="003B25D3"/>
    <w:rsid w:val="003B2DE1"/>
    <w:rsid w:val="003B3504"/>
    <w:rsid w:val="003B392D"/>
    <w:rsid w:val="003B3C29"/>
    <w:rsid w:val="003B4E71"/>
    <w:rsid w:val="003B50D2"/>
    <w:rsid w:val="003B68CF"/>
    <w:rsid w:val="003B6E9B"/>
    <w:rsid w:val="003B7123"/>
    <w:rsid w:val="003B78FE"/>
    <w:rsid w:val="003B7E03"/>
    <w:rsid w:val="003B7F60"/>
    <w:rsid w:val="003C0466"/>
    <w:rsid w:val="003C094B"/>
    <w:rsid w:val="003C1B54"/>
    <w:rsid w:val="003C1B9D"/>
    <w:rsid w:val="003C1E2A"/>
    <w:rsid w:val="003C2133"/>
    <w:rsid w:val="003C213B"/>
    <w:rsid w:val="003C2639"/>
    <w:rsid w:val="003C2C58"/>
    <w:rsid w:val="003C30A8"/>
    <w:rsid w:val="003C30FC"/>
    <w:rsid w:val="003C3236"/>
    <w:rsid w:val="003C33F7"/>
    <w:rsid w:val="003C37B1"/>
    <w:rsid w:val="003C4140"/>
    <w:rsid w:val="003C48B1"/>
    <w:rsid w:val="003C5B71"/>
    <w:rsid w:val="003C6AB0"/>
    <w:rsid w:val="003C71E0"/>
    <w:rsid w:val="003C763B"/>
    <w:rsid w:val="003C78F0"/>
    <w:rsid w:val="003C7A4F"/>
    <w:rsid w:val="003C7FBB"/>
    <w:rsid w:val="003D025E"/>
    <w:rsid w:val="003D08E1"/>
    <w:rsid w:val="003D11B0"/>
    <w:rsid w:val="003D152E"/>
    <w:rsid w:val="003D165C"/>
    <w:rsid w:val="003D17AD"/>
    <w:rsid w:val="003D1AF0"/>
    <w:rsid w:val="003D1C00"/>
    <w:rsid w:val="003D235A"/>
    <w:rsid w:val="003D23A7"/>
    <w:rsid w:val="003D28C2"/>
    <w:rsid w:val="003D3339"/>
    <w:rsid w:val="003D33F4"/>
    <w:rsid w:val="003D36A5"/>
    <w:rsid w:val="003D36E9"/>
    <w:rsid w:val="003D3893"/>
    <w:rsid w:val="003D3B03"/>
    <w:rsid w:val="003D3B95"/>
    <w:rsid w:val="003D3BFF"/>
    <w:rsid w:val="003D3D3C"/>
    <w:rsid w:val="003D4093"/>
    <w:rsid w:val="003D41F3"/>
    <w:rsid w:val="003D458A"/>
    <w:rsid w:val="003D4D8E"/>
    <w:rsid w:val="003D506A"/>
    <w:rsid w:val="003D570B"/>
    <w:rsid w:val="003D6857"/>
    <w:rsid w:val="003D68DE"/>
    <w:rsid w:val="003D6BA4"/>
    <w:rsid w:val="003D6F83"/>
    <w:rsid w:val="003D7629"/>
    <w:rsid w:val="003D7A4A"/>
    <w:rsid w:val="003D7D0E"/>
    <w:rsid w:val="003E0BCC"/>
    <w:rsid w:val="003E0FB3"/>
    <w:rsid w:val="003E134C"/>
    <w:rsid w:val="003E1870"/>
    <w:rsid w:val="003E20B5"/>
    <w:rsid w:val="003E265E"/>
    <w:rsid w:val="003E2695"/>
    <w:rsid w:val="003E2897"/>
    <w:rsid w:val="003E3873"/>
    <w:rsid w:val="003E3C6C"/>
    <w:rsid w:val="003E4329"/>
    <w:rsid w:val="003E4391"/>
    <w:rsid w:val="003E4B0A"/>
    <w:rsid w:val="003E4DEE"/>
    <w:rsid w:val="003E52A0"/>
    <w:rsid w:val="003E5BAA"/>
    <w:rsid w:val="003E619D"/>
    <w:rsid w:val="003E63A3"/>
    <w:rsid w:val="003E6403"/>
    <w:rsid w:val="003E6437"/>
    <w:rsid w:val="003E6979"/>
    <w:rsid w:val="003E6A5C"/>
    <w:rsid w:val="003E6D58"/>
    <w:rsid w:val="003E74E0"/>
    <w:rsid w:val="003E7613"/>
    <w:rsid w:val="003E78D8"/>
    <w:rsid w:val="003F06E0"/>
    <w:rsid w:val="003F0F55"/>
    <w:rsid w:val="003F11F2"/>
    <w:rsid w:val="003F148A"/>
    <w:rsid w:val="003F226E"/>
    <w:rsid w:val="003F2371"/>
    <w:rsid w:val="003F2DC4"/>
    <w:rsid w:val="003F31F5"/>
    <w:rsid w:val="003F3728"/>
    <w:rsid w:val="003F3D32"/>
    <w:rsid w:val="003F4CA6"/>
    <w:rsid w:val="003F51A4"/>
    <w:rsid w:val="003F5ACC"/>
    <w:rsid w:val="003F6465"/>
    <w:rsid w:val="003F6BB3"/>
    <w:rsid w:val="003F759B"/>
    <w:rsid w:val="003F7692"/>
    <w:rsid w:val="003F7898"/>
    <w:rsid w:val="003F7A6B"/>
    <w:rsid w:val="00400347"/>
    <w:rsid w:val="004003D7"/>
    <w:rsid w:val="00400C0D"/>
    <w:rsid w:val="0040102C"/>
    <w:rsid w:val="004011B4"/>
    <w:rsid w:val="00401310"/>
    <w:rsid w:val="00401335"/>
    <w:rsid w:val="00402344"/>
    <w:rsid w:val="004026FD"/>
    <w:rsid w:val="0040297E"/>
    <w:rsid w:val="00402CA3"/>
    <w:rsid w:val="0040306B"/>
    <w:rsid w:val="00403072"/>
    <w:rsid w:val="00403115"/>
    <w:rsid w:val="004035C4"/>
    <w:rsid w:val="00403A61"/>
    <w:rsid w:val="00403A67"/>
    <w:rsid w:val="00405062"/>
    <w:rsid w:val="00405071"/>
    <w:rsid w:val="0040516B"/>
    <w:rsid w:val="00405265"/>
    <w:rsid w:val="0040570A"/>
    <w:rsid w:val="004065C3"/>
    <w:rsid w:val="00406E82"/>
    <w:rsid w:val="00407189"/>
    <w:rsid w:val="00407296"/>
    <w:rsid w:val="004073C6"/>
    <w:rsid w:val="00410770"/>
    <w:rsid w:val="00410E02"/>
    <w:rsid w:val="00410FAA"/>
    <w:rsid w:val="0041106F"/>
    <w:rsid w:val="004119BC"/>
    <w:rsid w:val="00411B1C"/>
    <w:rsid w:val="0041212B"/>
    <w:rsid w:val="0041212D"/>
    <w:rsid w:val="004123F4"/>
    <w:rsid w:val="00412423"/>
    <w:rsid w:val="00412CB0"/>
    <w:rsid w:val="004133F5"/>
    <w:rsid w:val="00413471"/>
    <w:rsid w:val="00413666"/>
    <w:rsid w:val="00413C6B"/>
    <w:rsid w:val="00413D39"/>
    <w:rsid w:val="00414297"/>
    <w:rsid w:val="004146E0"/>
    <w:rsid w:val="004147AC"/>
    <w:rsid w:val="00414843"/>
    <w:rsid w:val="0041487D"/>
    <w:rsid w:val="00414F17"/>
    <w:rsid w:val="00415221"/>
    <w:rsid w:val="0041541C"/>
    <w:rsid w:val="00415BA7"/>
    <w:rsid w:val="00415C79"/>
    <w:rsid w:val="00415E3E"/>
    <w:rsid w:val="0041619E"/>
    <w:rsid w:val="00416BD0"/>
    <w:rsid w:val="004172D5"/>
    <w:rsid w:val="00417653"/>
    <w:rsid w:val="00420121"/>
    <w:rsid w:val="00420763"/>
    <w:rsid w:val="00420F8A"/>
    <w:rsid w:val="004210F2"/>
    <w:rsid w:val="0042290E"/>
    <w:rsid w:val="00422AAB"/>
    <w:rsid w:val="0042301F"/>
    <w:rsid w:val="004232B6"/>
    <w:rsid w:val="00424279"/>
    <w:rsid w:val="00424387"/>
    <w:rsid w:val="00424418"/>
    <w:rsid w:val="0042468B"/>
    <w:rsid w:val="0042491D"/>
    <w:rsid w:val="0042534C"/>
    <w:rsid w:val="00425F24"/>
    <w:rsid w:val="004266B4"/>
    <w:rsid w:val="0042693F"/>
    <w:rsid w:val="00427443"/>
    <w:rsid w:val="004275C7"/>
    <w:rsid w:val="0042765C"/>
    <w:rsid w:val="004276A7"/>
    <w:rsid w:val="00427724"/>
    <w:rsid w:val="0042787B"/>
    <w:rsid w:val="00427C3F"/>
    <w:rsid w:val="00427CDF"/>
    <w:rsid w:val="00427D4A"/>
    <w:rsid w:val="00427EB9"/>
    <w:rsid w:val="004313A0"/>
    <w:rsid w:val="00431917"/>
    <w:rsid w:val="004319EC"/>
    <w:rsid w:val="00431EC7"/>
    <w:rsid w:val="00432641"/>
    <w:rsid w:val="00432B27"/>
    <w:rsid w:val="00432B2F"/>
    <w:rsid w:val="0043315F"/>
    <w:rsid w:val="004332E8"/>
    <w:rsid w:val="004336AE"/>
    <w:rsid w:val="004342D5"/>
    <w:rsid w:val="00434438"/>
    <w:rsid w:val="00434715"/>
    <w:rsid w:val="00434ED3"/>
    <w:rsid w:val="00435DC0"/>
    <w:rsid w:val="00437131"/>
    <w:rsid w:val="00437236"/>
    <w:rsid w:val="0043728C"/>
    <w:rsid w:val="004372A1"/>
    <w:rsid w:val="00437332"/>
    <w:rsid w:val="0043740F"/>
    <w:rsid w:val="00440002"/>
    <w:rsid w:val="00440222"/>
    <w:rsid w:val="00440558"/>
    <w:rsid w:val="004414A1"/>
    <w:rsid w:val="00441B9C"/>
    <w:rsid w:val="00441D33"/>
    <w:rsid w:val="00441E8F"/>
    <w:rsid w:val="00442161"/>
    <w:rsid w:val="0044219F"/>
    <w:rsid w:val="004423B6"/>
    <w:rsid w:val="00442B24"/>
    <w:rsid w:val="00443060"/>
    <w:rsid w:val="0044312A"/>
    <w:rsid w:val="004434FD"/>
    <w:rsid w:val="0044363E"/>
    <w:rsid w:val="004439D4"/>
    <w:rsid w:val="00443DE7"/>
    <w:rsid w:val="0044499B"/>
    <w:rsid w:val="00445196"/>
    <w:rsid w:val="00445281"/>
    <w:rsid w:val="00445775"/>
    <w:rsid w:val="00445812"/>
    <w:rsid w:val="0044581C"/>
    <w:rsid w:val="00446245"/>
    <w:rsid w:val="0044656C"/>
    <w:rsid w:val="004467D1"/>
    <w:rsid w:val="00446A6F"/>
    <w:rsid w:val="004471C8"/>
    <w:rsid w:val="0044751C"/>
    <w:rsid w:val="00447BB8"/>
    <w:rsid w:val="004506B5"/>
    <w:rsid w:val="00450BED"/>
    <w:rsid w:val="00450D47"/>
    <w:rsid w:val="004511FA"/>
    <w:rsid w:val="004512CA"/>
    <w:rsid w:val="0045141E"/>
    <w:rsid w:val="00451B41"/>
    <w:rsid w:val="00453103"/>
    <w:rsid w:val="00453F18"/>
    <w:rsid w:val="0045417E"/>
    <w:rsid w:val="00454289"/>
    <w:rsid w:val="00454AE6"/>
    <w:rsid w:val="00454BA8"/>
    <w:rsid w:val="004550BD"/>
    <w:rsid w:val="00455659"/>
    <w:rsid w:val="004556AB"/>
    <w:rsid w:val="0045608B"/>
    <w:rsid w:val="004561B5"/>
    <w:rsid w:val="004569CF"/>
    <w:rsid w:val="00456D39"/>
    <w:rsid w:val="004605AD"/>
    <w:rsid w:val="00460722"/>
    <w:rsid w:val="0046101C"/>
    <w:rsid w:val="0046119C"/>
    <w:rsid w:val="00461583"/>
    <w:rsid w:val="00461877"/>
    <w:rsid w:val="00461A3B"/>
    <w:rsid w:val="00461A3D"/>
    <w:rsid w:val="00461B7E"/>
    <w:rsid w:val="004622ED"/>
    <w:rsid w:val="00462970"/>
    <w:rsid w:val="0046298B"/>
    <w:rsid w:val="00463450"/>
    <w:rsid w:val="00464051"/>
    <w:rsid w:val="00464A06"/>
    <w:rsid w:val="00464BE1"/>
    <w:rsid w:val="00464CBA"/>
    <w:rsid w:val="00465258"/>
    <w:rsid w:val="0046525F"/>
    <w:rsid w:val="004655B7"/>
    <w:rsid w:val="00465920"/>
    <w:rsid w:val="00465BE4"/>
    <w:rsid w:val="00465C09"/>
    <w:rsid w:val="00465F9C"/>
    <w:rsid w:val="004661CA"/>
    <w:rsid w:val="00466578"/>
    <w:rsid w:val="00466C19"/>
    <w:rsid w:val="00466CAA"/>
    <w:rsid w:val="00466E04"/>
    <w:rsid w:val="004675EA"/>
    <w:rsid w:val="00467D5D"/>
    <w:rsid w:val="00470444"/>
    <w:rsid w:val="00470AC8"/>
    <w:rsid w:val="00470E45"/>
    <w:rsid w:val="00470EA1"/>
    <w:rsid w:val="004711CA"/>
    <w:rsid w:val="004712A2"/>
    <w:rsid w:val="004714BA"/>
    <w:rsid w:val="00471DC9"/>
    <w:rsid w:val="0047202B"/>
    <w:rsid w:val="00472BB2"/>
    <w:rsid w:val="00472D45"/>
    <w:rsid w:val="004733B9"/>
    <w:rsid w:val="004734FC"/>
    <w:rsid w:val="0047402E"/>
    <w:rsid w:val="004745C4"/>
    <w:rsid w:val="004745E7"/>
    <w:rsid w:val="004747B0"/>
    <w:rsid w:val="0047503C"/>
    <w:rsid w:val="004763BA"/>
    <w:rsid w:val="00476463"/>
    <w:rsid w:val="00476925"/>
    <w:rsid w:val="00476A24"/>
    <w:rsid w:val="00476DD8"/>
    <w:rsid w:val="004775C9"/>
    <w:rsid w:val="004778AE"/>
    <w:rsid w:val="00477E73"/>
    <w:rsid w:val="00480121"/>
    <w:rsid w:val="004805F0"/>
    <w:rsid w:val="0048127F"/>
    <w:rsid w:val="00481826"/>
    <w:rsid w:val="004819A2"/>
    <w:rsid w:val="004820C9"/>
    <w:rsid w:val="0048253B"/>
    <w:rsid w:val="00482745"/>
    <w:rsid w:val="0048295E"/>
    <w:rsid w:val="00482DAC"/>
    <w:rsid w:val="004830E6"/>
    <w:rsid w:val="00483120"/>
    <w:rsid w:val="00484346"/>
    <w:rsid w:val="004850EE"/>
    <w:rsid w:val="00485AA2"/>
    <w:rsid w:val="00485C84"/>
    <w:rsid w:val="00485F7F"/>
    <w:rsid w:val="00486725"/>
    <w:rsid w:val="00486F00"/>
    <w:rsid w:val="00487B14"/>
    <w:rsid w:val="00487F3F"/>
    <w:rsid w:val="0049046B"/>
    <w:rsid w:val="00490624"/>
    <w:rsid w:val="004910CA"/>
    <w:rsid w:val="004911B9"/>
    <w:rsid w:val="00491684"/>
    <w:rsid w:val="00491B3A"/>
    <w:rsid w:val="004922CF"/>
    <w:rsid w:val="00493061"/>
    <w:rsid w:val="0049342B"/>
    <w:rsid w:val="00493BD5"/>
    <w:rsid w:val="00493EEC"/>
    <w:rsid w:val="00493FE9"/>
    <w:rsid w:val="00494348"/>
    <w:rsid w:val="00494AA1"/>
    <w:rsid w:val="00494B80"/>
    <w:rsid w:val="00496098"/>
    <w:rsid w:val="0049688E"/>
    <w:rsid w:val="00497162"/>
    <w:rsid w:val="004973AE"/>
    <w:rsid w:val="0049771E"/>
    <w:rsid w:val="00497AB8"/>
    <w:rsid w:val="00497CB5"/>
    <w:rsid w:val="00497E7B"/>
    <w:rsid w:val="004A03B5"/>
    <w:rsid w:val="004A0609"/>
    <w:rsid w:val="004A0A80"/>
    <w:rsid w:val="004A0D83"/>
    <w:rsid w:val="004A0FA8"/>
    <w:rsid w:val="004A140B"/>
    <w:rsid w:val="004A15B4"/>
    <w:rsid w:val="004A15D7"/>
    <w:rsid w:val="004A195A"/>
    <w:rsid w:val="004A22DA"/>
    <w:rsid w:val="004A25FE"/>
    <w:rsid w:val="004A2683"/>
    <w:rsid w:val="004A276A"/>
    <w:rsid w:val="004A339F"/>
    <w:rsid w:val="004A41D1"/>
    <w:rsid w:val="004A4B8D"/>
    <w:rsid w:val="004A5300"/>
    <w:rsid w:val="004A5676"/>
    <w:rsid w:val="004A57C1"/>
    <w:rsid w:val="004A57EE"/>
    <w:rsid w:val="004A5F17"/>
    <w:rsid w:val="004A5F59"/>
    <w:rsid w:val="004A6A7D"/>
    <w:rsid w:val="004A7402"/>
    <w:rsid w:val="004A7793"/>
    <w:rsid w:val="004A79A3"/>
    <w:rsid w:val="004A7B84"/>
    <w:rsid w:val="004A7E73"/>
    <w:rsid w:val="004B0A38"/>
    <w:rsid w:val="004B0F37"/>
    <w:rsid w:val="004B1CE7"/>
    <w:rsid w:val="004B2215"/>
    <w:rsid w:val="004B226C"/>
    <w:rsid w:val="004B22C2"/>
    <w:rsid w:val="004B24DD"/>
    <w:rsid w:val="004B2BFA"/>
    <w:rsid w:val="004B2C13"/>
    <w:rsid w:val="004B3497"/>
    <w:rsid w:val="004B359E"/>
    <w:rsid w:val="004B378A"/>
    <w:rsid w:val="004B37A6"/>
    <w:rsid w:val="004B39C3"/>
    <w:rsid w:val="004B4119"/>
    <w:rsid w:val="004B4180"/>
    <w:rsid w:val="004B5840"/>
    <w:rsid w:val="004B5B8D"/>
    <w:rsid w:val="004B5DE1"/>
    <w:rsid w:val="004B63FD"/>
    <w:rsid w:val="004B68B7"/>
    <w:rsid w:val="004B696C"/>
    <w:rsid w:val="004B6BB8"/>
    <w:rsid w:val="004B6DD6"/>
    <w:rsid w:val="004B7B02"/>
    <w:rsid w:val="004B7ECF"/>
    <w:rsid w:val="004C067E"/>
    <w:rsid w:val="004C08CA"/>
    <w:rsid w:val="004C0A6B"/>
    <w:rsid w:val="004C1096"/>
    <w:rsid w:val="004C16A8"/>
    <w:rsid w:val="004C218D"/>
    <w:rsid w:val="004C2A8A"/>
    <w:rsid w:val="004C2BB0"/>
    <w:rsid w:val="004C2D53"/>
    <w:rsid w:val="004C2DE3"/>
    <w:rsid w:val="004C331E"/>
    <w:rsid w:val="004C36F5"/>
    <w:rsid w:val="004C3A35"/>
    <w:rsid w:val="004C3BD9"/>
    <w:rsid w:val="004C3E0C"/>
    <w:rsid w:val="004C3F86"/>
    <w:rsid w:val="004C44DC"/>
    <w:rsid w:val="004C455E"/>
    <w:rsid w:val="004C4FB9"/>
    <w:rsid w:val="004C5026"/>
    <w:rsid w:val="004C521B"/>
    <w:rsid w:val="004C6184"/>
    <w:rsid w:val="004C6642"/>
    <w:rsid w:val="004C69D1"/>
    <w:rsid w:val="004C75D8"/>
    <w:rsid w:val="004D01C2"/>
    <w:rsid w:val="004D051D"/>
    <w:rsid w:val="004D0D96"/>
    <w:rsid w:val="004D116E"/>
    <w:rsid w:val="004D11B1"/>
    <w:rsid w:val="004D142F"/>
    <w:rsid w:val="004D182E"/>
    <w:rsid w:val="004D197E"/>
    <w:rsid w:val="004D1B22"/>
    <w:rsid w:val="004D1E33"/>
    <w:rsid w:val="004D1E6D"/>
    <w:rsid w:val="004D28AB"/>
    <w:rsid w:val="004D2A31"/>
    <w:rsid w:val="004D2E0F"/>
    <w:rsid w:val="004D2F54"/>
    <w:rsid w:val="004D3716"/>
    <w:rsid w:val="004D3883"/>
    <w:rsid w:val="004D3ED8"/>
    <w:rsid w:val="004D3FA0"/>
    <w:rsid w:val="004D478A"/>
    <w:rsid w:val="004D5BF4"/>
    <w:rsid w:val="004D5FBB"/>
    <w:rsid w:val="004D60FD"/>
    <w:rsid w:val="004D6102"/>
    <w:rsid w:val="004D69E8"/>
    <w:rsid w:val="004D6BFB"/>
    <w:rsid w:val="004D74E8"/>
    <w:rsid w:val="004D7A58"/>
    <w:rsid w:val="004D7F6C"/>
    <w:rsid w:val="004E0499"/>
    <w:rsid w:val="004E0AE2"/>
    <w:rsid w:val="004E0CBC"/>
    <w:rsid w:val="004E233A"/>
    <w:rsid w:val="004E2435"/>
    <w:rsid w:val="004E2B41"/>
    <w:rsid w:val="004E2FA7"/>
    <w:rsid w:val="004E3401"/>
    <w:rsid w:val="004E34E9"/>
    <w:rsid w:val="004E34F1"/>
    <w:rsid w:val="004E353C"/>
    <w:rsid w:val="004E3593"/>
    <w:rsid w:val="004E390B"/>
    <w:rsid w:val="004E3A1B"/>
    <w:rsid w:val="004E3A4B"/>
    <w:rsid w:val="004E43D7"/>
    <w:rsid w:val="004E45D6"/>
    <w:rsid w:val="004E478A"/>
    <w:rsid w:val="004E4A39"/>
    <w:rsid w:val="004E4EBB"/>
    <w:rsid w:val="004E55A1"/>
    <w:rsid w:val="004E590B"/>
    <w:rsid w:val="004E5B21"/>
    <w:rsid w:val="004E668E"/>
    <w:rsid w:val="004E69B8"/>
    <w:rsid w:val="004E70DA"/>
    <w:rsid w:val="004E78C7"/>
    <w:rsid w:val="004E7C71"/>
    <w:rsid w:val="004F04EA"/>
    <w:rsid w:val="004F05C4"/>
    <w:rsid w:val="004F0F50"/>
    <w:rsid w:val="004F0F68"/>
    <w:rsid w:val="004F11F7"/>
    <w:rsid w:val="004F15D3"/>
    <w:rsid w:val="004F26F4"/>
    <w:rsid w:val="004F287E"/>
    <w:rsid w:val="004F28D9"/>
    <w:rsid w:val="004F2A09"/>
    <w:rsid w:val="004F2FA3"/>
    <w:rsid w:val="004F3823"/>
    <w:rsid w:val="004F3FA9"/>
    <w:rsid w:val="004F4A8E"/>
    <w:rsid w:val="004F5258"/>
    <w:rsid w:val="004F53F4"/>
    <w:rsid w:val="004F5E2E"/>
    <w:rsid w:val="004F5F59"/>
    <w:rsid w:val="004F6282"/>
    <w:rsid w:val="004F63BB"/>
    <w:rsid w:val="004F6ED9"/>
    <w:rsid w:val="004F7037"/>
    <w:rsid w:val="004F72D5"/>
    <w:rsid w:val="004F7310"/>
    <w:rsid w:val="004F7AE1"/>
    <w:rsid w:val="004F7BB4"/>
    <w:rsid w:val="005000BC"/>
    <w:rsid w:val="005006CA"/>
    <w:rsid w:val="00500768"/>
    <w:rsid w:val="00500C77"/>
    <w:rsid w:val="005012BB"/>
    <w:rsid w:val="00501565"/>
    <w:rsid w:val="005015EB"/>
    <w:rsid w:val="00502730"/>
    <w:rsid w:val="00502867"/>
    <w:rsid w:val="00502CEB"/>
    <w:rsid w:val="0050300D"/>
    <w:rsid w:val="00503302"/>
    <w:rsid w:val="00503A39"/>
    <w:rsid w:val="00503E52"/>
    <w:rsid w:val="00503F43"/>
    <w:rsid w:val="0050453A"/>
    <w:rsid w:val="00504549"/>
    <w:rsid w:val="00504580"/>
    <w:rsid w:val="00504D04"/>
    <w:rsid w:val="00504DC5"/>
    <w:rsid w:val="005052C8"/>
    <w:rsid w:val="005053F1"/>
    <w:rsid w:val="0050563E"/>
    <w:rsid w:val="005057CA"/>
    <w:rsid w:val="00506248"/>
    <w:rsid w:val="00506504"/>
    <w:rsid w:val="0050744D"/>
    <w:rsid w:val="005075A7"/>
    <w:rsid w:val="00507CE0"/>
    <w:rsid w:val="00510CCA"/>
    <w:rsid w:val="00510DF2"/>
    <w:rsid w:val="00511BF4"/>
    <w:rsid w:val="00512C34"/>
    <w:rsid w:val="00512FED"/>
    <w:rsid w:val="0051323D"/>
    <w:rsid w:val="00513357"/>
    <w:rsid w:val="00513618"/>
    <w:rsid w:val="00513669"/>
    <w:rsid w:val="00513A07"/>
    <w:rsid w:val="00514624"/>
    <w:rsid w:val="0051482F"/>
    <w:rsid w:val="00514B2E"/>
    <w:rsid w:val="0051544C"/>
    <w:rsid w:val="00515453"/>
    <w:rsid w:val="00515935"/>
    <w:rsid w:val="005161A0"/>
    <w:rsid w:val="00516ACF"/>
    <w:rsid w:val="00516DAB"/>
    <w:rsid w:val="005170FF"/>
    <w:rsid w:val="005171A5"/>
    <w:rsid w:val="00517632"/>
    <w:rsid w:val="005178FC"/>
    <w:rsid w:val="00517A12"/>
    <w:rsid w:val="00517A1F"/>
    <w:rsid w:val="00517C0E"/>
    <w:rsid w:val="00517C33"/>
    <w:rsid w:val="005200AE"/>
    <w:rsid w:val="005201F2"/>
    <w:rsid w:val="00520796"/>
    <w:rsid w:val="005215C3"/>
    <w:rsid w:val="00521933"/>
    <w:rsid w:val="00521D94"/>
    <w:rsid w:val="00521E1E"/>
    <w:rsid w:val="005223B3"/>
    <w:rsid w:val="0052267D"/>
    <w:rsid w:val="00522BB3"/>
    <w:rsid w:val="00522F35"/>
    <w:rsid w:val="00522FB2"/>
    <w:rsid w:val="00523278"/>
    <w:rsid w:val="0052347D"/>
    <w:rsid w:val="00523A35"/>
    <w:rsid w:val="005242CC"/>
    <w:rsid w:val="00524D3E"/>
    <w:rsid w:val="00524F14"/>
    <w:rsid w:val="00524F71"/>
    <w:rsid w:val="005250BE"/>
    <w:rsid w:val="005250C2"/>
    <w:rsid w:val="005260E2"/>
    <w:rsid w:val="00527848"/>
    <w:rsid w:val="005301AD"/>
    <w:rsid w:val="00530EAF"/>
    <w:rsid w:val="00531549"/>
    <w:rsid w:val="005319C4"/>
    <w:rsid w:val="00531D23"/>
    <w:rsid w:val="00531D89"/>
    <w:rsid w:val="005321B6"/>
    <w:rsid w:val="005322A9"/>
    <w:rsid w:val="00532C28"/>
    <w:rsid w:val="0053338B"/>
    <w:rsid w:val="00533D9A"/>
    <w:rsid w:val="005340A6"/>
    <w:rsid w:val="005340E7"/>
    <w:rsid w:val="0053455C"/>
    <w:rsid w:val="00534A60"/>
    <w:rsid w:val="00534CED"/>
    <w:rsid w:val="0053505F"/>
    <w:rsid w:val="00535411"/>
    <w:rsid w:val="005379A7"/>
    <w:rsid w:val="0054080D"/>
    <w:rsid w:val="00540AF3"/>
    <w:rsid w:val="00541576"/>
    <w:rsid w:val="0054161B"/>
    <w:rsid w:val="00541A47"/>
    <w:rsid w:val="00541A72"/>
    <w:rsid w:val="0054218D"/>
    <w:rsid w:val="00542F5E"/>
    <w:rsid w:val="00543134"/>
    <w:rsid w:val="005432F4"/>
    <w:rsid w:val="005434C7"/>
    <w:rsid w:val="00543C4E"/>
    <w:rsid w:val="00543FB9"/>
    <w:rsid w:val="00543FCF"/>
    <w:rsid w:val="00544316"/>
    <w:rsid w:val="00544B13"/>
    <w:rsid w:val="00545580"/>
    <w:rsid w:val="00545D68"/>
    <w:rsid w:val="00545F8D"/>
    <w:rsid w:val="005462E3"/>
    <w:rsid w:val="00546353"/>
    <w:rsid w:val="0054667F"/>
    <w:rsid w:val="00546BC7"/>
    <w:rsid w:val="00546DCB"/>
    <w:rsid w:val="005473A1"/>
    <w:rsid w:val="005473D4"/>
    <w:rsid w:val="00547495"/>
    <w:rsid w:val="005474CF"/>
    <w:rsid w:val="0054782F"/>
    <w:rsid w:val="00547CB2"/>
    <w:rsid w:val="005509DB"/>
    <w:rsid w:val="00550B8A"/>
    <w:rsid w:val="00550C24"/>
    <w:rsid w:val="0055214F"/>
    <w:rsid w:val="0055221F"/>
    <w:rsid w:val="00552654"/>
    <w:rsid w:val="005528DF"/>
    <w:rsid w:val="00552C6E"/>
    <w:rsid w:val="00553770"/>
    <w:rsid w:val="00553D3B"/>
    <w:rsid w:val="0055482A"/>
    <w:rsid w:val="0055520C"/>
    <w:rsid w:val="005559E5"/>
    <w:rsid w:val="00555EDF"/>
    <w:rsid w:val="00555F77"/>
    <w:rsid w:val="005563F9"/>
    <w:rsid w:val="00557086"/>
    <w:rsid w:val="00557B07"/>
    <w:rsid w:val="00557C9C"/>
    <w:rsid w:val="00560059"/>
    <w:rsid w:val="00560992"/>
    <w:rsid w:val="00560BA0"/>
    <w:rsid w:val="00561060"/>
    <w:rsid w:val="005617C9"/>
    <w:rsid w:val="00561EC1"/>
    <w:rsid w:val="00562729"/>
    <w:rsid w:val="00562944"/>
    <w:rsid w:val="00563069"/>
    <w:rsid w:val="005633F6"/>
    <w:rsid w:val="00563512"/>
    <w:rsid w:val="00564C66"/>
    <w:rsid w:val="0056539C"/>
    <w:rsid w:val="00565444"/>
    <w:rsid w:val="005654C0"/>
    <w:rsid w:val="00565BB2"/>
    <w:rsid w:val="00565C89"/>
    <w:rsid w:val="0056643C"/>
    <w:rsid w:val="00566B7F"/>
    <w:rsid w:val="00566E7F"/>
    <w:rsid w:val="00570159"/>
    <w:rsid w:val="005707F8"/>
    <w:rsid w:val="0057118B"/>
    <w:rsid w:val="0057161B"/>
    <w:rsid w:val="00572115"/>
    <w:rsid w:val="0057213F"/>
    <w:rsid w:val="00572E14"/>
    <w:rsid w:val="005732EA"/>
    <w:rsid w:val="005734D5"/>
    <w:rsid w:val="005735AD"/>
    <w:rsid w:val="00573CDF"/>
    <w:rsid w:val="00574611"/>
    <w:rsid w:val="005749B5"/>
    <w:rsid w:val="00574A0F"/>
    <w:rsid w:val="00574B47"/>
    <w:rsid w:val="00575241"/>
    <w:rsid w:val="005754FE"/>
    <w:rsid w:val="005755C9"/>
    <w:rsid w:val="00575E11"/>
    <w:rsid w:val="00575E74"/>
    <w:rsid w:val="00575EE3"/>
    <w:rsid w:val="00576E93"/>
    <w:rsid w:val="00576F7A"/>
    <w:rsid w:val="00577291"/>
    <w:rsid w:val="005772A9"/>
    <w:rsid w:val="00577B93"/>
    <w:rsid w:val="0058029F"/>
    <w:rsid w:val="00580306"/>
    <w:rsid w:val="005809B5"/>
    <w:rsid w:val="00580F56"/>
    <w:rsid w:val="00581032"/>
    <w:rsid w:val="0058138E"/>
    <w:rsid w:val="00581539"/>
    <w:rsid w:val="00581A14"/>
    <w:rsid w:val="00581AAF"/>
    <w:rsid w:val="0058259E"/>
    <w:rsid w:val="0058283A"/>
    <w:rsid w:val="005829A6"/>
    <w:rsid w:val="00582D1C"/>
    <w:rsid w:val="00583929"/>
    <w:rsid w:val="00583CF9"/>
    <w:rsid w:val="005840F8"/>
    <w:rsid w:val="00584A1C"/>
    <w:rsid w:val="005852B9"/>
    <w:rsid w:val="00585457"/>
    <w:rsid w:val="00585766"/>
    <w:rsid w:val="00585B0F"/>
    <w:rsid w:val="00585BC0"/>
    <w:rsid w:val="005861B9"/>
    <w:rsid w:val="0058626E"/>
    <w:rsid w:val="005862DA"/>
    <w:rsid w:val="00586441"/>
    <w:rsid w:val="005865AD"/>
    <w:rsid w:val="005867B8"/>
    <w:rsid w:val="00586ABA"/>
    <w:rsid w:val="0058753F"/>
    <w:rsid w:val="00590BAE"/>
    <w:rsid w:val="005912A0"/>
    <w:rsid w:val="0059192C"/>
    <w:rsid w:val="00591A8D"/>
    <w:rsid w:val="00592479"/>
    <w:rsid w:val="00592707"/>
    <w:rsid w:val="00592D92"/>
    <w:rsid w:val="0059334C"/>
    <w:rsid w:val="005937ED"/>
    <w:rsid w:val="00593DD6"/>
    <w:rsid w:val="00594653"/>
    <w:rsid w:val="00596934"/>
    <w:rsid w:val="00597128"/>
    <w:rsid w:val="005977F1"/>
    <w:rsid w:val="00597AC2"/>
    <w:rsid w:val="00597F53"/>
    <w:rsid w:val="005A0896"/>
    <w:rsid w:val="005A0990"/>
    <w:rsid w:val="005A1437"/>
    <w:rsid w:val="005A2414"/>
    <w:rsid w:val="005A2674"/>
    <w:rsid w:val="005A356F"/>
    <w:rsid w:val="005A3F43"/>
    <w:rsid w:val="005A4246"/>
    <w:rsid w:val="005A468A"/>
    <w:rsid w:val="005A4B77"/>
    <w:rsid w:val="005A5446"/>
    <w:rsid w:val="005A58B4"/>
    <w:rsid w:val="005A5B89"/>
    <w:rsid w:val="005A7402"/>
    <w:rsid w:val="005A76CD"/>
    <w:rsid w:val="005B0428"/>
    <w:rsid w:val="005B0506"/>
    <w:rsid w:val="005B0F57"/>
    <w:rsid w:val="005B0FB2"/>
    <w:rsid w:val="005B10A8"/>
    <w:rsid w:val="005B125A"/>
    <w:rsid w:val="005B1578"/>
    <w:rsid w:val="005B16DD"/>
    <w:rsid w:val="005B17A9"/>
    <w:rsid w:val="005B1C92"/>
    <w:rsid w:val="005B1E0F"/>
    <w:rsid w:val="005B294D"/>
    <w:rsid w:val="005B30B7"/>
    <w:rsid w:val="005B33F5"/>
    <w:rsid w:val="005B34C0"/>
    <w:rsid w:val="005B35AB"/>
    <w:rsid w:val="005B40EA"/>
    <w:rsid w:val="005B4286"/>
    <w:rsid w:val="005B459C"/>
    <w:rsid w:val="005B45C5"/>
    <w:rsid w:val="005B4701"/>
    <w:rsid w:val="005B4A00"/>
    <w:rsid w:val="005B4B9D"/>
    <w:rsid w:val="005B537B"/>
    <w:rsid w:val="005B5801"/>
    <w:rsid w:val="005B5840"/>
    <w:rsid w:val="005B5E7C"/>
    <w:rsid w:val="005B627F"/>
    <w:rsid w:val="005B62EF"/>
    <w:rsid w:val="005B63A0"/>
    <w:rsid w:val="005B6585"/>
    <w:rsid w:val="005B677E"/>
    <w:rsid w:val="005B6F5D"/>
    <w:rsid w:val="005B762D"/>
    <w:rsid w:val="005B7C29"/>
    <w:rsid w:val="005B7CBC"/>
    <w:rsid w:val="005C0AA0"/>
    <w:rsid w:val="005C0E70"/>
    <w:rsid w:val="005C0E8F"/>
    <w:rsid w:val="005C0F20"/>
    <w:rsid w:val="005C113C"/>
    <w:rsid w:val="005C1224"/>
    <w:rsid w:val="005C1997"/>
    <w:rsid w:val="005C1A57"/>
    <w:rsid w:val="005C2AAD"/>
    <w:rsid w:val="005C2ADE"/>
    <w:rsid w:val="005C3176"/>
    <w:rsid w:val="005C3298"/>
    <w:rsid w:val="005C3C20"/>
    <w:rsid w:val="005C4256"/>
    <w:rsid w:val="005C4259"/>
    <w:rsid w:val="005C4A20"/>
    <w:rsid w:val="005C55F6"/>
    <w:rsid w:val="005C5A1A"/>
    <w:rsid w:val="005C5DCD"/>
    <w:rsid w:val="005C5DFC"/>
    <w:rsid w:val="005C5EF2"/>
    <w:rsid w:val="005C6B86"/>
    <w:rsid w:val="005C6F5F"/>
    <w:rsid w:val="005C75D4"/>
    <w:rsid w:val="005C76C7"/>
    <w:rsid w:val="005C7922"/>
    <w:rsid w:val="005C7B53"/>
    <w:rsid w:val="005D096F"/>
    <w:rsid w:val="005D0F71"/>
    <w:rsid w:val="005D1409"/>
    <w:rsid w:val="005D1A55"/>
    <w:rsid w:val="005D2931"/>
    <w:rsid w:val="005D2DB0"/>
    <w:rsid w:val="005D2E2B"/>
    <w:rsid w:val="005D2E53"/>
    <w:rsid w:val="005D328F"/>
    <w:rsid w:val="005D38A9"/>
    <w:rsid w:val="005D438D"/>
    <w:rsid w:val="005D4416"/>
    <w:rsid w:val="005D4981"/>
    <w:rsid w:val="005D4ED9"/>
    <w:rsid w:val="005D5FD6"/>
    <w:rsid w:val="005D69DA"/>
    <w:rsid w:val="005D6CDC"/>
    <w:rsid w:val="005D73D6"/>
    <w:rsid w:val="005D76B4"/>
    <w:rsid w:val="005D79EF"/>
    <w:rsid w:val="005E00C4"/>
    <w:rsid w:val="005E0F5E"/>
    <w:rsid w:val="005E1DE1"/>
    <w:rsid w:val="005E1F21"/>
    <w:rsid w:val="005E2C21"/>
    <w:rsid w:val="005E41EB"/>
    <w:rsid w:val="005E4ACA"/>
    <w:rsid w:val="005E4D6C"/>
    <w:rsid w:val="005E4E2C"/>
    <w:rsid w:val="005E57C5"/>
    <w:rsid w:val="005E640C"/>
    <w:rsid w:val="005E64EF"/>
    <w:rsid w:val="005E7266"/>
    <w:rsid w:val="005E7466"/>
    <w:rsid w:val="005E7734"/>
    <w:rsid w:val="005E7794"/>
    <w:rsid w:val="005E7A01"/>
    <w:rsid w:val="005E7ABB"/>
    <w:rsid w:val="005E7B4F"/>
    <w:rsid w:val="005F00A9"/>
    <w:rsid w:val="005F0B62"/>
    <w:rsid w:val="005F14E1"/>
    <w:rsid w:val="005F17FF"/>
    <w:rsid w:val="005F1A71"/>
    <w:rsid w:val="005F2039"/>
    <w:rsid w:val="005F2A38"/>
    <w:rsid w:val="005F34E6"/>
    <w:rsid w:val="005F3C6A"/>
    <w:rsid w:val="005F3E86"/>
    <w:rsid w:val="005F4495"/>
    <w:rsid w:val="005F4D0A"/>
    <w:rsid w:val="005F512E"/>
    <w:rsid w:val="005F53C4"/>
    <w:rsid w:val="005F578F"/>
    <w:rsid w:val="005F5DDB"/>
    <w:rsid w:val="005F61CD"/>
    <w:rsid w:val="005F63BD"/>
    <w:rsid w:val="005F6856"/>
    <w:rsid w:val="005F7038"/>
    <w:rsid w:val="005F725C"/>
    <w:rsid w:val="005F7D9C"/>
    <w:rsid w:val="0060015C"/>
    <w:rsid w:val="0060016E"/>
    <w:rsid w:val="00600698"/>
    <w:rsid w:val="00601320"/>
    <w:rsid w:val="00601A61"/>
    <w:rsid w:val="00601BBB"/>
    <w:rsid w:val="00601CB5"/>
    <w:rsid w:val="006021B7"/>
    <w:rsid w:val="00603102"/>
    <w:rsid w:val="00603A65"/>
    <w:rsid w:val="006040AC"/>
    <w:rsid w:val="006040CB"/>
    <w:rsid w:val="00605A61"/>
    <w:rsid w:val="00605EBE"/>
    <w:rsid w:val="006070ED"/>
    <w:rsid w:val="0060763B"/>
    <w:rsid w:val="00607A74"/>
    <w:rsid w:val="00607CF8"/>
    <w:rsid w:val="00607E7E"/>
    <w:rsid w:val="006101DC"/>
    <w:rsid w:val="0061071E"/>
    <w:rsid w:val="00610728"/>
    <w:rsid w:val="00610873"/>
    <w:rsid w:val="00610948"/>
    <w:rsid w:val="00610CFA"/>
    <w:rsid w:val="00611188"/>
    <w:rsid w:val="006113B6"/>
    <w:rsid w:val="00611AB0"/>
    <w:rsid w:val="0061229C"/>
    <w:rsid w:val="00612512"/>
    <w:rsid w:val="00612561"/>
    <w:rsid w:val="00612C47"/>
    <w:rsid w:val="006141B5"/>
    <w:rsid w:val="00614498"/>
    <w:rsid w:val="006153C4"/>
    <w:rsid w:val="006156CC"/>
    <w:rsid w:val="00615D6B"/>
    <w:rsid w:val="00615DCD"/>
    <w:rsid w:val="00615F52"/>
    <w:rsid w:val="0061611D"/>
    <w:rsid w:val="00616D83"/>
    <w:rsid w:val="0061725A"/>
    <w:rsid w:val="006174BA"/>
    <w:rsid w:val="006179C5"/>
    <w:rsid w:val="00617C4F"/>
    <w:rsid w:val="00620341"/>
    <w:rsid w:val="0062070C"/>
    <w:rsid w:val="00620727"/>
    <w:rsid w:val="00620955"/>
    <w:rsid w:val="00620BCE"/>
    <w:rsid w:val="00620CA2"/>
    <w:rsid w:val="00620F5C"/>
    <w:rsid w:val="00621F86"/>
    <w:rsid w:val="0062243C"/>
    <w:rsid w:val="006224BB"/>
    <w:rsid w:val="00622BAC"/>
    <w:rsid w:val="006237B9"/>
    <w:rsid w:val="00624BCF"/>
    <w:rsid w:val="006250B8"/>
    <w:rsid w:val="006253BB"/>
    <w:rsid w:val="0062558F"/>
    <w:rsid w:val="00625A0F"/>
    <w:rsid w:val="00625DB7"/>
    <w:rsid w:val="00626034"/>
    <w:rsid w:val="0062639C"/>
    <w:rsid w:val="00626CB9"/>
    <w:rsid w:val="00626F7D"/>
    <w:rsid w:val="00626F88"/>
    <w:rsid w:val="006272AB"/>
    <w:rsid w:val="0062761F"/>
    <w:rsid w:val="00627C7B"/>
    <w:rsid w:val="00627E26"/>
    <w:rsid w:val="00630259"/>
    <w:rsid w:val="00630933"/>
    <w:rsid w:val="00630B83"/>
    <w:rsid w:val="00630CCC"/>
    <w:rsid w:val="00630DAB"/>
    <w:rsid w:val="00630EB6"/>
    <w:rsid w:val="00631000"/>
    <w:rsid w:val="0063134C"/>
    <w:rsid w:val="0063167B"/>
    <w:rsid w:val="00631B03"/>
    <w:rsid w:val="00631C4C"/>
    <w:rsid w:val="00632B5F"/>
    <w:rsid w:val="00632C17"/>
    <w:rsid w:val="006333BB"/>
    <w:rsid w:val="00633428"/>
    <w:rsid w:val="00633DDC"/>
    <w:rsid w:val="00634010"/>
    <w:rsid w:val="006344C7"/>
    <w:rsid w:val="0063494F"/>
    <w:rsid w:val="00634F15"/>
    <w:rsid w:val="00635220"/>
    <w:rsid w:val="00635BD3"/>
    <w:rsid w:val="00635F63"/>
    <w:rsid w:val="006361F4"/>
    <w:rsid w:val="006366C3"/>
    <w:rsid w:val="00636DD8"/>
    <w:rsid w:val="00636E94"/>
    <w:rsid w:val="00637766"/>
    <w:rsid w:val="006378D3"/>
    <w:rsid w:val="00637C1F"/>
    <w:rsid w:val="00637DD5"/>
    <w:rsid w:val="006406C7"/>
    <w:rsid w:val="00641603"/>
    <w:rsid w:val="0064163C"/>
    <w:rsid w:val="00641B33"/>
    <w:rsid w:val="00641B3D"/>
    <w:rsid w:val="00641BCC"/>
    <w:rsid w:val="006424A9"/>
    <w:rsid w:val="006426F2"/>
    <w:rsid w:val="00643F0D"/>
    <w:rsid w:val="00643FEF"/>
    <w:rsid w:val="006440B2"/>
    <w:rsid w:val="00645069"/>
    <w:rsid w:val="006461EF"/>
    <w:rsid w:val="0064644E"/>
    <w:rsid w:val="006467A0"/>
    <w:rsid w:val="006469D5"/>
    <w:rsid w:val="00646BB6"/>
    <w:rsid w:val="006471C3"/>
    <w:rsid w:val="0064789D"/>
    <w:rsid w:val="006502FE"/>
    <w:rsid w:val="00651179"/>
    <w:rsid w:val="00651289"/>
    <w:rsid w:val="00651313"/>
    <w:rsid w:val="006513C5"/>
    <w:rsid w:val="00651887"/>
    <w:rsid w:val="00651E4F"/>
    <w:rsid w:val="00652060"/>
    <w:rsid w:val="00652BC9"/>
    <w:rsid w:val="0065301E"/>
    <w:rsid w:val="00653284"/>
    <w:rsid w:val="00654769"/>
    <w:rsid w:val="00654A8B"/>
    <w:rsid w:val="00654AFD"/>
    <w:rsid w:val="00655421"/>
    <w:rsid w:val="0065549B"/>
    <w:rsid w:val="0065610F"/>
    <w:rsid w:val="006564E9"/>
    <w:rsid w:val="00656615"/>
    <w:rsid w:val="00656C3F"/>
    <w:rsid w:val="00657120"/>
    <w:rsid w:val="0065728B"/>
    <w:rsid w:val="006579FB"/>
    <w:rsid w:val="00657F55"/>
    <w:rsid w:val="0066007E"/>
    <w:rsid w:val="00660101"/>
    <w:rsid w:val="00660747"/>
    <w:rsid w:val="00660902"/>
    <w:rsid w:val="00660DC7"/>
    <w:rsid w:val="0066139F"/>
    <w:rsid w:val="00661873"/>
    <w:rsid w:val="00661AC4"/>
    <w:rsid w:val="00661CFD"/>
    <w:rsid w:val="006626AF"/>
    <w:rsid w:val="00662851"/>
    <w:rsid w:val="00662BB5"/>
    <w:rsid w:val="00662CCA"/>
    <w:rsid w:val="0066372A"/>
    <w:rsid w:val="00663FB5"/>
    <w:rsid w:val="006643A3"/>
    <w:rsid w:val="00664481"/>
    <w:rsid w:val="0066537F"/>
    <w:rsid w:val="00665980"/>
    <w:rsid w:val="00665D73"/>
    <w:rsid w:val="00666276"/>
    <w:rsid w:val="00666BB2"/>
    <w:rsid w:val="00666C58"/>
    <w:rsid w:val="0066727C"/>
    <w:rsid w:val="0066747C"/>
    <w:rsid w:val="0066760D"/>
    <w:rsid w:val="00667662"/>
    <w:rsid w:val="00667990"/>
    <w:rsid w:val="00667B25"/>
    <w:rsid w:val="00667C87"/>
    <w:rsid w:val="00667CE4"/>
    <w:rsid w:val="00667EEA"/>
    <w:rsid w:val="00667F36"/>
    <w:rsid w:val="00667F4B"/>
    <w:rsid w:val="0067024C"/>
    <w:rsid w:val="0067030A"/>
    <w:rsid w:val="00670838"/>
    <w:rsid w:val="006714C3"/>
    <w:rsid w:val="0067181A"/>
    <w:rsid w:val="006731B3"/>
    <w:rsid w:val="006737C8"/>
    <w:rsid w:val="00673AB2"/>
    <w:rsid w:val="00673E84"/>
    <w:rsid w:val="00674334"/>
    <w:rsid w:val="0067457B"/>
    <w:rsid w:val="00674633"/>
    <w:rsid w:val="006747AE"/>
    <w:rsid w:val="0067536C"/>
    <w:rsid w:val="0067542F"/>
    <w:rsid w:val="00675C8F"/>
    <w:rsid w:val="0067606B"/>
    <w:rsid w:val="006766F8"/>
    <w:rsid w:val="00676836"/>
    <w:rsid w:val="006770E5"/>
    <w:rsid w:val="006776B0"/>
    <w:rsid w:val="00677C9B"/>
    <w:rsid w:val="00680157"/>
    <w:rsid w:val="0068049D"/>
    <w:rsid w:val="0068059F"/>
    <w:rsid w:val="006807C8"/>
    <w:rsid w:val="006808DA"/>
    <w:rsid w:val="00680EED"/>
    <w:rsid w:val="00681DED"/>
    <w:rsid w:val="006827D6"/>
    <w:rsid w:val="006827DE"/>
    <w:rsid w:val="0068299D"/>
    <w:rsid w:val="00682A48"/>
    <w:rsid w:val="00682B0F"/>
    <w:rsid w:val="00682F75"/>
    <w:rsid w:val="00683514"/>
    <w:rsid w:val="006836CB"/>
    <w:rsid w:val="006836CC"/>
    <w:rsid w:val="00683869"/>
    <w:rsid w:val="00683BD3"/>
    <w:rsid w:val="00683FEA"/>
    <w:rsid w:val="0068426B"/>
    <w:rsid w:val="00684291"/>
    <w:rsid w:val="00684642"/>
    <w:rsid w:val="00685444"/>
    <w:rsid w:val="006859C9"/>
    <w:rsid w:val="00685B00"/>
    <w:rsid w:val="00685B8F"/>
    <w:rsid w:val="00685C1A"/>
    <w:rsid w:val="006860C1"/>
    <w:rsid w:val="00687747"/>
    <w:rsid w:val="00687AB4"/>
    <w:rsid w:val="00687BC2"/>
    <w:rsid w:val="00687C94"/>
    <w:rsid w:val="00687E1C"/>
    <w:rsid w:val="00690435"/>
    <w:rsid w:val="006904D3"/>
    <w:rsid w:val="006905A4"/>
    <w:rsid w:val="00690E60"/>
    <w:rsid w:val="006921D8"/>
    <w:rsid w:val="00693A40"/>
    <w:rsid w:val="00693B89"/>
    <w:rsid w:val="006941D4"/>
    <w:rsid w:val="00694B77"/>
    <w:rsid w:val="0069563B"/>
    <w:rsid w:val="0069568C"/>
    <w:rsid w:val="00695816"/>
    <w:rsid w:val="00695900"/>
    <w:rsid w:val="00695BDF"/>
    <w:rsid w:val="00695E0A"/>
    <w:rsid w:val="00696049"/>
    <w:rsid w:val="006961E2"/>
    <w:rsid w:val="00696A00"/>
    <w:rsid w:val="00696B9F"/>
    <w:rsid w:val="006971F5"/>
    <w:rsid w:val="00697D52"/>
    <w:rsid w:val="00697E6A"/>
    <w:rsid w:val="00697E81"/>
    <w:rsid w:val="00697E99"/>
    <w:rsid w:val="006A0094"/>
    <w:rsid w:val="006A14CC"/>
    <w:rsid w:val="006A1B0E"/>
    <w:rsid w:val="006A1B37"/>
    <w:rsid w:val="006A1C8F"/>
    <w:rsid w:val="006A2695"/>
    <w:rsid w:val="006A270E"/>
    <w:rsid w:val="006A27E1"/>
    <w:rsid w:val="006A2C47"/>
    <w:rsid w:val="006A2F21"/>
    <w:rsid w:val="006A3427"/>
    <w:rsid w:val="006A3698"/>
    <w:rsid w:val="006A3ED8"/>
    <w:rsid w:val="006A49F4"/>
    <w:rsid w:val="006A5902"/>
    <w:rsid w:val="006A5B1C"/>
    <w:rsid w:val="006A6B3F"/>
    <w:rsid w:val="006A6FFE"/>
    <w:rsid w:val="006A708F"/>
    <w:rsid w:val="006A7ADD"/>
    <w:rsid w:val="006A7E31"/>
    <w:rsid w:val="006B016E"/>
    <w:rsid w:val="006B07A6"/>
    <w:rsid w:val="006B07D2"/>
    <w:rsid w:val="006B0809"/>
    <w:rsid w:val="006B0C5B"/>
    <w:rsid w:val="006B105C"/>
    <w:rsid w:val="006B1627"/>
    <w:rsid w:val="006B1C94"/>
    <w:rsid w:val="006B2356"/>
    <w:rsid w:val="006B243E"/>
    <w:rsid w:val="006B28E3"/>
    <w:rsid w:val="006B2F26"/>
    <w:rsid w:val="006B32DD"/>
    <w:rsid w:val="006B3681"/>
    <w:rsid w:val="006B3754"/>
    <w:rsid w:val="006B39CE"/>
    <w:rsid w:val="006B3B4D"/>
    <w:rsid w:val="006B3E7C"/>
    <w:rsid w:val="006B3FBF"/>
    <w:rsid w:val="006B4242"/>
    <w:rsid w:val="006B4CF1"/>
    <w:rsid w:val="006B586E"/>
    <w:rsid w:val="006B6287"/>
    <w:rsid w:val="006B640E"/>
    <w:rsid w:val="006B673D"/>
    <w:rsid w:val="006B6ACF"/>
    <w:rsid w:val="006B7038"/>
    <w:rsid w:val="006B73BF"/>
    <w:rsid w:val="006B7CE8"/>
    <w:rsid w:val="006B7FD2"/>
    <w:rsid w:val="006C0113"/>
    <w:rsid w:val="006C01F9"/>
    <w:rsid w:val="006C0369"/>
    <w:rsid w:val="006C0407"/>
    <w:rsid w:val="006C0B2E"/>
    <w:rsid w:val="006C0B66"/>
    <w:rsid w:val="006C0C19"/>
    <w:rsid w:val="006C0EDD"/>
    <w:rsid w:val="006C19BE"/>
    <w:rsid w:val="006C1C84"/>
    <w:rsid w:val="006C2077"/>
    <w:rsid w:val="006C231B"/>
    <w:rsid w:val="006C2465"/>
    <w:rsid w:val="006C2815"/>
    <w:rsid w:val="006C2A15"/>
    <w:rsid w:val="006C2BC8"/>
    <w:rsid w:val="006C2CFC"/>
    <w:rsid w:val="006C2D08"/>
    <w:rsid w:val="006C2D61"/>
    <w:rsid w:val="006C33B0"/>
    <w:rsid w:val="006C3739"/>
    <w:rsid w:val="006C389D"/>
    <w:rsid w:val="006C3C42"/>
    <w:rsid w:val="006C3F9D"/>
    <w:rsid w:val="006C41D3"/>
    <w:rsid w:val="006C4A69"/>
    <w:rsid w:val="006C4F56"/>
    <w:rsid w:val="006C5109"/>
    <w:rsid w:val="006C5B94"/>
    <w:rsid w:val="006C6B35"/>
    <w:rsid w:val="006C6B8F"/>
    <w:rsid w:val="006C6D1C"/>
    <w:rsid w:val="006D033F"/>
    <w:rsid w:val="006D03D2"/>
    <w:rsid w:val="006D051E"/>
    <w:rsid w:val="006D0C4B"/>
    <w:rsid w:val="006D1063"/>
    <w:rsid w:val="006D1512"/>
    <w:rsid w:val="006D17AE"/>
    <w:rsid w:val="006D19D7"/>
    <w:rsid w:val="006D218C"/>
    <w:rsid w:val="006D25B9"/>
    <w:rsid w:val="006D271F"/>
    <w:rsid w:val="006D2FF0"/>
    <w:rsid w:val="006D32CA"/>
    <w:rsid w:val="006D32E8"/>
    <w:rsid w:val="006D3608"/>
    <w:rsid w:val="006D376F"/>
    <w:rsid w:val="006D3869"/>
    <w:rsid w:val="006D3AA0"/>
    <w:rsid w:val="006D3EFC"/>
    <w:rsid w:val="006D4582"/>
    <w:rsid w:val="006D48A8"/>
    <w:rsid w:val="006D4F4A"/>
    <w:rsid w:val="006D55D2"/>
    <w:rsid w:val="006D5691"/>
    <w:rsid w:val="006D5BD0"/>
    <w:rsid w:val="006D660B"/>
    <w:rsid w:val="006D665C"/>
    <w:rsid w:val="006D69D3"/>
    <w:rsid w:val="006D6F1A"/>
    <w:rsid w:val="006D733D"/>
    <w:rsid w:val="006D7E08"/>
    <w:rsid w:val="006D7E58"/>
    <w:rsid w:val="006E0758"/>
    <w:rsid w:val="006E1138"/>
    <w:rsid w:val="006E1500"/>
    <w:rsid w:val="006E19AD"/>
    <w:rsid w:val="006E233D"/>
    <w:rsid w:val="006E288C"/>
    <w:rsid w:val="006E2E8F"/>
    <w:rsid w:val="006E33B7"/>
    <w:rsid w:val="006E3C77"/>
    <w:rsid w:val="006E3DE9"/>
    <w:rsid w:val="006E40FB"/>
    <w:rsid w:val="006E42E5"/>
    <w:rsid w:val="006E44F0"/>
    <w:rsid w:val="006E4D22"/>
    <w:rsid w:val="006E4E4B"/>
    <w:rsid w:val="006E5290"/>
    <w:rsid w:val="006E5452"/>
    <w:rsid w:val="006E5C1C"/>
    <w:rsid w:val="006E66A2"/>
    <w:rsid w:val="006E68DD"/>
    <w:rsid w:val="006E7211"/>
    <w:rsid w:val="006E7928"/>
    <w:rsid w:val="006F03E1"/>
    <w:rsid w:val="006F03F0"/>
    <w:rsid w:val="006F1A78"/>
    <w:rsid w:val="006F1B26"/>
    <w:rsid w:val="006F1BB5"/>
    <w:rsid w:val="006F2606"/>
    <w:rsid w:val="006F2C07"/>
    <w:rsid w:val="006F30BF"/>
    <w:rsid w:val="006F347C"/>
    <w:rsid w:val="006F3821"/>
    <w:rsid w:val="006F3EA2"/>
    <w:rsid w:val="006F3ED6"/>
    <w:rsid w:val="006F4589"/>
    <w:rsid w:val="006F4963"/>
    <w:rsid w:val="006F5506"/>
    <w:rsid w:val="006F553D"/>
    <w:rsid w:val="006F5A81"/>
    <w:rsid w:val="006F5D80"/>
    <w:rsid w:val="006F66B2"/>
    <w:rsid w:val="006F6773"/>
    <w:rsid w:val="006F67B5"/>
    <w:rsid w:val="006F6D14"/>
    <w:rsid w:val="006F6EEE"/>
    <w:rsid w:val="006F707F"/>
    <w:rsid w:val="006F7473"/>
    <w:rsid w:val="006F750E"/>
    <w:rsid w:val="006F76B2"/>
    <w:rsid w:val="006F7C21"/>
    <w:rsid w:val="006F7EDA"/>
    <w:rsid w:val="00701C8E"/>
    <w:rsid w:val="00702A9F"/>
    <w:rsid w:val="007030A6"/>
    <w:rsid w:val="00703230"/>
    <w:rsid w:val="007035C1"/>
    <w:rsid w:val="0070380A"/>
    <w:rsid w:val="007039BC"/>
    <w:rsid w:val="007041C2"/>
    <w:rsid w:val="007043E8"/>
    <w:rsid w:val="007047A8"/>
    <w:rsid w:val="00704C79"/>
    <w:rsid w:val="00705117"/>
    <w:rsid w:val="0070527A"/>
    <w:rsid w:val="00705319"/>
    <w:rsid w:val="007054AF"/>
    <w:rsid w:val="00705B4D"/>
    <w:rsid w:val="00705BD2"/>
    <w:rsid w:val="00705CF9"/>
    <w:rsid w:val="00705EFC"/>
    <w:rsid w:val="00705F99"/>
    <w:rsid w:val="007066B2"/>
    <w:rsid w:val="00706FAA"/>
    <w:rsid w:val="00707116"/>
    <w:rsid w:val="00707617"/>
    <w:rsid w:val="007076E9"/>
    <w:rsid w:val="0070773F"/>
    <w:rsid w:val="007077B5"/>
    <w:rsid w:val="00707C58"/>
    <w:rsid w:val="007108B1"/>
    <w:rsid w:val="00710AA6"/>
    <w:rsid w:val="0071119A"/>
    <w:rsid w:val="00711215"/>
    <w:rsid w:val="00711316"/>
    <w:rsid w:val="007117BF"/>
    <w:rsid w:val="007124A5"/>
    <w:rsid w:val="00712B74"/>
    <w:rsid w:val="00712F07"/>
    <w:rsid w:val="007132DF"/>
    <w:rsid w:val="007139BC"/>
    <w:rsid w:val="00713AC6"/>
    <w:rsid w:val="00713C50"/>
    <w:rsid w:val="00713D63"/>
    <w:rsid w:val="0071403C"/>
    <w:rsid w:val="00714304"/>
    <w:rsid w:val="00714CB7"/>
    <w:rsid w:val="00714F13"/>
    <w:rsid w:val="0071520C"/>
    <w:rsid w:val="007153F9"/>
    <w:rsid w:val="00715475"/>
    <w:rsid w:val="00715D75"/>
    <w:rsid w:val="007169A9"/>
    <w:rsid w:val="00716A80"/>
    <w:rsid w:val="00716C88"/>
    <w:rsid w:val="00717548"/>
    <w:rsid w:val="00717E4A"/>
    <w:rsid w:val="00717E8E"/>
    <w:rsid w:val="00717FDD"/>
    <w:rsid w:val="00720458"/>
    <w:rsid w:val="007209C6"/>
    <w:rsid w:val="00721152"/>
    <w:rsid w:val="00721723"/>
    <w:rsid w:val="00721BF0"/>
    <w:rsid w:val="00721E6C"/>
    <w:rsid w:val="007225C0"/>
    <w:rsid w:val="0072260F"/>
    <w:rsid w:val="00722FB0"/>
    <w:rsid w:val="00723937"/>
    <w:rsid w:val="0072440E"/>
    <w:rsid w:val="00725188"/>
    <w:rsid w:val="0072560E"/>
    <w:rsid w:val="0072567A"/>
    <w:rsid w:val="00725720"/>
    <w:rsid w:val="00726220"/>
    <w:rsid w:val="007265C4"/>
    <w:rsid w:val="00726FF9"/>
    <w:rsid w:val="0072711D"/>
    <w:rsid w:val="007272AD"/>
    <w:rsid w:val="00727C3E"/>
    <w:rsid w:val="00727CDD"/>
    <w:rsid w:val="00727F7D"/>
    <w:rsid w:val="0073056F"/>
    <w:rsid w:val="00730B4D"/>
    <w:rsid w:val="00730B72"/>
    <w:rsid w:val="00730C99"/>
    <w:rsid w:val="00731227"/>
    <w:rsid w:val="00731AFD"/>
    <w:rsid w:val="00731BBC"/>
    <w:rsid w:val="00731DBF"/>
    <w:rsid w:val="007321E9"/>
    <w:rsid w:val="00732268"/>
    <w:rsid w:val="007322EB"/>
    <w:rsid w:val="0073350B"/>
    <w:rsid w:val="00733C2E"/>
    <w:rsid w:val="00733F3A"/>
    <w:rsid w:val="00733FB5"/>
    <w:rsid w:val="0073453D"/>
    <w:rsid w:val="00734B0C"/>
    <w:rsid w:val="0073590B"/>
    <w:rsid w:val="00735FA2"/>
    <w:rsid w:val="00736188"/>
    <w:rsid w:val="007362B4"/>
    <w:rsid w:val="0073636C"/>
    <w:rsid w:val="00736BE4"/>
    <w:rsid w:val="00736E90"/>
    <w:rsid w:val="00736F48"/>
    <w:rsid w:val="00736F65"/>
    <w:rsid w:val="0073706F"/>
    <w:rsid w:val="00737CC0"/>
    <w:rsid w:val="0074001C"/>
    <w:rsid w:val="0074035E"/>
    <w:rsid w:val="00740962"/>
    <w:rsid w:val="00740AFF"/>
    <w:rsid w:val="00740D12"/>
    <w:rsid w:val="00740E0F"/>
    <w:rsid w:val="0074136C"/>
    <w:rsid w:val="00741486"/>
    <w:rsid w:val="0074203B"/>
    <w:rsid w:val="00742058"/>
    <w:rsid w:val="00742C89"/>
    <w:rsid w:val="007436C9"/>
    <w:rsid w:val="00743B6D"/>
    <w:rsid w:val="00743D6A"/>
    <w:rsid w:val="0074414F"/>
    <w:rsid w:val="00744503"/>
    <w:rsid w:val="00744DCC"/>
    <w:rsid w:val="00744F2E"/>
    <w:rsid w:val="0074530E"/>
    <w:rsid w:val="00745372"/>
    <w:rsid w:val="007464D0"/>
    <w:rsid w:val="00746D1C"/>
    <w:rsid w:val="00746D72"/>
    <w:rsid w:val="00747168"/>
    <w:rsid w:val="00747354"/>
    <w:rsid w:val="0074786B"/>
    <w:rsid w:val="007479E7"/>
    <w:rsid w:val="00747A4E"/>
    <w:rsid w:val="00747F34"/>
    <w:rsid w:val="007501BE"/>
    <w:rsid w:val="007502E6"/>
    <w:rsid w:val="007506EB"/>
    <w:rsid w:val="007508BE"/>
    <w:rsid w:val="00750CDE"/>
    <w:rsid w:val="00750EC8"/>
    <w:rsid w:val="00751EAC"/>
    <w:rsid w:val="00752892"/>
    <w:rsid w:val="00752BEA"/>
    <w:rsid w:val="00753045"/>
    <w:rsid w:val="00753237"/>
    <w:rsid w:val="00753398"/>
    <w:rsid w:val="007537C0"/>
    <w:rsid w:val="0075387E"/>
    <w:rsid w:val="007541B0"/>
    <w:rsid w:val="00754709"/>
    <w:rsid w:val="00754AD6"/>
    <w:rsid w:val="00754B0B"/>
    <w:rsid w:val="00754E32"/>
    <w:rsid w:val="00755579"/>
    <w:rsid w:val="007556C1"/>
    <w:rsid w:val="007556E0"/>
    <w:rsid w:val="007564C5"/>
    <w:rsid w:val="00756EB1"/>
    <w:rsid w:val="00756FCA"/>
    <w:rsid w:val="00757032"/>
    <w:rsid w:val="007576B6"/>
    <w:rsid w:val="00760136"/>
    <w:rsid w:val="007601A2"/>
    <w:rsid w:val="00760268"/>
    <w:rsid w:val="00761353"/>
    <w:rsid w:val="00761631"/>
    <w:rsid w:val="00761FAC"/>
    <w:rsid w:val="0076210E"/>
    <w:rsid w:val="007621C1"/>
    <w:rsid w:val="00762732"/>
    <w:rsid w:val="00762D0F"/>
    <w:rsid w:val="0076493C"/>
    <w:rsid w:val="00764AD6"/>
    <w:rsid w:val="00765145"/>
    <w:rsid w:val="00765260"/>
    <w:rsid w:val="007659DC"/>
    <w:rsid w:val="00765D16"/>
    <w:rsid w:val="007669F4"/>
    <w:rsid w:val="007670B2"/>
    <w:rsid w:val="00767533"/>
    <w:rsid w:val="00767AED"/>
    <w:rsid w:val="007700B1"/>
    <w:rsid w:val="007704E8"/>
    <w:rsid w:val="00770798"/>
    <w:rsid w:val="00770905"/>
    <w:rsid w:val="00770D10"/>
    <w:rsid w:val="00770E7F"/>
    <w:rsid w:val="007711FC"/>
    <w:rsid w:val="0077184B"/>
    <w:rsid w:val="00772F4F"/>
    <w:rsid w:val="007733B0"/>
    <w:rsid w:val="00774752"/>
    <w:rsid w:val="00774B6B"/>
    <w:rsid w:val="00774C05"/>
    <w:rsid w:val="00774EAE"/>
    <w:rsid w:val="00774EDB"/>
    <w:rsid w:val="00775DC8"/>
    <w:rsid w:val="00775EBF"/>
    <w:rsid w:val="0077647D"/>
    <w:rsid w:val="007767DA"/>
    <w:rsid w:val="007768E8"/>
    <w:rsid w:val="00776CD5"/>
    <w:rsid w:val="00776EB0"/>
    <w:rsid w:val="007773CD"/>
    <w:rsid w:val="00777BE9"/>
    <w:rsid w:val="00777EA8"/>
    <w:rsid w:val="007800DB"/>
    <w:rsid w:val="00780304"/>
    <w:rsid w:val="0078082C"/>
    <w:rsid w:val="007810EE"/>
    <w:rsid w:val="0078113E"/>
    <w:rsid w:val="007814B0"/>
    <w:rsid w:val="0078164B"/>
    <w:rsid w:val="00781D08"/>
    <w:rsid w:val="00781E96"/>
    <w:rsid w:val="00782EDE"/>
    <w:rsid w:val="00782F39"/>
    <w:rsid w:val="00782FAC"/>
    <w:rsid w:val="00784C7A"/>
    <w:rsid w:val="007850CB"/>
    <w:rsid w:val="00785863"/>
    <w:rsid w:val="007860D1"/>
    <w:rsid w:val="0078614E"/>
    <w:rsid w:val="007863D2"/>
    <w:rsid w:val="00786729"/>
    <w:rsid w:val="00787819"/>
    <w:rsid w:val="00787C6A"/>
    <w:rsid w:val="00787C87"/>
    <w:rsid w:val="0079104D"/>
    <w:rsid w:val="007916B1"/>
    <w:rsid w:val="00791FDA"/>
    <w:rsid w:val="007923A7"/>
    <w:rsid w:val="00792516"/>
    <w:rsid w:val="00792EEF"/>
    <w:rsid w:val="00793293"/>
    <w:rsid w:val="00793533"/>
    <w:rsid w:val="0079406C"/>
    <w:rsid w:val="0079438C"/>
    <w:rsid w:val="00795A74"/>
    <w:rsid w:val="00795D7A"/>
    <w:rsid w:val="007969BD"/>
    <w:rsid w:val="00797159"/>
    <w:rsid w:val="00797DFB"/>
    <w:rsid w:val="00797E72"/>
    <w:rsid w:val="007A03BA"/>
    <w:rsid w:val="007A03FF"/>
    <w:rsid w:val="007A046F"/>
    <w:rsid w:val="007A0818"/>
    <w:rsid w:val="007A156F"/>
    <w:rsid w:val="007A1C6E"/>
    <w:rsid w:val="007A1CBE"/>
    <w:rsid w:val="007A1DA3"/>
    <w:rsid w:val="007A1DDE"/>
    <w:rsid w:val="007A20C9"/>
    <w:rsid w:val="007A2521"/>
    <w:rsid w:val="007A2BED"/>
    <w:rsid w:val="007A3BA2"/>
    <w:rsid w:val="007A3CD6"/>
    <w:rsid w:val="007A3DD1"/>
    <w:rsid w:val="007A406C"/>
    <w:rsid w:val="007A4391"/>
    <w:rsid w:val="007A4883"/>
    <w:rsid w:val="007A4C22"/>
    <w:rsid w:val="007A4D74"/>
    <w:rsid w:val="007A4F86"/>
    <w:rsid w:val="007A5205"/>
    <w:rsid w:val="007A55EF"/>
    <w:rsid w:val="007A71DD"/>
    <w:rsid w:val="007B05AB"/>
    <w:rsid w:val="007B05DC"/>
    <w:rsid w:val="007B0D41"/>
    <w:rsid w:val="007B125E"/>
    <w:rsid w:val="007B14A7"/>
    <w:rsid w:val="007B1801"/>
    <w:rsid w:val="007B189E"/>
    <w:rsid w:val="007B2BF0"/>
    <w:rsid w:val="007B301B"/>
    <w:rsid w:val="007B3288"/>
    <w:rsid w:val="007B405B"/>
    <w:rsid w:val="007B49DB"/>
    <w:rsid w:val="007B5544"/>
    <w:rsid w:val="007B558D"/>
    <w:rsid w:val="007B58E3"/>
    <w:rsid w:val="007B5F61"/>
    <w:rsid w:val="007B5F63"/>
    <w:rsid w:val="007B6323"/>
    <w:rsid w:val="007B6DDF"/>
    <w:rsid w:val="007B6E0D"/>
    <w:rsid w:val="007B6FFE"/>
    <w:rsid w:val="007B76AB"/>
    <w:rsid w:val="007C01C9"/>
    <w:rsid w:val="007C031C"/>
    <w:rsid w:val="007C070A"/>
    <w:rsid w:val="007C1300"/>
    <w:rsid w:val="007C2014"/>
    <w:rsid w:val="007C28D3"/>
    <w:rsid w:val="007C2A45"/>
    <w:rsid w:val="007C2CD6"/>
    <w:rsid w:val="007C2EAD"/>
    <w:rsid w:val="007C3061"/>
    <w:rsid w:val="007C34D0"/>
    <w:rsid w:val="007C3E81"/>
    <w:rsid w:val="007C404B"/>
    <w:rsid w:val="007C413A"/>
    <w:rsid w:val="007C414F"/>
    <w:rsid w:val="007C495A"/>
    <w:rsid w:val="007C61B8"/>
    <w:rsid w:val="007C667B"/>
    <w:rsid w:val="007C73BF"/>
    <w:rsid w:val="007C7D93"/>
    <w:rsid w:val="007C7F4B"/>
    <w:rsid w:val="007D01AE"/>
    <w:rsid w:val="007D05C4"/>
    <w:rsid w:val="007D0677"/>
    <w:rsid w:val="007D07F0"/>
    <w:rsid w:val="007D0CB5"/>
    <w:rsid w:val="007D0DCF"/>
    <w:rsid w:val="007D1172"/>
    <w:rsid w:val="007D13C5"/>
    <w:rsid w:val="007D1D21"/>
    <w:rsid w:val="007D1E97"/>
    <w:rsid w:val="007D1F96"/>
    <w:rsid w:val="007D2284"/>
    <w:rsid w:val="007D28EF"/>
    <w:rsid w:val="007D2B7F"/>
    <w:rsid w:val="007D3C2B"/>
    <w:rsid w:val="007D3D1F"/>
    <w:rsid w:val="007D40B6"/>
    <w:rsid w:val="007D4155"/>
    <w:rsid w:val="007D43AD"/>
    <w:rsid w:val="007D43C8"/>
    <w:rsid w:val="007D44C3"/>
    <w:rsid w:val="007D56A3"/>
    <w:rsid w:val="007D56BA"/>
    <w:rsid w:val="007D58B9"/>
    <w:rsid w:val="007D59FA"/>
    <w:rsid w:val="007D5A1B"/>
    <w:rsid w:val="007D60A3"/>
    <w:rsid w:val="007D6519"/>
    <w:rsid w:val="007D65C2"/>
    <w:rsid w:val="007D67E5"/>
    <w:rsid w:val="007D6873"/>
    <w:rsid w:val="007D6B05"/>
    <w:rsid w:val="007D6BCB"/>
    <w:rsid w:val="007D781E"/>
    <w:rsid w:val="007D7BF1"/>
    <w:rsid w:val="007E0A60"/>
    <w:rsid w:val="007E0D2D"/>
    <w:rsid w:val="007E11D8"/>
    <w:rsid w:val="007E1331"/>
    <w:rsid w:val="007E1B50"/>
    <w:rsid w:val="007E1CA3"/>
    <w:rsid w:val="007E1F44"/>
    <w:rsid w:val="007E1FE9"/>
    <w:rsid w:val="007E25CE"/>
    <w:rsid w:val="007E2609"/>
    <w:rsid w:val="007E32E8"/>
    <w:rsid w:val="007E358A"/>
    <w:rsid w:val="007E411D"/>
    <w:rsid w:val="007E4C41"/>
    <w:rsid w:val="007E5029"/>
    <w:rsid w:val="007E5261"/>
    <w:rsid w:val="007E5943"/>
    <w:rsid w:val="007E5962"/>
    <w:rsid w:val="007E5D74"/>
    <w:rsid w:val="007E63AD"/>
    <w:rsid w:val="007E6F26"/>
    <w:rsid w:val="007E6FA2"/>
    <w:rsid w:val="007E7559"/>
    <w:rsid w:val="007E7E60"/>
    <w:rsid w:val="007F12F0"/>
    <w:rsid w:val="007F1C19"/>
    <w:rsid w:val="007F1C60"/>
    <w:rsid w:val="007F20A9"/>
    <w:rsid w:val="007F2C6C"/>
    <w:rsid w:val="007F2F06"/>
    <w:rsid w:val="007F347A"/>
    <w:rsid w:val="007F4ACF"/>
    <w:rsid w:val="007F516F"/>
    <w:rsid w:val="007F543E"/>
    <w:rsid w:val="007F5AB8"/>
    <w:rsid w:val="007F5B62"/>
    <w:rsid w:val="007F602B"/>
    <w:rsid w:val="007F6562"/>
    <w:rsid w:val="007F71DC"/>
    <w:rsid w:val="007F741B"/>
    <w:rsid w:val="00800048"/>
    <w:rsid w:val="0080063F"/>
    <w:rsid w:val="00800B76"/>
    <w:rsid w:val="00801847"/>
    <w:rsid w:val="00801F1F"/>
    <w:rsid w:val="0080231E"/>
    <w:rsid w:val="00802769"/>
    <w:rsid w:val="00803A47"/>
    <w:rsid w:val="00803CF7"/>
    <w:rsid w:val="00804175"/>
    <w:rsid w:val="0080473F"/>
    <w:rsid w:val="00804E07"/>
    <w:rsid w:val="008055B0"/>
    <w:rsid w:val="00805D1D"/>
    <w:rsid w:val="00806129"/>
    <w:rsid w:val="0080664D"/>
    <w:rsid w:val="00807B5A"/>
    <w:rsid w:val="00810070"/>
    <w:rsid w:val="00810828"/>
    <w:rsid w:val="00810A83"/>
    <w:rsid w:val="00810F7C"/>
    <w:rsid w:val="008112D0"/>
    <w:rsid w:val="00811376"/>
    <w:rsid w:val="008119F4"/>
    <w:rsid w:val="00811DE1"/>
    <w:rsid w:val="00811EBA"/>
    <w:rsid w:val="008121E7"/>
    <w:rsid w:val="00813640"/>
    <w:rsid w:val="00814209"/>
    <w:rsid w:val="0081445C"/>
    <w:rsid w:val="0081451C"/>
    <w:rsid w:val="00814806"/>
    <w:rsid w:val="00814B6B"/>
    <w:rsid w:val="00814F4E"/>
    <w:rsid w:val="00815005"/>
    <w:rsid w:val="008154A0"/>
    <w:rsid w:val="00815A85"/>
    <w:rsid w:val="00815BA0"/>
    <w:rsid w:val="00815BE1"/>
    <w:rsid w:val="00815E24"/>
    <w:rsid w:val="00816692"/>
    <w:rsid w:val="008173D6"/>
    <w:rsid w:val="00817658"/>
    <w:rsid w:val="00817EE7"/>
    <w:rsid w:val="00820553"/>
    <w:rsid w:val="00820FDD"/>
    <w:rsid w:val="00821399"/>
    <w:rsid w:val="0082143C"/>
    <w:rsid w:val="00821EE3"/>
    <w:rsid w:val="00822055"/>
    <w:rsid w:val="00822D28"/>
    <w:rsid w:val="00822DD7"/>
    <w:rsid w:val="008232D0"/>
    <w:rsid w:val="008236E9"/>
    <w:rsid w:val="008237CC"/>
    <w:rsid w:val="0082380D"/>
    <w:rsid w:val="00824236"/>
    <w:rsid w:val="0082452E"/>
    <w:rsid w:val="0082490A"/>
    <w:rsid w:val="00824B74"/>
    <w:rsid w:val="00824F69"/>
    <w:rsid w:val="0082585C"/>
    <w:rsid w:val="008261E4"/>
    <w:rsid w:val="00826D2A"/>
    <w:rsid w:val="008272B0"/>
    <w:rsid w:val="008273A6"/>
    <w:rsid w:val="00827CE7"/>
    <w:rsid w:val="00827F45"/>
    <w:rsid w:val="00831289"/>
    <w:rsid w:val="00831B32"/>
    <w:rsid w:val="0083297A"/>
    <w:rsid w:val="00834312"/>
    <w:rsid w:val="00834359"/>
    <w:rsid w:val="00834815"/>
    <w:rsid w:val="008348BD"/>
    <w:rsid w:val="008349E8"/>
    <w:rsid w:val="00834C22"/>
    <w:rsid w:val="00834CA4"/>
    <w:rsid w:val="00834EE1"/>
    <w:rsid w:val="008351BE"/>
    <w:rsid w:val="008356E2"/>
    <w:rsid w:val="00835750"/>
    <w:rsid w:val="008363EB"/>
    <w:rsid w:val="00836602"/>
    <w:rsid w:val="00836AF3"/>
    <w:rsid w:val="00836C77"/>
    <w:rsid w:val="00836DBD"/>
    <w:rsid w:val="00836F17"/>
    <w:rsid w:val="00837087"/>
    <w:rsid w:val="00837345"/>
    <w:rsid w:val="00837731"/>
    <w:rsid w:val="00840532"/>
    <w:rsid w:val="008407D1"/>
    <w:rsid w:val="008409E1"/>
    <w:rsid w:val="008410C6"/>
    <w:rsid w:val="008415F4"/>
    <w:rsid w:val="00841636"/>
    <w:rsid w:val="0084176C"/>
    <w:rsid w:val="0084223A"/>
    <w:rsid w:val="00842E6C"/>
    <w:rsid w:val="00843043"/>
    <w:rsid w:val="008431AC"/>
    <w:rsid w:val="008433BF"/>
    <w:rsid w:val="00843FC7"/>
    <w:rsid w:val="0084404B"/>
    <w:rsid w:val="00844466"/>
    <w:rsid w:val="00844579"/>
    <w:rsid w:val="00844C3F"/>
    <w:rsid w:val="008456F6"/>
    <w:rsid w:val="008459DF"/>
    <w:rsid w:val="00845C5C"/>
    <w:rsid w:val="00846506"/>
    <w:rsid w:val="00846E84"/>
    <w:rsid w:val="008471FD"/>
    <w:rsid w:val="0084739D"/>
    <w:rsid w:val="00847836"/>
    <w:rsid w:val="00847EA7"/>
    <w:rsid w:val="008501C9"/>
    <w:rsid w:val="00850D3B"/>
    <w:rsid w:val="00851069"/>
    <w:rsid w:val="00851AAD"/>
    <w:rsid w:val="00851F9A"/>
    <w:rsid w:val="008520C6"/>
    <w:rsid w:val="0085237C"/>
    <w:rsid w:val="008524F0"/>
    <w:rsid w:val="0085339B"/>
    <w:rsid w:val="0085380B"/>
    <w:rsid w:val="00853D16"/>
    <w:rsid w:val="008544D2"/>
    <w:rsid w:val="008547C2"/>
    <w:rsid w:val="00854FB4"/>
    <w:rsid w:val="0085504B"/>
    <w:rsid w:val="008550D3"/>
    <w:rsid w:val="008559AE"/>
    <w:rsid w:val="00856106"/>
    <w:rsid w:val="0085643B"/>
    <w:rsid w:val="0085663D"/>
    <w:rsid w:val="00856FFF"/>
    <w:rsid w:val="0085730E"/>
    <w:rsid w:val="0085744E"/>
    <w:rsid w:val="0085758E"/>
    <w:rsid w:val="0086050C"/>
    <w:rsid w:val="00860B0A"/>
    <w:rsid w:val="00860DF7"/>
    <w:rsid w:val="00860F20"/>
    <w:rsid w:val="00861A00"/>
    <w:rsid w:val="00861A6E"/>
    <w:rsid w:val="008620A9"/>
    <w:rsid w:val="008621D0"/>
    <w:rsid w:val="0086230D"/>
    <w:rsid w:val="00862A8A"/>
    <w:rsid w:val="00862C5F"/>
    <w:rsid w:val="00862E04"/>
    <w:rsid w:val="00863819"/>
    <w:rsid w:val="00863BDA"/>
    <w:rsid w:val="00863C19"/>
    <w:rsid w:val="0086418B"/>
    <w:rsid w:val="0086422A"/>
    <w:rsid w:val="0086481B"/>
    <w:rsid w:val="008648DE"/>
    <w:rsid w:val="00864968"/>
    <w:rsid w:val="00864A1E"/>
    <w:rsid w:val="00864E4E"/>
    <w:rsid w:val="008653F1"/>
    <w:rsid w:val="00865490"/>
    <w:rsid w:val="008659BC"/>
    <w:rsid w:val="00865C9F"/>
    <w:rsid w:val="008660CD"/>
    <w:rsid w:val="008660DB"/>
    <w:rsid w:val="008662C0"/>
    <w:rsid w:val="00866595"/>
    <w:rsid w:val="0086676F"/>
    <w:rsid w:val="008669AE"/>
    <w:rsid w:val="00867600"/>
    <w:rsid w:val="008700B7"/>
    <w:rsid w:val="008700F4"/>
    <w:rsid w:val="008701F2"/>
    <w:rsid w:val="0087099E"/>
    <w:rsid w:val="00870B85"/>
    <w:rsid w:val="00870DA6"/>
    <w:rsid w:val="0087113A"/>
    <w:rsid w:val="00871184"/>
    <w:rsid w:val="008714D3"/>
    <w:rsid w:val="008719F2"/>
    <w:rsid w:val="00871F4D"/>
    <w:rsid w:val="00872BB7"/>
    <w:rsid w:val="00872DE0"/>
    <w:rsid w:val="0087327F"/>
    <w:rsid w:val="008744F2"/>
    <w:rsid w:val="008746CF"/>
    <w:rsid w:val="00874729"/>
    <w:rsid w:val="00874C5B"/>
    <w:rsid w:val="00874CB4"/>
    <w:rsid w:val="008751D1"/>
    <w:rsid w:val="008753BF"/>
    <w:rsid w:val="008756C3"/>
    <w:rsid w:val="008763B7"/>
    <w:rsid w:val="008765D1"/>
    <w:rsid w:val="0087672C"/>
    <w:rsid w:val="008774EF"/>
    <w:rsid w:val="0088097B"/>
    <w:rsid w:val="008809BC"/>
    <w:rsid w:val="0088119F"/>
    <w:rsid w:val="00881AAB"/>
    <w:rsid w:val="00881BFF"/>
    <w:rsid w:val="00881DE5"/>
    <w:rsid w:val="008822F9"/>
    <w:rsid w:val="0088230B"/>
    <w:rsid w:val="00882488"/>
    <w:rsid w:val="00882700"/>
    <w:rsid w:val="008829C8"/>
    <w:rsid w:val="008832DA"/>
    <w:rsid w:val="008832E2"/>
    <w:rsid w:val="0088422C"/>
    <w:rsid w:val="008846BA"/>
    <w:rsid w:val="00884870"/>
    <w:rsid w:val="00884A43"/>
    <w:rsid w:val="00884BC6"/>
    <w:rsid w:val="008852FA"/>
    <w:rsid w:val="00885452"/>
    <w:rsid w:val="00885673"/>
    <w:rsid w:val="0088585C"/>
    <w:rsid w:val="008858E7"/>
    <w:rsid w:val="00885975"/>
    <w:rsid w:val="008859A5"/>
    <w:rsid w:val="008862AE"/>
    <w:rsid w:val="00886FFD"/>
    <w:rsid w:val="00887A9B"/>
    <w:rsid w:val="00890043"/>
    <w:rsid w:val="008902C8"/>
    <w:rsid w:val="00891206"/>
    <w:rsid w:val="008913DC"/>
    <w:rsid w:val="008922D8"/>
    <w:rsid w:val="00892596"/>
    <w:rsid w:val="008925E3"/>
    <w:rsid w:val="00892C9E"/>
    <w:rsid w:val="00892D9A"/>
    <w:rsid w:val="00892F51"/>
    <w:rsid w:val="008930F4"/>
    <w:rsid w:val="00893C9F"/>
    <w:rsid w:val="00893D9D"/>
    <w:rsid w:val="008942B3"/>
    <w:rsid w:val="008942F2"/>
    <w:rsid w:val="008945AF"/>
    <w:rsid w:val="008948C4"/>
    <w:rsid w:val="00894EEE"/>
    <w:rsid w:val="008952C7"/>
    <w:rsid w:val="00895419"/>
    <w:rsid w:val="00895713"/>
    <w:rsid w:val="00896104"/>
    <w:rsid w:val="0089621A"/>
    <w:rsid w:val="00896465"/>
    <w:rsid w:val="00896AF4"/>
    <w:rsid w:val="00897262"/>
    <w:rsid w:val="00897795"/>
    <w:rsid w:val="008978FB"/>
    <w:rsid w:val="008A0A0A"/>
    <w:rsid w:val="008A0B91"/>
    <w:rsid w:val="008A1561"/>
    <w:rsid w:val="008A1718"/>
    <w:rsid w:val="008A1F49"/>
    <w:rsid w:val="008A204D"/>
    <w:rsid w:val="008A2337"/>
    <w:rsid w:val="008A2965"/>
    <w:rsid w:val="008A29FD"/>
    <w:rsid w:val="008A2BC7"/>
    <w:rsid w:val="008A2CB2"/>
    <w:rsid w:val="008A2D53"/>
    <w:rsid w:val="008A352D"/>
    <w:rsid w:val="008A3BFB"/>
    <w:rsid w:val="008A3D6B"/>
    <w:rsid w:val="008A3F23"/>
    <w:rsid w:val="008A3F70"/>
    <w:rsid w:val="008A3F84"/>
    <w:rsid w:val="008A438B"/>
    <w:rsid w:val="008A43BC"/>
    <w:rsid w:val="008A4604"/>
    <w:rsid w:val="008A6024"/>
    <w:rsid w:val="008A6591"/>
    <w:rsid w:val="008A663B"/>
    <w:rsid w:val="008A692F"/>
    <w:rsid w:val="008A6995"/>
    <w:rsid w:val="008A722D"/>
    <w:rsid w:val="008A75EA"/>
    <w:rsid w:val="008A7B38"/>
    <w:rsid w:val="008A7D7A"/>
    <w:rsid w:val="008A7FB0"/>
    <w:rsid w:val="008B00CD"/>
    <w:rsid w:val="008B0430"/>
    <w:rsid w:val="008B04FB"/>
    <w:rsid w:val="008B09A3"/>
    <w:rsid w:val="008B09D6"/>
    <w:rsid w:val="008B0F4D"/>
    <w:rsid w:val="008B10F1"/>
    <w:rsid w:val="008B1DF8"/>
    <w:rsid w:val="008B2432"/>
    <w:rsid w:val="008B24BC"/>
    <w:rsid w:val="008B2636"/>
    <w:rsid w:val="008B26F4"/>
    <w:rsid w:val="008B28FF"/>
    <w:rsid w:val="008B2905"/>
    <w:rsid w:val="008B2CA2"/>
    <w:rsid w:val="008B2EE3"/>
    <w:rsid w:val="008B3A33"/>
    <w:rsid w:val="008B3B72"/>
    <w:rsid w:val="008B3C3B"/>
    <w:rsid w:val="008B4327"/>
    <w:rsid w:val="008B4679"/>
    <w:rsid w:val="008B4CA2"/>
    <w:rsid w:val="008B4CF5"/>
    <w:rsid w:val="008B5E47"/>
    <w:rsid w:val="008B694E"/>
    <w:rsid w:val="008B6D30"/>
    <w:rsid w:val="008B6D6D"/>
    <w:rsid w:val="008C0599"/>
    <w:rsid w:val="008C0ED3"/>
    <w:rsid w:val="008C1630"/>
    <w:rsid w:val="008C1A01"/>
    <w:rsid w:val="008C1A65"/>
    <w:rsid w:val="008C1AE2"/>
    <w:rsid w:val="008C1D9F"/>
    <w:rsid w:val="008C2121"/>
    <w:rsid w:val="008C2C87"/>
    <w:rsid w:val="008C2C97"/>
    <w:rsid w:val="008C3265"/>
    <w:rsid w:val="008C3634"/>
    <w:rsid w:val="008C4A02"/>
    <w:rsid w:val="008C4BD5"/>
    <w:rsid w:val="008C4BEF"/>
    <w:rsid w:val="008C5930"/>
    <w:rsid w:val="008C5E39"/>
    <w:rsid w:val="008C63B6"/>
    <w:rsid w:val="008C6874"/>
    <w:rsid w:val="008C6B48"/>
    <w:rsid w:val="008C7F47"/>
    <w:rsid w:val="008D06F6"/>
    <w:rsid w:val="008D0CCA"/>
    <w:rsid w:val="008D10DE"/>
    <w:rsid w:val="008D11E6"/>
    <w:rsid w:val="008D2202"/>
    <w:rsid w:val="008D235F"/>
    <w:rsid w:val="008D2582"/>
    <w:rsid w:val="008D2646"/>
    <w:rsid w:val="008D2F95"/>
    <w:rsid w:val="008D3706"/>
    <w:rsid w:val="008D41DA"/>
    <w:rsid w:val="008D4557"/>
    <w:rsid w:val="008D4BC4"/>
    <w:rsid w:val="008D4C39"/>
    <w:rsid w:val="008D4E0F"/>
    <w:rsid w:val="008D4F15"/>
    <w:rsid w:val="008D6040"/>
    <w:rsid w:val="008D6387"/>
    <w:rsid w:val="008D7989"/>
    <w:rsid w:val="008D7FD8"/>
    <w:rsid w:val="008E019B"/>
    <w:rsid w:val="008E020C"/>
    <w:rsid w:val="008E027F"/>
    <w:rsid w:val="008E0440"/>
    <w:rsid w:val="008E0D4B"/>
    <w:rsid w:val="008E0FD6"/>
    <w:rsid w:val="008E144C"/>
    <w:rsid w:val="008E19C3"/>
    <w:rsid w:val="008E1E2D"/>
    <w:rsid w:val="008E21E2"/>
    <w:rsid w:val="008E22E4"/>
    <w:rsid w:val="008E2B7C"/>
    <w:rsid w:val="008E35B3"/>
    <w:rsid w:val="008E3C1A"/>
    <w:rsid w:val="008E3F64"/>
    <w:rsid w:val="008E43F9"/>
    <w:rsid w:val="008E443A"/>
    <w:rsid w:val="008E4545"/>
    <w:rsid w:val="008E48F4"/>
    <w:rsid w:val="008E4A62"/>
    <w:rsid w:val="008E4DD5"/>
    <w:rsid w:val="008E5A95"/>
    <w:rsid w:val="008E5F64"/>
    <w:rsid w:val="008E6196"/>
    <w:rsid w:val="008E6286"/>
    <w:rsid w:val="008E629F"/>
    <w:rsid w:val="008E69B4"/>
    <w:rsid w:val="008E6E0F"/>
    <w:rsid w:val="008E715B"/>
    <w:rsid w:val="008E716F"/>
    <w:rsid w:val="008E760E"/>
    <w:rsid w:val="008E795E"/>
    <w:rsid w:val="008E7A92"/>
    <w:rsid w:val="008F001A"/>
    <w:rsid w:val="008F0B59"/>
    <w:rsid w:val="008F0ED8"/>
    <w:rsid w:val="008F0FD0"/>
    <w:rsid w:val="008F1006"/>
    <w:rsid w:val="008F118C"/>
    <w:rsid w:val="008F13C8"/>
    <w:rsid w:val="008F1CB5"/>
    <w:rsid w:val="008F1E46"/>
    <w:rsid w:val="008F20BB"/>
    <w:rsid w:val="008F22A0"/>
    <w:rsid w:val="008F26C0"/>
    <w:rsid w:val="008F29E7"/>
    <w:rsid w:val="008F3F48"/>
    <w:rsid w:val="008F3F7A"/>
    <w:rsid w:val="008F44BC"/>
    <w:rsid w:val="008F4582"/>
    <w:rsid w:val="008F5096"/>
    <w:rsid w:val="008F6123"/>
    <w:rsid w:val="008F6156"/>
    <w:rsid w:val="008F656C"/>
    <w:rsid w:val="008F6C75"/>
    <w:rsid w:val="008F6F36"/>
    <w:rsid w:val="008F7144"/>
    <w:rsid w:val="008F747F"/>
    <w:rsid w:val="008F75A0"/>
    <w:rsid w:val="0090004D"/>
    <w:rsid w:val="009003EB"/>
    <w:rsid w:val="00900568"/>
    <w:rsid w:val="009009EF"/>
    <w:rsid w:val="00900E4C"/>
    <w:rsid w:val="0090108B"/>
    <w:rsid w:val="009010D7"/>
    <w:rsid w:val="009010EC"/>
    <w:rsid w:val="009011B6"/>
    <w:rsid w:val="00902151"/>
    <w:rsid w:val="009025FD"/>
    <w:rsid w:val="009027DB"/>
    <w:rsid w:val="00903001"/>
    <w:rsid w:val="009031A6"/>
    <w:rsid w:val="009032A8"/>
    <w:rsid w:val="00903518"/>
    <w:rsid w:val="00903A72"/>
    <w:rsid w:val="00903EC7"/>
    <w:rsid w:val="009040E2"/>
    <w:rsid w:val="009041B6"/>
    <w:rsid w:val="009045F2"/>
    <w:rsid w:val="009052F9"/>
    <w:rsid w:val="00905A6B"/>
    <w:rsid w:val="00905EA5"/>
    <w:rsid w:val="00905F9B"/>
    <w:rsid w:val="0090604C"/>
    <w:rsid w:val="00906245"/>
    <w:rsid w:val="009063F4"/>
    <w:rsid w:val="00906991"/>
    <w:rsid w:val="00907884"/>
    <w:rsid w:val="009078DF"/>
    <w:rsid w:val="009079E5"/>
    <w:rsid w:val="00907E44"/>
    <w:rsid w:val="0091089B"/>
    <w:rsid w:val="00910CC7"/>
    <w:rsid w:val="0091144B"/>
    <w:rsid w:val="00911699"/>
    <w:rsid w:val="009119E1"/>
    <w:rsid w:val="009119E7"/>
    <w:rsid w:val="00911DB1"/>
    <w:rsid w:val="00911EC9"/>
    <w:rsid w:val="00911EF3"/>
    <w:rsid w:val="00911EFC"/>
    <w:rsid w:val="00912729"/>
    <w:rsid w:val="009131E3"/>
    <w:rsid w:val="00913498"/>
    <w:rsid w:val="009137FD"/>
    <w:rsid w:val="00913E20"/>
    <w:rsid w:val="009145B0"/>
    <w:rsid w:val="00914F63"/>
    <w:rsid w:val="0091532B"/>
    <w:rsid w:val="009154CE"/>
    <w:rsid w:val="00915626"/>
    <w:rsid w:val="00915C23"/>
    <w:rsid w:val="00916B48"/>
    <w:rsid w:val="00916F3D"/>
    <w:rsid w:val="009171F9"/>
    <w:rsid w:val="00917866"/>
    <w:rsid w:val="00917B1C"/>
    <w:rsid w:val="00917C5F"/>
    <w:rsid w:val="00920746"/>
    <w:rsid w:val="00921C74"/>
    <w:rsid w:val="009229CD"/>
    <w:rsid w:val="00923084"/>
    <w:rsid w:val="0092346E"/>
    <w:rsid w:val="00924365"/>
    <w:rsid w:val="009243D8"/>
    <w:rsid w:val="00924E4C"/>
    <w:rsid w:val="0092526C"/>
    <w:rsid w:val="0092529D"/>
    <w:rsid w:val="009253FD"/>
    <w:rsid w:val="009256B4"/>
    <w:rsid w:val="00925AFE"/>
    <w:rsid w:val="009261A6"/>
    <w:rsid w:val="00926266"/>
    <w:rsid w:val="00926615"/>
    <w:rsid w:val="009267E5"/>
    <w:rsid w:val="00926AFC"/>
    <w:rsid w:val="0092719E"/>
    <w:rsid w:val="0092795C"/>
    <w:rsid w:val="00927E4B"/>
    <w:rsid w:val="00930746"/>
    <w:rsid w:val="00930EB7"/>
    <w:rsid w:val="009314AE"/>
    <w:rsid w:val="009320F1"/>
    <w:rsid w:val="00932438"/>
    <w:rsid w:val="00932680"/>
    <w:rsid w:val="00932879"/>
    <w:rsid w:val="00932C83"/>
    <w:rsid w:val="009334D2"/>
    <w:rsid w:val="00933E72"/>
    <w:rsid w:val="00934040"/>
    <w:rsid w:val="00934217"/>
    <w:rsid w:val="00934676"/>
    <w:rsid w:val="00934DC3"/>
    <w:rsid w:val="009350C9"/>
    <w:rsid w:val="009351BA"/>
    <w:rsid w:val="009353C3"/>
    <w:rsid w:val="0093573A"/>
    <w:rsid w:val="00935D1B"/>
    <w:rsid w:val="00935FF1"/>
    <w:rsid w:val="00936901"/>
    <w:rsid w:val="00936992"/>
    <w:rsid w:val="00937632"/>
    <w:rsid w:val="0093798B"/>
    <w:rsid w:val="00937C2B"/>
    <w:rsid w:val="00937C5D"/>
    <w:rsid w:val="00937CCD"/>
    <w:rsid w:val="00937DBF"/>
    <w:rsid w:val="00937DF0"/>
    <w:rsid w:val="00937E40"/>
    <w:rsid w:val="00937F80"/>
    <w:rsid w:val="009404E1"/>
    <w:rsid w:val="00941540"/>
    <w:rsid w:val="0094165C"/>
    <w:rsid w:val="00942445"/>
    <w:rsid w:val="00942716"/>
    <w:rsid w:val="00942991"/>
    <w:rsid w:val="00943CCF"/>
    <w:rsid w:val="00943FE2"/>
    <w:rsid w:val="00944477"/>
    <w:rsid w:val="009444BA"/>
    <w:rsid w:val="00944A9F"/>
    <w:rsid w:val="00944BD8"/>
    <w:rsid w:val="00944E1C"/>
    <w:rsid w:val="0094511A"/>
    <w:rsid w:val="00947117"/>
    <w:rsid w:val="00947437"/>
    <w:rsid w:val="009475B4"/>
    <w:rsid w:val="009479CA"/>
    <w:rsid w:val="00947DB6"/>
    <w:rsid w:val="009501F4"/>
    <w:rsid w:val="00950215"/>
    <w:rsid w:val="0095084D"/>
    <w:rsid w:val="0095097C"/>
    <w:rsid w:val="00950BB0"/>
    <w:rsid w:val="0095109D"/>
    <w:rsid w:val="00951236"/>
    <w:rsid w:val="009525E8"/>
    <w:rsid w:val="00952B25"/>
    <w:rsid w:val="00952B39"/>
    <w:rsid w:val="00952DCE"/>
    <w:rsid w:val="0095302A"/>
    <w:rsid w:val="009532DE"/>
    <w:rsid w:val="00953685"/>
    <w:rsid w:val="00953F4F"/>
    <w:rsid w:val="00953F95"/>
    <w:rsid w:val="0095409C"/>
    <w:rsid w:val="00954970"/>
    <w:rsid w:val="009553B2"/>
    <w:rsid w:val="00955617"/>
    <w:rsid w:val="00955854"/>
    <w:rsid w:val="009559E4"/>
    <w:rsid w:val="00955E9C"/>
    <w:rsid w:val="00955FFB"/>
    <w:rsid w:val="00956C60"/>
    <w:rsid w:val="009573BA"/>
    <w:rsid w:val="00957490"/>
    <w:rsid w:val="00957775"/>
    <w:rsid w:val="009579CB"/>
    <w:rsid w:val="00957AA8"/>
    <w:rsid w:val="00957DD7"/>
    <w:rsid w:val="00957F81"/>
    <w:rsid w:val="00960645"/>
    <w:rsid w:val="00960FE7"/>
    <w:rsid w:val="0096189C"/>
    <w:rsid w:val="00963523"/>
    <w:rsid w:val="00963808"/>
    <w:rsid w:val="009643B5"/>
    <w:rsid w:val="00964427"/>
    <w:rsid w:val="009654B8"/>
    <w:rsid w:val="009659D7"/>
    <w:rsid w:val="00965EE7"/>
    <w:rsid w:val="009663E2"/>
    <w:rsid w:val="009663ED"/>
    <w:rsid w:val="00966896"/>
    <w:rsid w:val="00966BD2"/>
    <w:rsid w:val="00966C0A"/>
    <w:rsid w:val="00967277"/>
    <w:rsid w:val="00967476"/>
    <w:rsid w:val="0096764A"/>
    <w:rsid w:val="00967CD8"/>
    <w:rsid w:val="00970194"/>
    <w:rsid w:val="009708B8"/>
    <w:rsid w:val="00970BB9"/>
    <w:rsid w:val="009716E4"/>
    <w:rsid w:val="00971A94"/>
    <w:rsid w:val="0097210F"/>
    <w:rsid w:val="0097260E"/>
    <w:rsid w:val="00972B34"/>
    <w:rsid w:val="00972B5A"/>
    <w:rsid w:val="00972D44"/>
    <w:rsid w:val="00973A74"/>
    <w:rsid w:val="00973CFD"/>
    <w:rsid w:val="00974514"/>
    <w:rsid w:val="00974A1A"/>
    <w:rsid w:val="00974B5C"/>
    <w:rsid w:val="00975D63"/>
    <w:rsid w:val="009760A0"/>
    <w:rsid w:val="009762E8"/>
    <w:rsid w:val="00976707"/>
    <w:rsid w:val="00976FF7"/>
    <w:rsid w:val="00977031"/>
    <w:rsid w:val="0097774C"/>
    <w:rsid w:val="00977B60"/>
    <w:rsid w:val="00977F07"/>
    <w:rsid w:val="009801AA"/>
    <w:rsid w:val="00980808"/>
    <w:rsid w:val="00980F18"/>
    <w:rsid w:val="00980F27"/>
    <w:rsid w:val="00981477"/>
    <w:rsid w:val="00981556"/>
    <w:rsid w:val="00981706"/>
    <w:rsid w:val="0098192E"/>
    <w:rsid w:val="00981B9E"/>
    <w:rsid w:val="00981B9F"/>
    <w:rsid w:val="00981BAD"/>
    <w:rsid w:val="00982385"/>
    <w:rsid w:val="0098257F"/>
    <w:rsid w:val="009829C9"/>
    <w:rsid w:val="00983577"/>
    <w:rsid w:val="00983D31"/>
    <w:rsid w:val="009841D5"/>
    <w:rsid w:val="00984BFA"/>
    <w:rsid w:val="00985089"/>
    <w:rsid w:val="00985FAB"/>
    <w:rsid w:val="00986140"/>
    <w:rsid w:val="009869D7"/>
    <w:rsid w:val="00986F20"/>
    <w:rsid w:val="009870DC"/>
    <w:rsid w:val="00987BCC"/>
    <w:rsid w:val="00987DE5"/>
    <w:rsid w:val="00990DC0"/>
    <w:rsid w:val="00990F85"/>
    <w:rsid w:val="009917A0"/>
    <w:rsid w:val="009917E9"/>
    <w:rsid w:val="009918B9"/>
    <w:rsid w:val="00991E7B"/>
    <w:rsid w:val="009926D0"/>
    <w:rsid w:val="00992DEE"/>
    <w:rsid w:val="0099306C"/>
    <w:rsid w:val="009936F4"/>
    <w:rsid w:val="00993CDF"/>
    <w:rsid w:val="00994728"/>
    <w:rsid w:val="0099528F"/>
    <w:rsid w:val="009953BB"/>
    <w:rsid w:val="00995C97"/>
    <w:rsid w:val="00995FE6"/>
    <w:rsid w:val="009962FB"/>
    <w:rsid w:val="00996307"/>
    <w:rsid w:val="009970BF"/>
    <w:rsid w:val="009976E8"/>
    <w:rsid w:val="00997E51"/>
    <w:rsid w:val="009A0E1E"/>
    <w:rsid w:val="009A1096"/>
    <w:rsid w:val="009A15C0"/>
    <w:rsid w:val="009A1711"/>
    <w:rsid w:val="009A1A9E"/>
    <w:rsid w:val="009A1C69"/>
    <w:rsid w:val="009A1E58"/>
    <w:rsid w:val="009A2574"/>
    <w:rsid w:val="009A267F"/>
    <w:rsid w:val="009A3330"/>
    <w:rsid w:val="009A368C"/>
    <w:rsid w:val="009A389C"/>
    <w:rsid w:val="009A39BE"/>
    <w:rsid w:val="009A3B8B"/>
    <w:rsid w:val="009A4328"/>
    <w:rsid w:val="009A4CD3"/>
    <w:rsid w:val="009A5210"/>
    <w:rsid w:val="009A54EF"/>
    <w:rsid w:val="009A56E9"/>
    <w:rsid w:val="009A5703"/>
    <w:rsid w:val="009A5B3B"/>
    <w:rsid w:val="009A6189"/>
    <w:rsid w:val="009A661F"/>
    <w:rsid w:val="009A6F76"/>
    <w:rsid w:val="009A70DB"/>
    <w:rsid w:val="009A7781"/>
    <w:rsid w:val="009A78C9"/>
    <w:rsid w:val="009A799C"/>
    <w:rsid w:val="009A7A53"/>
    <w:rsid w:val="009A7EF8"/>
    <w:rsid w:val="009B02D3"/>
    <w:rsid w:val="009B0351"/>
    <w:rsid w:val="009B0E28"/>
    <w:rsid w:val="009B196F"/>
    <w:rsid w:val="009B1CBC"/>
    <w:rsid w:val="009B1FCD"/>
    <w:rsid w:val="009B1FE7"/>
    <w:rsid w:val="009B27D4"/>
    <w:rsid w:val="009B2DE5"/>
    <w:rsid w:val="009B34D6"/>
    <w:rsid w:val="009B38A8"/>
    <w:rsid w:val="009B4212"/>
    <w:rsid w:val="009B50AA"/>
    <w:rsid w:val="009B58B1"/>
    <w:rsid w:val="009B58B5"/>
    <w:rsid w:val="009B5A12"/>
    <w:rsid w:val="009B61FA"/>
    <w:rsid w:val="009B6341"/>
    <w:rsid w:val="009B6537"/>
    <w:rsid w:val="009B6DB6"/>
    <w:rsid w:val="009B6E9F"/>
    <w:rsid w:val="009B70B2"/>
    <w:rsid w:val="009B7681"/>
    <w:rsid w:val="009B78B2"/>
    <w:rsid w:val="009B7B16"/>
    <w:rsid w:val="009C0085"/>
    <w:rsid w:val="009C0C05"/>
    <w:rsid w:val="009C0E2D"/>
    <w:rsid w:val="009C0E8F"/>
    <w:rsid w:val="009C14C2"/>
    <w:rsid w:val="009C15FF"/>
    <w:rsid w:val="009C1846"/>
    <w:rsid w:val="009C1BA2"/>
    <w:rsid w:val="009C1C22"/>
    <w:rsid w:val="009C2EE6"/>
    <w:rsid w:val="009C2FA0"/>
    <w:rsid w:val="009C358E"/>
    <w:rsid w:val="009C384C"/>
    <w:rsid w:val="009C3859"/>
    <w:rsid w:val="009C3C73"/>
    <w:rsid w:val="009C44F1"/>
    <w:rsid w:val="009C49AB"/>
    <w:rsid w:val="009C5FF0"/>
    <w:rsid w:val="009C6988"/>
    <w:rsid w:val="009C69EB"/>
    <w:rsid w:val="009C6A49"/>
    <w:rsid w:val="009C6DF7"/>
    <w:rsid w:val="009C70EF"/>
    <w:rsid w:val="009C7504"/>
    <w:rsid w:val="009C79A0"/>
    <w:rsid w:val="009C7B1E"/>
    <w:rsid w:val="009C7E59"/>
    <w:rsid w:val="009D01B6"/>
    <w:rsid w:val="009D06C2"/>
    <w:rsid w:val="009D06E0"/>
    <w:rsid w:val="009D07EB"/>
    <w:rsid w:val="009D07F9"/>
    <w:rsid w:val="009D0A68"/>
    <w:rsid w:val="009D0A6D"/>
    <w:rsid w:val="009D0FB6"/>
    <w:rsid w:val="009D16A3"/>
    <w:rsid w:val="009D170B"/>
    <w:rsid w:val="009D1788"/>
    <w:rsid w:val="009D182E"/>
    <w:rsid w:val="009D1C63"/>
    <w:rsid w:val="009D2335"/>
    <w:rsid w:val="009D2A49"/>
    <w:rsid w:val="009D3429"/>
    <w:rsid w:val="009D3602"/>
    <w:rsid w:val="009D57F2"/>
    <w:rsid w:val="009D60E5"/>
    <w:rsid w:val="009D68C8"/>
    <w:rsid w:val="009D6BB2"/>
    <w:rsid w:val="009D7190"/>
    <w:rsid w:val="009D724C"/>
    <w:rsid w:val="009D72D0"/>
    <w:rsid w:val="009E0CB6"/>
    <w:rsid w:val="009E17D4"/>
    <w:rsid w:val="009E17EB"/>
    <w:rsid w:val="009E19F0"/>
    <w:rsid w:val="009E1E9A"/>
    <w:rsid w:val="009E2CC1"/>
    <w:rsid w:val="009E3146"/>
    <w:rsid w:val="009E39AE"/>
    <w:rsid w:val="009E3D36"/>
    <w:rsid w:val="009E3D59"/>
    <w:rsid w:val="009E3F84"/>
    <w:rsid w:val="009E404B"/>
    <w:rsid w:val="009E4A01"/>
    <w:rsid w:val="009E4C5E"/>
    <w:rsid w:val="009E4D23"/>
    <w:rsid w:val="009E4F0F"/>
    <w:rsid w:val="009E5E64"/>
    <w:rsid w:val="009E60BF"/>
    <w:rsid w:val="009E61CE"/>
    <w:rsid w:val="009E640E"/>
    <w:rsid w:val="009E6D31"/>
    <w:rsid w:val="009E706C"/>
    <w:rsid w:val="009E70F5"/>
    <w:rsid w:val="009E716A"/>
    <w:rsid w:val="009E719C"/>
    <w:rsid w:val="009F0343"/>
    <w:rsid w:val="009F0513"/>
    <w:rsid w:val="009F0516"/>
    <w:rsid w:val="009F1612"/>
    <w:rsid w:val="009F184D"/>
    <w:rsid w:val="009F1971"/>
    <w:rsid w:val="009F1D04"/>
    <w:rsid w:val="009F1DB5"/>
    <w:rsid w:val="009F2C95"/>
    <w:rsid w:val="009F34B3"/>
    <w:rsid w:val="009F39A8"/>
    <w:rsid w:val="009F3A05"/>
    <w:rsid w:val="009F3AAD"/>
    <w:rsid w:val="009F43D7"/>
    <w:rsid w:val="009F4406"/>
    <w:rsid w:val="009F46A6"/>
    <w:rsid w:val="009F4B99"/>
    <w:rsid w:val="009F4E6B"/>
    <w:rsid w:val="009F51D5"/>
    <w:rsid w:val="009F51E8"/>
    <w:rsid w:val="009F5C05"/>
    <w:rsid w:val="009F5D9A"/>
    <w:rsid w:val="009F6763"/>
    <w:rsid w:val="009F6A28"/>
    <w:rsid w:val="009F6AC3"/>
    <w:rsid w:val="009F6D24"/>
    <w:rsid w:val="009F7339"/>
    <w:rsid w:val="009F7609"/>
    <w:rsid w:val="009F7B17"/>
    <w:rsid w:val="009F7B29"/>
    <w:rsid w:val="009F7B63"/>
    <w:rsid w:val="00A01A84"/>
    <w:rsid w:val="00A0277D"/>
    <w:rsid w:val="00A029D8"/>
    <w:rsid w:val="00A031E2"/>
    <w:rsid w:val="00A0412A"/>
    <w:rsid w:val="00A04643"/>
    <w:rsid w:val="00A04670"/>
    <w:rsid w:val="00A04954"/>
    <w:rsid w:val="00A04B49"/>
    <w:rsid w:val="00A04BAD"/>
    <w:rsid w:val="00A04C7A"/>
    <w:rsid w:val="00A05489"/>
    <w:rsid w:val="00A05905"/>
    <w:rsid w:val="00A05937"/>
    <w:rsid w:val="00A059B7"/>
    <w:rsid w:val="00A06A49"/>
    <w:rsid w:val="00A06BE3"/>
    <w:rsid w:val="00A0707C"/>
    <w:rsid w:val="00A07099"/>
    <w:rsid w:val="00A0748A"/>
    <w:rsid w:val="00A0778D"/>
    <w:rsid w:val="00A07AC3"/>
    <w:rsid w:val="00A07AE2"/>
    <w:rsid w:val="00A07CAB"/>
    <w:rsid w:val="00A105F8"/>
    <w:rsid w:val="00A11235"/>
    <w:rsid w:val="00A118F9"/>
    <w:rsid w:val="00A11B3C"/>
    <w:rsid w:val="00A121B9"/>
    <w:rsid w:val="00A121BE"/>
    <w:rsid w:val="00A1249D"/>
    <w:rsid w:val="00A12B5B"/>
    <w:rsid w:val="00A13733"/>
    <w:rsid w:val="00A13D4F"/>
    <w:rsid w:val="00A1498A"/>
    <w:rsid w:val="00A149F7"/>
    <w:rsid w:val="00A152FB"/>
    <w:rsid w:val="00A1544E"/>
    <w:rsid w:val="00A15691"/>
    <w:rsid w:val="00A15A80"/>
    <w:rsid w:val="00A15CAB"/>
    <w:rsid w:val="00A15CE2"/>
    <w:rsid w:val="00A15D78"/>
    <w:rsid w:val="00A16693"/>
    <w:rsid w:val="00A16777"/>
    <w:rsid w:val="00A16AAF"/>
    <w:rsid w:val="00A16DA1"/>
    <w:rsid w:val="00A1708F"/>
    <w:rsid w:val="00A178D0"/>
    <w:rsid w:val="00A17ED2"/>
    <w:rsid w:val="00A20148"/>
    <w:rsid w:val="00A2034C"/>
    <w:rsid w:val="00A203B3"/>
    <w:rsid w:val="00A20844"/>
    <w:rsid w:val="00A20920"/>
    <w:rsid w:val="00A21078"/>
    <w:rsid w:val="00A213A6"/>
    <w:rsid w:val="00A21597"/>
    <w:rsid w:val="00A218EA"/>
    <w:rsid w:val="00A2190E"/>
    <w:rsid w:val="00A21CF7"/>
    <w:rsid w:val="00A21D4E"/>
    <w:rsid w:val="00A21EFF"/>
    <w:rsid w:val="00A21F9B"/>
    <w:rsid w:val="00A220A5"/>
    <w:rsid w:val="00A22430"/>
    <w:rsid w:val="00A2272D"/>
    <w:rsid w:val="00A227F2"/>
    <w:rsid w:val="00A2282C"/>
    <w:rsid w:val="00A23055"/>
    <w:rsid w:val="00A2338A"/>
    <w:rsid w:val="00A234F3"/>
    <w:rsid w:val="00A23C20"/>
    <w:rsid w:val="00A2417E"/>
    <w:rsid w:val="00A241EE"/>
    <w:rsid w:val="00A24401"/>
    <w:rsid w:val="00A24C4E"/>
    <w:rsid w:val="00A252BC"/>
    <w:rsid w:val="00A256BB"/>
    <w:rsid w:val="00A257E5"/>
    <w:rsid w:val="00A25F9F"/>
    <w:rsid w:val="00A26126"/>
    <w:rsid w:val="00A2622F"/>
    <w:rsid w:val="00A2624C"/>
    <w:rsid w:val="00A26595"/>
    <w:rsid w:val="00A26AF3"/>
    <w:rsid w:val="00A26DC3"/>
    <w:rsid w:val="00A30160"/>
    <w:rsid w:val="00A301AA"/>
    <w:rsid w:val="00A30826"/>
    <w:rsid w:val="00A308B0"/>
    <w:rsid w:val="00A309FC"/>
    <w:rsid w:val="00A30A66"/>
    <w:rsid w:val="00A3108B"/>
    <w:rsid w:val="00A31842"/>
    <w:rsid w:val="00A31AA8"/>
    <w:rsid w:val="00A31CCD"/>
    <w:rsid w:val="00A326B0"/>
    <w:rsid w:val="00A32AFD"/>
    <w:rsid w:val="00A3330C"/>
    <w:rsid w:val="00A337DA"/>
    <w:rsid w:val="00A3387B"/>
    <w:rsid w:val="00A33B74"/>
    <w:rsid w:val="00A35252"/>
    <w:rsid w:val="00A36386"/>
    <w:rsid w:val="00A36688"/>
    <w:rsid w:val="00A368C0"/>
    <w:rsid w:val="00A369CC"/>
    <w:rsid w:val="00A3742D"/>
    <w:rsid w:val="00A37552"/>
    <w:rsid w:val="00A3764D"/>
    <w:rsid w:val="00A40453"/>
    <w:rsid w:val="00A408D6"/>
    <w:rsid w:val="00A41074"/>
    <w:rsid w:val="00A41600"/>
    <w:rsid w:val="00A41D2F"/>
    <w:rsid w:val="00A420A9"/>
    <w:rsid w:val="00A4230F"/>
    <w:rsid w:val="00A427E6"/>
    <w:rsid w:val="00A42F58"/>
    <w:rsid w:val="00A4340B"/>
    <w:rsid w:val="00A439CC"/>
    <w:rsid w:val="00A43ADA"/>
    <w:rsid w:val="00A43D0F"/>
    <w:rsid w:val="00A43D23"/>
    <w:rsid w:val="00A43F7E"/>
    <w:rsid w:val="00A44536"/>
    <w:rsid w:val="00A44638"/>
    <w:rsid w:val="00A44AA2"/>
    <w:rsid w:val="00A458BB"/>
    <w:rsid w:val="00A459C8"/>
    <w:rsid w:val="00A45E7A"/>
    <w:rsid w:val="00A4649A"/>
    <w:rsid w:val="00A46657"/>
    <w:rsid w:val="00A46D17"/>
    <w:rsid w:val="00A471F1"/>
    <w:rsid w:val="00A47CBF"/>
    <w:rsid w:val="00A47EB3"/>
    <w:rsid w:val="00A502B4"/>
    <w:rsid w:val="00A50766"/>
    <w:rsid w:val="00A50867"/>
    <w:rsid w:val="00A528C8"/>
    <w:rsid w:val="00A52968"/>
    <w:rsid w:val="00A52AB3"/>
    <w:rsid w:val="00A532BA"/>
    <w:rsid w:val="00A53D9A"/>
    <w:rsid w:val="00A5411E"/>
    <w:rsid w:val="00A5446C"/>
    <w:rsid w:val="00A545FC"/>
    <w:rsid w:val="00A5536E"/>
    <w:rsid w:val="00A560A0"/>
    <w:rsid w:val="00A560E4"/>
    <w:rsid w:val="00A561FE"/>
    <w:rsid w:val="00A563BC"/>
    <w:rsid w:val="00A575B9"/>
    <w:rsid w:val="00A610E5"/>
    <w:rsid w:val="00A61171"/>
    <w:rsid w:val="00A612F5"/>
    <w:rsid w:val="00A61497"/>
    <w:rsid w:val="00A6152D"/>
    <w:rsid w:val="00A6180C"/>
    <w:rsid w:val="00A61DEF"/>
    <w:rsid w:val="00A623FE"/>
    <w:rsid w:val="00A638B9"/>
    <w:rsid w:val="00A63E4E"/>
    <w:rsid w:val="00A64D20"/>
    <w:rsid w:val="00A64D58"/>
    <w:rsid w:val="00A6567A"/>
    <w:rsid w:val="00A65A25"/>
    <w:rsid w:val="00A65ADB"/>
    <w:rsid w:val="00A65D2C"/>
    <w:rsid w:val="00A66F9D"/>
    <w:rsid w:val="00A6728F"/>
    <w:rsid w:val="00A67833"/>
    <w:rsid w:val="00A67A0F"/>
    <w:rsid w:val="00A67A9A"/>
    <w:rsid w:val="00A67E3F"/>
    <w:rsid w:val="00A700C4"/>
    <w:rsid w:val="00A7013A"/>
    <w:rsid w:val="00A701C7"/>
    <w:rsid w:val="00A70295"/>
    <w:rsid w:val="00A705CB"/>
    <w:rsid w:val="00A70A73"/>
    <w:rsid w:val="00A70E93"/>
    <w:rsid w:val="00A71397"/>
    <w:rsid w:val="00A714F7"/>
    <w:rsid w:val="00A71B5D"/>
    <w:rsid w:val="00A71F1E"/>
    <w:rsid w:val="00A724E8"/>
    <w:rsid w:val="00A72CA4"/>
    <w:rsid w:val="00A72D19"/>
    <w:rsid w:val="00A73DA4"/>
    <w:rsid w:val="00A7438B"/>
    <w:rsid w:val="00A7445B"/>
    <w:rsid w:val="00A74461"/>
    <w:rsid w:val="00A74FAC"/>
    <w:rsid w:val="00A75847"/>
    <w:rsid w:val="00A75DB1"/>
    <w:rsid w:val="00A76059"/>
    <w:rsid w:val="00A760FF"/>
    <w:rsid w:val="00A76118"/>
    <w:rsid w:val="00A76218"/>
    <w:rsid w:val="00A76377"/>
    <w:rsid w:val="00A764D0"/>
    <w:rsid w:val="00A76916"/>
    <w:rsid w:val="00A76A6B"/>
    <w:rsid w:val="00A77B4C"/>
    <w:rsid w:val="00A77E88"/>
    <w:rsid w:val="00A80A1E"/>
    <w:rsid w:val="00A80D71"/>
    <w:rsid w:val="00A813DD"/>
    <w:rsid w:val="00A81995"/>
    <w:rsid w:val="00A81B72"/>
    <w:rsid w:val="00A81C89"/>
    <w:rsid w:val="00A81E49"/>
    <w:rsid w:val="00A81FE0"/>
    <w:rsid w:val="00A836C8"/>
    <w:rsid w:val="00A839AA"/>
    <w:rsid w:val="00A8494E"/>
    <w:rsid w:val="00A84A5D"/>
    <w:rsid w:val="00A85E75"/>
    <w:rsid w:val="00A86BE8"/>
    <w:rsid w:val="00A86C1B"/>
    <w:rsid w:val="00A86CCB"/>
    <w:rsid w:val="00A86D37"/>
    <w:rsid w:val="00A86E27"/>
    <w:rsid w:val="00A8771B"/>
    <w:rsid w:val="00A90552"/>
    <w:rsid w:val="00A90C9C"/>
    <w:rsid w:val="00A90F18"/>
    <w:rsid w:val="00A90FA3"/>
    <w:rsid w:val="00A910F6"/>
    <w:rsid w:val="00A9153A"/>
    <w:rsid w:val="00A9225B"/>
    <w:rsid w:val="00A92EA7"/>
    <w:rsid w:val="00A935A8"/>
    <w:rsid w:val="00A93858"/>
    <w:rsid w:val="00A93B63"/>
    <w:rsid w:val="00A9457C"/>
    <w:rsid w:val="00A954BA"/>
    <w:rsid w:val="00A956B3"/>
    <w:rsid w:val="00A962DD"/>
    <w:rsid w:val="00A96859"/>
    <w:rsid w:val="00A96879"/>
    <w:rsid w:val="00A96930"/>
    <w:rsid w:val="00A96FED"/>
    <w:rsid w:val="00A9765C"/>
    <w:rsid w:val="00A979FE"/>
    <w:rsid w:val="00A97CAC"/>
    <w:rsid w:val="00A97F73"/>
    <w:rsid w:val="00AA06C7"/>
    <w:rsid w:val="00AA0DF7"/>
    <w:rsid w:val="00AA1277"/>
    <w:rsid w:val="00AA16B5"/>
    <w:rsid w:val="00AA19EC"/>
    <w:rsid w:val="00AA1A60"/>
    <w:rsid w:val="00AA1C99"/>
    <w:rsid w:val="00AA1D1E"/>
    <w:rsid w:val="00AA1D8A"/>
    <w:rsid w:val="00AA284E"/>
    <w:rsid w:val="00AA2ABA"/>
    <w:rsid w:val="00AA2E3C"/>
    <w:rsid w:val="00AA3F7E"/>
    <w:rsid w:val="00AA43EE"/>
    <w:rsid w:val="00AA5769"/>
    <w:rsid w:val="00AA61BF"/>
    <w:rsid w:val="00AA6A61"/>
    <w:rsid w:val="00AA6B6C"/>
    <w:rsid w:val="00AA706A"/>
    <w:rsid w:val="00AA7325"/>
    <w:rsid w:val="00AB0319"/>
    <w:rsid w:val="00AB0486"/>
    <w:rsid w:val="00AB08D7"/>
    <w:rsid w:val="00AB0F6C"/>
    <w:rsid w:val="00AB1664"/>
    <w:rsid w:val="00AB1A4B"/>
    <w:rsid w:val="00AB1B82"/>
    <w:rsid w:val="00AB1C57"/>
    <w:rsid w:val="00AB1CBF"/>
    <w:rsid w:val="00AB2489"/>
    <w:rsid w:val="00AB2E20"/>
    <w:rsid w:val="00AB336D"/>
    <w:rsid w:val="00AB3C9D"/>
    <w:rsid w:val="00AB3D37"/>
    <w:rsid w:val="00AB3DEC"/>
    <w:rsid w:val="00AB3FD1"/>
    <w:rsid w:val="00AB411D"/>
    <w:rsid w:val="00AB4279"/>
    <w:rsid w:val="00AB4DD3"/>
    <w:rsid w:val="00AB513E"/>
    <w:rsid w:val="00AB5300"/>
    <w:rsid w:val="00AB53A8"/>
    <w:rsid w:val="00AB5410"/>
    <w:rsid w:val="00AB592B"/>
    <w:rsid w:val="00AB5C85"/>
    <w:rsid w:val="00AB7AC3"/>
    <w:rsid w:val="00AC085C"/>
    <w:rsid w:val="00AC09E6"/>
    <w:rsid w:val="00AC120D"/>
    <w:rsid w:val="00AC16D0"/>
    <w:rsid w:val="00AC1F0F"/>
    <w:rsid w:val="00AC2050"/>
    <w:rsid w:val="00AC21EE"/>
    <w:rsid w:val="00AC26D7"/>
    <w:rsid w:val="00AC2EA7"/>
    <w:rsid w:val="00AC3605"/>
    <w:rsid w:val="00AC36FE"/>
    <w:rsid w:val="00AC375F"/>
    <w:rsid w:val="00AC3C4A"/>
    <w:rsid w:val="00AC4402"/>
    <w:rsid w:val="00AC5038"/>
    <w:rsid w:val="00AC5388"/>
    <w:rsid w:val="00AC54F3"/>
    <w:rsid w:val="00AC5673"/>
    <w:rsid w:val="00AC5AEE"/>
    <w:rsid w:val="00AC6D94"/>
    <w:rsid w:val="00AC707C"/>
    <w:rsid w:val="00AC757E"/>
    <w:rsid w:val="00AC7C38"/>
    <w:rsid w:val="00AD066D"/>
    <w:rsid w:val="00AD0B94"/>
    <w:rsid w:val="00AD0C61"/>
    <w:rsid w:val="00AD0CD0"/>
    <w:rsid w:val="00AD0F75"/>
    <w:rsid w:val="00AD1546"/>
    <w:rsid w:val="00AD1A1A"/>
    <w:rsid w:val="00AD1B19"/>
    <w:rsid w:val="00AD1D39"/>
    <w:rsid w:val="00AD2A42"/>
    <w:rsid w:val="00AD2CF6"/>
    <w:rsid w:val="00AD3001"/>
    <w:rsid w:val="00AD31F9"/>
    <w:rsid w:val="00AD3506"/>
    <w:rsid w:val="00AD3828"/>
    <w:rsid w:val="00AD38CB"/>
    <w:rsid w:val="00AD3A9F"/>
    <w:rsid w:val="00AD4088"/>
    <w:rsid w:val="00AD47A7"/>
    <w:rsid w:val="00AD4D8E"/>
    <w:rsid w:val="00AD573E"/>
    <w:rsid w:val="00AD59DA"/>
    <w:rsid w:val="00AD59F9"/>
    <w:rsid w:val="00AD5EE6"/>
    <w:rsid w:val="00AD5F7D"/>
    <w:rsid w:val="00AD6136"/>
    <w:rsid w:val="00AD6797"/>
    <w:rsid w:val="00AD6F74"/>
    <w:rsid w:val="00AD713D"/>
    <w:rsid w:val="00AD77F5"/>
    <w:rsid w:val="00AD799C"/>
    <w:rsid w:val="00AD7CE4"/>
    <w:rsid w:val="00AE0109"/>
    <w:rsid w:val="00AE036F"/>
    <w:rsid w:val="00AE0428"/>
    <w:rsid w:val="00AE048A"/>
    <w:rsid w:val="00AE1155"/>
    <w:rsid w:val="00AE116F"/>
    <w:rsid w:val="00AE2B3E"/>
    <w:rsid w:val="00AE4658"/>
    <w:rsid w:val="00AE4BFC"/>
    <w:rsid w:val="00AE4D50"/>
    <w:rsid w:val="00AE4F6D"/>
    <w:rsid w:val="00AE4FFB"/>
    <w:rsid w:val="00AE5958"/>
    <w:rsid w:val="00AE5AB7"/>
    <w:rsid w:val="00AE5C21"/>
    <w:rsid w:val="00AE5D55"/>
    <w:rsid w:val="00AE64E0"/>
    <w:rsid w:val="00AE6609"/>
    <w:rsid w:val="00AE6AD7"/>
    <w:rsid w:val="00AE6D87"/>
    <w:rsid w:val="00AE6ECD"/>
    <w:rsid w:val="00AE6FFF"/>
    <w:rsid w:val="00AE72AC"/>
    <w:rsid w:val="00AE7900"/>
    <w:rsid w:val="00AE7A80"/>
    <w:rsid w:val="00AE7DA4"/>
    <w:rsid w:val="00AF0260"/>
    <w:rsid w:val="00AF059C"/>
    <w:rsid w:val="00AF0647"/>
    <w:rsid w:val="00AF06AE"/>
    <w:rsid w:val="00AF0AF2"/>
    <w:rsid w:val="00AF0DE4"/>
    <w:rsid w:val="00AF0FAA"/>
    <w:rsid w:val="00AF16F5"/>
    <w:rsid w:val="00AF18FF"/>
    <w:rsid w:val="00AF1C8E"/>
    <w:rsid w:val="00AF1F64"/>
    <w:rsid w:val="00AF21F7"/>
    <w:rsid w:val="00AF2313"/>
    <w:rsid w:val="00AF2337"/>
    <w:rsid w:val="00AF2554"/>
    <w:rsid w:val="00AF256D"/>
    <w:rsid w:val="00AF2621"/>
    <w:rsid w:val="00AF28F7"/>
    <w:rsid w:val="00AF2A28"/>
    <w:rsid w:val="00AF316E"/>
    <w:rsid w:val="00AF367B"/>
    <w:rsid w:val="00AF3B1F"/>
    <w:rsid w:val="00AF4489"/>
    <w:rsid w:val="00AF4E28"/>
    <w:rsid w:val="00AF5200"/>
    <w:rsid w:val="00AF55EE"/>
    <w:rsid w:val="00AF576A"/>
    <w:rsid w:val="00AF6248"/>
    <w:rsid w:val="00AF682C"/>
    <w:rsid w:val="00AF7056"/>
    <w:rsid w:val="00AF7306"/>
    <w:rsid w:val="00AF77C9"/>
    <w:rsid w:val="00AF7D14"/>
    <w:rsid w:val="00B000D8"/>
    <w:rsid w:val="00B001DF"/>
    <w:rsid w:val="00B004E6"/>
    <w:rsid w:val="00B00667"/>
    <w:rsid w:val="00B00A3E"/>
    <w:rsid w:val="00B00C33"/>
    <w:rsid w:val="00B00E8F"/>
    <w:rsid w:val="00B0101B"/>
    <w:rsid w:val="00B0122C"/>
    <w:rsid w:val="00B0166A"/>
    <w:rsid w:val="00B016FF"/>
    <w:rsid w:val="00B02437"/>
    <w:rsid w:val="00B039A0"/>
    <w:rsid w:val="00B048CA"/>
    <w:rsid w:val="00B048DB"/>
    <w:rsid w:val="00B04D0D"/>
    <w:rsid w:val="00B04DC2"/>
    <w:rsid w:val="00B0511F"/>
    <w:rsid w:val="00B05316"/>
    <w:rsid w:val="00B05467"/>
    <w:rsid w:val="00B059A9"/>
    <w:rsid w:val="00B06733"/>
    <w:rsid w:val="00B07ED3"/>
    <w:rsid w:val="00B102FA"/>
    <w:rsid w:val="00B1071D"/>
    <w:rsid w:val="00B10E7B"/>
    <w:rsid w:val="00B10F4D"/>
    <w:rsid w:val="00B112AC"/>
    <w:rsid w:val="00B1168F"/>
    <w:rsid w:val="00B11730"/>
    <w:rsid w:val="00B1199B"/>
    <w:rsid w:val="00B11AB0"/>
    <w:rsid w:val="00B12319"/>
    <w:rsid w:val="00B12C6E"/>
    <w:rsid w:val="00B12F4F"/>
    <w:rsid w:val="00B13B2B"/>
    <w:rsid w:val="00B13C3F"/>
    <w:rsid w:val="00B13D58"/>
    <w:rsid w:val="00B13EE0"/>
    <w:rsid w:val="00B144BD"/>
    <w:rsid w:val="00B14D71"/>
    <w:rsid w:val="00B14FD9"/>
    <w:rsid w:val="00B15240"/>
    <w:rsid w:val="00B15316"/>
    <w:rsid w:val="00B153D0"/>
    <w:rsid w:val="00B1576D"/>
    <w:rsid w:val="00B1591A"/>
    <w:rsid w:val="00B15D7C"/>
    <w:rsid w:val="00B15F66"/>
    <w:rsid w:val="00B16186"/>
    <w:rsid w:val="00B163F5"/>
    <w:rsid w:val="00B166E7"/>
    <w:rsid w:val="00B16898"/>
    <w:rsid w:val="00B16D1C"/>
    <w:rsid w:val="00B16E03"/>
    <w:rsid w:val="00B179F9"/>
    <w:rsid w:val="00B17A02"/>
    <w:rsid w:val="00B17B80"/>
    <w:rsid w:val="00B17D53"/>
    <w:rsid w:val="00B2053E"/>
    <w:rsid w:val="00B2058F"/>
    <w:rsid w:val="00B205CB"/>
    <w:rsid w:val="00B20D54"/>
    <w:rsid w:val="00B213E6"/>
    <w:rsid w:val="00B216A2"/>
    <w:rsid w:val="00B224A6"/>
    <w:rsid w:val="00B22555"/>
    <w:rsid w:val="00B22BAB"/>
    <w:rsid w:val="00B22BCA"/>
    <w:rsid w:val="00B22D6F"/>
    <w:rsid w:val="00B22D74"/>
    <w:rsid w:val="00B234ED"/>
    <w:rsid w:val="00B23DB4"/>
    <w:rsid w:val="00B24D16"/>
    <w:rsid w:val="00B24E80"/>
    <w:rsid w:val="00B25486"/>
    <w:rsid w:val="00B259A4"/>
    <w:rsid w:val="00B25FD4"/>
    <w:rsid w:val="00B2723A"/>
    <w:rsid w:val="00B273EC"/>
    <w:rsid w:val="00B274C1"/>
    <w:rsid w:val="00B27934"/>
    <w:rsid w:val="00B27F53"/>
    <w:rsid w:val="00B27FA1"/>
    <w:rsid w:val="00B3047A"/>
    <w:rsid w:val="00B307DB"/>
    <w:rsid w:val="00B3089B"/>
    <w:rsid w:val="00B30DE6"/>
    <w:rsid w:val="00B30FC8"/>
    <w:rsid w:val="00B31343"/>
    <w:rsid w:val="00B317D8"/>
    <w:rsid w:val="00B319E7"/>
    <w:rsid w:val="00B323EC"/>
    <w:rsid w:val="00B32618"/>
    <w:rsid w:val="00B32CFC"/>
    <w:rsid w:val="00B32D81"/>
    <w:rsid w:val="00B3419C"/>
    <w:rsid w:val="00B3490E"/>
    <w:rsid w:val="00B358ED"/>
    <w:rsid w:val="00B36387"/>
    <w:rsid w:val="00B36414"/>
    <w:rsid w:val="00B36438"/>
    <w:rsid w:val="00B36ABA"/>
    <w:rsid w:val="00B36AD2"/>
    <w:rsid w:val="00B37569"/>
    <w:rsid w:val="00B37873"/>
    <w:rsid w:val="00B40359"/>
    <w:rsid w:val="00B40CD1"/>
    <w:rsid w:val="00B4128F"/>
    <w:rsid w:val="00B422F9"/>
    <w:rsid w:val="00B42637"/>
    <w:rsid w:val="00B428C2"/>
    <w:rsid w:val="00B42907"/>
    <w:rsid w:val="00B431B6"/>
    <w:rsid w:val="00B43937"/>
    <w:rsid w:val="00B4399A"/>
    <w:rsid w:val="00B43B26"/>
    <w:rsid w:val="00B43E4A"/>
    <w:rsid w:val="00B43E90"/>
    <w:rsid w:val="00B448B1"/>
    <w:rsid w:val="00B44DA1"/>
    <w:rsid w:val="00B44FBF"/>
    <w:rsid w:val="00B45295"/>
    <w:rsid w:val="00B4597C"/>
    <w:rsid w:val="00B45D84"/>
    <w:rsid w:val="00B45DB8"/>
    <w:rsid w:val="00B462F0"/>
    <w:rsid w:val="00B4630B"/>
    <w:rsid w:val="00B4650B"/>
    <w:rsid w:val="00B47D96"/>
    <w:rsid w:val="00B50225"/>
    <w:rsid w:val="00B50D2D"/>
    <w:rsid w:val="00B50DFE"/>
    <w:rsid w:val="00B515CB"/>
    <w:rsid w:val="00B5205A"/>
    <w:rsid w:val="00B5223B"/>
    <w:rsid w:val="00B528DF"/>
    <w:rsid w:val="00B53311"/>
    <w:rsid w:val="00B5382C"/>
    <w:rsid w:val="00B53B1C"/>
    <w:rsid w:val="00B53B3F"/>
    <w:rsid w:val="00B53B92"/>
    <w:rsid w:val="00B53DE5"/>
    <w:rsid w:val="00B5470F"/>
    <w:rsid w:val="00B5493D"/>
    <w:rsid w:val="00B54A0C"/>
    <w:rsid w:val="00B54D92"/>
    <w:rsid w:val="00B54EB7"/>
    <w:rsid w:val="00B5556B"/>
    <w:rsid w:val="00B5563F"/>
    <w:rsid w:val="00B55936"/>
    <w:rsid w:val="00B559C8"/>
    <w:rsid w:val="00B55CD2"/>
    <w:rsid w:val="00B55D66"/>
    <w:rsid w:val="00B55FF9"/>
    <w:rsid w:val="00B5635E"/>
    <w:rsid w:val="00B56CB1"/>
    <w:rsid w:val="00B56D60"/>
    <w:rsid w:val="00B56D68"/>
    <w:rsid w:val="00B56E32"/>
    <w:rsid w:val="00B574CE"/>
    <w:rsid w:val="00B6027F"/>
    <w:rsid w:val="00B608D8"/>
    <w:rsid w:val="00B608D9"/>
    <w:rsid w:val="00B60A3F"/>
    <w:rsid w:val="00B6126D"/>
    <w:rsid w:val="00B61365"/>
    <w:rsid w:val="00B6140C"/>
    <w:rsid w:val="00B61C38"/>
    <w:rsid w:val="00B62F9D"/>
    <w:rsid w:val="00B6342F"/>
    <w:rsid w:val="00B634AD"/>
    <w:rsid w:val="00B645BC"/>
    <w:rsid w:val="00B65108"/>
    <w:rsid w:val="00B65178"/>
    <w:rsid w:val="00B666ED"/>
    <w:rsid w:val="00B66F12"/>
    <w:rsid w:val="00B67BC4"/>
    <w:rsid w:val="00B67D6C"/>
    <w:rsid w:val="00B70329"/>
    <w:rsid w:val="00B70615"/>
    <w:rsid w:val="00B7085A"/>
    <w:rsid w:val="00B732BF"/>
    <w:rsid w:val="00B733AE"/>
    <w:rsid w:val="00B734A0"/>
    <w:rsid w:val="00B73787"/>
    <w:rsid w:val="00B73908"/>
    <w:rsid w:val="00B73BB4"/>
    <w:rsid w:val="00B73BDA"/>
    <w:rsid w:val="00B73FF6"/>
    <w:rsid w:val="00B75123"/>
    <w:rsid w:val="00B759C8"/>
    <w:rsid w:val="00B76499"/>
    <w:rsid w:val="00B76736"/>
    <w:rsid w:val="00B767DF"/>
    <w:rsid w:val="00B76C91"/>
    <w:rsid w:val="00B76CD9"/>
    <w:rsid w:val="00B77F8E"/>
    <w:rsid w:val="00B8058C"/>
    <w:rsid w:val="00B8071F"/>
    <w:rsid w:val="00B81456"/>
    <w:rsid w:val="00B82206"/>
    <w:rsid w:val="00B82994"/>
    <w:rsid w:val="00B83486"/>
    <w:rsid w:val="00B840CC"/>
    <w:rsid w:val="00B845E6"/>
    <w:rsid w:val="00B846C9"/>
    <w:rsid w:val="00B84898"/>
    <w:rsid w:val="00B84CAA"/>
    <w:rsid w:val="00B85785"/>
    <w:rsid w:val="00B85792"/>
    <w:rsid w:val="00B85A41"/>
    <w:rsid w:val="00B85C19"/>
    <w:rsid w:val="00B861A7"/>
    <w:rsid w:val="00B8655C"/>
    <w:rsid w:val="00B867AD"/>
    <w:rsid w:val="00B86B52"/>
    <w:rsid w:val="00B8713A"/>
    <w:rsid w:val="00B87261"/>
    <w:rsid w:val="00B872C3"/>
    <w:rsid w:val="00B87999"/>
    <w:rsid w:val="00B87BCC"/>
    <w:rsid w:val="00B87C23"/>
    <w:rsid w:val="00B87E2B"/>
    <w:rsid w:val="00B900D5"/>
    <w:rsid w:val="00B903CF"/>
    <w:rsid w:val="00B90A66"/>
    <w:rsid w:val="00B90BE9"/>
    <w:rsid w:val="00B91104"/>
    <w:rsid w:val="00B92397"/>
    <w:rsid w:val="00B92B22"/>
    <w:rsid w:val="00B92EAF"/>
    <w:rsid w:val="00B933F6"/>
    <w:rsid w:val="00B935E3"/>
    <w:rsid w:val="00B93F05"/>
    <w:rsid w:val="00B94D9C"/>
    <w:rsid w:val="00B95295"/>
    <w:rsid w:val="00B956BA"/>
    <w:rsid w:val="00B95B09"/>
    <w:rsid w:val="00B95D4B"/>
    <w:rsid w:val="00B96A06"/>
    <w:rsid w:val="00B96E6D"/>
    <w:rsid w:val="00B97568"/>
    <w:rsid w:val="00B97825"/>
    <w:rsid w:val="00BA00DC"/>
    <w:rsid w:val="00BA00E6"/>
    <w:rsid w:val="00BA01F2"/>
    <w:rsid w:val="00BA0D6A"/>
    <w:rsid w:val="00BA0DFB"/>
    <w:rsid w:val="00BA1341"/>
    <w:rsid w:val="00BA13D4"/>
    <w:rsid w:val="00BA2298"/>
    <w:rsid w:val="00BA26CF"/>
    <w:rsid w:val="00BA26ED"/>
    <w:rsid w:val="00BA2B42"/>
    <w:rsid w:val="00BA30B2"/>
    <w:rsid w:val="00BA3956"/>
    <w:rsid w:val="00BA3A90"/>
    <w:rsid w:val="00BA4048"/>
    <w:rsid w:val="00BA40BD"/>
    <w:rsid w:val="00BA4871"/>
    <w:rsid w:val="00BA527D"/>
    <w:rsid w:val="00BA54A3"/>
    <w:rsid w:val="00BA568F"/>
    <w:rsid w:val="00BA5701"/>
    <w:rsid w:val="00BA632C"/>
    <w:rsid w:val="00BA647E"/>
    <w:rsid w:val="00BA6505"/>
    <w:rsid w:val="00BA6577"/>
    <w:rsid w:val="00BA699B"/>
    <w:rsid w:val="00BA6A44"/>
    <w:rsid w:val="00BA6D33"/>
    <w:rsid w:val="00BA7663"/>
    <w:rsid w:val="00BB0AEE"/>
    <w:rsid w:val="00BB196C"/>
    <w:rsid w:val="00BB28BB"/>
    <w:rsid w:val="00BB28D1"/>
    <w:rsid w:val="00BB293C"/>
    <w:rsid w:val="00BB2AD6"/>
    <w:rsid w:val="00BB2E4D"/>
    <w:rsid w:val="00BB31E1"/>
    <w:rsid w:val="00BB32E1"/>
    <w:rsid w:val="00BB3467"/>
    <w:rsid w:val="00BB3C1A"/>
    <w:rsid w:val="00BB3CA0"/>
    <w:rsid w:val="00BB4024"/>
    <w:rsid w:val="00BB4070"/>
    <w:rsid w:val="00BB420D"/>
    <w:rsid w:val="00BB46AB"/>
    <w:rsid w:val="00BB4A59"/>
    <w:rsid w:val="00BB5DBD"/>
    <w:rsid w:val="00BB61EB"/>
    <w:rsid w:val="00BB66B1"/>
    <w:rsid w:val="00BB6C5D"/>
    <w:rsid w:val="00BB734A"/>
    <w:rsid w:val="00BB7BF9"/>
    <w:rsid w:val="00BC00D3"/>
    <w:rsid w:val="00BC0AD9"/>
    <w:rsid w:val="00BC1453"/>
    <w:rsid w:val="00BC1B19"/>
    <w:rsid w:val="00BC1E65"/>
    <w:rsid w:val="00BC2665"/>
    <w:rsid w:val="00BC2E1F"/>
    <w:rsid w:val="00BC3061"/>
    <w:rsid w:val="00BC314F"/>
    <w:rsid w:val="00BC3B4B"/>
    <w:rsid w:val="00BC3D41"/>
    <w:rsid w:val="00BC4E14"/>
    <w:rsid w:val="00BC580C"/>
    <w:rsid w:val="00BC63F5"/>
    <w:rsid w:val="00BC65FD"/>
    <w:rsid w:val="00BC6859"/>
    <w:rsid w:val="00BC6CBE"/>
    <w:rsid w:val="00BC6F42"/>
    <w:rsid w:val="00BC72F7"/>
    <w:rsid w:val="00BC7460"/>
    <w:rsid w:val="00BC7A3F"/>
    <w:rsid w:val="00BC7B2E"/>
    <w:rsid w:val="00BC7F34"/>
    <w:rsid w:val="00BD05F5"/>
    <w:rsid w:val="00BD061F"/>
    <w:rsid w:val="00BD0ACA"/>
    <w:rsid w:val="00BD0C4D"/>
    <w:rsid w:val="00BD1369"/>
    <w:rsid w:val="00BD15E9"/>
    <w:rsid w:val="00BD16C9"/>
    <w:rsid w:val="00BD1A5B"/>
    <w:rsid w:val="00BD1F0E"/>
    <w:rsid w:val="00BD27AE"/>
    <w:rsid w:val="00BD2D69"/>
    <w:rsid w:val="00BD3166"/>
    <w:rsid w:val="00BD3376"/>
    <w:rsid w:val="00BD373F"/>
    <w:rsid w:val="00BD3741"/>
    <w:rsid w:val="00BD4A82"/>
    <w:rsid w:val="00BD4C0D"/>
    <w:rsid w:val="00BD5219"/>
    <w:rsid w:val="00BD5A44"/>
    <w:rsid w:val="00BD5B37"/>
    <w:rsid w:val="00BD5B4D"/>
    <w:rsid w:val="00BD5CA9"/>
    <w:rsid w:val="00BD5D64"/>
    <w:rsid w:val="00BD6236"/>
    <w:rsid w:val="00BD653B"/>
    <w:rsid w:val="00BD654E"/>
    <w:rsid w:val="00BD68DC"/>
    <w:rsid w:val="00BD6AB0"/>
    <w:rsid w:val="00BD6B70"/>
    <w:rsid w:val="00BD6D37"/>
    <w:rsid w:val="00BD6DBF"/>
    <w:rsid w:val="00BD6DED"/>
    <w:rsid w:val="00BD700C"/>
    <w:rsid w:val="00BD7254"/>
    <w:rsid w:val="00BD76F5"/>
    <w:rsid w:val="00BD77F0"/>
    <w:rsid w:val="00BD7DF6"/>
    <w:rsid w:val="00BE08DD"/>
    <w:rsid w:val="00BE0F57"/>
    <w:rsid w:val="00BE16D0"/>
    <w:rsid w:val="00BE1E61"/>
    <w:rsid w:val="00BE1FC9"/>
    <w:rsid w:val="00BE2035"/>
    <w:rsid w:val="00BE24D6"/>
    <w:rsid w:val="00BE25BD"/>
    <w:rsid w:val="00BE2AC1"/>
    <w:rsid w:val="00BE2C6C"/>
    <w:rsid w:val="00BE2D8A"/>
    <w:rsid w:val="00BE2F6B"/>
    <w:rsid w:val="00BE3962"/>
    <w:rsid w:val="00BE48F9"/>
    <w:rsid w:val="00BE5165"/>
    <w:rsid w:val="00BE54D9"/>
    <w:rsid w:val="00BE54F0"/>
    <w:rsid w:val="00BE554B"/>
    <w:rsid w:val="00BE5B61"/>
    <w:rsid w:val="00BE5C37"/>
    <w:rsid w:val="00BE5C6C"/>
    <w:rsid w:val="00BE6136"/>
    <w:rsid w:val="00BE619C"/>
    <w:rsid w:val="00BE6677"/>
    <w:rsid w:val="00BE67B7"/>
    <w:rsid w:val="00BE695F"/>
    <w:rsid w:val="00BE6E9C"/>
    <w:rsid w:val="00BE7119"/>
    <w:rsid w:val="00BE7290"/>
    <w:rsid w:val="00BE782F"/>
    <w:rsid w:val="00BE7864"/>
    <w:rsid w:val="00BE7AA7"/>
    <w:rsid w:val="00BE7D6D"/>
    <w:rsid w:val="00BF0100"/>
    <w:rsid w:val="00BF08C2"/>
    <w:rsid w:val="00BF09BC"/>
    <w:rsid w:val="00BF0D75"/>
    <w:rsid w:val="00BF0DA4"/>
    <w:rsid w:val="00BF129E"/>
    <w:rsid w:val="00BF1753"/>
    <w:rsid w:val="00BF17BD"/>
    <w:rsid w:val="00BF1838"/>
    <w:rsid w:val="00BF2148"/>
    <w:rsid w:val="00BF23EA"/>
    <w:rsid w:val="00BF2825"/>
    <w:rsid w:val="00BF294B"/>
    <w:rsid w:val="00BF2DF7"/>
    <w:rsid w:val="00BF2E5D"/>
    <w:rsid w:val="00BF30D9"/>
    <w:rsid w:val="00BF33FC"/>
    <w:rsid w:val="00BF35BC"/>
    <w:rsid w:val="00BF36D7"/>
    <w:rsid w:val="00BF36EC"/>
    <w:rsid w:val="00BF376A"/>
    <w:rsid w:val="00BF4085"/>
    <w:rsid w:val="00BF42B6"/>
    <w:rsid w:val="00BF505F"/>
    <w:rsid w:val="00BF5111"/>
    <w:rsid w:val="00BF5F4A"/>
    <w:rsid w:val="00BF6176"/>
    <w:rsid w:val="00BF69EF"/>
    <w:rsid w:val="00BF6A93"/>
    <w:rsid w:val="00BF6C57"/>
    <w:rsid w:val="00BF745D"/>
    <w:rsid w:val="00BF7583"/>
    <w:rsid w:val="00BF7B91"/>
    <w:rsid w:val="00C0024F"/>
    <w:rsid w:val="00C01286"/>
    <w:rsid w:val="00C01BC3"/>
    <w:rsid w:val="00C0202D"/>
    <w:rsid w:val="00C0208C"/>
    <w:rsid w:val="00C024D4"/>
    <w:rsid w:val="00C027A4"/>
    <w:rsid w:val="00C02881"/>
    <w:rsid w:val="00C02F88"/>
    <w:rsid w:val="00C04161"/>
    <w:rsid w:val="00C043B1"/>
    <w:rsid w:val="00C04B28"/>
    <w:rsid w:val="00C04DE0"/>
    <w:rsid w:val="00C051C9"/>
    <w:rsid w:val="00C05553"/>
    <w:rsid w:val="00C06397"/>
    <w:rsid w:val="00C06935"/>
    <w:rsid w:val="00C06F72"/>
    <w:rsid w:val="00C06F82"/>
    <w:rsid w:val="00C07B49"/>
    <w:rsid w:val="00C07EAC"/>
    <w:rsid w:val="00C07F3A"/>
    <w:rsid w:val="00C10519"/>
    <w:rsid w:val="00C111A9"/>
    <w:rsid w:val="00C11933"/>
    <w:rsid w:val="00C1195F"/>
    <w:rsid w:val="00C11DCB"/>
    <w:rsid w:val="00C1219E"/>
    <w:rsid w:val="00C12396"/>
    <w:rsid w:val="00C126F8"/>
    <w:rsid w:val="00C12810"/>
    <w:rsid w:val="00C13081"/>
    <w:rsid w:val="00C130F0"/>
    <w:rsid w:val="00C13559"/>
    <w:rsid w:val="00C142AE"/>
    <w:rsid w:val="00C1453F"/>
    <w:rsid w:val="00C14BA7"/>
    <w:rsid w:val="00C14C2B"/>
    <w:rsid w:val="00C15C55"/>
    <w:rsid w:val="00C1670F"/>
    <w:rsid w:val="00C16B4D"/>
    <w:rsid w:val="00C170A5"/>
    <w:rsid w:val="00C1751B"/>
    <w:rsid w:val="00C1756F"/>
    <w:rsid w:val="00C1777E"/>
    <w:rsid w:val="00C17E26"/>
    <w:rsid w:val="00C17FDF"/>
    <w:rsid w:val="00C2004D"/>
    <w:rsid w:val="00C20C76"/>
    <w:rsid w:val="00C20EC2"/>
    <w:rsid w:val="00C21314"/>
    <w:rsid w:val="00C216C4"/>
    <w:rsid w:val="00C21752"/>
    <w:rsid w:val="00C23145"/>
    <w:rsid w:val="00C23716"/>
    <w:rsid w:val="00C237B9"/>
    <w:rsid w:val="00C23C09"/>
    <w:rsid w:val="00C23CA6"/>
    <w:rsid w:val="00C24544"/>
    <w:rsid w:val="00C2493F"/>
    <w:rsid w:val="00C24ED8"/>
    <w:rsid w:val="00C24FA6"/>
    <w:rsid w:val="00C2592B"/>
    <w:rsid w:val="00C25D8C"/>
    <w:rsid w:val="00C27235"/>
    <w:rsid w:val="00C3053F"/>
    <w:rsid w:val="00C31326"/>
    <w:rsid w:val="00C313F3"/>
    <w:rsid w:val="00C31829"/>
    <w:rsid w:val="00C3187A"/>
    <w:rsid w:val="00C31BAD"/>
    <w:rsid w:val="00C31CA0"/>
    <w:rsid w:val="00C32082"/>
    <w:rsid w:val="00C3219F"/>
    <w:rsid w:val="00C3292E"/>
    <w:rsid w:val="00C32E31"/>
    <w:rsid w:val="00C33799"/>
    <w:rsid w:val="00C3402B"/>
    <w:rsid w:val="00C3435D"/>
    <w:rsid w:val="00C34496"/>
    <w:rsid w:val="00C34525"/>
    <w:rsid w:val="00C34844"/>
    <w:rsid w:val="00C35125"/>
    <w:rsid w:val="00C35688"/>
    <w:rsid w:val="00C35F09"/>
    <w:rsid w:val="00C360B0"/>
    <w:rsid w:val="00C36165"/>
    <w:rsid w:val="00C36474"/>
    <w:rsid w:val="00C3663C"/>
    <w:rsid w:val="00C36683"/>
    <w:rsid w:val="00C36F28"/>
    <w:rsid w:val="00C37F8D"/>
    <w:rsid w:val="00C40165"/>
    <w:rsid w:val="00C403B2"/>
    <w:rsid w:val="00C41427"/>
    <w:rsid w:val="00C41621"/>
    <w:rsid w:val="00C41A3D"/>
    <w:rsid w:val="00C41F51"/>
    <w:rsid w:val="00C43162"/>
    <w:rsid w:val="00C432E7"/>
    <w:rsid w:val="00C4391F"/>
    <w:rsid w:val="00C44050"/>
    <w:rsid w:val="00C44140"/>
    <w:rsid w:val="00C44542"/>
    <w:rsid w:val="00C44622"/>
    <w:rsid w:val="00C45D3A"/>
    <w:rsid w:val="00C45E69"/>
    <w:rsid w:val="00C469CC"/>
    <w:rsid w:val="00C46B13"/>
    <w:rsid w:val="00C471BF"/>
    <w:rsid w:val="00C475CC"/>
    <w:rsid w:val="00C47855"/>
    <w:rsid w:val="00C47E9F"/>
    <w:rsid w:val="00C50215"/>
    <w:rsid w:val="00C50E23"/>
    <w:rsid w:val="00C50F40"/>
    <w:rsid w:val="00C51395"/>
    <w:rsid w:val="00C51930"/>
    <w:rsid w:val="00C51B2F"/>
    <w:rsid w:val="00C51B5B"/>
    <w:rsid w:val="00C52441"/>
    <w:rsid w:val="00C52652"/>
    <w:rsid w:val="00C52B42"/>
    <w:rsid w:val="00C52CAB"/>
    <w:rsid w:val="00C53091"/>
    <w:rsid w:val="00C53757"/>
    <w:rsid w:val="00C5380C"/>
    <w:rsid w:val="00C54327"/>
    <w:rsid w:val="00C544F6"/>
    <w:rsid w:val="00C54580"/>
    <w:rsid w:val="00C54591"/>
    <w:rsid w:val="00C55175"/>
    <w:rsid w:val="00C551C8"/>
    <w:rsid w:val="00C55371"/>
    <w:rsid w:val="00C55EBB"/>
    <w:rsid w:val="00C563F8"/>
    <w:rsid w:val="00C569AF"/>
    <w:rsid w:val="00C56EC0"/>
    <w:rsid w:val="00C56FCD"/>
    <w:rsid w:val="00C576CF"/>
    <w:rsid w:val="00C57ABA"/>
    <w:rsid w:val="00C6044E"/>
    <w:rsid w:val="00C6146E"/>
    <w:rsid w:val="00C615A4"/>
    <w:rsid w:val="00C61646"/>
    <w:rsid w:val="00C6180A"/>
    <w:rsid w:val="00C61D1D"/>
    <w:rsid w:val="00C61DFE"/>
    <w:rsid w:val="00C625A4"/>
    <w:rsid w:val="00C62FAB"/>
    <w:rsid w:val="00C63C77"/>
    <w:rsid w:val="00C63E2A"/>
    <w:rsid w:val="00C642A4"/>
    <w:rsid w:val="00C64487"/>
    <w:rsid w:val="00C64D45"/>
    <w:rsid w:val="00C64F45"/>
    <w:rsid w:val="00C653CB"/>
    <w:rsid w:val="00C65BD6"/>
    <w:rsid w:val="00C66922"/>
    <w:rsid w:val="00C66FE9"/>
    <w:rsid w:val="00C67D57"/>
    <w:rsid w:val="00C67FE9"/>
    <w:rsid w:val="00C703CC"/>
    <w:rsid w:val="00C7054B"/>
    <w:rsid w:val="00C70FE4"/>
    <w:rsid w:val="00C716A9"/>
    <w:rsid w:val="00C71EEF"/>
    <w:rsid w:val="00C72135"/>
    <w:rsid w:val="00C726A8"/>
    <w:rsid w:val="00C72786"/>
    <w:rsid w:val="00C7338F"/>
    <w:rsid w:val="00C734BD"/>
    <w:rsid w:val="00C73812"/>
    <w:rsid w:val="00C73C9A"/>
    <w:rsid w:val="00C73D74"/>
    <w:rsid w:val="00C741E7"/>
    <w:rsid w:val="00C74328"/>
    <w:rsid w:val="00C74777"/>
    <w:rsid w:val="00C748D8"/>
    <w:rsid w:val="00C74B22"/>
    <w:rsid w:val="00C74E19"/>
    <w:rsid w:val="00C752D9"/>
    <w:rsid w:val="00C77218"/>
    <w:rsid w:val="00C774EB"/>
    <w:rsid w:val="00C77D6C"/>
    <w:rsid w:val="00C80570"/>
    <w:rsid w:val="00C80703"/>
    <w:rsid w:val="00C80F23"/>
    <w:rsid w:val="00C811DF"/>
    <w:rsid w:val="00C81A45"/>
    <w:rsid w:val="00C81AB3"/>
    <w:rsid w:val="00C81E76"/>
    <w:rsid w:val="00C82750"/>
    <w:rsid w:val="00C827F6"/>
    <w:rsid w:val="00C835E5"/>
    <w:rsid w:val="00C840F5"/>
    <w:rsid w:val="00C843DA"/>
    <w:rsid w:val="00C851F8"/>
    <w:rsid w:val="00C8534C"/>
    <w:rsid w:val="00C85403"/>
    <w:rsid w:val="00C85A09"/>
    <w:rsid w:val="00C86AFE"/>
    <w:rsid w:val="00C86EF9"/>
    <w:rsid w:val="00C876AB"/>
    <w:rsid w:val="00C87861"/>
    <w:rsid w:val="00C879AA"/>
    <w:rsid w:val="00C87F86"/>
    <w:rsid w:val="00C900D5"/>
    <w:rsid w:val="00C903C3"/>
    <w:rsid w:val="00C904CF"/>
    <w:rsid w:val="00C90937"/>
    <w:rsid w:val="00C90D36"/>
    <w:rsid w:val="00C90E63"/>
    <w:rsid w:val="00C9164A"/>
    <w:rsid w:val="00C91A08"/>
    <w:rsid w:val="00C91BD0"/>
    <w:rsid w:val="00C9235D"/>
    <w:rsid w:val="00C92990"/>
    <w:rsid w:val="00C932AB"/>
    <w:rsid w:val="00C934D5"/>
    <w:rsid w:val="00C9390B"/>
    <w:rsid w:val="00C93BB1"/>
    <w:rsid w:val="00C93E75"/>
    <w:rsid w:val="00C94276"/>
    <w:rsid w:val="00C94F31"/>
    <w:rsid w:val="00C954C7"/>
    <w:rsid w:val="00C95B07"/>
    <w:rsid w:val="00C962A1"/>
    <w:rsid w:val="00C964D4"/>
    <w:rsid w:val="00C977EE"/>
    <w:rsid w:val="00CA0200"/>
    <w:rsid w:val="00CA02AB"/>
    <w:rsid w:val="00CA0645"/>
    <w:rsid w:val="00CA0677"/>
    <w:rsid w:val="00CA0C52"/>
    <w:rsid w:val="00CA11D5"/>
    <w:rsid w:val="00CA1247"/>
    <w:rsid w:val="00CA1A7A"/>
    <w:rsid w:val="00CA1E27"/>
    <w:rsid w:val="00CA1E5B"/>
    <w:rsid w:val="00CA1E6E"/>
    <w:rsid w:val="00CA3214"/>
    <w:rsid w:val="00CA33C2"/>
    <w:rsid w:val="00CA3597"/>
    <w:rsid w:val="00CA3D1C"/>
    <w:rsid w:val="00CA3ED9"/>
    <w:rsid w:val="00CA46CA"/>
    <w:rsid w:val="00CA4721"/>
    <w:rsid w:val="00CA4974"/>
    <w:rsid w:val="00CA4D94"/>
    <w:rsid w:val="00CA4E7A"/>
    <w:rsid w:val="00CA79BB"/>
    <w:rsid w:val="00CA7FBD"/>
    <w:rsid w:val="00CB006A"/>
    <w:rsid w:val="00CB0126"/>
    <w:rsid w:val="00CB0F41"/>
    <w:rsid w:val="00CB15C7"/>
    <w:rsid w:val="00CB17C6"/>
    <w:rsid w:val="00CB2066"/>
    <w:rsid w:val="00CB24E5"/>
    <w:rsid w:val="00CB2BCE"/>
    <w:rsid w:val="00CB3798"/>
    <w:rsid w:val="00CB4204"/>
    <w:rsid w:val="00CB4C99"/>
    <w:rsid w:val="00CB504E"/>
    <w:rsid w:val="00CB51C5"/>
    <w:rsid w:val="00CB55EC"/>
    <w:rsid w:val="00CB5BB6"/>
    <w:rsid w:val="00CB5FF4"/>
    <w:rsid w:val="00CB61D9"/>
    <w:rsid w:val="00CB62B9"/>
    <w:rsid w:val="00CB6394"/>
    <w:rsid w:val="00CB71C8"/>
    <w:rsid w:val="00CB7362"/>
    <w:rsid w:val="00CB79B9"/>
    <w:rsid w:val="00CB7C71"/>
    <w:rsid w:val="00CC0598"/>
    <w:rsid w:val="00CC07B8"/>
    <w:rsid w:val="00CC0DD7"/>
    <w:rsid w:val="00CC1803"/>
    <w:rsid w:val="00CC197A"/>
    <w:rsid w:val="00CC1CC1"/>
    <w:rsid w:val="00CC1E88"/>
    <w:rsid w:val="00CC2684"/>
    <w:rsid w:val="00CC26D4"/>
    <w:rsid w:val="00CC2732"/>
    <w:rsid w:val="00CC277C"/>
    <w:rsid w:val="00CC2907"/>
    <w:rsid w:val="00CC3874"/>
    <w:rsid w:val="00CC51CF"/>
    <w:rsid w:val="00CC5921"/>
    <w:rsid w:val="00CC5D98"/>
    <w:rsid w:val="00CC5E8A"/>
    <w:rsid w:val="00CC6BDD"/>
    <w:rsid w:val="00CC6D0B"/>
    <w:rsid w:val="00CC7001"/>
    <w:rsid w:val="00CC72EE"/>
    <w:rsid w:val="00CC777F"/>
    <w:rsid w:val="00CC7817"/>
    <w:rsid w:val="00CC7995"/>
    <w:rsid w:val="00CC7B74"/>
    <w:rsid w:val="00CC7F1E"/>
    <w:rsid w:val="00CD0E4E"/>
    <w:rsid w:val="00CD0EA8"/>
    <w:rsid w:val="00CD129C"/>
    <w:rsid w:val="00CD1AFD"/>
    <w:rsid w:val="00CD1E43"/>
    <w:rsid w:val="00CD22C2"/>
    <w:rsid w:val="00CD29F2"/>
    <w:rsid w:val="00CD2AF8"/>
    <w:rsid w:val="00CD36F3"/>
    <w:rsid w:val="00CD3F51"/>
    <w:rsid w:val="00CD41A1"/>
    <w:rsid w:val="00CD41B3"/>
    <w:rsid w:val="00CD4A2E"/>
    <w:rsid w:val="00CD4D01"/>
    <w:rsid w:val="00CD4FFC"/>
    <w:rsid w:val="00CD53E7"/>
    <w:rsid w:val="00CD54F6"/>
    <w:rsid w:val="00CD62DD"/>
    <w:rsid w:val="00CD65FE"/>
    <w:rsid w:val="00CD78B1"/>
    <w:rsid w:val="00CD78B7"/>
    <w:rsid w:val="00CE02FD"/>
    <w:rsid w:val="00CE0799"/>
    <w:rsid w:val="00CE080B"/>
    <w:rsid w:val="00CE0B27"/>
    <w:rsid w:val="00CE1345"/>
    <w:rsid w:val="00CE13BD"/>
    <w:rsid w:val="00CE1910"/>
    <w:rsid w:val="00CE23D6"/>
    <w:rsid w:val="00CE2483"/>
    <w:rsid w:val="00CE28E7"/>
    <w:rsid w:val="00CE298E"/>
    <w:rsid w:val="00CE29A3"/>
    <w:rsid w:val="00CE2C74"/>
    <w:rsid w:val="00CE30F3"/>
    <w:rsid w:val="00CE311F"/>
    <w:rsid w:val="00CE3133"/>
    <w:rsid w:val="00CE3DC3"/>
    <w:rsid w:val="00CE4108"/>
    <w:rsid w:val="00CE4414"/>
    <w:rsid w:val="00CE4C3C"/>
    <w:rsid w:val="00CE4CD3"/>
    <w:rsid w:val="00CE4DF7"/>
    <w:rsid w:val="00CE51BC"/>
    <w:rsid w:val="00CE551F"/>
    <w:rsid w:val="00CE57E8"/>
    <w:rsid w:val="00CE58A0"/>
    <w:rsid w:val="00CE5BB7"/>
    <w:rsid w:val="00CE72F1"/>
    <w:rsid w:val="00CE7340"/>
    <w:rsid w:val="00CE753A"/>
    <w:rsid w:val="00CE7877"/>
    <w:rsid w:val="00CE7B62"/>
    <w:rsid w:val="00CE7ED3"/>
    <w:rsid w:val="00CF028E"/>
    <w:rsid w:val="00CF0F1D"/>
    <w:rsid w:val="00CF1494"/>
    <w:rsid w:val="00CF15D4"/>
    <w:rsid w:val="00CF1AB3"/>
    <w:rsid w:val="00CF1B4E"/>
    <w:rsid w:val="00CF1BE6"/>
    <w:rsid w:val="00CF23F3"/>
    <w:rsid w:val="00CF2C1D"/>
    <w:rsid w:val="00CF34C0"/>
    <w:rsid w:val="00CF36BC"/>
    <w:rsid w:val="00CF379D"/>
    <w:rsid w:val="00CF451F"/>
    <w:rsid w:val="00CF48FB"/>
    <w:rsid w:val="00CF4F3F"/>
    <w:rsid w:val="00CF55A1"/>
    <w:rsid w:val="00CF597C"/>
    <w:rsid w:val="00CF5DA6"/>
    <w:rsid w:val="00CF6370"/>
    <w:rsid w:val="00CF6F35"/>
    <w:rsid w:val="00CF735C"/>
    <w:rsid w:val="00CF77EC"/>
    <w:rsid w:val="00D00B0B"/>
    <w:rsid w:val="00D00C68"/>
    <w:rsid w:val="00D01312"/>
    <w:rsid w:val="00D01367"/>
    <w:rsid w:val="00D01482"/>
    <w:rsid w:val="00D014CB"/>
    <w:rsid w:val="00D01665"/>
    <w:rsid w:val="00D02290"/>
    <w:rsid w:val="00D026E6"/>
    <w:rsid w:val="00D02843"/>
    <w:rsid w:val="00D03126"/>
    <w:rsid w:val="00D0340E"/>
    <w:rsid w:val="00D034C4"/>
    <w:rsid w:val="00D0406D"/>
    <w:rsid w:val="00D0438F"/>
    <w:rsid w:val="00D04974"/>
    <w:rsid w:val="00D04F83"/>
    <w:rsid w:val="00D05163"/>
    <w:rsid w:val="00D05CD1"/>
    <w:rsid w:val="00D06436"/>
    <w:rsid w:val="00D06442"/>
    <w:rsid w:val="00D06A7C"/>
    <w:rsid w:val="00D06AF5"/>
    <w:rsid w:val="00D06CFE"/>
    <w:rsid w:val="00D0744D"/>
    <w:rsid w:val="00D07947"/>
    <w:rsid w:val="00D07B61"/>
    <w:rsid w:val="00D07D5D"/>
    <w:rsid w:val="00D07E34"/>
    <w:rsid w:val="00D07E5F"/>
    <w:rsid w:val="00D07EC5"/>
    <w:rsid w:val="00D104D0"/>
    <w:rsid w:val="00D1067F"/>
    <w:rsid w:val="00D11329"/>
    <w:rsid w:val="00D113A4"/>
    <w:rsid w:val="00D11DA7"/>
    <w:rsid w:val="00D1243D"/>
    <w:rsid w:val="00D1324F"/>
    <w:rsid w:val="00D136E9"/>
    <w:rsid w:val="00D13883"/>
    <w:rsid w:val="00D13A37"/>
    <w:rsid w:val="00D13D29"/>
    <w:rsid w:val="00D13EF4"/>
    <w:rsid w:val="00D1400F"/>
    <w:rsid w:val="00D147B5"/>
    <w:rsid w:val="00D14B31"/>
    <w:rsid w:val="00D14B37"/>
    <w:rsid w:val="00D14BF9"/>
    <w:rsid w:val="00D150DF"/>
    <w:rsid w:val="00D1532A"/>
    <w:rsid w:val="00D15BA8"/>
    <w:rsid w:val="00D16ADA"/>
    <w:rsid w:val="00D17348"/>
    <w:rsid w:val="00D173D9"/>
    <w:rsid w:val="00D177C5"/>
    <w:rsid w:val="00D1788F"/>
    <w:rsid w:val="00D17C77"/>
    <w:rsid w:val="00D17C96"/>
    <w:rsid w:val="00D17D93"/>
    <w:rsid w:val="00D2000B"/>
    <w:rsid w:val="00D20020"/>
    <w:rsid w:val="00D2036E"/>
    <w:rsid w:val="00D20394"/>
    <w:rsid w:val="00D205DA"/>
    <w:rsid w:val="00D2069E"/>
    <w:rsid w:val="00D20EE7"/>
    <w:rsid w:val="00D20FB7"/>
    <w:rsid w:val="00D21085"/>
    <w:rsid w:val="00D211E3"/>
    <w:rsid w:val="00D213CA"/>
    <w:rsid w:val="00D21438"/>
    <w:rsid w:val="00D2148D"/>
    <w:rsid w:val="00D218A4"/>
    <w:rsid w:val="00D21FDE"/>
    <w:rsid w:val="00D22137"/>
    <w:rsid w:val="00D22255"/>
    <w:rsid w:val="00D2255C"/>
    <w:rsid w:val="00D22AB7"/>
    <w:rsid w:val="00D22F41"/>
    <w:rsid w:val="00D23921"/>
    <w:rsid w:val="00D24270"/>
    <w:rsid w:val="00D24509"/>
    <w:rsid w:val="00D2454A"/>
    <w:rsid w:val="00D24CBA"/>
    <w:rsid w:val="00D25127"/>
    <w:rsid w:val="00D254E9"/>
    <w:rsid w:val="00D25572"/>
    <w:rsid w:val="00D25687"/>
    <w:rsid w:val="00D257B7"/>
    <w:rsid w:val="00D262A5"/>
    <w:rsid w:val="00D26934"/>
    <w:rsid w:val="00D272E6"/>
    <w:rsid w:val="00D2748A"/>
    <w:rsid w:val="00D274C6"/>
    <w:rsid w:val="00D27602"/>
    <w:rsid w:val="00D276DC"/>
    <w:rsid w:val="00D27799"/>
    <w:rsid w:val="00D27CC1"/>
    <w:rsid w:val="00D30050"/>
    <w:rsid w:val="00D30535"/>
    <w:rsid w:val="00D3053D"/>
    <w:rsid w:val="00D30E2E"/>
    <w:rsid w:val="00D31037"/>
    <w:rsid w:val="00D31286"/>
    <w:rsid w:val="00D31877"/>
    <w:rsid w:val="00D323C3"/>
    <w:rsid w:val="00D3257B"/>
    <w:rsid w:val="00D32D39"/>
    <w:rsid w:val="00D33068"/>
    <w:rsid w:val="00D331CA"/>
    <w:rsid w:val="00D33741"/>
    <w:rsid w:val="00D33E5F"/>
    <w:rsid w:val="00D3456C"/>
    <w:rsid w:val="00D346EF"/>
    <w:rsid w:val="00D34EF7"/>
    <w:rsid w:val="00D3529D"/>
    <w:rsid w:val="00D37243"/>
    <w:rsid w:val="00D37487"/>
    <w:rsid w:val="00D37E71"/>
    <w:rsid w:val="00D40381"/>
    <w:rsid w:val="00D416C4"/>
    <w:rsid w:val="00D41906"/>
    <w:rsid w:val="00D41E75"/>
    <w:rsid w:val="00D425D3"/>
    <w:rsid w:val="00D4267E"/>
    <w:rsid w:val="00D42C00"/>
    <w:rsid w:val="00D42EAB"/>
    <w:rsid w:val="00D4318E"/>
    <w:rsid w:val="00D43654"/>
    <w:rsid w:val="00D436F3"/>
    <w:rsid w:val="00D43907"/>
    <w:rsid w:val="00D43ACE"/>
    <w:rsid w:val="00D43B9E"/>
    <w:rsid w:val="00D44431"/>
    <w:rsid w:val="00D445A4"/>
    <w:rsid w:val="00D44753"/>
    <w:rsid w:val="00D44BC4"/>
    <w:rsid w:val="00D450DE"/>
    <w:rsid w:val="00D45577"/>
    <w:rsid w:val="00D45AE5"/>
    <w:rsid w:val="00D45B20"/>
    <w:rsid w:val="00D45C47"/>
    <w:rsid w:val="00D46367"/>
    <w:rsid w:val="00D464B9"/>
    <w:rsid w:val="00D46C92"/>
    <w:rsid w:val="00D46E4B"/>
    <w:rsid w:val="00D46E98"/>
    <w:rsid w:val="00D47814"/>
    <w:rsid w:val="00D508C6"/>
    <w:rsid w:val="00D50B79"/>
    <w:rsid w:val="00D50C86"/>
    <w:rsid w:val="00D50CAE"/>
    <w:rsid w:val="00D51252"/>
    <w:rsid w:val="00D51505"/>
    <w:rsid w:val="00D519C2"/>
    <w:rsid w:val="00D51C8D"/>
    <w:rsid w:val="00D51CC1"/>
    <w:rsid w:val="00D51E4F"/>
    <w:rsid w:val="00D51FFA"/>
    <w:rsid w:val="00D520EE"/>
    <w:rsid w:val="00D5318E"/>
    <w:rsid w:val="00D53770"/>
    <w:rsid w:val="00D53BDD"/>
    <w:rsid w:val="00D53E09"/>
    <w:rsid w:val="00D53FD0"/>
    <w:rsid w:val="00D54006"/>
    <w:rsid w:val="00D5410D"/>
    <w:rsid w:val="00D54938"/>
    <w:rsid w:val="00D54B18"/>
    <w:rsid w:val="00D550F1"/>
    <w:rsid w:val="00D551D2"/>
    <w:rsid w:val="00D55910"/>
    <w:rsid w:val="00D564CA"/>
    <w:rsid w:val="00D569C5"/>
    <w:rsid w:val="00D57948"/>
    <w:rsid w:val="00D579A6"/>
    <w:rsid w:val="00D57DE8"/>
    <w:rsid w:val="00D57E4C"/>
    <w:rsid w:val="00D60153"/>
    <w:rsid w:val="00D604D3"/>
    <w:rsid w:val="00D6082D"/>
    <w:rsid w:val="00D611F6"/>
    <w:rsid w:val="00D616C0"/>
    <w:rsid w:val="00D61C09"/>
    <w:rsid w:val="00D61E81"/>
    <w:rsid w:val="00D62D35"/>
    <w:rsid w:val="00D63524"/>
    <w:rsid w:val="00D63A0E"/>
    <w:rsid w:val="00D63A62"/>
    <w:rsid w:val="00D63B2F"/>
    <w:rsid w:val="00D64237"/>
    <w:rsid w:val="00D6452D"/>
    <w:rsid w:val="00D64925"/>
    <w:rsid w:val="00D649D6"/>
    <w:rsid w:val="00D6594C"/>
    <w:rsid w:val="00D65F3A"/>
    <w:rsid w:val="00D65FA8"/>
    <w:rsid w:val="00D66111"/>
    <w:rsid w:val="00D6616F"/>
    <w:rsid w:val="00D66E33"/>
    <w:rsid w:val="00D67496"/>
    <w:rsid w:val="00D67971"/>
    <w:rsid w:val="00D67AF3"/>
    <w:rsid w:val="00D67D86"/>
    <w:rsid w:val="00D70336"/>
    <w:rsid w:val="00D70494"/>
    <w:rsid w:val="00D70717"/>
    <w:rsid w:val="00D70A3C"/>
    <w:rsid w:val="00D71471"/>
    <w:rsid w:val="00D714E4"/>
    <w:rsid w:val="00D715FD"/>
    <w:rsid w:val="00D719EF"/>
    <w:rsid w:val="00D71B06"/>
    <w:rsid w:val="00D723DD"/>
    <w:rsid w:val="00D7241D"/>
    <w:rsid w:val="00D72FDB"/>
    <w:rsid w:val="00D73246"/>
    <w:rsid w:val="00D736B1"/>
    <w:rsid w:val="00D73C91"/>
    <w:rsid w:val="00D73CCC"/>
    <w:rsid w:val="00D74149"/>
    <w:rsid w:val="00D741FE"/>
    <w:rsid w:val="00D74209"/>
    <w:rsid w:val="00D744A5"/>
    <w:rsid w:val="00D754C9"/>
    <w:rsid w:val="00D755B7"/>
    <w:rsid w:val="00D756CA"/>
    <w:rsid w:val="00D758FE"/>
    <w:rsid w:val="00D75D6E"/>
    <w:rsid w:val="00D76173"/>
    <w:rsid w:val="00D763CC"/>
    <w:rsid w:val="00D76863"/>
    <w:rsid w:val="00D7694B"/>
    <w:rsid w:val="00D76F25"/>
    <w:rsid w:val="00D7755E"/>
    <w:rsid w:val="00D7799A"/>
    <w:rsid w:val="00D77D8D"/>
    <w:rsid w:val="00D77F12"/>
    <w:rsid w:val="00D8024C"/>
    <w:rsid w:val="00D805C4"/>
    <w:rsid w:val="00D807E4"/>
    <w:rsid w:val="00D8099E"/>
    <w:rsid w:val="00D80AD4"/>
    <w:rsid w:val="00D80C31"/>
    <w:rsid w:val="00D816DB"/>
    <w:rsid w:val="00D8171D"/>
    <w:rsid w:val="00D83357"/>
    <w:rsid w:val="00D835B0"/>
    <w:rsid w:val="00D8394C"/>
    <w:rsid w:val="00D84287"/>
    <w:rsid w:val="00D84426"/>
    <w:rsid w:val="00D85060"/>
    <w:rsid w:val="00D85C82"/>
    <w:rsid w:val="00D862B8"/>
    <w:rsid w:val="00D86DD2"/>
    <w:rsid w:val="00D87119"/>
    <w:rsid w:val="00D87135"/>
    <w:rsid w:val="00D871C9"/>
    <w:rsid w:val="00D8797B"/>
    <w:rsid w:val="00D87986"/>
    <w:rsid w:val="00D87CFB"/>
    <w:rsid w:val="00D87DC1"/>
    <w:rsid w:val="00D87EAA"/>
    <w:rsid w:val="00D900F8"/>
    <w:rsid w:val="00D9042D"/>
    <w:rsid w:val="00D90A48"/>
    <w:rsid w:val="00D90B68"/>
    <w:rsid w:val="00D91E32"/>
    <w:rsid w:val="00D92C57"/>
    <w:rsid w:val="00D92EE9"/>
    <w:rsid w:val="00D92F01"/>
    <w:rsid w:val="00D93993"/>
    <w:rsid w:val="00D93DA0"/>
    <w:rsid w:val="00D946AF"/>
    <w:rsid w:val="00D94C12"/>
    <w:rsid w:val="00D95443"/>
    <w:rsid w:val="00D96302"/>
    <w:rsid w:val="00D96811"/>
    <w:rsid w:val="00D97052"/>
    <w:rsid w:val="00D97724"/>
    <w:rsid w:val="00D97790"/>
    <w:rsid w:val="00D97D5F"/>
    <w:rsid w:val="00DA01BE"/>
    <w:rsid w:val="00DA02C6"/>
    <w:rsid w:val="00DA04EA"/>
    <w:rsid w:val="00DA056F"/>
    <w:rsid w:val="00DA08F0"/>
    <w:rsid w:val="00DA0AD9"/>
    <w:rsid w:val="00DA1355"/>
    <w:rsid w:val="00DA14DE"/>
    <w:rsid w:val="00DA17B2"/>
    <w:rsid w:val="00DA227C"/>
    <w:rsid w:val="00DA256C"/>
    <w:rsid w:val="00DA26F0"/>
    <w:rsid w:val="00DA2A0C"/>
    <w:rsid w:val="00DA2D84"/>
    <w:rsid w:val="00DA37A4"/>
    <w:rsid w:val="00DA3FD1"/>
    <w:rsid w:val="00DA4292"/>
    <w:rsid w:val="00DA43D6"/>
    <w:rsid w:val="00DA4494"/>
    <w:rsid w:val="00DA4995"/>
    <w:rsid w:val="00DA4A2B"/>
    <w:rsid w:val="00DA4AB2"/>
    <w:rsid w:val="00DA4FDF"/>
    <w:rsid w:val="00DA5120"/>
    <w:rsid w:val="00DA5E07"/>
    <w:rsid w:val="00DA6F08"/>
    <w:rsid w:val="00DA72D6"/>
    <w:rsid w:val="00DA753A"/>
    <w:rsid w:val="00DA7CF9"/>
    <w:rsid w:val="00DA7EDD"/>
    <w:rsid w:val="00DB008F"/>
    <w:rsid w:val="00DB0120"/>
    <w:rsid w:val="00DB02D5"/>
    <w:rsid w:val="00DB0AAA"/>
    <w:rsid w:val="00DB10FF"/>
    <w:rsid w:val="00DB166F"/>
    <w:rsid w:val="00DB1739"/>
    <w:rsid w:val="00DB1911"/>
    <w:rsid w:val="00DB2227"/>
    <w:rsid w:val="00DB2565"/>
    <w:rsid w:val="00DB2BFB"/>
    <w:rsid w:val="00DB3AD1"/>
    <w:rsid w:val="00DB42E6"/>
    <w:rsid w:val="00DB46DE"/>
    <w:rsid w:val="00DB591A"/>
    <w:rsid w:val="00DB5C62"/>
    <w:rsid w:val="00DB6234"/>
    <w:rsid w:val="00DB652B"/>
    <w:rsid w:val="00DB678D"/>
    <w:rsid w:val="00DB6B97"/>
    <w:rsid w:val="00DB780E"/>
    <w:rsid w:val="00DC031B"/>
    <w:rsid w:val="00DC0343"/>
    <w:rsid w:val="00DC09FD"/>
    <w:rsid w:val="00DC0AB4"/>
    <w:rsid w:val="00DC0E85"/>
    <w:rsid w:val="00DC19FB"/>
    <w:rsid w:val="00DC20BB"/>
    <w:rsid w:val="00DC21CE"/>
    <w:rsid w:val="00DC2584"/>
    <w:rsid w:val="00DC25F1"/>
    <w:rsid w:val="00DC2893"/>
    <w:rsid w:val="00DC303D"/>
    <w:rsid w:val="00DC3453"/>
    <w:rsid w:val="00DC373A"/>
    <w:rsid w:val="00DC3753"/>
    <w:rsid w:val="00DC384C"/>
    <w:rsid w:val="00DC4089"/>
    <w:rsid w:val="00DC4866"/>
    <w:rsid w:val="00DC4A17"/>
    <w:rsid w:val="00DC51F5"/>
    <w:rsid w:val="00DC5651"/>
    <w:rsid w:val="00DC647E"/>
    <w:rsid w:val="00DC674F"/>
    <w:rsid w:val="00DC675B"/>
    <w:rsid w:val="00DC682B"/>
    <w:rsid w:val="00DC6BFC"/>
    <w:rsid w:val="00DC6C8C"/>
    <w:rsid w:val="00DC7679"/>
    <w:rsid w:val="00DD04D3"/>
    <w:rsid w:val="00DD0572"/>
    <w:rsid w:val="00DD05E0"/>
    <w:rsid w:val="00DD081F"/>
    <w:rsid w:val="00DD08D1"/>
    <w:rsid w:val="00DD09B0"/>
    <w:rsid w:val="00DD12B9"/>
    <w:rsid w:val="00DD1AFA"/>
    <w:rsid w:val="00DD22F9"/>
    <w:rsid w:val="00DD26AC"/>
    <w:rsid w:val="00DD2969"/>
    <w:rsid w:val="00DD2993"/>
    <w:rsid w:val="00DD2B2B"/>
    <w:rsid w:val="00DD2C06"/>
    <w:rsid w:val="00DD2D81"/>
    <w:rsid w:val="00DD2E56"/>
    <w:rsid w:val="00DD33D5"/>
    <w:rsid w:val="00DD34A6"/>
    <w:rsid w:val="00DD43D1"/>
    <w:rsid w:val="00DD4B89"/>
    <w:rsid w:val="00DD4D00"/>
    <w:rsid w:val="00DD4E46"/>
    <w:rsid w:val="00DD50E2"/>
    <w:rsid w:val="00DD5272"/>
    <w:rsid w:val="00DD5564"/>
    <w:rsid w:val="00DD5A2E"/>
    <w:rsid w:val="00DD5F3B"/>
    <w:rsid w:val="00DD60D2"/>
    <w:rsid w:val="00DD638F"/>
    <w:rsid w:val="00DD6B68"/>
    <w:rsid w:val="00DD7159"/>
    <w:rsid w:val="00DD73C0"/>
    <w:rsid w:val="00DD73CD"/>
    <w:rsid w:val="00DD7427"/>
    <w:rsid w:val="00DD7670"/>
    <w:rsid w:val="00DD79E5"/>
    <w:rsid w:val="00DD7AA9"/>
    <w:rsid w:val="00DE0324"/>
    <w:rsid w:val="00DE1564"/>
    <w:rsid w:val="00DE1975"/>
    <w:rsid w:val="00DE1D22"/>
    <w:rsid w:val="00DE236A"/>
    <w:rsid w:val="00DE26E6"/>
    <w:rsid w:val="00DE285E"/>
    <w:rsid w:val="00DE2BF6"/>
    <w:rsid w:val="00DE2C5A"/>
    <w:rsid w:val="00DE2C73"/>
    <w:rsid w:val="00DE2E6C"/>
    <w:rsid w:val="00DE2F66"/>
    <w:rsid w:val="00DE3298"/>
    <w:rsid w:val="00DE3723"/>
    <w:rsid w:val="00DE376B"/>
    <w:rsid w:val="00DE39E4"/>
    <w:rsid w:val="00DE3D02"/>
    <w:rsid w:val="00DE4C61"/>
    <w:rsid w:val="00DE4D22"/>
    <w:rsid w:val="00DE577F"/>
    <w:rsid w:val="00DE5971"/>
    <w:rsid w:val="00DE65D6"/>
    <w:rsid w:val="00DE6D8B"/>
    <w:rsid w:val="00DE7089"/>
    <w:rsid w:val="00DE74BA"/>
    <w:rsid w:val="00DE7CC9"/>
    <w:rsid w:val="00DE7E0D"/>
    <w:rsid w:val="00DF00C8"/>
    <w:rsid w:val="00DF1350"/>
    <w:rsid w:val="00DF154D"/>
    <w:rsid w:val="00DF1AAA"/>
    <w:rsid w:val="00DF1E36"/>
    <w:rsid w:val="00DF21BC"/>
    <w:rsid w:val="00DF3658"/>
    <w:rsid w:val="00DF38EA"/>
    <w:rsid w:val="00DF3C83"/>
    <w:rsid w:val="00DF3F52"/>
    <w:rsid w:val="00DF4038"/>
    <w:rsid w:val="00DF4363"/>
    <w:rsid w:val="00DF4382"/>
    <w:rsid w:val="00DF4803"/>
    <w:rsid w:val="00DF4B4D"/>
    <w:rsid w:val="00DF50A7"/>
    <w:rsid w:val="00DF5282"/>
    <w:rsid w:val="00DF5401"/>
    <w:rsid w:val="00DF5A71"/>
    <w:rsid w:val="00DF6002"/>
    <w:rsid w:val="00DF63B7"/>
    <w:rsid w:val="00DF6450"/>
    <w:rsid w:val="00DF6549"/>
    <w:rsid w:val="00DF69A0"/>
    <w:rsid w:val="00DF7B0A"/>
    <w:rsid w:val="00DF7B4E"/>
    <w:rsid w:val="00DF7B72"/>
    <w:rsid w:val="00DF7CB1"/>
    <w:rsid w:val="00E000C9"/>
    <w:rsid w:val="00E005A2"/>
    <w:rsid w:val="00E00F89"/>
    <w:rsid w:val="00E01E6D"/>
    <w:rsid w:val="00E02432"/>
    <w:rsid w:val="00E02748"/>
    <w:rsid w:val="00E030AF"/>
    <w:rsid w:val="00E0315A"/>
    <w:rsid w:val="00E03249"/>
    <w:rsid w:val="00E03A5F"/>
    <w:rsid w:val="00E03C9D"/>
    <w:rsid w:val="00E03DE5"/>
    <w:rsid w:val="00E040DA"/>
    <w:rsid w:val="00E0429F"/>
    <w:rsid w:val="00E042FD"/>
    <w:rsid w:val="00E04D5A"/>
    <w:rsid w:val="00E05DA5"/>
    <w:rsid w:val="00E05DFD"/>
    <w:rsid w:val="00E06997"/>
    <w:rsid w:val="00E06A02"/>
    <w:rsid w:val="00E0759A"/>
    <w:rsid w:val="00E076CC"/>
    <w:rsid w:val="00E07A53"/>
    <w:rsid w:val="00E07C7A"/>
    <w:rsid w:val="00E07E18"/>
    <w:rsid w:val="00E07F39"/>
    <w:rsid w:val="00E1032F"/>
    <w:rsid w:val="00E10370"/>
    <w:rsid w:val="00E10902"/>
    <w:rsid w:val="00E10E2F"/>
    <w:rsid w:val="00E11081"/>
    <w:rsid w:val="00E11364"/>
    <w:rsid w:val="00E11978"/>
    <w:rsid w:val="00E11CA3"/>
    <w:rsid w:val="00E127CE"/>
    <w:rsid w:val="00E128D7"/>
    <w:rsid w:val="00E12AF8"/>
    <w:rsid w:val="00E12B16"/>
    <w:rsid w:val="00E150B6"/>
    <w:rsid w:val="00E1599A"/>
    <w:rsid w:val="00E163C5"/>
    <w:rsid w:val="00E16503"/>
    <w:rsid w:val="00E16966"/>
    <w:rsid w:val="00E1697B"/>
    <w:rsid w:val="00E201D1"/>
    <w:rsid w:val="00E20639"/>
    <w:rsid w:val="00E2093A"/>
    <w:rsid w:val="00E20BCD"/>
    <w:rsid w:val="00E20F80"/>
    <w:rsid w:val="00E21119"/>
    <w:rsid w:val="00E213ED"/>
    <w:rsid w:val="00E214D9"/>
    <w:rsid w:val="00E21C86"/>
    <w:rsid w:val="00E22F28"/>
    <w:rsid w:val="00E23278"/>
    <w:rsid w:val="00E23970"/>
    <w:rsid w:val="00E23DE1"/>
    <w:rsid w:val="00E24DE2"/>
    <w:rsid w:val="00E24EE0"/>
    <w:rsid w:val="00E2537A"/>
    <w:rsid w:val="00E258C6"/>
    <w:rsid w:val="00E25A73"/>
    <w:rsid w:val="00E25E93"/>
    <w:rsid w:val="00E27029"/>
    <w:rsid w:val="00E2770A"/>
    <w:rsid w:val="00E27A9F"/>
    <w:rsid w:val="00E27E52"/>
    <w:rsid w:val="00E300FD"/>
    <w:rsid w:val="00E301E0"/>
    <w:rsid w:val="00E304B2"/>
    <w:rsid w:val="00E3055E"/>
    <w:rsid w:val="00E30B7B"/>
    <w:rsid w:val="00E30D66"/>
    <w:rsid w:val="00E30DF2"/>
    <w:rsid w:val="00E31BC8"/>
    <w:rsid w:val="00E324FD"/>
    <w:rsid w:val="00E32AB1"/>
    <w:rsid w:val="00E33634"/>
    <w:rsid w:val="00E33C05"/>
    <w:rsid w:val="00E3432F"/>
    <w:rsid w:val="00E34545"/>
    <w:rsid w:val="00E34800"/>
    <w:rsid w:val="00E34E0E"/>
    <w:rsid w:val="00E35252"/>
    <w:rsid w:val="00E35648"/>
    <w:rsid w:val="00E35ACE"/>
    <w:rsid w:val="00E35FF7"/>
    <w:rsid w:val="00E372C2"/>
    <w:rsid w:val="00E3787D"/>
    <w:rsid w:val="00E37BC9"/>
    <w:rsid w:val="00E37BF9"/>
    <w:rsid w:val="00E37E08"/>
    <w:rsid w:val="00E409C0"/>
    <w:rsid w:val="00E4100C"/>
    <w:rsid w:val="00E41067"/>
    <w:rsid w:val="00E413A4"/>
    <w:rsid w:val="00E418AE"/>
    <w:rsid w:val="00E41E92"/>
    <w:rsid w:val="00E42114"/>
    <w:rsid w:val="00E423C9"/>
    <w:rsid w:val="00E4271A"/>
    <w:rsid w:val="00E42C6B"/>
    <w:rsid w:val="00E43B9E"/>
    <w:rsid w:val="00E4437A"/>
    <w:rsid w:val="00E4459F"/>
    <w:rsid w:val="00E44703"/>
    <w:rsid w:val="00E44F72"/>
    <w:rsid w:val="00E4515F"/>
    <w:rsid w:val="00E45796"/>
    <w:rsid w:val="00E45BB4"/>
    <w:rsid w:val="00E45BD5"/>
    <w:rsid w:val="00E45EB1"/>
    <w:rsid w:val="00E45FAE"/>
    <w:rsid w:val="00E469BD"/>
    <w:rsid w:val="00E46A17"/>
    <w:rsid w:val="00E47054"/>
    <w:rsid w:val="00E47814"/>
    <w:rsid w:val="00E503C4"/>
    <w:rsid w:val="00E51291"/>
    <w:rsid w:val="00E5145D"/>
    <w:rsid w:val="00E5184E"/>
    <w:rsid w:val="00E51962"/>
    <w:rsid w:val="00E51E2A"/>
    <w:rsid w:val="00E522F9"/>
    <w:rsid w:val="00E527E5"/>
    <w:rsid w:val="00E52889"/>
    <w:rsid w:val="00E52ECC"/>
    <w:rsid w:val="00E53961"/>
    <w:rsid w:val="00E5409F"/>
    <w:rsid w:val="00E5461B"/>
    <w:rsid w:val="00E54CCD"/>
    <w:rsid w:val="00E55AD8"/>
    <w:rsid w:val="00E566C7"/>
    <w:rsid w:val="00E57402"/>
    <w:rsid w:val="00E5751D"/>
    <w:rsid w:val="00E5760B"/>
    <w:rsid w:val="00E5777D"/>
    <w:rsid w:val="00E579BA"/>
    <w:rsid w:val="00E57FB1"/>
    <w:rsid w:val="00E60065"/>
    <w:rsid w:val="00E601B2"/>
    <w:rsid w:val="00E60248"/>
    <w:rsid w:val="00E605B9"/>
    <w:rsid w:val="00E60D30"/>
    <w:rsid w:val="00E61054"/>
    <w:rsid w:val="00E61211"/>
    <w:rsid w:val="00E61748"/>
    <w:rsid w:val="00E61E56"/>
    <w:rsid w:val="00E62163"/>
    <w:rsid w:val="00E6236C"/>
    <w:rsid w:val="00E626A1"/>
    <w:rsid w:val="00E63305"/>
    <w:rsid w:val="00E63D9B"/>
    <w:rsid w:val="00E63E25"/>
    <w:rsid w:val="00E63FF9"/>
    <w:rsid w:val="00E6424D"/>
    <w:rsid w:val="00E644B3"/>
    <w:rsid w:val="00E65BFC"/>
    <w:rsid w:val="00E65D20"/>
    <w:rsid w:val="00E6651F"/>
    <w:rsid w:val="00E665FC"/>
    <w:rsid w:val="00E66827"/>
    <w:rsid w:val="00E66EE6"/>
    <w:rsid w:val="00E6735D"/>
    <w:rsid w:val="00E67514"/>
    <w:rsid w:val="00E67F13"/>
    <w:rsid w:val="00E70395"/>
    <w:rsid w:val="00E707EF"/>
    <w:rsid w:val="00E7092A"/>
    <w:rsid w:val="00E70F7A"/>
    <w:rsid w:val="00E70F7F"/>
    <w:rsid w:val="00E711D0"/>
    <w:rsid w:val="00E7149C"/>
    <w:rsid w:val="00E71806"/>
    <w:rsid w:val="00E72901"/>
    <w:rsid w:val="00E736D8"/>
    <w:rsid w:val="00E73DDD"/>
    <w:rsid w:val="00E73FDB"/>
    <w:rsid w:val="00E74163"/>
    <w:rsid w:val="00E75478"/>
    <w:rsid w:val="00E755B2"/>
    <w:rsid w:val="00E7569F"/>
    <w:rsid w:val="00E75DBD"/>
    <w:rsid w:val="00E75F77"/>
    <w:rsid w:val="00E76000"/>
    <w:rsid w:val="00E76245"/>
    <w:rsid w:val="00E76246"/>
    <w:rsid w:val="00E77372"/>
    <w:rsid w:val="00E77C21"/>
    <w:rsid w:val="00E8039D"/>
    <w:rsid w:val="00E80413"/>
    <w:rsid w:val="00E804D5"/>
    <w:rsid w:val="00E80C3B"/>
    <w:rsid w:val="00E80D8E"/>
    <w:rsid w:val="00E81353"/>
    <w:rsid w:val="00E8183F"/>
    <w:rsid w:val="00E818ED"/>
    <w:rsid w:val="00E819CC"/>
    <w:rsid w:val="00E819D0"/>
    <w:rsid w:val="00E81B34"/>
    <w:rsid w:val="00E81B88"/>
    <w:rsid w:val="00E81E97"/>
    <w:rsid w:val="00E828E9"/>
    <w:rsid w:val="00E82B5C"/>
    <w:rsid w:val="00E82B86"/>
    <w:rsid w:val="00E82E5E"/>
    <w:rsid w:val="00E836E3"/>
    <w:rsid w:val="00E83C0D"/>
    <w:rsid w:val="00E84461"/>
    <w:rsid w:val="00E844EF"/>
    <w:rsid w:val="00E844FB"/>
    <w:rsid w:val="00E84E08"/>
    <w:rsid w:val="00E85170"/>
    <w:rsid w:val="00E85CE9"/>
    <w:rsid w:val="00E85D79"/>
    <w:rsid w:val="00E86B5E"/>
    <w:rsid w:val="00E86B93"/>
    <w:rsid w:val="00E86C96"/>
    <w:rsid w:val="00E86E8F"/>
    <w:rsid w:val="00E87453"/>
    <w:rsid w:val="00E87888"/>
    <w:rsid w:val="00E87C63"/>
    <w:rsid w:val="00E901CC"/>
    <w:rsid w:val="00E906A2"/>
    <w:rsid w:val="00E90C3F"/>
    <w:rsid w:val="00E91A5D"/>
    <w:rsid w:val="00E91C48"/>
    <w:rsid w:val="00E91F9A"/>
    <w:rsid w:val="00E92A27"/>
    <w:rsid w:val="00E9422B"/>
    <w:rsid w:val="00E94342"/>
    <w:rsid w:val="00E949BE"/>
    <w:rsid w:val="00E94A55"/>
    <w:rsid w:val="00E94DEB"/>
    <w:rsid w:val="00E94DF7"/>
    <w:rsid w:val="00E95B26"/>
    <w:rsid w:val="00E95D7B"/>
    <w:rsid w:val="00E95F13"/>
    <w:rsid w:val="00E9602C"/>
    <w:rsid w:val="00E969F7"/>
    <w:rsid w:val="00E9717B"/>
    <w:rsid w:val="00EA0C4C"/>
    <w:rsid w:val="00EA297B"/>
    <w:rsid w:val="00EA30FE"/>
    <w:rsid w:val="00EA32BD"/>
    <w:rsid w:val="00EA3A15"/>
    <w:rsid w:val="00EA42F2"/>
    <w:rsid w:val="00EA4A90"/>
    <w:rsid w:val="00EA4B90"/>
    <w:rsid w:val="00EA4BB7"/>
    <w:rsid w:val="00EA55BB"/>
    <w:rsid w:val="00EA5B7A"/>
    <w:rsid w:val="00EA6783"/>
    <w:rsid w:val="00EA6BF6"/>
    <w:rsid w:val="00EA6E4C"/>
    <w:rsid w:val="00EA7705"/>
    <w:rsid w:val="00EA7891"/>
    <w:rsid w:val="00EA7D20"/>
    <w:rsid w:val="00EB08E6"/>
    <w:rsid w:val="00EB0B67"/>
    <w:rsid w:val="00EB0FC7"/>
    <w:rsid w:val="00EB17E2"/>
    <w:rsid w:val="00EB1CDE"/>
    <w:rsid w:val="00EB2AB1"/>
    <w:rsid w:val="00EB2D2A"/>
    <w:rsid w:val="00EB30F6"/>
    <w:rsid w:val="00EB49E6"/>
    <w:rsid w:val="00EB4B34"/>
    <w:rsid w:val="00EB52A9"/>
    <w:rsid w:val="00EB53F1"/>
    <w:rsid w:val="00EB5482"/>
    <w:rsid w:val="00EB55D3"/>
    <w:rsid w:val="00EB5D3B"/>
    <w:rsid w:val="00EB63D2"/>
    <w:rsid w:val="00EB6C62"/>
    <w:rsid w:val="00EB74D9"/>
    <w:rsid w:val="00EB7592"/>
    <w:rsid w:val="00EC12FB"/>
    <w:rsid w:val="00EC15BD"/>
    <w:rsid w:val="00EC20D4"/>
    <w:rsid w:val="00EC2B6C"/>
    <w:rsid w:val="00EC3145"/>
    <w:rsid w:val="00EC3235"/>
    <w:rsid w:val="00EC3470"/>
    <w:rsid w:val="00EC3A0F"/>
    <w:rsid w:val="00EC3E0A"/>
    <w:rsid w:val="00EC412E"/>
    <w:rsid w:val="00EC43EA"/>
    <w:rsid w:val="00EC492E"/>
    <w:rsid w:val="00EC528E"/>
    <w:rsid w:val="00EC57C3"/>
    <w:rsid w:val="00EC5856"/>
    <w:rsid w:val="00EC5C04"/>
    <w:rsid w:val="00EC5DA4"/>
    <w:rsid w:val="00EC62F8"/>
    <w:rsid w:val="00EC6E20"/>
    <w:rsid w:val="00EC6EF7"/>
    <w:rsid w:val="00EC765C"/>
    <w:rsid w:val="00EC7A78"/>
    <w:rsid w:val="00EC7E73"/>
    <w:rsid w:val="00ED057F"/>
    <w:rsid w:val="00ED0CD6"/>
    <w:rsid w:val="00ED119B"/>
    <w:rsid w:val="00ED1784"/>
    <w:rsid w:val="00ED184A"/>
    <w:rsid w:val="00ED20D5"/>
    <w:rsid w:val="00ED28D4"/>
    <w:rsid w:val="00ED2C87"/>
    <w:rsid w:val="00ED3326"/>
    <w:rsid w:val="00ED39C8"/>
    <w:rsid w:val="00ED3C77"/>
    <w:rsid w:val="00ED3DF4"/>
    <w:rsid w:val="00ED4295"/>
    <w:rsid w:val="00ED4893"/>
    <w:rsid w:val="00ED5619"/>
    <w:rsid w:val="00ED5695"/>
    <w:rsid w:val="00ED5B8D"/>
    <w:rsid w:val="00ED5D45"/>
    <w:rsid w:val="00ED6834"/>
    <w:rsid w:val="00ED6C58"/>
    <w:rsid w:val="00ED6EB2"/>
    <w:rsid w:val="00ED6ED6"/>
    <w:rsid w:val="00ED7479"/>
    <w:rsid w:val="00ED7873"/>
    <w:rsid w:val="00ED797A"/>
    <w:rsid w:val="00EE0C1C"/>
    <w:rsid w:val="00EE1134"/>
    <w:rsid w:val="00EE20A7"/>
    <w:rsid w:val="00EE23BB"/>
    <w:rsid w:val="00EE258A"/>
    <w:rsid w:val="00EE2A25"/>
    <w:rsid w:val="00EE2BA5"/>
    <w:rsid w:val="00EE2D61"/>
    <w:rsid w:val="00EE3307"/>
    <w:rsid w:val="00EE3C43"/>
    <w:rsid w:val="00EE3F21"/>
    <w:rsid w:val="00EE47CE"/>
    <w:rsid w:val="00EE4C0D"/>
    <w:rsid w:val="00EE4C20"/>
    <w:rsid w:val="00EE4FF7"/>
    <w:rsid w:val="00EE50CD"/>
    <w:rsid w:val="00EE5443"/>
    <w:rsid w:val="00EE59EE"/>
    <w:rsid w:val="00EE5AC9"/>
    <w:rsid w:val="00EE5F72"/>
    <w:rsid w:val="00EE601E"/>
    <w:rsid w:val="00EE652E"/>
    <w:rsid w:val="00EE66AB"/>
    <w:rsid w:val="00EE66B2"/>
    <w:rsid w:val="00EE7077"/>
    <w:rsid w:val="00EE742B"/>
    <w:rsid w:val="00EE7510"/>
    <w:rsid w:val="00EE7A98"/>
    <w:rsid w:val="00EF01A2"/>
    <w:rsid w:val="00EF028E"/>
    <w:rsid w:val="00EF03E3"/>
    <w:rsid w:val="00EF0811"/>
    <w:rsid w:val="00EF1171"/>
    <w:rsid w:val="00EF1DA0"/>
    <w:rsid w:val="00EF3109"/>
    <w:rsid w:val="00EF31F7"/>
    <w:rsid w:val="00EF322D"/>
    <w:rsid w:val="00EF3DBA"/>
    <w:rsid w:val="00EF3FD2"/>
    <w:rsid w:val="00EF40B1"/>
    <w:rsid w:val="00EF416F"/>
    <w:rsid w:val="00EF4A17"/>
    <w:rsid w:val="00EF4E88"/>
    <w:rsid w:val="00EF50A3"/>
    <w:rsid w:val="00EF53F2"/>
    <w:rsid w:val="00EF58AA"/>
    <w:rsid w:val="00EF67D9"/>
    <w:rsid w:val="00EF69B5"/>
    <w:rsid w:val="00EF70E2"/>
    <w:rsid w:val="00EF735C"/>
    <w:rsid w:val="00EF7504"/>
    <w:rsid w:val="00EF7C09"/>
    <w:rsid w:val="00EF7E34"/>
    <w:rsid w:val="00F004F9"/>
    <w:rsid w:val="00F0073C"/>
    <w:rsid w:val="00F00819"/>
    <w:rsid w:val="00F00897"/>
    <w:rsid w:val="00F00BC0"/>
    <w:rsid w:val="00F01188"/>
    <w:rsid w:val="00F012D1"/>
    <w:rsid w:val="00F012EF"/>
    <w:rsid w:val="00F01347"/>
    <w:rsid w:val="00F0233B"/>
    <w:rsid w:val="00F0245D"/>
    <w:rsid w:val="00F027AB"/>
    <w:rsid w:val="00F02B07"/>
    <w:rsid w:val="00F02BC2"/>
    <w:rsid w:val="00F03162"/>
    <w:rsid w:val="00F03904"/>
    <w:rsid w:val="00F0422E"/>
    <w:rsid w:val="00F042A9"/>
    <w:rsid w:val="00F04940"/>
    <w:rsid w:val="00F04DE7"/>
    <w:rsid w:val="00F05A35"/>
    <w:rsid w:val="00F067C7"/>
    <w:rsid w:val="00F0760E"/>
    <w:rsid w:val="00F07C4B"/>
    <w:rsid w:val="00F10263"/>
    <w:rsid w:val="00F10774"/>
    <w:rsid w:val="00F10895"/>
    <w:rsid w:val="00F10E89"/>
    <w:rsid w:val="00F10F3A"/>
    <w:rsid w:val="00F111EB"/>
    <w:rsid w:val="00F11540"/>
    <w:rsid w:val="00F1201E"/>
    <w:rsid w:val="00F1203E"/>
    <w:rsid w:val="00F12118"/>
    <w:rsid w:val="00F12E4E"/>
    <w:rsid w:val="00F12E94"/>
    <w:rsid w:val="00F13E03"/>
    <w:rsid w:val="00F13E85"/>
    <w:rsid w:val="00F14068"/>
    <w:rsid w:val="00F14848"/>
    <w:rsid w:val="00F14A4E"/>
    <w:rsid w:val="00F15451"/>
    <w:rsid w:val="00F154A4"/>
    <w:rsid w:val="00F15D49"/>
    <w:rsid w:val="00F16969"/>
    <w:rsid w:val="00F174F9"/>
    <w:rsid w:val="00F17873"/>
    <w:rsid w:val="00F17B4D"/>
    <w:rsid w:val="00F2000C"/>
    <w:rsid w:val="00F207A3"/>
    <w:rsid w:val="00F20B0B"/>
    <w:rsid w:val="00F21054"/>
    <w:rsid w:val="00F21798"/>
    <w:rsid w:val="00F2179A"/>
    <w:rsid w:val="00F217F0"/>
    <w:rsid w:val="00F21E89"/>
    <w:rsid w:val="00F2327A"/>
    <w:rsid w:val="00F23527"/>
    <w:rsid w:val="00F239CD"/>
    <w:rsid w:val="00F23B99"/>
    <w:rsid w:val="00F24239"/>
    <w:rsid w:val="00F24D3E"/>
    <w:rsid w:val="00F24EAF"/>
    <w:rsid w:val="00F2501A"/>
    <w:rsid w:val="00F25085"/>
    <w:rsid w:val="00F255E0"/>
    <w:rsid w:val="00F25ACC"/>
    <w:rsid w:val="00F261C0"/>
    <w:rsid w:val="00F2662B"/>
    <w:rsid w:val="00F27423"/>
    <w:rsid w:val="00F2798C"/>
    <w:rsid w:val="00F302BB"/>
    <w:rsid w:val="00F30718"/>
    <w:rsid w:val="00F30A28"/>
    <w:rsid w:val="00F32011"/>
    <w:rsid w:val="00F32038"/>
    <w:rsid w:val="00F32632"/>
    <w:rsid w:val="00F3274E"/>
    <w:rsid w:val="00F328D0"/>
    <w:rsid w:val="00F33E70"/>
    <w:rsid w:val="00F33F35"/>
    <w:rsid w:val="00F341E0"/>
    <w:rsid w:val="00F34567"/>
    <w:rsid w:val="00F3577D"/>
    <w:rsid w:val="00F35938"/>
    <w:rsid w:val="00F3628C"/>
    <w:rsid w:val="00F36591"/>
    <w:rsid w:val="00F366E2"/>
    <w:rsid w:val="00F36926"/>
    <w:rsid w:val="00F36AA7"/>
    <w:rsid w:val="00F370DE"/>
    <w:rsid w:val="00F37D61"/>
    <w:rsid w:val="00F37E36"/>
    <w:rsid w:val="00F404A1"/>
    <w:rsid w:val="00F40D5C"/>
    <w:rsid w:val="00F4127B"/>
    <w:rsid w:val="00F41940"/>
    <w:rsid w:val="00F430EB"/>
    <w:rsid w:val="00F4323B"/>
    <w:rsid w:val="00F432AE"/>
    <w:rsid w:val="00F43669"/>
    <w:rsid w:val="00F43EB3"/>
    <w:rsid w:val="00F44E4A"/>
    <w:rsid w:val="00F45B53"/>
    <w:rsid w:val="00F45E3D"/>
    <w:rsid w:val="00F46637"/>
    <w:rsid w:val="00F46896"/>
    <w:rsid w:val="00F50A03"/>
    <w:rsid w:val="00F512FD"/>
    <w:rsid w:val="00F5178C"/>
    <w:rsid w:val="00F51AD7"/>
    <w:rsid w:val="00F51E02"/>
    <w:rsid w:val="00F5316C"/>
    <w:rsid w:val="00F5376B"/>
    <w:rsid w:val="00F53D6D"/>
    <w:rsid w:val="00F54354"/>
    <w:rsid w:val="00F5461D"/>
    <w:rsid w:val="00F54B85"/>
    <w:rsid w:val="00F5561F"/>
    <w:rsid w:val="00F56687"/>
    <w:rsid w:val="00F56746"/>
    <w:rsid w:val="00F5720E"/>
    <w:rsid w:val="00F5798C"/>
    <w:rsid w:val="00F57B12"/>
    <w:rsid w:val="00F57B14"/>
    <w:rsid w:val="00F60634"/>
    <w:rsid w:val="00F607B8"/>
    <w:rsid w:val="00F609DA"/>
    <w:rsid w:val="00F60E2C"/>
    <w:rsid w:val="00F61025"/>
    <w:rsid w:val="00F61751"/>
    <w:rsid w:val="00F61CA7"/>
    <w:rsid w:val="00F6230B"/>
    <w:rsid w:val="00F623BE"/>
    <w:rsid w:val="00F6242C"/>
    <w:rsid w:val="00F625DA"/>
    <w:rsid w:val="00F625FD"/>
    <w:rsid w:val="00F63E2A"/>
    <w:rsid w:val="00F63E71"/>
    <w:rsid w:val="00F640EB"/>
    <w:rsid w:val="00F6475A"/>
    <w:rsid w:val="00F6497A"/>
    <w:rsid w:val="00F65070"/>
    <w:rsid w:val="00F6530D"/>
    <w:rsid w:val="00F65760"/>
    <w:rsid w:val="00F65B99"/>
    <w:rsid w:val="00F65F91"/>
    <w:rsid w:val="00F6606A"/>
    <w:rsid w:val="00F6645D"/>
    <w:rsid w:val="00F667F0"/>
    <w:rsid w:val="00F66A4A"/>
    <w:rsid w:val="00F66B34"/>
    <w:rsid w:val="00F6707D"/>
    <w:rsid w:val="00F67133"/>
    <w:rsid w:val="00F67259"/>
    <w:rsid w:val="00F67944"/>
    <w:rsid w:val="00F702DB"/>
    <w:rsid w:val="00F707AF"/>
    <w:rsid w:val="00F70C26"/>
    <w:rsid w:val="00F70C97"/>
    <w:rsid w:val="00F713A1"/>
    <w:rsid w:val="00F71596"/>
    <w:rsid w:val="00F7169A"/>
    <w:rsid w:val="00F718A2"/>
    <w:rsid w:val="00F7198D"/>
    <w:rsid w:val="00F72394"/>
    <w:rsid w:val="00F7258B"/>
    <w:rsid w:val="00F72C96"/>
    <w:rsid w:val="00F73389"/>
    <w:rsid w:val="00F73509"/>
    <w:rsid w:val="00F73B99"/>
    <w:rsid w:val="00F742EF"/>
    <w:rsid w:val="00F745EE"/>
    <w:rsid w:val="00F745FA"/>
    <w:rsid w:val="00F74A0F"/>
    <w:rsid w:val="00F74D58"/>
    <w:rsid w:val="00F753DC"/>
    <w:rsid w:val="00F755BC"/>
    <w:rsid w:val="00F755FD"/>
    <w:rsid w:val="00F756C1"/>
    <w:rsid w:val="00F75CD1"/>
    <w:rsid w:val="00F75E41"/>
    <w:rsid w:val="00F77E64"/>
    <w:rsid w:val="00F80AA5"/>
    <w:rsid w:val="00F81124"/>
    <w:rsid w:val="00F81225"/>
    <w:rsid w:val="00F81382"/>
    <w:rsid w:val="00F8145B"/>
    <w:rsid w:val="00F81F5C"/>
    <w:rsid w:val="00F81FD4"/>
    <w:rsid w:val="00F8224D"/>
    <w:rsid w:val="00F8282A"/>
    <w:rsid w:val="00F83278"/>
    <w:rsid w:val="00F83309"/>
    <w:rsid w:val="00F834E4"/>
    <w:rsid w:val="00F83EB4"/>
    <w:rsid w:val="00F84036"/>
    <w:rsid w:val="00F849EC"/>
    <w:rsid w:val="00F84A36"/>
    <w:rsid w:val="00F84B84"/>
    <w:rsid w:val="00F84FFC"/>
    <w:rsid w:val="00F853AE"/>
    <w:rsid w:val="00F85AA2"/>
    <w:rsid w:val="00F85E16"/>
    <w:rsid w:val="00F866DB"/>
    <w:rsid w:val="00F872C2"/>
    <w:rsid w:val="00F874A8"/>
    <w:rsid w:val="00F875BC"/>
    <w:rsid w:val="00F876C2"/>
    <w:rsid w:val="00F8792E"/>
    <w:rsid w:val="00F90520"/>
    <w:rsid w:val="00F90AB7"/>
    <w:rsid w:val="00F90D76"/>
    <w:rsid w:val="00F91141"/>
    <w:rsid w:val="00F91527"/>
    <w:rsid w:val="00F9187C"/>
    <w:rsid w:val="00F91C27"/>
    <w:rsid w:val="00F92092"/>
    <w:rsid w:val="00F9272A"/>
    <w:rsid w:val="00F92A72"/>
    <w:rsid w:val="00F92BE7"/>
    <w:rsid w:val="00F93BF8"/>
    <w:rsid w:val="00F93EA0"/>
    <w:rsid w:val="00F95186"/>
    <w:rsid w:val="00F95B78"/>
    <w:rsid w:val="00F96BC0"/>
    <w:rsid w:val="00F96E32"/>
    <w:rsid w:val="00F9773A"/>
    <w:rsid w:val="00F97DD8"/>
    <w:rsid w:val="00F97EB2"/>
    <w:rsid w:val="00FA00C4"/>
    <w:rsid w:val="00FA06F8"/>
    <w:rsid w:val="00FA2377"/>
    <w:rsid w:val="00FA2A3E"/>
    <w:rsid w:val="00FA2E2A"/>
    <w:rsid w:val="00FA35C3"/>
    <w:rsid w:val="00FA416A"/>
    <w:rsid w:val="00FA4439"/>
    <w:rsid w:val="00FA47D8"/>
    <w:rsid w:val="00FA49E8"/>
    <w:rsid w:val="00FA58BD"/>
    <w:rsid w:val="00FA5D75"/>
    <w:rsid w:val="00FA664C"/>
    <w:rsid w:val="00FA6D08"/>
    <w:rsid w:val="00FA7747"/>
    <w:rsid w:val="00FA7B3B"/>
    <w:rsid w:val="00FB0158"/>
    <w:rsid w:val="00FB029E"/>
    <w:rsid w:val="00FB0322"/>
    <w:rsid w:val="00FB1DD3"/>
    <w:rsid w:val="00FB1FC8"/>
    <w:rsid w:val="00FB26DC"/>
    <w:rsid w:val="00FB2E1F"/>
    <w:rsid w:val="00FB33F9"/>
    <w:rsid w:val="00FB416A"/>
    <w:rsid w:val="00FB4177"/>
    <w:rsid w:val="00FB44E5"/>
    <w:rsid w:val="00FB4819"/>
    <w:rsid w:val="00FB565C"/>
    <w:rsid w:val="00FB5891"/>
    <w:rsid w:val="00FB59A8"/>
    <w:rsid w:val="00FB5A28"/>
    <w:rsid w:val="00FB5D89"/>
    <w:rsid w:val="00FB5F83"/>
    <w:rsid w:val="00FB68F3"/>
    <w:rsid w:val="00FB6F33"/>
    <w:rsid w:val="00FB7414"/>
    <w:rsid w:val="00FB7BBF"/>
    <w:rsid w:val="00FB7C75"/>
    <w:rsid w:val="00FB7FF4"/>
    <w:rsid w:val="00FC0078"/>
    <w:rsid w:val="00FC01A3"/>
    <w:rsid w:val="00FC0349"/>
    <w:rsid w:val="00FC0C1B"/>
    <w:rsid w:val="00FC18F2"/>
    <w:rsid w:val="00FC1918"/>
    <w:rsid w:val="00FC1C44"/>
    <w:rsid w:val="00FC2B6B"/>
    <w:rsid w:val="00FC2FB7"/>
    <w:rsid w:val="00FC314A"/>
    <w:rsid w:val="00FC34BD"/>
    <w:rsid w:val="00FC3A1F"/>
    <w:rsid w:val="00FC3CA0"/>
    <w:rsid w:val="00FC5182"/>
    <w:rsid w:val="00FC573E"/>
    <w:rsid w:val="00FC591A"/>
    <w:rsid w:val="00FC598E"/>
    <w:rsid w:val="00FC5C91"/>
    <w:rsid w:val="00FC5DC2"/>
    <w:rsid w:val="00FC5EEE"/>
    <w:rsid w:val="00FC6132"/>
    <w:rsid w:val="00FC626E"/>
    <w:rsid w:val="00FC6661"/>
    <w:rsid w:val="00FC6C32"/>
    <w:rsid w:val="00FC7013"/>
    <w:rsid w:val="00FC74E0"/>
    <w:rsid w:val="00FC771A"/>
    <w:rsid w:val="00FC7A9E"/>
    <w:rsid w:val="00FC7BEC"/>
    <w:rsid w:val="00FC7CBB"/>
    <w:rsid w:val="00FD0300"/>
    <w:rsid w:val="00FD0482"/>
    <w:rsid w:val="00FD086A"/>
    <w:rsid w:val="00FD128F"/>
    <w:rsid w:val="00FD14ED"/>
    <w:rsid w:val="00FD1CC1"/>
    <w:rsid w:val="00FD2344"/>
    <w:rsid w:val="00FD2D24"/>
    <w:rsid w:val="00FD2EF1"/>
    <w:rsid w:val="00FD3348"/>
    <w:rsid w:val="00FD37C6"/>
    <w:rsid w:val="00FD382E"/>
    <w:rsid w:val="00FD3AAE"/>
    <w:rsid w:val="00FD4660"/>
    <w:rsid w:val="00FD4A56"/>
    <w:rsid w:val="00FD4DC0"/>
    <w:rsid w:val="00FD5DD2"/>
    <w:rsid w:val="00FD5EB8"/>
    <w:rsid w:val="00FD6102"/>
    <w:rsid w:val="00FD62E7"/>
    <w:rsid w:val="00FD62F3"/>
    <w:rsid w:val="00FD67DA"/>
    <w:rsid w:val="00FD6B6A"/>
    <w:rsid w:val="00FD6ED2"/>
    <w:rsid w:val="00FD7248"/>
    <w:rsid w:val="00FD7C61"/>
    <w:rsid w:val="00FD7EE3"/>
    <w:rsid w:val="00FE031E"/>
    <w:rsid w:val="00FE0E10"/>
    <w:rsid w:val="00FE0F7E"/>
    <w:rsid w:val="00FE10DB"/>
    <w:rsid w:val="00FE11B6"/>
    <w:rsid w:val="00FE1240"/>
    <w:rsid w:val="00FE1303"/>
    <w:rsid w:val="00FE13C4"/>
    <w:rsid w:val="00FE18E1"/>
    <w:rsid w:val="00FE19FF"/>
    <w:rsid w:val="00FE1B8F"/>
    <w:rsid w:val="00FE1BD3"/>
    <w:rsid w:val="00FE3512"/>
    <w:rsid w:val="00FE38E9"/>
    <w:rsid w:val="00FE3958"/>
    <w:rsid w:val="00FE3AAC"/>
    <w:rsid w:val="00FE3B65"/>
    <w:rsid w:val="00FE3BD6"/>
    <w:rsid w:val="00FE3C00"/>
    <w:rsid w:val="00FE488B"/>
    <w:rsid w:val="00FE4BA3"/>
    <w:rsid w:val="00FE4F74"/>
    <w:rsid w:val="00FE52EA"/>
    <w:rsid w:val="00FE61FC"/>
    <w:rsid w:val="00FE68A9"/>
    <w:rsid w:val="00FE6AF3"/>
    <w:rsid w:val="00FE6E7F"/>
    <w:rsid w:val="00FE7009"/>
    <w:rsid w:val="00FF0532"/>
    <w:rsid w:val="00FF09E9"/>
    <w:rsid w:val="00FF0EEC"/>
    <w:rsid w:val="00FF197B"/>
    <w:rsid w:val="00FF1A6E"/>
    <w:rsid w:val="00FF1A9F"/>
    <w:rsid w:val="00FF1CBF"/>
    <w:rsid w:val="00FF20AD"/>
    <w:rsid w:val="00FF21CB"/>
    <w:rsid w:val="00FF22F1"/>
    <w:rsid w:val="00FF280C"/>
    <w:rsid w:val="00FF3897"/>
    <w:rsid w:val="00FF3AE1"/>
    <w:rsid w:val="00FF3BCE"/>
    <w:rsid w:val="00FF3CD1"/>
    <w:rsid w:val="00FF3F33"/>
    <w:rsid w:val="00FF4356"/>
    <w:rsid w:val="00FF4574"/>
    <w:rsid w:val="00FF4A8A"/>
    <w:rsid w:val="00FF50E5"/>
    <w:rsid w:val="00FF6411"/>
    <w:rsid w:val="00FF6560"/>
    <w:rsid w:val="00FF6BD9"/>
    <w:rsid w:val="00FF6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6D40B5B0"/>
  <w15:chartTrackingRefBased/>
  <w15:docId w15:val="{B0FB085C-9FCB-4F1C-88FD-722B1669B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,bt2,body text1"/>
    <w:basedOn w:val="Normal"/>
    <w:link w:val="BodyTextChar1"/>
    <w:rsid w:val="0071520C"/>
    <w:pPr>
      <w:spacing w:after="120"/>
    </w:pPr>
    <w:rPr>
      <w:rFonts w:cs="Angsana New"/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,bt2 Char,body text1 Char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">
    <w:name w:val="Header Char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rFonts w:cs="Angsana New"/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rFonts w:cs="Angsana New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table" w:styleId="Table3Deffects2">
    <w:name w:val="Table 3D effects 2"/>
    <w:basedOn w:val="TableNormal"/>
    <w:rsid w:val="0058283A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8Char1">
    <w:name w:val="Heading 8 Char1"/>
    <w:rsid w:val="002B1AA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BodyText2Char1">
    <w:name w:val="Body Text 2 Char1"/>
    <w:rsid w:val="002B1AAD"/>
    <w:rPr>
      <w:rFonts w:ascii="Book Antiqua" w:eastAsia="Times New Roman" w:hAnsi="Book Antiqua" w:cs="Times New Roman"/>
      <w:szCs w:val="22"/>
    </w:rPr>
  </w:style>
  <w:style w:type="paragraph" w:styleId="Title">
    <w:name w:val="Title"/>
    <w:basedOn w:val="Normal"/>
    <w:next w:val="Normal"/>
    <w:link w:val="TitleChar"/>
    <w:uiPriority w:val="10"/>
    <w:qFormat/>
    <w:rsid w:val="002B1AAD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 w:cs="Angsana New"/>
      <w:color w:val="17365D"/>
      <w:spacing w:val="5"/>
      <w:kern w:val="28"/>
      <w:sz w:val="52"/>
      <w:szCs w:val="66"/>
    </w:rPr>
  </w:style>
  <w:style w:type="character" w:customStyle="1" w:styleId="TitleChar">
    <w:name w:val="Title Char"/>
    <w:link w:val="Title"/>
    <w:uiPriority w:val="10"/>
    <w:rsid w:val="002B1AAD"/>
    <w:rPr>
      <w:rFonts w:ascii="Cambria" w:hAnsi="Cambria" w:cs="Angsana New"/>
      <w:color w:val="17365D"/>
      <w:spacing w:val="5"/>
      <w:kern w:val="28"/>
      <w:sz w:val="52"/>
      <w:szCs w:val="66"/>
    </w:rPr>
  </w:style>
  <w:style w:type="paragraph" w:styleId="NoSpacing">
    <w:name w:val="No Spacing"/>
    <w:uiPriority w:val="1"/>
    <w:qFormat/>
    <w:rsid w:val="002B1A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numbernegative">
    <w:name w:val="number negative"/>
    <w:basedOn w:val="Normal"/>
    <w:rsid w:val="002B1A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 w:cs="Angsana New"/>
      <w:sz w:val="20"/>
      <w:szCs w:val="20"/>
      <w:lang w:val="en-GB"/>
    </w:rPr>
  </w:style>
  <w:style w:type="character" w:styleId="Hyperlink">
    <w:name w:val="Hyperlink"/>
    <w:unhideWhenUsed/>
    <w:rsid w:val="002B1AAD"/>
    <w:rPr>
      <w:color w:val="0000FF"/>
      <w:u w:val="single"/>
    </w:rPr>
  </w:style>
  <w:style w:type="character" w:customStyle="1" w:styleId="HeaderChar1">
    <w:name w:val="Header Char1"/>
    <w:rsid w:val="002B1AAD"/>
    <w:rPr>
      <w:rFonts w:ascii="Arial" w:eastAsia="Times New Roman" w:hAnsi="Arial" w:cs="Times New Roman"/>
      <w:sz w:val="18"/>
      <w:szCs w:val="18"/>
    </w:rPr>
  </w:style>
  <w:style w:type="table" w:styleId="TableGridLight">
    <w:name w:val="Grid Table Light"/>
    <w:basedOn w:val="TableNormal"/>
    <w:uiPriority w:val="40"/>
    <w:rsid w:val="004F15D3"/>
    <w:rPr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4F15D3"/>
    <w:rPr>
      <w:sz w:val="22"/>
      <w:szCs w:val="28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ccountingPolicy">
    <w:name w:val="Accounting Policy"/>
    <w:basedOn w:val="Normal"/>
    <w:link w:val="AccountingPolicyChar1"/>
    <w:rsid w:val="003B712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B7123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3B712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3B7123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B712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3B7123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B7123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B7123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B7123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B7123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B7123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B7123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B7123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B7123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3B7123"/>
    <w:rPr>
      <w:i/>
      <w:iCs/>
    </w:rPr>
  </w:style>
  <w:style w:type="character" w:customStyle="1" w:styleId="apple-converted-space">
    <w:name w:val="apple-converted-space"/>
    <w:rsid w:val="003B7123"/>
  </w:style>
  <w:style w:type="paragraph" w:customStyle="1" w:styleId="TableParagraph">
    <w:name w:val="Table Paragraph"/>
    <w:basedOn w:val="Normal"/>
    <w:uiPriority w:val="1"/>
    <w:qFormat/>
    <w:rsid w:val="003B712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3B7123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54D92"/>
    <w:rPr>
      <w:rFonts w:cs="Angsana New"/>
      <w:sz w:val="20"/>
      <w:szCs w:val="25"/>
    </w:rPr>
  </w:style>
  <w:style w:type="character" w:customStyle="1" w:styleId="EndnoteTextChar">
    <w:name w:val="Endnote Text Char"/>
    <w:link w:val="EndnoteText"/>
    <w:uiPriority w:val="99"/>
    <w:semiHidden/>
    <w:rsid w:val="00B54D92"/>
    <w:rPr>
      <w:rFonts w:ascii="Arial" w:hAnsi="Arial" w:cs="Angsana New"/>
      <w:szCs w:val="25"/>
    </w:rPr>
  </w:style>
  <w:style w:type="character" w:styleId="EndnoteReference">
    <w:name w:val="endnote reference"/>
    <w:uiPriority w:val="99"/>
    <w:semiHidden/>
    <w:unhideWhenUsed/>
    <w:rsid w:val="00B54D9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70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8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8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2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984266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657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71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CAF329-3D13-4A4F-810B-DBD57CA22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</TotalTime>
  <Pages>3</Pages>
  <Words>566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Somjai, Nigonyanont</cp:lastModifiedBy>
  <cp:revision>3</cp:revision>
  <cp:lastPrinted>2019-11-04T10:16:00Z</cp:lastPrinted>
  <dcterms:created xsi:type="dcterms:W3CDTF">2019-11-06T10:48:00Z</dcterms:created>
  <dcterms:modified xsi:type="dcterms:W3CDTF">2019-11-06T10:51:00Z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