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1E795" w14:textId="77777777" w:rsidR="00804175" w:rsidRPr="000B7330" w:rsidRDefault="00804175" w:rsidP="00D150DF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14271502"/>
      <w:r w:rsidRPr="000B73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B733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B73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ECE0557" w14:textId="77777777" w:rsidR="00A13733" w:rsidRPr="000B7330" w:rsidRDefault="00A13733" w:rsidP="00390DD8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AFACA4" w14:textId="77777777" w:rsidR="00804175" w:rsidRPr="000B7330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7E7EFC85" w14:textId="77777777" w:rsidR="00804175" w:rsidRPr="000B7330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68AA7E90" w14:textId="77777777" w:rsidR="00BE7864" w:rsidRPr="000B7330" w:rsidRDefault="00BE7864" w:rsidP="00BE78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</w:t>
      </w:r>
      <w:r w:rsidR="00A2272D" w:rsidRPr="000B7330">
        <w:rPr>
          <w:rFonts w:asciiTheme="majorBidi" w:hAnsiTheme="majorBidi" w:cstheme="majorBidi"/>
          <w:sz w:val="30"/>
          <w:szCs w:val="30"/>
          <w:cs/>
          <w:lang w:bidi="th-TH"/>
        </w:rPr>
        <w:t>ง</w:t>
      </w:r>
      <w:r w:rsidR="000F70FA" w:rsidRPr="000B7330">
        <w:rPr>
          <w:rFonts w:asciiTheme="majorBidi" w:hAnsiTheme="majorBidi" w:cstheme="majorBidi"/>
          <w:sz w:val="30"/>
          <w:szCs w:val="30"/>
          <w:cs/>
          <w:lang w:bidi="th-TH"/>
        </w:rPr>
        <w:t>ทาง</w:t>
      </w:r>
      <w:r w:rsidRPr="000B7330">
        <w:rPr>
          <w:rFonts w:asciiTheme="majorBidi" w:hAnsiTheme="majorBidi" w:cstheme="majorBidi"/>
          <w:sz w:val="30"/>
          <w:szCs w:val="30"/>
          <w:cs/>
          <w:lang w:bidi="th-TH"/>
        </w:rPr>
        <w:t>บัญชี</w:t>
      </w:r>
    </w:p>
    <w:p w14:paraId="6FC64B14" w14:textId="77777777" w:rsidR="00FC6132" w:rsidRPr="000B7330" w:rsidRDefault="00335ACC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253B2645" w14:textId="77777777" w:rsidR="00335ACC" w:rsidRPr="000B7330" w:rsidRDefault="00335ACC" w:rsidP="00335AC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</w:p>
    <w:p w14:paraId="6937DD09" w14:textId="77777777" w:rsidR="00335ACC" w:rsidRPr="000B7330" w:rsidRDefault="00335ACC" w:rsidP="00335AC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14:paraId="1F279669" w14:textId="77777777" w:rsidR="00804175" w:rsidRPr="000B7330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4CC20273" w14:textId="77777777" w:rsidR="00FC6132" w:rsidRPr="000B7330" w:rsidRDefault="00804175" w:rsidP="00FC61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เจ้าหนี้การค้า</w:t>
      </w:r>
    </w:p>
    <w:p w14:paraId="49E4DA7B" w14:textId="77777777" w:rsidR="0080473F" w:rsidRPr="000B7330" w:rsidRDefault="0080473F" w:rsidP="0080473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14:paraId="6B9E7F51" w14:textId="77777777" w:rsidR="00804175" w:rsidRPr="000B7330" w:rsidRDefault="00630EB6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  <w:r w:rsidR="00953F95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3A873013" w14:textId="77777777" w:rsidR="00D53BDD" w:rsidRPr="000B7330" w:rsidRDefault="00D53BDD" w:rsidP="00D53BD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กำไรต่อหุ้นขั้นพื้นฐาน</w:t>
      </w:r>
    </w:p>
    <w:p w14:paraId="6F4C273C" w14:textId="77777777" w:rsidR="00432641" w:rsidRPr="000B7330" w:rsidRDefault="00432641" w:rsidP="00D53BD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578A1CEF" w14:textId="77777777" w:rsidR="00804175" w:rsidRPr="000B7330" w:rsidRDefault="00804175" w:rsidP="00AB3D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6884EBA4" w14:textId="77777777" w:rsidR="005057CA" w:rsidRPr="000B7330" w:rsidRDefault="005057CA" w:rsidP="006827D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4E50E538" w14:textId="1E57C2E4" w:rsidR="00D816DB" w:rsidRDefault="00E67514" w:rsidP="00953F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การจัดประเภทรายการใหม่</w:t>
      </w:r>
    </w:p>
    <w:p w14:paraId="2B691478" w14:textId="77777777" w:rsidR="00DE597B" w:rsidRPr="000B7330" w:rsidRDefault="00DE597B" w:rsidP="00DE597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27DC58E8" w14:textId="77777777" w:rsidR="00DE597B" w:rsidRPr="000B7330" w:rsidRDefault="00DE597B" w:rsidP="00DE597B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bookmarkEnd w:id="0"/>
    <w:p w14:paraId="10766BBD" w14:textId="77777777" w:rsidR="00804175" w:rsidRPr="000B7330" w:rsidRDefault="00804175" w:rsidP="007969BD">
      <w:pPr>
        <w:pStyle w:val="index"/>
        <w:tabs>
          <w:tab w:val="clear" w:pos="1134"/>
        </w:tabs>
        <w:spacing w:after="0" w:line="38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A0FF5B2" w14:textId="77777777" w:rsidR="00804175" w:rsidRPr="000B7330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184CE" w14:textId="77777777" w:rsidR="00804175" w:rsidRPr="000B7330" w:rsidRDefault="00804175" w:rsidP="000B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A7B3B" w:rsidRPr="000B7330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E7864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BDA">
        <w:rPr>
          <w:rFonts w:asciiTheme="majorBidi" w:hAnsiTheme="majorBidi" w:cstheme="majorBidi"/>
          <w:sz w:val="30"/>
          <w:szCs w:val="30"/>
        </w:rPr>
        <w:t xml:space="preserve">7 </w:t>
      </w:r>
      <w:r w:rsidR="00863BDA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863BDA">
        <w:rPr>
          <w:rFonts w:asciiTheme="majorBidi" w:hAnsiTheme="majorBidi" w:cstheme="majorBidi"/>
          <w:sz w:val="30"/>
          <w:szCs w:val="30"/>
        </w:rPr>
        <w:t>2562</w:t>
      </w:r>
    </w:p>
    <w:p w14:paraId="6F60B630" w14:textId="77777777" w:rsidR="00804175" w:rsidRPr="000B7330" w:rsidRDefault="00804175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3A4A18" w14:textId="77777777" w:rsidR="008F6C75" w:rsidRPr="000B7330" w:rsidRDefault="008F6C75" w:rsidP="00AB3DE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33961E6" w14:textId="77777777" w:rsidR="008F6C75" w:rsidRPr="000B7330" w:rsidRDefault="008F6C75" w:rsidP="008F6C75">
      <w:pPr>
        <w:rPr>
          <w:rFonts w:asciiTheme="majorBidi" w:hAnsiTheme="majorBidi" w:cstheme="majorBidi"/>
          <w:sz w:val="30"/>
          <w:szCs w:val="30"/>
          <w:cs/>
        </w:rPr>
      </w:pPr>
    </w:p>
    <w:p w14:paraId="1B6D6CAE" w14:textId="77777777" w:rsidR="008F6C75" w:rsidRPr="000B7330" w:rsidRDefault="008F6C75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CA3597" w:rsidRPr="000B7330">
        <w:rPr>
          <w:rFonts w:asciiTheme="majorBidi" w:hAnsiTheme="majorBidi" w:cstheme="majorBidi"/>
          <w:sz w:val="30"/>
          <w:szCs w:val="30"/>
          <w:cs/>
        </w:rPr>
        <w:t xml:space="preserve">ซีโอแอล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FD6B6A" w:rsidRPr="000B7330">
        <w:rPr>
          <w:rFonts w:asciiTheme="majorBidi" w:hAnsiTheme="majorBidi" w:cstheme="majorBidi"/>
          <w:sz w:val="30"/>
          <w:szCs w:val="30"/>
        </w:rPr>
        <w:t>(</w:t>
      </w:r>
      <w:r w:rsidRPr="000B7330">
        <w:rPr>
          <w:rFonts w:asciiTheme="majorBidi" w:hAnsiTheme="majorBidi" w:cstheme="majorBidi"/>
          <w:sz w:val="30"/>
          <w:szCs w:val="30"/>
        </w:rPr>
        <w:t>“</w:t>
      </w:r>
      <w:r w:rsidRPr="000B733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B7330">
        <w:rPr>
          <w:rFonts w:asciiTheme="majorBidi" w:hAnsiTheme="majorBidi" w:cstheme="majorBidi"/>
          <w:sz w:val="30"/>
          <w:szCs w:val="30"/>
        </w:rPr>
        <w:t>”</w:t>
      </w:r>
      <w:r w:rsidR="00FD6B6A" w:rsidRPr="000B7330">
        <w:rPr>
          <w:rFonts w:asciiTheme="majorBidi" w:hAnsiTheme="majorBidi" w:cstheme="majorBidi"/>
          <w:sz w:val="30"/>
          <w:szCs w:val="30"/>
        </w:rPr>
        <w:t>)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24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ซอยอ่อนนุช </w:t>
      </w:r>
      <w:r w:rsidRPr="000B7330">
        <w:rPr>
          <w:rFonts w:asciiTheme="majorBidi" w:hAnsiTheme="majorBidi" w:cstheme="majorBidi"/>
          <w:sz w:val="30"/>
          <w:szCs w:val="30"/>
        </w:rPr>
        <w:t xml:space="preserve">66/1 </w:t>
      </w:r>
      <w:r w:rsidR="00BB3467" w:rsidRPr="000B7330">
        <w:rPr>
          <w:rFonts w:asciiTheme="majorBidi" w:hAnsiTheme="majorBidi" w:cstheme="majorBidi"/>
          <w:sz w:val="30"/>
          <w:szCs w:val="30"/>
          <w:cs/>
        </w:rPr>
        <w:t>ถนนอ่อนนุช แขวงอ่อนนุช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เขตสวนหลวง กรุงเทพมหานคร</w:t>
      </w:r>
    </w:p>
    <w:p w14:paraId="4FEF048F" w14:textId="77777777" w:rsidR="008F6C75" w:rsidRPr="000B7330" w:rsidRDefault="008F6C75" w:rsidP="00934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EC861" w14:textId="77777777" w:rsidR="00CA3597" w:rsidRPr="000B7330" w:rsidRDefault="0060763B" w:rsidP="00CA3597">
      <w:pPr>
        <w:pStyle w:val="block"/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ผู้ถือหุ้นรายใหญ่ในระหว่างงวด</w:t>
      </w:r>
      <w:r w:rsidR="00CA3597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D07E5F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โฮลด์ โคลล์ จำกัด </w:t>
      </w:r>
      <w:r w:rsidR="00D92EE9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="00122108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D07E5F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ป็นนิติบุคคล</w:t>
      </w:r>
      <w:r w:rsidR="001702FB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="00D07E5F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จัดตั้งขึ้นในประเทศไทย</w:t>
      </w:r>
      <w:r w:rsidR="001702FB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F70FA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1702FB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กลุ่มจิราธิวัฒน์</w:t>
      </w:r>
      <w:r w:rsidR="00CA3597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และกลุ่มอุ่นใจ</w:t>
      </w:r>
      <w:r w:rsidR="00CA3597" w:rsidRPr="000B733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92EE9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โดย</w:t>
      </w:r>
      <w:r w:rsidR="00DF63B7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ถือหุ้นรวมประมาณร้อยละ</w:t>
      </w:r>
      <w:r w:rsidR="003D23A7" w:rsidRPr="000B7330">
        <w:rPr>
          <w:rFonts w:asciiTheme="majorBidi" w:hAnsiTheme="majorBidi" w:cstheme="majorBidi"/>
          <w:sz w:val="30"/>
          <w:szCs w:val="30"/>
          <w:lang w:val="en-US" w:bidi="th-TH"/>
        </w:rPr>
        <w:t xml:space="preserve"> 66</w:t>
      </w:r>
    </w:p>
    <w:p w14:paraId="43A9F054" w14:textId="77777777" w:rsidR="008F6C75" w:rsidRPr="000B7330" w:rsidRDefault="008F6C75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59E1B" w14:textId="77777777" w:rsidR="00D65FA8" w:rsidRPr="000B7330" w:rsidRDefault="00D65FA8" w:rsidP="00D65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บริษัทและบริษัทย่อยดำเนินธุรกิจหลักเกี่ยวกับการจัดจำหน่ายเครื่องเขียน หนังสือ และอุปกรณ์สำนักงาน โดยรับ</w:t>
      </w:r>
      <w:r w:rsidR="00DD43D1" w:rsidRPr="000B7330">
        <w:rPr>
          <w:rFonts w:asciiTheme="majorBidi" w:hAnsiTheme="majorBidi" w:cstheme="majorBidi"/>
          <w:spacing w:val="-6"/>
          <w:sz w:val="30"/>
          <w:szCs w:val="30"/>
        </w:rPr>
        <w:br/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คำสั่งซื้อผ่านระบบ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</w:rPr>
        <w:t xml:space="preserve">Call-Center </w:t>
      </w:r>
      <w:r w:rsidRPr="000B7330">
        <w:rPr>
          <w:rFonts w:asciiTheme="majorBidi" w:hAnsiTheme="majorBidi" w:cstheme="majorBidi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และให้เช่าพื้นที่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>คลังสินค้า รายละเอียดของบริษัทย่อย ณ วันที่</w:t>
      </w:r>
      <w:r w:rsidRPr="000B733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4815" w:rsidRPr="000B7330">
        <w:rPr>
          <w:rFonts w:asciiTheme="majorBidi" w:hAnsiTheme="majorBidi" w:cstheme="majorBidi"/>
          <w:spacing w:val="-4"/>
          <w:sz w:val="30"/>
          <w:szCs w:val="30"/>
          <w:cs/>
        </w:rPr>
        <w:t xml:space="preserve">30 </w:t>
      </w:r>
      <w:r w:rsidR="008F3F7A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0B7330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3E78D8" w:rsidRPr="000B7330">
        <w:rPr>
          <w:rFonts w:asciiTheme="majorBidi" w:hAnsiTheme="majorBidi" w:cstheme="majorBidi"/>
          <w:spacing w:val="-4"/>
          <w:sz w:val="30"/>
          <w:szCs w:val="30"/>
        </w:rPr>
        <w:t>562</w:t>
      </w:r>
      <w:r w:rsidRPr="000B733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471C8" w:rsidRPr="000B7330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="004471C8" w:rsidRPr="000B7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E78D8" w:rsidRPr="000B7330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0B733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ได้เปิดเผยไว้ในหมายเหตุข้อ </w:t>
      </w:r>
      <w:r w:rsidR="00F366E2" w:rsidRPr="000B7330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603F589C" w14:textId="77777777" w:rsidR="0085744E" w:rsidRPr="008B0F4D" w:rsidRDefault="0085744E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79373A9A" w14:textId="77777777" w:rsidR="0015706E" w:rsidRPr="000B7330" w:rsidRDefault="00804175" w:rsidP="0021279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D00F4B" w14:textId="77777777" w:rsidR="0015706E" w:rsidRPr="000B7330" w:rsidRDefault="0015706E" w:rsidP="0015706E">
      <w:pPr>
        <w:rPr>
          <w:rFonts w:asciiTheme="majorBidi" w:hAnsiTheme="majorBidi" w:cstheme="majorBidi"/>
          <w:sz w:val="30"/>
          <w:szCs w:val="30"/>
        </w:rPr>
      </w:pPr>
    </w:p>
    <w:p w14:paraId="06E79913" w14:textId="77777777" w:rsidR="008F6C75" w:rsidRPr="000B7330" w:rsidRDefault="008F6C75" w:rsidP="00212791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left" w:pos="630"/>
        </w:tabs>
        <w:ind w:left="540" w:right="-43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14:paraId="7DE825CC" w14:textId="77777777" w:rsidR="008F6C75" w:rsidRPr="000B7330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EF048" w14:textId="6174B53C" w:rsidR="008F6C75" w:rsidRPr="000B7330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0B7330">
        <w:rPr>
          <w:rFonts w:asciiTheme="majorBidi" w:hAnsiTheme="majorBidi" w:cstheme="majorBidi"/>
          <w:sz w:val="30"/>
          <w:szCs w:val="30"/>
          <w:cs/>
        </w:rPr>
        <w:t>นี้</w:t>
      </w:r>
      <w:r w:rsidR="0090004D" w:rsidRPr="000B7330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D70717">
        <w:rPr>
          <w:rFonts w:asciiTheme="majorBidi" w:hAnsiTheme="majorBidi" w:cstheme="majorBidi"/>
          <w:sz w:val="30"/>
          <w:szCs w:val="30"/>
        </w:rPr>
        <w:br/>
      </w:r>
      <w:r w:rsidR="0090004D" w:rsidRPr="000B733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96F" w:rsidRPr="000B7330">
        <w:rPr>
          <w:rFonts w:asciiTheme="majorBidi" w:hAnsiTheme="majorBidi" w:cstheme="majorBidi"/>
          <w:sz w:val="30"/>
          <w:szCs w:val="30"/>
        </w:rPr>
        <w:t>(“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0B7330">
        <w:rPr>
          <w:rFonts w:asciiTheme="majorBidi" w:hAnsiTheme="majorBidi" w:cstheme="majorBidi"/>
          <w:sz w:val="30"/>
          <w:szCs w:val="30"/>
        </w:rPr>
        <w:t>”)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864" w:rsidRPr="000B7330">
        <w:rPr>
          <w:rFonts w:asciiTheme="majorBidi" w:hAnsiTheme="majorBidi" w:cstheme="majorBidi"/>
          <w:sz w:val="30"/>
          <w:szCs w:val="30"/>
          <w:cs/>
        </w:rPr>
        <w:t>ตาม</w:t>
      </w:r>
      <w:r w:rsidR="0080063F" w:rsidRPr="000B7330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Pr="000B7330">
        <w:rPr>
          <w:rFonts w:asciiTheme="majorBidi" w:hAnsiTheme="majorBidi" w:cstheme="majorBidi"/>
          <w:sz w:val="30"/>
          <w:szCs w:val="30"/>
        </w:rPr>
        <w:t>34</w:t>
      </w:r>
      <w:r w:rsidR="00BE7864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46D17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8E0FD6" w:rsidRPr="000B733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15706E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0B7330">
        <w:rPr>
          <w:rFonts w:asciiTheme="majorBidi" w:hAnsiTheme="majorBidi" w:cstheme="majorBidi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BCBD3" w14:textId="3D845691" w:rsidR="000254C1" w:rsidRPr="000B7330" w:rsidRDefault="000254C1" w:rsidP="000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60653" w14:textId="77777777" w:rsidR="00AB592B" w:rsidRDefault="00AB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3DA28D" w14:textId="77777777" w:rsidR="00A46D17" w:rsidRDefault="008F6C75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</w:t>
      </w:r>
      <w:r w:rsidR="003D23A7" w:rsidRPr="000B7330">
        <w:rPr>
          <w:rFonts w:asciiTheme="majorBidi" w:hAnsiTheme="majorBidi" w:cstheme="majorBidi"/>
          <w:sz w:val="30"/>
          <w:szCs w:val="30"/>
          <w:cs/>
        </w:rPr>
        <w:t xml:space="preserve">ับปีสิ้นสุดวันที่ </w:t>
      </w:r>
      <w:r w:rsidR="003D23A7" w:rsidRPr="000B7330">
        <w:rPr>
          <w:rFonts w:asciiTheme="majorBidi" w:hAnsiTheme="majorBidi" w:cstheme="majorBidi"/>
          <w:sz w:val="30"/>
          <w:szCs w:val="30"/>
        </w:rPr>
        <w:t>31</w:t>
      </w:r>
      <w:r w:rsidR="003D23A7" w:rsidRPr="000B73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D23A7" w:rsidRPr="000B7330">
        <w:rPr>
          <w:rFonts w:asciiTheme="majorBidi" w:hAnsiTheme="majorBidi" w:cstheme="majorBidi"/>
          <w:sz w:val="30"/>
          <w:szCs w:val="30"/>
        </w:rPr>
        <w:t>256</w:t>
      </w:r>
      <w:r w:rsidR="00B323EC" w:rsidRPr="000B7330">
        <w:rPr>
          <w:rFonts w:asciiTheme="majorBidi" w:hAnsiTheme="majorBidi" w:cstheme="majorBidi"/>
          <w:sz w:val="30"/>
          <w:szCs w:val="30"/>
        </w:rPr>
        <w:t>1</w:t>
      </w:r>
      <w:r w:rsidR="00DD43D1"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DD43D1"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ดังนั้น</w:t>
      </w:r>
      <w:r w:rsidR="00FB68F3" w:rsidRPr="000B73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การอ่านงบการเงินระหว่างกาลนี</w:t>
      </w:r>
      <w:r w:rsidR="008B0F4D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จึงควรอ่านควบคู</w:t>
      </w:r>
      <w:r w:rsidR="00397AF2">
        <w:rPr>
          <w:rFonts w:asciiTheme="majorBidi" w:hAnsiTheme="majorBidi" w:cstheme="majorBidi" w:hint="cs"/>
          <w:spacing w:val="-6"/>
          <w:sz w:val="30"/>
          <w:szCs w:val="30"/>
          <w:cs/>
        </w:rPr>
        <w:t>่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กับงบการเงินของบริษัท</w:t>
      </w:r>
      <w:r w:rsidR="00743D6A" w:rsidRPr="000B7330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ปีสิ้นสุด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D43D1" w:rsidRPr="000B7330">
        <w:rPr>
          <w:rFonts w:asciiTheme="majorBidi" w:hAnsiTheme="majorBidi" w:cstheme="majorBidi"/>
          <w:sz w:val="30"/>
          <w:szCs w:val="30"/>
        </w:rPr>
        <w:br/>
      </w:r>
      <w:r w:rsidR="003D23A7" w:rsidRPr="000B7330">
        <w:rPr>
          <w:rFonts w:asciiTheme="majorBidi" w:hAnsiTheme="majorBidi" w:cstheme="majorBidi"/>
          <w:sz w:val="30"/>
          <w:szCs w:val="30"/>
        </w:rPr>
        <w:t>31</w:t>
      </w:r>
      <w:r w:rsidR="003D23A7" w:rsidRPr="000B73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323EC" w:rsidRPr="000B7330">
        <w:rPr>
          <w:rFonts w:asciiTheme="majorBidi" w:hAnsiTheme="majorBidi" w:cstheme="majorBidi"/>
          <w:sz w:val="30"/>
          <w:szCs w:val="30"/>
        </w:rPr>
        <w:t>2561</w:t>
      </w:r>
    </w:p>
    <w:p w14:paraId="6991D390" w14:textId="77777777" w:rsidR="00AB592B" w:rsidRPr="000B7330" w:rsidRDefault="00AB592B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E1B13" w14:textId="77777777" w:rsidR="008F6C75" w:rsidRPr="000B7330" w:rsidRDefault="00DA02C6" w:rsidP="00C903C3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</w:tabs>
        <w:spacing w:line="240" w:lineRule="auto"/>
        <w:ind w:right="-4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ส</w:t>
      </w:r>
      <w:r w:rsidR="008F6C75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กุลเงินที่ใช้ในการดำเนินงานและนำเสนองบการเงิน</w:t>
      </w:r>
    </w:p>
    <w:p w14:paraId="0D1160A0" w14:textId="77777777" w:rsidR="008F6C75" w:rsidRPr="000B7330" w:rsidRDefault="008F6C75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EB4A0DB" w14:textId="77777777" w:rsidR="00884A43" w:rsidRPr="000B7330" w:rsidRDefault="008F6C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228BDD62" w14:textId="77777777" w:rsidR="008F20BB" w:rsidRPr="000B7330" w:rsidRDefault="008F20BB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8BAC3" w14:textId="77777777" w:rsidR="008F6C75" w:rsidRPr="000B7330" w:rsidRDefault="00884A43" w:rsidP="00C903C3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</w:tabs>
        <w:spacing w:line="240" w:lineRule="auto"/>
        <w:ind w:right="-4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การใช้วิจารณญาณ</w:t>
      </w:r>
      <w:r w:rsidR="0024312D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การประมาณการ</w:t>
      </w:r>
      <w:r w:rsidR="0024312D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5772A9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และนโยบายการบัญชี</w:t>
      </w:r>
      <w:r w:rsidR="008F6C75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8F6C75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 </w:t>
      </w:r>
    </w:p>
    <w:p w14:paraId="4BE1B397" w14:textId="77777777" w:rsidR="008F6C75" w:rsidRPr="000B7330" w:rsidRDefault="008F6C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37F26" w14:textId="77777777" w:rsidR="00FF4A8A" w:rsidRPr="000B7330" w:rsidRDefault="0015706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ในการจัดทำงบการเงินระหว่างกาล</w:t>
      </w:r>
      <w:r w:rsidRPr="000B7330">
        <w:rPr>
          <w:rFonts w:asciiTheme="majorBidi" w:hAnsiTheme="majorBidi" w:cstheme="majorBidi"/>
          <w:color w:val="FF0000"/>
          <w:spacing w:val="-2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>ได้มีการ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ใช้วิจารณญาณ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</w:t>
      </w:r>
      <w:r w:rsidR="00667990" w:rsidRPr="000B7330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>ในการถือปฏิบัติตามนโยบายการบัญชีของ</w:t>
      </w:r>
      <w:r w:rsidR="00CA3214" w:rsidRPr="000B733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A3214" w:rsidRPr="000B73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="00F66A4A" w:rsidRPr="000B7330">
        <w:rPr>
          <w:rFonts w:asciiTheme="majorBidi" w:hAnsiTheme="majorBidi" w:cstheme="majorBidi"/>
          <w:spacing w:val="-2"/>
          <w:sz w:val="30"/>
          <w:szCs w:val="30"/>
        </w:rPr>
        <w:br/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2731E0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เว้นแต่</w:t>
      </w:r>
      <w:r w:rsidR="0008744D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D219FBB" w14:textId="77777777" w:rsidR="00FF4A8A" w:rsidRPr="000B7330" w:rsidRDefault="00FF4A8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DF9BB5A" w14:textId="77777777" w:rsidR="00EF1DA0" w:rsidRPr="000B7330" w:rsidRDefault="002731E0" w:rsidP="00C903C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44"/>
        </w:tabs>
        <w:spacing w:line="240" w:lineRule="auto"/>
        <w:ind w:left="86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หรือรับรู้ตลอดช่วงเวลาหนึ่งตามข้อกำหนดของมาตรฐานการรายงานทางการเงิน ฉบับที่ </w:t>
      </w:r>
      <w:r w:rsidRPr="000B7330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รายได้จากสัญญาที่ทำกับลูกค้า </w:t>
      </w:r>
      <w:r w:rsidR="00667990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(“</w:t>
      </w:r>
      <w:r w:rsidRPr="000B7330">
        <w:rPr>
          <w:rFonts w:asciiTheme="majorBidi" w:hAnsiTheme="majorBidi" w:cstheme="majorBidi"/>
          <w:spacing w:val="-2"/>
          <w:sz w:val="30"/>
          <w:szCs w:val="30"/>
        </w:rPr>
        <w:t>TFRS 15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”)</w:t>
      </w:r>
      <w:r w:rsidRPr="000B73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="00CA3214" w:rsidRPr="000B733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A3214" w:rsidRPr="000B73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0B7330">
        <w:rPr>
          <w:rFonts w:asciiTheme="majorBidi" w:hAnsiTheme="majorBidi" w:cstheme="majorBidi"/>
          <w:spacing w:val="-2"/>
          <w:sz w:val="30"/>
          <w:szCs w:val="30"/>
        </w:rPr>
        <w:t xml:space="preserve">18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รายได้ </w:t>
      </w:r>
      <w:r w:rsidRPr="000B7330">
        <w:rPr>
          <w:rFonts w:asciiTheme="majorBidi" w:hAnsiTheme="majorBidi" w:cstheme="majorBidi"/>
          <w:spacing w:val="-2"/>
          <w:sz w:val="30"/>
          <w:szCs w:val="30"/>
        </w:rPr>
        <w:t xml:space="preserve">(“TAS 18”) </w:t>
      </w: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40952D42" w14:textId="1B38BB35" w:rsidR="00EF1DA0" w:rsidRPr="000B7330" w:rsidRDefault="00EF1DA0" w:rsidP="00C903C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44"/>
        </w:tabs>
        <w:spacing w:line="240" w:lineRule="auto"/>
        <w:ind w:left="86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7330">
        <w:rPr>
          <w:rFonts w:asciiTheme="majorBidi" w:hAnsiTheme="majorBidi" w:cstheme="majorBidi"/>
          <w:spacing w:val="-2"/>
          <w:sz w:val="30"/>
          <w:szCs w:val="30"/>
          <w:cs/>
        </w:rPr>
        <w:t>วิธีการคำนวณค่าเสื่อมราคาของอาคารและอุปกรณ์</w:t>
      </w:r>
      <w:r w:rsidR="0048295E">
        <w:rPr>
          <w:rFonts w:asciiTheme="majorBidi" w:hAnsiTheme="majorBidi" w:cstheme="majorBidi" w:hint="cs"/>
          <w:spacing w:val="-2"/>
          <w:sz w:val="30"/>
          <w:szCs w:val="30"/>
          <w:cs/>
        </w:rPr>
        <w:t>จากวิธีผลรวมจำนวนปีเป็นวิธีเส้นตรง</w:t>
      </w:r>
    </w:p>
    <w:p w14:paraId="35F61458" w14:textId="77777777" w:rsidR="00EF1DA0" w:rsidRPr="000B7330" w:rsidRDefault="00EF1DA0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745DE" w14:textId="77777777" w:rsidR="008700B7" w:rsidRPr="000B7330" w:rsidRDefault="00550C24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กลุ่มบริษัทได้เปิดเผยผลกระทบที่มีสาระสำคัญจากการเปลี่ยนแปลงนโยบายการบัญชีไว้ในหมายเหตุข้อ </w:t>
      </w:r>
      <w:r w:rsidRPr="000B7330">
        <w:rPr>
          <w:rFonts w:asciiTheme="majorBidi" w:hAnsiTheme="majorBidi" w:cstheme="majorBidi"/>
          <w:sz w:val="30"/>
          <w:szCs w:val="30"/>
        </w:rPr>
        <w:t>3</w:t>
      </w:r>
    </w:p>
    <w:p w14:paraId="46C01D94" w14:textId="77777777" w:rsidR="000526C4" w:rsidRPr="000B7330" w:rsidRDefault="000526C4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3B9EFD" w14:textId="77777777" w:rsidR="00550C24" w:rsidRPr="000B7330" w:rsidRDefault="00550C24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563069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865490" w:rsidRPr="000B7330">
        <w:rPr>
          <w:rFonts w:asciiTheme="majorBidi" w:hAnsiTheme="majorBidi" w:cstheme="majorBidi"/>
          <w:sz w:val="30"/>
          <w:szCs w:val="30"/>
        </w:rPr>
        <w:t>1</w:t>
      </w:r>
      <w:r w:rsidR="004E78C7" w:rsidRPr="000B7330">
        <w:rPr>
          <w:rFonts w:asciiTheme="majorBidi" w:hAnsiTheme="majorBidi" w:cstheme="majorBidi"/>
          <w:sz w:val="30"/>
          <w:szCs w:val="30"/>
        </w:rPr>
        <w:t>4</w:t>
      </w:r>
    </w:p>
    <w:p w14:paraId="314F4327" w14:textId="77777777" w:rsidR="00765260" w:rsidRPr="000B7330" w:rsidRDefault="00765260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FF095" w14:textId="77777777" w:rsidR="00AD3828" w:rsidRDefault="00AD3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C4D4D8E" w14:textId="77777777" w:rsidR="00B17A02" w:rsidRPr="000B7330" w:rsidRDefault="00B17A0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การเปลี่ยนแปล</w:t>
      </w:r>
      <w:r w:rsidR="0025298E"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</w:t>
      </w:r>
      <w:r w:rsidR="000526C4"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ทาง</w:t>
      </w: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บัญชี      </w:t>
      </w:r>
    </w:p>
    <w:p w14:paraId="6CA54116" w14:textId="77777777" w:rsidR="00CF028E" w:rsidRPr="000B7330" w:rsidRDefault="00CF028E" w:rsidP="00C903C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ABED69D" w14:textId="77777777" w:rsidR="00731AFD" w:rsidRPr="000B7330" w:rsidRDefault="00731AFD" w:rsidP="00C903C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3.1</w:t>
      </w:r>
      <w:r w:rsidRPr="000B7330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การเปลี่ยนแปลงนโยบายการบัญชี</w:t>
      </w:r>
      <w:r w:rsidRPr="000B733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263C14FC" w14:textId="77777777" w:rsidR="00731AFD" w:rsidRPr="000B7330" w:rsidRDefault="00731AFD" w:rsidP="00C903C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9FDDA1E" w14:textId="77777777" w:rsidR="00B17A02" w:rsidRDefault="00B17A0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15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0B7330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563069" w:rsidRPr="000B733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1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B7330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0B7330">
        <w:rPr>
          <w:rFonts w:asciiTheme="majorBidi" w:hAnsiTheme="majorBidi" w:cstheme="majorBidi"/>
          <w:sz w:val="30"/>
          <w:szCs w:val="30"/>
          <w:cs/>
        </w:rPr>
        <w:t>กำหนดกรอบแนวคิดในการประเมินจำนวนเงิน และจังหวะเวลาในการรับรู้รายได้</w:t>
      </w:r>
    </w:p>
    <w:p w14:paraId="4AA5912E" w14:textId="77777777" w:rsidR="0026743C" w:rsidRPr="000B7330" w:rsidRDefault="0026743C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F7B36" w14:textId="22AF029A" w:rsidR="00B17A02" w:rsidRPr="000B7330" w:rsidRDefault="00B17A0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ตาม</w:t>
      </w:r>
      <w:r w:rsidRPr="000B7330">
        <w:rPr>
          <w:rFonts w:asciiTheme="majorBidi" w:hAnsiTheme="majorBidi" w:cstheme="majorBidi"/>
          <w:sz w:val="30"/>
          <w:szCs w:val="30"/>
        </w:rPr>
        <w:t xml:space="preserve"> TFRS 15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214" w:rsidRPr="000B73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B7330">
        <w:rPr>
          <w:rFonts w:asciiTheme="majorBidi" w:hAnsiTheme="majorBidi" w:cstheme="majorBidi"/>
          <w:sz w:val="30"/>
          <w:szCs w:val="30"/>
          <w:cs/>
        </w:rPr>
        <w:t>รับรู้รายได้เมื่อลูกค้ามีอำนาจควบคุมในสินค้าหรือบริการ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</w:t>
      </w:r>
      <w:r w:rsidR="00531D89" w:rsidRPr="000B7330">
        <w:rPr>
          <w:rFonts w:asciiTheme="majorBidi" w:hAnsiTheme="majorBidi" w:cstheme="majorBidi"/>
          <w:sz w:val="30"/>
          <w:szCs w:val="30"/>
          <w:cs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>สิ่งตอบแทนที่</w:t>
      </w:r>
      <w:r w:rsidR="00CA3214" w:rsidRPr="000B73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B7330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 และมีการใช้วิจารณญาณในการพิจารณาจังหวะเวลาในการส่งมอบ</w:t>
      </w:r>
      <w:r w:rsidR="00531D89" w:rsidRPr="000B7330">
        <w:rPr>
          <w:rFonts w:asciiTheme="majorBidi" w:hAnsiTheme="majorBidi" w:cstheme="majorBidi"/>
          <w:sz w:val="30"/>
          <w:szCs w:val="30"/>
          <w:cs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0B7330">
        <w:rPr>
          <w:rFonts w:asciiTheme="majorBidi" w:hAnsiTheme="majorBidi" w:cstheme="majorBidi"/>
          <w:sz w:val="30"/>
          <w:szCs w:val="30"/>
        </w:rPr>
        <w:t>TAS 18</w:t>
      </w:r>
      <w:r w:rsidR="00573CDF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1D89" w:rsidRPr="000B7330">
        <w:rPr>
          <w:rFonts w:asciiTheme="majorBidi" w:hAnsiTheme="majorBidi" w:cstheme="majorBidi"/>
          <w:sz w:val="30"/>
          <w:szCs w:val="30"/>
          <w:cs/>
        </w:rPr>
        <w:br/>
      </w:r>
      <w:r w:rsidR="00CA3214" w:rsidRPr="000B73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</w:t>
      </w:r>
      <w:r w:rsidR="00CA3214" w:rsidRPr="000B73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B7330">
        <w:rPr>
          <w:rFonts w:asciiTheme="majorBidi" w:hAnsiTheme="majorBidi" w:cstheme="majorBidi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68E696DD" w14:textId="77777777" w:rsidR="00B17A02" w:rsidRPr="000B7330" w:rsidRDefault="00B17A02" w:rsidP="00C903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68ABA" w14:textId="77777777" w:rsidR="000B65A6" w:rsidRPr="000B7330" w:rsidRDefault="000B65A6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การพิจารณาเกี่ยวกับตัวการหรือตัวแทน</w:t>
      </w:r>
    </w:p>
    <w:p w14:paraId="5474F7BB" w14:textId="77777777" w:rsidR="000B65A6" w:rsidRPr="000B7330" w:rsidRDefault="000B65A6" w:rsidP="00C903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50AC02" w14:textId="688F2EFA" w:rsidR="000B65A6" w:rsidRPr="000B7330" w:rsidRDefault="00FC5EEE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จากเดิม</w:t>
      </w:r>
      <w:r w:rsidR="000B65A6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 </w:t>
      </w:r>
      <w:r w:rsidR="000B65A6" w:rsidRPr="000B7330">
        <w:rPr>
          <w:rFonts w:asciiTheme="majorBidi" w:hAnsiTheme="majorBidi" w:cstheme="majorBidi"/>
          <w:spacing w:val="-2"/>
          <w:sz w:val="30"/>
          <w:szCs w:val="30"/>
        </w:rPr>
        <w:t xml:space="preserve">TAS </w:t>
      </w:r>
      <w:r w:rsidR="000B65A6" w:rsidRPr="000B7330">
        <w:rPr>
          <w:rFonts w:asciiTheme="majorBidi" w:hAnsiTheme="majorBidi" w:cstheme="majorBidi"/>
          <w:spacing w:val="-2"/>
          <w:sz w:val="30"/>
          <w:szCs w:val="30"/>
          <w:cs/>
        </w:rPr>
        <w:t>18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</w:t>
      </w:r>
      <w:r w:rsidRPr="00B23DB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รายได้</w:t>
      </w:r>
      <w:r w:rsidR="000B65A6" w:rsidRPr="000B73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 พิจารณาว่ากลุ่มบริษัทมีความเสี่ยงและผลตอบแทนที่มีนัยสำคัญ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</w:t>
      </w:r>
      <w:r w:rsidR="000B65A6" w:rsidRPr="000B7330">
        <w:rPr>
          <w:rFonts w:asciiTheme="majorBidi" w:hAnsiTheme="majorBidi" w:cstheme="majorBidi"/>
          <w:spacing w:val="-2"/>
          <w:sz w:val="30"/>
          <w:szCs w:val="30"/>
          <w:cs/>
        </w:rPr>
        <w:t>โดยพิจารณาจากความเสี่ยง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 xml:space="preserve">ด้านเครดิต ผู้รับผิดชอบหลักในการจัดจำหน่ายให้กับลูกค้า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กลุ่มบริษัททำหน้าที่เป็นตัวการและรับรู้รายได้จากการขายทั้งจำนวน </w:t>
      </w:r>
      <w:r>
        <w:rPr>
          <w:rFonts w:asciiTheme="majorBidi" w:hAnsiTheme="majorBidi" w:cstheme="majorBidi" w:hint="cs"/>
          <w:sz w:val="30"/>
          <w:szCs w:val="30"/>
          <w:cs/>
        </w:rPr>
        <w:t>หลังจากปฏิบัติ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="000B65A6" w:rsidRPr="000B7330">
        <w:rPr>
          <w:rFonts w:asciiTheme="majorBidi" w:hAnsiTheme="majorBidi" w:cstheme="majorBidi"/>
          <w:sz w:val="30"/>
          <w:szCs w:val="30"/>
        </w:rPr>
        <w:t xml:space="preserve">TFRS 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>15 กลุ่มบริษัทได้ทบทวนเรื่องการพิจารณาเรื่องตัวการหรือตัวแทนอีกครั้งและพบว่า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ตามข้อบ่งชี้ใหม่ที่กำหนดในมาตรฐานฉบับนี้ 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กลุ่มบริษัทมีรายได้บางประเภทที่มีลักษณะเป็นตัวแทน ดังนั้นกลุ่มบริษัทจึง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เปลี่ยนวิธีการ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>รับรู้รายได้ประเภทดังกล่าวด้วยยอดสุทธิจากต้นทุนขาย ส่งผลให้รายได้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="000B65A6" w:rsidRPr="000B7330">
        <w:rPr>
          <w:rFonts w:asciiTheme="majorBidi" w:hAnsiTheme="majorBidi" w:cstheme="majorBidi"/>
          <w:sz w:val="30"/>
          <w:szCs w:val="30"/>
          <w:cs/>
        </w:rPr>
        <w:t>จากการขาย ต้นทุนขาย สินค้าคงเหลือและเจ้าหนี้การค้าลดลง</w:t>
      </w:r>
    </w:p>
    <w:p w14:paraId="7FE391DA" w14:textId="77777777" w:rsidR="00CE080B" w:rsidRPr="000B7330" w:rsidRDefault="00CE080B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F6330" w14:textId="77777777" w:rsidR="00ED5D45" w:rsidRDefault="00ED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002D" w14:textId="1E6523AC" w:rsidR="000B65A6" w:rsidRPr="000B7330" w:rsidRDefault="000B65A6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กลุ่มบริษัทได้ถือปฎิบัติตาม </w:t>
      </w:r>
      <w:r w:rsidRPr="000B7330">
        <w:rPr>
          <w:rFonts w:asciiTheme="majorBidi" w:hAnsiTheme="majorBidi" w:cstheme="majorBidi"/>
          <w:sz w:val="30"/>
          <w:szCs w:val="30"/>
        </w:rPr>
        <w:t xml:space="preserve">TFRS 15 </w:t>
      </w:r>
      <w:r w:rsidRPr="000B7330">
        <w:rPr>
          <w:rFonts w:asciiTheme="majorBidi" w:hAnsiTheme="majorBidi" w:cstheme="majorBidi"/>
          <w:sz w:val="30"/>
          <w:szCs w:val="30"/>
          <w:cs/>
        </w:rPr>
        <w:t>โดยวิธีปรับปรุงย้อนหลัง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ซึ่งรายการบางรายการ</w:t>
      </w:r>
      <w:r w:rsidR="00EC3145">
        <w:rPr>
          <w:rFonts w:asciiTheme="majorBidi" w:hAnsiTheme="majorBidi" w:cstheme="majorBidi" w:hint="cs"/>
          <w:sz w:val="30"/>
          <w:szCs w:val="30"/>
          <w:cs/>
        </w:rPr>
        <w:t>ที่ถูกปรับปรุง</w:t>
      </w:r>
      <w:r w:rsidRPr="000B7330">
        <w:rPr>
          <w:rFonts w:asciiTheme="majorBidi" w:hAnsiTheme="majorBidi" w:cstheme="majorBidi"/>
          <w:sz w:val="30"/>
          <w:szCs w:val="30"/>
          <w:cs/>
        </w:rPr>
        <w:t>ใน</w:t>
      </w:r>
      <w:r w:rsidR="00047A7A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 ณ วันที่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31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7330">
        <w:rPr>
          <w:rFonts w:asciiTheme="majorBidi" w:hAnsiTheme="majorBidi" w:cstheme="majorBidi"/>
          <w:sz w:val="30"/>
          <w:szCs w:val="30"/>
        </w:rPr>
        <w:t xml:space="preserve">2561 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และงบกำไรขาดทุนเบ็ดเสร็จสำหรับงวด</w:t>
      </w:r>
      <w:r w:rsidR="003673CA" w:rsidRPr="000B7330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A50867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C2D08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50867"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7330">
        <w:rPr>
          <w:rFonts w:asciiTheme="majorBidi" w:hAnsiTheme="majorBidi" w:cstheme="majorBidi"/>
          <w:sz w:val="30"/>
          <w:szCs w:val="30"/>
        </w:rPr>
        <w:t>256</w:t>
      </w:r>
      <w:r w:rsidR="000B7C55" w:rsidRPr="000B7330">
        <w:rPr>
          <w:rFonts w:asciiTheme="majorBidi" w:hAnsiTheme="majorBidi" w:cstheme="majorBidi"/>
          <w:sz w:val="30"/>
          <w:szCs w:val="30"/>
        </w:rPr>
        <w:t>1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ได้</w:t>
      </w:r>
      <w:r w:rsidR="0002475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อยู่ในงบการเงินระหว่างกาลปี </w:t>
      </w:r>
      <w:r w:rsidRPr="000B7330">
        <w:rPr>
          <w:rFonts w:asciiTheme="majorBidi" w:hAnsiTheme="majorBidi" w:cstheme="majorBidi"/>
          <w:sz w:val="30"/>
          <w:szCs w:val="30"/>
        </w:rPr>
        <w:t xml:space="preserve">2562 </w:t>
      </w:r>
      <w:r w:rsidRPr="000B7330">
        <w:rPr>
          <w:rFonts w:asciiTheme="majorBidi" w:hAnsiTheme="majorBidi" w:cstheme="majorBidi"/>
          <w:sz w:val="30"/>
          <w:szCs w:val="30"/>
          <w:cs/>
        </w:rPr>
        <w:t>โดยรายละเอียดของการปรับปรุงย้อนหลังจากการเปลี่ยนแปลงนโยบายการบัญชีได้แสดงไว้ดังต่อไปนี้</w:t>
      </w:r>
    </w:p>
    <w:p w14:paraId="16ACB317" w14:textId="77777777" w:rsidR="00531D89" w:rsidRPr="000B7330" w:rsidRDefault="00531D89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7"/>
        <w:gridCol w:w="985"/>
        <w:gridCol w:w="1352"/>
        <w:gridCol w:w="270"/>
        <w:gridCol w:w="1347"/>
        <w:gridCol w:w="270"/>
        <w:gridCol w:w="1350"/>
      </w:tblGrid>
      <w:tr w:rsidR="00C20C76" w:rsidRPr="000B7330" w14:paraId="7E05E35A" w14:textId="77777777" w:rsidTr="00E57FB1">
        <w:trPr>
          <w:tblHeader/>
        </w:trPr>
        <w:tc>
          <w:tcPr>
            <w:tcW w:w="3587" w:type="dxa"/>
            <w:shd w:val="clear" w:color="auto" w:fill="auto"/>
          </w:tcPr>
          <w:p w14:paraId="7A5F2CAE" w14:textId="77777777" w:rsidR="00C20C76" w:rsidRPr="000B7330" w:rsidRDefault="00C20C76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985" w:type="dxa"/>
          </w:tcPr>
          <w:p w14:paraId="3041F950" w14:textId="77777777" w:rsidR="00C20C76" w:rsidRPr="000B7330" w:rsidRDefault="00C20C76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89" w:type="dxa"/>
            <w:gridSpan w:val="5"/>
            <w:tcBorders>
              <w:bottom w:val="single" w:sz="4" w:space="0" w:color="auto"/>
            </w:tcBorders>
          </w:tcPr>
          <w:p w14:paraId="6E062D54" w14:textId="77777777" w:rsidR="00C20C76" w:rsidRPr="000B7330" w:rsidRDefault="00C20C76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20C76" w:rsidRPr="000B7330" w14:paraId="2C26B63F" w14:textId="77777777" w:rsidTr="00E57FB1">
        <w:trPr>
          <w:tblHeader/>
        </w:trPr>
        <w:tc>
          <w:tcPr>
            <w:tcW w:w="3587" w:type="dxa"/>
            <w:shd w:val="clear" w:color="auto" w:fill="auto"/>
          </w:tcPr>
          <w:p w14:paraId="42EFED01" w14:textId="77777777" w:rsidR="00C20C76" w:rsidRPr="000B7330" w:rsidRDefault="00C20C76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</w:p>
          <w:p w14:paraId="09641C34" w14:textId="77777777" w:rsidR="00C20C76" w:rsidRPr="000B7330" w:rsidRDefault="00C20C76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</w:t>
            </w:r>
            <w:r w:rsidR="00193528"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25</w:t>
            </w:r>
            <w:r w:rsidR="00193528"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85" w:type="dxa"/>
          </w:tcPr>
          <w:p w14:paraId="609AAC63" w14:textId="77777777" w:rsidR="00C20C76" w:rsidRPr="000B7330" w:rsidRDefault="00C20C76" w:rsidP="00C903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8D44655" w14:textId="77777777" w:rsidR="00274ED3" w:rsidRPr="000B7330" w:rsidRDefault="00C20C76" w:rsidP="00C903C3">
            <w:pPr>
              <w:tabs>
                <w:tab w:val="clear" w:pos="907"/>
              </w:tabs>
              <w:spacing w:line="240" w:lineRule="auto"/>
              <w:ind w:left="-1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</w:t>
            </w:r>
            <w:r w:rsidR="00274ED3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ี่</w:t>
            </w:r>
          </w:p>
          <w:p w14:paraId="729AE1B9" w14:textId="77777777" w:rsidR="00C20C76" w:rsidRPr="000B7330" w:rsidRDefault="00274ED3" w:rsidP="00C903C3">
            <w:pPr>
              <w:tabs>
                <w:tab w:val="clear" w:pos="907"/>
              </w:tabs>
              <w:spacing w:line="240" w:lineRule="auto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เคย</w:t>
            </w:r>
            <w:r w:rsidR="00C20C76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D274E9" w14:textId="77777777" w:rsidR="00C20C76" w:rsidRPr="000B7330" w:rsidRDefault="00C20C76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6DBEE7B" w14:textId="77777777" w:rsidR="00C20C76" w:rsidRPr="000B7330" w:rsidRDefault="00C20C76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E58A460" w14:textId="77777777" w:rsidR="00C20C76" w:rsidRPr="000B7330" w:rsidRDefault="00C20C76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A6B97D" w14:textId="77777777" w:rsidR="00C20C76" w:rsidRPr="000B7330" w:rsidRDefault="00C20C76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  <w:r w:rsidR="008744F2"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ที่ปรับปรุงใหม่</w:t>
            </w:r>
          </w:p>
        </w:tc>
      </w:tr>
      <w:tr w:rsidR="00C20C76" w:rsidRPr="000B7330" w14:paraId="459E8D6D" w14:textId="77777777" w:rsidTr="00E57FB1">
        <w:trPr>
          <w:tblHeader/>
        </w:trPr>
        <w:tc>
          <w:tcPr>
            <w:tcW w:w="3587" w:type="dxa"/>
            <w:shd w:val="clear" w:color="auto" w:fill="auto"/>
          </w:tcPr>
          <w:p w14:paraId="642A4D73" w14:textId="77777777" w:rsidR="00C20C76" w:rsidRPr="000B7330" w:rsidRDefault="00C20C76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985" w:type="dxa"/>
          </w:tcPr>
          <w:p w14:paraId="45EA2851" w14:textId="77777777" w:rsidR="00C20C76" w:rsidRPr="000B7330" w:rsidRDefault="00C20C76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89" w:type="dxa"/>
            <w:gridSpan w:val="5"/>
          </w:tcPr>
          <w:p w14:paraId="431988B6" w14:textId="77777777" w:rsidR="00C20C76" w:rsidRPr="000B7330" w:rsidRDefault="00C20C7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20C76" w:rsidRPr="000B7330" w14:paraId="6BEC0A8F" w14:textId="77777777" w:rsidTr="00E57FB1">
        <w:tc>
          <w:tcPr>
            <w:tcW w:w="3587" w:type="dxa"/>
            <w:shd w:val="clear" w:color="auto" w:fill="auto"/>
          </w:tcPr>
          <w:p w14:paraId="6EA46A3C" w14:textId="77777777" w:rsidR="00C20C76" w:rsidRPr="000B7330" w:rsidRDefault="00C20C76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85" w:type="dxa"/>
          </w:tcPr>
          <w:p w14:paraId="348C5F42" w14:textId="77777777" w:rsidR="00C20C76" w:rsidRPr="000B7330" w:rsidRDefault="00C20C76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2F2A57" w14:textId="77777777" w:rsidR="00C20C76" w:rsidRPr="000B7330" w:rsidRDefault="00C20C76" w:rsidP="00C903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780A66" w14:textId="77777777" w:rsidR="00C20C76" w:rsidRPr="000B7330" w:rsidRDefault="00C20C76" w:rsidP="00C903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5C33A6C5" w14:textId="77777777" w:rsidR="00C20C76" w:rsidRPr="000B7330" w:rsidRDefault="00C20C76" w:rsidP="00C903C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91CADA" w14:textId="77777777" w:rsidR="00C20C76" w:rsidRPr="000B7330" w:rsidRDefault="00C20C76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1FEDA1" w14:textId="77777777" w:rsidR="00C20C76" w:rsidRPr="000B7330" w:rsidRDefault="00C20C76" w:rsidP="00C903C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18" w:rsidRPr="000B7330" w14:paraId="3AA58610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595DFE51" w14:textId="77777777" w:rsidR="00FC1918" w:rsidRPr="000B7330" w:rsidRDefault="00FC1918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85" w:type="dxa"/>
          </w:tcPr>
          <w:p w14:paraId="05F258B3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3D417463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2,067,831</w:t>
            </w:r>
          </w:p>
        </w:tc>
        <w:tc>
          <w:tcPr>
            <w:tcW w:w="270" w:type="dxa"/>
          </w:tcPr>
          <w:p w14:paraId="131ADDFF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08C345EC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(41,309)</w:t>
            </w:r>
          </w:p>
        </w:tc>
        <w:tc>
          <w:tcPr>
            <w:tcW w:w="270" w:type="dxa"/>
            <w:shd w:val="clear" w:color="auto" w:fill="auto"/>
          </w:tcPr>
          <w:p w14:paraId="465E30BF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80EA34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2,026,522</w:t>
            </w:r>
          </w:p>
        </w:tc>
      </w:tr>
      <w:tr w:rsidR="00FC1918" w:rsidRPr="000B7330" w14:paraId="7B184B14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7B14DDFD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6A952C5E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77D3FCEB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7,212,678</w:t>
            </w:r>
          </w:p>
        </w:tc>
        <w:tc>
          <w:tcPr>
            <w:tcW w:w="270" w:type="dxa"/>
          </w:tcPr>
          <w:p w14:paraId="1A9ABD5B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3D5F1ACF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4D5F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68E4A4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7,212,678</w:t>
            </w:r>
          </w:p>
        </w:tc>
      </w:tr>
      <w:tr w:rsidR="00FC1918" w:rsidRPr="000B7330" w14:paraId="0CFBFFB4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6E0546DB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85" w:type="dxa"/>
          </w:tcPr>
          <w:p w14:paraId="5B7C44DB" w14:textId="77777777" w:rsidR="00FC1918" w:rsidRPr="000B7330" w:rsidRDefault="00FC191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96A64CB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9,280,509</w:t>
            </w:r>
          </w:p>
        </w:tc>
        <w:tc>
          <w:tcPr>
            <w:tcW w:w="270" w:type="dxa"/>
          </w:tcPr>
          <w:p w14:paraId="11A9946B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F8A17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(41,309)</w:t>
            </w:r>
          </w:p>
        </w:tc>
        <w:tc>
          <w:tcPr>
            <w:tcW w:w="270" w:type="dxa"/>
            <w:shd w:val="clear" w:color="auto" w:fill="auto"/>
          </w:tcPr>
          <w:p w14:paraId="36515731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ACD89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9,239,200</w:t>
            </w:r>
          </w:p>
        </w:tc>
      </w:tr>
      <w:tr w:rsidR="00410FAA" w:rsidRPr="000B7330" w14:paraId="18BF3689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3A8D4454" w14:textId="77777777" w:rsidR="00410FAA" w:rsidRPr="000B7330" w:rsidRDefault="00410FAA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58831D3C" w14:textId="77777777" w:rsidR="00410FAA" w:rsidRPr="000B7330" w:rsidRDefault="00410FA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39057504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66FBB6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06D3461E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35ADEF" w14:textId="77777777" w:rsidR="00410FAA" w:rsidRPr="000B7330" w:rsidRDefault="00410FAA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5E9D24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FAA" w:rsidRPr="000B7330" w14:paraId="0CEE4908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7A9BF20B" w14:textId="77777777" w:rsidR="00410FAA" w:rsidRPr="000B7330" w:rsidRDefault="00410FAA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85" w:type="dxa"/>
          </w:tcPr>
          <w:p w14:paraId="4BA18CC0" w14:textId="77777777" w:rsidR="00410FAA" w:rsidRPr="000B7330" w:rsidRDefault="00410FA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FA18C3A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8D44D1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1D95E529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852A91" w14:textId="77777777" w:rsidR="00410FAA" w:rsidRPr="000B7330" w:rsidRDefault="00410FAA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BEB9E5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18" w:rsidRPr="000B7330" w14:paraId="0642CD30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2C746C49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096AF5B8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676149D4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(2,228,697)</w:t>
            </w:r>
          </w:p>
        </w:tc>
        <w:tc>
          <w:tcPr>
            <w:tcW w:w="270" w:type="dxa"/>
          </w:tcPr>
          <w:p w14:paraId="1A5A3222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1141F18F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29DCBF10" w14:textId="77777777" w:rsidR="00FC1918" w:rsidRPr="000B7330" w:rsidRDefault="00FC191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9A8090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(2,187,388)</w:t>
            </w:r>
          </w:p>
        </w:tc>
      </w:tr>
      <w:tr w:rsidR="00FC1918" w:rsidRPr="000B7330" w14:paraId="7BF77BE7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4BC658BE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1347549B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32858125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(795,391)</w:t>
            </w:r>
          </w:p>
        </w:tc>
        <w:tc>
          <w:tcPr>
            <w:tcW w:w="270" w:type="dxa"/>
          </w:tcPr>
          <w:p w14:paraId="46B8432E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25F61447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74B617" w14:textId="77777777" w:rsidR="00FC1918" w:rsidRPr="000B7330" w:rsidRDefault="00FC191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7A8970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(795,391)</w:t>
            </w:r>
          </w:p>
        </w:tc>
      </w:tr>
      <w:tr w:rsidR="00FC1918" w:rsidRPr="000B7330" w14:paraId="53C971CB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60595489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5E0D0347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443B022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(3,024,088)</w:t>
            </w:r>
          </w:p>
        </w:tc>
        <w:tc>
          <w:tcPr>
            <w:tcW w:w="270" w:type="dxa"/>
          </w:tcPr>
          <w:p w14:paraId="23C8CD10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A7F1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7B8AAD2D" w14:textId="77777777" w:rsidR="00FC1918" w:rsidRPr="000B7330" w:rsidRDefault="00FC191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29561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(2,982,779)</w:t>
            </w:r>
          </w:p>
        </w:tc>
      </w:tr>
      <w:tr w:rsidR="00410FAA" w:rsidRPr="000B7330" w14:paraId="0E06F13E" w14:textId="77777777" w:rsidTr="00F6497A">
        <w:trPr>
          <w:trHeight w:val="397"/>
        </w:trPr>
        <w:tc>
          <w:tcPr>
            <w:tcW w:w="3587" w:type="dxa"/>
            <w:shd w:val="clear" w:color="auto" w:fill="auto"/>
          </w:tcPr>
          <w:p w14:paraId="721F647E" w14:textId="77777777" w:rsidR="00410FAA" w:rsidRPr="000B7330" w:rsidRDefault="00410FAA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5" w:type="dxa"/>
          </w:tcPr>
          <w:p w14:paraId="395F1742" w14:textId="77777777" w:rsidR="00410FAA" w:rsidRPr="000B7330" w:rsidRDefault="00410FA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00BFE98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732C8DD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704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250903E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BA58B6" w14:textId="77777777" w:rsidR="00410FAA" w:rsidRPr="000B7330" w:rsidRDefault="00410FAA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EA352E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10FAA" w:rsidRPr="000B7330" w14:paraId="65CBC074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3B618E99" w14:textId="77777777" w:rsidR="00410FAA" w:rsidRPr="000B7330" w:rsidRDefault="00410FAA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85" w:type="dxa"/>
          </w:tcPr>
          <w:p w14:paraId="28A84A77" w14:textId="77777777" w:rsidR="00410FAA" w:rsidRPr="000B7330" w:rsidRDefault="00410FA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5B3D8AA0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FBFC55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80C2B68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EA2F85" w14:textId="77777777" w:rsidR="00410FAA" w:rsidRPr="000B7330" w:rsidRDefault="00410FAA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2DA2D0" w14:textId="77777777" w:rsidR="00410FAA" w:rsidRPr="000B7330" w:rsidRDefault="00410FAA" w:rsidP="00C903C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918" w:rsidRPr="000B7330" w14:paraId="4DB171B3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54A31980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5" w:type="dxa"/>
          </w:tcPr>
          <w:p w14:paraId="10162AE7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D78ACDF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(6,256,421)</w:t>
            </w:r>
          </w:p>
        </w:tc>
        <w:tc>
          <w:tcPr>
            <w:tcW w:w="270" w:type="dxa"/>
          </w:tcPr>
          <w:p w14:paraId="598CAF64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317B01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88983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D0509D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(6,256,421)</w:t>
            </w:r>
          </w:p>
        </w:tc>
      </w:tr>
      <w:tr w:rsidR="00FC1918" w:rsidRPr="000B7330" w14:paraId="6BBDA113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2B63B1A0" w14:textId="77777777" w:rsidR="00FC1918" w:rsidRPr="000B7330" w:rsidRDefault="00FC1918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2AA2198C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7BAE235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(6,256,421)</w:t>
            </w:r>
          </w:p>
        </w:tc>
        <w:tc>
          <w:tcPr>
            <w:tcW w:w="270" w:type="dxa"/>
          </w:tcPr>
          <w:p w14:paraId="4784D6A2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2AD45A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14FD1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FFFDF0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(6,256,421)</w:t>
            </w:r>
          </w:p>
        </w:tc>
      </w:tr>
      <w:tr w:rsidR="00FC1918" w:rsidRPr="000B7330" w14:paraId="15026041" w14:textId="77777777" w:rsidTr="00E57FB1">
        <w:trPr>
          <w:trHeight w:val="80"/>
        </w:trPr>
        <w:tc>
          <w:tcPr>
            <w:tcW w:w="3587" w:type="dxa"/>
            <w:shd w:val="clear" w:color="auto" w:fill="auto"/>
          </w:tcPr>
          <w:p w14:paraId="64D93B47" w14:textId="77777777" w:rsidR="00FC1918" w:rsidRPr="000B7330" w:rsidRDefault="00FC1918" w:rsidP="00C903C3">
            <w:pPr>
              <w:tabs>
                <w:tab w:val="left" w:pos="2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7CC409DA" w14:textId="77777777" w:rsidR="00FC1918" w:rsidRPr="000B7330" w:rsidRDefault="00FC191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7BAE217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(9,280,509)</w:t>
            </w:r>
          </w:p>
        </w:tc>
        <w:tc>
          <w:tcPr>
            <w:tcW w:w="270" w:type="dxa"/>
          </w:tcPr>
          <w:p w14:paraId="2780436E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7EA799D7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41,309</w:t>
            </w:r>
          </w:p>
        </w:tc>
        <w:tc>
          <w:tcPr>
            <w:tcW w:w="270" w:type="dxa"/>
            <w:shd w:val="clear" w:color="auto" w:fill="auto"/>
          </w:tcPr>
          <w:p w14:paraId="7EC5C6DC" w14:textId="77777777" w:rsidR="00FC1918" w:rsidRPr="000B7330" w:rsidRDefault="00FC1918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46AEC92" w14:textId="77777777" w:rsidR="00FC1918" w:rsidRPr="000B7330" w:rsidRDefault="00FC1918" w:rsidP="00C903C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(9,239,200)</w:t>
            </w:r>
          </w:p>
        </w:tc>
      </w:tr>
    </w:tbl>
    <w:p w14:paraId="17334E78" w14:textId="77777777" w:rsidR="00ED5D45" w:rsidRDefault="00ED5D45" w:rsidP="00C903C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6158E" w14:textId="77777777" w:rsidR="00ED5D45" w:rsidRDefault="00ED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69"/>
        <w:gridCol w:w="236"/>
        <w:gridCol w:w="1352"/>
        <w:gridCol w:w="271"/>
        <w:gridCol w:w="1351"/>
        <w:gridCol w:w="255"/>
        <w:gridCol w:w="1366"/>
      </w:tblGrid>
      <w:tr w:rsidR="00BF6A93" w:rsidRPr="000B7330" w14:paraId="1611C593" w14:textId="77777777" w:rsidTr="00241CB8">
        <w:trPr>
          <w:tblHeader/>
        </w:trPr>
        <w:tc>
          <w:tcPr>
            <w:tcW w:w="4369" w:type="dxa"/>
            <w:shd w:val="clear" w:color="auto" w:fill="auto"/>
          </w:tcPr>
          <w:p w14:paraId="4F85B8C2" w14:textId="77777777" w:rsidR="00BF6A93" w:rsidRPr="000B7330" w:rsidRDefault="008744F2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36" w:type="dxa"/>
          </w:tcPr>
          <w:p w14:paraId="580DD1F4" w14:textId="77777777" w:rsidR="00BF6A93" w:rsidRPr="000B7330" w:rsidRDefault="00BF6A93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95" w:type="dxa"/>
            <w:gridSpan w:val="5"/>
            <w:tcBorders>
              <w:bottom w:val="single" w:sz="4" w:space="0" w:color="auto"/>
            </w:tcBorders>
          </w:tcPr>
          <w:p w14:paraId="253C5190" w14:textId="77777777" w:rsidR="00BF6A93" w:rsidRPr="000B7330" w:rsidRDefault="00BF6A93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744F2" w:rsidRPr="000B7330" w14:paraId="194EFB20" w14:textId="77777777" w:rsidTr="00241CB8">
        <w:trPr>
          <w:trHeight w:val="649"/>
          <w:tblHeader/>
        </w:trPr>
        <w:tc>
          <w:tcPr>
            <w:tcW w:w="4369" w:type="dxa"/>
            <w:shd w:val="clear" w:color="auto" w:fill="auto"/>
          </w:tcPr>
          <w:p w14:paraId="42D55E16" w14:textId="77777777" w:rsidR="008744F2" w:rsidRPr="000B7330" w:rsidRDefault="008744F2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14:paraId="0E8748FD" w14:textId="77777777" w:rsidR="008744F2" w:rsidRPr="000B7330" w:rsidRDefault="008744F2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สำหรับงวด</w:t>
            </w:r>
            <w:r w:rsidR="00FA49E8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  <w:t>สาม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เดือนสิ้นสุดวันที่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 xml:space="preserve">                     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</w:t>
            </w:r>
          </w:p>
          <w:p w14:paraId="7707C0F6" w14:textId="77777777" w:rsidR="008744F2" w:rsidRPr="000B7330" w:rsidRDefault="008744F2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</w:t>
            </w:r>
            <w:r w:rsidR="006C2D08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30 </w:t>
            </w:r>
            <w:r w:rsidR="00DB652B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กันยายน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>256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236" w:type="dxa"/>
          </w:tcPr>
          <w:p w14:paraId="7F82A043" w14:textId="77777777" w:rsidR="008744F2" w:rsidRPr="000B7330" w:rsidRDefault="008744F2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14B3721" w14:textId="77777777" w:rsidR="008744F2" w:rsidRPr="000B7330" w:rsidRDefault="008744F2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ED284" w14:textId="77777777" w:rsidR="00274ED3" w:rsidRPr="000B7330" w:rsidRDefault="00274ED3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</w:t>
            </w:r>
          </w:p>
          <w:p w14:paraId="7B2EF082" w14:textId="77777777" w:rsidR="008744F2" w:rsidRPr="000B7330" w:rsidRDefault="00274ED3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เคยรายงาน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2CDB445" w14:textId="77777777" w:rsidR="008744F2" w:rsidRPr="000B7330" w:rsidRDefault="008744F2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38899D73" w14:textId="77777777" w:rsidR="008744F2" w:rsidRPr="000B7330" w:rsidRDefault="008744F2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26A0B37" w14:textId="77777777" w:rsidR="008744F2" w:rsidRPr="000B7330" w:rsidRDefault="008744F2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093CE692" w14:textId="77777777" w:rsidR="008744F2" w:rsidRPr="000B7330" w:rsidRDefault="008744F2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00661B40" w14:textId="77777777" w:rsidR="008744F2" w:rsidRPr="000B7330" w:rsidRDefault="008744F2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830202B" w14:textId="77777777" w:rsidR="008744F2" w:rsidRPr="000B7330" w:rsidRDefault="0079104D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จำนวนเงินที่ปรับปรุงใหม่</w:t>
            </w:r>
          </w:p>
        </w:tc>
      </w:tr>
      <w:tr w:rsidR="00BF6A93" w:rsidRPr="000B7330" w14:paraId="26CAFF29" w14:textId="77777777" w:rsidTr="00241CB8">
        <w:trPr>
          <w:tblHeader/>
        </w:trPr>
        <w:tc>
          <w:tcPr>
            <w:tcW w:w="4369" w:type="dxa"/>
            <w:shd w:val="clear" w:color="auto" w:fill="auto"/>
          </w:tcPr>
          <w:p w14:paraId="0604B2E6" w14:textId="77777777" w:rsidR="00BF6A93" w:rsidRPr="000B7330" w:rsidRDefault="00BF6A93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</w:tcPr>
          <w:p w14:paraId="7D4FE4D6" w14:textId="77777777" w:rsidR="00BF6A93" w:rsidRPr="000B7330" w:rsidRDefault="00BF6A93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95" w:type="dxa"/>
            <w:gridSpan w:val="5"/>
          </w:tcPr>
          <w:p w14:paraId="7D0AEA49" w14:textId="77777777" w:rsidR="00BF6A93" w:rsidRPr="000B7330" w:rsidRDefault="00BF6A93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F6A93" w:rsidRPr="000B7330" w14:paraId="77AFD29D" w14:textId="77777777" w:rsidTr="00241CB8">
        <w:tc>
          <w:tcPr>
            <w:tcW w:w="4369" w:type="dxa"/>
            <w:shd w:val="clear" w:color="auto" w:fill="auto"/>
          </w:tcPr>
          <w:p w14:paraId="54AB9F7C" w14:textId="77777777" w:rsidR="00BF6A93" w:rsidRPr="000B7330" w:rsidRDefault="00BF6A93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7123ED9" w14:textId="77777777" w:rsidR="00BF6A93" w:rsidRPr="000B7330" w:rsidRDefault="00BF6A93" w:rsidP="00C903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201ECC3" w14:textId="77777777" w:rsidR="00BF6A93" w:rsidRPr="000B7330" w:rsidRDefault="00BF6A93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4EE4DE30" w14:textId="77777777" w:rsidR="00BF6A93" w:rsidRPr="000B7330" w:rsidRDefault="00BF6A93" w:rsidP="00C903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3D2CC043" w14:textId="77777777" w:rsidR="00BF6A93" w:rsidRPr="000B7330" w:rsidRDefault="00BF6A93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78D8A899" w14:textId="77777777" w:rsidR="00BF6A93" w:rsidRPr="000B7330" w:rsidRDefault="00BF6A93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2AC8E2C1" w14:textId="77777777" w:rsidR="00BF6A93" w:rsidRPr="000B7330" w:rsidRDefault="00BF6A93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1B" w:rsidRPr="000B7330" w14:paraId="0FD8B504" w14:textId="77777777" w:rsidTr="00241CB8">
        <w:tc>
          <w:tcPr>
            <w:tcW w:w="4369" w:type="dxa"/>
            <w:shd w:val="clear" w:color="auto" w:fill="auto"/>
          </w:tcPr>
          <w:p w14:paraId="2F2FBC55" w14:textId="77777777" w:rsidR="00A8771B" w:rsidRPr="000B7330" w:rsidRDefault="00A8771B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5558E6EA" w14:textId="77777777" w:rsidR="00A8771B" w:rsidRPr="000B7330" w:rsidRDefault="00A8771B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4E9F7746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2,866,698</w:t>
            </w:r>
          </w:p>
        </w:tc>
        <w:tc>
          <w:tcPr>
            <w:tcW w:w="271" w:type="dxa"/>
          </w:tcPr>
          <w:p w14:paraId="56AF9138" w14:textId="77777777" w:rsidR="00A8771B" w:rsidRPr="000B7330" w:rsidRDefault="00A8771B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2862F48D" w14:textId="1AF2D019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 w:rsidR="00482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74C8B94" w14:textId="77777777" w:rsidR="00A8771B" w:rsidRPr="000B7330" w:rsidRDefault="00A8771B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4E939C1C" w14:textId="5A08AB70" w:rsidR="00A8771B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</w:tr>
      <w:tr w:rsidR="00A8771B" w:rsidRPr="000B7330" w14:paraId="4B9296B2" w14:textId="77777777" w:rsidTr="00241CB8">
        <w:tc>
          <w:tcPr>
            <w:tcW w:w="4369" w:type="dxa"/>
            <w:shd w:val="clear" w:color="auto" w:fill="auto"/>
          </w:tcPr>
          <w:p w14:paraId="07A521F0" w14:textId="77777777" w:rsidR="00A8771B" w:rsidRPr="000B7330" w:rsidRDefault="00A8771B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="00DC0343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</w:tcPr>
          <w:p w14:paraId="6513B29A" w14:textId="77777777" w:rsidR="00A8771B" w:rsidRPr="000B7330" w:rsidRDefault="00A8771B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3FB7A38C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(2,067,776)</w:t>
            </w:r>
          </w:p>
        </w:tc>
        <w:tc>
          <w:tcPr>
            <w:tcW w:w="271" w:type="dxa"/>
          </w:tcPr>
          <w:p w14:paraId="030A1764" w14:textId="77777777" w:rsidR="00A8771B" w:rsidRPr="000B7330" w:rsidRDefault="00A8771B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35300F86" w14:textId="1CBE8DB4" w:rsidR="00A8771B" w:rsidRPr="000B7330" w:rsidRDefault="00BF2DF7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 w:rsidR="006F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55" w:type="dxa"/>
            <w:shd w:val="clear" w:color="auto" w:fill="auto"/>
          </w:tcPr>
          <w:p w14:paraId="0FD06A5E" w14:textId="77777777" w:rsidR="00A8771B" w:rsidRPr="000B7330" w:rsidRDefault="00A8771B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498D44BB" w14:textId="22C031E0" w:rsidR="00A8771B" w:rsidRPr="000B7330" w:rsidRDefault="004026FD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8771B" w:rsidRPr="000B7330" w14:paraId="31E5C624" w14:textId="77777777" w:rsidTr="00241CB8">
        <w:tc>
          <w:tcPr>
            <w:tcW w:w="4369" w:type="dxa"/>
            <w:shd w:val="clear" w:color="auto" w:fill="auto"/>
          </w:tcPr>
          <w:p w14:paraId="51ABFF8F" w14:textId="77777777" w:rsidR="00A8771B" w:rsidRPr="000B7330" w:rsidRDefault="00A8771B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4E77E312" w14:textId="77777777" w:rsidR="00A8771B" w:rsidRPr="000B7330" w:rsidRDefault="00A8771B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84F0660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(576,221)</w:t>
            </w:r>
          </w:p>
        </w:tc>
        <w:tc>
          <w:tcPr>
            <w:tcW w:w="271" w:type="dxa"/>
          </w:tcPr>
          <w:p w14:paraId="3AB46CBD" w14:textId="77777777" w:rsidR="00A8771B" w:rsidRPr="000B7330" w:rsidRDefault="00A8771B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36BC5CA9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33B9C9A" w14:textId="77777777" w:rsidR="00A8771B" w:rsidRPr="000B7330" w:rsidRDefault="00A8771B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50F3BEA6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(576,221)</w:t>
            </w:r>
          </w:p>
        </w:tc>
      </w:tr>
      <w:tr w:rsidR="00A8771B" w:rsidRPr="000B7330" w14:paraId="001F5DC5" w14:textId="77777777" w:rsidTr="00241CB8">
        <w:tc>
          <w:tcPr>
            <w:tcW w:w="4369" w:type="dxa"/>
            <w:shd w:val="clear" w:color="auto" w:fill="auto"/>
          </w:tcPr>
          <w:p w14:paraId="56EF12C4" w14:textId="77777777" w:rsidR="00A8771B" w:rsidRPr="000B7330" w:rsidRDefault="00A8771B" w:rsidP="00C903C3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36" w:type="dxa"/>
          </w:tcPr>
          <w:p w14:paraId="2CAFD22E" w14:textId="77777777" w:rsidR="00A8771B" w:rsidRPr="000B7330" w:rsidRDefault="00A8771B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701EF48B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222,701</w:t>
            </w:r>
          </w:p>
        </w:tc>
        <w:tc>
          <w:tcPr>
            <w:tcW w:w="271" w:type="dxa"/>
          </w:tcPr>
          <w:p w14:paraId="6E985D6C" w14:textId="77777777" w:rsidR="00A8771B" w:rsidRPr="000B7330" w:rsidRDefault="00A8771B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6644EBD9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18C828" w14:textId="77777777" w:rsidR="00A8771B" w:rsidRPr="000B7330" w:rsidRDefault="00A8771B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3AC3AF0D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222,701</w:t>
            </w:r>
          </w:p>
        </w:tc>
      </w:tr>
      <w:tr w:rsidR="00A8771B" w:rsidRPr="000B7330" w14:paraId="0403B488" w14:textId="77777777" w:rsidTr="00241CB8">
        <w:tc>
          <w:tcPr>
            <w:tcW w:w="4369" w:type="dxa"/>
            <w:shd w:val="clear" w:color="auto" w:fill="auto"/>
          </w:tcPr>
          <w:p w14:paraId="4E5CEC16" w14:textId="77777777" w:rsidR="00A8771B" w:rsidRPr="000B7330" w:rsidRDefault="00A8771B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5DD9F78F" w14:textId="77777777" w:rsidR="00A8771B" w:rsidRPr="000B7330" w:rsidRDefault="00A8771B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DFB22F0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(40,119)</w:t>
            </w:r>
          </w:p>
        </w:tc>
        <w:tc>
          <w:tcPr>
            <w:tcW w:w="271" w:type="dxa"/>
          </w:tcPr>
          <w:p w14:paraId="7677F992" w14:textId="77777777" w:rsidR="00A8771B" w:rsidRPr="000B7330" w:rsidRDefault="00A8771B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3AE5291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A280B0" w14:textId="77777777" w:rsidR="00A8771B" w:rsidRPr="000B7330" w:rsidRDefault="00A8771B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522F84BA" w14:textId="77777777" w:rsidR="00A8771B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(40,119)</w:t>
            </w:r>
          </w:p>
        </w:tc>
      </w:tr>
      <w:tr w:rsidR="00306D93" w:rsidRPr="000B7330" w14:paraId="76040B7C" w14:textId="77777777" w:rsidTr="00241CB8">
        <w:tc>
          <w:tcPr>
            <w:tcW w:w="4369" w:type="dxa"/>
            <w:shd w:val="clear" w:color="auto" w:fill="auto"/>
          </w:tcPr>
          <w:p w14:paraId="1D3185FF" w14:textId="77777777" w:rsidR="00306D93" w:rsidRPr="000B7330" w:rsidRDefault="00306D93" w:rsidP="00C903C3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36" w:type="dxa"/>
          </w:tcPr>
          <w:p w14:paraId="0FEE5125" w14:textId="77777777" w:rsidR="00306D93" w:rsidRPr="000B7330" w:rsidRDefault="00306D93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BB32F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182,582</w:t>
            </w:r>
          </w:p>
        </w:tc>
        <w:tc>
          <w:tcPr>
            <w:tcW w:w="271" w:type="dxa"/>
          </w:tcPr>
          <w:p w14:paraId="0A05FB80" w14:textId="77777777" w:rsidR="00306D93" w:rsidRPr="000B7330" w:rsidRDefault="00306D93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26C8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7292DC" w14:textId="77777777" w:rsidR="00306D93" w:rsidRPr="000B7330" w:rsidRDefault="00306D93" w:rsidP="00C903C3">
            <w:pPr>
              <w:tabs>
                <w:tab w:val="clear" w:pos="680"/>
                <w:tab w:val="decimal" w:pos="70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D159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182,582</w:t>
            </w:r>
          </w:p>
        </w:tc>
      </w:tr>
      <w:tr w:rsidR="00306D93" w:rsidRPr="000B7330" w14:paraId="28A3A3CD" w14:textId="77777777" w:rsidTr="00241CB8">
        <w:trPr>
          <w:trHeight w:val="80"/>
        </w:trPr>
        <w:tc>
          <w:tcPr>
            <w:tcW w:w="4369" w:type="dxa"/>
            <w:shd w:val="clear" w:color="auto" w:fill="auto"/>
          </w:tcPr>
          <w:p w14:paraId="1439912E" w14:textId="77777777" w:rsidR="00306D93" w:rsidRPr="000B7330" w:rsidRDefault="00306D93" w:rsidP="00C903C3">
            <w:pPr>
              <w:tabs>
                <w:tab w:val="clear" w:pos="22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36" w:type="dxa"/>
          </w:tcPr>
          <w:p w14:paraId="7F83525F" w14:textId="77777777" w:rsidR="00306D93" w:rsidRPr="000B7330" w:rsidRDefault="00306D93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BFD58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169,383</w:t>
            </w:r>
          </w:p>
        </w:tc>
        <w:tc>
          <w:tcPr>
            <w:tcW w:w="271" w:type="dxa"/>
          </w:tcPr>
          <w:p w14:paraId="3D331C78" w14:textId="77777777" w:rsidR="00306D93" w:rsidRPr="000B7330" w:rsidRDefault="00306D93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7F90A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79DF7B" w14:textId="77777777" w:rsidR="00306D93" w:rsidRPr="000B7330" w:rsidRDefault="00306D93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F4C6C" w14:textId="77777777" w:rsidR="00306D93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169,383</w:t>
            </w:r>
          </w:p>
        </w:tc>
      </w:tr>
    </w:tbl>
    <w:p w14:paraId="28CFBDC6" w14:textId="77777777" w:rsidR="0034675B" w:rsidRPr="000B7330" w:rsidRDefault="0034675B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69"/>
        <w:gridCol w:w="236"/>
        <w:gridCol w:w="1352"/>
        <w:gridCol w:w="271"/>
        <w:gridCol w:w="1351"/>
        <w:gridCol w:w="255"/>
        <w:gridCol w:w="1366"/>
      </w:tblGrid>
      <w:tr w:rsidR="00FA49E8" w:rsidRPr="000B7330" w14:paraId="61354A2F" w14:textId="77777777" w:rsidTr="00241CB8">
        <w:trPr>
          <w:tblHeader/>
        </w:trPr>
        <w:tc>
          <w:tcPr>
            <w:tcW w:w="4369" w:type="dxa"/>
            <w:shd w:val="clear" w:color="auto" w:fill="auto"/>
          </w:tcPr>
          <w:p w14:paraId="44B027A7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36" w:type="dxa"/>
          </w:tcPr>
          <w:p w14:paraId="34EDF986" w14:textId="77777777" w:rsidR="00FA49E8" w:rsidRPr="000B7330" w:rsidRDefault="00FA49E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95" w:type="dxa"/>
            <w:gridSpan w:val="5"/>
            <w:tcBorders>
              <w:bottom w:val="single" w:sz="4" w:space="0" w:color="auto"/>
            </w:tcBorders>
          </w:tcPr>
          <w:p w14:paraId="288A6AF0" w14:textId="77777777" w:rsidR="00FA49E8" w:rsidRPr="000B7330" w:rsidRDefault="00FA49E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A49E8" w:rsidRPr="000B7330" w14:paraId="414A85B5" w14:textId="77777777" w:rsidTr="00241CB8">
        <w:trPr>
          <w:trHeight w:val="649"/>
          <w:tblHeader/>
        </w:trPr>
        <w:tc>
          <w:tcPr>
            <w:tcW w:w="4369" w:type="dxa"/>
            <w:shd w:val="clear" w:color="auto" w:fill="auto"/>
          </w:tcPr>
          <w:p w14:paraId="546BD479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14:paraId="47C31946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สำหรับงวด</w:t>
            </w:r>
            <w:r w:rsidR="001F75D5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เ</w:t>
            </w:r>
            <w:r w:rsidR="00DB652B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  <w:t>ก้า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เดือนสิ้นสุดวันที่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 xml:space="preserve">                     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</w:t>
            </w:r>
          </w:p>
          <w:p w14:paraId="22AD5AD0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   30 </w:t>
            </w:r>
            <w:r w:rsidR="00DB652B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 xml:space="preserve">กันยายน 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>256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236" w:type="dxa"/>
          </w:tcPr>
          <w:p w14:paraId="6F81A2DE" w14:textId="77777777" w:rsidR="00FA49E8" w:rsidRPr="000B7330" w:rsidRDefault="00FA49E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B521F86" w14:textId="77777777" w:rsidR="00FA49E8" w:rsidRPr="000B7330" w:rsidRDefault="00FA49E8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041B3" w14:textId="77777777" w:rsidR="00FA49E8" w:rsidRPr="000B7330" w:rsidRDefault="00FA49E8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</w:t>
            </w:r>
          </w:p>
          <w:p w14:paraId="5135710E" w14:textId="77777777" w:rsidR="00FA49E8" w:rsidRPr="000B7330" w:rsidRDefault="00FA49E8" w:rsidP="00C903C3">
            <w:pPr>
              <w:tabs>
                <w:tab w:val="clear" w:pos="907"/>
                <w:tab w:val="left" w:pos="10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เคยรายงาน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A3EF7D6" w14:textId="77777777" w:rsidR="00FA49E8" w:rsidRPr="000B7330" w:rsidRDefault="00FA49E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CB686BD" w14:textId="77777777" w:rsidR="00FA49E8" w:rsidRPr="000B7330" w:rsidRDefault="00FA49E8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5BCAC3" w14:textId="77777777" w:rsidR="00FA49E8" w:rsidRPr="000B7330" w:rsidRDefault="00FA49E8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697E8D54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700BE56" w14:textId="77777777" w:rsidR="00FA49E8" w:rsidRPr="000B7330" w:rsidRDefault="00FA49E8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292B585" w14:textId="77777777" w:rsidR="00FA49E8" w:rsidRPr="000B7330" w:rsidRDefault="00FA49E8" w:rsidP="00C903C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จำนวนเงินที่ปรับปรุงใหม่</w:t>
            </w:r>
          </w:p>
        </w:tc>
      </w:tr>
      <w:tr w:rsidR="00FA49E8" w:rsidRPr="000B7330" w14:paraId="3376AD88" w14:textId="77777777" w:rsidTr="00241CB8">
        <w:trPr>
          <w:tblHeader/>
        </w:trPr>
        <w:tc>
          <w:tcPr>
            <w:tcW w:w="4369" w:type="dxa"/>
            <w:shd w:val="clear" w:color="auto" w:fill="auto"/>
          </w:tcPr>
          <w:p w14:paraId="62F85B26" w14:textId="77777777" w:rsidR="00FA49E8" w:rsidRPr="000B7330" w:rsidRDefault="00FA49E8" w:rsidP="00C903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</w:tcPr>
          <w:p w14:paraId="6CCDBE4F" w14:textId="77777777" w:rsidR="00FA49E8" w:rsidRPr="000B7330" w:rsidRDefault="00FA49E8" w:rsidP="00C903C3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95" w:type="dxa"/>
            <w:gridSpan w:val="5"/>
          </w:tcPr>
          <w:p w14:paraId="2C0AC00E" w14:textId="77777777" w:rsidR="00FA49E8" w:rsidRPr="000B7330" w:rsidRDefault="00FA49E8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49E8" w:rsidRPr="000B7330" w14:paraId="4EF4BC4E" w14:textId="77777777" w:rsidTr="00241CB8">
        <w:tc>
          <w:tcPr>
            <w:tcW w:w="4369" w:type="dxa"/>
            <w:shd w:val="clear" w:color="auto" w:fill="auto"/>
          </w:tcPr>
          <w:p w14:paraId="6AEC0914" w14:textId="77777777" w:rsidR="00FA49E8" w:rsidRPr="000B7330" w:rsidRDefault="00FA49E8" w:rsidP="00C903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C2539D3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3B2853B5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15200A91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9421EEB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8A8C05D" w14:textId="77777777" w:rsidR="00FA49E8" w:rsidRPr="000B7330" w:rsidRDefault="00FA49E8" w:rsidP="00C903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CE882F6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9E8" w:rsidRPr="000B7330" w14:paraId="5B22C1B1" w14:textId="77777777" w:rsidTr="00241CB8">
        <w:tc>
          <w:tcPr>
            <w:tcW w:w="4369" w:type="dxa"/>
            <w:shd w:val="clear" w:color="auto" w:fill="auto"/>
          </w:tcPr>
          <w:p w14:paraId="1DE8EB3B" w14:textId="77777777" w:rsidR="00FA49E8" w:rsidRPr="000B7330" w:rsidRDefault="00FA49E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0B9509AF" w14:textId="77777777" w:rsidR="00FA49E8" w:rsidRPr="000B7330" w:rsidRDefault="00FA49E8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6FA12A7B" w14:textId="77777777" w:rsidR="00FA49E8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8,558,495</w:t>
            </w:r>
          </w:p>
        </w:tc>
        <w:tc>
          <w:tcPr>
            <w:tcW w:w="271" w:type="dxa"/>
          </w:tcPr>
          <w:p w14:paraId="14E79B76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1443AB34" w14:textId="7C4A3E72" w:rsidR="00FA49E8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30B9940" w14:textId="77777777" w:rsidR="00FA49E8" w:rsidRPr="000B7330" w:rsidRDefault="00FA49E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F02D7EE" w14:textId="41CB62BB" w:rsidR="00FA49E8" w:rsidRPr="000B7330" w:rsidRDefault="00617C4F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</w:tr>
      <w:tr w:rsidR="00FA49E8" w:rsidRPr="000B7330" w14:paraId="276AFD5F" w14:textId="77777777" w:rsidTr="00241CB8">
        <w:tc>
          <w:tcPr>
            <w:tcW w:w="4369" w:type="dxa"/>
            <w:shd w:val="clear" w:color="auto" w:fill="auto"/>
          </w:tcPr>
          <w:p w14:paraId="5F6D9A5C" w14:textId="77777777" w:rsidR="00FA49E8" w:rsidRPr="000B7330" w:rsidRDefault="00FA49E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="00DC0343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</w:tcPr>
          <w:p w14:paraId="0AC7AD51" w14:textId="77777777" w:rsidR="00FA49E8" w:rsidRPr="000B7330" w:rsidRDefault="00FA49E8" w:rsidP="00C903C3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2950B380" w14:textId="77777777" w:rsidR="00FA49E8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(6,181,642)</w:t>
            </w:r>
          </w:p>
        </w:tc>
        <w:tc>
          <w:tcPr>
            <w:tcW w:w="271" w:type="dxa"/>
          </w:tcPr>
          <w:p w14:paraId="1802FC63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45990EFF" w14:textId="1223C9D3" w:rsidR="00FA49E8" w:rsidRPr="000B7330" w:rsidRDefault="00617C4F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55" w:type="dxa"/>
            <w:shd w:val="clear" w:color="auto" w:fill="auto"/>
          </w:tcPr>
          <w:p w14:paraId="1BE12CD9" w14:textId="77777777" w:rsidR="00FA49E8" w:rsidRPr="000B7330" w:rsidRDefault="00FA49E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28823D00" w14:textId="783B9339" w:rsidR="00FA49E8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2D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A49E8" w:rsidRPr="000B7330" w14:paraId="15FE6E67" w14:textId="77777777" w:rsidTr="00241CB8">
        <w:tc>
          <w:tcPr>
            <w:tcW w:w="4369" w:type="dxa"/>
            <w:shd w:val="clear" w:color="auto" w:fill="auto"/>
          </w:tcPr>
          <w:p w14:paraId="4E86ED38" w14:textId="77777777" w:rsidR="00FA49E8" w:rsidRPr="000B7330" w:rsidRDefault="00FA49E8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294750AA" w14:textId="77777777" w:rsidR="00FA49E8" w:rsidRPr="000B7330" w:rsidRDefault="00FA49E8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FEE6300" w14:textId="77777777" w:rsidR="00FA49E8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(1,654,448)</w:t>
            </w:r>
          </w:p>
        </w:tc>
        <w:tc>
          <w:tcPr>
            <w:tcW w:w="271" w:type="dxa"/>
          </w:tcPr>
          <w:p w14:paraId="6758B749" w14:textId="77777777" w:rsidR="00FA49E8" w:rsidRPr="000B7330" w:rsidRDefault="00FA49E8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17C65E0" w14:textId="77777777" w:rsidR="00FA49E8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C5D33F8" w14:textId="77777777" w:rsidR="00FA49E8" w:rsidRPr="000B7330" w:rsidRDefault="00FA49E8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0E9F72A9" w14:textId="77777777" w:rsidR="00FA49E8" w:rsidRPr="000B7330" w:rsidRDefault="006F3821" w:rsidP="00C903C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(1,654,448)</w:t>
            </w:r>
          </w:p>
        </w:tc>
      </w:tr>
      <w:tr w:rsidR="004512CA" w:rsidRPr="000B7330" w14:paraId="0CD94958" w14:textId="77777777" w:rsidTr="00241CB8">
        <w:tc>
          <w:tcPr>
            <w:tcW w:w="4369" w:type="dxa"/>
            <w:shd w:val="clear" w:color="auto" w:fill="auto"/>
          </w:tcPr>
          <w:p w14:paraId="5CDE10F3" w14:textId="77777777" w:rsidR="004512CA" w:rsidRPr="000B7330" w:rsidRDefault="004512CA" w:rsidP="00C903C3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36" w:type="dxa"/>
          </w:tcPr>
          <w:p w14:paraId="4E3D2892" w14:textId="77777777" w:rsidR="004512CA" w:rsidRPr="000B7330" w:rsidRDefault="004512C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</w:tcPr>
          <w:p w14:paraId="1B4A5144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722,405</w:t>
            </w:r>
          </w:p>
        </w:tc>
        <w:tc>
          <w:tcPr>
            <w:tcW w:w="271" w:type="dxa"/>
          </w:tcPr>
          <w:p w14:paraId="0D1C6A95" w14:textId="77777777" w:rsidR="004512CA" w:rsidRPr="000B7330" w:rsidRDefault="004512CA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14:paraId="1631978B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8F78EE" w14:textId="77777777" w:rsidR="004512CA" w:rsidRPr="000B7330" w:rsidRDefault="004512CA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261EF63D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722,405</w:t>
            </w:r>
          </w:p>
        </w:tc>
      </w:tr>
      <w:tr w:rsidR="004512CA" w:rsidRPr="000B7330" w14:paraId="32021CC4" w14:textId="77777777" w:rsidTr="00241CB8">
        <w:tc>
          <w:tcPr>
            <w:tcW w:w="4369" w:type="dxa"/>
            <w:shd w:val="clear" w:color="auto" w:fill="auto"/>
          </w:tcPr>
          <w:p w14:paraId="06DF7DE1" w14:textId="77777777" w:rsidR="004512CA" w:rsidRPr="000B7330" w:rsidRDefault="004512CA" w:rsidP="00C903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46ECCA19" w14:textId="77777777" w:rsidR="004512CA" w:rsidRPr="000B7330" w:rsidRDefault="004512C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512051D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(136,560)</w:t>
            </w:r>
          </w:p>
        </w:tc>
        <w:tc>
          <w:tcPr>
            <w:tcW w:w="271" w:type="dxa"/>
          </w:tcPr>
          <w:p w14:paraId="1F5AEFD2" w14:textId="77777777" w:rsidR="004512CA" w:rsidRPr="000B7330" w:rsidRDefault="004512CA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EAF0D4C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C9E1DCA" w14:textId="77777777" w:rsidR="004512CA" w:rsidRPr="000B7330" w:rsidRDefault="004512CA" w:rsidP="00C903C3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8E9878D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(136,560)</w:t>
            </w:r>
          </w:p>
        </w:tc>
      </w:tr>
      <w:tr w:rsidR="004512CA" w:rsidRPr="000B7330" w14:paraId="14B24272" w14:textId="77777777" w:rsidTr="00241CB8">
        <w:tc>
          <w:tcPr>
            <w:tcW w:w="4369" w:type="dxa"/>
            <w:shd w:val="clear" w:color="auto" w:fill="auto"/>
          </w:tcPr>
          <w:p w14:paraId="16165E74" w14:textId="77777777" w:rsidR="004512CA" w:rsidRPr="000B7330" w:rsidRDefault="004512CA" w:rsidP="00C903C3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36" w:type="dxa"/>
          </w:tcPr>
          <w:p w14:paraId="7332340C" w14:textId="77777777" w:rsidR="004512CA" w:rsidRPr="000B7330" w:rsidRDefault="004512C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B21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585,845</w:t>
            </w:r>
          </w:p>
        </w:tc>
        <w:tc>
          <w:tcPr>
            <w:tcW w:w="271" w:type="dxa"/>
          </w:tcPr>
          <w:p w14:paraId="6D633B0B" w14:textId="77777777" w:rsidR="004512CA" w:rsidRPr="000B7330" w:rsidRDefault="004512CA" w:rsidP="00C903C3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D1115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5E4FE50" w14:textId="77777777" w:rsidR="004512CA" w:rsidRPr="000B7330" w:rsidRDefault="004512CA" w:rsidP="00C903C3">
            <w:pPr>
              <w:tabs>
                <w:tab w:val="clear" w:pos="680"/>
                <w:tab w:val="decimal" w:pos="70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D18ED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585,845</w:t>
            </w:r>
          </w:p>
        </w:tc>
      </w:tr>
      <w:tr w:rsidR="004512CA" w:rsidRPr="000B7330" w14:paraId="3E3AC891" w14:textId="77777777" w:rsidTr="00241CB8">
        <w:trPr>
          <w:trHeight w:val="80"/>
        </w:trPr>
        <w:tc>
          <w:tcPr>
            <w:tcW w:w="4369" w:type="dxa"/>
            <w:shd w:val="clear" w:color="auto" w:fill="auto"/>
          </w:tcPr>
          <w:p w14:paraId="15ABDD1E" w14:textId="77777777" w:rsidR="004512CA" w:rsidRPr="000B7330" w:rsidRDefault="004512CA" w:rsidP="00C903C3">
            <w:pPr>
              <w:tabs>
                <w:tab w:val="clear" w:pos="227"/>
              </w:tabs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36" w:type="dxa"/>
          </w:tcPr>
          <w:p w14:paraId="7D4E893C" w14:textId="77777777" w:rsidR="004512CA" w:rsidRPr="000B7330" w:rsidRDefault="004512CA" w:rsidP="00C903C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AB9F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573,909</w:t>
            </w:r>
          </w:p>
        </w:tc>
        <w:tc>
          <w:tcPr>
            <w:tcW w:w="271" w:type="dxa"/>
          </w:tcPr>
          <w:p w14:paraId="470BD119" w14:textId="77777777" w:rsidR="004512CA" w:rsidRPr="000B7330" w:rsidRDefault="004512CA" w:rsidP="00C903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179DC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8CB53A" w14:textId="77777777" w:rsidR="004512CA" w:rsidRPr="000B7330" w:rsidRDefault="004512CA" w:rsidP="00C903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156C7" w14:textId="77777777" w:rsidR="004512CA" w:rsidRPr="000B7330" w:rsidRDefault="006F3821" w:rsidP="00C903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573,909</w:t>
            </w:r>
          </w:p>
        </w:tc>
      </w:tr>
    </w:tbl>
    <w:p w14:paraId="702D25F5" w14:textId="77777777" w:rsidR="009F1612" w:rsidRPr="000B7330" w:rsidRDefault="009F1612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B80380" w14:textId="3B5E9A20" w:rsidR="003A03E5" w:rsidRPr="000631B6" w:rsidRDefault="009F1612" w:rsidP="0032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631B6">
        <w:rPr>
          <w:rFonts w:asciiTheme="majorBidi" w:hAnsiTheme="majorBidi" w:cstheme="majorBidi"/>
          <w:spacing w:val="-2"/>
          <w:sz w:val="30"/>
          <w:szCs w:val="30"/>
        </w:rPr>
        <w:t>TFRS15</w:t>
      </w:r>
      <w:r w:rsidR="00530EAF" w:rsidRPr="000631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="00530EAF" w:rsidRPr="000631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>(ดูหมายเหตุ</w:t>
      </w:r>
      <w:r w:rsidR="003269E2" w:rsidRPr="000631B6">
        <w:rPr>
          <w:rFonts w:asciiTheme="majorBidi" w:hAnsiTheme="majorBidi" w:cstheme="majorBidi"/>
          <w:spacing w:val="-2"/>
          <w:sz w:val="30"/>
          <w:szCs w:val="30"/>
        </w:rPr>
        <w:t xml:space="preserve"> 10) 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นอกจากนี้ การถือปฏิบัติตาม </w:t>
      </w:r>
      <w:r w:rsidRPr="000631B6">
        <w:rPr>
          <w:rFonts w:asciiTheme="majorBidi" w:hAnsiTheme="majorBidi" w:cstheme="majorBidi"/>
          <w:spacing w:val="-2"/>
          <w:sz w:val="30"/>
          <w:szCs w:val="30"/>
        </w:rPr>
        <w:t>TFRS 15</w:t>
      </w:r>
      <w:r w:rsidR="0013005A" w:rsidRPr="000631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ไม่มีผลกระทบอย่างมีสาระสำคัญต่องบกระแสเงินสดรวม</w:t>
      </w:r>
      <w:r w:rsidR="00D51505" w:rsidRPr="000631B6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479E7" w:rsidRPr="000631B6">
        <w:rPr>
          <w:rFonts w:asciiTheme="majorBidi" w:hAnsiTheme="majorBidi" w:cstheme="majorBidi"/>
          <w:spacing w:val="-2"/>
          <w:sz w:val="30"/>
          <w:szCs w:val="30"/>
        </w:rPr>
        <w:br/>
      </w:r>
      <w:r w:rsidR="00D51505" w:rsidRPr="000631B6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งบกระแสเงินสดเฉพาะกิจการ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65260" w:rsidRPr="000631B6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0631B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0631B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51505" w:rsidRPr="000631B6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0631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65260" w:rsidRPr="000631B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0631B6">
        <w:rPr>
          <w:rFonts w:asciiTheme="majorBidi" w:hAnsiTheme="majorBidi" w:cstheme="majorBidi"/>
          <w:spacing w:val="-2"/>
          <w:sz w:val="30"/>
          <w:szCs w:val="30"/>
        </w:rPr>
        <w:t>2562</w:t>
      </w:r>
    </w:p>
    <w:p w14:paraId="0E6B1D05" w14:textId="77777777" w:rsidR="00F1203E" w:rsidRPr="000B7330" w:rsidRDefault="004711CA" w:rsidP="00C903C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lang w:eastAsia="x-none"/>
        </w:rPr>
        <w:lastRenderedPageBreak/>
        <w:t>3.2</w:t>
      </w:r>
      <w:r w:rsidRPr="000B7330">
        <w:rPr>
          <w:rFonts w:asciiTheme="majorBidi" w:hAnsiTheme="majorBidi" w:cstheme="majorBidi"/>
          <w:i/>
          <w:iCs/>
          <w:sz w:val="30"/>
          <w:szCs w:val="30"/>
          <w:lang w:eastAsia="x-none"/>
        </w:rPr>
        <w:tab/>
      </w:r>
      <w:r w:rsidR="00F1203E" w:rsidRPr="000B733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การเปลี่ยนวิธีการคำนวณค่าเสื่อมราคาของอาคารและอุปกรณ์</w:t>
      </w:r>
      <w:r w:rsidR="00F1203E" w:rsidRPr="000B733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 </w:t>
      </w:r>
    </w:p>
    <w:p w14:paraId="3E450249" w14:textId="77777777" w:rsidR="00F1203E" w:rsidRPr="000B7330" w:rsidRDefault="00F1203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59092" w14:textId="42ADB845" w:rsidR="00F1203E" w:rsidRPr="000B7330" w:rsidRDefault="00F1203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วิธีการคำนวณค่าเสื่อมราคาของอาคารและอุปกรณ์สำหรับอาคารและอุปกรณ์ที่ซื้อหรือ</w:t>
      </w:r>
      <w:r w:rsidR="002A42BB" w:rsidRPr="000B7330">
        <w:rPr>
          <w:rFonts w:asciiTheme="majorBidi" w:hAnsiTheme="majorBidi" w:cstheme="majorBidi"/>
          <w:sz w:val="30"/>
          <w:szCs w:val="30"/>
          <w:cs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>ได้มา</w:t>
      </w:r>
      <w:r w:rsidR="00D37E71" w:rsidRPr="000B7330">
        <w:rPr>
          <w:rFonts w:asciiTheme="majorBidi" w:hAnsiTheme="majorBidi" w:cstheme="majorBidi"/>
          <w:sz w:val="30"/>
          <w:szCs w:val="30"/>
          <w:cs/>
        </w:rPr>
        <w:t xml:space="preserve">ตั้งแต่ปี </w:t>
      </w:r>
      <w:r w:rsidRPr="000B7330">
        <w:rPr>
          <w:rFonts w:asciiTheme="majorBidi" w:hAnsiTheme="majorBidi" w:cstheme="majorBidi"/>
          <w:sz w:val="30"/>
          <w:szCs w:val="30"/>
        </w:rPr>
        <w:t>256</w:t>
      </w:r>
      <w:r w:rsidR="00D37E71" w:rsidRPr="000B7330">
        <w:rPr>
          <w:rFonts w:asciiTheme="majorBidi" w:hAnsiTheme="majorBidi" w:cstheme="majorBidi"/>
          <w:sz w:val="30"/>
          <w:szCs w:val="30"/>
        </w:rPr>
        <w:t xml:space="preserve">2 </w:t>
      </w:r>
      <w:r w:rsidR="002A42BB" w:rsidRPr="000B7330">
        <w:rPr>
          <w:rFonts w:asciiTheme="majorBidi" w:hAnsiTheme="majorBidi" w:cstheme="majorBidi"/>
          <w:sz w:val="30"/>
          <w:szCs w:val="30"/>
          <w:cs/>
        </w:rPr>
        <w:t xml:space="preserve">เป็นต้นไป </w:t>
      </w:r>
      <w:r w:rsidRPr="000B7330">
        <w:rPr>
          <w:rFonts w:asciiTheme="majorBidi" w:hAnsiTheme="majorBidi" w:cstheme="majorBidi"/>
          <w:sz w:val="30"/>
          <w:szCs w:val="30"/>
          <w:cs/>
        </w:rPr>
        <w:t>จากเดิมคำนวณค่าเสื่อมราคาโดยวิธีผลรวมจำนวนปี เป็นคำนวณค่าเสื่อมราคา</w:t>
      </w:r>
      <w:r w:rsidR="002A42BB" w:rsidRPr="000B7330">
        <w:rPr>
          <w:rFonts w:asciiTheme="majorBidi" w:hAnsiTheme="majorBidi" w:cstheme="majorBidi"/>
          <w:sz w:val="30"/>
          <w:szCs w:val="30"/>
          <w:cs/>
        </w:rPr>
        <w:br/>
      </w:r>
      <w:r w:rsidRPr="00CA4E7A">
        <w:rPr>
          <w:rFonts w:asciiTheme="majorBidi" w:hAnsiTheme="majorBidi" w:cstheme="majorBidi"/>
          <w:spacing w:val="-7"/>
          <w:sz w:val="30"/>
          <w:szCs w:val="30"/>
          <w:cs/>
        </w:rPr>
        <w:t>โดยวิธีเส้นตรง</w:t>
      </w:r>
      <w:r w:rsidR="00F341E0" w:rsidRPr="00CA4E7A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="00F341E0" w:rsidRPr="00CA4E7A">
        <w:rPr>
          <w:rFonts w:asciiTheme="majorBidi" w:hAnsiTheme="majorBidi" w:cstheme="majorBidi" w:hint="cs"/>
          <w:spacing w:val="-7"/>
          <w:sz w:val="30"/>
          <w:szCs w:val="30"/>
          <w:cs/>
        </w:rPr>
        <w:t>โดยการเปลี่ยนแปลงนี้ไม่มีผลกระทบต่องบการเงินของ</w:t>
      </w:r>
      <w:r w:rsidR="00CA4E7A" w:rsidRPr="00CA4E7A">
        <w:rPr>
          <w:rFonts w:asciiTheme="majorBidi" w:hAnsiTheme="majorBidi" w:cstheme="majorBidi" w:hint="cs"/>
          <w:spacing w:val="-7"/>
          <w:sz w:val="30"/>
          <w:szCs w:val="30"/>
          <w:cs/>
        </w:rPr>
        <w:t>กลุ่ม</w:t>
      </w:r>
      <w:r w:rsidR="00F341E0" w:rsidRPr="00CA4E7A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บริษัทสำหรับปีสิ้นสุดวันที่ </w:t>
      </w:r>
      <w:r w:rsidR="00F341E0" w:rsidRPr="00CA4E7A">
        <w:rPr>
          <w:rFonts w:asciiTheme="majorBidi" w:hAnsiTheme="majorBidi" w:cstheme="majorBidi"/>
          <w:spacing w:val="-7"/>
          <w:sz w:val="30"/>
          <w:szCs w:val="30"/>
        </w:rPr>
        <w:t xml:space="preserve">31 </w:t>
      </w:r>
      <w:r w:rsidR="00F341E0" w:rsidRPr="00CA4E7A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ธันวาคม </w:t>
      </w:r>
      <w:r w:rsidR="00F341E0" w:rsidRPr="00CA4E7A">
        <w:rPr>
          <w:rFonts w:asciiTheme="majorBidi" w:hAnsiTheme="majorBidi" w:cstheme="majorBidi"/>
          <w:spacing w:val="-7"/>
          <w:sz w:val="30"/>
          <w:szCs w:val="30"/>
        </w:rPr>
        <w:t>2561</w:t>
      </w:r>
    </w:p>
    <w:p w14:paraId="51381A03" w14:textId="77777777" w:rsidR="00FA49E8" w:rsidRPr="000B7330" w:rsidRDefault="00FA49E8" w:rsidP="00C903C3">
      <w:pPr>
        <w:tabs>
          <w:tab w:val="clear" w:pos="227"/>
          <w:tab w:val="clear" w:pos="454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04AD15C" w14:textId="77777777" w:rsidR="00414F17" w:rsidRPr="000B7330" w:rsidRDefault="00414F17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14EA253" w14:textId="77777777" w:rsidR="00414F17" w:rsidRPr="00FE3BD6" w:rsidRDefault="00414F17" w:rsidP="00C903C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0B5ECD8" w14:textId="77777777" w:rsidR="004336AE" w:rsidRPr="000B7330" w:rsidRDefault="004336AE" w:rsidP="00C903C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0B7330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1E4BF822" w14:textId="77777777" w:rsidR="00BA30B2" w:rsidRPr="003A03E5" w:rsidRDefault="00BA30B2" w:rsidP="003A03E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5670"/>
      </w:tblGrid>
      <w:tr w:rsidR="00300C83" w:rsidRPr="000B7330" w14:paraId="65ECFCC1" w14:textId="77777777" w:rsidTr="00D01482">
        <w:tc>
          <w:tcPr>
            <w:tcW w:w="3510" w:type="dxa"/>
          </w:tcPr>
          <w:p w14:paraId="637AF13D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  <w:tc>
          <w:tcPr>
            <w:tcW w:w="5670" w:type="dxa"/>
          </w:tcPr>
          <w:p w14:paraId="7E859689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300C83" w:rsidRPr="000B7330" w14:paraId="03095887" w14:textId="77777777" w:rsidTr="00D01482">
        <w:tc>
          <w:tcPr>
            <w:tcW w:w="3510" w:type="dxa"/>
          </w:tcPr>
          <w:p w14:paraId="4FA96309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670" w:type="dxa"/>
          </w:tcPr>
          <w:p w14:paraId="304931D4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ราคาตลาดซึ่งต้องไม่ต่ำกว่าราคาที่ได้มาของสินค้านั้นๆ</w:t>
            </w:r>
          </w:p>
        </w:tc>
      </w:tr>
      <w:tr w:rsidR="00300C83" w:rsidRPr="000B7330" w14:paraId="1837B192" w14:textId="77777777" w:rsidTr="00D01482">
        <w:tc>
          <w:tcPr>
            <w:tcW w:w="3510" w:type="dxa"/>
          </w:tcPr>
          <w:p w14:paraId="1895E399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รายได้จากการให้เช่าและบริการ</w:t>
            </w:r>
          </w:p>
        </w:tc>
        <w:tc>
          <w:tcPr>
            <w:tcW w:w="5670" w:type="dxa"/>
          </w:tcPr>
          <w:p w14:paraId="49493309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ราคาตลาดโดยขึ้นอยู่กับจำนวนพื้นที่</w:t>
            </w:r>
            <w:r w:rsidR="00521D94"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="00AC757E"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หรือจำนวนคงที่</w:t>
            </w:r>
          </w:p>
        </w:tc>
      </w:tr>
      <w:tr w:rsidR="00AC757E" w:rsidRPr="000B7330" w14:paraId="15C20709" w14:textId="77777777" w:rsidTr="00D01482">
        <w:tc>
          <w:tcPr>
            <w:tcW w:w="3510" w:type="dxa"/>
          </w:tcPr>
          <w:p w14:paraId="2BA3E497" w14:textId="77777777" w:rsidR="00AC757E" w:rsidRPr="000B7330" w:rsidRDefault="00AC757E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5670" w:type="dxa"/>
          </w:tcPr>
          <w:p w14:paraId="49853153" w14:textId="77777777" w:rsidR="00AC757E" w:rsidRPr="000B7330" w:rsidRDefault="00AC757E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 xml:space="preserve">   </w:t>
            </w:r>
            <w:r w:rsidR="00534CED"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หรือตามสัญญา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ที่ตกลงร่วมกัน</w:t>
            </w:r>
          </w:p>
        </w:tc>
      </w:tr>
      <w:tr w:rsidR="0037572D" w:rsidRPr="000B7330" w14:paraId="01C96360" w14:textId="77777777" w:rsidTr="00D01482">
        <w:tc>
          <w:tcPr>
            <w:tcW w:w="3510" w:type="dxa"/>
          </w:tcPr>
          <w:p w14:paraId="4F949B7E" w14:textId="77777777" w:rsidR="0037572D" w:rsidRPr="000B7330" w:rsidRDefault="0037572D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ซื้อสินค้า</w:t>
            </w:r>
          </w:p>
        </w:tc>
        <w:tc>
          <w:tcPr>
            <w:tcW w:w="5670" w:type="dxa"/>
          </w:tcPr>
          <w:p w14:paraId="131E0598" w14:textId="77777777" w:rsidR="0037572D" w:rsidRPr="000B7330" w:rsidRDefault="0037572D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300C83" w:rsidRPr="000B7330" w14:paraId="7027DD27" w14:textId="77777777" w:rsidTr="00D01482">
        <w:tc>
          <w:tcPr>
            <w:tcW w:w="3510" w:type="dxa"/>
          </w:tcPr>
          <w:p w14:paraId="25F61479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ค่าเช่าหรือบริการ</w:t>
            </w:r>
          </w:p>
        </w:tc>
        <w:tc>
          <w:tcPr>
            <w:tcW w:w="5670" w:type="dxa"/>
          </w:tcPr>
          <w:p w14:paraId="6C7C1B15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อัตราร้อยละของยอดขายโดยคิดจากราคาตลาดเป็นเกณฑ์หรือ</w:t>
            </w:r>
          </w:p>
        </w:tc>
      </w:tr>
      <w:tr w:rsidR="00300C83" w:rsidRPr="000B7330" w14:paraId="61E0B572" w14:textId="77777777" w:rsidTr="00D01482">
        <w:tc>
          <w:tcPr>
            <w:tcW w:w="3510" w:type="dxa"/>
          </w:tcPr>
          <w:p w14:paraId="445C09FE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5670" w:type="dxa"/>
          </w:tcPr>
          <w:p w14:paraId="19F8339C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จำนวนเงินคงที่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หรือ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ตามสัญญาที่ตกลงร่วมกัน</w:t>
            </w:r>
          </w:p>
        </w:tc>
      </w:tr>
      <w:tr w:rsidR="00300C83" w:rsidRPr="000B7330" w14:paraId="66B9EA83" w14:textId="77777777" w:rsidTr="00D01482">
        <w:tc>
          <w:tcPr>
            <w:tcW w:w="3510" w:type="dxa"/>
          </w:tcPr>
          <w:p w14:paraId="049DC516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ค่าส่งเสริมการขาย</w:t>
            </w:r>
          </w:p>
        </w:tc>
        <w:tc>
          <w:tcPr>
            <w:tcW w:w="5670" w:type="dxa"/>
          </w:tcPr>
          <w:p w14:paraId="339E9B55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ตามสัญญาที่ตกลงร่วมกัน</w:t>
            </w:r>
          </w:p>
        </w:tc>
      </w:tr>
      <w:tr w:rsidR="00300C83" w:rsidRPr="000B7330" w14:paraId="5D02852B" w14:textId="77777777" w:rsidTr="00D01482">
        <w:tc>
          <w:tcPr>
            <w:tcW w:w="3510" w:type="dxa"/>
          </w:tcPr>
          <w:p w14:paraId="05668D3E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ค่าสาธารณูปโภค</w:t>
            </w:r>
          </w:p>
        </w:tc>
        <w:tc>
          <w:tcPr>
            <w:tcW w:w="5670" w:type="dxa"/>
          </w:tcPr>
          <w:p w14:paraId="4A453B58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ตามสัญญาที่ตกลงร่วมกัน</w:t>
            </w:r>
          </w:p>
        </w:tc>
      </w:tr>
      <w:tr w:rsidR="00300C83" w:rsidRPr="000B7330" w14:paraId="7C680119" w14:textId="77777777" w:rsidTr="00D01482">
        <w:tc>
          <w:tcPr>
            <w:tcW w:w="3510" w:type="dxa"/>
          </w:tcPr>
          <w:p w14:paraId="44BBB988" w14:textId="77777777" w:rsidR="00300C83" w:rsidRPr="000B7330" w:rsidRDefault="008E0FD6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5670" w:type="dxa"/>
          </w:tcPr>
          <w:p w14:paraId="70C97A5C" w14:textId="77777777" w:rsidR="00300C83" w:rsidRPr="000B7330" w:rsidRDefault="00B56E32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จำนวนเงินคงที่ตามที่กำหนดในสัญญา</w:t>
            </w:r>
          </w:p>
        </w:tc>
      </w:tr>
      <w:tr w:rsidR="00300C83" w:rsidRPr="000B7330" w14:paraId="3D6D27B5" w14:textId="77777777" w:rsidTr="00D01482">
        <w:tc>
          <w:tcPr>
            <w:tcW w:w="3510" w:type="dxa"/>
          </w:tcPr>
          <w:p w14:paraId="3CFF08A7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ค่าตอบแทนผู้บริหารสำคัญ</w:t>
            </w:r>
          </w:p>
        </w:tc>
        <w:tc>
          <w:tcPr>
            <w:tcW w:w="5670" w:type="dxa"/>
          </w:tcPr>
          <w:p w14:paraId="1EFBD027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ตามหลักเกณฑ์ที่กำหนดโดยคณะกรรมการสรรหาและนโยบายบริษัท</w:t>
            </w:r>
          </w:p>
        </w:tc>
      </w:tr>
      <w:tr w:rsidR="00300C83" w:rsidRPr="000B7330" w14:paraId="5EE51E77" w14:textId="77777777" w:rsidTr="00D01482">
        <w:tc>
          <w:tcPr>
            <w:tcW w:w="3510" w:type="dxa"/>
          </w:tcPr>
          <w:p w14:paraId="1F9925CB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ดอกเบี้ยรับหรือดอกเบี้ยจ่าย</w:t>
            </w:r>
          </w:p>
        </w:tc>
        <w:tc>
          <w:tcPr>
            <w:tcW w:w="5670" w:type="dxa"/>
          </w:tcPr>
          <w:p w14:paraId="514BAAD2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อัตราดอกเบี้ยขั้นต่ำของเงินกู้หรือเงินฝากออมทรัพย์หรือเงินฝาก</w:t>
            </w:r>
          </w:p>
        </w:tc>
      </w:tr>
      <w:tr w:rsidR="00300C83" w:rsidRPr="000B7330" w14:paraId="12B6A43B" w14:textId="77777777" w:rsidTr="00D01482">
        <w:tc>
          <w:tcPr>
            <w:tcW w:w="3510" w:type="dxa"/>
          </w:tcPr>
          <w:p w14:paraId="16CEB5D1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670" w:type="dxa"/>
          </w:tcPr>
          <w:p w14:paraId="1321CCB3" w14:textId="77777777" w:rsidR="00300C83" w:rsidRPr="000B7330" w:rsidRDefault="00300C83" w:rsidP="00C903C3">
            <w:pPr>
              <w:pStyle w:val="block"/>
              <w:spacing w:after="0" w:line="240" w:lineRule="auto"/>
              <w:ind w:left="16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ประจำของสถาบันการเงินภายในประเทศบางแห่งของบริษัท</w:t>
            </w:r>
          </w:p>
        </w:tc>
      </w:tr>
      <w:tr w:rsidR="00300C83" w:rsidRPr="000B7330" w14:paraId="23E43A81" w14:textId="77777777" w:rsidTr="00D01482">
        <w:trPr>
          <w:trHeight w:val="451"/>
        </w:trPr>
        <w:tc>
          <w:tcPr>
            <w:tcW w:w="3510" w:type="dxa"/>
          </w:tcPr>
          <w:p w14:paraId="03C71D91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  <w:p w14:paraId="08C5E4A6" w14:textId="77777777" w:rsidR="00300C83" w:rsidRPr="000B7330" w:rsidRDefault="00300C83" w:rsidP="00C903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670" w:type="dxa"/>
          </w:tcPr>
          <w:p w14:paraId="2AE164C9" w14:textId="77777777" w:rsidR="00300C83" w:rsidRPr="000B7330" w:rsidRDefault="00300C83" w:rsidP="00C903C3">
            <w:pPr>
              <w:pStyle w:val="block"/>
              <w:spacing w:after="0" w:line="240" w:lineRule="auto"/>
              <w:ind w:left="16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 xml:space="preserve">บวกส่วนต่างเพิ่มร้อยละ 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 xml:space="preserve">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 xml:space="preserve">ถึงร้อยละ </w:t>
            </w:r>
            <w:r w:rsidR="00B2053E"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ต่อปี ทั้งนี้ขึ้นอยู่กับต้นทุน</w:t>
            </w:r>
            <w:r w:rsidR="0080063F" w:rsidRPr="000B733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ทางการเงินของแต่ละบริษัท</w:t>
            </w:r>
          </w:p>
        </w:tc>
      </w:tr>
    </w:tbl>
    <w:p w14:paraId="05A52548" w14:textId="77777777" w:rsidR="00D0340E" w:rsidRPr="000B7330" w:rsidRDefault="00D0340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B93FA66" w14:textId="77777777" w:rsidR="00ED5D45" w:rsidRDefault="00ED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F9DA38" w14:textId="77777777" w:rsidR="006C2D08" w:rsidRPr="000B7330" w:rsidRDefault="006C2D08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 w:rsidR="00DB652B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30 </w:t>
      </w:r>
      <w:r w:rsidR="00DB652B"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A49E8"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1A3574E8" w14:textId="77777777" w:rsidR="006C2D08" w:rsidRPr="000B7330" w:rsidRDefault="006C2D08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082"/>
        <w:gridCol w:w="265"/>
        <w:gridCol w:w="1089"/>
        <w:gridCol w:w="265"/>
        <w:gridCol w:w="1082"/>
        <w:gridCol w:w="246"/>
        <w:gridCol w:w="1013"/>
      </w:tblGrid>
      <w:tr w:rsidR="00A241EE" w:rsidRPr="000B7330" w14:paraId="5F53CB9F" w14:textId="77777777" w:rsidTr="00EE4C0D">
        <w:trPr>
          <w:tblHeader/>
        </w:trPr>
        <w:tc>
          <w:tcPr>
            <w:tcW w:w="2357" w:type="pct"/>
          </w:tcPr>
          <w:p w14:paraId="0FD2A49A" w14:textId="77777777" w:rsidR="00A241EE" w:rsidRPr="000B7330" w:rsidRDefault="00A241EE" w:rsidP="0076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77" w:type="pct"/>
            <w:gridSpan w:val="3"/>
            <w:tcBorders>
              <w:bottom w:val="single" w:sz="4" w:space="0" w:color="auto"/>
            </w:tcBorders>
          </w:tcPr>
          <w:p w14:paraId="1F0163E4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1361E14C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7" w:type="pct"/>
            <w:gridSpan w:val="3"/>
            <w:tcBorders>
              <w:bottom w:val="single" w:sz="4" w:space="0" w:color="auto"/>
            </w:tcBorders>
          </w:tcPr>
          <w:p w14:paraId="2D0CCE51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241EE" w:rsidRPr="000B7330" w14:paraId="60DB2420" w14:textId="77777777" w:rsidTr="00EE4C0D">
        <w:trPr>
          <w:tblHeader/>
        </w:trPr>
        <w:tc>
          <w:tcPr>
            <w:tcW w:w="2357" w:type="pct"/>
          </w:tcPr>
          <w:p w14:paraId="2CB77691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154C706B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765260"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3081873F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42E5593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765260"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9" w:type="pct"/>
          </w:tcPr>
          <w:p w14:paraId="3095D281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EB95A21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765260"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27C397D4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15A472F7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765260"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A241EE" w:rsidRPr="000B7330" w14:paraId="47B5818B" w14:textId="77777777" w:rsidTr="007C070A">
        <w:trPr>
          <w:tblHeader/>
        </w:trPr>
        <w:tc>
          <w:tcPr>
            <w:tcW w:w="2357" w:type="pct"/>
          </w:tcPr>
          <w:p w14:paraId="5205DAE2" w14:textId="57C90242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43" w:type="pct"/>
            <w:gridSpan w:val="7"/>
          </w:tcPr>
          <w:p w14:paraId="45AAE239" w14:textId="77777777" w:rsidR="00A241EE" w:rsidRPr="000B7330" w:rsidRDefault="00A241EE" w:rsidP="0076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241EE" w:rsidRPr="000B7330" w14:paraId="0A6AC88A" w14:textId="77777777" w:rsidTr="00EE4C0D">
        <w:tc>
          <w:tcPr>
            <w:tcW w:w="2357" w:type="pct"/>
          </w:tcPr>
          <w:p w14:paraId="19378D5C" w14:textId="77777777" w:rsidR="00A241EE" w:rsidRPr="000B7330" w:rsidRDefault="00A241EE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0336D06D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8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8E69C71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20C99C1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87377DF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30CAA278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8C7A41E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DEFFA86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4C0D" w:rsidRPr="000B7330" w14:paraId="69E2C47C" w14:textId="77777777" w:rsidTr="00EE4C0D">
        <w:tc>
          <w:tcPr>
            <w:tcW w:w="2357" w:type="pct"/>
          </w:tcPr>
          <w:p w14:paraId="3D9C1227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</w:tcPr>
          <w:p w14:paraId="2771289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B2F6BE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54B02C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9B5D31F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7135C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43,416</w:t>
            </w:r>
          </w:p>
        </w:tc>
        <w:tc>
          <w:tcPr>
            <w:tcW w:w="129" w:type="pct"/>
          </w:tcPr>
          <w:p w14:paraId="15284A17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5AF1C7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19,849</w:t>
            </w:r>
          </w:p>
        </w:tc>
      </w:tr>
      <w:tr w:rsidR="00EE4C0D" w:rsidRPr="000B7330" w14:paraId="32EAAA12" w14:textId="77777777" w:rsidTr="00EE4C0D">
        <w:tc>
          <w:tcPr>
            <w:tcW w:w="2357" w:type="pct"/>
          </w:tcPr>
          <w:p w14:paraId="3B98B40C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auto"/>
          </w:tcPr>
          <w:p w14:paraId="6C3FF28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C47C11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7C6809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541065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A9D026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707</w:t>
            </w:r>
          </w:p>
        </w:tc>
        <w:tc>
          <w:tcPr>
            <w:tcW w:w="129" w:type="pct"/>
            <w:shd w:val="clear" w:color="auto" w:fill="auto"/>
          </w:tcPr>
          <w:p w14:paraId="14714E1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9CD455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619</w:t>
            </w:r>
          </w:p>
        </w:tc>
      </w:tr>
      <w:tr w:rsidR="00EE4C0D" w:rsidRPr="000B7330" w14:paraId="303157F8" w14:textId="77777777" w:rsidTr="00EE4C0D">
        <w:tc>
          <w:tcPr>
            <w:tcW w:w="2357" w:type="pct"/>
          </w:tcPr>
          <w:p w14:paraId="6F8B5199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auto"/>
          </w:tcPr>
          <w:p w14:paraId="4EC64B5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8457D6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CE8E41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D82E9A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024A4DF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2,851</w:t>
            </w:r>
          </w:p>
        </w:tc>
        <w:tc>
          <w:tcPr>
            <w:tcW w:w="129" w:type="pct"/>
            <w:shd w:val="clear" w:color="auto" w:fill="auto"/>
          </w:tcPr>
          <w:p w14:paraId="779E9DB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B15D8F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8,265</w:t>
            </w:r>
          </w:p>
        </w:tc>
      </w:tr>
      <w:tr w:rsidR="00EE4C0D" w:rsidRPr="000B7330" w14:paraId="30E4F01D" w14:textId="77777777" w:rsidTr="00EE4C0D">
        <w:tc>
          <w:tcPr>
            <w:tcW w:w="2357" w:type="pct"/>
          </w:tcPr>
          <w:p w14:paraId="70088F92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" w:type="pct"/>
            <w:shd w:val="clear" w:color="auto" w:fill="auto"/>
          </w:tcPr>
          <w:p w14:paraId="1378C30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ADDFE0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166B49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C2A2C1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8E958A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196</w:t>
            </w:r>
          </w:p>
        </w:tc>
        <w:tc>
          <w:tcPr>
            <w:tcW w:w="129" w:type="pct"/>
            <w:shd w:val="clear" w:color="auto" w:fill="auto"/>
          </w:tcPr>
          <w:p w14:paraId="1AFAB57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F0F816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1,435</w:t>
            </w:r>
          </w:p>
        </w:tc>
      </w:tr>
      <w:tr w:rsidR="00EE4C0D" w:rsidRPr="000B7330" w14:paraId="78688178" w14:textId="77777777" w:rsidTr="00EE4C0D">
        <w:tc>
          <w:tcPr>
            <w:tcW w:w="2357" w:type="pct"/>
          </w:tcPr>
          <w:p w14:paraId="59DC673E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auto"/>
          </w:tcPr>
          <w:p w14:paraId="7771A62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DFF8D2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FD684C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3B1ADC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6265589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42,990</w:t>
            </w:r>
          </w:p>
        </w:tc>
        <w:tc>
          <w:tcPr>
            <w:tcW w:w="129" w:type="pct"/>
            <w:shd w:val="clear" w:color="auto" w:fill="auto"/>
          </w:tcPr>
          <w:p w14:paraId="65040E1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79C760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18,711</w:t>
            </w:r>
          </w:p>
        </w:tc>
      </w:tr>
      <w:tr w:rsidR="00EE4C0D" w:rsidRPr="000B7330" w14:paraId="758EA846" w14:textId="77777777" w:rsidTr="00EE4C0D">
        <w:tc>
          <w:tcPr>
            <w:tcW w:w="2357" w:type="pct"/>
          </w:tcPr>
          <w:p w14:paraId="5C3BC8C3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auto"/>
          </w:tcPr>
          <w:p w14:paraId="7C91B78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D3ABC5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157361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9C2A88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5BC9432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72,859</w:t>
            </w:r>
          </w:p>
        </w:tc>
        <w:tc>
          <w:tcPr>
            <w:tcW w:w="129" w:type="pct"/>
            <w:shd w:val="clear" w:color="auto" w:fill="auto"/>
          </w:tcPr>
          <w:p w14:paraId="5320FFE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34066CF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</w:p>
        </w:tc>
      </w:tr>
      <w:tr w:rsidR="00EE4C0D" w:rsidRPr="000B7330" w14:paraId="1BF6EC26" w14:textId="77777777" w:rsidTr="00EE4C0D">
        <w:tc>
          <w:tcPr>
            <w:tcW w:w="2357" w:type="pct"/>
          </w:tcPr>
          <w:p w14:paraId="7CDA8B40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pct"/>
            <w:shd w:val="clear" w:color="auto" w:fill="auto"/>
          </w:tcPr>
          <w:p w14:paraId="671CFFF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E94D8A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F499AA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5BDB8E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A6C3CE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1,501</w:t>
            </w:r>
          </w:p>
        </w:tc>
        <w:tc>
          <w:tcPr>
            <w:tcW w:w="129" w:type="pct"/>
          </w:tcPr>
          <w:p w14:paraId="15695DD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6418E2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1,111</w:t>
            </w:r>
          </w:p>
        </w:tc>
      </w:tr>
      <w:tr w:rsidR="00EE4C0D" w:rsidRPr="00B666ED" w14:paraId="6E3A5EB4" w14:textId="77777777" w:rsidTr="00EE4C0D">
        <w:trPr>
          <w:trHeight w:val="128"/>
        </w:trPr>
        <w:tc>
          <w:tcPr>
            <w:tcW w:w="2357" w:type="pct"/>
          </w:tcPr>
          <w:p w14:paraId="6ACE24F3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</w:tcPr>
          <w:p w14:paraId="016C727F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9" w:type="pct"/>
          </w:tcPr>
          <w:p w14:paraId="38711B20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71" w:type="pct"/>
          </w:tcPr>
          <w:p w14:paraId="662A5BD0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9" w:type="pct"/>
          </w:tcPr>
          <w:p w14:paraId="021120EB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66288F7E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9" w:type="pct"/>
          </w:tcPr>
          <w:p w14:paraId="3D15B07D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31" w:type="pct"/>
          </w:tcPr>
          <w:p w14:paraId="0420827B" w14:textId="77777777" w:rsidR="00EE4C0D" w:rsidRPr="00BD6DBF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EE4C0D" w:rsidRPr="000B7330" w14:paraId="0E503EC1" w14:textId="77777777" w:rsidTr="00EE4C0D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50501E2B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7" w:type="pct"/>
            <w:shd w:val="clear" w:color="auto" w:fill="FFFFFF"/>
          </w:tcPr>
          <w:p w14:paraId="2CA23E5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673EB74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6C0AA5B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6F8445C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075DD8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04BF5B3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3C1BB73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4C0D" w:rsidRPr="000B7330" w14:paraId="0E735F2D" w14:textId="77777777" w:rsidTr="00EE4C0D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37842511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  <w:shd w:val="clear" w:color="auto" w:fill="auto"/>
          </w:tcPr>
          <w:p w14:paraId="638EC46E" w14:textId="7088D519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F60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1F60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39" w:type="pct"/>
            <w:shd w:val="clear" w:color="auto" w:fill="FFFFFF"/>
          </w:tcPr>
          <w:p w14:paraId="7712A63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217EBE2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15,700</w:t>
            </w:r>
          </w:p>
        </w:tc>
        <w:tc>
          <w:tcPr>
            <w:tcW w:w="139" w:type="pct"/>
            <w:shd w:val="clear" w:color="auto" w:fill="FFFFFF"/>
          </w:tcPr>
          <w:p w14:paraId="1650DC7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726B15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14,522</w:t>
            </w:r>
          </w:p>
        </w:tc>
        <w:tc>
          <w:tcPr>
            <w:tcW w:w="129" w:type="pct"/>
            <w:shd w:val="clear" w:color="auto" w:fill="FFFFFF"/>
          </w:tcPr>
          <w:p w14:paraId="626D8CC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1FBF718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15,700</w:t>
            </w:r>
          </w:p>
        </w:tc>
      </w:tr>
      <w:tr w:rsidR="00EE4C0D" w:rsidRPr="000B7330" w14:paraId="58122D11" w14:textId="77777777" w:rsidTr="00EE4C0D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7B1702FB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auto"/>
          </w:tcPr>
          <w:p w14:paraId="3CDA5BE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3,129</w:t>
            </w:r>
          </w:p>
        </w:tc>
        <w:tc>
          <w:tcPr>
            <w:tcW w:w="139" w:type="pct"/>
            <w:shd w:val="clear" w:color="auto" w:fill="FFFFFF"/>
          </w:tcPr>
          <w:p w14:paraId="2003BAF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4A27F1E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39" w:type="pct"/>
            <w:shd w:val="clear" w:color="auto" w:fill="FFFFFF"/>
          </w:tcPr>
          <w:p w14:paraId="79787E9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E9D45D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2,640</w:t>
            </w:r>
          </w:p>
        </w:tc>
        <w:tc>
          <w:tcPr>
            <w:tcW w:w="129" w:type="pct"/>
            <w:shd w:val="clear" w:color="auto" w:fill="FFFFFF"/>
          </w:tcPr>
          <w:p w14:paraId="128E156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6FD84D1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E4C0D" w:rsidRPr="000B7330" w14:paraId="18F14DF6" w14:textId="77777777" w:rsidTr="00EE4C0D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4C57CA8E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auto"/>
          </w:tcPr>
          <w:p w14:paraId="5F027A3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7,526</w:t>
            </w:r>
          </w:p>
        </w:tc>
        <w:tc>
          <w:tcPr>
            <w:tcW w:w="139" w:type="pct"/>
            <w:shd w:val="clear" w:color="auto" w:fill="FFFFFF"/>
          </w:tcPr>
          <w:p w14:paraId="7D172E2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7D5355E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7,575</w:t>
            </w:r>
          </w:p>
        </w:tc>
        <w:tc>
          <w:tcPr>
            <w:tcW w:w="139" w:type="pct"/>
            <w:shd w:val="clear" w:color="auto" w:fill="FFFFFF"/>
          </w:tcPr>
          <w:p w14:paraId="01136BF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6120BB1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3,022</w:t>
            </w:r>
          </w:p>
        </w:tc>
        <w:tc>
          <w:tcPr>
            <w:tcW w:w="129" w:type="pct"/>
            <w:shd w:val="clear" w:color="auto" w:fill="FFFFFF"/>
          </w:tcPr>
          <w:p w14:paraId="3FB73B1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736230A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2,604</w:t>
            </w:r>
          </w:p>
        </w:tc>
      </w:tr>
      <w:tr w:rsidR="00EE4C0D" w:rsidRPr="000B7330" w14:paraId="420191F0" w14:textId="77777777" w:rsidTr="00EE4C0D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7C48A15E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auto"/>
          </w:tcPr>
          <w:p w14:paraId="09638C8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18,952</w:t>
            </w:r>
          </w:p>
        </w:tc>
        <w:tc>
          <w:tcPr>
            <w:tcW w:w="139" w:type="pct"/>
            <w:shd w:val="clear" w:color="auto" w:fill="FFFFFF"/>
          </w:tcPr>
          <w:p w14:paraId="4B13212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37EB0C7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20,010</w:t>
            </w:r>
          </w:p>
        </w:tc>
        <w:tc>
          <w:tcPr>
            <w:tcW w:w="139" w:type="pct"/>
            <w:shd w:val="clear" w:color="auto" w:fill="FFFFFF"/>
          </w:tcPr>
          <w:p w14:paraId="4F4AE9E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07FC429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10,993</w:t>
            </w:r>
          </w:p>
        </w:tc>
        <w:tc>
          <w:tcPr>
            <w:tcW w:w="129" w:type="pct"/>
            <w:shd w:val="clear" w:color="auto" w:fill="FFFFFF"/>
          </w:tcPr>
          <w:p w14:paraId="7393AED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03A73DF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12,104</w:t>
            </w:r>
          </w:p>
        </w:tc>
      </w:tr>
      <w:tr w:rsidR="00EE4C0D" w:rsidRPr="000B7330" w14:paraId="4544DE3A" w14:textId="77777777" w:rsidTr="00EE4C0D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5148702A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auto"/>
          </w:tcPr>
          <w:p w14:paraId="6303DC2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207,531</w:t>
            </w:r>
          </w:p>
        </w:tc>
        <w:tc>
          <w:tcPr>
            <w:tcW w:w="139" w:type="pct"/>
            <w:shd w:val="clear" w:color="auto" w:fill="FFFFFF"/>
          </w:tcPr>
          <w:p w14:paraId="2621259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60AC343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193,461</w:t>
            </w:r>
          </w:p>
        </w:tc>
        <w:tc>
          <w:tcPr>
            <w:tcW w:w="139" w:type="pct"/>
            <w:shd w:val="clear" w:color="auto" w:fill="FFFFFF"/>
          </w:tcPr>
          <w:p w14:paraId="495C602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77E16BC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21,701</w:t>
            </w:r>
          </w:p>
        </w:tc>
        <w:tc>
          <w:tcPr>
            <w:tcW w:w="129" w:type="pct"/>
            <w:shd w:val="clear" w:color="auto" w:fill="FFFFFF"/>
          </w:tcPr>
          <w:p w14:paraId="1DF12A5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47F2B63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16,491</w:t>
            </w:r>
          </w:p>
        </w:tc>
      </w:tr>
      <w:tr w:rsidR="00EE4C0D" w:rsidRPr="000B7330" w14:paraId="49B67455" w14:textId="77777777" w:rsidTr="00EE4C0D">
        <w:tblPrEx>
          <w:shd w:val="clear" w:color="auto" w:fill="FFFFFF"/>
        </w:tblPrEx>
        <w:trPr>
          <w:trHeight w:val="164"/>
        </w:trPr>
        <w:tc>
          <w:tcPr>
            <w:tcW w:w="2357" w:type="pct"/>
            <w:shd w:val="clear" w:color="auto" w:fill="FFFFFF"/>
          </w:tcPr>
          <w:p w14:paraId="7E0E4224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040C4E93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FFFFF"/>
          </w:tcPr>
          <w:p w14:paraId="672F1BAA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</w:tcPr>
          <w:p w14:paraId="154546CA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FFFFF"/>
          </w:tcPr>
          <w:p w14:paraId="1DB97ACB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</w:tcPr>
          <w:p w14:paraId="6FA87531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FFFFFF"/>
          </w:tcPr>
          <w:p w14:paraId="2CA4C287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7C773E8" w14:textId="77777777" w:rsidR="00EE4C0D" w:rsidRPr="00BD6DBF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E4C0D" w:rsidRPr="000B7330" w14:paraId="7E184151" w14:textId="77777777" w:rsidTr="00EE4C0D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7799ADAD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" w:type="pct"/>
            <w:shd w:val="clear" w:color="auto" w:fill="auto"/>
          </w:tcPr>
          <w:p w14:paraId="5DA8CD0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2FCE065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0DD71DE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10A364B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675B77A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3B09295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6983BDE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4C0D" w:rsidRPr="000B7330" w14:paraId="255CB1BB" w14:textId="77777777" w:rsidTr="00EE4C0D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038EC5CD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" w:type="pct"/>
            <w:shd w:val="clear" w:color="auto" w:fill="auto"/>
          </w:tcPr>
          <w:p w14:paraId="1747093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1B3A32B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22B964B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3D5A659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FF88E9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0D8372A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06D1455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4C0D" w:rsidRPr="000B7330" w14:paraId="19C0BD0F" w14:textId="77777777" w:rsidTr="00EE4C0D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701B1817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7" w:type="pct"/>
            <w:shd w:val="clear" w:color="auto" w:fill="auto"/>
          </w:tcPr>
          <w:p w14:paraId="5A781D4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5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35,440</w:t>
            </w:r>
          </w:p>
        </w:tc>
        <w:tc>
          <w:tcPr>
            <w:tcW w:w="139" w:type="pct"/>
            <w:shd w:val="clear" w:color="auto" w:fill="FFFFFF"/>
          </w:tcPr>
          <w:p w14:paraId="4D08B8A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62A1133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5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35,852</w:t>
            </w:r>
          </w:p>
        </w:tc>
        <w:tc>
          <w:tcPr>
            <w:tcW w:w="139" w:type="pct"/>
            <w:shd w:val="clear" w:color="auto" w:fill="FFFFFF"/>
          </w:tcPr>
          <w:p w14:paraId="586C284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8524E8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18,722</w:t>
            </w:r>
          </w:p>
        </w:tc>
        <w:tc>
          <w:tcPr>
            <w:tcW w:w="129" w:type="pct"/>
            <w:shd w:val="clear" w:color="auto" w:fill="FFFFFF"/>
          </w:tcPr>
          <w:p w14:paraId="189BCBB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2BE20AB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21,316</w:t>
            </w:r>
          </w:p>
        </w:tc>
      </w:tr>
    </w:tbl>
    <w:p w14:paraId="1221A7FE" w14:textId="77777777" w:rsidR="00A241EE" w:rsidRDefault="00A241EE" w:rsidP="00C903C3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30366FF3" w14:textId="77777777" w:rsidR="00ED5D45" w:rsidRDefault="00ED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3"/>
        <w:gridCol w:w="1080"/>
        <w:gridCol w:w="239"/>
        <w:gridCol w:w="1122"/>
        <w:gridCol w:w="242"/>
        <w:gridCol w:w="1109"/>
        <w:gridCol w:w="267"/>
        <w:gridCol w:w="988"/>
      </w:tblGrid>
      <w:tr w:rsidR="000A63EB" w:rsidRPr="000B7330" w14:paraId="05F9AB43" w14:textId="77777777" w:rsidTr="009A5210">
        <w:tc>
          <w:tcPr>
            <w:tcW w:w="2355" w:type="pct"/>
          </w:tcPr>
          <w:p w14:paraId="33718B5B" w14:textId="77777777" w:rsidR="00A241EE" w:rsidRPr="000B7330" w:rsidRDefault="00A241EE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79" w:type="pct"/>
            <w:gridSpan w:val="3"/>
            <w:tcBorders>
              <w:bottom w:val="single" w:sz="4" w:space="0" w:color="auto"/>
            </w:tcBorders>
          </w:tcPr>
          <w:p w14:paraId="25FBDFE0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4AC86898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9" w:type="pct"/>
            <w:gridSpan w:val="3"/>
            <w:tcBorders>
              <w:bottom w:val="single" w:sz="4" w:space="0" w:color="auto"/>
            </w:tcBorders>
          </w:tcPr>
          <w:p w14:paraId="05616F5B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3EB" w:rsidRPr="000B7330" w14:paraId="4E18EDC8" w14:textId="77777777" w:rsidTr="009A5210">
        <w:tc>
          <w:tcPr>
            <w:tcW w:w="2355" w:type="pct"/>
          </w:tcPr>
          <w:p w14:paraId="562BDB77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B8F51EC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7446C7F0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A71301B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7" w:type="pct"/>
          </w:tcPr>
          <w:p w14:paraId="434F67A1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84773F0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48379FF8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1900C882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BF33FC" w:rsidRPr="000B7330" w14:paraId="22928B92" w14:textId="77777777" w:rsidTr="006E19AD">
        <w:tc>
          <w:tcPr>
            <w:tcW w:w="2355" w:type="pct"/>
          </w:tcPr>
          <w:p w14:paraId="2D66E13B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45" w:type="pct"/>
            <w:gridSpan w:val="7"/>
          </w:tcPr>
          <w:p w14:paraId="5EDB6A86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3EB" w:rsidRPr="000B7330" w14:paraId="6002158C" w14:textId="77777777" w:rsidTr="009A5210">
        <w:tc>
          <w:tcPr>
            <w:tcW w:w="2355" w:type="pct"/>
          </w:tcPr>
          <w:p w14:paraId="6B01214D" w14:textId="77777777" w:rsidR="00A241EE" w:rsidRPr="000B7330" w:rsidRDefault="00A241EE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256768D5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8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B2D6F8D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91D223A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1DB6F924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F80AD67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688FB4B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01D52E5" w14:textId="77777777" w:rsidR="00A241EE" w:rsidRPr="000B7330" w:rsidRDefault="00A241EE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A5210" w:rsidRPr="000B7330" w14:paraId="06D1A9AD" w14:textId="77777777" w:rsidTr="009A5210">
        <w:tc>
          <w:tcPr>
            <w:tcW w:w="2355" w:type="pct"/>
          </w:tcPr>
          <w:p w14:paraId="4B018D73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159C5CB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A9D3CC2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30B05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7FEB1ACD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970390F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111,957</w:t>
            </w:r>
          </w:p>
        </w:tc>
        <w:tc>
          <w:tcPr>
            <w:tcW w:w="140" w:type="pct"/>
          </w:tcPr>
          <w:p w14:paraId="6149E7C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B4D12A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43,855</w:t>
            </w:r>
          </w:p>
        </w:tc>
      </w:tr>
      <w:tr w:rsidR="009A5210" w:rsidRPr="000B7330" w14:paraId="4E9CE96D" w14:textId="77777777" w:rsidTr="009A5210">
        <w:tc>
          <w:tcPr>
            <w:tcW w:w="2355" w:type="pct"/>
          </w:tcPr>
          <w:p w14:paraId="34670207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  <w:shd w:val="clear" w:color="auto" w:fill="auto"/>
          </w:tcPr>
          <w:p w14:paraId="6EC5988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D78CED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EA4656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3D1E81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6C1C0DA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1,858</w:t>
            </w:r>
          </w:p>
        </w:tc>
        <w:tc>
          <w:tcPr>
            <w:tcW w:w="140" w:type="pct"/>
            <w:shd w:val="clear" w:color="auto" w:fill="auto"/>
          </w:tcPr>
          <w:p w14:paraId="421046C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57758F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1,768</w:t>
            </w:r>
          </w:p>
        </w:tc>
      </w:tr>
      <w:tr w:rsidR="009A5210" w:rsidRPr="000B7330" w14:paraId="2443DE77" w14:textId="77777777" w:rsidTr="009A5210">
        <w:tc>
          <w:tcPr>
            <w:tcW w:w="2355" w:type="pct"/>
          </w:tcPr>
          <w:p w14:paraId="74B3D170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6" w:type="pct"/>
            <w:shd w:val="clear" w:color="auto" w:fill="auto"/>
          </w:tcPr>
          <w:p w14:paraId="3176A38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F6C7D5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011196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B08FB2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02980CEB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8,627</w:t>
            </w:r>
          </w:p>
        </w:tc>
        <w:tc>
          <w:tcPr>
            <w:tcW w:w="140" w:type="pct"/>
            <w:shd w:val="clear" w:color="auto" w:fill="auto"/>
          </w:tcPr>
          <w:p w14:paraId="1E344F9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7DF1560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28,617</w:t>
            </w:r>
          </w:p>
        </w:tc>
      </w:tr>
      <w:tr w:rsidR="009A5210" w:rsidRPr="000B7330" w14:paraId="24993BCA" w14:textId="77777777" w:rsidTr="009A5210">
        <w:tc>
          <w:tcPr>
            <w:tcW w:w="2355" w:type="pct"/>
          </w:tcPr>
          <w:p w14:paraId="5ABA45DC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6" w:type="pct"/>
            <w:shd w:val="clear" w:color="auto" w:fill="auto"/>
          </w:tcPr>
          <w:p w14:paraId="3716DF77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0387AA3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6995BC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4463387D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D7AE0AA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1,777</w:t>
            </w:r>
          </w:p>
        </w:tc>
        <w:tc>
          <w:tcPr>
            <w:tcW w:w="140" w:type="pct"/>
            <w:shd w:val="clear" w:color="auto" w:fill="auto"/>
          </w:tcPr>
          <w:p w14:paraId="5E0997A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10B967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5,364</w:t>
            </w:r>
          </w:p>
        </w:tc>
      </w:tr>
      <w:tr w:rsidR="009A5210" w:rsidRPr="000B7330" w14:paraId="1816ABE8" w14:textId="77777777" w:rsidTr="009A5210">
        <w:tc>
          <w:tcPr>
            <w:tcW w:w="2355" w:type="pct"/>
          </w:tcPr>
          <w:p w14:paraId="259769F5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6" w:type="pct"/>
            <w:shd w:val="clear" w:color="auto" w:fill="auto"/>
          </w:tcPr>
          <w:p w14:paraId="3CC8B0F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7A3A198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1F2E894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7ED12BA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983FD0F" w14:textId="1CA0E41B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110,186</w:t>
            </w:r>
          </w:p>
        </w:tc>
        <w:tc>
          <w:tcPr>
            <w:tcW w:w="140" w:type="pct"/>
            <w:shd w:val="clear" w:color="auto" w:fill="auto"/>
          </w:tcPr>
          <w:p w14:paraId="178FF13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825400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41,547</w:t>
            </w:r>
          </w:p>
        </w:tc>
      </w:tr>
      <w:tr w:rsidR="009A5210" w:rsidRPr="000B7330" w14:paraId="757099B5" w14:textId="77777777" w:rsidTr="009A5210">
        <w:tc>
          <w:tcPr>
            <w:tcW w:w="2355" w:type="pct"/>
          </w:tcPr>
          <w:p w14:paraId="38CDA8D1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6" w:type="pct"/>
            <w:shd w:val="clear" w:color="auto" w:fill="auto"/>
          </w:tcPr>
          <w:p w14:paraId="44D222F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4C94D4D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4B63E4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E7F310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087FB0F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199,923</w:t>
            </w:r>
          </w:p>
        </w:tc>
        <w:tc>
          <w:tcPr>
            <w:tcW w:w="140" w:type="pct"/>
            <w:shd w:val="clear" w:color="auto" w:fill="auto"/>
          </w:tcPr>
          <w:p w14:paraId="0BB7466B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11533C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7,211</w:t>
            </w:r>
          </w:p>
        </w:tc>
      </w:tr>
      <w:tr w:rsidR="009A5210" w:rsidRPr="000B7330" w14:paraId="4AC66031" w14:textId="77777777" w:rsidTr="009A5210">
        <w:tc>
          <w:tcPr>
            <w:tcW w:w="2355" w:type="pct"/>
          </w:tcPr>
          <w:p w14:paraId="7BC59FF9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6" w:type="pct"/>
            <w:shd w:val="clear" w:color="auto" w:fill="auto"/>
          </w:tcPr>
          <w:p w14:paraId="679710F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97290CC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29BD60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7B52C87D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1E26197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4,255</w:t>
            </w:r>
          </w:p>
        </w:tc>
        <w:tc>
          <w:tcPr>
            <w:tcW w:w="140" w:type="pct"/>
            <w:shd w:val="clear" w:color="auto" w:fill="auto"/>
          </w:tcPr>
          <w:p w14:paraId="54C6B33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5D5811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3,144</w:t>
            </w:r>
          </w:p>
        </w:tc>
      </w:tr>
      <w:tr w:rsidR="009A5210" w:rsidRPr="000B7330" w14:paraId="7630671D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76515E9" w14:textId="77777777" w:rsidR="009A5210" w:rsidRPr="000732EB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6" w:type="pct"/>
            <w:shd w:val="clear" w:color="auto" w:fill="FFFFFF"/>
          </w:tcPr>
          <w:p w14:paraId="3C066AE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5D3F0E68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57188F5C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6440A59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FFFFFF"/>
          </w:tcPr>
          <w:p w14:paraId="1F1E9F8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74D9CA10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6229BC7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9A5210" w:rsidRPr="000B7330" w14:paraId="7C9B3960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9F0B8B9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6" w:type="pct"/>
            <w:shd w:val="clear" w:color="auto" w:fill="FFFFFF"/>
          </w:tcPr>
          <w:p w14:paraId="62EB6E57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7CF4F75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5CC1A87C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0C697BD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FFFFFF"/>
          </w:tcPr>
          <w:p w14:paraId="45C06B9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01ECC8E4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73E3936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A5210" w:rsidRPr="000B7330" w14:paraId="3D1F09A6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69F50FFC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  <w:shd w:val="clear" w:color="auto" w:fill="auto"/>
          </w:tcPr>
          <w:p w14:paraId="797316FA" w14:textId="28DFD97E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740E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40E0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948</w:t>
            </w:r>
          </w:p>
        </w:tc>
        <w:tc>
          <w:tcPr>
            <w:tcW w:w="125" w:type="pct"/>
            <w:shd w:val="clear" w:color="auto" w:fill="FFFFFF"/>
          </w:tcPr>
          <w:p w14:paraId="4F456C4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3556E82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43,831</w:t>
            </w:r>
          </w:p>
        </w:tc>
        <w:tc>
          <w:tcPr>
            <w:tcW w:w="127" w:type="pct"/>
            <w:shd w:val="clear" w:color="auto" w:fill="FFFFFF"/>
          </w:tcPr>
          <w:p w14:paraId="6214371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C9360C7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44,553</w:t>
            </w:r>
          </w:p>
        </w:tc>
        <w:tc>
          <w:tcPr>
            <w:tcW w:w="140" w:type="pct"/>
            <w:shd w:val="clear" w:color="auto" w:fill="FFFFFF"/>
          </w:tcPr>
          <w:p w14:paraId="7CF474D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4932CE3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41,590</w:t>
            </w:r>
          </w:p>
        </w:tc>
      </w:tr>
      <w:tr w:rsidR="009A5210" w:rsidRPr="000B7330" w14:paraId="41645D7A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6AC1F912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  <w:shd w:val="clear" w:color="auto" w:fill="auto"/>
          </w:tcPr>
          <w:p w14:paraId="2E7D2A97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5,804</w:t>
            </w:r>
          </w:p>
        </w:tc>
        <w:tc>
          <w:tcPr>
            <w:tcW w:w="125" w:type="pct"/>
            <w:shd w:val="clear" w:color="auto" w:fill="FFFFFF"/>
          </w:tcPr>
          <w:p w14:paraId="12D7B0C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77A5BEE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617</w:t>
            </w:r>
          </w:p>
        </w:tc>
        <w:tc>
          <w:tcPr>
            <w:tcW w:w="127" w:type="pct"/>
            <w:shd w:val="clear" w:color="auto" w:fill="FFFFFF"/>
          </w:tcPr>
          <w:p w14:paraId="2C995A0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21F2AFD" w14:textId="77777777" w:rsidR="009A5210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4,664</w:t>
            </w:r>
          </w:p>
        </w:tc>
        <w:tc>
          <w:tcPr>
            <w:tcW w:w="140" w:type="pct"/>
            <w:shd w:val="clear" w:color="auto" w:fill="FFFFFF"/>
          </w:tcPr>
          <w:p w14:paraId="50C0F617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5ADA374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9A5210" w:rsidRPr="000B7330" w14:paraId="1D1124AA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4262DDF9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6" w:type="pct"/>
            <w:shd w:val="clear" w:color="auto" w:fill="auto"/>
          </w:tcPr>
          <w:p w14:paraId="65EA6C53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19,760</w:t>
            </w:r>
          </w:p>
        </w:tc>
        <w:tc>
          <w:tcPr>
            <w:tcW w:w="125" w:type="pct"/>
            <w:shd w:val="clear" w:color="auto" w:fill="FFFFFF"/>
          </w:tcPr>
          <w:p w14:paraId="6D4AA84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6427B7B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23,464</w:t>
            </w:r>
          </w:p>
        </w:tc>
        <w:tc>
          <w:tcPr>
            <w:tcW w:w="127" w:type="pct"/>
            <w:shd w:val="clear" w:color="auto" w:fill="FFFFFF"/>
          </w:tcPr>
          <w:p w14:paraId="62BFB93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031C66D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8,821</w:t>
            </w:r>
          </w:p>
        </w:tc>
        <w:tc>
          <w:tcPr>
            <w:tcW w:w="140" w:type="pct"/>
            <w:shd w:val="clear" w:color="auto" w:fill="FFFFFF"/>
          </w:tcPr>
          <w:p w14:paraId="4096341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5D583C60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10,196</w:t>
            </w:r>
          </w:p>
        </w:tc>
      </w:tr>
      <w:tr w:rsidR="009A5210" w:rsidRPr="000B7330" w14:paraId="2C662E02" w14:textId="77777777" w:rsidTr="009A5210">
        <w:tblPrEx>
          <w:shd w:val="clear" w:color="auto" w:fill="FFFFFF"/>
        </w:tblPrEx>
        <w:trPr>
          <w:trHeight w:val="380"/>
        </w:trPr>
        <w:tc>
          <w:tcPr>
            <w:tcW w:w="2355" w:type="pct"/>
            <w:shd w:val="clear" w:color="auto" w:fill="FFFFFF"/>
          </w:tcPr>
          <w:p w14:paraId="35B855EA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6" w:type="pct"/>
            <w:shd w:val="clear" w:color="auto" w:fill="auto"/>
          </w:tcPr>
          <w:p w14:paraId="7BC4C8C5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55,760</w:t>
            </w:r>
          </w:p>
        </w:tc>
        <w:tc>
          <w:tcPr>
            <w:tcW w:w="125" w:type="pct"/>
            <w:shd w:val="clear" w:color="auto" w:fill="FFFFFF"/>
          </w:tcPr>
          <w:p w14:paraId="47573ACE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7877D9C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52,380</w:t>
            </w:r>
          </w:p>
        </w:tc>
        <w:tc>
          <w:tcPr>
            <w:tcW w:w="127" w:type="pct"/>
            <w:shd w:val="clear" w:color="auto" w:fill="FFFFFF"/>
          </w:tcPr>
          <w:p w14:paraId="28EBC66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826F59E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31,269</w:t>
            </w:r>
          </w:p>
        </w:tc>
        <w:tc>
          <w:tcPr>
            <w:tcW w:w="140" w:type="pct"/>
            <w:shd w:val="clear" w:color="auto" w:fill="FFFFFF"/>
          </w:tcPr>
          <w:p w14:paraId="09A9A1F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4BB6519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29,567</w:t>
            </w:r>
          </w:p>
        </w:tc>
      </w:tr>
      <w:tr w:rsidR="009A5210" w:rsidRPr="000B7330" w14:paraId="744C9B25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66FFD61F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6" w:type="pct"/>
            <w:shd w:val="clear" w:color="auto" w:fill="auto"/>
          </w:tcPr>
          <w:p w14:paraId="7FC64377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603,181</w:t>
            </w:r>
          </w:p>
        </w:tc>
        <w:tc>
          <w:tcPr>
            <w:tcW w:w="125" w:type="pct"/>
            <w:shd w:val="clear" w:color="auto" w:fill="FFFFFF"/>
          </w:tcPr>
          <w:p w14:paraId="7417351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95DE11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555,435</w:t>
            </w:r>
          </w:p>
        </w:tc>
        <w:tc>
          <w:tcPr>
            <w:tcW w:w="127" w:type="pct"/>
            <w:shd w:val="clear" w:color="auto" w:fill="FFFFFF"/>
          </w:tcPr>
          <w:p w14:paraId="61903E4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5B2730C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58,627</w:t>
            </w:r>
          </w:p>
        </w:tc>
        <w:tc>
          <w:tcPr>
            <w:tcW w:w="140" w:type="pct"/>
            <w:shd w:val="clear" w:color="auto" w:fill="FFFFFF"/>
          </w:tcPr>
          <w:p w14:paraId="59F48F37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6271490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 w:hanging="3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44,883</w:t>
            </w:r>
          </w:p>
        </w:tc>
      </w:tr>
      <w:tr w:rsidR="009A5210" w:rsidRPr="000B7330" w14:paraId="3FBEF0B1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9E8DB8B" w14:textId="77777777" w:rsidR="009A5210" w:rsidRPr="000732EB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353B3C2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3C7EDFFC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A63952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095D9B0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6711860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264EB71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34D3E32C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9A5210" w:rsidRPr="000B7330" w14:paraId="7B5779E5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1B248ABF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6" w:type="pct"/>
            <w:shd w:val="clear" w:color="auto" w:fill="auto"/>
          </w:tcPr>
          <w:p w14:paraId="63EB900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5F02850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7EB59DB3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186FE58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7C50526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7C63308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0448E3C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A5210" w:rsidRPr="000B7330" w14:paraId="77642605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65EC4B43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6" w:type="pct"/>
            <w:shd w:val="clear" w:color="auto" w:fill="auto"/>
          </w:tcPr>
          <w:p w14:paraId="351039F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4A8C4611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268E0C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0C83192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C68496F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67D5D924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1F8230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A5210" w:rsidRPr="000B7330" w14:paraId="7EBBA91E" w14:textId="77777777" w:rsidTr="009A5210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5813784A" w14:textId="77777777" w:rsidR="009A5210" w:rsidRPr="000B7330" w:rsidRDefault="009A5210" w:rsidP="009A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6" w:type="pct"/>
            <w:shd w:val="clear" w:color="auto" w:fill="auto"/>
          </w:tcPr>
          <w:p w14:paraId="7DFA8D10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106,370</w:t>
            </w:r>
          </w:p>
        </w:tc>
        <w:tc>
          <w:tcPr>
            <w:tcW w:w="125" w:type="pct"/>
            <w:shd w:val="clear" w:color="auto" w:fill="FFFFFF"/>
          </w:tcPr>
          <w:p w14:paraId="1002AB62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517578C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103,557</w:t>
            </w:r>
          </w:p>
        </w:tc>
        <w:tc>
          <w:tcPr>
            <w:tcW w:w="127" w:type="pct"/>
            <w:shd w:val="clear" w:color="auto" w:fill="FFFFFF"/>
          </w:tcPr>
          <w:p w14:paraId="22A79AFA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2F12823" w14:textId="77777777" w:rsidR="009A5210" w:rsidRPr="000B7330" w:rsidRDefault="00EE4C0D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57,232</w:t>
            </w:r>
          </w:p>
        </w:tc>
        <w:tc>
          <w:tcPr>
            <w:tcW w:w="140" w:type="pct"/>
            <w:shd w:val="clear" w:color="auto" w:fill="FFFFFF"/>
          </w:tcPr>
          <w:p w14:paraId="489D8CD9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5F313B45" w14:textId="77777777" w:rsidR="009A5210" w:rsidRPr="000B7330" w:rsidRDefault="009A5210" w:rsidP="009A5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62,477</w:t>
            </w:r>
          </w:p>
        </w:tc>
      </w:tr>
    </w:tbl>
    <w:p w14:paraId="0053E90D" w14:textId="77777777" w:rsidR="00ED5D45" w:rsidRPr="003A03E5" w:rsidRDefault="00ED5D4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2042A8" w14:textId="77777777" w:rsidR="00804175" w:rsidRPr="000B7330" w:rsidRDefault="008041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C73B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="00D37487" w:rsidRPr="007C73BF">
        <w:rPr>
          <w:rFonts w:asciiTheme="majorBidi" w:hAnsiTheme="majorBidi" w:cstheme="majorBidi"/>
          <w:sz w:val="30"/>
          <w:szCs w:val="30"/>
          <w:cs/>
        </w:rPr>
        <w:t>30</w:t>
      </w:r>
      <w:r w:rsidR="00DB652B" w:rsidRPr="007C73BF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7C73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</w:rPr>
        <w:t>25</w:t>
      </w:r>
      <w:r w:rsidR="006747AE" w:rsidRPr="007C73BF">
        <w:rPr>
          <w:rFonts w:asciiTheme="majorBidi" w:hAnsiTheme="majorBidi" w:cstheme="majorBidi"/>
          <w:sz w:val="30"/>
          <w:szCs w:val="30"/>
        </w:rPr>
        <w:t>6</w:t>
      </w:r>
      <w:r w:rsidR="003C7A4F" w:rsidRPr="007C73BF">
        <w:rPr>
          <w:rFonts w:asciiTheme="majorBidi" w:hAnsiTheme="majorBidi" w:cstheme="majorBidi"/>
          <w:sz w:val="30"/>
          <w:szCs w:val="30"/>
        </w:rPr>
        <w:t>2</w:t>
      </w:r>
      <w:r w:rsidR="006747AE"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  <w:cs/>
        </w:rPr>
        <w:t>และ</w:t>
      </w:r>
      <w:r w:rsidRPr="007C73BF">
        <w:rPr>
          <w:rFonts w:asciiTheme="majorBidi" w:hAnsiTheme="majorBidi" w:cstheme="majorBidi"/>
          <w:sz w:val="30"/>
          <w:szCs w:val="30"/>
        </w:rPr>
        <w:t xml:space="preserve"> 31 </w:t>
      </w:r>
      <w:r w:rsidRPr="007C73B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C73BF">
        <w:rPr>
          <w:rFonts w:asciiTheme="majorBidi" w:hAnsiTheme="majorBidi" w:cstheme="majorBidi"/>
          <w:sz w:val="30"/>
          <w:szCs w:val="30"/>
        </w:rPr>
        <w:t>25</w:t>
      </w:r>
      <w:r w:rsidR="00A74FAC" w:rsidRPr="007C73BF">
        <w:rPr>
          <w:rFonts w:asciiTheme="majorBidi" w:hAnsiTheme="majorBidi" w:cstheme="majorBidi"/>
          <w:sz w:val="30"/>
          <w:szCs w:val="30"/>
        </w:rPr>
        <w:t>6</w:t>
      </w:r>
      <w:r w:rsidR="003C7A4F" w:rsidRPr="007C73BF">
        <w:rPr>
          <w:rFonts w:asciiTheme="majorBidi" w:hAnsiTheme="majorBidi" w:cstheme="majorBidi"/>
          <w:sz w:val="30"/>
          <w:szCs w:val="30"/>
        </w:rPr>
        <w:t>1</w:t>
      </w:r>
      <w:r w:rsidR="006747AE"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6AA03F2" w14:textId="77777777" w:rsidR="00A241EE" w:rsidRPr="003A03E5" w:rsidRDefault="00A241E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6"/>
        <w:gridCol w:w="1074"/>
        <w:gridCol w:w="10"/>
        <w:gridCol w:w="246"/>
        <w:gridCol w:w="27"/>
        <w:gridCol w:w="1061"/>
        <w:gridCol w:w="254"/>
        <w:gridCol w:w="21"/>
        <w:gridCol w:w="1061"/>
        <w:gridCol w:w="11"/>
        <w:gridCol w:w="242"/>
        <w:gridCol w:w="31"/>
        <w:gridCol w:w="986"/>
      </w:tblGrid>
      <w:tr w:rsidR="005161A0" w:rsidRPr="000B7330" w14:paraId="48F6C577" w14:textId="77777777" w:rsidTr="00EE4C0D">
        <w:trPr>
          <w:trHeight w:val="362"/>
        </w:trPr>
        <w:tc>
          <w:tcPr>
            <w:tcW w:w="2367" w:type="pct"/>
          </w:tcPr>
          <w:p w14:paraId="636625C4" w14:textId="77777777" w:rsidR="005161A0" w:rsidRPr="000B7330" w:rsidRDefault="004E55A1" w:rsidP="00C903C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5161A0"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-กิจการที่เกี่ยวข้องกัน</w:t>
            </w:r>
          </w:p>
        </w:tc>
        <w:tc>
          <w:tcPr>
            <w:tcW w:w="1267" w:type="pct"/>
            <w:gridSpan w:val="5"/>
            <w:tcBorders>
              <w:bottom w:val="single" w:sz="4" w:space="0" w:color="auto"/>
            </w:tcBorders>
          </w:tcPr>
          <w:p w14:paraId="60C3BBA6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5002BB47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6"/>
            <w:tcBorders>
              <w:bottom w:val="single" w:sz="4" w:space="0" w:color="auto"/>
            </w:tcBorders>
          </w:tcPr>
          <w:p w14:paraId="13D762D2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487" w:rsidRPr="000B7330" w14:paraId="3B06137A" w14:textId="77777777" w:rsidTr="00EE4C0D">
        <w:trPr>
          <w:trHeight w:val="335"/>
        </w:trPr>
        <w:tc>
          <w:tcPr>
            <w:tcW w:w="2367" w:type="pct"/>
          </w:tcPr>
          <w:p w14:paraId="3E02426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7B9E033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 w:rsidR="00DB652B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</w:tcPr>
          <w:p w14:paraId="30DAF79E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5B5A423C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</w:tcPr>
          <w:p w14:paraId="30ABEFD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4F1C97C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30 </w:t>
            </w:r>
            <w:r w:rsidR="00DB652B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3" w:type="pct"/>
            <w:gridSpan w:val="2"/>
          </w:tcPr>
          <w:p w14:paraId="16F72ECB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3CAED80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37487" w:rsidRPr="000B7330" w14:paraId="07E2E90A" w14:textId="77777777" w:rsidTr="00EE4C0D">
        <w:trPr>
          <w:trHeight w:val="452"/>
        </w:trPr>
        <w:tc>
          <w:tcPr>
            <w:tcW w:w="2367" w:type="pct"/>
          </w:tcPr>
          <w:p w14:paraId="73261033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6486F6A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4" w:type="pct"/>
            <w:gridSpan w:val="2"/>
          </w:tcPr>
          <w:p w14:paraId="73E6E4C9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7BE3E47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3" w:type="pct"/>
          </w:tcPr>
          <w:p w14:paraId="70C05D01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</w:tcPr>
          <w:p w14:paraId="1EBCDCFC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3" w:type="pct"/>
            <w:gridSpan w:val="2"/>
          </w:tcPr>
          <w:p w14:paraId="4E767F7F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305FDB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37487" w:rsidRPr="000B7330" w14:paraId="3D8D5A02" w14:textId="77777777" w:rsidTr="00EE4C0D">
        <w:tc>
          <w:tcPr>
            <w:tcW w:w="2367" w:type="pct"/>
          </w:tcPr>
          <w:p w14:paraId="2712E7C5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3" w:type="pct"/>
            <w:gridSpan w:val="12"/>
          </w:tcPr>
          <w:p w14:paraId="1B5240D1" w14:textId="77777777" w:rsidR="00D37487" w:rsidRPr="000B7330" w:rsidRDefault="00D37487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C0D" w:rsidRPr="000B7330" w14:paraId="2759B572" w14:textId="77777777" w:rsidTr="00EE4C0D">
        <w:tc>
          <w:tcPr>
            <w:tcW w:w="2367" w:type="pct"/>
          </w:tcPr>
          <w:p w14:paraId="72C2CE86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3" w:type="pct"/>
          </w:tcPr>
          <w:p w14:paraId="3679D5A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7B07365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EBDC34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0F8B8C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0D5A98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11,415</w:t>
            </w:r>
          </w:p>
        </w:tc>
        <w:tc>
          <w:tcPr>
            <w:tcW w:w="133" w:type="pct"/>
            <w:gridSpan w:val="2"/>
          </w:tcPr>
          <w:p w14:paraId="2FD53D7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22A4CD0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EE4C0D" w:rsidRPr="000B7330" w14:paraId="4195FB30" w14:textId="77777777" w:rsidTr="00EE4C0D">
        <w:tc>
          <w:tcPr>
            <w:tcW w:w="2367" w:type="pct"/>
          </w:tcPr>
          <w:p w14:paraId="3792A996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080AAC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</w:t>
            </w:r>
            <w:r w:rsidR="00257F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34" w:type="pct"/>
            <w:gridSpan w:val="2"/>
          </w:tcPr>
          <w:p w14:paraId="33251CA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31C892D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33" w:type="pct"/>
          </w:tcPr>
          <w:p w14:paraId="76B57AE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B399A8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12,846</w:t>
            </w:r>
          </w:p>
        </w:tc>
        <w:tc>
          <w:tcPr>
            <w:tcW w:w="133" w:type="pct"/>
            <w:gridSpan w:val="2"/>
          </w:tcPr>
          <w:p w14:paraId="5BE940E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1E6C737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10,055</w:t>
            </w:r>
          </w:p>
        </w:tc>
      </w:tr>
      <w:tr w:rsidR="00EE4C0D" w:rsidRPr="000B7330" w14:paraId="74E0BFCA" w14:textId="77777777" w:rsidTr="00EE4C0D">
        <w:tc>
          <w:tcPr>
            <w:tcW w:w="2367" w:type="pct"/>
          </w:tcPr>
          <w:p w14:paraId="31D2364E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687A2E5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</w:t>
            </w:r>
            <w:r w:rsidR="00257F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34" w:type="pct"/>
            <w:gridSpan w:val="2"/>
          </w:tcPr>
          <w:p w14:paraId="324FCD6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883C3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33" w:type="pct"/>
          </w:tcPr>
          <w:p w14:paraId="177BDD1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5DE32B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24,261</w:t>
            </w:r>
          </w:p>
        </w:tc>
        <w:tc>
          <w:tcPr>
            <w:tcW w:w="133" w:type="pct"/>
            <w:gridSpan w:val="2"/>
          </w:tcPr>
          <w:p w14:paraId="384BA0F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486C114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13,055</w:t>
            </w:r>
          </w:p>
        </w:tc>
      </w:tr>
      <w:tr w:rsidR="00EE4C0D" w:rsidRPr="000B7330" w14:paraId="30B7992E" w14:textId="77777777" w:rsidTr="00EE4C0D">
        <w:tc>
          <w:tcPr>
            <w:tcW w:w="2367" w:type="pct"/>
          </w:tcPr>
          <w:p w14:paraId="6D2A9C25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6B529B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gridSpan w:val="2"/>
          </w:tcPr>
          <w:p w14:paraId="3F0DDEB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2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6FEA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D035DF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0539F4F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gridSpan w:val="2"/>
          </w:tcPr>
          <w:p w14:paraId="1B77DFA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2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0CCED4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E4C0D" w:rsidRPr="000B7330" w14:paraId="2F20A3D5" w14:textId="77777777" w:rsidTr="00EE4C0D">
        <w:tc>
          <w:tcPr>
            <w:tcW w:w="2367" w:type="pct"/>
          </w:tcPr>
          <w:p w14:paraId="0E7C5221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2677C5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22,3</w:t>
            </w:r>
            <w:r w:rsidR="00257F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34" w:type="pct"/>
            <w:gridSpan w:val="2"/>
          </w:tcPr>
          <w:p w14:paraId="671A63A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6E118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14,199</w:t>
            </w:r>
          </w:p>
        </w:tc>
        <w:tc>
          <w:tcPr>
            <w:tcW w:w="133" w:type="pct"/>
          </w:tcPr>
          <w:p w14:paraId="6BA243C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FE35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24,261</w:t>
            </w:r>
          </w:p>
        </w:tc>
        <w:tc>
          <w:tcPr>
            <w:tcW w:w="133" w:type="pct"/>
            <w:gridSpan w:val="2"/>
          </w:tcPr>
          <w:p w14:paraId="3B907E2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954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</w:t>
            </w:r>
          </w:p>
        </w:tc>
      </w:tr>
      <w:tr w:rsidR="00EE4C0D" w:rsidRPr="000B7330" w14:paraId="0ABFDCD6" w14:textId="77777777" w:rsidTr="00DB652B">
        <w:tc>
          <w:tcPr>
            <w:tcW w:w="2367" w:type="pct"/>
          </w:tcPr>
          <w:p w14:paraId="1239FBB2" w14:textId="77777777" w:rsidR="00EE4C0D" w:rsidRPr="000B7330" w:rsidRDefault="00EE4C0D" w:rsidP="00EE4C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7" w:type="pct"/>
            <w:gridSpan w:val="5"/>
            <w:tcBorders>
              <w:bottom w:val="single" w:sz="4" w:space="0" w:color="auto"/>
            </w:tcBorders>
          </w:tcPr>
          <w:p w14:paraId="5579A2E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366C079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2" w:type="pct"/>
            <w:gridSpan w:val="5"/>
          </w:tcPr>
          <w:p w14:paraId="696CB74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C0D" w:rsidRPr="000B7330" w14:paraId="229117B7" w14:textId="77777777" w:rsidTr="00DB652B">
        <w:tc>
          <w:tcPr>
            <w:tcW w:w="2367" w:type="pct"/>
          </w:tcPr>
          <w:p w14:paraId="7D87C08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</w:tcBorders>
          </w:tcPr>
          <w:p w14:paraId="5BF0E8A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44196BB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E451AC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4" w:type="pct"/>
            <w:gridSpan w:val="2"/>
          </w:tcPr>
          <w:p w14:paraId="5C21F87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1E46172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01F3A4F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7B0C511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E4C0D" w:rsidRPr="000B7330" w14:paraId="5AC97DFE" w14:textId="77777777" w:rsidTr="00DB652B">
        <w:tc>
          <w:tcPr>
            <w:tcW w:w="2367" w:type="pct"/>
          </w:tcPr>
          <w:p w14:paraId="33477ED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gridSpan w:val="2"/>
          </w:tcPr>
          <w:p w14:paraId="58DA53F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  <w:gridSpan w:val="2"/>
          </w:tcPr>
          <w:p w14:paraId="4AD37A8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2E1154E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  <w:gridSpan w:val="2"/>
          </w:tcPr>
          <w:p w14:paraId="69F402E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gridSpan w:val="2"/>
          </w:tcPr>
          <w:p w14:paraId="51204CF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  <w:gridSpan w:val="2"/>
          </w:tcPr>
          <w:p w14:paraId="5F35223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146DFE8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EE4C0D" w:rsidRPr="000B7330" w14:paraId="389BFC56" w14:textId="77777777" w:rsidTr="00DB652B">
        <w:tc>
          <w:tcPr>
            <w:tcW w:w="2367" w:type="pct"/>
          </w:tcPr>
          <w:p w14:paraId="7EF35F0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33" w:type="pct"/>
            <w:gridSpan w:val="12"/>
          </w:tcPr>
          <w:p w14:paraId="59915CA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C0D" w:rsidRPr="000B7330" w14:paraId="62E312D5" w14:textId="77777777" w:rsidTr="00DB652B">
        <w:tc>
          <w:tcPr>
            <w:tcW w:w="2367" w:type="pct"/>
          </w:tcPr>
          <w:p w14:paraId="532C3347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  <w:gridSpan w:val="2"/>
          </w:tcPr>
          <w:p w14:paraId="61B801E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6B2F112D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07B2E60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52E9B89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811DB8C" w14:textId="6DA8B5D6" w:rsidR="00EE4C0D" w:rsidRPr="000B7330" w:rsidRDefault="00E37BF9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E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  <w:tc>
          <w:tcPr>
            <w:tcW w:w="143" w:type="pct"/>
            <w:gridSpan w:val="2"/>
          </w:tcPr>
          <w:p w14:paraId="0020383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6F1A66B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52,852</w:t>
            </w:r>
          </w:p>
        </w:tc>
      </w:tr>
      <w:tr w:rsidR="00EE4C0D" w:rsidRPr="000B7330" w14:paraId="01D65857" w14:textId="77777777" w:rsidTr="00DB652B">
        <w:tc>
          <w:tcPr>
            <w:tcW w:w="2367" w:type="pct"/>
          </w:tcPr>
          <w:p w14:paraId="3C565EF4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58858DD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41,088</w:t>
            </w:r>
          </w:p>
        </w:tc>
        <w:tc>
          <w:tcPr>
            <w:tcW w:w="143" w:type="pct"/>
            <w:gridSpan w:val="2"/>
          </w:tcPr>
          <w:p w14:paraId="169FF4E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11825247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44" w:type="pct"/>
            <w:gridSpan w:val="2"/>
          </w:tcPr>
          <w:p w14:paraId="4F9B2EE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0F634E34" w14:textId="5D9A9234" w:rsidR="00EE4C0D" w:rsidRPr="000B7330" w:rsidRDefault="00E37BF9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E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143" w:type="pct"/>
            <w:gridSpan w:val="2"/>
          </w:tcPr>
          <w:p w14:paraId="6FBBE52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1652CEDB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</w:tr>
      <w:tr w:rsidR="00EE4C0D" w:rsidRPr="000B7330" w14:paraId="19F2CE61" w14:textId="77777777" w:rsidTr="00DB652B">
        <w:tc>
          <w:tcPr>
            <w:tcW w:w="2367" w:type="pct"/>
          </w:tcPr>
          <w:p w14:paraId="1707BE9A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</w:tcBorders>
          </w:tcPr>
          <w:p w14:paraId="1F27C7E2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41,088</w:t>
            </w:r>
          </w:p>
        </w:tc>
        <w:tc>
          <w:tcPr>
            <w:tcW w:w="143" w:type="pct"/>
            <w:gridSpan w:val="2"/>
          </w:tcPr>
          <w:p w14:paraId="542BDA7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31696F0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39,036</w:t>
            </w:r>
          </w:p>
        </w:tc>
        <w:tc>
          <w:tcPr>
            <w:tcW w:w="144" w:type="pct"/>
            <w:gridSpan w:val="2"/>
          </w:tcPr>
          <w:p w14:paraId="34D66C24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20FF64D1" w14:textId="0AF9925B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40,71</w:t>
            </w:r>
            <w:r w:rsidR="00F75E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  <w:gridSpan w:val="2"/>
          </w:tcPr>
          <w:p w14:paraId="00CB613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55C88A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61,594</w:t>
            </w:r>
          </w:p>
        </w:tc>
      </w:tr>
      <w:tr w:rsidR="00EE4C0D" w:rsidRPr="000B7330" w14:paraId="640CA5BF" w14:textId="77777777" w:rsidTr="00DB652B">
        <w:tc>
          <w:tcPr>
            <w:tcW w:w="2367" w:type="pct"/>
          </w:tcPr>
          <w:p w14:paraId="12E41334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52C1775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630B09D8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shd w:val="clear" w:color="auto" w:fill="auto"/>
          </w:tcPr>
          <w:p w14:paraId="39859A7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833F10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gridSpan w:val="2"/>
          </w:tcPr>
          <w:p w14:paraId="27172A5F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3EC14505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1781A7BC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C0D" w:rsidRPr="000B7330" w14:paraId="0F55D2E9" w14:textId="77777777" w:rsidTr="00DB652B">
        <w:tc>
          <w:tcPr>
            <w:tcW w:w="2367" w:type="pct"/>
          </w:tcPr>
          <w:p w14:paraId="543F710B" w14:textId="77777777" w:rsidR="00EE4C0D" w:rsidRPr="000B7330" w:rsidRDefault="00EE4C0D" w:rsidP="00EE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E098FA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41,088</w:t>
            </w:r>
          </w:p>
        </w:tc>
        <w:tc>
          <w:tcPr>
            <w:tcW w:w="143" w:type="pct"/>
            <w:gridSpan w:val="2"/>
          </w:tcPr>
          <w:p w14:paraId="63596A7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7856212E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39,036</w:t>
            </w:r>
          </w:p>
        </w:tc>
        <w:tc>
          <w:tcPr>
            <w:tcW w:w="144" w:type="pct"/>
            <w:gridSpan w:val="2"/>
          </w:tcPr>
          <w:p w14:paraId="1B43ECA1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D9AD57" w14:textId="2B39A22A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40,71</w:t>
            </w:r>
            <w:r w:rsidR="00F75E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  <w:gridSpan w:val="2"/>
          </w:tcPr>
          <w:p w14:paraId="14DB95B6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70B15F3" w14:textId="77777777" w:rsidR="00EE4C0D" w:rsidRPr="000B7330" w:rsidRDefault="00EE4C0D" w:rsidP="00EE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61,594</w:t>
            </w:r>
          </w:p>
        </w:tc>
      </w:tr>
    </w:tbl>
    <w:p w14:paraId="6A8900FF" w14:textId="77777777" w:rsidR="005161A0" w:rsidRPr="000B7330" w:rsidRDefault="005161A0" w:rsidP="00C903C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7"/>
        <w:gridCol w:w="1081"/>
        <w:gridCol w:w="269"/>
        <w:gridCol w:w="1080"/>
        <w:gridCol w:w="271"/>
        <w:gridCol w:w="1111"/>
        <w:gridCol w:w="258"/>
        <w:gridCol w:w="1091"/>
        <w:gridCol w:w="271"/>
        <w:gridCol w:w="1025"/>
        <w:gridCol w:w="237"/>
        <w:gridCol w:w="1050"/>
      </w:tblGrid>
      <w:tr w:rsidR="001B4009" w:rsidRPr="000B7330" w14:paraId="23E77550" w14:textId="77777777" w:rsidTr="00DB652B">
        <w:tc>
          <w:tcPr>
            <w:tcW w:w="942" w:type="pct"/>
          </w:tcPr>
          <w:p w14:paraId="24F81400" w14:textId="77777777" w:rsidR="005161A0" w:rsidRPr="000B7330" w:rsidRDefault="0066598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pct"/>
            <w:gridSpan w:val="3"/>
            <w:tcBorders>
              <w:bottom w:val="single" w:sz="4" w:space="0" w:color="auto"/>
            </w:tcBorders>
          </w:tcPr>
          <w:p w14:paraId="5C2403EA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14:paraId="6CB6FF86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tcBorders>
              <w:bottom w:val="single" w:sz="4" w:space="0" w:color="auto"/>
            </w:tcBorders>
          </w:tcPr>
          <w:p w14:paraId="43759783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14262B8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3AD1F66D" w14:textId="77777777" w:rsidR="005161A0" w:rsidRPr="000B7330" w:rsidRDefault="005161A0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52B" w:rsidRPr="000B7330" w14:paraId="3438F01F" w14:textId="77777777" w:rsidTr="00DB652B">
        <w:tc>
          <w:tcPr>
            <w:tcW w:w="942" w:type="pct"/>
          </w:tcPr>
          <w:p w14:paraId="018C3D02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C0D190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D859D8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9F7FDD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29D2A9E7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1CCD99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35" w:type="pct"/>
          </w:tcPr>
          <w:p w14:paraId="7AC5159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D9BBC9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3D05F2F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28462188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24" w:type="pct"/>
          </w:tcPr>
          <w:p w14:paraId="25811C4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</w:tcPr>
          <w:p w14:paraId="65276AC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B652B" w:rsidRPr="000B7330" w14:paraId="57B66C50" w14:textId="77777777" w:rsidTr="00DB652B">
        <w:tc>
          <w:tcPr>
            <w:tcW w:w="942" w:type="pct"/>
          </w:tcPr>
          <w:p w14:paraId="0760B13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237AC68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</w:tcPr>
          <w:p w14:paraId="381DCF3A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6AA3BCC8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2" w:type="pct"/>
          </w:tcPr>
          <w:p w14:paraId="268E4742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B507975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1950461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79E7A6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2" w:type="pct"/>
          </w:tcPr>
          <w:p w14:paraId="55C9F61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3FF3A1A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4" w:type="pct"/>
          </w:tcPr>
          <w:p w14:paraId="008E86A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</w:tcPr>
          <w:p w14:paraId="76D154F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652B" w:rsidRPr="000B7330" w14:paraId="789F524A" w14:textId="77777777" w:rsidTr="00DB652B">
        <w:tc>
          <w:tcPr>
            <w:tcW w:w="942" w:type="pct"/>
          </w:tcPr>
          <w:p w14:paraId="0C662EE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3" w:type="pct"/>
            <w:gridSpan w:val="3"/>
          </w:tcPr>
          <w:p w14:paraId="47230939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2" w:type="pct"/>
          </w:tcPr>
          <w:p w14:paraId="2625A25B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43" w:type="pct"/>
            <w:gridSpan w:val="7"/>
          </w:tcPr>
          <w:p w14:paraId="0CD23DF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B652B" w:rsidRPr="000B7330" w14:paraId="627D9879" w14:textId="77777777" w:rsidTr="00DB652B">
        <w:tc>
          <w:tcPr>
            <w:tcW w:w="942" w:type="pct"/>
          </w:tcPr>
          <w:p w14:paraId="1324D7DF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077A4A93" w14:textId="77777777" w:rsidR="00DB652B" w:rsidRPr="00FE3BD6" w:rsidRDefault="00FE3BD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41" w:type="pct"/>
          </w:tcPr>
          <w:p w14:paraId="798BA498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364816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42" w:type="pct"/>
          </w:tcPr>
          <w:p w14:paraId="26787159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5A138D2" w14:textId="77777777" w:rsidR="00DB652B" w:rsidRPr="000B7330" w:rsidRDefault="00FE3BD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Merge w:val="restart"/>
          </w:tcPr>
          <w:p w14:paraId="450DDA28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F7712C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Merge w:val="restart"/>
          </w:tcPr>
          <w:p w14:paraId="5617A1B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3A32837" w14:textId="77777777" w:rsidR="00DB652B" w:rsidRPr="000B7330" w:rsidRDefault="008F747F" w:rsidP="002D5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89,623</w:t>
            </w:r>
          </w:p>
        </w:tc>
        <w:tc>
          <w:tcPr>
            <w:tcW w:w="124" w:type="pct"/>
            <w:vMerge w:val="restart"/>
          </w:tcPr>
          <w:p w14:paraId="054ABE2B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F6E3896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272,101</w:t>
            </w:r>
          </w:p>
        </w:tc>
      </w:tr>
      <w:tr w:rsidR="00DB652B" w:rsidRPr="000B7330" w14:paraId="0E148613" w14:textId="77777777" w:rsidTr="00DB652B">
        <w:tc>
          <w:tcPr>
            <w:tcW w:w="2215" w:type="pct"/>
            <w:gridSpan w:val="4"/>
          </w:tcPr>
          <w:p w14:paraId="074F4CD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2" w:type="pct"/>
          </w:tcPr>
          <w:p w14:paraId="0842FF97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53FB88" w14:textId="77777777" w:rsidR="00DB652B" w:rsidRPr="000B7330" w:rsidRDefault="00FE3BD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Merge/>
          </w:tcPr>
          <w:p w14:paraId="69E5424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B2DA97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Merge/>
          </w:tcPr>
          <w:p w14:paraId="41CC039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4AB38AC1" w14:textId="77777777" w:rsidR="00DB652B" w:rsidRPr="000B7330" w:rsidRDefault="008F747F" w:rsidP="002D5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89,623</w:t>
            </w:r>
          </w:p>
        </w:tc>
        <w:tc>
          <w:tcPr>
            <w:tcW w:w="124" w:type="pct"/>
            <w:vMerge/>
          </w:tcPr>
          <w:p w14:paraId="64DEFD7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9AE4832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272,101</w:t>
            </w:r>
          </w:p>
        </w:tc>
      </w:tr>
    </w:tbl>
    <w:p w14:paraId="44684D8F" w14:textId="77777777" w:rsidR="007B05AB" w:rsidRPr="000B7330" w:rsidRDefault="007B05AB" w:rsidP="00C903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44BCD" w14:textId="77777777" w:rsidR="009A389C" w:rsidRDefault="009A389C" w:rsidP="009953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BD6DBF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DB652B" w:rsidRPr="00BD6DBF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Pr="00BD6DBF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Pr="00BD6DBF">
        <w:rPr>
          <w:rFonts w:asciiTheme="majorBidi" w:hAnsiTheme="majorBidi" w:cstheme="majorBidi"/>
          <w:spacing w:val="-6"/>
          <w:sz w:val="30"/>
          <w:szCs w:val="30"/>
        </w:rPr>
        <w:t xml:space="preserve"> 30 </w:t>
      </w:r>
      <w:r w:rsidR="00DB652B" w:rsidRPr="00BD6DBF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Pr="00BD6DBF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388CE40B" w14:textId="77777777" w:rsidR="009953BB" w:rsidRPr="000B7330" w:rsidRDefault="009953BB" w:rsidP="009953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spacing w:val="-6"/>
          <w:sz w:val="30"/>
          <w:szCs w:val="30"/>
          <w:cs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4"/>
        <w:gridCol w:w="716"/>
        <w:gridCol w:w="286"/>
        <w:gridCol w:w="820"/>
        <w:gridCol w:w="1079"/>
        <w:gridCol w:w="263"/>
        <w:gridCol w:w="1091"/>
        <w:gridCol w:w="265"/>
        <w:gridCol w:w="1079"/>
        <w:gridCol w:w="263"/>
        <w:gridCol w:w="990"/>
      </w:tblGrid>
      <w:tr w:rsidR="003A7C47" w:rsidRPr="000B7330" w14:paraId="704EAA0B" w14:textId="77777777" w:rsidTr="00491B3A">
        <w:tc>
          <w:tcPr>
            <w:tcW w:w="2362" w:type="pct"/>
            <w:gridSpan w:val="4"/>
          </w:tcPr>
          <w:p w14:paraId="10155B7B" w14:textId="77777777" w:rsidR="00565444" w:rsidRPr="000B7330" w:rsidRDefault="00565444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14:paraId="1E633D3A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60308EBE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4" w:type="pct"/>
            <w:gridSpan w:val="3"/>
            <w:tcBorders>
              <w:bottom w:val="single" w:sz="4" w:space="0" w:color="auto"/>
            </w:tcBorders>
          </w:tcPr>
          <w:p w14:paraId="41E10376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4073C6" w:rsidRPr="000B7330" w14:paraId="795901A8" w14:textId="77777777" w:rsidTr="00491B3A">
        <w:tc>
          <w:tcPr>
            <w:tcW w:w="2362" w:type="pct"/>
            <w:gridSpan w:val="4"/>
          </w:tcPr>
          <w:p w14:paraId="14DE6295" w14:textId="77777777" w:rsidR="00565444" w:rsidRPr="000B7330" w:rsidRDefault="00565444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37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1037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3278A7E6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59CDFE1E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9A9D63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9" w:type="pct"/>
          </w:tcPr>
          <w:p w14:paraId="1C94CCAA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37C463D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219F59A5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793ECD5A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565444" w:rsidRPr="000B7330" w14:paraId="2F67C8CC" w14:textId="77777777" w:rsidTr="00491B3A">
        <w:tc>
          <w:tcPr>
            <w:tcW w:w="2362" w:type="pct"/>
            <w:gridSpan w:val="4"/>
          </w:tcPr>
          <w:p w14:paraId="66A195EC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38" w:type="pct"/>
            <w:gridSpan w:val="7"/>
          </w:tcPr>
          <w:p w14:paraId="60015D5E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073C6" w:rsidRPr="000B7330" w14:paraId="45C8AB6E" w14:textId="77777777" w:rsidTr="00491B3A">
        <w:tc>
          <w:tcPr>
            <w:tcW w:w="2362" w:type="pct"/>
            <w:gridSpan w:val="4"/>
          </w:tcPr>
          <w:p w14:paraId="3B8F184B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เงิน</w:t>
            </w:r>
            <w:r w:rsidR="009E39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ให้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กู้ยืมระยะสั้น</w:t>
            </w:r>
          </w:p>
        </w:tc>
        <w:tc>
          <w:tcPr>
            <w:tcW w:w="566" w:type="pct"/>
          </w:tcPr>
          <w:p w14:paraId="7BA3DB72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58269B53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C21A32E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117E085C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B13736F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24404424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5082D23F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A7C47" w:rsidRPr="000B7330" w14:paraId="79C0A5D4" w14:textId="77777777" w:rsidTr="00491B3A">
        <w:tc>
          <w:tcPr>
            <w:tcW w:w="1407" w:type="pct"/>
          </w:tcPr>
          <w:p w14:paraId="3E656E0F" w14:textId="77777777" w:rsidR="00565444" w:rsidRPr="000B7330" w:rsidRDefault="00565444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5" w:type="pct"/>
          </w:tcPr>
          <w:p w14:paraId="543BF9C8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1BEA60AC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098B795C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6BB6DDA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1F721D36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D7725C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1F4B3A25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40267B3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0B50F1BB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B565326" w14:textId="77777777" w:rsidR="00565444" w:rsidRPr="000B7330" w:rsidRDefault="0056544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B3A" w:rsidRPr="000B7330" w14:paraId="76897E95" w14:textId="77777777" w:rsidTr="00491B3A">
        <w:tc>
          <w:tcPr>
            <w:tcW w:w="1407" w:type="pct"/>
          </w:tcPr>
          <w:p w14:paraId="6EA6ABBA" w14:textId="77777777" w:rsidR="00491B3A" w:rsidRPr="000B7330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5" w:type="pct"/>
          </w:tcPr>
          <w:p w14:paraId="0B16E633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889EE19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2E7FF812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E5C8CD9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3F945785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8EE585E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AC0D9D4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3715F0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272,101</w:t>
            </w:r>
          </w:p>
        </w:tc>
        <w:tc>
          <w:tcPr>
            <w:tcW w:w="138" w:type="pct"/>
          </w:tcPr>
          <w:p w14:paraId="6F574E2E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035F3539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</w:tr>
      <w:tr w:rsidR="00491B3A" w:rsidRPr="000B7330" w14:paraId="4D6D8563" w14:textId="77777777" w:rsidTr="00491B3A">
        <w:tc>
          <w:tcPr>
            <w:tcW w:w="1407" w:type="pct"/>
          </w:tcPr>
          <w:p w14:paraId="13CA00C9" w14:textId="77777777" w:rsidR="00491B3A" w:rsidRPr="000B7330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75" w:type="pct"/>
          </w:tcPr>
          <w:p w14:paraId="478CCCCD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7F99ADA2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45A725E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865C0BF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32A0313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68CA594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CB90B1D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1EC240B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2,029,945</w:t>
            </w:r>
          </w:p>
        </w:tc>
        <w:tc>
          <w:tcPr>
            <w:tcW w:w="138" w:type="pct"/>
          </w:tcPr>
          <w:p w14:paraId="5B2F5891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426590B7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</w:tr>
      <w:tr w:rsidR="00491B3A" w:rsidRPr="000B7330" w14:paraId="77A96B90" w14:textId="77777777" w:rsidTr="00491B3A">
        <w:tc>
          <w:tcPr>
            <w:tcW w:w="1407" w:type="pct"/>
          </w:tcPr>
          <w:p w14:paraId="7DA2F6AF" w14:textId="77777777" w:rsidR="00491B3A" w:rsidRPr="000B7330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75" w:type="pct"/>
          </w:tcPr>
          <w:p w14:paraId="6FDEA1F7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4AF86D73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378BC432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7F28FD4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7F846D70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6674F1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451B9F7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E57EA5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(2,212,423)</w:t>
            </w:r>
          </w:p>
        </w:tc>
        <w:tc>
          <w:tcPr>
            <w:tcW w:w="138" w:type="pct"/>
          </w:tcPr>
          <w:p w14:paraId="2DC5A229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11EACC39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91B3A" w:rsidRPr="000B7330" w14:paraId="70BCE775" w14:textId="77777777" w:rsidTr="00491B3A">
        <w:tc>
          <w:tcPr>
            <w:tcW w:w="1407" w:type="pct"/>
          </w:tcPr>
          <w:p w14:paraId="399070BE" w14:textId="77777777" w:rsidR="00491B3A" w:rsidRPr="000B7330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5" w:type="pct"/>
          </w:tcPr>
          <w:p w14:paraId="7542058F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0DC254E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188FD99C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19BF8F5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37AAB8B1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B7C2CD4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5D08247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B22BFA6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89,623</w:t>
            </w:r>
          </w:p>
        </w:tc>
        <w:tc>
          <w:tcPr>
            <w:tcW w:w="138" w:type="pct"/>
          </w:tcPr>
          <w:p w14:paraId="3F1F25B0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8F5975F" w14:textId="77777777" w:rsidR="00491B3A" w:rsidRPr="000B7330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490</w:t>
            </w:r>
          </w:p>
        </w:tc>
      </w:tr>
    </w:tbl>
    <w:p w14:paraId="1A086C71" w14:textId="77777777" w:rsidR="00CF0F1D" w:rsidRDefault="00CF0F1D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ED7D31" w:themeColor="accent2"/>
          <w:spacing w:val="-6"/>
          <w:sz w:val="30"/>
          <w:szCs w:val="30"/>
          <w:lang w:val="x-none" w:eastAsia="x-none"/>
        </w:rPr>
      </w:pPr>
    </w:p>
    <w:p w14:paraId="5034E51F" w14:textId="77777777" w:rsidR="00CF0F1D" w:rsidRDefault="00CF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ED7D31" w:themeColor="accent2"/>
          <w:spacing w:val="-6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color w:val="ED7D31" w:themeColor="accent2"/>
          <w:spacing w:val="-6"/>
          <w:sz w:val="30"/>
          <w:szCs w:val="30"/>
          <w:lang w:val="x-none" w:eastAsia="x-none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2"/>
        <w:gridCol w:w="273"/>
        <w:gridCol w:w="1086"/>
        <w:gridCol w:w="271"/>
        <w:gridCol w:w="1074"/>
        <w:gridCol w:w="271"/>
        <w:gridCol w:w="986"/>
      </w:tblGrid>
      <w:tr w:rsidR="00A74FAC" w:rsidRPr="00856FFF" w14:paraId="5BA21BC0" w14:textId="77777777" w:rsidTr="00E94342">
        <w:tc>
          <w:tcPr>
            <w:tcW w:w="2310" w:type="pct"/>
          </w:tcPr>
          <w:p w14:paraId="1846A756" w14:textId="77777777" w:rsidR="00A74FAC" w:rsidRPr="00856FFF" w:rsidRDefault="00A74FAC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698E563F" w14:textId="77777777" w:rsidR="00A74FAC" w:rsidRPr="00856FFF" w:rsidRDefault="00A74FA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48F9E15" w14:textId="77777777" w:rsidR="00A74FAC" w:rsidRPr="00856FFF" w:rsidRDefault="00A74FA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3" w:type="pct"/>
            <w:gridSpan w:val="3"/>
          </w:tcPr>
          <w:p w14:paraId="64B05462" w14:textId="77777777" w:rsidR="00A74FAC" w:rsidRPr="00856FFF" w:rsidRDefault="00A74FA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652B" w:rsidRPr="00856FFF" w14:paraId="7F38CE8F" w14:textId="77777777" w:rsidTr="00E94342">
        <w:tc>
          <w:tcPr>
            <w:tcW w:w="2310" w:type="pct"/>
          </w:tcPr>
          <w:p w14:paraId="750F8105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ED588B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0EA9D8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3AA6E8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  <w:tcBorders>
              <w:left w:val="nil"/>
            </w:tcBorders>
          </w:tcPr>
          <w:p w14:paraId="0C5E2D9F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408EFAD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5DF7B31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5985DB3E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B652B" w:rsidRPr="00856FFF" w14:paraId="02FA670C" w14:textId="77777777" w:rsidTr="00E94342">
        <w:tc>
          <w:tcPr>
            <w:tcW w:w="2310" w:type="pct"/>
          </w:tcPr>
          <w:p w14:paraId="4159398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17003048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7D48FDE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440F575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2" w:type="pct"/>
            <w:tcBorders>
              <w:left w:val="nil"/>
            </w:tcBorders>
          </w:tcPr>
          <w:p w14:paraId="7B157D6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2794BB7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025A56DE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5EC33CA5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652B" w:rsidRPr="00856FFF" w14:paraId="14C5DC50" w14:textId="77777777" w:rsidTr="00E94342">
        <w:tc>
          <w:tcPr>
            <w:tcW w:w="2310" w:type="pct"/>
          </w:tcPr>
          <w:p w14:paraId="5B4FF2C7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0" w:type="pct"/>
            <w:gridSpan w:val="7"/>
          </w:tcPr>
          <w:p w14:paraId="252197B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B652B" w:rsidRPr="00856FFF" w14:paraId="3376A6CE" w14:textId="77777777" w:rsidTr="00E94342">
        <w:tc>
          <w:tcPr>
            <w:tcW w:w="2310" w:type="pct"/>
          </w:tcPr>
          <w:p w14:paraId="05A1AF93" w14:textId="77777777" w:rsidR="00DB652B" w:rsidRPr="00856FFF" w:rsidRDefault="00DB652B" w:rsidP="00C903C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6D94AF5" w14:textId="77777777" w:rsidR="00DB652B" w:rsidRPr="00856FFF" w:rsidRDefault="00EE4C0D" w:rsidP="0029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21" w:right="-27" w:hanging="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91D677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16ADCC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16513D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8375AD2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42" w:type="pct"/>
          </w:tcPr>
          <w:p w14:paraId="4EA3CC9B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CED377D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DB652B" w:rsidRPr="00856FFF" w14:paraId="5D6502CE" w14:textId="77777777" w:rsidTr="00E94342">
        <w:tc>
          <w:tcPr>
            <w:tcW w:w="2310" w:type="pct"/>
          </w:tcPr>
          <w:p w14:paraId="69E9F1FE" w14:textId="77777777" w:rsidR="00DB652B" w:rsidRPr="00856FFF" w:rsidRDefault="00DB652B" w:rsidP="00C903C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56F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14" w:type="pct"/>
          </w:tcPr>
          <w:p w14:paraId="4EF59036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64,452</w:t>
            </w:r>
          </w:p>
        </w:tc>
        <w:tc>
          <w:tcPr>
            <w:tcW w:w="143" w:type="pct"/>
          </w:tcPr>
          <w:p w14:paraId="3DAA59E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470D0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55,605</w:t>
            </w:r>
          </w:p>
        </w:tc>
        <w:tc>
          <w:tcPr>
            <w:tcW w:w="142" w:type="pct"/>
          </w:tcPr>
          <w:p w14:paraId="7FCB2B17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0410CFD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15,203</w:t>
            </w:r>
          </w:p>
        </w:tc>
        <w:tc>
          <w:tcPr>
            <w:tcW w:w="142" w:type="pct"/>
          </w:tcPr>
          <w:p w14:paraId="4A9C14A9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0D16D8F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7,589</w:t>
            </w:r>
          </w:p>
        </w:tc>
      </w:tr>
      <w:tr w:rsidR="00DB652B" w:rsidRPr="00856FFF" w14:paraId="7FD2A724" w14:textId="77777777" w:rsidTr="00E94342">
        <w:tc>
          <w:tcPr>
            <w:tcW w:w="2310" w:type="pct"/>
          </w:tcPr>
          <w:p w14:paraId="07297C58" w14:textId="77777777" w:rsidR="00DB652B" w:rsidRPr="00856FFF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D93F7D6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64,452</w:t>
            </w:r>
          </w:p>
        </w:tc>
        <w:tc>
          <w:tcPr>
            <w:tcW w:w="143" w:type="pct"/>
          </w:tcPr>
          <w:p w14:paraId="1097AB9B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59F0B2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55,605</w:t>
            </w:r>
          </w:p>
        </w:tc>
        <w:tc>
          <w:tcPr>
            <w:tcW w:w="142" w:type="pct"/>
          </w:tcPr>
          <w:p w14:paraId="617B0F89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90FE218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15,254</w:t>
            </w:r>
          </w:p>
        </w:tc>
        <w:tc>
          <w:tcPr>
            <w:tcW w:w="142" w:type="pct"/>
          </w:tcPr>
          <w:p w14:paraId="01619F1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19201BAE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7,973</w:t>
            </w:r>
          </w:p>
        </w:tc>
      </w:tr>
    </w:tbl>
    <w:p w14:paraId="4F631FFA" w14:textId="77777777" w:rsidR="00A11235" w:rsidRPr="00044350" w:rsidRDefault="00A11235" w:rsidP="00C903C3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1147"/>
        <w:gridCol w:w="239"/>
        <w:gridCol w:w="1114"/>
        <w:gridCol w:w="269"/>
        <w:gridCol w:w="1002"/>
        <w:gridCol w:w="237"/>
        <w:gridCol w:w="1103"/>
      </w:tblGrid>
      <w:tr w:rsidR="0029120F" w:rsidRPr="00856FFF" w14:paraId="3E97EB9D" w14:textId="77777777" w:rsidTr="0029120F">
        <w:trPr>
          <w:tblHeader/>
        </w:trPr>
        <w:tc>
          <w:tcPr>
            <w:tcW w:w="2322" w:type="pct"/>
          </w:tcPr>
          <w:p w14:paraId="28CEA0D9" w14:textId="77777777" w:rsidR="00FF4356" w:rsidRPr="00856FFF" w:rsidRDefault="00FF4356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19FD754F" w14:textId="77777777" w:rsidR="00FF4356" w:rsidRPr="00856FFF" w:rsidRDefault="00FF435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2B8A0E53" w14:textId="77777777" w:rsidR="00FF4356" w:rsidRPr="00856FFF" w:rsidRDefault="00FF435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7" w:type="pct"/>
            <w:gridSpan w:val="3"/>
            <w:tcBorders>
              <w:bottom w:val="single" w:sz="4" w:space="0" w:color="auto"/>
            </w:tcBorders>
          </w:tcPr>
          <w:p w14:paraId="6A544996" w14:textId="77777777" w:rsidR="00FF4356" w:rsidRPr="00856FFF" w:rsidRDefault="00FF4356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120F" w:rsidRPr="00856FFF" w14:paraId="5EE285A6" w14:textId="77777777" w:rsidTr="0029120F">
        <w:trPr>
          <w:tblHeader/>
        </w:trPr>
        <w:tc>
          <w:tcPr>
            <w:tcW w:w="2322" w:type="pct"/>
          </w:tcPr>
          <w:p w14:paraId="6536C3FE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109DEF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72BA53BC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12B362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1" w:type="pct"/>
          </w:tcPr>
          <w:p w14:paraId="21C8657C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FEA034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6F8C0A89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A7D2ADE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9120F" w:rsidRPr="00856FFF" w14:paraId="3DECD584" w14:textId="77777777" w:rsidTr="0029120F">
        <w:trPr>
          <w:tblHeader/>
        </w:trPr>
        <w:tc>
          <w:tcPr>
            <w:tcW w:w="2322" w:type="pct"/>
          </w:tcPr>
          <w:p w14:paraId="332E2CF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D7EC1C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5" w:type="pct"/>
          </w:tcPr>
          <w:p w14:paraId="52DD2A9D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9B8A6C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1" w:type="pct"/>
          </w:tcPr>
          <w:p w14:paraId="0BE2B65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13795111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4" w:type="pct"/>
          </w:tcPr>
          <w:p w14:paraId="3027B485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E4526C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652B" w:rsidRPr="00856FFF" w14:paraId="63E1B491" w14:textId="77777777" w:rsidTr="0029120F">
        <w:trPr>
          <w:trHeight w:val="74"/>
          <w:tblHeader/>
        </w:trPr>
        <w:tc>
          <w:tcPr>
            <w:tcW w:w="2322" w:type="pct"/>
          </w:tcPr>
          <w:p w14:paraId="41C7F84D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8" w:type="pct"/>
            <w:gridSpan w:val="7"/>
          </w:tcPr>
          <w:p w14:paraId="2F8D898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9120F" w:rsidRPr="00856FFF" w14:paraId="39447CE4" w14:textId="77777777" w:rsidTr="0029120F">
        <w:tc>
          <w:tcPr>
            <w:tcW w:w="2322" w:type="pct"/>
          </w:tcPr>
          <w:p w14:paraId="64D9052D" w14:textId="77777777" w:rsidR="00DB652B" w:rsidRPr="00856FFF" w:rsidRDefault="00DB652B" w:rsidP="00C903C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74A87BC4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EA10808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873"/>
              </w:tabs>
              <w:spacing w:after="0"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2BE289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4283BA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84D60D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80,727</w:t>
            </w:r>
          </w:p>
        </w:tc>
        <w:tc>
          <w:tcPr>
            <w:tcW w:w="124" w:type="pct"/>
          </w:tcPr>
          <w:p w14:paraId="5114888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C6EB7B" w14:textId="77777777" w:rsidR="00DB652B" w:rsidRPr="00856FFF" w:rsidRDefault="00DB652B" w:rsidP="0046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137,860</w:t>
            </w:r>
          </w:p>
        </w:tc>
      </w:tr>
      <w:tr w:rsidR="0029120F" w:rsidRPr="00856FFF" w14:paraId="2A3A7981" w14:textId="77777777" w:rsidTr="0029120F">
        <w:tc>
          <w:tcPr>
            <w:tcW w:w="2322" w:type="pct"/>
          </w:tcPr>
          <w:p w14:paraId="1377FAF1" w14:textId="77777777" w:rsidR="00DB652B" w:rsidRPr="00856FFF" w:rsidRDefault="00DB652B" w:rsidP="00C903C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56F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CE2A74B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112,191</w:t>
            </w:r>
          </w:p>
        </w:tc>
        <w:tc>
          <w:tcPr>
            <w:tcW w:w="125" w:type="pct"/>
          </w:tcPr>
          <w:p w14:paraId="1E38EDD8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9094C37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142,929</w:t>
            </w:r>
          </w:p>
        </w:tc>
        <w:tc>
          <w:tcPr>
            <w:tcW w:w="141" w:type="pct"/>
            <w:shd w:val="clear" w:color="auto" w:fill="auto"/>
          </w:tcPr>
          <w:p w14:paraId="44BD9E2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9699656" w14:textId="77777777" w:rsidR="00DB652B" w:rsidRPr="00856FFF" w:rsidRDefault="00EE4C0D" w:rsidP="0029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 w:hanging="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16,623</w:t>
            </w:r>
          </w:p>
        </w:tc>
        <w:tc>
          <w:tcPr>
            <w:tcW w:w="124" w:type="pct"/>
          </w:tcPr>
          <w:p w14:paraId="22B93C5B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74D441A" w14:textId="77777777" w:rsidR="00DB652B" w:rsidRPr="00856FFF" w:rsidRDefault="00DB652B" w:rsidP="0046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29,278</w:t>
            </w:r>
          </w:p>
        </w:tc>
      </w:tr>
      <w:tr w:rsidR="0029120F" w:rsidRPr="00856FFF" w14:paraId="4D4242C7" w14:textId="77777777" w:rsidTr="0029120F">
        <w:tc>
          <w:tcPr>
            <w:tcW w:w="2322" w:type="pct"/>
          </w:tcPr>
          <w:p w14:paraId="20541E76" w14:textId="77777777" w:rsidR="00DB652B" w:rsidRPr="00856FFF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6214B1D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112,191</w:t>
            </w:r>
          </w:p>
        </w:tc>
        <w:tc>
          <w:tcPr>
            <w:tcW w:w="125" w:type="pct"/>
          </w:tcPr>
          <w:p w14:paraId="564B84DB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A349FEC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142,929</w:t>
            </w:r>
          </w:p>
        </w:tc>
        <w:tc>
          <w:tcPr>
            <w:tcW w:w="141" w:type="pct"/>
          </w:tcPr>
          <w:p w14:paraId="3FE7FCD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41DAE732" w14:textId="77777777" w:rsidR="00DB652B" w:rsidRPr="00856FFF" w:rsidRDefault="00EE4C0D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97,350</w:t>
            </w:r>
          </w:p>
        </w:tc>
        <w:tc>
          <w:tcPr>
            <w:tcW w:w="124" w:type="pct"/>
          </w:tcPr>
          <w:p w14:paraId="05E43A0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925E8E" w14:textId="77777777" w:rsidR="00DB652B" w:rsidRPr="00856FFF" w:rsidRDefault="00DB652B" w:rsidP="0046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167,138</w:t>
            </w:r>
          </w:p>
        </w:tc>
      </w:tr>
    </w:tbl>
    <w:p w14:paraId="0208BA4B" w14:textId="77777777" w:rsidR="009953BB" w:rsidRPr="00044350" w:rsidRDefault="0099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lang w:val="x-none" w:eastAsia="x-none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080"/>
        <w:gridCol w:w="271"/>
        <w:gridCol w:w="997"/>
        <w:gridCol w:w="262"/>
        <w:gridCol w:w="1078"/>
        <w:gridCol w:w="271"/>
        <w:gridCol w:w="1081"/>
        <w:gridCol w:w="271"/>
        <w:gridCol w:w="988"/>
        <w:gridCol w:w="267"/>
        <w:gridCol w:w="1093"/>
      </w:tblGrid>
      <w:tr w:rsidR="004B68B7" w:rsidRPr="00856FFF" w14:paraId="054546DF" w14:textId="77777777" w:rsidTr="005340A6">
        <w:tc>
          <w:tcPr>
            <w:tcW w:w="991" w:type="pct"/>
          </w:tcPr>
          <w:p w14:paraId="23DF753D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29" w:type="pct"/>
            <w:gridSpan w:val="3"/>
            <w:tcBorders>
              <w:bottom w:val="single" w:sz="4" w:space="0" w:color="auto"/>
            </w:tcBorders>
          </w:tcPr>
          <w:p w14:paraId="4EA15C29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" w:type="pct"/>
          </w:tcPr>
          <w:p w14:paraId="1F5967D0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14:paraId="43F06503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86004BF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tcBorders>
              <w:bottom w:val="single" w:sz="4" w:space="0" w:color="auto"/>
            </w:tcBorders>
          </w:tcPr>
          <w:p w14:paraId="16A2F95E" w14:textId="77777777" w:rsidR="004B68B7" w:rsidRPr="00856FFF" w:rsidRDefault="004B68B7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52B" w:rsidRPr="00856FFF" w14:paraId="57683FCA" w14:textId="77777777" w:rsidTr="005340A6">
        <w:tc>
          <w:tcPr>
            <w:tcW w:w="991" w:type="pct"/>
          </w:tcPr>
          <w:p w14:paraId="4DBC8392" w14:textId="77777777" w:rsidR="00DB652B" w:rsidRPr="00856FFF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4105879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121EEB08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472B59E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</w:tcPr>
          <w:p w14:paraId="65252ED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E82B6DC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2" w:type="pct"/>
          </w:tcPr>
          <w:p w14:paraId="57ADFE12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8F8E4CF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F6EC519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278C192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0" w:type="pct"/>
          </w:tcPr>
          <w:p w14:paraId="44AD316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34C0BAA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B652B" w:rsidRPr="00856FFF" w14:paraId="3FD75F44" w14:textId="77777777" w:rsidTr="005340A6">
        <w:tc>
          <w:tcPr>
            <w:tcW w:w="991" w:type="pct"/>
          </w:tcPr>
          <w:p w14:paraId="556409B7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9D58971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1006BDB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DA8231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7" w:type="pct"/>
          </w:tcPr>
          <w:p w14:paraId="66560F0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0E8A6C5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6F69EF75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E1456C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2" w:type="pct"/>
          </w:tcPr>
          <w:p w14:paraId="7D514908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326BC21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</w:tcPr>
          <w:p w14:paraId="6B012AA4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6CDCA51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652B" w:rsidRPr="00856FFF" w14:paraId="25ED16F6" w14:textId="77777777" w:rsidTr="005340A6">
        <w:tc>
          <w:tcPr>
            <w:tcW w:w="991" w:type="pct"/>
          </w:tcPr>
          <w:p w14:paraId="446E8560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9" w:type="pct"/>
            <w:gridSpan w:val="3"/>
          </w:tcPr>
          <w:p w14:paraId="5EFF8D43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37" w:type="pct"/>
          </w:tcPr>
          <w:p w14:paraId="0CDB37EF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43" w:type="pct"/>
            <w:gridSpan w:val="7"/>
          </w:tcPr>
          <w:p w14:paraId="50FD7136" w14:textId="77777777" w:rsidR="00DB652B" w:rsidRPr="00856FFF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340A6" w:rsidRPr="00856FFF" w14:paraId="28F4550A" w14:textId="77777777" w:rsidTr="005340A6">
        <w:tc>
          <w:tcPr>
            <w:tcW w:w="991" w:type="pct"/>
          </w:tcPr>
          <w:p w14:paraId="139695E4" w14:textId="77777777" w:rsidR="005340A6" w:rsidRPr="00856FFF" w:rsidRDefault="005340A6" w:rsidP="0053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1300F9FD" w14:textId="77777777" w:rsidR="005340A6" w:rsidRPr="00856FFF" w:rsidRDefault="00044350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42" w:type="pct"/>
          </w:tcPr>
          <w:p w14:paraId="27830E31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69C438E0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37" w:type="pct"/>
          </w:tcPr>
          <w:p w14:paraId="27C6E9BB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501642F" w14:textId="77777777" w:rsidR="005340A6" w:rsidRPr="00856FFF" w:rsidRDefault="00044350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16D09DB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F200BE5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B753B6B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B7528A7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572,541</w:t>
            </w:r>
          </w:p>
        </w:tc>
        <w:tc>
          <w:tcPr>
            <w:tcW w:w="140" w:type="pct"/>
          </w:tcPr>
          <w:p w14:paraId="48A54BA9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85466B1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570,731</w:t>
            </w:r>
          </w:p>
        </w:tc>
      </w:tr>
      <w:tr w:rsidR="005340A6" w:rsidRPr="00856FFF" w14:paraId="094001EB" w14:textId="77777777" w:rsidTr="005340A6">
        <w:tc>
          <w:tcPr>
            <w:tcW w:w="2220" w:type="pct"/>
            <w:gridSpan w:val="4"/>
          </w:tcPr>
          <w:p w14:paraId="406F3813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7" w:type="pct"/>
          </w:tcPr>
          <w:p w14:paraId="05C709C5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FCE8E60" w14:textId="77777777" w:rsidR="005340A6" w:rsidRPr="00856FFF" w:rsidRDefault="00044350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238E179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B2ECEAE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DBB9618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079E8FE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572,541</w:t>
            </w:r>
          </w:p>
        </w:tc>
        <w:tc>
          <w:tcPr>
            <w:tcW w:w="140" w:type="pct"/>
          </w:tcPr>
          <w:p w14:paraId="1FEC1CAF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0153932" w14:textId="77777777" w:rsidR="005340A6" w:rsidRPr="00856FFF" w:rsidRDefault="005340A6" w:rsidP="00534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570,731</w:t>
            </w:r>
          </w:p>
        </w:tc>
      </w:tr>
    </w:tbl>
    <w:p w14:paraId="7796442C" w14:textId="77777777" w:rsidR="00C13081" w:rsidRPr="00044350" w:rsidRDefault="00C13081" w:rsidP="00C903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8"/>
          <w:szCs w:val="8"/>
        </w:rPr>
      </w:pPr>
    </w:p>
    <w:p w14:paraId="5AC247D7" w14:textId="77777777" w:rsidR="009A389C" w:rsidRDefault="009A389C" w:rsidP="00044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รายการเคลื่อนไหวของเงินกู้ยืม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จาก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>บุคคลหรือกิจการที่เกี่ยวข้องกันสำหรับงวด</w:t>
      </w:r>
      <w:r w:rsidR="00DB652B" w:rsidRPr="000B733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เก้า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0B7330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="00DB652B" w:rsidRPr="000B7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0B733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มีดังนี้</w:t>
      </w:r>
    </w:p>
    <w:p w14:paraId="6A4AE6AF" w14:textId="77777777" w:rsidR="00C13081" w:rsidRPr="00CF1B4E" w:rsidRDefault="00C13081" w:rsidP="00C903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8"/>
          <w:szCs w:val="8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0"/>
        <w:gridCol w:w="718"/>
        <w:gridCol w:w="288"/>
        <w:gridCol w:w="820"/>
        <w:gridCol w:w="1080"/>
        <w:gridCol w:w="265"/>
        <w:gridCol w:w="1076"/>
        <w:gridCol w:w="267"/>
        <w:gridCol w:w="986"/>
        <w:gridCol w:w="265"/>
        <w:gridCol w:w="1095"/>
      </w:tblGrid>
      <w:tr w:rsidR="009A389C" w:rsidRPr="00856FFF" w14:paraId="215632E2" w14:textId="77777777" w:rsidTr="00491B3A">
        <w:tc>
          <w:tcPr>
            <w:tcW w:w="2361" w:type="pct"/>
            <w:gridSpan w:val="4"/>
          </w:tcPr>
          <w:p w14:paraId="5680B0C6" w14:textId="77777777" w:rsidR="009A389C" w:rsidRPr="00856FFF" w:rsidRDefault="009A389C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</w:tcPr>
          <w:p w14:paraId="220A76AC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067756B1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pct"/>
            <w:gridSpan w:val="3"/>
            <w:tcBorders>
              <w:bottom w:val="single" w:sz="4" w:space="0" w:color="auto"/>
            </w:tcBorders>
          </w:tcPr>
          <w:p w14:paraId="2B456C3D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B7B16" w:rsidRPr="00856FFF" w14:paraId="64D1C008" w14:textId="77777777" w:rsidTr="00491B3A">
        <w:tc>
          <w:tcPr>
            <w:tcW w:w="2361" w:type="pct"/>
            <w:gridSpan w:val="4"/>
          </w:tcPr>
          <w:p w14:paraId="02EACFF6" w14:textId="77777777" w:rsidR="009A389C" w:rsidRPr="00856FFF" w:rsidRDefault="009A389C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88119F"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0F7B06"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538CB44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6EDA9A56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535FD3A3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0" w:type="pct"/>
          </w:tcPr>
          <w:p w14:paraId="1E46EF41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22555EB1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401E6A1E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9D9D51E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9A389C" w:rsidRPr="00856FFF" w14:paraId="2F32D553" w14:textId="77777777" w:rsidTr="00491B3A">
        <w:tc>
          <w:tcPr>
            <w:tcW w:w="2361" w:type="pct"/>
            <w:gridSpan w:val="4"/>
          </w:tcPr>
          <w:p w14:paraId="5DC0CE78" w14:textId="77777777" w:rsidR="009A389C" w:rsidRPr="00856FFF" w:rsidRDefault="009A389C" w:rsidP="00DB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39" w:type="pct"/>
            <w:gridSpan w:val="7"/>
          </w:tcPr>
          <w:p w14:paraId="48BDAA15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B7B16" w:rsidRPr="00856FFF" w14:paraId="1D74B641" w14:textId="77777777" w:rsidTr="00491B3A">
        <w:tc>
          <w:tcPr>
            <w:tcW w:w="2361" w:type="pct"/>
            <w:gridSpan w:val="4"/>
          </w:tcPr>
          <w:p w14:paraId="4C2EA7FE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566" w:type="pct"/>
          </w:tcPr>
          <w:p w14:paraId="34EFA91F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937C8AD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C1A7A74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ED8734E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10CC55E6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0A0814E0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73159151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B7B16" w:rsidRPr="00856FFF" w14:paraId="2A1C04BF" w14:textId="77777777" w:rsidTr="00491B3A">
        <w:tc>
          <w:tcPr>
            <w:tcW w:w="1404" w:type="pct"/>
          </w:tcPr>
          <w:p w14:paraId="2180AFC3" w14:textId="77777777" w:rsidR="009A389C" w:rsidRPr="00856FFF" w:rsidRDefault="009A389C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6" w:type="pct"/>
          </w:tcPr>
          <w:p w14:paraId="60E37EA4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127E3944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0F679775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42A2E5C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31414482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FEDF4D6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6D685C4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7ED689BD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076F1A30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C4C6719" w14:textId="77777777" w:rsidR="009A389C" w:rsidRPr="00856FFF" w:rsidRDefault="009A389C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B3A" w:rsidRPr="00856FFF" w14:paraId="5DAA8B33" w14:textId="77777777" w:rsidTr="00491B3A">
        <w:tc>
          <w:tcPr>
            <w:tcW w:w="1404" w:type="pct"/>
          </w:tcPr>
          <w:p w14:paraId="0FEEE4FD" w14:textId="77777777" w:rsidR="00491B3A" w:rsidRPr="00856FFF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6FF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6" w:type="pct"/>
          </w:tcPr>
          <w:p w14:paraId="5AD369F7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7B952170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2330B76E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EF9C69D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F452BBB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AB95B3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 w:hanging="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109ADC1B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1FFAB6C0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570,731</w:t>
            </w:r>
          </w:p>
        </w:tc>
        <w:tc>
          <w:tcPr>
            <w:tcW w:w="139" w:type="pct"/>
          </w:tcPr>
          <w:p w14:paraId="7041AD67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2A63777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765,159</w:t>
            </w:r>
          </w:p>
        </w:tc>
      </w:tr>
      <w:tr w:rsidR="00491B3A" w:rsidRPr="00856FFF" w14:paraId="558AAD4B" w14:textId="77777777" w:rsidTr="00491B3A">
        <w:tc>
          <w:tcPr>
            <w:tcW w:w="1404" w:type="pct"/>
          </w:tcPr>
          <w:p w14:paraId="72AAFB7E" w14:textId="77777777" w:rsidR="00491B3A" w:rsidRPr="00856FFF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56F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76" w:type="pct"/>
          </w:tcPr>
          <w:p w14:paraId="247EF40E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5658A7D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137EA93E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D2F5C1A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CED5493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7D23A15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370B17B0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3F988F88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2,212,563</w:t>
            </w:r>
          </w:p>
        </w:tc>
        <w:tc>
          <w:tcPr>
            <w:tcW w:w="139" w:type="pct"/>
          </w:tcPr>
          <w:p w14:paraId="5AC73104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B053C6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2,160,134</w:t>
            </w:r>
          </w:p>
        </w:tc>
      </w:tr>
      <w:tr w:rsidR="00491B3A" w:rsidRPr="00856FFF" w14:paraId="632ED00C" w14:textId="77777777" w:rsidTr="00491B3A">
        <w:tc>
          <w:tcPr>
            <w:tcW w:w="1404" w:type="pct"/>
          </w:tcPr>
          <w:p w14:paraId="4426F255" w14:textId="77777777" w:rsidR="00491B3A" w:rsidRPr="00856FFF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76" w:type="pct"/>
          </w:tcPr>
          <w:p w14:paraId="252B89C9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1251B4DF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6394821C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35067BA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EA83891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68EDF08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520EECE7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21A34032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(2,210,753)</w:t>
            </w:r>
          </w:p>
        </w:tc>
        <w:tc>
          <w:tcPr>
            <w:tcW w:w="139" w:type="pct"/>
          </w:tcPr>
          <w:p w14:paraId="0EE295AF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94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595140C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(2,154,292)</w:t>
            </w:r>
          </w:p>
        </w:tc>
      </w:tr>
      <w:tr w:rsidR="00491B3A" w:rsidRPr="00856FFF" w14:paraId="4AC0C32E" w14:textId="77777777" w:rsidTr="00491B3A">
        <w:tc>
          <w:tcPr>
            <w:tcW w:w="1404" w:type="pct"/>
          </w:tcPr>
          <w:p w14:paraId="15F04556" w14:textId="77777777" w:rsidR="00491B3A" w:rsidRPr="00856FFF" w:rsidRDefault="00491B3A" w:rsidP="0049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6" w:type="pct"/>
          </w:tcPr>
          <w:p w14:paraId="3DA0BA13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5A0F4FD4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18766B8F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20903E0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EE66151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730626D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463CCF22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5E31588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572,541</w:t>
            </w:r>
          </w:p>
        </w:tc>
        <w:tc>
          <w:tcPr>
            <w:tcW w:w="139" w:type="pct"/>
          </w:tcPr>
          <w:p w14:paraId="13BDD581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4B47A32" w14:textId="77777777" w:rsidR="00491B3A" w:rsidRPr="00856FF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771,001</w:t>
            </w:r>
          </w:p>
        </w:tc>
      </w:tr>
    </w:tbl>
    <w:p w14:paraId="600C8EA8" w14:textId="77777777" w:rsidR="00804175" w:rsidRPr="000B7330" w:rsidRDefault="00804175" w:rsidP="00C903C3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CC99FCB" w14:textId="77777777" w:rsidR="003E6979" w:rsidRPr="000B7330" w:rsidRDefault="003E6979" w:rsidP="00C903C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7"/>
        <w:gridCol w:w="1006"/>
        <w:gridCol w:w="265"/>
        <w:gridCol w:w="1080"/>
        <w:gridCol w:w="275"/>
        <w:gridCol w:w="1078"/>
        <w:gridCol w:w="277"/>
        <w:gridCol w:w="985"/>
        <w:gridCol w:w="258"/>
        <w:gridCol w:w="1089"/>
      </w:tblGrid>
      <w:tr w:rsidR="008660DB" w:rsidRPr="000B7330" w14:paraId="43C91492" w14:textId="77777777" w:rsidTr="00810828">
        <w:tc>
          <w:tcPr>
            <w:tcW w:w="1692" w:type="pct"/>
          </w:tcPr>
          <w:p w14:paraId="3E0403A4" w14:textId="77777777" w:rsidR="00B55CD2" w:rsidRPr="000B7330" w:rsidRDefault="00B55CD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B0C7CB3" w14:textId="77777777" w:rsidR="00B55CD2" w:rsidRPr="000B7330" w:rsidRDefault="00B55CD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918BBDC" w14:textId="77777777" w:rsidR="00B55CD2" w:rsidRPr="000B7330" w:rsidRDefault="00B55CD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74EBE925" w14:textId="77777777" w:rsidR="00B55CD2" w:rsidRPr="000B7330" w:rsidRDefault="00B55CD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95C24CF" w14:textId="77777777" w:rsidR="00B55CD2" w:rsidRPr="000B7330" w:rsidRDefault="00B55CD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pct"/>
            <w:gridSpan w:val="3"/>
            <w:tcBorders>
              <w:bottom w:val="single" w:sz="4" w:space="0" w:color="auto"/>
            </w:tcBorders>
          </w:tcPr>
          <w:p w14:paraId="7EFCD01E" w14:textId="77777777" w:rsidR="00B55CD2" w:rsidRPr="000B7330" w:rsidRDefault="00B55CD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0DB" w:rsidRPr="000B7330" w14:paraId="7DF9C044" w14:textId="77777777" w:rsidTr="00810828">
        <w:tc>
          <w:tcPr>
            <w:tcW w:w="1692" w:type="pct"/>
          </w:tcPr>
          <w:p w14:paraId="142700AE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751CC4F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17B5E9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0AA82D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486B1C3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0276D0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138FBFEE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CC2BB05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258D731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E848BF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660DB" w:rsidRPr="000B7330" w14:paraId="5B42615A" w14:textId="77777777" w:rsidTr="00810828">
        <w:tc>
          <w:tcPr>
            <w:tcW w:w="1692" w:type="pct"/>
          </w:tcPr>
          <w:p w14:paraId="7151EC7B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EEA2D95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" w:type="pct"/>
          </w:tcPr>
          <w:p w14:paraId="28E3938F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DA0941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545EFB18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AD3AA66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053CED5D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" w:type="pct"/>
          </w:tcPr>
          <w:p w14:paraId="0D6AC841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54911352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C9F02F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8660DB" w:rsidRPr="000B7330" w14:paraId="375E5237" w14:textId="77777777" w:rsidTr="00810828">
        <w:tc>
          <w:tcPr>
            <w:tcW w:w="1692" w:type="pct"/>
          </w:tcPr>
          <w:p w14:paraId="1C9D917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</w:tcPr>
          <w:p w14:paraId="63E1441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3FCF38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3" w:type="pct"/>
            <w:gridSpan w:val="7"/>
          </w:tcPr>
          <w:p w14:paraId="2A165F9A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0DB" w:rsidRPr="000B7330" w14:paraId="0A5C4BDA" w14:textId="77777777" w:rsidTr="00810828">
        <w:tc>
          <w:tcPr>
            <w:tcW w:w="1692" w:type="pct"/>
            <w:vAlign w:val="bottom"/>
          </w:tcPr>
          <w:p w14:paraId="3884D575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6" w:type="pct"/>
            <w:vAlign w:val="bottom"/>
          </w:tcPr>
          <w:p w14:paraId="5AFDBC4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9" w:type="pct"/>
            <w:vAlign w:val="bottom"/>
          </w:tcPr>
          <w:p w14:paraId="532DA4C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918033F" w14:textId="77777777" w:rsidR="00DB652B" w:rsidRPr="000B7330" w:rsidRDefault="00257F3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9415942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B0A1CDB" w14:textId="77777777" w:rsidR="00DB652B" w:rsidRPr="000B7330" w:rsidRDefault="00DB652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14,199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E01DC44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286C0D52" w14:textId="77777777" w:rsidR="00DB652B" w:rsidRPr="000B7330" w:rsidRDefault="00D44BC4" w:rsidP="00C903C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24,261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447DCED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3F35DA4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13,055</w:t>
            </w:r>
          </w:p>
        </w:tc>
      </w:tr>
      <w:tr w:rsidR="008660DB" w:rsidRPr="000B7330" w14:paraId="1FF0A0D6" w14:textId="77777777" w:rsidTr="00810828">
        <w:tc>
          <w:tcPr>
            <w:tcW w:w="1692" w:type="pct"/>
            <w:vAlign w:val="bottom"/>
          </w:tcPr>
          <w:p w14:paraId="11D6938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6" w:type="pct"/>
            <w:vAlign w:val="bottom"/>
          </w:tcPr>
          <w:p w14:paraId="6FE7929D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1F07DA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64BD" w14:textId="24F321E1" w:rsidR="00DB652B" w:rsidRPr="000C5043" w:rsidRDefault="00257F3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397,85</w:t>
            </w:r>
            <w:r w:rsidR="00BD6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AF690C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DC8A8" w14:textId="77777777" w:rsidR="00DB652B" w:rsidRPr="000B7330" w:rsidRDefault="00DB652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395,073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2E77998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AEA2" w14:textId="77777777" w:rsidR="00DB652B" w:rsidRPr="000B7330" w:rsidRDefault="00D44BC4" w:rsidP="00C903C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345,396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7A87BB5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9616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349,699</w:t>
            </w:r>
          </w:p>
        </w:tc>
      </w:tr>
      <w:tr w:rsidR="008660DB" w:rsidRPr="000B7330" w14:paraId="50528172" w14:textId="77777777" w:rsidTr="00810828">
        <w:tc>
          <w:tcPr>
            <w:tcW w:w="1692" w:type="pct"/>
            <w:vAlign w:val="bottom"/>
          </w:tcPr>
          <w:p w14:paraId="6D56F939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vAlign w:val="bottom"/>
          </w:tcPr>
          <w:p w14:paraId="3CA3E47C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814EB9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FBB4" w14:textId="481661AA" w:rsidR="00DB652B" w:rsidRPr="000B7330" w:rsidRDefault="00257F3B" w:rsidP="000C5043">
            <w:pPr>
              <w:pStyle w:val="acctfourfigures"/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420,21</w:t>
            </w:r>
            <w:r w:rsidR="00BD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8602D4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6211" w14:textId="77777777" w:rsidR="00DB652B" w:rsidRPr="000B7330" w:rsidRDefault="00DB652B" w:rsidP="000C5043">
            <w:pPr>
              <w:pStyle w:val="acctfourfigures"/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409,272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EEA2B54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E073" w14:textId="77777777" w:rsidR="00DB652B" w:rsidRPr="000B7330" w:rsidRDefault="00FC7013" w:rsidP="00C903C3">
            <w:pPr>
              <w:pStyle w:val="acctfourfigures"/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369,657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F8B78B0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1DAC6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362,754</w:t>
            </w:r>
          </w:p>
        </w:tc>
      </w:tr>
      <w:tr w:rsidR="008660DB" w:rsidRPr="000B7330" w14:paraId="591706AC" w14:textId="77777777" w:rsidTr="00810828">
        <w:tc>
          <w:tcPr>
            <w:tcW w:w="1692" w:type="pct"/>
            <w:vAlign w:val="bottom"/>
          </w:tcPr>
          <w:p w14:paraId="083CD001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6" w:type="pct"/>
            <w:vAlign w:val="bottom"/>
          </w:tcPr>
          <w:p w14:paraId="200464D2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39C9771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AB03" w14:textId="77777777" w:rsidR="00DB652B" w:rsidRPr="000B7330" w:rsidRDefault="00257F3B" w:rsidP="000C5043">
            <w:pPr>
              <w:pStyle w:val="acctfourfigures"/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Pr="000C5043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C2F4736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BDA81" w14:textId="77777777" w:rsidR="00DB652B" w:rsidRPr="000C5043" w:rsidRDefault="00DB652B" w:rsidP="000C5043">
            <w:pPr>
              <w:pStyle w:val="acctfourfigures"/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</w:rPr>
              <w:t>(2,711)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8A5251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C3E4" w14:textId="77777777" w:rsidR="00DB652B" w:rsidRPr="000B7330" w:rsidRDefault="00FC7013" w:rsidP="00C903C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(1,407)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C5BF333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9843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(2,120)</w:t>
            </w:r>
          </w:p>
        </w:tc>
      </w:tr>
      <w:tr w:rsidR="008660DB" w:rsidRPr="000B7330" w14:paraId="054A9BE4" w14:textId="77777777" w:rsidTr="00810828">
        <w:tc>
          <w:tcPr>
            <w:tcW w:w="1692" w:type="pct"/>
            <w:vAlign w:val="bottom"/>
          </w:tcPr>
          <w:p w14:paraId="6367E77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6" w:type="pct"/>
            <w:vAlign w:val="bottom"/>
          </w:tcPr>
          <w:p w14:paraId="2428EC5F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100CE4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75F5A" w14:textId="6012DF8E" w:rsidR="00DB652B" w:rsidRPr="000B7330" w:rsidRDefault="00257F3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418,35</w:t>
            </w:r>
            <w:r w:rsidR="00BD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B11D170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CBC68" w14:textId="77777777" w:rsidR="00DB652B" w:rsidRPr="000B7330" w:rsidRDefault="00DB652B" w:rsidP="000C50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406,561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8F4D267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86D33" w14:textId="77777777" w:rsidR="00DB652B" w:rsidRPr="000B7330" w:rsidRDefault="00FC7013" w:rsidP="00C903C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368,250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6C1DE59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BC53D" w14:textId="77777777" w:rsidR="00DB652B" w:rsidRPr="000B7330" w:rsidRDefault="00DB652B" w:rsidP="00C903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360,634</w:t>
            </w:r>
          </w:p>
        </w:tc>
      </w:tr>
      <w:tr w:rsidR="008660DB" w:rsidRPr="000B7330" w14:paraId="1CFF79EE" w14:textId="77777777" w:rsidTr="00810828">
        <w:tc>
          <w:tcPr>
            <w:tcW w:w="1692" w:type="pct"/>
            <w:vAlign w:val="bottom"/>
          </w:tcPr>
          <w:p w14:paraId="1A4B2E81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vAlign w:val="bottom"/>
          </w:tcPr>
          <w:p w14:paraId="5143D8F0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2E6535E" w14:textId="77777777" w:rsidR="00DB652B" w:rsidRPr="000B7330" w:rsidRDefault="00DB652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9115E" w14:textId="77777777" w:rsidR="00DB652B" w:rsidRPr="000B7330" w:rsidRDefault="00DB652B" w:rsidP="00C903C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1BC2348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25CB9" w14:textId="77777777" w:rsidR="00DB652B" w:rsidRPr="000B7330" w:rsidRDefault="00DB652B" w:rsidP="00C903C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4CBD756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C594" w14:textId="77777777" w:rsidR="00DB652B" w:rsidRPr="000B7330" w:rsidRDefault="00DB652B" w:rsidP="00C903C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D786F3F" w14:textId="77777777" w:rsidR="00DB652B" w:rsidRPr="000B7330" w:rsidRDefault="00DB652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8B5F" w14:textId="77777777" w:rsidR="00DB652B" w:rsidRPr="000B7330" w:rsidRDefault="00DB652B" w:rsidP="00C903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0828" w:rsidRPr="000B7330" w14:paraId="638E1EF8" w14:textId="77777777" w:rsidTr="00810828">
        <w:tc>
          <w:tcPr>
            <w:tcW w:w="1692" w:type="pct"/>
            <w:vAlign w:val="bottom"/>
          </w:tcPr>
          <w:p w14:paraId="426616D8" w14:textId="77777777" w:rsidR="00810828" w:rsidRPr="000B7330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vAlign w:val="bottom"/>
          </w:tcPr>
          <w:p w14:paraId="61872C7E" w14:textId="77777777" w:rsidR="00810828" w:rsidRPr="000B7330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9C2B751" w14:textId="77777777" w:rsidR="00810828" w:rsidRPr="000B7330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DFF5439" w14:textId="48E4FB9B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274EF895" w14:textId="77777777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BA338DC" w14:textId="139550B6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5FC90365" w14:textId="77777777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  <w:shd w:val="clear" w:color="auto" w:fill="auto"/>
          </w:tcPr>
          <w:p w14:paraId="3D9431BA" w14:textId="62462311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  <w:shd w:val="clear" w:color="auto" w:fill="auto"/>
          </w:tcPr>
          <w:p w14:paraId="794485F5" w14:textId="77777777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54D3FC97" w14:textId="37BC31EC" w:rsidR="00810828" w:rsidRPr="00810828" w:rsidRDefault="00810828" w:rsidP="00810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8660DB" w:rsidRPr="000B7330" w14:paraId="57B532CC" w14:textId="77777777" w:rsidTr="00810828">
        <w:tc>
          <w:tcPr>
            <w:tcW w:w="2219" w:type="pct"/>
            <w:gridSpan w:val="2"/>
            <w:vAlign w:val="bottom"/>
          </w:tcPr>
          <w:p w14:paraId="0FF55EB4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หนี้สูญและหนี้สงสัยจะสูญ</w:t>
            </w:r>
          </w:p>
        </w:tc>
        <w:tc>
          <w:tcPr>
            <w:tcW w:w="139" w:type="pct"/>
            <w:vAlign w:val="bottom"/>
          </w:tcPr>
          <w:p w14:paraId="533EDE8E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DECCC26" w14:textId="77777777" w:rsidR="00D805C4" w:rsidRPr="000B7330" w:rsidRDefault="00D805C4" w:rsidP="00D805C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0608A1F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29FA991" w14:textId="77777777" w:rsidR="00D805C4" w:rsidRPr="000B7330" w:rsidRDefault="00D805C4" w:rsidP="00D805C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02390582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6094F9EE" w14:textId="77777777" w:rsidR="00D805C4" w:rsidRPr="000B7330" w:rsidRDefault="00D805C4" w:rsidP="00D805C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E451806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BB772A0" w14:textId="77777777" w:rsidR="00D805C4" w:rsidRPr="000B7330" w:rsidRDefault="00D805C4" w:rsidP="00D805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60DB" w:rsidRPr="000B7330" w14:paraId="6A905C3A" w14:textId="77777777" w:rsidTr="00810828">
        <w:tc>
          <w:tcPr>
            <w:tcW w:w="2219" w:type="pct"/>
            <w:gridSpan w:val="2"/>
            <w:vAlign w:val="bottom"/>
          </w:tcPr>
          <w:p w14:paraId="5D6AB1AC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9" w:type="pct"/>
            <w:vAlign w:val="bottom"/>
          </w:tcPr>
          <w:p w14:paraId="612EED19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4ABB36" w14:textId="77777777" w:rsidR="00D805C4" w:rsidRPr="000C5043" w:rsidRDefault="00705F99" w:rsidP="000C50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FCEC5F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04C59D" w14:textId="77777777" w:rsidR="00D805C4" w:rsidRPr="000B7330" w:rsidRDefault="00D805C4" w:rsidP="000C50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957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11DEE5A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DD620" w14:textId="77777777" w:rsidR="00D805C4" w:rsidRPr="000B7330" w:rsidRDefault="00705F99" w:rsidP="00D805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91C64E3" w14:textId="77777777" w:rsidR="00D805C4" w:rsidRPr="000B7330" w:rsidRDefault="00D805C4" w:rsidP="00D805C4">
            <w:pPr>
              <w:pStyle w:val="ListBullet4"/>
              <w:tabs>
                <w:tab w:val="clear" w:pos="680"/>
                <w:tab w:val="clear" w:pos="1134"/>
                <w:tab w:val="left" w:pos="540"/>
                <w:tab w:val="decimal" w:pos="876"/>
              </w:tabs>
              <w:spacing w:line="240" w:lineRule="auto"/>
              <w:ind w:left="0" w:right="-103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573B72" w14:textId="77777777" w:rsidR="00D805C4" w:rsidRPr="000B7330" w:rsidRDefault="00957DD7" w:rsidP="00D805C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  <w:tr w:rsidR="008660DB" w:rsidRPr="000B7330" w14:paraId="6D17E3BC" w14:textId="77777777" w:rsidTr="00810828">
        <w:tc>
          <w:tcPr>
            <w:tcW w:w="2219" w:type="pct"/>
            <w:gridSpan w:val="2"/>
            <w:vAlign w:val="bottom"/>
          </w:tcPr>
          <w:p w14:paraId="3F2F18C7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9" w:type="pct"/>
            <w:vAlign w:val="bottom"/>
          </w:tcPr>
          <w:p w14:paraId="0CD65FDD" w14:textId="77777777" w:rsidR="00D805C4" w:rsidRPr="000B7330" w:rsidRDefault="00D805C4" w:rsidP="00D8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86566" w14:textId="77777777" w:rsidR="00D805C4" w:rsidRPr="000B7330" w:rsidRDefault="00705F99" w:rsidP="000C50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3C6B1CE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FE4B4" w14:textId="77777777" w:rsidR="00D805C4" w:rsidRPr="000B7330" w:rsidRDefault="00D805C4" w:rsidP="000C50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57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915C86D" w14:textId="77777777" w:rsidR="00D805C4" w:rsidRPr="000B7330" w:rsidRDefault="00D805C4" w:rsidP="00D8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6BAF7" w14:textId="77777777" w:rsidR="00D805C4" w:rsidRPr="000B7330" w:rsidRDefault="00705F99" w:rsidP="00D805C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42F6681" w14:textId="77777777" w:rsidR="00D805C4" w:rsidRPr="000B7330" w:rsidRDefault="00D805C4" w:rsidP="00D805C4">
            <w:pPr>
              <w:pStyle w:val="ListBullet4"/>
              <w:tabs>
                <w:tab w:val="clear" w:pos="1134"/>
                <w:tab w:val="left" w:pos="540"/>
                <w:tab w:val="decimal" w:pos="864"/>
              </w:tabs>
              <w:spacing w:line="240" w:lineRule="auto"/>
              <w:ind w:left="-79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C355C" w14:textId="77777777" w:rsidR="00D805C4" w:rsidRPr="000B7330" w:rsidRDefault="00957DD7" w:rsidP="00D805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</w:tr>
    </w:tbl>
    <w:p w14:paraId="488890EB" w14:textId="77777777" w:rsidR="004B7B02" w:rsidRPr="00B36ABA" w:rsidRDefault="004B7B02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C5752" w14:textId="77777777" w:rsidR="003E6979" w:rsidRPr="000B7330" w:rsidRDefault="00D27602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</w:t>
      </w:r>
      <w:r w:rsidR="00804175" w:rsidRPr="000B7330">
        <w:rPr>
          <w:rFonts w:asciiTheme="majorBidi" w:hAnsiTheme="majorBidi" w:cstheme="majorBidi"/>
          <w:sz w:val="30"/>
          <w:szCs w:val="30"/>
          <w:cs/>
        </w:rPr>
        <w:t>ารวิเคราะห์อายุของลูกห</w:t>
      </w:r>
      <w:r w:rsidR="00E70F7F" w:rsidRPr="000B7330">
        <w:rPr>
          <w:rFonts w:asciiTheme="majorBidi" w:hAnsiTheme="majorBidi" w:cstheme="majorBidi"/>
          <w:sz w:val="30"/>
          <w:szCs w:val="30"/>
          <w:cs/>
        </w:rPr>
        <w:t>นี้</w:t>
      </w:r>
      <w:r w:rsidR="00804175" w:rsidRPr="000B7330">
        <w:rPr>
          <w:rFonts w:asciiTheme="majorBidi" w:hAnsiTheme="majorBidi" w:cstheme="majorBidi"/>
          <w:sz w:val="30"/>
          <w:szCs w:val="30"/>
          <w:cs/>
        </w:rPr>
        <w:t>การค้า มีดังนี้</w:t>
      </w:r>
    </w:p>
    <w:p w14:paraId="521EB75C" w14:textId="77777777" w:rsidR="009D6BB2" w:rsidRPr="00B36ABA" w:rsidRDefault="009D6BB2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9"/>
        <w:gridCol w:w="690"/>
        <w:gridCol w:w="526"/>
        <w:gridCol w:w="1081"/>
        <w:gridCol w:w="273"/>
        <w:gridCol w:w="1075"/>
        <w:gridCol w:w="273"/>
        <w:gridCol w:w="990"/>
        <w:gridCol w:w="263"/>
        <w:gridCol w:w="10"/>
        <w:gridCol w:w="1054"/>
        <w:gridCol w:w="10"/>
      </w:tblGrid>
      <w:tr w:rsidR="00F366E2" w:rsidRPr="000B7330" w14:paraId="3BD8FA13" w14:textId="77777777" w:rsidTr="00E03A5F">
        <w:trPr>
          <w:tblHeader/>
        </w:trPr>
        <w:tc>
          <w:tcPr>
            <w:tcW w:w="1725" w:type="pct"/>
          </w:tcPr>
          <w:p w14:paraId="7F6D24B4" w14:textId="77777777" w:rsidR="009D6BB2" w:rsidRPr="000B7330" w:rsidRDefault="009D6BB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</w:tcPr>
          <w:p w14:paraId="1925F6E4" w14:textId="77777777" w:rsidR="009D6BB2" w:rsidRPr="000B7330" w:rsidRDefault="009D6BB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607D5913" w14:textId="77777777" w:rsidR="009D6BB2" w:rsidRPr="000B7330" w:rsidRDefault="009D6BB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</w:tcPr>
          <w:p w14:paraId="43CF1C59" w14:textId="77777777" w:rsidR="009D6BB2" w:rsidRPr="000B7330" w:rsidRDefault="009D6BB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B7F5221" w14:textId="77777777" w:rsidR="009D6BB2" w:rsidRPr="000B7330" w:rsidRDefault="009D6BB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pct"/>
            <w:gridSpan w:val="5"/>
            <w:tcBorders>
              <w:bottom w:val="single" w:sz="4" w:space="0" w:color="auto"/>
            </w:tcBorders>
          </w:tcPr>
          <w:p w14:paraId="5E7EA6FC" w14:textId="77777777" w:rsidR="009D6BB2" w:rsidRPr="000B7330" w:rsidRDefault="009D6BB2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516B" w:rsidRPr="000B7330" w14:paraId="671043D8" w14:textId="77777777" w:rsidTr="00E03A5F">
        <w:trPr>
          <w:tblHeader/>
        </w:trPr>
        <w:tc>
          <w:tcPr>
            <w:tcW w:w="1725" w:type="pct"/>
          </w:tcPr>
          <w:p w14:paraId="0DFE6D4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pct"/>
          </w:tcPr>
          <w:p w14:paraId="74B3872C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26559447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C2633D9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3" w:type="pct"/>
          </w:tcPr>
          <w:p w14:paraId="209FCD52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D949330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37DF6E75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19D4610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59959932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</w:tcPr>
          <w:p w14:paraId="5B22F4A5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40516B" w:rsidRPr="000B7330" w14:paraId="1CC8CB31" w14:textId="77777777" w:rsidTr="00E03A5F">
        <w:trPr>
          <w:tblHeader/>
        </w:trPr>
        <w:tc>
          <w:tcPr>
            <w:tcW w:w="1725" w:type="pct"/>
          </w:tcPr>
          <w:p w14:paraId="76079081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pct"/>
          </w:tcPr>
          <w:p w14:paraId="1B3F994E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71E9034D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13308322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47236107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34E33C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5A25BBF3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</w:tcPr>
          <w:p w14:paraId="74A844DF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  <w:gridSpan w:val="2"/>
          </w:tcPr>
          <w:p w14:paraId="766718E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gridSpan w:val="2"/>
          </w:tcPr>
          <w:p w14:paraId="6C33DD97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40516B" w:rsidRPr="000B7330" w14:paraId="767ED2CE" w14:textId="77777777" w:rsidTr="00E03A5F">
        <w:tc>
          <w:tcPr>
            <w:tcW w:w="1725" w:type="pct"/>
          </w:tcPr>
          <w:p w14:paraId="5E27C87A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pct"/>
          </w:tcPr>
          <w:p w14:paraId="3742DA92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1AC7DC3F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9"/>
          </w:tcPr>
          <w:p w14:paraId="00592220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16B" w:rsidRPr="000B7330" w14:paraId="70F21488" w14:textId="77777777" w:rsidTr="00E03A5F">
        <w:tc>
          <w:tcPr>
            <w:tcW w:w="1725" w:type="pct"/>
          </w:tcPr>
          <w:p w14:paraId="7A6A16F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62" w:type="pct"/>
          </w:tcPr>
          <w:p w14:paraId="530083DC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55CF5F52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88A2CF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DAA6C2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6A3C25DC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54A68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</w:tcPr>
          <w:p w14:paraId="34843752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F4B1FD4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010D618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73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16B" w:rsidRPr="000B7330" w14:paraId="3AC9385C" w14:textId="77777777" w:rsidTr="00E03A5F">
        <w:tc>
          <w:tcPr>
            <w:tcW w:w="1725" w:type="pct"/>
          </w:tcPr>
          <w:p w14:paraId="120A9FFE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62" w:type="pct"/>
          </w:tcPr>
          <w:p w14:paraId="3CA88D0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2937BA8F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9FCD870" w14:textId="77777777" w:rsidR="0040516B" w:rsidRPr="000B7330" w:rsidRDefault="000C5043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16,960</w:t>
            </w:r>
          </w:p>
        </w:tc>
        <w:tc>
          <w:tcPr>
            <w:tcW w:w="143" w:type="pct"/>
          </w:tcPr>
          <w:p w14:paraId="54082E62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58E83C71" w14:textId="77777777" w:rsidR="0040516B" w:rsidRPr="000C5043" w:rsidRDefault="0040516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143" w:type="pct"/>
          </w:tcPr>
          <w:p w14:paraId="6063A8E5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6A533DF8" w14:textId="77777777" w:rsidR="0040516B" w:rsidRPr="000B7330" w:rsidRDefault="008E35B3" w:rsidP="00C903C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11,964</w:t>
            </w:r>
          </w:p>
        </w:tc>
        <w:tc>
          <w:tcPr>
            <w:tcW w:w="143" w:type="pct"/>
            <w:gridSpan w:val="2"/>
          </w:tcPr>
          <w:p w14:paraId="167D38B3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5CF4EA31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13,055</w:t>
            </w:r>
          </w:p>
        </w:tc>
      </w:tr>
      <w:tr w:rsidR="0040516B" w:rsidRPr="000B7330" w14:paraId="74BBD8E9" w14:textId="77777777" w:rsidTr="00E03A5F">
        <w:tc>
          <w:tcPr>
            <w:tcW w:w="1725" w:type="pct"/>
          </w:tcPr>
          <w:p w14:paraId="5484041A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362" w:type="pct"/>
          </w:tcPr>
          <w:p w14:paraId="679E3BC0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3C671A94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A7373D5" w14:textId="77777777" w:rsidR="0040516B" w:rsidRPr="000B7330" w:rsidRDefault="0040516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2FAAF1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1BD9CFE" w14:textId="77777777" w:rsidR="0040516B" w:rsidRPr="000B7330" w:rsidRDefault="0040516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3C9404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79072BD3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3293DB5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0310C91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16B" w:rsidRPr="000B7330" w14:paraId="30EA1BA6" w14:textId="77777777" w:rsidTr="00E03A5F">
        <w:tc>
          <w:tcPr>
            <w:tcW w:w="1725" w:type="pct"/>
          </w:tcPr>
          <w:p w14:paraId="657D525D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62" w:type="pct"/>
          </w:tcPr>
          <w:p w14:paraId="13CD9B6B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51D02559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9359A21" w14:textId="77777777" w:rsidR="0040516B" w:rsidRPr="000B7330" w:rsidRDefault="00257F3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  <w:tc>
          <w:tcPr>
            <w:tcW w:w="143" w:type="pct"/>
          </w:tcPr>
          <w:p w14:paraId="5866B2D0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76E6B2B2" w14:textId="77777777" w:rsidR="0040516B" w:rsidRPr="000C5043" w:rsidRDefault="0040516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</w:rPr>
              <w:t>5,210</w:t>
            </w:r>
          </w:p>
        </w:tc>
        <w:tc>
          <w:tcPr>
            <w:tcW w:w="143" w:type="pct"/>
          </w:tcPr>
          <w:p w14:paraId="0B624E67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55668315" w14:textId="77777777" w:rsidR="0040516B" w:rsidRPr="000B7330" w:rsidRDefault="008E35B3" w:rsidP="00C903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11,486</w:t>
            </w:r>
          </w:p>
        </w:tc>
        <w:tc>
          <w:tcPr>
            <w:tcW w:w="143" w:type="pct"/>
            <w:gridSpan w:val="2"/>
          </w:tcPr>
          <w:p w14:paraId="58BFA946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4BCDCACE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0516B" w:rsidRPr="000B7330" w14:paraId="0FB5C677" w14:textId="77777777" w:rsidTr="00E03A5F">
        <w:tc>
          <w:tcPr>
            <w:tcW w:w="1725" w:type="pct"/>
          </w:tcPr>
          <w:p w14:paraId="20338ED7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2" w:type="pct"/>
          </w:tcPr>
          <w:p w14:paraId="74FB9848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730DFB9D" w14:textId="77777777" w:rsidR="0040516B" w:rsidRPr="000B7330" w:rsidRDefault="0040516B" w:rsidP="00C90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A7AA0CE" w14:textId="77777777" w:rsidR="0040516B" w:rsidRPr="000B7330" w:rsidRDefault="00257F3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4D77F8E5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0E943EFD" w14:textId="77777777" w:rsidR="0040516B" w:rsidRPr="000C5043" w:rsidRDefault="0040516B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43" w:type="pct"/>
          </w:tcPr>
          <w:p w14:paraId="6841228F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25D7C010" w14:textId="77777777" w:rsidR="0040516B" w:rsidRPr="000B7330" w:rsidRDefault="008E35B3" w:rsidP="00C903C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588</w:t>
            </w:r>
          </w:p>
        </w:tc>
        <w:tc>
          <w:tcPr>
            <w:tcW w:w="143" w:type="pct"/>
            <w:gridSpan w:val="2"/>
          </w:tcPr>
          <w:p w14:paraId="60EFDFCE" w14:textId="77777777" w:rsidR="0040516B" w:rsidRPr="000B7330" w:rsidRDefault="0040516B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D69D24D" w14:textId="77777777" w:rsidR="0040516B" w:rsidRPr="000B7330" w:rsidRDefault="0040516B" w:rsidP="00C903C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C5043" w:rsidRPr="000B7330" w14:paraId="792623F1" w14:textId="77777777" w:rsidTr="00E03A5F">
        <w:tc>
          <w:tcPr>
            <w:tcW w:w="1725" w:type="pct"/>
          </w:tcPr>
          <w:p w14:paraId="4B8B8BB0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2" w:type="pct"/>
          </w:tcPr>
          <w:p w14:paraId="437AAB37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5407335F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34AADE9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FE9AC9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0C84F461" w14:textId="77777777" w:rsidR="000C5043" w:rsidRPr="000C5043" w:rsidRDefault="000C5043" w:rsidP="000C5043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50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39FDB2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06A7E7BA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223</w:t>
            </w:r>
          </w:p>
        </w:tc>
        <w:tc>
          <w:tcPr>
            <w:tcW w:w="143" w:type="pct"/>
            <w:gridSpan w:val="2"/>
          </w:tcPr>
          <w:p w14:paraId="72717BA5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6A1682C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5043" w:rsidRPr="000B7330" w14:paraId="16628028" w14:textId="77777777" w:rsidTr="00E03A5F">
        <w:tc>
          <w:tcPr>
            <w:tcW w:w="1725" w:type="pct"/>
          </w:tcPr>
          <w:p w14:paraId="473DCB16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2" w:type="pct"/>
          </w:tcPr>
          <w:p w14:paraId="28A4F29F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5AFC794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2C494FF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4C11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7BF9F7C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5650F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36D8D78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CD8F7BC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7AA4912E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5043" w:rsidRPr="000B7330" w14:paraId="6CDD4A5C" w14:textId="77777777" w:rsidTr="00E03A5F">
        <w:tc>
          <w:tcPr>
            <w:tcW w:w="1725" w:type="pct"/>
          </w:tcPr>
          <w:p w14:paraId="5BDB4E7A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</w:tcPr>
          <w:p w14:paraId="075E9742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</w:tcPr>
          <w:p w14:paraId="52DD78E5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3D2B2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22,365</w:t>
            </w:r>
          </w:p>
        </w:tc>
        <w:tc>
          <w:tcPr>
            <w:tcW w:w="143" w:type="pct"/>
          </w:tcPr>
          <w:p w14:paraId="1766A08D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572A094D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14,199</w:t>
            </w:r>
          </w:p>
        </w:tc>
        <w:tc>
          <w:tcPr>
            <w:tcW w:w="143" w:type="pct"/>
          </w:tcPr>
          <w:p w14:paraId="02B3C523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E9459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24,261</w:t>
            </w:r>
          </w:p>
        </w:tc>
        <w:tc>
          <w:tcPr>
            <w:tcW w:w="143" w:type="pct"/>
            <w:gridSpan w:val="2"/>
          </w:tcPr>
          <w:p w14:paraId="6FAE02D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08B51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</w:t>
            </w:r>
          </w:p>
        </w:tc>
      </w:tr>
      <w:tr w:rsidR="00AB411D" w:rsidRPr="000B7330" w14:paraId="602EFCB0" w14:textId="77777777" w:rsidTr="00AB411D">
        <w:trPr>
          <w:trHeight w:val="74"/>
        </w:trPr>
        <w:tc>
          <w:tcPr>
            <w:tcW w:w="1725" w:type="pct"/>
          </w:tcPr>
          <w:p w14:paraId="78AD9BA7" w14:textId="77777777" w:rsidR="00AB411D" w:rsidRPr="000B7330" w:rsidRDefault="00AB411D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" w:type="pct"/>
          </w:tcPr>
          <w:p w14:paraId="373948AF" w14:textId="77777777" w:rsidR="00AB411D" w:rsidRPr="000B7330" w:rsidRDefault="00AB411D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2BA63485" w14:textId="77777777" w:rsidR="00AB411D" w:rsidRPr="000B7330" w:rsidRDefault="00AB411D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7" w:type="pct"/>
            <w:gridSpan w:val="9"/>
            <w:shd w:val="clear" w:color="auto" w:fill="auto"/>
          </w:tcPr>
          <w:p w14:paraId="70469E2C" w14:textId="029DC991" w:rsidR="00AB411D" w:rsidRPr="000B7330" w:rsidRDefault="00AB411D" w:rsidP="00AB411D">
            <w:pPr>
              <w:pStyle w:val="acctfourfigures"/>
              <w:spacing w:line="240" w:lineRule="auto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043" w:rsidRPr="000B7330" w14:paraId="2B6FAA3D" w14:textId="77777777" w:rsidTr="00E03A5F">
        <w:trPr>
          <w:trHeight w:val="74"/>
        </w:trPr>
        <w:tc>
          <w:tcPr>
            <w:tcW w:w="1725" w:type="pct"/>
          </w:tcPr>
          <w:p w14:paraId="7535374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362" w:type="pct"/>
          </w:tcPr>
          <w:p w14:paraId="159727F8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62E501F9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689A618" w14:textId="77777777" w:rsidR="000C5043" w:rsidRPr="000B7330" w:rsidRDefault="000C5043" w:rsidP="000C50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9B5AB20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972E49B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47B9036C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1FC51C7B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67E250C8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7041E80A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5043" w:rsidRPr="000B7330" w14:paraId="33A3AA6E" w14:textId="77777777" w:rsidTr="00E03A5F">
        <w:trPr>
          <w:trHeight w:val="74"/>
        </w:trPr>
        <w:tc>
          <w:tcPr>
            <w:tcW w:w="1725" w:type="pct"/>
          </w:tcPr>
          <w:p w14:paraId="75E2C17F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62" w:type="pct"/>
          </w:tcPr>
          <w:p w14:paraId="17260F17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2A1D92D7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B96FF65" w14:textId="6DBF221B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278,</w:t>
            </w:r>
            <w:r w:rsidR="00040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3" w:type="pct"/>
            <w:shd w:val="clear" w:color="auto" w:fill="auto"/>
          </w:tcPr>
          <w:p w14:paraId="7AD0B5D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3DD8F8A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261,292</w:t>
            </w:r>
          </w:p>
        </w:tc>
        <w:tc>
          <w:tcPr>
            <w:tcW w:w="143" w:type="pct"/>
            <w:shd w:val="clear" w:color="auto" w:fill="auto"/>
          </w:tcPr>
          <w:p w14:paraId="55D87A12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6CCFF5AE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67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167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3" w:type="pct"/>
            <w:gridSpan w:val="2"/>
          </w:tcPr>
          <w:p w14:paraId="0110F8B2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321681C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219,545</w:t>
            </w:r>
          </w:p>
        </w:tc>
      </w:tr>
      <w:tr w:rsidR="000C5043" w:rsidRPr="000B7330" w14:paraId="68980FFE" w14:textId="77777777" w:rsidTr="00E03A5F">
        <w:trPr>
          <w:trHeight w:val="74"/>
        </w:trPr>
        <w:tc>
          <w:tcPr>
            <w:tcW w:w="1725" w:type="pct"/>
          </w:tcPr>
          <w:p w14:paraId="28CDFC0A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362" w:type="pct"/>
          </w:tcPr>
          <w:p w14:paraId="014ACE10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2DCFDD0B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A5FCB0D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FD6319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ECFAAD1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FD913FA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45E047FE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836C3F3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78081199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043" w:rsidRPr="000B7330" w14:paraId="135C5776" w14:textId="77777777" w:rsidTr="00E03A5F">
        <w:trPr>
          <w:trHeight w:val="74"/>
        </w:trPr>
        <w:tc>
          <w:tcPr>
            <w:tcW w:w="1725" w:type="pct"/>
          </w:tcPr>
          <w:p w14:paraId="2CAA7564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2" w:type="pct"/>
          </w:tcPr>
          <w:p w14:paraId="2266494F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49171638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5BC36DE" w14:textId="025B4F11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01EE">
              <w:rPr>
                <w:rFonts w:asciiTheme="majorBidi" w:hAnsiTheme="majorBidi" w:cstheme="majorBidi"/>
                <w:sz w:val="30"/>
                <w:szCs w:val="30"/>
              </w:rPr>
              <w:t>7,352</w:t>
            </w:r>
          </w:p>
        </w:tc>
        <w:tc>
          <w:tcPr>
            <w:tcW w:w="143" w:type="pct"/>
            <w:shd w:val="clear" w:color="auto" w:fill="auto"/>
          </w:tcPr>
          <w:p w14:paraId="709191ED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B98228B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130,955</w:t>
            </w:r>
          </w:p>
        </w:tc>
        <w:tc>
          <w:tcPr>
            <w:tcW w:w="143" w:type="pct"/>
            <w:shd w:val="clear" w:color="auto" w:fill="auto"/>
          </w:tcPr>
          <w:p w14:paraId="3671E246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4A025E9C" w14:textId="77777777" w:rsidR="000C5043" w:rsidRPr="000B7330" w:rsidRDefault="0016798A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117,737</w:t>
            </w:r>
          </w:p>
        </w:tc>
        <w:tc>
          <w:tcPr>
            <w:tcW w:w="143" w:type="pct"/>
            <w:gridSpan w:val="2"/>
          </w:tcPr>
          <w:p w14:paraId="57F475F0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585D6E46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127,513</w:t>
            </w:r>
          </w:p>
        </w:tc>
      </w:tr>
      <w:tr w:rsidR="000C5043" w:rsidRPr="000B7330" w14:paraId="697DC0A0" w14:textId="77777777" w:rsidTr="00E03A5F">
        <w:trPr>
          <w:trHeight w:val="434"/>
        </w:trPr>
        <w:tc>
          <w:tcPr>
            <w:tcW w:w="1725" w:type="pct"/>
          </w:tcPr>
          <w:p w14:paraId="58941026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2" w:type="pct"/>
          </w:tcPr>
          <w:p w14:paraId="433C6A2E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7FC24185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A589136" w14:textId="70E8298D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0401E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3" w:type="pct"/>
            <w:shd w:val="clear" w:color="auto" w:fill="auto"/>
          </w:tcPr>
          <w:p w14:paraId="12C7B53D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28098DD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2,485</w:t>
            </w:r>
          </w:p>
        </w:tc>
        <w:tc>
          <w:tcPr>
            <w:tcW w:w="143" w:type="pct"/>
            <w:shd w:val="clear" w:color="auto" w:fill="auto"/>
          </w:tcPr>
          <w:p w14:paraId="6A75167F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28ECF987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6798A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3" w:type="pct"/>
            <w:gridSpan w:val="2"/>
          </w:tcPr>
          <w:p w14:paraId="262D7F65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3A7D06E1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</w:tr>
      <w:tr w:rsidR="000C5043" w:rsidRPr="000B7330" w14:paraId="78EC322E" w14:textId="77777777" w:rsidTr="00E03A5F">
        <w:trPr>
          <w:trHeight w:val="74"/>
        </w:trPr>
        <w:tc>
          <w:tcPr>
            <w:tcW w:w="1725" w:type="pct"/>
          </w:tcPr>
          <w:p w14:paraId="1853A0A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12 เดือน</w:t>
            </w:r>
          </w:p>
        </w:tc>
        <w:tc>
          <w:tcPr>
            <w:tcW w:w="362" w:type="pct"/>
          </w:tcPr>
          <w:p w14:paraId="5B46068B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2875FC55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15E09B1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43" w:type="pct"/>
            <w:shd w:val="clear" w:color="auto" w:fill="auto"/>
          </w:tcPr>
          <w:p w14:paraId="1FA6A9B6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7C97FDC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43" w:type="pct"/>
            <w:shd w:val="clear" w:color="auto" w:fill="auto"/>
          </w:tcPr>
          <w:p w14:paraId="683B0578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3B4DB1AC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798A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3" w:type="pct"/>
            <w:gridSpan w:val="2"/>
          </w:tcPr>
          <w:p w14:paraId="2EA5EE99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2EBF38A1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0C5043" w:rsidRPr="000B7330" w14:paraId="7990FCDB" w14:textId="77777777" w:rsidTr="00E03A5F">
        <w:trPr>
          <w:trHeight w:val="74"/>
        </w:trPr>
        <w:tc>
          <w:tcPr>
            <w:tcW w:w="1725" w:type="pct"/>
          </w:tcPr>
          <w:p w14:paraId="184E09AC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362" w:type="pct"/>
          </w:tcPr>
          <w:p w14:paraId="04D5C1D0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1778F021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5A0D1DF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55A00E1C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84A278D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3" w:type="pct"/>
            <w:shd w:val="clear" w:color="auto" w:fill="auto"/>
          </w:tcPr>
          <w:p w14:paraId="4FDC553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52BD1423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3ABA6CAA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CE78975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0C5043" w:rsidRPr="000B7330" w14:paraId="2BD31D10" w14:textId="77777777" w:rsidTr="00E03A5F">
        <w:trPr>
          <w:gridAfter w:val="1"/>
          <w:wAfter w:w="5" w:type="pct"/>
          <w:trHeight w:val="64"/>
        </w:trPr>
        <w:tc>
          <w:tcPr>
            <w:tcW w:w="1725" w:type="pct"/>
          </w:tcPr>
          <w:p w14:paraId="4A4155F8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2" w:type="pct"/>
          </w:tcPr>
          <w:p w14:paraId="478BE109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5C44FD38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5DB33D36" w14:textId="28167674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397,85</w:t>
            </w:r>
            <w:r w:rsidR="00040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404021B9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775A9FA1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395,073</w:t>
            </w:r>
          </w:p>
        </w:tc>
        <w:tc>
          <w:tcPr>
            <w:tcW w:w="143" w:type="pct"/>
            <w:shd w:val="clear" w:color="auto" w:fill="auto"/>
          </w:tcPr>
          <w:p w14:paraId="6AAAD32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36728BB4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345,396</w:t>
            </w:r>
          </w:p>
        </w:tc>
        <w:tc>
          <w:tcPr>
            <w:tcW w:w="138" w:type="pct"/>
          </w:tcPr>
          <w:p w14:paraId="636655C0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</w:tcPr>
          <w:p w14:paraId="67F48D06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349,699</w:t>
            </w:r>
          </w:p>
        </w:tc>
      </w:tr>
      <w:tr w:rsidR="000C5043" w:rsidRPr="000B7330" w14:paraId="7E3FA85C" w14:textId="77777777" w:rsidTr="00E03A5F">
        <w:trPr>
          <w:trHeight w:val="74"/>
        </w:trPr>
        <w:tc>
          <w:tcPr>
            <w:tcW w:w="1725" w:type="pct"/>
          </w:tcPr>
          <w:p w14:paraId="5D0EA848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362" w:type="pct"/>
          </w:tcPr>
          <w:p w14:paraId="165AB836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3159B23B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9174744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(1,863)</w:t>
            </w:r>
          </w:p>
        </w:tc>
        <w:tc>
          <w:tcPr>
            <w:tcW w:w="143" w:type="pct"/>
            <w:shd w:val="clear" w:color="auto" w:fill="auto"/>
          </w:tcPr>
          <w:p w14:paraId="6D15E0A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7B577406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(2,711)</w:t>
            </w:r>
          </w:p>
        </w:tc>
        <w:tc>
          <w:tcPr>
            <w:tcW w:w="143" w:type="pct"/>
            <w:shd w:val="clear" w:color="auto" w:fill="auto"/>
          </w:tcPr>
          <w:p w14:paraId="650B0DFA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4241D23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(1,407)</w:t>
            </w:r>
          </w:p>
        </w:tc>
        <w:tc>
          <w:tcPr>
            <w:tcW w:w="143" w:type="pct"/>
            <w:gridSpan w:val="2"/>
          </w:tcPr>
          <w:p w14:paraId="287EC872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22DC734A" w14:textId="77777777" w:rsidR="000C5043" w:rsidRPr="000B7330" w:rsidRDefault="000C5043" w:rsidP="000C5043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(2,120)</w:t>
            </w:r>
          </w:p>
        </w:tc>
      </w:tr>
      <w:tr w:rsidR="000C5043" w:rsidRPr="000B7330" w14:paraId="5144E052" w14:textId="77777777" w:rsidTr="00E03A5F">
        <w:trPr>
          <w:trHeight w:val="208"/>
        </w:trPr>
        <w:tc>
          <w:tcPr>
            <w:tcW w:w="1725" w:type="pct"/>
          </w:tcPr>
          <w:p w14:paraId="6B2AC063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</w:tcPr>
          <w:p w14:paraId="6223969D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0A560098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18EDA" w14:textId="08CAB9B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395,98</w:t>
            </w:r>
            <w:r w:rsidR="00040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59B20D8C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E9139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392,362</w:t>
            </w:r>
          </w:p>
        </w:tc>
        <w:tc>
          <w:tcPr>
            <w:tcW w:w="143" w:type="pct"/>
            <w:shd w:val="clear" w:color="auto" w:fill="auto"/>
          </w:tcPr>
          <w:p w14:paraId="0FD5F7A0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96648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343,989</w:t>
            </w:r>
          </w:p>
        </w:tc>
        <w:tc>
          <w:tcPr>
            <w:tcW w:w="143" w:type="pct"/>
            <w:gridSpan w:val="2"/>
          </w:tcPr>
          <w:p w14:paraId="182591A1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08D2D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347,579</w:t>
            </w:r>
          </w:p>
        </w:tc>
      </w:tr>
      <w:tr w:rsidR="000C5043" w:rsidRPr="000B7330" w14:paraId="59584F61" w14:textId="77777777" w:rsidTr="00E03A5F">
        <w:trPr>
          <w:trHeight w:val="235"/>
        </w:trPr>
        <w:tc>
          <w:tcPr>
            <w:tcW w:w="1725" w:type="pct"/>
          </w:tcPr>
          <w:p w14:paraId="5A5E960F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2" w:type="pct"/>
          </w:tcPr>
          <w:p w14:paraId="79AFA958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</w:tcPr>
          <w:p w14:paraId="63008463" w14:textId="77777777" w:rsidR="000C5043" w:rsidRPr="000B7330" w:rsidRDefault="000C5043" w:rsidP="000C5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3A7B4" w14:textId="5DB7236D" w:rsidR="000C5043" w:rsidRPr="000B7330" w:rsidRDefault="000C5043" w:rsidP="000C5043">
            <w:pPr>
              <w:pStyle w:val="acctfourfigures"/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418,35</w:t>
            </w:r>
            <w:r w:rsidR="00040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29A560C9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EC1EE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406,561</w:t>
            </w:r>
          </w:p>
        </w:tc>
        <w:tc>
          <w:tcPr>
            <w:tcW w:w="143" w:type="pct"/>
            <w:shd w:val="clear" w:color="auto" w:fill="auto"/>
          </w:tcPr>
          <w:p w14:paraId="41E2A92B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0AB11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368,250</w:t>
            </w:r>
          </w:p>
        </w:tc>
        <w:tc>
          <w:tcPr>
            <w:tcW w:w="143" w:type="pct"/>
            <w:gridSpan w:val="2"/>
          </w:tcPr>
          <w:p w14:paraId="762F79D9" w14:textId="77777777" w:rsidR="000C5043" w:rsidRPr="000B7330" w:rsidRDefault="000C5043" w:rsidP="000C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626F66" w14:textId="77777777" w:rsidR="000C5043" w:rsidRPr="000B7330" w:rsidRDefault="000C5043" w:rsidP="000C5043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360,634</w:t>
            </w:r>
          </w:p>
        </w:tc>
      </w:tr>
    </w:tbl>
    <w:p w14:paraId="2BEA2657" w14:textId="77777777" w:rsidR="006224BB" w:rsidRPr="000B7330" w:rsidRDefault="006224BB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0CD92E0" w14:textId="77777777" w:rsidR="00804175" w:rsidRPr="000B7330" w:rsidRDefault="008041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0B733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B73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7C7D93" w:rsidRPr="000B7330">
        <w:rPr>
          <w:rFonts w:asciiTheme="majorBidi" w:hAnsiTheme="majorBidi" w:cstheme="majorBidi"/>
          <w:sz w:val="30"/>
          <w:szCs w:val="30"/>
        </w:rPr>
        <w:t>30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B25D3" w:rsidRPr="000B7330">
        <w:rPr>
          <w:rFonts w:asciiTheme="majorBidi" w:hAnsiTheme="majorBidi" w:cstheme="majorBidi"/>
          <w:sz w:val="30"/>
          <w:szCs w:val="30"/>
        </w:rPr>
        <w:t>9</w:t>
      </w:r>
      <w:r w:rsidR="007C7D93" w:rsidRPr="000B7330">
        <w:rPr>
          <w:rFonts w:asciiTheme="majorBidi" w:hAnsiTheme="majorBidi" w:cstheme="majorBidi"/>
          <w:sz w:val="30"/>
          <w:szCs w:val="30"/>
        </w:rPr>
        <w:t>0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8868D9" w14:textId="77777777" w:rsidR="00450D47" w:rsidRPr="000B7330" w:rsidRDefault="007E4C41" w:rsidP="00C903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en-GB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012B45FF" w14:textId="77777777" w:rsidR="00A563BC" w:rsidRPr="000B7330" w:rsidRDefault="00A563BC" w:rsidP="00C903C3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7428F02C" w14:textId="77777777" w:rsidR="00A563BC" w:rsidRPr="000B7330" w:rsidRDefault="00A563BC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080"/>
        <w:gridCol w:w="270"/>
        <w:gridCol w:w="1080"/>
      </w:tblGrid>
      <w:tr w:rsidR="006B4242" w:rsidRPr="000B7330" w14:paraId="1444B9A6" w14:textId="77777777" w:rsidTr="00E03A5F">
        <w:tc>
          <w:tcPr>
            <w:tcW w:w="7110" w:type="dxa"/>
          </w:tcPr>
          <w:p w14:paraId="6192AC17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2E0C725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B4242" w:rsidRPr="000B7330" w14:paraId="0546B2F8" w14:textId="77777777" w:rsidTr="00E03A5F">
        <w:tc>
          <w:tcPr>
            <w:tcW w:w="7110" w:type="dxa"/>
          </w:tcPr>
          <w:p w14:paraId="2B92DBAA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1D1BD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8165B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E5A9A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</w:tr>
      <w:tr w:rsidR="006B4242" w:rsidRPr="000B7330" w14:paraId="76A50052" w14:textId="77777777" w:rsidTr="00E03A5F">
        <w:tc>
          <w:tcPr>
            <w:tcW w:w="7110" w:type="dxa"/>
          </w:tcPr>
          <w:p w14:paraId="044C92AA" w14:textId="77777777" w:rsidR="006B4242" w:rsidRPr="000B7330" w:rsidRDefault="006B4242" w:rsidP="00C9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08A32A93" w14:textId="77777777" w:rsidR="006B4242" w:rsidRPr="000B7330" w:rsidRDefault="006B4242" w:rsidP="00C903C3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98B" w:rsidRPr="000B7330" w14:paraId="621D5300" w14:textId="77777777" w:rsidTr="00E03A5F">
        <w:tc>
          <w:tcPr>
            <w:tcW w:w="7110" w:type="dxa"/>
          </w:tcPr>
          <w:p w14:paraId="330A4F76" w14:textId="77777777" w:rsidR="0046298B" w:rsidRPr="000B7330" w:rsidRDefault="0046298B" w:rsidP="0046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1080" w:type="dxa"/>
            <w:shd w:val="clear" w:color="auto" w:fill="auto"/>
          </w:tcPr>
          <w:p w14:paraId="2D973D82" w14:textId="77777777" w:rsidR="0046298B" w:rsidRPr="000B7330" w:rsidRDefault="0046298B" w:rsidP="00396477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9,370,149</w:t>
            </w:r>
          </w:p>
        </w:tc>
        <w:tc>
          <w:tcPr>
            <w:tcW w:w="270" w:type="dxa"/>
          </w:tcPr>
          <w:p w14:paraId="1E1F5D53" w14:textId="77777777" w:rsidR="0046298B" w:rsidRPr="000B7330" w:rsidRDefault="0046298B" w:rsidP="0046298B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BFC5D" w14:textId="77777777" w:rsidR="0046298B" w:rsidRPr="000B7330" w:rsidRDefault="0046298B" w:rsidP="008F5096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9,370,149</w:t>
            </w:r>
          </w:p>
        </w:tc>
      </w:tr>
      <w:tr w:rsidR="0046298B" w:rsidRPr="000B7330" w14:paraId="2A2D7447" w14:textId="77777777" w:rsidTr="00E03A5F">
        <w:tc>
          <w:tcPr>
            <w:tcW w:w="7110" w:type="dxa"/>
          </w:tcPr>
          <w:p w14:paraId="1A061153" w14:textId="5E852E49" w:rsidR="0046298B" w:rsidRPr="000B7330" w:rsidRDefault="00CA4E7A" w:rsidP="0046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46298B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75D36D53" w14:textId="77777777" w:rsidR="0046298B" w:rsidRPr="000B7330" w:rsidRDefault="0046298B" w:rsidP="0046298B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9" w:right="-12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5F0A1" w14:textId="77777777" w:rsidR="0046298B" w:rsidRPr="000B7330" w:rsidRDefault="0046298B" w:rsidP="0046298B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D247C" w14:textId="77777777" w:rsidR="0046298B" w:rsidRPr="000B7330" w:rsidRDefault="0046298B" w:rsidP="0046298B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9" w:right="-12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98B" w:rsidRPr="000B7330" w14:paraId="4901DE67" w14:textId="77777777" w:rsidTr="00E03A5F">
        <w:tc>
          <w:tcPr>
            <w:tcW w:w="7110" w:type="dxa"/>
          </w:tcPr>
          <w:p w14:paraId="2CD2895B" w14:textId="77777777" w:rsidR="0046298B" w:rsidRPr="000B7330" w:rsidRDefault="0046298B" w:rsidP="0046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C3F6D" w14:textId="77777777" w:rsidR="0046298B" w:rsidRPr="000B7330" w:rsidRDefault="0046298B" w:rsidP="00396477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9,370,149</w:t>
            </w:r>
          </w:p>
        </w:tc>
        <w:tc>
          <w:tcPr>
            <w:tcW w:w="270" w:type="dxa"/>
          </w:tcPr>
          <w:p w14:paraId="394A0A7F" w14:textId="77777777" w:rsidR="0046298B" w:rsidRPr="000B7330" w:rsidRDefault="0046298B" w:rsidP="0046298B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17211" w14:textId="77777777" w:rsidR="0046298B" w:rsidRPr="000B7330" w:rsidRDefault="0046298B" w:rsidP="008F5096">
            <w:pPr>
              <w:pStyle w:val="acctfourfigures"/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9,370,149</w:t>
            </w:r>
          </w:p>
        </w:tc>
      </w:tr>
    </w:tbl>
    <w:p w14:paraId="67BDE24B" w14:textId="77777777" w:rsidR="006B4242" w:rsidRPr="000B7330" w:rsidRDefault="006B4242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F3F05" w14:textId="77777777" w:rsidR="00A05937" w:rsidRPr="00024751" w:rsidRDefault="00DA17B2" w:rsidP="00B6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024751">
        <w:rPr>
          <w:rFonts w:asciiTheme="majorBidi" w:hAnsiTheme="majorBidi" w:cstheme="majorBidi"/>
          <w:sz w:val="30"/>
          <w:szCs w:val="30"/>
          <w:cs/>
        </w:rPr>
        <w:t>บริษัทไม่มีการซื้อและจำหน่ายเงินลงทุนในบริษัทย่อยในระหว่างงวด</w:t>
      </w:r>
      <w:r w:rsidR="0040516B" w:rsidRPr="00024751">
        <w:rPr>
          <w:rFonts w:asciiTheme="majorBidi" w:hAnsiTheme="majorBidi" w:cstheme="majorBidi"/>
          <w:sz w:val="30"/>
          <w:szCs w:val="30"/>
          <w:cs/>
        </w:rPr>
        <w:t>เก้า</w:t>
      </w:r>
      <w:r w:rsidRPr="0002475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5AEE" w:rsidRPr="00024751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40516B" w:rsidRPr="0002475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24751">
        <w:rPr>
          <w:rFonts w:asciiTheme="majorBidi" w:hAnsiTheme="majorBidi" w:cstheme="majorBidi"/>
          <w:sz w:val="30"/>
          <w:szCs w:val="30"/>
        </w:rPr>
        <w:t>2562</w:t>
      </w:r>
    </w:p>
    <w:p w14:paraId="4A41929C" w14:textId="77777777" w:rsidR="00254AFD" w:rsidRPr="000B7330" w:rsidRDefault="00254AFD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  <w:sectPr w:rsidR="00254AFD" w:rsidRPr="000B7330" w:rsidSect="00155B1E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50A244CF" w14:textId="77777777" w:rsidR="00804175" w:rsidRPr="000B7330" w:rsidRDefault="00804175" w:rsidP="0038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225AEE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40516B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4581C" w:rsidRPr="000B7330">
        <w:rPr>
          <w:rFonts w:asciiTheme="majorBidi" w:hAnsiTheme="majorBidi" w:cstheme="majorBidi"/>
          <w:sz w:val="30"/>
          <w:szCs w:val="30"/>
        </w:rPr>
        <w:t>25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>6</w:t>
      </w:r>
      <w:r w:rsidR="009A799C" w:rsidRPr="000B7330">
        <w:rPr>
          <w:rFonts w:asciiTheme="majorBidi" w:hAnsiTheme="majorBidi" w:cstheme="majorBidi"/>
          <w:sz w:val="30"/>
          <w:szCs w:val="30"/>
        </w:rPr>
        <w:t>2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7330">
        <w:rPr>
          <w:rFonts w:asciiTheme="majorBidi" w:hAnsiTheme="majorBidi" w:cstheme="majorBidi"/>
          <w:sz w:val="30"/>
          <w:szCs w:val="30"/>
        </w:rPr>
        <w:t xml:space="preserve">31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581C" w:rsidRPr="000B7330">
        <w:rPr>
          <w:rFonts w:asciiTheme="majorBidi" w:hAnsiTheme="majorBidi" w:cstheme="majorBidi"/>
          <w:sz w:val="30"/>
          <w:szCs w:val="30"/>
        </w:rPr>
        <w:t>25</w:t>
      </w:r>
      <w:r w:rsidR="002B1AAD" w:rsidRPr="000B7330">
        <w:rPr>
          <w:rFonts w:asciiTheme="majorBidi" w:hAnsiTheme="majorBidi" w:cstheme="majorBidi"/>
          <w:sz w:val="30"/>
          <w:szCs w:val="30"/>
          <w:cs/>
        </w:rPr>
        <w:t>6</w:t>
      </w:r>
      <w:r w:rsidR="009A799C" w:rsidRPr="000B7330">
        <w:rPr>
          <w:rFonts w:asciiTheme="majorBidi" w:hAnsiTheme="majorBidi" w:cstheme="majorBidi"/>
          <w:sz w:val="30"/>
          <w:szCs w:val="30"/>
        </w:rPr>
        <w:t>1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40516B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="00476DD8"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5AEE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40516B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4581C" w:rsidRPr="000B7330">
        <w:rPr>
          <w:rFonts w:asciiTheme="majorBidi" w:hAnsiTheme="majorBidi" w:cstheme="majorBidi"/>
          <w:sz w:val="30"/>
          <w:szCs w:val="30"/>
        </w:rPr>
        <w:t>25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>6</w:t>
      </w:r>
      <w:r w:rsidR="00C876AB" w:rsidRPr="000B7330">
        <w:rPr>
          <w:rFonts w:asciiTheme="majorBidi" w:hAnsiTheme="majorBidi" w:cstheme="majorBidi"/>
          <w:sz w:val="30"/>
          <w:szCs w:val="30"/>
        </w:rPr>
        <w:t>2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4581C" w:rsidRPr="000B7330">
        <w:rPr>
          <w:rFonts w:asciiTheme="majorBidi" w:hAnsiTheme="majorBidi" w:cstheme="majorBidi"/>
          <w:sz w:val="30"/>
          <w:szCs w:val="30"/>
        </w:rPr>
        <w:t>25</w:t>
      </w:r>
      <w:r w:rsidR="002B1AAD" w:rsidRPr="000B7330">
        <w:rPr>
          <w:rFonts w:asciiTheme="majorBidi" w:hAnsiTheme="majorBidi" w:cstheme="majorBidi"/>
          <w:sz w:val="30"/>
          <w:szCs w:val="30"/>
          <w:cs/>
        </w:rPr>
        <w:t>6</w:t>
      </w:r>
      <w:r w:rsidR="00C876AB" w:rsidRPr="000B7330">
        <w:rPr>
          <w:rFonts w:asciiTheme="majorBidi" w:hAnsiTheme="majorBidi" w:cstheme="majorBidi"/>
          <w:sz w:val="30"/>
          <w:szCs w:val="30"/>
        </w:rPr>
        <w:t>1</w:t>
      </w:r>
      <w:r w:rsidR="006747AE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6A6BE" w14:textId="77777777" w:rsidR="002B1AAD" w:rsidRPr="000B7330" w:rsidRDefault="002B1AAD" w:rsidP="002B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638"/>
        <w:gridCol w:w="810"/>
        <w:gridCol w:w="252"/>
        <w:gridCol w:w="720"/>
        <w:gridCol w:w="270"/>
        <w:gridCol w:w="634"/>
        <w:gridCol w:w="270"/>
        <w:gridCol w:w="630"/>
        <w:gridCol w:w="270"/>
        <w:gridCol w:w="608"/>
        <w:gridCol w:w="270"/>
        <w:gridCol w:w="698"/>
        <w:gridCol w:w="270"/>
        <w:gridCol w:w="630"/>
        <w:gridCol w:w="252"/>
        <w:gridCol w:w="688"/>
        <w:gridCol w:w="270"/>
        <w:gridCol w:w="652"/>
        <w:gridCol w:w="243"/>
        <w:gridCol w:w="692"/>
        <w:gridCol w:w="257"/>
        <w:gridCol w:w="648"/>
        <w:gridCol w:w="252"/>
        <w:gridCol w:w="630"/>
        <w:gridCol w:w="270"/>
        <w:gridCol w:w="630"/>
      </w:tblGrid>
      <w:tr w:rsidR="007659DC" w:rsidRPr="000B7330" w14:paraId="79C6A415" w14:textId="77777777" w:rsidTr="00637C1F">
        <w:trPr>
          <w:trHeight w:hRule="exact" w:val="316"/>
          <w:tblHeader/>
        </w:trPr>
        <w:tc>
          <w:tcPr>
            <w:tcW w:w="1620" w:type="dxa"/>
          </w:tcPr>
          <w:p w14:paraId="57A7B64A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58092B0B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C52FFE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1CF0BCD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4" w:type="dxa"/>
            <w:gridSpan w:val="23"/>
          </w:tcPr>
          <w:p w14:paraId="4F0479EF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59DC" w:rsidRPr="000B7330" w14:paraId="1145D648" w14:textId="77777777" w:rsidTr="00637C1F">
        <w:trPr>
          <w:trHeight w:hRule="exact" w:val="1081"/>
          <w:tblHeader/>
        </w:trPr>
        <w:tc>
          <w:tcPr>
            <w:tcW w:w="1620" w:type="dxa"/>
          </w:tcPr>
          <w:p w14:paraId="5491A6CC" w14:textId="77777777" w:rsidR="008D4C39" w:rsidRPr="000B7330" w:rsidRDefault="008D4C39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  <w:p w14:paraId="72B8D2F9" w14:textId="77777777" w:rsidR="008D4C39" w:rsidRPr="000B7330" w:rsidRDefault="008D4C39" w:rsidP="008D4C3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78285C1" w14:textId="77777777" w:rsidR="007659DC" w:rsidRPr="000B7330" w:rsidRDefault="007659DC" w:rsidP="008D4C3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25521B26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85912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ADE054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4683D9B8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45490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252" w:type="dxa"/>
          </w:tcPr>
          <w:p w14:paraId="176D07A9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</w:tcBorders>
          </w:tcPr>
          <w:p w14:paraId="4CCB8EB9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2F2F1E" w14:textId="77777777" w:rsidR="008D4C39" w:rsidRPr="000B7330" w:rsidRDefault="00641603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  <w:p w14:paraId="052F588F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652472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33C942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BCCA62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CF089" w14:textId="77777777" w:rsidR="007659DC" w:rsidRPr="000B7330" w:rsidDel="00685444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9496EE" w14:textId="77777777" w:rsidR="007659DC" w:rsidRPr="000B7330" w:rsidRDefault="007659DC" w:rsidP="004F15D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</w:tcBorders>
          </w:tcPr>
          <w:p w14:paraId="356EF62A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66A98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4320B" w14:textId="77777777" w:rsidR="007659DC" w:rsidRPr="000B7330" w:rsidDel="00685444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650AE56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3CC0A7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7B557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B488F2" w14:textId="77777777" w:rsidR="007659DC" w:rsidRPr="000B7330" w:rsidRDefault="007659DC" w:rsidP="004F15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FF68A8B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2E0682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C878F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96D17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DCAD3CF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2C9ED6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  <w:r w:rsidR="00565BB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  <w:p w14:paraId="6FD674A5" w14:textId="77777777" w:rsidR="007659DC" w:rsidRPr="000B7330" w:rsidRDefault="007659DC" w:rsidP="004F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225AEE" w:rsidRPr="000B7330" w14:paraId="1B2485BA" w14:textId="77777777" w:rsidTr="00E1599A">
        <w:trPr>
          <w:trHeight w:hRule="exact" w:val="316"/>
          <w:tblHeader/>
        </w:trPr>
        <w:tc>
          <w:tcPr>
            <w:tcW w:w="3258" w:type="dxa"/>
            <w:gridSpan w:val="2"/>
          </w:tcPr>
          <w:p w14:paraId="3F3A30D8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709A26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8D668D1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47FD890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A406D1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AA67F88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270" w:type="dxa"/>
          </w:tcPr>
          <w:p w14:paraId="007744B3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A9334A8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58029F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14:paraId="5769813A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270" w:type="dxa"/>
          </w:tcPr>
          <w:p w14:paraId="058F6477" w14:textId="77777777" w:rsidR="00225AEE" w:rsidRPr="000B7330" w:rsidRDefault="00225AEE" w:rsidP="00225A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90DED43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5420D8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47CE1D2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252" w:type="dxa"/>
          </w:tcPr>
          <w:p w14:paraId="75F02FF2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14:paraId="1A6C3E18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6D6D7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46BCD1D1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243" w:type="dxa"/>
          </w:tcPr>
          <w:p w14:paraId="54CA255A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</w:tcPr>
          <w:p w14:paraId="6A07D325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3C3065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2519797F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252" w:type="dxa"/>
          </w:tcPr>
          <w:p w14:paraId="5D56B8B4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2F8BABD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20CD55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722C91" w14:textId="77777777" w:rsidR="00225AEE" w:rsidRPr="000B7330" w:rsidRDefault="00225AEE" w:rsidP="0022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</w:tr>
      <w:tr w:rsidR="0040516B" w:rsidRPr="000B7330" w14:paraId="3DBF4F88" w14:textId="77777777" w:rsidTr="00E1599A">
        <w:trPr>
          <w:trHeight w:hRule="exact" w:val="316"/>
          <w:tblHeader/>
        </w:trPr>
        <w:tc>
          <w:tcPr>
            <w:tcW w:w="3258" w:type="dxa"/>
            <w:gridSpan w:val="2"/>
          </w:tcPr>
          <w:p w14:paraId="632AFC3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1BE843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AA10F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5A4154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5C8923A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42AC745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82B5B9C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665CB1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BFED72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2A90DFBE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2E43725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582445FB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029D893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A61DC8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14:paraId="2FD165D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0F3CADF8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5EAB3CD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3800757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04A8618E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4AB344F3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7" w:type="dxa"/>
          </w:tcPr>
          <w:p w14:paraId="5A68F93D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82E86A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14:paraId="7BEFB6C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644373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2078FCC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247C3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40516B" w:rsidRPr="000B7330" w14:paraId="6C6AF6B3" w14:textId="77777777" w:rsidTr="00E1599A">
        <w:trPr>
          <w:trHeight w:hRule="exact" w:val="316"/>
          <w:tblHeader/>
        </w:trPr>
        <w:tc>
          <w:tcPr>
            <w:tcW w:w="3258" w:type="dxa"/>
            <w:gridSpan w:val="2"/>
          </w:tcPr>
          <w:p w14:paraId="6F5AFBA8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75416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D5B29D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610EF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7F892A1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C1FE1C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08" w:firstLine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7E25AF90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CD1576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04BD03F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24D179B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428F7418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4658DF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17032C7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CEC4B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2" w:type="dxa"/>
          </w:tcPr>
          <w:p w14:paraId="6A5DDD13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DF70316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783E2D05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04520458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43" w:type="dxa"/>
          </w:tcPr>
          <w:p w14:paraId="597D4A4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9698D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57" w:type="dxa"/>
          </w:tcPr>
          <w:p w14:paraId="4A7292A0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286FDD24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2" w:type="dxa"/>
          </w:tcPr>
          <w:p w14:paraId="66837FD3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DCBA20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68131731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6DA54B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</w:tr>
      <w:tr w:rsidR="0040516B" w:rsidRPr="000B7330" w14:paraId="49E3BA22" w14:textId="77777777" w:rsidTr="00637C1F">
        <w:trPr>
          <w:trHeight w:hRule="exact" w:val="272"/>
          <w:tblHeader/>
        </w:trPr>
        <w:tc>
          <w:tcPr>
            <w:tcW w:w="1620" w:type="dxa"/>
          </w:tcPr>
          <w:p w14:paraId="5E8723AB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01702DA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794A4B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2C8068D6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4" w:type="dxa"/>
            <w:gridSpan w:val="3"/>
          </w:tcPr>
          <w:p w14:paraId="5542A2F2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9130" w:type="dxa"/>
            <w:gridSpan w:val="20"/>
          </w:tcPr>
          <w:p w14:paraId="7872098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B733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0516B" w:rsidRPr="000B7330" w14:paraId="38D8112B" w14:textId="77777777" w:rsidTr="00E1599A">
        <w:trPr>
          <w:trHeight w:hRule="exact" w:val="316"/>
        </w:trPr>
        <w:tc>
          <w:tcPr>
            <w:tcW w:w="1620" w:type="dxa"/>
          </w:tcPr>
          <w:p w14:paraId="4068989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38" w:type="dxa"/>
          </w:tcPr>
          <w:p w14:paraId="07B1FA4D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1DC069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00F64FB7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45CC61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2768E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60F0F68A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EEDC4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E6445AD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D1F701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8" w:type="dxa"/>
          </w:tcPr>
          <w:p w14:paraId="7CFDD69F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F9C3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14:paraId="24B950B0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92DD3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3FF935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D481BF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326628BA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5386C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58C23A56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44CA70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</w:tcPr>
          <w:p w14:paraId="2016F25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2B5B0025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5D214270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FFEA8F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7A4E33F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EC7B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B30C3E6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0516B" w:rsidRPr="000B7330" w14:paraId="47E3F359" w14:textId="77777777" w:rsidTr="00E1599A">
        <w:trPr>
          <w:trHeight w:hRule="exact" w:val="316"/>
        </w:trPr>
        <w:tc>
          <w:tcPr>
            <w:tcW w:w="1620" w:type="dxa"/>
          </w:tcPr>
          <w:p w14:paraId="54176474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ออฟฟิซ คลับ    </w:t>
            </w:r>
          </w:p>
        </w:tc>
        <w:tc>
          <w:tcPr>
            <w:tcW w:w="1638" w:type="dxa"/>
          </w:tcPr>
          <w:p w14:paraId="20759B12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810" w:type="dxa"/>
          </w:tcPr>
          <w:p w14:paraId="5ACACEB7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31691FC4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F4818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195A3A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2A74288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B01E9E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0936A9D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6DF35D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1F1DE099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3E0EB2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5FC69695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8BBCC0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D4FDC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6519521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176F84F1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BCEB2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73453E8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27CC644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47CEF70B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9E840C1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E090B33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BFF6A4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09C51CC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FAE78F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F923ABC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0516B" w:rsidRPr="000B7330" w14:paraId="045D13D5" w14:textId="77777777" w:rsidTr="00E1599A">
        <w:trPr>
          <w:trHeight w:hRule="exact" w:val="316"/>
        </w:trPr>
        <w:tc>
          <w:tcPr>
            <w:tcW w:w="1620" w:type="dxa"/>
          </w:tcPr>
          <w:p w14:paraId="0EFB67E4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(ไทย) จำกัด</w:t>
            </w:r>
          </w:p>
        </w:tc>
        <w:tc>
          <w:tcPr>
            <w:tcW w:w="1638" w:type="dxa"/>
          </w:tcPr>
          <w:p w14:paraId="5DCD3F0A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14:paraId="25F838BA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EA50618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5BE7AE58" w14:textId="77777777" w:rsidR="0040516B" w:rsidRPr="000B7330" w:rsidRDefault="0040516B" w:rsidP="0040516B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21847D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884C08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FD9BBB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02B856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666B441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1DE281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E872DE0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F7E15C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0A8D715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421E86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99E78D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6954E336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789D8A65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34797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1A6E5249" w14:textId="77777777" w:rsidR="0040516B" w:rsidRPr="000B7330" w:rsidRDefault="0040516B" w:rsidP="004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557799D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57E12D4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74924A23" w14:textId="77777777" w:rsidR="0040516B" w:rsidRPr="000B7330" w:rsidRDefault="0040516B" w:rsidP="004051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2B332903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4B91B26" w14:textId="77777777" w:rsidR="0040516B" w:rsidRPr="000B7330" w:rsidRDefault="0040516B" w:rsidP="0040516B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537073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0DB7FB" w14:textId="77777777" w:rsidR="0040516B" w:rsidRPr="000B7330" w:rsidRDefault="0040516B" w:rsidP="0040516B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57E79B" w14:textId="77777777" w:rsidR="0040516B" w:rsidRPr="000B7330" w:rsidRDefault="0040516B" w:rsidP="004051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378BA6DD" w14:textId="77777777" w:rsidTr="00E1599A">
        <w:trPr>
          <w:trHeight w:hRule="exact" w:val="316"/>
        </w:trPr>
        <w:tc>
          <w:tcPr>
            <w:tcW w:w="1620" w:type="dxa"/>
          </w:tcPr>
          <w:p w14:paraId="01CE82C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6A7C198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ในรูปแบบหน้าร้าน</w:t>
            </w:r>
          </w:p>
        </w:tc>
        <w:tc>
          <w:tcPr>
            <w:tcW w:w="810" w:type="dxa"/>
          </w:tcPr>
          <w:p w14:paraId="35EC5F4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52" w:type="dxa"/>
          </w:tcPr>
          <w:p w14:paraId="48112F9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65AADA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FC4FA0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2B8728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90F51E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4BC509A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14:paraId="6110B24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894EAE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691,550</w:t>
            </w:r>
          </w:p>
        </w:tc>
        <w:tc>
          <w:tcPr>
            <w:tcW w:w="270" w:type="dxa"/>
          </w:tcPr>
          <w:p w14:paraId="6404328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012342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70" w:type="dxa"/>
          </w:tcPr>
          <w:p w14:paraId="2567022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CB3B8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52" w:type="dxa"/>
          </w:tcPr>
          <w:p w14:paraId="3EB8B42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EE4999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E4B94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0BA5A67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CEF5DB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35EA604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57" w:type="dxa"/>
          </w:tcPr>
          <w:p w14:paraId="7B7CBCA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5DBD8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4,909,591</w:t>
            </w:r>
          </w:p>
        </w:tc>
        <w:tc>
          <w:tcPr>
            <w:tcW w:w="252" w:type="dxa"/>
          </w:tcPr>
          <w:p w14:paraId="563D289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34AA0B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03617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9C00BA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BC4" w:rsidRPr="000B7330" w14:paraId="213756DB" w14:textId="77777777" w:rsidTr="00E1599A">
        <w:trPr>
          <w:trHeight w:hRule="exact" w:val="64"/>
        </w:trPr>
        <w:tc>
          <w:tcPr>
            <w:tcW w:w="1620" w:type="dxa"/>
          </w:tcPr>
          <w:p w14:paraId="038D31A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38" w:type="dxa"/>
          </w:tcPr>
          <w:p w14:paraId="5AB74E9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4F4FD9" w14:textId="77777777" w:rsidR="00D44BC4" w:rsidRPr="000B7330" w:rsidRDefault="00D44BC4" w:rsidP="00D44BC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0EB712E0" w14:textId="77777777" w:rsidR="00D44BC4" w:rsidRPr="000B7330" w:rsidRDefault="00D44BC4" w:rsidP="00D44BC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05BC317" w14:textId="77777777" w:rsidR="00D44BC4" w:rsidRPr="000B7330" w:rsidRDefault="00D44BC4" w:rsidP="00D44BC4">
            <w:pPr>
              <w:pStyle w:val="acctfourfigures"/>
              <w:tabs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58072B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B17F733" w14:textId="77777777" w:rsidR="00D44BC4" w:rsidRPr="000B7330" w:rsidRDefault="00D44BC4" w:rsidP="00D44BC4">
            <w:pPr>
              <w:pStyle w:val="acctfourfigures"/>
              <w:tabs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73660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31DCFD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BA646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EA9ED2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FCAE9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3C1B4A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  <w:tab w:val="decimal" w:pos="6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93BA16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AB3A7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  <w:tab w:val="decimal" w:pos="6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46EDD4F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D1018B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1108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133E20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E7348B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07B8647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47F35C4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5E29212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6AEAE3C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317C7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8006F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B972A1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6E3526CE" w14:textId="77777777" w:rsidTr="00E1599A">
        <w:trPr>
          <w:trHeight w:hRule="exact" w:val="316"/>
        </w:trPr>
        <w:tc>
          <w:tcPr>
            <w:tcW w:w="1620" w:type="dxa"/>
          </w:tcPr>
          <w:p w14:paraId="630BCB9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บีทูเอส จำกัด</w:t>
            </w:r>
          </w:p>
        </w:tc>
        <w:tc>
          <w:tcPr>
            <w:tcW w:w="1638" w:type="dxa"/>
          </w:tcPr>
          <w:p w14:paraId="568DB33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810" w:type="dxa"/>
          </w:tcPr>
          <w:p w14:paraId="15207B7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1A2DC9E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9A7101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21EBAC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55AF5B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91F56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37F5A0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ADF65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7D0571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AA3EB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434A3C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C1D9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877C2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B29F4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595996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B9F4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7F8A0E8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E5B4F0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3FF42D4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157A571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116AB8DD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642A4A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5B3F84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9AD6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8E969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1CB2A8E3" w14:textId="77777777" w:rsidTr="00E1599A">
        <w:trPr>
          <w:trHeight w:hRule="exact" w:val="316"/>
        </w:trPr>
        <w:tc>
          <w:tcPr>
            <w:tcW w:w="1620" w:type="dxa"/>
          </w:tcPr>
          <w:p w14:paraId="081E8CF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1712E1B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810" w:type="dxa"/>
          </w:tcPr>
          <w:p w14:paraId="4A6AA264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77E4BFE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A2D82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B4A7AAE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3510F0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BA1A4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98F832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A7CCE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D6BBFC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A9592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30CE5D4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DC348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5D89F9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26F880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3BC2270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60BB5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73FF08F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A07ACD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337EAE7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1DF7D67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47EB2E6E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461095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9AFAD6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9C837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66B47E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591BFC76" w14:textId="77777777" w:rsidTr="00E1599A">
        <w:trPr>
          <w:trHeight w:hRule="exact" w:val="316"/>
        </w:trPr>
        <w:tc>
          <w:tcPr>
            <w:tcW w:w="1620" w:type="dxa"/>
          </w:tcPr>
          <w:p w14:paraId="0D05CDE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32B7FA2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คอมแพ็กดิสต์</w:t>
            </w:r>
          </w:p>
        </w:tc>
        <w:tc>
          <w:tcPr>
            <w:tcW w:w="810" w:type="dxa"/>
          </w:tcPr>
          <w:p w14:paraId="57051DC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7A53890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BC741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BE3FC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EA2137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D138A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776837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9EDD5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19E8D1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97FC4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3B5335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7F4F6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415B7C6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037F7E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2E2F268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E4C97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21112F8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B58ECF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0D88806D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48B3994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2D0B53A4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6948C2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BD26CC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A393E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86E436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69C8A3B7" w14:textId="77777777" w:rsidTr="00E1599A">
        <w:trPr>
          <w:trHeight w:hRule="exact" w:val="316"/>
        </w:trPr>
        <w:tc>
          <w:tcPr>
            <w:tcW w:w="1620" w:type="dxa"/>
          </w:tcPr>
          <w:p w14:paraId="21B1305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2598E5B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และอุปกรณ์ที่</w:t>
            </w:r>
          </w:p>
        </w:tc>
        <w:tc>
          <w:tcPr>
            <w:tcW w:w="810" w:type="dxa"/>
          </w:tcPr>
          <w:p w14:paraId="75B111A4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24FEA5F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3178B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05CE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2C2980C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3F4C2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5974E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4E6514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72C8F3B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239EAE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2F46CEB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3292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24F407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56A14D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51AF3C2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A2694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53AE61F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2683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659544D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2A7E1EA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4369E75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DDFC0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1A948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B04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695541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6D263C79" w14:textId="77777777" w:rsidTr="00E1599A">
        <w:trPr>
          <w:trHeight w:hRule="exact" w:val="316"/>
        </w:trPr>
        <w:tc>
          <w:tcPr>
            <w:tcW w:w="1620" w:type="dxa"/>
          </w:tcPr>
          <w:p w14:paraId="513D92C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42339F7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810" w:type="dxa"/>
          </w:tcPr>
          <w:p w14:paraId="5179C8F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252" w:type="dxa"/>
          </w:tcPr>
          <w:p w14:paraId="4820583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E4382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D4BF12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56F916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42AF32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BE7F2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0D21A5B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EDDF73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04623EF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4815795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70" w:type="dxa"/>
          </w:tcPr>
          <w:p w14:paraId="7ADCFDF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087E4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52" w:type="dxa"/>
          </w:tcPr>
          <w:p w14:paraId="5FE1E3A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77E85B4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02C78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0DAD4EF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CBA900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2C33340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57" w:type="dxa"/>
          </w:tcPr>
          <w:p w14:paraId="435FDD3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4FB562D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4,460,558</w:t>
            </w:r>
          </w:p>
        </w:tc>
        <w:tc>
          <w:tcPr>
            <w:tcW w:w="252" w:type="dxa"/>
          </w:tcPr>
          <w:p w14:paraId="7C9CA05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FC1626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E9206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28CC3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BC4" w:rsidRPr="000B7330" w14:paraId="0C90A752" w14:textId="77777777" w:rsidTr="00E1599A">
        <w:trPr>
          <w:trHeight w:hRule="exact" w:val="64"/>
        </w:trPr>
        <w:tc>
          <w:tcPr>
            <w:tcW w:w="1620" w:type="dxa"/>
          </w:tcPr>
          <w:p w14:paraId="6EEAE15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43D3F9C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216D0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B5F9DE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3A496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1F49C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45F966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94E7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FE451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508F1F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2336A90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2FF62C3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A7C97E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  <w:tab w:val="decimal" w:pos="6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D24B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6D61AC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  <w:tab w:val="decimal" w:pos="6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ECE3B2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38BF3DF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B9634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3221A0B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F202A4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2001F74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0678155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47D78D7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3359CB9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6E3574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77A2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036420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4C155A58" w14:textId="77777777" w:rsidTr="00E1599A">
        <w:trPr>
          <w:trHeight w:hRule="exact" w:val="316"/>
        </w:trPr>
        <w:tc>
          <w:tcPr>
            <w:tcW w:w="1620" w:type="dxa"/>
          </w:tcPr>
          <w:p w14:paraId="246FA9E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8" w:type="dxa"/>
          </w:tcPr>
          <w:p w14:paraId="6AD6478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982F7D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06B897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56C3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94D5F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25E04A3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8C7E7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0DB9A0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3B1DF3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9CDB39A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6FD46B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6434CC8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14:paraId="589872E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B7DB3E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52" w:type="dxa"/>
          </w:tcPr>
          <w:p w14:paraId="506C966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70D2479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10DD0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77FBE42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56C96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01C7D0B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9,370,149</w:t>
            </w:r>
          </w:p>
        </w:tc>
        <w:tc>
          <w:tcPr>
            <w:tcW w:w="257" w:type="dxa"/>
          </w:tcPr>
          <w:p w14:paraId="699FECA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747990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9,370,149</w:t>
            </w:r>
          </w:p>
        </w:tc>
        <w:tc>
          <w:tcPr>
            <w:tcW w:w="252" w:type="dxa"/>
          </w:tcPr>
          <w:p w14:paraId="50C61C1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2FD4C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02A1E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09B29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7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D44BC4" w:rsidRPr="000B7330" w14:paraId="4C9311F6" w14:textId="77777777" w:rsidTr="00E1599A">
        <w:trPr>
          <w:trHeight w:hRule="exact" w:val="316"/>
        </w:trPr>
        <w:tc>
          <w:tcPr>
            <w:tcW w:w="1620" w:type="dxa"/>
          </w:tcPr>
          <w:p w14:paraId="6A37B5B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7643F05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768544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68753E3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E0C6C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37AC3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8D6C30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49F9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66A1DB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03F85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735ACDC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9684D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12733C0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3494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9AF66C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0908059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13CC3FE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BB7D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45896F4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47FCAE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</w:tcPr>
          <w:p w14:paraId="7597789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4EF980E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</w:tcPr>
          <w:p w14:paraId="54D24414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18A954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C8D686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EA5C2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4DE3B3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39C5E531" w14:textId="77777777" w:rsidTr="00E1599A">
        <w:trPr>
          <w:trHeight w:hRule="exact" w:val="316"/>
        </w:trPr>
        <w:tc>
          <w:tcPr>
            <w:tcW w:w="1620" w:type="dxa"/>
          </w:tcPr>
          <w:p w14:paraId="4124E7C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DD90B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05B63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02D225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E8C52A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4CB19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614568F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ED96CCE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362FEBD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7731C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BD929B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DAE330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E9656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AE3AE3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9EEAE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AA6EDA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F8B11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FAE450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BD61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703BE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00B7760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19377AE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1D42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9E45C9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8C086C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4CFE4D7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52EDABC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</w:tcPr>
          <w:p w14:paraId="02E41FA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49F172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47B93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9A3EF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6EE7F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3F199BF7" w14:textId="77777777" w:rsidTr="00E1599A">
        <w:trPr>
          <w:trHeight w:hRule="exact" w:val="316"/>
        </w:trPr>
        <w:tc>
          <w:tcPr>
            <w:tcW w:w="1620" w:type="dxa"/>
          </w:tcPr>
          <w:p w14:paraId="77F6694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4332DF34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1A9B02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35D674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31A17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0BB0F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190B4B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0D6A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EE76AC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EF94C3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CED724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C45221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14:paraId="133AD86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8DAD4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3D7B4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AAEF74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55170AD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5C8FC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7A05044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D823E7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78A20F5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7C33C02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</w:tcPr>
          <w:p w14:paraId="68600EC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822F9E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DABD96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A7D7B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C0B787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713C0BC9" w14:textId="77777777" w:rsidTr="00E1599A">
        <w:trPr>
          <w:trHeight w:hRule="exact" w:val="316"/>
        </w:trPr>
        <w:tc>
          <w:tcPr>
            <w:tcW w:w="1620" w:type="dxa"/>
          </w:tcPr>
          <w:p w14:paraId="54811CA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8364A2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5C6A4A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40A8BF8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C8F58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C8071E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69E31F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EF870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91CF21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680133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A6D8A3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  <w:p w14:paraId="175CD932" w14:textId="77777777" w:rsidR="00D44BC4" w:rsidRPr="000B7330" w:rsidRDefault="00D44BC4" w:rsidP="00D44BC4">
            <w:pPr>
              <w:rPr>
                <w:rFonts w:asciiTheme="majorBidi" w:hAnsiTheme="majorBidi" w:cstheme="majorBidi"/>
                <w:rtl/>
                <w:cs/>
                <w:lang w:val="en-GB" w:bidi="ar-SA"/>
              </w:rPr>
            </w:pPr>
          </w:p>
          <w:p w14:paraId="60050BE2" w14:textId="77777777" w:rsidR="00D44BC4" w:rsidRPr="000B7330" w:rsidRDefault="00D44BC4" w:rsidP="00D44BC4">
            <w:pPr>
              <w:rPr>
                <w:rFonts w:asciiTheme="majorBidi" w:hAnsiTheme="majorBidi" w:cstheme="majorBidi"/>
                <w:rtl/>
                <w:cs/>
                <w:lang w:val="en-GB" w:bidi="ar-SA"/>
              </w:rPr>
            </w:pPr>
          </w:p>
          <w:p w14:paraId="3CA5CA33" w14:textId="77777777" w:rsidR="00D44BC4" w:rsidRPr="000B7330" w:rsidRDefault="00D44BC4" w:rsidP="00D44BC4">
            <w:pPr>
              <w:rPr>
                <w:rFonts w:asciiTheme="majorBidi" w:hAnsiTheme="majorBidi" w:cstheme="majorBidi"/>
                <w:rtl/>
                <w:cs/>
                <w:lang w:val="en-GB" w:bidi="ar-SA"/>
              </w:rPr>
            </w:pPr>
          </w:p>
          <w:p w14:paraId="3F4ACBFC" w14:textId="77777777" w:rsidR="00D44BC4" w:rsidRPr="000B7330" w:rsidRDefault="00D44BC4" w:rsidP="00D44BC4">
            <w:pPr>
              <w:rPr>
                <w:rFonts w:asciiTheme="majorBidi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806AF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14:paraId="60959A6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1D64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96791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3AF9D7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339279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F9BC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45F7DA5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07F11A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35D5A87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60AC7A7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</w:tcPr>
          <w:p w14:paraId="53E287D6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481F27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83F6AE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568E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8C5398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4D6005C1" w14:textId="77777777" w:rsidTr="00E1599A">
        <w:trPr>
          <w:trHeight w:hRule="exact" w:val="316"/>
        </w:trPr>
        <w:tc>
          <w:tcPr>
            <w:tcW w:w="1620" w:type="dxa"/>
          </w:tcPr>
          <w:p w14:paraId="279D1CE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516984C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817CA7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BF20F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6015C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0EED3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3470C0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A4B67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4F9CCB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E2FC3F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97D2CF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23240C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14:paraId="4CEC6F6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7AC37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A8BE0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18E4B8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7AF3B2E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246CA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7A68A61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BB9C55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2" w:type="dxa"/>
          </w:tcPr>
          <w:p w14:paraId="40D33DA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2F0A38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8" w:type="dxa"/>
          </w:tcPr>
          <w:p w14:paraId="64BE61E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76BF08C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9BFAE2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9DB1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8A642D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44BC4" w:rsidRPr="000B7330" w14:paraId="272222EB" w14:textId="77777777" w:rsidTr="00E1599A">
        <w:trPr>
          <w:trHeight w:hRule="exact" w:val="316"/>
        </w:trPr>
        <w:tc>
          <w:tcPr>
            <w:tcW w:w="1620" w:type="dxa"/>
          </w:tcPr>
          <w:p w14:paraId="77C9A56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38" w:type="dxa"/>
          </w:tcPr>
          <w:p w14:paraId="0DDBA75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B00B6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2B3256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AD800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14A60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732D24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B8F4E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994F2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7FC08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509B7A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D7A63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4C103AF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2C4F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639EF4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79E14B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8" w:type="dxa"/>
          </w:tcPr>
          <w:p w14:paraId="568DB61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8EF1F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</w:tcPr>
          <w:p w14:paraId="27E4416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AADF59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</w:tcPr>
          <w:p w14:paraId="7EB4892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EFDDC5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1BFB646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647991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7C5E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FF95D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523528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38F0562B" w14:textId="77777777" w:rsidTr="00E1599A">
        <w:trPr>
          <w:trHeight w:hRule="exact" w:val="316"/>
        </w:trPr>
        <w:tc>
          <w:tcPr>
            <w:tcW w:w="1620" w:type="dxa"/>
          </w:tcPr>
          <w:p w14:paraId="63A2605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ออฟฟิศเมท</w:t>
            </w:r>
          </w:p>
        </w:tc>
        <w:tc>
          <w:tcPr>
            <w:tcW w:w="1638" w:type="dxa"/>
          </w:tcPr>
          <w:p w14:paraId="6756FB0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810" w:type="dxa"/>
          </w:tcPr>
          <w:p w14:paraId="0EE99E2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3364164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B6934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CF88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2188A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77B0F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4CD98B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67ED1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74001C1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42A52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EC69A5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AE46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6B9084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7F62D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8" w:type="dxa"/>
          </w:tcPr>
          <w:p w14:paraId="69006E4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94A51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</w:tcPr>
          <w:p w14:paraId="718F304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D3B554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</w:tcPr>
          <w:p w14:paraId="0844589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41078F1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5A09575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367C93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F9E45E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D68D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FDCE95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23BEBA98" w14:textId="77777777" w:rsidTr="00E1599A">
        <w:trPr>
          <w:trHeight w:hRule="exact" w:val="316"/>
        </w:trPr>
        <w:tc>
          <w:tcPr>
            <w:tcW w:w="1620" w:type="dxa"/>
          </w:tcPr>
          <w:p w14:paraId="772685D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ออมนิแฟรนไชส์ </w:t>
            </w:r>
          </w:p>
        </w:tc>
        <w:tc>
          <w:tcPr>
            <w:tcW w:w="1638" w:type="dxa"/>
          </w:tcPr>
          <w:p w14:paraId="1BEA4BC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810" w:type="dxa"/>
          </w:tcPr>
          <w:p w14:paraId="0668BDE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7B4AD0E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3D741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9BF438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9F4DBF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A76FD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F7B690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78C8B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0B8335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97B42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77E6300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E494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8DEDC1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8AD9B3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8" w:type="dxa"/>
          </w:tcPr>
          <w:p w14:paraId="672896C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2D053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</w:tcPr>
          <w:p w14:paraId="292D0BC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029CF7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</w:tcPr>
          <w:p w14:paraId="1F092A4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DA8A18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094A159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A2BB96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A751D1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A698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0E030D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65B81906" w14:textId="77777777" w:rsidTr="00E1599A">
        <w:trPr>
          <w:trHeight w:hRule="exact" w:val="316"/>
        </w:trPr>
        <w:tc>
          <w:tcPr>
            <w:tcW w:w="1620" w:type="dxa"/>
          </w:tcPr>
          <w:p w14:paraId="670910D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638" w:type="dxa"/>
          </w:tcPr>
          <w:p w14:paraId="61D6F33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ระบบแฟรนไชส์</w:t>
            </w:r>
          </w:p>
        </w:tc>
        <w:tc>
          <w:tcPr>
            <w:tcW w:w="810" w:type="dxa"/>
          </w:tcPr>
          <w:p w14:paraId="0E3DAE9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52" w:type="dxa"/>
          </w:tcPr>
          <w:p w14:paraId="6F60C63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A18F4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4703CDCC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7FAEDF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7087006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62859B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5505E47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E1BA60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65BCC50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5DFE57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403,458</w:t>
            </w:r>
          </w:p>
        </w:tc>
        <w:tc>
          <w:tcPr>
            <w:tcW w:w="270" w:type="dxa"/>
          </w:tcPr>
          <w:p w14:paraId="49725E4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98443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403,458</w:t>
            </w:r>
          </w:p>
        </w:tc>
        <w:tc>
          <w:tcPr>
            <w:tcW w:w="252" w:type="dxa"/>
          </w:tcPr>
          <w:p w14:paraId="437D5A6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8" w:type="dxa"/>
          </w:tcPr>
          <w:p w14:paraId="3B010CC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53604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43A1F3B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70F7E7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68742E1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403,458</w:t>
            </w:r>
          </w:p>
        </w:tc>
        <w:tc>
          <w:tcPr>
            <w:tcW w:w="257" w:type="dxa"/>
          </w:tcPr>
          <w:p w14:paraId="4C1825E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5573060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403,458</w:t>
            </w:r>
          </w:p>
        </w:tc>
        <w:tc>
          <w:tcPr>
            <w:tcW w:w="252" w:type="dxa"/>
          </w:tcPr>
          <w:p w14:paraId="38BC199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32E427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B7D6AC" w14:textId="77777777" w:rsidR="00D44BC4" w:rsidRPr="000B7330" w:rsidRDefault="00D44BC4" w:rsidP="00D4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B3545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BC4" w:rsidRPr="000B7330" w14:paraId="03EF4975" w14:textId="77777777" w:rsidTr="00E1599A">
        <w:trPr>
          <w:trHeight w:hRule="exact" w:val="64"/>
        </w:trPr>
        <w:tc>
          <w:tcPr>
            <w:tcW w:w="1620" w:type="dxa"/>
          </w:tcPr>
          <w:p w14:paraId="62A4DF95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6A22404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ab/>
            </w: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ab/>
            </w:r>
          </w:p>
        </w:tc>
        <w:tc>
          <w:tcPr>
            <w:tcW w:w="810" w:type="dxa"/>
          </w:tcPr>
          <w:p w14:paraId="3F07D16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29F8794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51D9C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1DB07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2D06BB8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546FF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058861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BEF2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DB26EC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FB5F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A045BB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400C2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  <w:tab w:val="decimal" w:pos="630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1EC0E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EDB597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8" w:type="dxa"/>
          </w:tcPr>
          <w:p w14:paraId="700464F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1B0F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</w:tcPr>
          <w:p w14:paraId="1D0FDDB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B9561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</w:tcPr>
          <w:p w14:paraId="5527F14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785F99C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069BBD4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FB990B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CF22F6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1313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89B2BE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30CB10E3" w14:textId="77777777" w:rsidTr="00E1599A">
        <w:trPr>
          <w:trHeight w:hRule="exact" w:val="316"/>
        </w:trPr>
        <w:tc>
          <w:tcPr>
            <w:tcW w:w="1620" w:type="dxa"/>
          </w:tcPr>
          <w:p w14:paraId="0DE1C48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เมพ </w:t>
            </w:r>
          </w:p>
        </w:tc>
        <w:tc>
          <w:tcPr>
            <w:tcW w:w="1638" w:type="dxa"/>
          </w:tcPr>
          <w:p w14:paraId="293C48C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810" w:type="dxa"/>
          </w:tcPr>
          <w:p w14:paraId="08C0D1D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83DD20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AF62F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7439FB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2E1180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63366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92A1AC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52219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CDF0A1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92568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000ECB9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5496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FED82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B82E4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</w:tcPr>
          <w:p w14:paraId="24D55F1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EFA9C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</w:tcPr>
          <w:p w14:paraId="5BD0FE0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BAF083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92" w:type="dxa"/>
          </w:tcPr>
          <w:p w14:paraId="04DB41D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A795B0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4CA5DC6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2064D5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6D1D33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A142F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793EBD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4BC4" w:rsidRPr="000B7330" w14:paraId="0F931306" w14:textId="77777777" w:rsidTr="00E1599A">
        <w:trPr>
          <w:trHeight w:hRule="exact" w:val="316"/>
        </w:trPr>
        <w:tc>
          <w:tcPr>
            <w:tcW w:w="1620" w:type="dxa"/>
          </w:tcPr>
          <w:p w14:paraId="7953AB6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คอร์ปอเรชั่น จำกัด</w:t>
            </w:r>
          </w:p>
        </w:tc>
        <w:tc>
          <w:tcPr>
            <w:tcW w:w="1638" w:type="dxa"/>
          </w:tcPr>
          <w:p w14:paraId="19E29D0E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810" w:type="dxa"/>
          </w:tcPr>
          <w:p w14:paraId="25AFDC7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52" w:type="dxa"/>
          </w:tcPr>
          <w:p w14:paraId="66A93B1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54C98E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6691BA1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F9BFF3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1E9A76B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C8F1A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05EC06E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AD0FD2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E8D382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1AAF3E3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14:paraId="4FF2202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C8CBD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52,500</w:t>
            </w:r>
          </w:p>
        </w:tc>
        <w:tc>
          <w:tcPr>
            <w:tcW w:w="252" w:type="dxa"/>
          </w:tcPr>
          <w:p w14:paraId="3040D61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262FCAA" w14:textId="77777777" w:rsidR="00D44BC4" w:rsidRPr="000B7330" w:rsidRDefault="00D44BC4" w:rsidP="00BB2AD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83CF5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5DB5FE5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9EA4EBB" w14:textId="77777777" w:rsidR="00D44BC4" w:rsidRPr="000B7330" w:rsidRDefault="00D44BC4" w:rsidP="00D4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1CDB259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52,500</w:t>
            </w:r>
          </w:p>
        </w:tc>
        <w:tc>
          <w:tcPr>
            <w:tcW w:w="257" w:type="dxa"/>
          </w:tcPr>
          <w:p w14:paraId="1E3DDA8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5F59AF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52,500</w:t>
            </w:r>
          </w:p>
        </w:tc>
        <w:tc>
          <w:tcPr>
            <w:tcW w:w="252" w:type="dxa"/>
          </w:tcPr>
          <w:p w14:paraId="7A464CA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5F827A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5B198" w14:textId="77777777" w:rsidR="00D44BC4" w:rsidRPr="000B7330" w:rsidRDefault="00D44BC4" w:rsidP="00D4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4AE72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BC4" w:rsidRPr="000B7330" w14:paraId="3345D91B" w14:textId="77777777" w:rsidTr="00E1599A">
        <w:trPr>
          <w:trHeight w:hRule="exact" w:val="64"/>
        </w:trPr>
        <w:tc>
          <w:tcPr>
            <w:tcW w:w="1620" w:type="dxa"/>
          </w:tcPr>
          <w:p w14:paraId="184D7BD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6F9586F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681FC7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7397F1F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2AF81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67D206A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9515EF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B52F7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B3E0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6684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DCC5E2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445455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08190B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9973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4B17E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BE113F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34C6FDA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FD1E1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197779C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788581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64A8EB3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F54439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1EB1006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769F48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D7530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985DC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51696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23692EC0" w14:textId="77777777" w:rsidTr="00E1599A">
        <w:trPr>
          <w:trHeight w:hRule="exact" w:val="371"/>
        </w:trPr>
        <w:tc>
          <w:tcPr>
            <w:tcW w:w="1620" w:type="dxa"/>
          </w:tcPr>
          <w:p w14:paraId="19A6B33B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38" w:type="dxa"/>
          </w:tcPr>
          <w:p w14:paraId="2B36B0C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810" w:type="dxa"/>
          </w:tcPr>
          <w:p w14:paraId="6C28B408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08F8CC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1830C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13A8E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A431CE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B991B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14:paraId="5918806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C030EF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C61026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0A4FA02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04181677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2290E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1D8DD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0D7331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AD0E0B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4985A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19921E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AB734C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1715CB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4FD98F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E20B1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DCFE5D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BB05DF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119AC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6CB50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11CA23C6" w14:textId="77777777" w:rsidTr="00E1599A">
        <w:trPr>
          <w:trHeight w:hRule="exact" w:val="324"/>
        </w:trPr>
        <w:tc>
          <w:tcPr>
            <w:tcW w:w="1620" w:type="dxa"/>
          </w:tcPr>
          <w:p w14:paraId="15333C7E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โลจิสติกส์ จำกัด</w:t>
            </w:r>
          </w:p>
        </w:tc>
        <w:tc>
          <w:tcPr>
            <w:tcW w:w="1638" w:type="dxa"/>
          </w:tcPr>
          <w:p w14:paraId="69A45ED9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810" w:type="dxa"/>
          </w:tcPr>
          <w:p w14:paraId="61D7AA0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52" w:type="dxa"/>
          </w:tcPr>
          <w:p w14:paraId="29A3EBA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931B5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768D8823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2EACA04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F8C82B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14:paraId="3C7F09D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70AA07E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5FEE21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5E357CA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44FAFD4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70" w:type="dxa"/>
          </w:tcPr>
          <w:p w14:paraId="6BD2C5D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FFC7C0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52" w:type="dxa"/>
          </w:tcPr>
          <w:p w14:paraId="643012B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34A79A1" w14:textId="77777777" w:rsidR="00D44BC4" w:rsidRPr="000B7330" w:rsidRDefault="00D44BC4" w:rsidP="00BB2AD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28E11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6A5013C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D12E29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788C01B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57" w:type="dxa"/>
          </w:tcPr>
          <w:p w14:paraId="2E2AA62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35358D9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252" w:type="dxa"/>
          </w:tcPr>
          <w:p w14:paraId="6286E9F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CACDC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45EAD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5025E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BC4" w:rsidRPr="000B7330" w14:paraId="132338D9" w14:textId="77777777" w:rsidTr="00E1599A">
        <w:trPr>
          <w:trHeight w:hRule="exact" w:val="64"/>
        </w:trPr>
        <w:tc>
          <w:tcPr>
            <w:tcW w:w="1620" w:type="dxa"/>
          </w:tcPr>
          <w:p w14:paraId="12CB202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159D14A5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62DB251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621EA5F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CD2CF9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720D1F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86E4C7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78EBF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C004D8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2ABDB4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607664A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4EC13A0" w14:textId="77777777" w:rsidR="00D44BC4" w:rsidRPr="000B7330" w:rsidRDefault="00D44BC4" w:rsidP="00D44B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FB9CCC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F288A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7025C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D666AA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7D178D2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FA369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07C9F21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7F1805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D665A6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5A06606D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1AE2E9B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23ED78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FE06E54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55D2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02F2A3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BC4" w:rsidRPr="000B7330" w14:paraId="282667EA" w14:textId="77777777" w:rsidTr="00E1599A">
        <w:trPr>
          <w:trHeight w:hRule="exact" w:val="317"/>
        </w:trPr>
        <w:tc>
          <w:tcPr>
            <w:tcW w:w="1620" w:type="dxa"/>
          </w:tcPr>
          <w:p w14:paraId="4948AA4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13493839"/>
            <w:r w:rsidRPr="000B7330">
              <w:rPr>
                <w:rFonts w:asciiTheme="majorBidi" w:hAnsiTheme="majorBidi" w:cstheme="majorBidi"/>
                <w:sz w:val="24"/>
                <w:szCs w:val="24"/>
              </w:rPr>
              <w:t>COL Vietnam Joint</w:t>
            </w:r>
          </w:p>
        </w:tc>
        <w:tc>
          <w:tcPr>
            <w:tcW w:w="1638" w:type="dxa"/>
          </w:tcPr>
          <w:p w14:paraId="03BA6B80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จำหน่ายเครื่องเขียนและ</w:t>
            </w:r>
          </w:p>
        </w:tc>
        <w:tc>
          <w:tcPr>
            <w:tcW w:w="810" w:type="dxa"/>
          </w:tcPr>
          <w:p w14:paraId="21BAB5F7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2E37B82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05D53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D242A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B54C59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2BC934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D2A9F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EDC3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16E31D6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AA05D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4116DF9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DB210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F4E32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8BA689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24B4F82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360238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59000FEF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2702BBF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544B3C1E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54E1CF1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0B945C9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EB6E9A3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2E0635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B0E516" w14:textId="77777777" w:rsidR="00D44BC4" w:rsidRPr="000B7330" w:rsidRDefault="00D44BC4" w:rsidP="00D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75161EC" w14:textId="77777777" w:rsidR="00D44BC4" w:rsidRPr="000B7330" w:rsidRDefault="00D44BC4" w:rsidP="00D44BC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  <w:tr w:rsidR="00DE597B" w:rsidRPr="000B7330" w14:paraId="12F4834C" w14:textId="77777777" w:rsidTr="00E1599A">
        <w:trPr>
          <w:trHeight w:hRule="exact" w:val="316"/>
        </w:trPr>
        <w:tc>
          <w:tcPr>
            <w:tcW w:w="1620" w:type="dxa"/>
          </w:tcPr>
          <w:p w14:paraId="646D32E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bookmarkStart w:id="2" w:name="_Hlk23264546"/>
            <w:r w:rsidRPr="000B7330">
              <w:rPr>
                <w:rFonts w:asciiTheme="majorBidi" w:hAnsiTheme="majorBidi" w:cstheme="majorBidi"/>
                <w:sz w:val="24"/>
                <w:szCs w:val="24"/>
              </w:rPr>
              <w:t>Stock Company</w:t>
            </w:r>
            <w:bookmarkEnd w:id="2"/>
          </w:p>
        </w:tc>
        <w:tc>
          <w:tcPr>
            <w:tcW w:w="1638" w:type="dxa"/>
          </w:tcPr>
          <w:p w14:paraId="4C47B3C5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810" w:type="dxa"/>
          </w:tcPr>
          <w:p w14:paraId="75C8683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252" w:type="dxa"/>
          </w:tcPr>
          <w:p w14:paraId="2452725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F9AA0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50.99</w:t>
            </w:r>
          </w:p>
        </w:tc>
        <w:tc>
          <w:tcPr>
            <w:tcW w:w="270" w:type="dxa"/>
          </w:tcPr>
          <w:p w14:paraId="49FDC03D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26C4C63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50.99</w:t>
            </w:r>
          </w:p>
        </w:tc>
        <w:tc>
          <w:tcPr>
            <w:tcW w:w="270" w:type="dxa"/>
          </w:tcPr>
          <w:p w14:paraId="65F6097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D53AD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14:paraId="513F67E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0881F74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98,560</w:t>
            </w:r>
          </w:p>
        </w:tc>
        <w:tc>
          <w:tcPr>
            <w:tcW w:w="270" w:type="dxa"/>
          </w:tcPr>
          <w:p w14:paraId="7CF89AB6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854273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50,266</w:t>
            </w:r>
          </w:p>
        </w:tc>
        <w:tc>
          <w:tcPr>
            <w:tcW w:w="270" w:type="dxa"/>
          </w:tcPr>
          <w:p w14:paraId="7F72110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03E00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50,266</w:t>
            </w:r>
          </w:p>
        </w:tc>
        <w:tc>
          <w:tcPr>
            <w:tcW w:w="252" w:type="dxa"/>
          </w:tcPr>
          <w:p w14:paraId="6DB7610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F118775" w14:textId="3A38ABF8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50,266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E86658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14F2A818" w14:textId="0771A032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C275A5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4CC1893B" w14:textId="0A012A4F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37BA7D2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860A13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50,266</w:t>
            </w:r>
          </w:p>
        </w:tc>
        <w:tc>
          <w:tcPr>
            <w:tcW w:w="252" w:type="dxa"/>
          </w:tcPr>
          <w:p w14:paraId="7E1525C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570DA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B26DC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2AE73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97B" w:rsidRPr="000B7330" w14:paraId="65D73EE0" w14:textId="77777777" w:rsidTr="00E1599A">
        <w:trPr>
          <w:trHeight w:hRule="exact" w:val="64"/>
        </w:trPr>
        <w:tc>
          <w:tcPr>
            <w:tcW w:w="1620" w:type="dxa"/>
          </w:tcPr>
          <w:p w14:paraId="495DB71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2B454426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541D0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4EA6A5E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2FFF3CF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D1A42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92FAEE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07B14E1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0C67D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EF9A85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C9CC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dxa"/>
          </w:tcPr>
          <w:p w14:paraId="10D833F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4EA695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515974C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1B72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13D45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690540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49F5689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B2C78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dxa"/>
          </w:tcPr>
          <w:p w14:paraId="35A5E4D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48DF8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dxa"/>
          </w:tcPr>
          <w:p w14:paraId="5EB311B5" w14:textId="77777777" w:rsidR="00DE597B" w:rsidRPr="006C6B8F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16BB2F4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2611D7E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5940D8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BD8141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78F9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A9CA0F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97B" w:rsidRPr="000B7330" w14:paraId="55B76660" w14:textId="77777777" w:rsidTr="00E1599A">
        <w:trPr>
          <w:trHeight w:hRule="exact" w:val="308"/>
        </w:trPr>
        <w:tc>
          <w:tcPr>
            <w:tcW w:w="1620" w:type="dxa"/>
          </w:tcPr>
          <w:p w14:paraId="0D940500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B2S Vietnam</w:t>
            </w:r>
          </w:p>
        </w:tc>
        <w:tc>
          <w:tcPr>
            <w:tcW w:w="1638" w:type="dxa"/>
          </w:tcPr>
          <w:p w14:paraId="02907A8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810" w:type="dxa"/>
          </w:tcPr>
          <w:p w14:paraId="7BB8BF30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798B9F3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C678E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C3007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2F5B5A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7470BD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9DB28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D7088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136F56A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BE0D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CCD7D5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E0EE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9F8D4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EFB242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33A6935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6FE3E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1786C03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7894A7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58FA5F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181EE77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A2D8E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66929B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71D95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C07F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B995D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597B" w:rsidRPr="000B7330" w14:paraId="52BE3C3F" w14:textId="77777777" w:rsidTr="00E1599A">
        <w:trPr>
          <w:trHeight w:hRule="exact" w:val="316"/>
        </w:trPr>
        <w:tc>
          <w:tcPr>
            <w:tcW w:w="1620" w:type="dxa"/>
          </w:tcPr>
          <w:p w14:paraId="77DF4CF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  Company Limited  </w:t>
            </w:r>
          </w:p>
        </w:tc>
        <w:tc>
          <w:tcPr>
            <w:tcW w:w="1638" w:type="dxa"/>
          </w:tcPr>
          <w:p w14:paraId="4C985C4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810" w:type="dxa"/>
          </w:tcPr>
          <w:p w14:paraId="0C18BA4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2BAF0F4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5E92C2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505B9F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ED788C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A60B1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605177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616E4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0D1131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5CC65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380F084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BD272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93756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60AFA4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E2F7EB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B41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192760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AC7A43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27F2D2F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29949F3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5AD6F2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98EFBE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62654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D3E32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BF30C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597B" w:rsidRPr="000B7330" w14:paraId="5A0F1C2F" w14:textId="77777777" w:rsidTr="00E1599A">
        <w:trPr>
          <w:trHeight w:hRule="exact" w:val="316"/>
        </w:trPr>
        <w:tc>
          <w:tcPr>
            <w:tcW w:w="1620" w:type="dxa"/>
          </w:tcPr>
          <w:p w14:paraId="671A187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6F28CC44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คอมแพ็กดิสต์ และ</w:t>
            </w:r>
          </w:p>
        </w:tc>
        <w:tc>
          <w:tcPr>
            <w:tcW w:w="810" w:type="dxa"/>
          </w:tcPr>
          <w:p w14:paraId="0B313A67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7A9A31E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8790C0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6CF9A33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55B63B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E0CCDA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3B452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8EB2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8" w:type="dxa"/>
          </w:tcPr>
          <w:p w14:paraId="74C2B02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ECB8B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7376F15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164F2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E696C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34334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5DA1025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396A1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A165BD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6CEB15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275DC6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E94283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4D6A70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9D3BA6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4AA2ADA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EBB38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654460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597B" w:rsidRPr="000B7330" w14:paraId="4178E254" w14:textId="77777777" w:rsidTr="00E1599A">
        <w:trPr>
          <w:trHeight w:hRule="exact" w:val="387"/>
        </w:trPr>
        <w:tc>
          <w:tcPr>
            <w:tcW w:w="1620" w:type="dxa"/>
          </w:tcPr>
          <w:p w14:paraId="10B9264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9FDEDD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810" w:type="dxa"/>
          </w:tcPr>
          <w:p w14:paraId="0D997971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2" w:type="dxa"/>
          </w:tcPr>
          <w:p w14:paraId="53D4A9F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8907E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400F1F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4" w:type="dxa"/>
          </w:tcPr>
          <w:p w14:paraId="734FBB1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4CA49A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79AC0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29CA0A4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8" w:type="dxa"/>
          </w:tcPr>
          <w:p w14:paraId="46F9D97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7A181ACB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09C8CDE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779060B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8DA92E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</w:p>
        </w:tc>
        <w:tc>
          <w:tcPr>
            <w:tcW w:w="252" w:type="dxa"/>
          </w:tcPr>
          <w:p w14:paraId="7443C7D8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7568E65" w14:textId="2437AE1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EA1AC4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1B5C1098" w14:textId="36C65D3C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F54C3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1E78DDC0" w14:textId="07FBD82A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DDFE27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30FF052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8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 xml:space="preserve">    48,304</w:t>
            </w:r>
          </w:p>
        </w:tc>
        <w:tc>
          <w:tcPr>
            <w:tcW w:w="252" w:type="dxa"/>
          </w:tcPr>
          <w:p w14:paraId="4274BB6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460DE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90F6B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155BE7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97B" w:rsidRPr="000B7330" w14:paraId="70469C3B" w14:textId="77777777" w:rsidTr="00E1599A">
        <w:trPr>
          <w:trHeight w:hRule="exact" w:val="387"/>
        </w:trPr>
        <w:tc>
          <w:tcPr>
            <w:tcW w:w="1620" w:type="dxa"/>
          </w:tcPr>
          <w:p w14:paraId="558F829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D92141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8191DB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695658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64851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1D0A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4" w:type="dxa"/>
          </w:tcPr>
          <w:p w14:paraId="28BDF9E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28A9A0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200140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D0D2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8" w:type="dxa"/>
          </w:tcPr>
          <w:p w14:paraId="07BEB5B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DF377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5B81E8B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A393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6026A7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5BB55D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7ED9B1B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3765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4E5F148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2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0A2AE9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6C0FF93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BD7CB0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6095B47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A395E5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E6493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4841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29D86B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6F78F4C1" w14:textId="77777777" w:rsidTr="00E1599A">
        <w:trPr>
          <w:trHeight w:hRule="exact" w:val="387"/>
        </w:trPr>
        <w:tc>
          <w:tcPr>
            <w:tcW w:w="1620" w:type="dxa"/>
          </w:tcPr>
          <w:p w14:paraId="5FE47DA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5BB4F73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7D9FE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66C1200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FB3C8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CE4A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4" w:type="dxa"/>
          </w:tcPr>
          <w:p w14:paraId="57ED831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CAAC5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342A58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4112A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8" w:type="dxa"/>
          </w:tcPr>
          <w:p w14:paraId="08A3673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BBF648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8E41CA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CB75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52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882820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1C36FA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619F587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10F42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5A72E40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A3411B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06056AC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18DCF53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B8BC1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D14882A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B86396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15167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42CA31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1AE8B8AB" w14:textId="77777777" w:rsidTr="00E1599A">
        <w:trPr>
          <w:trHeight w:hRule="exact" w:val="64"/>
        </w:trPr>
        <w:tc>
          <w:tcPr>
            <w:tcW w:w="1620" w:type="dxa"/>
          </w:tcPr>
          <w:p w14:paraId="0E527CD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0D8BE6CD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B21FDC5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72114A5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5E4C1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899EFA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48D0AE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E8233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9B28E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7DFE4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74912FD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E4B4C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0F80B5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D7C24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45E40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A49DB81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1E769A1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3117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5BC2E92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F76BFC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69A8FE6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1333A0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3E91457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6226EB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1FD90A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A36FC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02CFC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499F4EDA" w14:textId="77777777" w:rsidTr="00E1599A">
        <w:trPr>
          <w:trHeight w:hRule="exact" w:val="316"/>
        </w:trPr>
        <w:tc>
          <w:tcPr>
            <w:tcW w:w="1620" w:type="dxa"/>
          </w:tcPr>
          <w:p w14:paraId="6D01294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ไฮเท็คซ์</w:t>
            </w:r>
          </w:p>
        </w:tc>
        <w:tc>
          <w:tcPr>
            <w:tcW w:w="1638" w:type="dxa"/>
          </w:tcPr>
          <w:p w14:paraId="60994243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810" w:type="dxa"/>
          </w:tcPr>
          <w:p w14:paraId="728FEA77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1622C72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F3FCB3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D63A37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284008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15EAA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D7E2C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4E66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FA7068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178F4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0479E65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852AF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6CEC78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5CA93C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37937F6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8A500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452DFC2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0305B6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2A2F97C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7EDF3FF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55A655F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3D30E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8A335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12CA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7B19F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0CEA9D22" w14:textId="77777777" w:rsidTr="00E1599A">
        <w:trPr>
          <w:trHeight w:hRule="exact" w:val="316"/>
        </w:trPr>
        <w:tc>
          <w:tcPr>
            <w:tcW w:w="1620" w:type="dxa"/>
          </w:tcPr>
          <w:p w14:paraId="7FA0D76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อินเตอร์แอคทีฟ</w:t>
            </w:r>
          </w:p>
        </w:tc>
        <w:tc>
          <w:tcPr>
            <w:tcW w:w="1638" w:type="dxa"/>
          </w:tcPr>
          <w:p w14:paraId="5875C026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810" w:type="dxa"/>
          </w:tcPr>
          <w:p w14:paraId="38595157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559240C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6CC321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AB6D3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58A637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1605A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E3871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C2A31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8F7C7D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9F060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3C475CF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C6D55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F2268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ABC8898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3DD1059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D11C1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6F2EB5A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DFCB79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131B0A1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F60160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39474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46F847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539D32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67283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7D6DD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7EB22AB0" w14:textId="77777777" w:rsidTr="00E1599A">
        <w:trPr>
          <w:trHeight w:hRule="exact" w:val="316"/>
        </w:trPr>
        <w:tc>
          <w:tcPr>
            <w:tcW w:w="1620" w:type="dxa"/>
          </w:tcPr>
          <w:p w14:paraId="1F9AC94A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38" w:type="dxa"/>
          </w:tcPr>
          <w:p w14:paraId="1028EE9B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810" w:type="dxa"/>
          </w:tcPr>
          <w:p w14:paraId="0D56782B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494CC48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11BCCF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926DA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686792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FE308A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CF40E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91F0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202926C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C1F0F7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5C462EE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2922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2E0FD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122F9A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55D1801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2C0A88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719D003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F1EEF2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50C9F15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E3CF46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3378935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3B969E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6B2112C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D9E47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381E551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E597B" w:rsidRPr="000B7330" w14:paraId="3EE28C29" w14:textId="77777777" w:rsidTr="00E1599A">
        <w:trPr>
          <w:trHeight w:hRule="exact" w:val="316"/>
        </w:trPr>
        <w:tc>
          <w:tcPr>
            <w:tcW w:w="1620" w:type="dxa"/>
          </w:tcPr>
          <w:p w14:paraId="141CA703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2A3FE85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810" w:type="dxa"/>
          </w:tcPr>
          <w:p w14:paraId="70C15208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52" w:type="dxa"/>
          </w:tcPr>
          <w:p w14:paraId="4374E37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647D92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70" w:type="dxa"/>
          </w:tcPr>
          <w:p w14:paraId="3D625D1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019B51B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70" w:type="dxa"/>
          </w:tcPr>
          <w:p w14:paraId="3E99CE9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964D4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270" w:type="dxa"/>
          </w:tcPr>
          <w:p w14:paraId="7A20198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C801D5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270" w:type="dxa"/>
          </w:tcPr>
          <w:p w14:paraId="19F38A60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F10359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6,250</w:t>
            </w:r>
          </w:p>
        </w:tc>
        <w:tc>
          <w:tcPr>
            <w:tcW w:w="270" w:type="dxa"/>
          </w:tcPr>
          <w:p w14:paraId="1BE44B2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23EF9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6,250</w:t>
            </w:r>
          </w:p>
        </w:tc>
        <w:tc>
          <w:tcPr>
            <w:tcW w:w="252" w:type="dxa"/>
          </w:tcPr>
          <w:p w14:paraId="1DAB0DD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63F658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268CCA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6F3E35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56494A2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2EA6EE8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6,250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57" w:type="dxa"/>
          </w:tcPr>
          <w:p w14:paraId="5518BB2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30D1B84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6,250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52" w:type="dxa"/>
          </w:tcPr>
          <w:p w14:paraId="7896D966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E1F0FF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B3945A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C4F079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97B" w:rsidRPr="000B7330" w14:paraId="5E4FF7A7" w14:textId="77777777" w:rsidTr="00E1599A">
        <w:trPr>
          <w:trHeight w:hRule="exact" w:val="64"/>
        </w:trPr>
        <w:tc>
          <w:tcPr>
            <w:tcW w:w="1620" w:type="dxa"/>
          </w:tcPr>
          <w:p w14:paraId="1427E11B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8" w:type="dxa"/>
          </w:tcPr>
          <w:p w14:paraId="58F384FA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1413F31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0F22028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6C7088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FBC1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6FFF1B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E98D4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DE417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2A6E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D49037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16E47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4A487DB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B4A9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E3A5C4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FF2D13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150A7C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409E9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010A38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5F47DE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1754DBD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2D83099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1714E0E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7056E24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65F1B9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B258C1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A03C95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246589A3" w14:textId="77777777" w:rsidTr="00E1599A">
        <w:trPr>
          <w:trHeight w:hRule="exact" w:val="316"/>
        </w:trPr>
        <w:tc>
          <w:tcPr>
            <w:tcW w:w="1620" w:type="dxa"/>
          </w:tcPr>
          <w:p w14:paraId="3CDCB4D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ฟิวเจอร์พลัส</w:t>
            </w:r>
          </w:p>
          <w:p w14:paraId="7A12302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38" w:type="dxa"/>
          </w:tcPr>
          <w:p w14:paraId="26CF6EFD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แฟรนไชส์ร้าน</w:t>
            </w:r>
          </w:p>
        </w:tc>
        <w:tc>
          <w:tcPr>
            <w:tcW w:w="810" w:type="dxa"/>
          </w:tcPr>
          <w:p w14:paraId="7EE1B9BF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349FCC6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7224C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F99C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CE6086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C4BE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58AEA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1901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272990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64877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68AEB53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B64B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03708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F00159F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414A724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E7E2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2709B99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B229F04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A3B344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C51106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1CEF61B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6846D98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16D17F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D3DF8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57F016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482F717F" w14:textId="77777777" w:rsidTr="00E1599A">
        <w:trPr>
          <w:trHeight w:hRule="exact" w:val="316"/>
        </w:trPr>
        <w:tc>
          <w:tcPr>
            <w:tcW w:w="1620" w:type="dxa"/>
          </w:tcPr>
          <w:p w14:paraId="665DF520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38" w:type="dxa"/>
          </w:tcPr>
          <w:p w14:paraId="3D91AE55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810" w:type="dxa"/>
          </w:tcPr>
          <w:p w14:paraId="18D9C753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75C089D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674593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8F6CA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48C64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EC13D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C2352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F459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3C9E3CF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356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960B5A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03E4EF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745D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1EE741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3E75D6E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0DF83A1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D8C126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447684E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D5714E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4468799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770CFE1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87D156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1AA978A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84466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E8D67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8D3960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5FDD7391" w14:textId="77777777" w:rsidTr="00E1599A">
        <w:trPr>
          <w:trHeight w:hRule="exact" w:val="316"/>
        </w:trPr>
        <w:tc>
          <w:tcPr>
            <w:tcW w:w="1620" w:type="dxa"/>
          </w:tcPr>
          <w:p w14:paraId="5F21DEA4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31671AB0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810" w:type="dxa"/>
          </w:tcPr>
          <w:p w14:paraId="5B7794FF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52" w:type="dxa"/>
          </w:tcPr>
          <w:p w14:paraId="159BEA4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977985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C1CD0D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884DCF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C1EACA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D34FB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68A6551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88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501BD20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56558C51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2AF4F29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120B6BA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2E264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14:paraId="14807E77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08065F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D35F5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</w:tcPr>
          <w:p w14:paraId="5FFD341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FC44C12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78A70FB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57" w:type="dxa"/>
          </w:tcPr>
          <w:p w14:paraId="3C132D7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46C3C81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52" w:type="dxa"/>
          </w:tcPr>
          <w:p w14:paraId="5FDF9AA7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03CEE6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91E6CA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4FAE4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97B" w:rsidRPr="000B7330" w14:paraId="5445E9D4" w14:textId="77777777" w:rsidTr="00E1599A">
        <w:trPr>
          <w:trHeight w:hRule="exact" w:val="64"/>
        </w:trPr>
        <w:tc>
          <w:tcPr>
            <w:tcW w:w="1620" w:type="dxa"/>
          </w:tcPr>
          <w:p w14:paraId="4DA76E19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B37888E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7E7067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69AAD77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A18C4F9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496F02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3345E71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17F02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65674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8F27B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8" w:type="dxa"/>
          </w:tcPr>
          <w:p w14:paraId="7CBB15A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16"/>
                <w:tab w:val="decimal" w:pos="35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3B6225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7130E640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FE2A05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9EFCE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E59D45B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6734931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FC49C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77A812E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5E9915E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6C7A833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3089412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42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B254E4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138EE89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23B13F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538F90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4B73A5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597B" w:rsidRPr="000B7330" w14:paraId="7E6BD0E4" w14:textId="77777777" w:rsidTr="00E1599A">
        <w:trPr>
          <w:trHeight w:hRule="exact" w:val="316"/>
        </w:trPr>
        <w:tc>
          <w:tcPr>
            <w:tcW w:w="1620" w:type="dxa"/>
          </w:tcPr>
          <w:p w14:paraId="19285C22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8" w:type="dxa"/>
          </w:tcPr>
          <w:p w14:paraId="3C635054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90D8766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dxa"/>
          </w:tcPr>
          <w:p w14:paraId="2710289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F1650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E4871" w14:textId="77777777" w:rsidR="00DE597B" w:rsidRPr="000B7330" w:rsidRDefault="00DE597B" w:rsidP="00DE5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2EDCAA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7852E7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540FA7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E948A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8" w:type="dxa"/>
          </w:tcPr>
          <w:p w14:paraId="5A94A6A6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CA1DCD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BE5FFBD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57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70" w:type="dxa"/>
          </w:tcPr>
          <w:p w14:paraId="5190CD53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21D6EC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57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52" w:type="dxa"/>
          </w:tcPr>
          <w:p w14:paraId="1C3EF98C" w14:textId="77777777" w:rsidR="00DE597B" w:rsidRPr="000B7330" w:rsidRDefault="00DE597B" w:rsidP="00D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6F83339" w14:textId="0E6524B1" w:rsidR="00DE597B" w:rsidRPr="00637C1F" w:rsidRDefault="00DE597B" w:rsidP="00DE597B">
            <w:pPr>
              <w:pStyle w:val="acctfourfigures"/>
              <w:tabs>
                <w:tab w:val="clear" w:pos="765"/>
                <w:tab w:val="decimal" w:pos="72"/>
                <w:tab w:val="left" w:pos="210"/>
                <w:tab w:val="center" w:pos="29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(98,570)</w:t>
            </w:r>
          </w:p>
        </w:tc>
        <w:tc>
          <w:tcPr>
            <w:tcW w:w="270" w:type="dxa"/>
          </w:tcPr>
          <w:p w14:paraId="6AD1D07F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0E387A39" w14:textId="1EBE29E6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7B58758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7A15FC01" w14:textId="1E58E436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667,208</w:t>
            </w:r>
          </w:p>
        </w:tc>
        <w:tc>
          <w:tcPr>
            <w:tcW w:w="257" w:type="dxa"/>
          </w:tcPr>
          <w:p w14:paraId="3871A5AE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7AEDCCAA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765,778</w:t>
            </w:r>
          </w:p>
        </w:tc>
        <w:tc>
          <w:tcPr>
            <w:tcW w:w="252" w:type="dxa"/>
          </w:tcPr>
          <w:p w14:paraId="0FD18867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46A8798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E0CA8E" w14:textId="77777777" w:rsidR="00DE597B" w:rsidRPr="000B7330" w:rsidRDefault="00DE597B" w:rsidP="00DE5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C778A4" w14:textId="77777777" w:rsidR="00DE597B" w:rsidRPr="000B7330" w:rsidRDefault="00DE597B" w:rsidP="00DE597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939A634" w14:textId="77777777" w:rsidR="00241C57" w:rsidRPr="000B7330" w:rsidRDefault="00241C57" w:rsidP="00AD0CD0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28"/>
          <w:szCs w:val="28"/>
        </w:rPr>
      </w:pPr>
    </w:p>
    <w:p w14:paraId="38850B3D" w14:textId="76A2DA15" w:rsidR="00DE597B" w:rsidRDefault="00DE597B" w:rsidP="00DE597B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562E0">
        <w:rPr>
          <w:rFonts w:asciiTheme="majorBidi" w:hAnsiTheme="majorBidi" w:cs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1562E0">
        <w:rPr>
          <w:rFonts w:asciiTheme="majorBidi" w:hAnsiTheme="majorBidi" w:cstheme="majorBidi" w:hint="eastAsia"/>
          <w:sz w:val="30"/>
          <w:szCs w:val="30"/>
        </w:rPr>
        <w:t> </w:t>
      </w:r>
      <w:r w:rsidRPr="001562E0">
        <w:rPr>
          <w:rFonts w:asciiTheme="majorBidi" w:hAnsiTheme="majorBidi" w:cstheme="majorBidi"/>
          <w:sz w:val="30"/>
          <w:szCs w:val="30"/>
        </w:rPr>
        <w:t>30 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562E0">
        <w:rPr>
          <w:rFonts w:asciiTheme="majorBidi" w:hAnsiTheme="majorBidi" w:cstheme="majorBidi" w:hint="eastAsia"/>
          <w:sz w:val="30"/>
          <w:szCs w:val="30"/>
        </w:rPr>
        <w:t> </w:t>
      </w:r>
      <w:r w:rsidRPr="001562E0">
        <w:rPr>
          <w:rFonts w:asciiTheme="majorBidi" w:hAnsiTheme="majorBidi" w:cstheme="majorBidi"/>
          <w:sz w:val="30"/>
          <w:szCs w:val="30"/>
        </w:rPr>
        <w:t>2562 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กลุ่มบริษัทรับรู้ค่าเผื่อจากการด้อยค่าเงินลงทุนใน</w:t>
      </w:r>
      <w:r w:rsidRPr="001562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62E0">
        <w:rPr>
          <w:rFonts w:asciiTheme="majorBidi" w:hAnsiTheme="majorBidi" w:cstheme="majorBidi"/>
          <w:sz w:val="30"/>
          <w:szCs w:val="30"/>
        </w:rPr>
        <w:t>COL Vietnam Joint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562E0">
        <w:rPr>
          <w:rFonts w:asciiTheme="majorBidi" w:hAnsiTheme="majorBidi" w:cstheme="majorBidi"/>
          <w:sz w:val="30"/>
          <w:szCs w:val="30"/>
        </w:rPr>
        <w:t>Stock Company</w:t>
      </w:r>
      <w:r w:rsidRPr="001562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562E0">
        <w:t xml:space="preserve"> </w:t>
      </w:r>
      <w:r w:rsidRPr="001562E0">
        <w:rPr>
          <w:rFonts w:asciiTheme="majorBidi" w:hAnsiTheme="majorBidi" w:cstheme="majorBidi"/>
          <w:sz w:val="30"/>
          <w:szCs w:val="30"/>
        </w:rPr>
        <w:t>B</w:t>
      </w:r>
      <w:r w:rsidRPr="001562E0">
        <w:rPr>
          <w:rFonts w:asciiTheme="majorBidi" w:hAnsiTheme="majorBidi" w:cs="Angsana New"/>
          <w:sz w:val="30"/>
          <w:szCs w:val="30"/>
          <w:cs/>
        </w:rPr>
        <w:t>2</w:t>
      </w:r>
      <w:r w:rsidRPr="001562E0">
        <w:rPr>
          <w:rFonts w:asciiTheme="majorBidi" w:hAnsiTheme="majorBidi" w:cstheme="majorBidi"/>
          <w:sz w:val="30"/>
          <w:szCs w:val="30"/>
        </w:rPr>
        <w:t>S Vietnam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562E0">
        <w:rPr>
          <w:rFonts w:asciiTheme="majorBidi" w:hAnsiTheme="majorBidi" w:cstheme="majorBidi"/>
          <w:sz w:val="30"/>
          <w:szCs w:val="30"/>
        </w:rPr>
        <w:t xml:space="preserve">Company Limited 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50.27</w:t>
      </w:r>
      <w:r w:rsidRPr="001562E0">
        <w:rPr>
          <w:rFonts w:asciiTheme="majorBidi" w:hAnsiTheme="majorBidi" w:cstheme="majorBidi"/>
          <w:sz w:val="30"/>
          <w:szCs w:val="30"/>
        </w:rPr>
        <w:t> 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562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48.30</w:t>
      </w:r>
      <w:r w:rsidRPr="001562E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01C8B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GoBack"/>
      <w:bookmarkEnd w:id="3"/>
      <w:r w:rsidRPr="001562E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562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62E0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กลุ่มบริษัทมีแผนจะหยุดการดำเนินงานในบริษัทดังกล่าว</w:t>
      </w:r>
    </w:p>
    <w:p w14:paraId="630CF248" w14:textId="77777777" w:rsidR="00DE597B" w:rsidRDefault="00DE597B" w:rsidP="00DE597B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30"/>
          <w:szCs w:val="30"/>
        </w:rPr>
      </w:pPr>
    </w:p>
    <w:p w14:paraId="02B7AD2B" w14:textId="77777777" w:rsidR="00DE597B" w:rsidRPr="000B7330" w:rsidRDefault="00DE597B" w:rsidP="00DE597B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</w:t>
      </w:r>
    </w:p>
    <w:p w14:paraId="7F6B7446" w14:textId="77777777" w:rsidR="00D67496" w:rsidRPr="000B7330" w:rsidRDefault="00D67496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  <w:sectPr w:rsidR="00D67496" w:rsidRPr="000B7330" w:rsidSect="000B733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858A7DA" w14:textId="77777777" w:rsidR="00804175" w:rsidRPr="000B7330" w:rsidRDefault="00804175" w:rsidP="000D147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C2C2AF0" w14:textId="77777777" w:rsidR="009917A0" w:rsidRPr="005C113C" w:rsidRDefault="009917A0" w:rsidP="000D14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14:paraId="257823BD" w14:textId="77777777" w:rsidR="00B61365" w:rsidRPr="000B7330" w:rsidRDefault="00B61365" w:rsidP="000D14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0B733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40516B" w:rsidRPr="000B7330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B7330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0516B" w:rsidRPr="000B73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CFFC861" w14:textId="77777777" w:rsidR="009917A0" w:rsidRPr="005C113C" w:rsidRDefault="009917A0" w:rsidP="000D14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252"/>
        <w:gridCol w:w="12"/>
        <w:gridCol w:w="1071"/>
        <w:gridCol w:w="12"/>
        <w:gridCol w:w="226"/>
        <w:gridCol w:w="21"/>
        <w:gridCol w:w="1353"/>
        <w:gridCol w:w="18"/>
        <w:gridCol w:w="220"/>
        <w:gridCol w:w="29"/>
        <w:gridCol w:w="1091"/>
        <w:gridCol w:w="28"/>
        <w:gridCol w:w="210"/>
        <w:gridCol w:w="58"/>
        <w:gridCol w:w="1337"/>
        <w:gridCol w:w="6"/>
      </w:tblGrid>
      <w:tr w:rsidR="005C113C" w:rsidRPr="007C495A" w14:paraId="0254FEA0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4BB6E5FD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21511309"/>
          </w:p>
        </w:tc>
        <w:tc>
          <w:tcPr>
            <w:tcW w:w="130" w:type="pct"/>
          </w:tcPr>
          <w:p w14:paraId="42A1EFF4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4" w:type="pct"/>
            <w:gridSpan w:val="14"/>
            <w:tcBorders>
              <w:bottom w:val="single" w:sz="4" w:space="0" w:color="auto"/>
            </w:tcBorders>
          </w:tcPr>
          <w:p w14:paraId="597F43B3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5C113C" w:rsidRPr="007C495A" w14:paraId="1EBBB620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11B8F660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C3874" w:rsidRPr="006836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CC3874" w:rsidRPr="006836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</w:tcPr>
          <w:p w14:paraId="7FD087D5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DF7E7B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2562</w:t>
            </w:r>
          </w:p>
        </w:tc>
        <w:tc>
          <w:tcPr>
            <w:tcW w:w="122" w:type="pct"/>
            <w:gridSpan w:val="2"/>
            <w:tcBorders>
              <w:top w:val="single" w:sz="4" w:space="0" w:color="auto"/>
            </w:tcBorders>
          </w:tcPr>
          <w:p w14:paraId="2A825D7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1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649227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2561</w:t>
            </w:r>
          </w:p>
        </w:tc>
      </w:tr>
      <w:tr w:rsidR="005C113C" w:rsidRPr="007C495A" w14:paraId="149CDDA7" w14:textId="77777777" w:rsidTr="00A9225B">
        <w:trPr>
          <w:gridAfter w:val="1"/>
          <w:wAfter w:w="3" w:type="pct"/>
          <w:trHeight w:hRule="exact" w:val="1947"/>
          <w:tblHeader/>
        </w:trPr>
        <w:tc>
          <w:tcPr>
            <w:tcW w:w="1943" w:type="pct"/>
          </w:tcPr>
          <w:p w14:paraId="2246B860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C110C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6A87D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13AA6EB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1222413E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72DA005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3C60B802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657FF68C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2" w:type="pct"/>
            <w:gridSpan w:val="2"/>
            <w:tcBorders>
              <w:top w:val="single" w:sz="4" w:space="0" w:color="auto"/>
            </w:tcBorders>
          </w:tcPr>
          <w:p w14:paraId="7922402F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3205376C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0D2BF6E4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และรายการปรับปรุงต้นทุน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2" w:type="pct"/>
            <w:gridSpan w:val="2"/>
          </w:tcPr>
          <w:p w14:paraId="6AAB3555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4529FA09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766A0448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5C333644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33B5AF23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2" w:type="pct"/>
            <w:gridSpan w:val="2"/>
          </w:tcPr>
          <w:p w14:paraId="5C0CA2C9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6BCDE763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5532B028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และรายการปรับปรุงต้นทุน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C113C" w:rsidRPr="007C495A" w14:paraId="06C10A0E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60F01174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</w:tcPr>
          <w:p w14:paraId="74DA7B69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4" w:type="pct"/>
            <w:gridSpan w:val="14"/>
          </w:tcPr>
          <w:p w14:paraId="7CBD570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C113C" w:rsidRPr="007C495A" w14:paraId="2E4E59B6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36AB7275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ที่ดิน</w:t>
            </w: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30" w:type="pct"/>
          </w:tcPr>
          <w:p w14:paraId="6A52D542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06CC2E41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260</w:t>
            </w:r>
          </w:p>
        </w:tc>
        <w:tc>
          <w:tcPr>
            <w:tcW w:w="122" w:type="pct"/>
            <w:gridSpan w:val="2"/>
          </w:tcPr>
          <w:p w14:paraId="62172EF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2E714173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2" w:type="pct"/>
            <w:gridSpan w:val="2"/>
          </w:tcPr>
          <w:p w14:paraId="49E8A77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7D6CDC56" w14:textId="77777777" w:rsidR="005C113C" w:rsidRPr="006836CB" w:rsidRDefault="005C113C" w:rsidP="00A66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2" w:type="pct"/>
            <w:gridSpan w:val="2"/>
          </w:tcPr>
          <w:p w14:paraId="544DCF38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48137A79" w14:textId="77777777" w:rsidR="005C113C" w:rsidRPr="006836CB" w:rsidRDefault="005C113C" w:rsidP="00A66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113C" w:rsidRPr="007C495A" w14:paraId="0C9E2AFD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0ED4683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0" w:type="pct"/>
          </w:tcPr>
          <w:p w14:paraId="05AF02AA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2605F0D4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61,143</w:t>
            </w:r>
          </w:p>
        </w:tc>
        <w:tc>
          <w:tcPr>
            <w:tcW w:w="122" w:type="pct"/>
            <w:gridSpan w:val="2"/>
          </w:tcPr>
          <w:p w14:paraId="4CF4A9E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612758FD" w14:textId="77777777" w:rsidR="005C113C" w:rsidRPr="006836CB" w:rsidRDefault="00D44BC4" w:rsidP="009D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(235)</w:t>
            </w:r>
          </w:p>
        </w:tc>
        <w:tc>
          <w:tcPr>
            <w:tcW w:w="122" w:type="pct"/>
            <w:gridSpan w:val="2"/>
          </w:tcPr>
          <w:p w14:paraId="3D8DB9B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011AE9EB" w14:textId="77777777" w:rsidR="005C113C" w:rsidRPr="006836CB" w:rsidRDefault="000B741E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367,938</w:t>
            </w:r>
          </w:p>
        </w:tc>
        <w:tc>
          <w:tcPr>
            <w:tcW w:w="122" w:type="pct"/>
            <w:gridSpan w:val="2"/>
          </w:tcPr>
          <w:p w14:paraId="008C8B95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2AD370E1" w14:textId="77777777" w:rsidR="005C113C" w:rsidRPr="006836CB" w:rsidRDefault="005C113C" w:rsidP="00A9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(945)</w:t>
            </w:r>
          </w:p>
        </w:tc>
      </w:tr>
      <w:tr w:rsidR="005C113C" w:rsidRPr="007C495A" w14:paraId="008E1DF0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2AE3DC6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0" w:type="pct"/>
          </w:tcPr>
          <w:p w14:paraId="028C1FC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54AAB1EC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10,11</w:t>
            </w:r>
            <w:r w:rsidR="009D3429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2" w:type="pct"/>
            <w:gridSpan w:val="2"/>
          </w:tcPr>
          <w:p w14:paraId="3378908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334D5F6A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913E20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2" w:type="pct"/>
            <w:gridSpan w:val="2"/>
          </w:tcPr>
          <w:p w14:paraId="3A522D3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7D9D6A4C" w14:textId="77777777" w:rsidR="005C113C" w:rsidRPr="006836CB" w:rsidRDefault="00325988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16,232</w:t>
            </w:r>
          </w:p>
        </w:tc>
        <w:tc>
          <w:tcPr>
            <w:tcW w:w="122" w:type="pct"/>
            <w:gridSpan w:val="2"/>
          </w:tcPr>
          <w:p w14:paraId="1B03E53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7F7D2F57" w14:textId="77777777" w:rsidR="005C113C" w:rsidRPr="006836CB" w:rsidRDefault="005C113C" w:rsidP="00A9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(46</w:t>
            </w:r>
            <w:r w:rsidR="00F707AF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13C" w:rsidRPr="007C495A" w14:paraId="0045C205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671F211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0" w:type="pct"/>
          </w:tcPr>
          <w:p w14:paraId="3044F281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601815EE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34,866</w:t>
            </w:r>
          </w:p>
        </w:tc>
        <w:tc>
          <w:tcPr>
            <w:tcW w:w="122" w:type="pct"/>
            <w:gridSpan w:val="2"/>
          </w:tcPr>
          <w:p w14:paraId="170E27D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151B8840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(1,282)</w:t>
            </w:r>
          </w:p>
        </w:tc>
        <w:tc>
          <w:tcPr>
            <w:tcW w:w="122" w:type="pct"/>
            <w:gridSpan w:val="2"/>
          </w:tcPr>
          <w:p w14:paraId="5C46BF9D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2131C500" w14:textId="77777777" w:rsidR="005C113C" w:rsidRPr="006836CB" w:rsidRDefault="008363EB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545,483</w:t>
            </w:r>
          </w:p>
        </w:tc>
        <w:tc>
          <w:tcPr>
            <w:tcW w:w="122" w:type="pct"/>
            <w:gridSpan w:val="2"/>
          </w:tcPr>
          <w:p w14:paraId="0D5F581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1DC3EC1C" w14:textId="77777777" w:rsidR="005C113C" w:rsidRPr="006836CB" w:rsidRDefault="005C113C" w:rsidP="00A9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</w:t>
            </w:r>
            <w:r w:rsidR="00F707AF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1,680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13C" w:rsidRPr="007C495A" w14:paraId="549C52B1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0F30F71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0" w:type="pct"/>
          </w:tcPr>
          <w:p w14:paraId="6484B6FA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526C79CE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1050D5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1050D5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954</w:t>
            </w:r>
          </w:p>
        </w:tc>
        <w:tc>
          <w:tcPr>
            <w:tcW w:w="122" w:type="pct"/>
            <w:gridSpan w:val="2"/>
          </w:tcPr>
          <w:p w14:paraId="2689AFD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0B2BF3C6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(1,136)</w:t>
            </w:r>
          </w:p>
        </w:tc>
        <w:tc>
          <w:tcPr>
            <w:tcW w:w="122" w:type="pct"/>
            <w:gridSpan w:val="2"/>
          </w:tcPr>
          <w:p w14:paraId="3033A18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47C8DDDC" w14:textId="77777777" w:rsidR="005C113C" w:rsidRPr="006836CB" w:rsidRDefault="008363EB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70,193</w:t>
            </w:r>
          </w:p>
        </w:tc>
        <w:tc>
          <w:tcPr>
            <w:tcW w:w="122" w:type="pct"/>
            <w:gridSpan w:val="2"/>
          </w:tcPr>
          <w:p w14:paraId="7FF419A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52885E73" w14:textId="77777777" w:rsidR="005C113C" w:rsidRPr="006836CB" w:rsidRDefault="005C113C" w:rsidP="00A9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(7,</w:t>
            </w:r>
            <w:r w:rsidR="00150AE1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487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13C" w:rsidRPr="007C495A" w14:paraId="5EE8AE67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0C1D463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30" w:type="pct"/>
          </w:tcPr>
          <w:p w14:paraId="5A1C684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0ED85424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2" w:type="pct"/>
            <w:gridSpan w:val="2"/>
          </w:tcPr>
          <w:p w14:paraId="1C20AA58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2C33AD77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2" w:type="pct"/>
            <w:gridSpan w:val="2"/>
          </w:tcPr>
          <w:p w14:paraId="55926A3F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6D02DFAE" w14:textId="77777777" w:rsidR="005C113C" w:rsidRPr="006836CB" w:rsidRDefault="008363EB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590</w:t>
            </w:r>
          </w:p>
        </w:tc>
        <w:tc>
          <w:tcPr>
            <w:tcW w:w="122" w:type="pct"/>
            <w:gridSpan w:val="2"/>
          </w:tcPr>
          <w:p w14:paraId="224C0C86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5A894353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113C" w:rsidRPr="007C495A" w14:paraId="2C95A91E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1F778AC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0" w:type="pct"/>
          </w:tcPr>
          <w:p w14:paraId="481484BB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5634E4DB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913E20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913E20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060</w:t>
            </w:r>
          </w:p>
        </w:tc>
        <w:tc>
          <w:tcPr>
            <w:tcW w:w="122" w:type="pct"/>
            <w:gridSpan w:val="2"/>
          </w:tcPr>
          <w:p w14:paraId="463C871D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</w:tcPr>
          <w:p w14:paraId="1B185069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(37,126)</w:t>
            </w:r>
          </w:p>
        </w:tc>
        <w:tc>
          <w:tcPr>
            <w:tcW w:w="122" w:type="pct"/>
            <w:gridSpan w:val="2"/>
          </w:tcPr>
          <w:p w14:paraId="0ED17CB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</w:tcPr>
          <w:p w14:paraId="15A9AD7B" w14:textId="77777777" w:rsidR="005C113C" w:rsidRPr="006836CB" w:rsidRDefault="008363EB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117,736</w:t>
            </w:r>
          </w:p>
        </w:tc>
        <w:tc>
          <w:tcPr>
            <w:tcW w:w="122" w:type="pct"/>
            <w:gridSpan w:val="2"/>
          </w:tcPr>
          <w:p w14:paraId="297101FB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</w:tcPr>
          <w:p w14:paraId="6F65B9CC" w14:textId="77777777" w:rsidR="005C113C" w:rsidRPr="006836CB" w:rsidRDefault="005C113C" w:rsidP="00A9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0650A9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891,913</w:t>
            </w: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13C" w:rsidRPr="007C495A" w14:paraId="2DDB04BF" w14:textId="77777777" w:rsidTr="00A9225B">
        <w:trPr>
          <w:gridAfter w:val="1"/>
          <w:wAfter w:w="3" w:type="pct"/>
          <w:trHeight w:hRule="exact" w:val="374"/>
          <w:tblHeader/>
        </w:trPr>
        <w:tc>
          <w:tcPr>
            <w:tcW w:w="1943" w:type="pct"/>
          </w:tcPr>
          <w:p w14:paraId="0485ADDB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0" w:type="pct"/>
          </w:tcPr>
          <w:p w14:paraId="176B68C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E5E73" w14:textId="77777777" w:rsidR="005C113C" w:rsidRPr="006836CB" w:rsidRDefault="00D44BC4" w:rsidP="0046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20</w:t>
            </w:r>
            <w:r w:rsidR="00913E20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913E20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397</w:t>
            </w:r>
          </w:p>
        </w:tc>
        <w:tc>
          <w:tcPr>
            <w:tcW w:w="122" w:type="pct"/>
            <w:gridSpan w:val="2"/>
          </w:tcPr>
          <w:p w14:paraId="6C9A2D4D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8E6C5" w14:textId="77777777" w:rsidR="005C113C" w:rsidRPr="006836CB" w:rsidRDefault="00D44BC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(39,8</w:t>
            </w:r>
            <w:r w:rsidR="00913E20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2" w:type="pct"/>
            <w:gridSpan w:val="2"/>
          </w:tcPr>
          <w:p w14:paraId="434A00E3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10DEE8" w14:textId="77777777" w:rsidR="005C113C" w:rsidRPr="006836CB" w:rsidRDefault="00EE66B2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</w:t>
            </w:r>
            <w:r w:rsidR="005C113C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18</w:t>
            </w:r>
            <w:r w:rsidR="005C113C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172</w:t>
            </w:r>
          </w:p>
        </w:tc>
        <w:tc>
          <w:tcPr>
            <w:tcW w:w="122" w:type="pct"/>
            <w:gridSpan w:val="2"/>
          </w:tcPr>
          <w:p w14:paraId="674426F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7FD3E" w14:textId="77777777" w:rsidR="005C113C" w:rsidRPr="006836CB" w:rsidRDefault="005C113C" w:rsidP="00D4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</w:t>
            </w:r>
            <w:r w:rsidR="00EE66B2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932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EE66B2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490</w:t>
            </w: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5C113C" w:rsidRPr="007C495A" w14:paraId="4A69E330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4651E954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4F712277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0" w:type="pct"/>
            <w:gridSpan w:val="14"/>
            <w:tcBorders>
              <w:bottom w:val="single" w:sz="4" w:space="0" w:color="auto"/>
            </w:tcBorders>
          </w:tcPr>
          <w:p w14:paraId="42441F1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13C" w:rsidRPr="007C495A" w14:paraId="67521146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5B3D91DC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810EE" w:rsidRPr="006836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6836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7810EE" w:rsidRPr="006836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" w:type="pct"/>
            <w:gridSpan w:val="2"/>
          </w:tcPr>
          <w:p w14:paraId="64119490" w14:textId="77777777" w:rsidR="005C113C" w:rsidRPr="006836CB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7D4AE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2562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</w:tcBorders>
          </w:tcPr>
          <w:p w14:paraId="0EAE692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0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05386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2561</w:t>
            </w:r>
          </w:p>
        </w:tc>
      </w:tr>
      <w:tr w:rsidR="005C113C" w:rsidRPr="007C495A" w14:paraId="15B6EF54" w14:textId="77777777" w:rsidTr="00A9225B">
        <w:trPr>
          <w:trHeight w:hRule="exact" w:val="1965"/>
          <w:tblHeader/>
        </w:trPr>
        <w:tc>
          <w:tcPr>
            <w:tcW w:w="1943" w:type="pct"/>
          </w:tcPr>
          <w:p w14:paraId="526D914E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C463C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F5106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0643C3C" w14:textId="77777777" w:rsidR="005C113C" w:rsidRPr="007C495A" w:rsidRDefault="005C113C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2067703D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3B498E9B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0FF0AC4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1F0CC1DC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4775C7A6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</w:tcBorders>
          </w:tcPr>
          <w:p w14:paraId="0C790406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199C100E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และรายการปรับปรุงต้นทุน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8" w:type="pct"/>
            <w:gridSpan w:val="2"/>
          </w:tcPr>
          <w:p w14:paraId="1320B391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68958A47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BE6C65F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6F54F8A9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29D4568B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38" w:type="pct"/>
            <w:gridSpan w:val="2"/>
          </w:tcPr>
          <w:p w14:paraId="5208E2BE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39EF8178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3446A865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และรายการปรับปรุงต้นทุน</w:t>
            </w:r>
            <w:r w:rsidRPr="007C495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7C495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C113C" w:rsidRPr="006836CB" w14:paraId="3EC3A44E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26082BA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  <w:gridSpan w:val="2"/>
          </w:tcPr>
          <w:p w14:paraId="2280749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0" w:type="pct"/>
            <w:gridSpan w:val="14"/>
          </w:tcPr>
          <w:p w14:paraId="3505E8E0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C113C" w:rsidRPr="007C495A" w14:paraId="34E24206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72831063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ที่ดิน</w:t>
            </w: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36" w:type="pct"/>
            <w:gridSpan w:val="2"/>
          </w:tcPr>
          <w:p w14:paraId="29188DD1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2E055B7A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260</w:t>
            </w:r>
          </w:p>
        </w:tc>
        <w:tc>
          <w:tcPr>
            <w:tcW w:w="127" w:type="pct"/>
            <w:gridSpan w:val="2"/>
          </w:tcPr>
          <w:p w14:paraId="1E9314E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0B961453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" w:type="pct"/>
            <w:gridSpan w:val="2"/>
          </w:tcPr>
          <w:p w14:paraId="17967A4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02DE1CF6" w14:textId="77777777" w:rsidR="005C113C" w:rsidRPr="006836CB" w:rsidRDefault="005C113C" w:rsidP="006A6F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</w:tcPr>
          <w:p w14:paraId="1E09C610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8000C3C" w14:textId="77777777" w:rsidR="005C113C" w:rsidRPr="006836CB" w:rsidRDefault="005C113C" w:rsidP="006A6F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113C" w:rsidRPr="007C495A" w14:paraId="6ADB293C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670BAD21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6" w:type="pct"/>
            <w:gridSpan w:val="2"/>
          </w:tcPr>
          <w:p w14:paraId="45FDB9BB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31CB269B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415</w:t>
            </w:r>
          </w:p>
        </w:tc>
        <w:tc>
          <w:tcPr>
            <w:tcW w:w="127" w:type="pct"/>
            <w:gridSpan w:val="2"/>
          </w:tcPr>
          <w:p w14:paraId="5994E2D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3FCE7C50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(104)</w:t>
            </w:r>
          </w:p>
        </w:tc>
        <w:tc>
          <w:tcPr>
            <w:tcW w:w="128" w:type="pct"/>
            <w:gridSpan w:val="2"/>
          </w:tcPr>
          <w:p w14:paraId="6F83E3B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31C4282B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9,961</w:t>
            </w:r>
          </w:p>
        </w:tc>
        <w:tc>
          <w:tcPr>
            <w:tcW w:w="138" w:type="pct"/>
            <w:gridSpan w:val="2"/>
          </w:tcPr>
          <w:p w14:paraId="4D45CC1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09B47437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(199)</w:t>
            </w:r>
          </w:p>
        </w:tc>
      </w:tr>
      <w:tr w:rsidR="005C113C" w:rsidRPr="007C495A" w14:paraId="7B615F27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74C9D908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6" w:type="pct"/>
            <w:gridSpan w:val="2"/>
          </w:tcPr>
          <w:p w14:paraId="7E97FA05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275F843C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4,17</w:t>
            </w:r>
            <w:r w:rsidR="00913E20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  <w:gridSpan w:val="2"/>
          </w:tcPr>
          <w:p w14:paraId="1660B35D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16CDA7CB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128" w:type="pct"/>
            <w:gridSpan w:val="2"/>
          </w:tcPr>
          <w:p w14:paraId="6AAAC24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33EC0C17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4,119</w:t>
            </w:r>
          </w:p>
        </w:tc>
        <w:tc>
          <w:tcPr>
            <w:tcW w:w="138" w:type="pct"/>
            <w:gridSpan w:val="2"/>
          </w:tcPr>
          <w:p w14:paraId="0198903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54E18138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(451)</w:t>
            </w:r>
          </w:p>
          <w:p w14:paraId="6A27291E" w14:textId="77777777" w:rsidR="0030344A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(2,702)</w:t>
            </w:r>
          </w:p>
        </w:tc>
      </w:tr>
      <w:tr w:rsidR="005C113C" w:rsidRPr="007C495A" w14:paraId="53CD1518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618C53A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6" w:type="pct"/>
            <w:gridSpan w:val="2"/>
          </w:tcPr>
          <w:p w14:paraId="5F720A81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3509D2BA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</w:t>
            </w:r>
            <w:r w:rsidR="00913E20"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7" w:type="pct"/>
            <w:gridSpan w:val="2"/>
          </w:tcPr>
          <w:p w14:paraId="54E5F79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15577941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(384)</w:t>
            </w:r>
          </w:p>
        </w:tc>
        <w:tc>
          <w:tcPr>
            <w:tcW w:w="128" w:type="pct"/>
            <w:gridSpan w:val="2"/>
          </w:tcPr>
          <w:p w14:paraId="57D36497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63C6D49D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9,109</w:t>
            </w:r>
          </w:p>
        </w:tc>
        <w:tc>
          <w:tcPr>
            <w:tcW w:w="138" w:type="pct"/>
            <w:gridSpan w:val="2"/>
          </w:tcPr>
          <w:p w14:paraId="5DD76A1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2C0EEDFF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(2,702)</w:t>
            </w:r>
          </w:p>
        </w:tc>
      </w:tr>
      <w:tr w:rsidR="005C113C" w:rsidRPr="007C495A" w14:paraId="75193720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7DAF222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6" w:type="pct"/>
            <w:gridSpan w:val="2"/>
          </w:tcPr>
          <w:p w14:paraId="42BEAD67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280F23E8" w14:textId="77777777" w:rsidR="005C113C" w:rsidRPr="006836CB" w:rsidRDefault="001050D5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504</w:t>
            </w:r>
          </w:p>
        </w:tc>
        <w:tc>
          <w:tcPr>
            <w:tcW w:w="127" w:type="pct"/>
            <w:gridSpan w:val="2"/>
          </w:tcPr>
          <w:p w14:paraId="67E14CCD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494C464A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(300)</w:t>
            </w:r>
          </w:p>
        </w:tc>
        <w:tc>
          <w:tcPr>
            <w:tcW w:w="128" w:type="pct"/>
            <w:gridSpan w:val="2"/>
          </w:tcPr>
          <w:p w14:paraId="0E315B5A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168A56B4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5,695</w:t>
            </w:r>
          </w:p>
        </w:tc>
        <w:tc>
          <w:tcPr>
            <w:tcW w:w="138" w:type="pct"/>
            <w:gridSpan w:val="2"/>
          </w:tcPr>
          <w:p w14:paraId="542CE40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59358416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(6,497)</w:t>
            </w:r>
          </w:p>
        </w:tc>
      </w:tr>
      <w:tr w:rsidR="005C113C" w:rsidRPr="007C495A" w14:paraId="5943E857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6364BF7C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36" w:type="pct"/>
            <w:gridSpan w:val="2"/>
          </w:tcPr>
          <w:p w14:paraId="2B12D17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0BF983EB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gridSpan w:val="2"/>
          </w:tcPr>
          <w:p w14:paraId="7E4673C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</w:tcPr>
          <w:p w14:paraId="6FD3CBD1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" w:type="pct"/>
            <w:gridSpan w:val="2"/>
          </w:tcPr>
          <w:p w14:paraId="2B3EF1F6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</w:tcPr>
          <w:p w14:paraId="28D52689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579</w:t>
            </w:r>
          </w:p>
        </w:tc>
        <w:tc>
          <w:tcPr>
            <w:tcW w:w="138" w:type="pct"/>
            <w:gridSpan w:val="2"/>
          </w:tcPr>
          <w:p w14:paraId="14342A24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30416EC9" w14:textId="77777777" w:rsidR="005C113C" w:rsidRPr="006836CB" w:rsidRDefault="0030344A" w:rsidP="00AA2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C113C" w:rsidRPr="007C495A" w14:paraId="4354FF1C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1D352AD9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6" w:type="pct"/>
            <w:gridSpan w:val="2"/>
          </w:tcPr>
          <w:p w14:paraId="1BB98720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37818442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1,220</w:t>
            </w:r>
          </w:p>
        </w:tc>
        <w:tc>
          <w:tcPr>
            <w:tcW w:w="127" w:type="pct"/>
            <w:gridSpan w:val="2"/>
          </w:tcPr>
          <w:p w14:paraId="7EBBA333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  <w:tcBorders>
              <w:bottom w:val="single" w:sz="4" w:space="0" w:color="auto"/>
            </w:tcBorders>
          </w:tcPr>
          <w:p w14:paraId="7F70E9D0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(260)</w:t>
            </w:r>
          </w:p>
        </w:tc>
        <w:tc>
          <w:tcPr>
            <w:tcW w:w="128" w:type="pct"/>
            <w:gridSpan w:val="2"/>
          </w:tcPr>
          <w:p w14:paraId="29C6CE5E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4AE7C517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10,240</w:t>
            </w:r>
          </w:p>
        </w:tc>
        <w:tc>
          <w:tcPr>
            <w:tcW w:w="138" w:type="pct"/>
            <w:gridSpan w:val="2"/>
          </w:tcPr>
          <w:p w14:paraId="3880CE2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</w:tcPr>
          <w:p w14:paraId="4070D2D5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(12,299)</w:t>
            </w:r>
          </w:p>
        </w:tc>
      </w:tr>
      <w:tr w:rsidR="005C113C" w:rsidRPr="007C495A" w14:paraId="2F27DF3B" w14:textId="77777777" w:rsidTr="00A9225B">
        <w:trPr>
          <w:trHeight w:hRule="exact" w:val="374"/>
          <w:tblHeader/>
        </w:trPr>
        <w:tc>
          <w:tcPr>
            <w:tcW w:w="1943" w:type="pct"/>
          </w:tcPr>
          <w:p w14:paraId="2ECBA4D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  <w:gridSpan w:val="2"/>
          </w:tcPr>
          <w:p w14:paraId="557EE959" w14:textId="77777777" w:rsidR="005C113C" w:rsidRPr="007C495A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AEC1A" w14:textId="77777777" w:rsidR="005C113C" w:rsidRPr="006836CB" w:rsidRDefault="001050D5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6,8</w:t>
            </w:r>
            <w:r w:rsidR="00913E20"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27" w:type="pct"/>
            <w:gridSpan w:val="2"/>
          </w:tcPr>
          <w:p w14:paraId="03D06316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5FAF6" w14:textId="77777777" w:rsidR="005C113C" w:rsidRPr="006836CB" w:rsidRDefault="00147E14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(1,070)</w:t>
            </w:r>
          </w:p>
        </w:tc>
        <w:tc>
          <w:tcPr>
            <w:tcW w:w="128" w:type="pct"/>
            <w:gridSpan w:val="2"/>
          </w:tcPr>
          <w:p w14:paraId="0529AF02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2B88B7" w14:textId="77777777" w:rsidR="005C113C" w:rsidRPr="006836CB" w:rsidRDefault="00624B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39,703</w:t>
            </w:r>
          </w:p>
        </w:tc>
        <w:tc>
          <w:tcPr>
            <w:tcW w:w="138" w:type="pct"/>
            <w:gridSpan w:val="2"/>
          </w:tcPr>
          <w:p w14:paraId="402895AB" w14:textId="77777777" w:rsidR="005C113C" w:rsidRPr="006836CB" w:rsidRDefault="005C113C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029C02" w14:textId="77777777" w:rsidR="005C113C" w:rsidRPr="006836CB" w:rsidRDefault="0030344A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6836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(22,148)</w:t>
            </w:r>
          </w:p>
        </w:tc>
      </w:tr>
    </w:tbl>
    <w:bookmarkEnd w:id="4"/>
    <w:p w14:paraId="27ABA07E" w14:textId="77777777" w:rsidR="008A1561" w:rsidRPr="000B7330" w:rsidRDefault="008A1561" w:rsidP="000D147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  <w:tab w:val="left" w:pos="540"/>
          <w:tab w:val="num" w:pos="567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14:paraId="7E38D53D" w14:textId="77777777" w:rsidR="00272A14" w:rsidRPr="000B7330" w:rsidRDefault="00272A14" w:rsidP="000D147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02"/>
        <w:gridCol w:w="1168"/>
        <w:gridCol w:w="270"/>
        <w:gridCol w:w="1247"/>
        <w:gridCol w:w="273"/>
        <w:gridCol w:w="1181"/>
        <w:gridCol w:w="272"/>
        <w:gridCol w:w="1243"/>
      </w:tblGrid>
      <w:tr w:rsidR="00272A14" w:rsidRPr="000B7330" w14:paraId="0F20F4B1" w14:textId="77777777" w:rsidTr="001B2046">
        <w:tc>
          <w:tcPr>
            <w:tcW w:w="1452" w:type="pct"/>
          </w:tcPr>
          <w:p w14:paraId="655992B3" w14:textId="77777777" w:rsidR="00272A14" w:rsidRPr="000B7330" w:rsidRDefault="00272A14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385DBB83" w14:textId="77777777" w:rsidR="00272A14" w:rsidRPr="000B7330" w:rsidRDefault="00272A14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pct"/>
            <w:gridSpan w:val="3"/>
            <w:tcBorders>
              <w:bottom w:val="single" w:sz="4" w:space="0" w:color="auto"/>
            </w:tcBorders>
          </w:tcPr>
          <w:p w14:paraId="7EEF6C4C" w14:textId="77777777" w:rsidR="00272A14" w:rsidRPr="000B7330" w:rsidRDefault="00272A14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421AAC66" w14:textId="77777777" w:rsidR="00272A14" w:rsidRPr="000B7330" w:rsidRDefault="00272A14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9" w:type="pct"/>
            <w:gridSpan w:val="3"/>
            <w:tcBorders>
              <w:bottom w:val="single" w:sz="4" w:space="0" w:color="auto"/>
            </w:tcBorders>
          </w:tcPr>
          <w:p w14:paraId="1454AA96" w14:textId="77777777" w:rsidR="00272A14" w:rsidRPr="000B7330" w:rsidRDefault="00272A14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0516B" w:rsidRPr="000B7330" w14:paraId="2C1A50B5" w14:textId="77777777" w:rsidTr="001B2046">
        <w:trPr>
          <w:trHeight w:val="425"/>
        </w:trPr>
        <w:tc>
          <w:tcPr>
            <w:tcW w:w="1452" w:type="pct"/>
          </w:tcPr>
          <w:p w14:paraId="7E57E69D" w14:textId="77777777" w:rsidR="0040516B" w:rsidRPr="000B7330" w:rsidRDefault="0040516B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D371DB5" w14:textId="77777777" w:rsidR="0040516B" w:rsidRPr="000B7330" w:rsidRDefault="0040516B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106" w:firstLine="1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67B6839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75A006B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2CEB4B4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8" w:type="pct"/>
          </w:tcPr>
          <w:p w14:paraId="7EF74131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E8CF2E7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7" w:type="pct"/>
          </w:tcPr>
          <w:p w14:paraId="304F7CBC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3" w:type="pct"/>
          </w:tcPr>
          <w:p w14:paraId="7470F2AA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40516B" w:rsidRPr="000B7330" w14:paraId="21940B1C" w14:textId="77777777" w:rsidTr="001B2046">
        <w:trPr>
          <w:trHeight w:val="425"/>
        </w:trPr>
        <w:tc>
          <w:tcPr>
            <w:tcW w:w="1452" w:type="pct"/>
          </w:tcPr>
          <w:p w14:paraId="0896E76E" w14:textId="77777777" w:rsidR="0040516B" w:rsidRPr="000B7330" w:rsidRDefault="0040516B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203918DE" w14:textId="77777777" w:rsidR="0040516B" w:rsidRPr="000B7330" w:rsidRDefault="0040516B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106" w:firstLine="1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14:paraId="497BAF13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28F84F1C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58FFAB87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148" w:type="pct"/>
          </w:tcPr>
          <w:p w14:paraId="63644962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196031A9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14:paraId="1A5DD9F1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3" w:type="pct"/>
          </w:tcPr>
          <w:p w14:paraId="1D7EB936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40516B" w:rsidRPr="000B7330" w14:paraId="338DB589" w14:textId="77777777" w:rsidTr="001B2046">
        <w:tc>
          <w:tcPr>
            <w:tcW w:w="1452" w:type="pct"/>
          </w:tcPr>
          <w:p w14:paraId="477AF761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88" w:type="pct"/>
          </w:tcPr>
          <w:p w14:paraId="537125A5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060" w:type="pct"/>
            <w:gridSpan w:val="7"/>
          </w:tcPr>
          <w:p w14:paraId="36BE09E0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0516B" w:rsidRPr="000B7330" w14:paraId="50EA75D5" w14:textId="77777777" w:rsidTr="001B2046">
        <w:tc>
          <w:tcPr>
            <w:tcW w:w="1452" w:type="pct"/>
          </w:tcPr>
          <w:p w14:paraId="5E7A1678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88" w:type="pct"/>
          </w:tcPr>
          <w:p w14:paraId="0CBCE14C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2" w:type="pct"/>
          </w:tcPr>
          <w:p w14:paraId="451BE312" w14:textId="77777777" w:rsidR="0040516B" w:rsidRPr="000B7330" w:rsidRDefault="00D67AF3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A945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4,452</w:t>
            </w:r>
          </w:p>
        </w:tc>
        <w:tc>
          <w:tcPr>
            <w:tcW w:w="146" w:type="pct"/>
          </w:tcPr>
          <w:p w14:paraId="59E307CC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5AF0A47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55,605</w:t>
            </w:r>
          </w:p>
        </w:tc>
        <w:tc>
          <w:tcPr>
            <w:tcW w:w="148" w:type="pct"/>
          </w:tcPr>
          <w:p w14:paraId="572A3895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C99076" w14:textId="77777777" w:rsidR="0040516B" w:rsidRPr="000B7330" w:rsidRDefault="00B86B52" w:rsidP="000D147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15,254</w:t>
            </w:r>
          </w:p>
        </w:tc>
        <w:tc>
          <w:tcPr>
            <w:tcW w:w="147" w:type="pct"/>
          </w:tcPr>
          <w:p w14:paraId="14B7BAAA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780BD49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7,973</w:t>
            </w:r>
          </w:p>
        </w:tc>
      </w:tr>
      <w:tr w:rsidR="0040516B" w:rsidRPr="000B7330" w14:paraId="688B68C5" w14:textId="77777777" w:rsidTr="001B2046">
        <w:tc>
          <w:tcPr>
            <w:tcW w:w="1452" w:type="pct"/>
          </w:tcPr>
          <w:p w14:paraId="4DB73DD3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88" w:type="pct"/>
          </w:tcPr>
          <w:p w14:paraId="09CBB281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68BB316" w14:textId="77777777" w:rsidR="0040516B" w:rsidRPr="000B7330" w:rsidRDefault="00D67AF3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</w:t>
            </w:r>
            <w:r w:rsidR="00A945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40,565</w:t>
            </w:r>
          </w:p>
        </w:tc>
        <w:tc>
          <w:tcPr>
            <w:tcW w:w="146" w:type="pct"/>
          </w:tcPr>
          <w:p w14:paraId="186243FD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CD6F118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2,131,783</w:t>
            </w:r>
          </w:p>
        </w:tc>
        <w:tc>
          <w:tcPr>
            <w:tcW w:w="148" w:type="pct"/>
          </w:tcPr>
          <w:p w14:paraId="2CEBD154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DCA526A" w14:textId="77777777" w:rsidR="0040516B" w:rsidRPr="000B7330" w:rsidRDefault="00147E14" w:rsidP="000D147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683,379</w:t>
            </w:r>
          </w:p>
        </w:tc>
        <w:tc>
          <w:tcPr>
            <w:tcW w:w="147" w:type="pct"/>
          </w:tcPr>
          <w:p w14:paraId="05C8909E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A60A448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599,019</w:t>
            </w:r>
          </w:p>
        </w:tc>
      </w:tr>
      <w:tr w:rsidR="0040516B" w:rsidRPr="000B7330" w14:paraId="63973F60" w14:textId="77777777" w:rsidTr="001B2046">
        <w:tc>
          <w:tcPr>
            <w:tcW w:w="1452" w:type="pct"/>
          </w:tcPr>
          <w:p w14:paraId="473F4F44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88" w:type="pct"/>
          </w:tcPr>
          <w:p w14:paraId="62D0CDA6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F6E535C" w14:textId="77777777" w:rsidR="0040516B" w:rsidRPr="000B7330" w:rsidRDefault="00D67AF3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2,105,017</w:t>
            </w:r>
          </w:p>
        </w:tc>
        <w:tc>
          <w:tcPr>
            <w:tcW w:w="146" w:type="pct"/>
          </w:tcPr>
          <w:p w14:paraId="4680EC81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5AFDE2E9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2,187,388</w:t>
            </w:r>
          </w:p>
        </w:tc>
        <w:tc>
          <w:tcPr>
            <w:tcW w:w="148" w:type="pct"/>
          </w:tcPr>
          <w:p w14:paraId="58F6DA83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129B393" w14:textId="77777777" w:rsidR="0040516B" w:rsidRPr="000B7330" w:rsidRDefault="00147E14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698,633</w:t>
            </w:r>
          </w:p>
        </w:tc>
        <w:tc>
          <w:tcPr>
            <w:tcW w:w="147" w:type="pct"/>
          </w:tcPr>
          <w:p w14:paraId="07DADC08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237D946" w14:textId="77777777" w:rsidR="0040516B" w:rsidRPr="000B7330" w:rsidRDefault="0040516B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606,992</w:t>
            </w:r>
          </w:p>
        </w:tc>
      </w:tr>
    </w:tbl>
    <w:p w14:paraId="3C6723E9" w14:textId="77777777" w:rsidR="00630259" w:rsidRPr="000B7330" w:rsidRDefault="00630259" w:rsidP="000D147A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BD979E9" w14:textId="77777777" w:rsidR="0080473F" w:rsidRPr="000B7330" w:rsidRDefault="0080473F" w:rsidP="000D147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14:paraId="4126B86F" w14:textId="77777777" w:rsidR="0080473F" w:rsidRPr="000B7330" w:rsidRDefault="0080473F" w:rsidP="000D147A">
      <w:pPr>
        <w:spacing w:line="240" w:lineRule="auto"/>
        <w:rPr>
          <w:rFonts w:asciiTheme="majorBidi" w:hAnsiTheme="majorBidi" w:cstheme="majorBidi"/>
          <w:sz w:val="24"/>
          <w:szCs w:val="24"/>
          <w:lang w:val="th-TH" w:eastAsia="x-none"/>
        </w:rPr>
      </w:pPr>
    </w:p>
    <w:p w14:paraId="057E5D88" w14:textId="294310DA" w:rsidR="0080473F" w:rsidRPr="000B7330" w:rsidRDefault="0080473F" w:rsidP="000D147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เมื่อวันที่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 5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เมษายน</w:t>
      </w:r>
      <w:r w:rsidRPr="000B7330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>20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>400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วัน</w:t>
      </w:r>
      <w:r w:rsidRPr="000B7330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72711D">
        <w:rPr>
          <w:rFonts w:asciiTheme="majorBidi" w:hAnsiTheme="majorBidi" w:cstheme="majorBidi" w:hint="cs"/>
          <w:sz w:val="30"/>
          <w:szCs w:val="30"/>
          <w:cs/>
          <w:lang w:eastAsia="ja-JP"/>
        </w:rPr>
        <w:t>ดังกล่าว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0B7330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F217F0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>2562</w:t>
      </w:r>
      <w:r w:rsidRPr="000B7330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และต้นทุนบริการในอดีตเพิ่มขึ้นสำหรับงวด</w:t>
      </w:r>
      <w:r w:rsidR="00DC21CE">
        <w:rPr>
          <w:rFonts w:asciiTheme="majorBidi" w:hAnsiTheme="majorBidi" w:cstheme="majorBidi" w:hint="cs"/>
          <w:sz w:val="30"/>
          <w:szCs w:val="30"/>
          <w:cs/>
          <w:lang w:eastAsia="ja-JP"/>
        </w:rPr>
        <w:t>เก้า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เดือนสิ้นสุดวันเดียวกันในงบการเงินรวมและงบการเงินเฉพาะกิจการจำนวน</w:t>
      </w:r>
      <w:r w:rsidRPr="000B7330">
        <w:rPr>
          <w:rFonts w:asciiTheme="majorBidi" w:hAnsiTheme="majorBidi" w:cstheme="majorBidi"/>
          <w:sz w:val="30"/>
          <w:szCs w:val="30"/>
          <w:rtl/>
          <w:lang w:eastAsia="ja-JP" w:bidi="ar-SA"/>
        </w:rPr>
        <w:t xml:space="preserve"> </w:t>
      </w:r>
      <w:r w:rsidRPr="00632C17">
        <w:rPr>
          <w:rFonts w:asciiTheme="majorBidi" w:hAnsiTheme="majorBidi" w:cstheme="majorBidi"/>
          <w:sz w:val="30"/>
          <w:szCs w:val="30"/>
          <w:lang w:eastAsia="ja-JP"/>
        </w:rPr>
        <w:t>24.16</w:t>
      </w:r>
      <w:r w:rsidRPr="00632C17">
        <w:rPr>
          <w:rFonts w:asciiTheme="majorBidi" w:hAnsiTheme="majorBidi" w:cstheme="majorBidi"/>
          <w:sz w:val="30"/>
          <w:szCs w:val="30"/>
          <w:rtl/>
          <w:cs/>
          <w:lang w:eastAsia="ja-JP"/>
        </w:rPr>
        <w:t xml:space="preserve"> </w:t>
      </w:r>
      <w:r w:rsidRPr="00632C17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632C17">
        <w:rPr>
          <w:rFonts w:asciiTheme="majorBidi" w:hAnsiTheme="majorBidi" w:cstheme="majorBidi"/>
          <w:sz w:val="30"/>
          <w:szCs w:val="30"/>
          <w:rtl/>
          <w:cs/>
          <w:lang w:eastAsia="ja-JP"/>
        </w:rPr>
        <w:t xml:space="preserve"> </w:t>
      </w:r>
      <w:r w:rsidRPr="00632C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และ </w:t>
      </w:r>
      <w:r w:rsidR="00F341E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           </w:t>
      </w:r>
      <w:r w:rsidRPr="00632C17">
        <w:rPr>
          <w:rFonts w:asciiTheme="majorBidi" w:hAnsiTheme="majorBidi" w:cstheme="majorBidi"/>
          <w:sz w:val="30"/>
          <w:szCs w:val="30"/>
          <w:lang w:eastAsia="ja-JP"/>
        </w:rPr>
        <w:t xml:space="preserve">9.40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ตามลำดับ</w:t>
      </w:r>
    </w:p>
    <w:p w14:paraId="5BD6F0C3" w14:textId="77777777" w:rsidR="0080473F" w:rsidRPr="000B7330" w:rsidRDefault="0080473F" w:rsidP="000D147A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14:paraId="5FDF582F" w14:textId="77777777" w:rsidR="00CB6394" w:rsidRPr="000B7330" w:rsidRDefault="00804175" w:rsidP="000D147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</w:t>
      </w:r>
      <w:r w:rsidR="002B3621" w:rsidRPr="000B7330">
        <w:rPr>
          <w:rFonts w:asciiTheme="majorBidi" w:hAnsiTheme="majorBidi" w:cstheme="majorBidi"/>
          <w:sz w:val="30"/>
          <w:szCs w:val="30"/>
          <w:u w:val="none"/>
          <w:cs/>
        </w:rPr>
        <w:t>ดำเนินงาน</w:t>
      </w:r>
      <w:r w:rsidR="0034675B" w:rsidRPr="000B7330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1646D9C5" w14:textId="77777777" w:rsidR="004B3497" w:rsidRPr="000B7330" w:rsidRDefault="004B3497" w:rsidP="000D147A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</w:p>
    <w:p w14:paraId="371D141D" w14:textId="77777777" w:rsidR="00453103" w:rsidRPr="000B7330" w:rsidRDefault="00D04974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กลุ่มบริษัทดำเนินกิจการในส่วนงานธุรกิจ 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2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ส่วน คือ ส่วนงานขายผ่านหน้าร้านและส่วนงานการขาย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ผ่านช่องทางอื่น (ขายผ่าน</w:t>
      </w:r>
      <w:r w:rsidR="00493BD5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ระบบ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CD41B3"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Call Center 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และระบบออนไลน์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ผ่านเว็บไซต์</w:t>
      </w:r>
      <w:r w:rsidR="00493BD5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(</w:t>
      </w:r>
      <w:r w:rsidR="00AB1CBF"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e-Commerce) 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และงานบริการอื่น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0B7330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ธุรกิจ</w:t>
      </w:r>
      <w:r w:rsidR="00E21119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การ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จำหน่าย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เครื่องเขียน</w:t>
      </w:r>
      <w:r w:rsidR="006D106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E21119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หนังสือ</w:t>
      </w:r>
      <w:r w:rsidR="00C3187A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อุปกรณ์สำนักงาน</w:t>
      </w:r>
      <w:r w:rsidR="00C3187A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และให้เช่าพื้นที่คลังสินค้า</w:t>
      </w:r>
      <w:r w:rsidR="00B15240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996331" w14:textId="77777777" w:rsidR="00A700C4" w:rsidRPr="000B7330" w:rsidRDefault="00A700C4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F33A8" w14:textId="77777777" w:rsidR="00214FEC" w:rsidRDefault="00214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EED7A64" w14:textId="77777777" w:rsidR="00950215" w:rsidRPr="000B7330" w:rsidRDefault="00950215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ข้อมูลตามส่วนงานที่รายงาน </w:t>
      </w:r>
    </w:p>
    <w:p w14:paraId="377D174F" w14:textId="77777777" w:rsidR="000E0963" w:rsidRPr="00CF4F3F" w:rsidRDefault="000E0963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48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2"/>
        <w:gridCol w:w="899"/>
        <w:gridCol w:w="272"/>
        <w:gridCol w:w="913"/>
        <w:gridCol w:w="275"/>
        <w:gridCol w:w="891"/>
        <w:gridCol w:w="7"/>
        <w:gridCol w:w="264"/>
        <w:gridCol w:w="7"/>
        <w:gridCol w:w="930"/>
        <w:gridCol w:w="241"/>
        <w:gridCol w:w="906"/>
        <w:gridCol w:w="26"/>
        <w:gridCol w:w="227"/>
        <w:gridCol w:w="9"/>
        <w:gridCol w:w="970"/>
      </w:tblGrid>
      <w:tr w:rsidR="009917A0" w:rsidRPr="000B7330" w14:paraId="6C5F1ED1" w14:textId="77777777" w:rsidTr="009917A0">
        <w:trPr>
          <w:trHeight w:val="299"/>
        </w:trPr>
        <w:tc>
          <w:tcPr>
            <w:tcW w:w="1347" w:type="pct"/>
          </w:tcPr>
          <w:p w14:paraId="54F4086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53" w:type="pct"/>
            <w:gridSpan w:val="15"/>
            <w:tcBorders>
              <w:bottom w:val="single" w:sz="4" w:space="0" w:color="auto"/>
            </w:tcBorders>
            <w:hideMark/>
          </w:tcPr>
          <w:p w14:paraId="30F2C43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17A0" w:rsidRPr="000B7330" w14:paraId="1F4CE0E8" w14:textId="77777777" w:rsidTr="00C903C3">
        <w:trPr>
          <w:trHeight w:val="299"/>
        </w:trPr>
        <w:tc>
          <w:tcPr>
            <w:tcW w:w="1347" w:type="pct"/>
            <w:hideMark/>
          </w:tcPr>
          <w:p w14:paraId="182E1CC8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12EB0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CCEC16F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DF960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368AF75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407172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B7330" w:rsidRPr="000B7330" w14:paraId="29C7EAF8" w14:textId="77777777" w:rsidTr="00C903C3">
        <w:trPr>
          <w:trHeight w:val="344"/>
        </w:trPr>
        <w:tc>
          <w:tcPr>
            <w:tcW w:w="1347" w:type="pct"/>
            <w:noWrap/>
            <w:vAlign w:val="bottom"/>
            <w:hideMark/>
          </w:tcPr>
          <w:p w14:paraId="635CEA7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80" w:type="pct"/>
            <w:tcBorders>
              <w:top w:val="single" w:sz="4" w:space="0" w:color="auto"/>
            </w:tcBorders>
            <w:hideMark/>
          </w:tcPr>
          <w:p w14:paraId="7E9C9ED0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98596D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hideMark/>
          </w:tcPr>
          <w:p w14:paraId="74F9552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7" w:type="pct"/>
          </w:tcPr>
          <w:p w14:paraId="1C44B43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hideMark/>
          </w:tcPr>
          <w:p w14:paraId="12C1EC43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5" w:type="pct"/>
            <w:gridSpan w:val="2"/>
          </w:tcPr>
          <w:p w14:paraId="349170C0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gridSpan w:val="2"/>
            <w:hideMark/>
          </w:tcPr>
          <w:p w14:paraId="4A9F483F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9" w:type="pct"/>
          </w:tcPr>
          <w:p w14:paraId="5BA37233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hideMark/>
          </w:tcPr>
          <w:p w14:paraId="2860FC26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35" w:type="pct"/>
            <w:gridSpan w:val="2"/>
          </w:tcPr>
          <w:p w14:paraId="2BB60DAE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hideMark/>
          </w:tcPr>
          <w:p w14:paraId="023797D1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9917A0" w:rsidRPr="000B7330" w14:paraId="6BC4BA92" w14:textId="77777777" w:rsidTr="009917A0">
        <w:trPr>
          <w:trHeight w:val="317"/>
        </w:trPr>
        <w:tc>
          <w:tcPr>
            <w:tcW w:w="1347" w:type="pct"/>
          </w:tcPr>
          <w:p w14:paraId="758DEEDB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53" w:type="pct"/>
            <w:gridSpan w:val="15"/>
            <w:vAlign w:val="bottom"/>
            <w:hideMark/>
          </w:tcPr>
          <w:p w14:paraId="6111325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917A0" w:rsidRPr="000B7330" w14:paraId="37551F53" w14:textId="77777777" w:rsidTr="00C903C3">
        <w:trPr>
          <w:trHeight w:val="80"/>
        </w:trPr>
        <w:tc>
          <w:tcPr>
            <w:tcW w:w="1347" w:type="pct"/>
            <w:hideMark/>
          </w:tcPr>
          <w:p w14:paraId="75366F1E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80" w:type="pct"/>
            <w:vAlign w:val="bottom"/>
          </w:tcPr>
          <w:p w14:paraId="4451CA4F" w14:textId="269B1362" w:rsidR="009917A0" w:rsidRPr="00632C17" w:rsidRDefault="00815E24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4922CF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145" w:type="pct"/>
            <w:vAlign w:val="bottom"/>
          </w:tcPr>
          <w:p w14:paraId="10CB0EA5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  <w:hideMark/>
          </w:tcPr>
          <w:p w14:paraId="58FD9087" w14:textId="297B8633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542</w:t>
            </w:r>
            <w:r w:rsidR="004922CF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47" w:type="pct"/>
            <w:vAlign w:val="bottom"/>
          </w:tcPr>
          <w:p w14:paraId="129E7AEA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64DE1DC0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1,134,691</w:t>
            </w:r>
          </w:p>
        </w:tc>
        <w:tc>
          <w:tcPr>
            <w:tcW w:w="145" w:type="pct"/>
            <w:gridSpan w:val="2"/>
            <w:vAlign w:val="bottom"/>
          </w:tcPr>
          <w:p w14:paraId="3828382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  <w:hideMark/>
          </w:tcPr>
          <w:p w14:paraId="79FFDFA0" w14:textId="77777777" w:rsidR="009917A0" w:rsidRPr="00632C17" w:rsidRDefault="004922CF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996,493</w:t>
            </w:r>
          </w:p>
        </w:tc>
        <w:tc>
          <w:tcPr>
            <w:tcW w:w="129" w:type="pct"/>
            <w:vAlign w:val="bottom"/>
          </w:tcPr>
          <w:p w14:paraId="6832EFB0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52228CE" w14:textId="33A34BD4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2,6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26" w:type="pct"/>
            <w:gridSpan w:val="2"/>
            <w:vAlign w:val="bottom"/>
          </w:tcPr>
          <w:p w14:paraId="0A840F9A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  <w:hideMark/>
          </w:tcPr>
          <w:p w14:paraId="0757333B" w14:textId="06646F0D" w:rsidR="009917A0" w:rsidRPr="00632C17" w:rsidRDefault="004922CF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539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</w:p>
        </w:tc>
      </w:tr>
      <w:tr w:rsidR="009917A0" w:rsidRPr="000B7330" w14:paraId="3B8FED96" w14:textId="77777777" w:rsidTr="00C903C3">
        <w:trPr>
          <w:cantSplit/>
          <w:trHeight w:val="362"/>
        </w:trPr>
        <w:tc>
          <w:tcPr>
            <w:tcW w:w="1347" w:type="pct"/>
            <w:hideMark/>
          </w:tcPr>
          <w:p w14:paraId="579F722A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</w:t>
            </w:r>
          </w:p>
        </w:tc>
        <w:tc>
          <w:tcPr>
            <w:tcW w:w="480" w:type="pct"/>
            <w:vAlign w:val="bottom"/>
          </w:tcPr>
          <w:p w14:paraId="1AEBAC3F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5E3BB172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331343F9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decimal" w:pos="700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05236DF8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3B3E73A6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65E775C1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B9D4DC4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CBD648B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68C70A93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6EDA0B0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553A605F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917A0" w:rsidRPr="000B7330" w14:paraId="69350BA4" w14:textId="77777777" w:rsidTr="00C903C3">
        <w:trPr>
          <w:cantSplit/>
          <w:trHeight w:val="362"/>
        </w:trPr>
        <w:tc>
          <w:tcPr>
            <w:tcW w:w="1347" w:type="pct"/>
            <w:hideMark/>
          </w:tcPr>
          <w:p w14:paraId="1B9A5B80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บริการ</w:t>
            </w:r>
          </w:p>
        </w:tc>
        <w:tc>
          <w:tcPr>
            <w:tcW w:w="480" w:type="pct"/>
            <w:vAlign w:val="bottom"/>
          </w:tcPr>
          <w:p w14:paraId="0BB50655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12,002</w:t>
            </w:r>
          </w:p>
        </w:tc>
        <w:tc>
          <w:tcPr>
            <w:tcW w:w="145" w:type="pct"/>
            <w:vAlign w:val="bottom"/>
          </w:tcPr>
          <w:p w14:paraId="3AC0B3A3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  <w:hideMark/>
          </w:tcPr>
          <w:p w14:paraId="0DB83601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9,692</w:t>
            </w:r>
          </w:p>
        </w:tc>
        <w:tc>
          <w:tcPr>
            <w:tcW w:w="147" w:type="pct"/>
            <w:vAlign w:val="bottom"/>
          </w:tcPr>
          <w:p w14:paraId="6EFC8A45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695164F6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79,601</w:t>
            </w:r>
          </w:p>
        </w:tc>
        <w:tc>
          <w:tcPr>
            <w:tcW w:w="145" w:type="pct"/>
            <w:gridSpan w:val="2"/>
            <w:vAlign w:val="bottom"/>
          </w:tcPr>
          <w:p w14:paraId="729B20C8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  <w:hideMark/>
          </w:tcPr>
          <w:p w14:paraId="44459CAE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90,596</w:t>
            </w:r>
          </w:p>
        </w:tc>
        <w:tc>
          <w:tcPr>
            <w:tcW w:w="129" w:type="pct"/>
            <w:vAlign w:val="bottom"/>
          </w:tcPr>
          <w:p w14:paraId="3D989B26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2284D5C7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91,603</w:t>
            </w:r>
          </w:p>
        </w:tc>
        <w:tc>
          <w:tcPr>
            <w:tcW w:w="126" w:type="pct"/>
            <w:gridSpan w:val="2"/>
            <w:vAlign w:val="bottom"/>
          </w:tcPr>
          <w:p w14:paraId="5D09E605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  <w:hideMark/>
          </w:tcPr>
          <w:p w14:paraId="5FCA2688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100,288</w:t>
            </w:r>
          </w:p>
        </w:tc>
      </w:tr>
      <w:tr w:rsidR="009917A0" w:rsidRPr="000B7330" w14:paraId="0D2776F8" w14:textId="77777777" w:rsidTr="00C903C3">
        <w:trPr>
          <w:cantSplit/>
          <w:trHeight w:val="164"/>
        </w:trPr>
        <w:tc>
          <w:tcPr>
            <w:tcW w:w="1347" w:type="pct"/>
            <w:hideMark/>
          </w:tcPr>
          <w:p w14:paraId="330C836C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480" w:type="pct"/>
            <w:vAlign w:val="bottom"/>
          </w:tcPr>
          <w:p w14:paraId="021A8ED8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3,684</w:t>
            </w:r>
          </w:p>
        </w:tc>
        <w:tc>
          <w:tcPr>
            <w:tcW w:w="145" w:type="pct"/>
            <w:vAlign w:val="bottom"/>
          </w:tcPr>
          <w:p w14:paraId="4FE6A852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  <w:hideMark/>
          </w:tcPr>
          <w:p w14:paraId="5ED41FF1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2,467</w:t>
            </w:r>
          </w:p>
        </w:tc>
        <w:tc>
          <w:tcPr>
            <w:tcW w:w="147" w:type="pct"/>
            <w:vAlign w:val="bottom"/>
          </w:tcPr>
          <w:p w14:paraId="0ADA3C5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71499CA3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</w:t>
            </w:r>
          </w:p>
        </w:tc>
        <w:tc>
          <w:tcPr>
            <w:tcW w:w="145" w:type="pct"/>
            <w:gridSpan w:val="2"/>
            <w:vAlign w:val="bottom"/>
          </w:tcPr>
          <w:p w14:paraId="300AFA8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  <w:hideMark/>
          </w:tcPr>
          <w:p w14:paraId="303AA4E7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1,508</w:t>
            </w:r>
          </w:p>
        </w:tc>
        <w:tc>
          <w:tcPr>
            <w:tcW w:w="129" w:type="pct"/>
            <w:vAlign w:val="bottom"/>
          </w:tcPr>
          <w:p w14:paraId="54D4F5C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8E6A90B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3,936</w:t>
            </w:r>
          </w:p>
        </w:tc>
        <w:tc>
          <w:tcPr>
            <w:tcW w:w="126" w:type="pct"/>
            <w:gridSpan w:val="2"/>
            <w:vAlign w:val="bottom"/>
          </w:tcPr>
          <w:p w14:paraId="13EFD03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  <w:hideMark/>
          </w:tcPr>
          <w:p w14:paraId="72143AFA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3,975</w:t>
            </w:r>
          </w:p>
        </w:tc>
      </w:tr>
      <w:tr w:rsidR="009917A0" w:rsidRPr="000B7330" w14:paraId="07F5D29A" w14:textId="77777777" w:rsidTr="00C903C3">
        <w:trPr>
          <w:trHeight w:val="155"/>
        </w:trPr>
        <w:tc>
          <w:tcPr>
            <w:tcW w:w="1347" w:type="pct"/>
            <w:hideMark/>
          </w:tcPr>
          <w:p w14:paraId="3E0BBC2B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EA0AD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139,569</w:t>
            </w:r>
          </w:p>
        </w:tc>
        <w:tc>
          <w:tcPr>
            <w:tcW w:w="145" w:type="pct"/>
            <w:vAlign w:val="bottom"/>
          </w:tcPr>
          <w:p w14:paraId="74A6EBA1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A7713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922CF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922CF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47" w:type="pct"/>
            <w:vAlign w:val="bottom"/>
          </w:tcPr>
          <w:p w14:paraId="20A6E9D9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5EA6C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59,482</w:t>
            </w:r>
          </w:p>
        </w:tc>
        <w:tc>
          <w:tcPr>
            <w:tcW w:w="145" w:type="pct"/>
            <w:gridSpan w:val="2"/>
            <w:vAlign w:val="bottom"/>
          </w:tcPr>
          <w:p w14:paraId="66DEFABD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05C5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56,114</w:t>
            </w:r>
          </w:p>
        </w:tc>
        <w:tc>
          <w:tcPr>
            <w:tcW w:w="129" w:type="pct"/>
            <w:vAlign w:val="bottom"/>
          </w:tcPr>
          <w:p w14:paraId="005819A2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FEC4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199,051</w:t>
            </w:r>
          </w:p>
        </w:tc>
        <w:tc>
          <w:tcPr>
            <w:tcW w:w="126" w:type="pct"/>
            <w:gridSpan w:val="2"/>
            <w:vAlign w:val="bottom"/>
          </w:tcPr>
          <w:p w14:paraId="68C997C5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03E61" w14:textId="77777777" w:rsidR="009917A0" w:rsidRPr="00632C17" w:rsidRDefault="004922CF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215,340</w:t>
            </w:r>
          </w:p>
        </w:tc>
      </w:tr>
      <w:tr w:rsidR="009917A0" w:rsidRPr="000B7330" w14:paraId="514A4550" w14:textId="77777777" w:rsidTr="00C903C3">
        <w:trPr>
          <w:trHeight w:val="127"/>
        </w:trPr>
        <w:tc>
          <w:tcPr>
            <w:tcW w:w="1347" w:type="pct"/>
          </w:tcPr>
          <w:p w14:paraId="7C9D1CBB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43A61" w14:textId="4462B180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805</w:t>
            </w:r>
          </w:p>
        </w:tc>
        <w:tc>
          <w:tcPr>
            <w:tcW w:w="145" w:type="pct"/>
            <w:vAlign w:val="bottom"/>
          </w:tcPr>
          <w:p w14:paraId="4A206C3C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E52132" w14:textId="1DE91F82" w:rsidR="009917A0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9917A0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7" w:type="pct"/>
            <w:vAlign w:val="bottom"/>
          </w:tcPr>
          <w:p w14:paraId="69376E7A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62D11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1,274,026</w:t>
            </w:r>
          </w:p>
        </w:tc>
        <w:tc>
          <w:tcPr>
            <w:tcW w:w="145" w:type="pct"/>
            <w:gridSpan w:val="2"/>
            <w:vAlign w:val="bottom"/>
          </w:tcPr>
          <w:p w14:paraId="324BAA7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D83190" w14:textId="77777777" w:rsidR="009917A0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1,144,711</w:t>
            </w:r>
          </w:p>
        </w:tc>
        <w:tc>
          <w:tcPr>
            <w:tcW w:w="129" w:type="pct"/>
            <w:vAlign w:val="bottom"/>
          </w:tcPr>
          <w:p w14:paraId="4FF224F9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13F20" w14:textId="30B38B2D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2,9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25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6" w:type="pct"/>
            <w:gridSpan w:val="2"/>
            <w:vAlign w:val="bottom"/>
          </w:tcPr>
          <w:p w14:paraId="545F59D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71F57" w14:textId="2AC9A706" w:rsidR="009917A0" w:rsidRPr="00632C17" w:rsidRDefault="004922CF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041</w:t>
            </w:r>
          </w:p>
        </w:tc>
      </w:tr>
      <w:tr w:rsidR="009917A0" w:rsidRPr="000B7330" w14:paraId="2A41AEBD" w14:textId="77777777" w:rsidTr="00C903C3">
        <w:trPr>
          <w:trHeight w:val="290"/>
        </w:trPr>
        <w:tc>
          <w:tcPr>
            <w:tcW w:w="1347" w:type="pct"/>
            <w:hideMark/>
          </w:tcPr>
          <w:p w14:paraId="2951FFCE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F5156" w14:textId="0ED3E80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56A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56A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31701F5E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02BCC" w14:textId="30CA1FA1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56A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</w:t>
            </w:r>
            <w:r w:rsidR="00156A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vAlign w:val="bottom"/>
          </w:tcPr>
          <w:p w14:paraId="2B4CF200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CA904" w14:textId="66F03D70" w:rsidR="009917A0" w:rsidRPr="00632C17" w:rsidRDefault="00156A49" w:rsidP="0015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(62,144)</w:t>
            </w:r>
          </w:p>
        </w:tc>
        <w:tc>
          <w:tcPr>
            <w:tcW w:w="145" w:type="pct"/>
            <w:gridSpan w:val="2"/>
            <w:vAlign w:val="bottom"/>
          </w:tcPr>
          <w:p w14:paraId="2F1CCF1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0F6D2" w14:textId="10B4B755" w:rsidR="009917A0" w:rsidRPr="00632C17" w:rsidRDefault="00156A49" w:rsidP="0015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(59,689)</w:t>
            </w:r>
          </w:p>
        </w:tc>
        <w:tc>
          <w:tcPr>
            <w:tcW w:w="129" w:type="pct"/>
            <w:vAlign w:val="bottom"/>
          </w:tcPr>
          <w:p w14:paraId="7A49DE35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E8445" w14:textId="77777777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(127,969)</w:t>
            </w:r>
          </w:p>
        </w:tc>
        <w:tc>
          <w:tcPr>
            <w:tcW w:w="126" w:type="pct"/>
            <w:gridSpan w:val="2"/>
            <w:vAlign w:val="bottom"/>
          </w:tcPr>
          <w:p w14:paraId="3985565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ED4AC" w14:textId="77777777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(97,199)</w:t>
            </w:r>
          </w:p>
        </w:tc>
      </w:tr>
      <w:tr w:rsidR="009917A0" w:rsidRPr="000B7330" w14:paraId="28D7F252" w14:textId="77777777" w:rsidTr="00C903C3">
        <w:trPr>
          <w:trHeight w:val="262"/>
        </w:trPr>
        <w:tc>
          <w:tcPr>
            <w:tcW w:w="1347" w:type="pct"/>
            <w:noWrap/>
            <w:vAlign w:val="bottom"/>
            <w:hideMark/>
          </w:tcPr>
          <w:p w14:paraId="34D963D9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857D9" w14:textId="0C450BC1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634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980</w:t>
            </w:r>
          </w:p>
        </w:tc>
        <w:tc>
          <w:tcPr>
            <w:tcW w:w="145" w:type="pct"/>
            <w:vAlign w:val="bottom"/>
          </w:tcPr>
          <w:p w14:paraId="10AED569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3DCBC1" w14:textId="06E9077D" w:rsidR="009917A0" w:rsidRPr="00632C17" w:rsidRDefault="009917A0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</w:t>
            </w:r>
            <w:r w:rsidR="004922CF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BF2D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D25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47" w:type="pct"/>
            <w:vAlign w:val="bottom"/>
          </w:tcPr>
          <w:p w14:paraId="43BE5DD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2D9D1" w14:textId="37CE165E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1,2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45" w:type="pct"/>
            <w:gridSpan w:val="2"/>
            <w:vAlign w:val="bottom"/>
          </w:tcPr>
          <w:p w14:paraId="490B298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44EA99" w14:textId="7BB09E38" w:rsidR="009917A0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D46E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022</w:t>
            </w:r>
          </w:p>
        </w:tc>
        <w:tc>
          <w:tcPr>
            <w:tcW w:w="129" w:type="pct"/>
            <w:vAlign w:val="bottom"/>
          </w:tcPr>
          <w:p w14:paraId="0AE8BF29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A37A0" w14:textId="1B9F5294" w:rsidR="009917A0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2,8</w:t>
            </w:r>
            <w:r w:rsidR="00D25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D25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862</w:t>
            </w:r>
          </w:p>
        </w:tc>
        <w:tc>
          <w:tcPr>
            <w:tcW w:w="126" w:type="pct"/>
            <w:gridSpan w:val="2"/>
            <w:vAlign w:val="bottom"/>
          </w:tcPr>
          <w:p w14:paraId="2334C3A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429EEE" w14:textId="028FBC5C" w:rsidR="009917A0" w:rsidRPr="00632C17" w:rsidRDefault="004922CF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00BF2D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761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9917A0" w:rsidRPr="000B7330" w14:paraId="25217339" w14:textId="77777777" w:rsidTr="00C903C3">
        <w:trPr>
          <w:trHeight w:val="251"/>
        </w:trPr>
        <w:tc>
          <w:tcPr>
            <w:tcW w:w="1347" w:type="pct"/>
            <w:noWrap/>
            <w:vAlign w:val="bottom"/>
          </w:tcPr>
          <w:p w14:paraId="7F77EFCE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379EA2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6BCD7CCC" w14:textId="77777777" w:rsidR="009917A0" w:rsidRPr="00632C17" w:rsidRDefault="009917A0" w:rsidP="000D147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39970B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decimal" w:pos="70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4D64616E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FA8A09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C8E4347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B7C3A0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4CD899E1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9434E4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4CBDD4BC" w14:textId="77777777" w:rsidR="009917A0" w:rsidRPr="00632C17" w:rsidRDefault="009917A0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971C32" w14:textId="77777777" w:rsidR="009917A0" w:rsidRPr="00632C17" w:rsidRDefault="009917A0" w:rsidP="00751EAC">
            <w:pPr>
              <w:tabs>
                <w:tab w:val="clear" w:pos="227"/>
                <w:tab w:val="clear" w:pos="454"/>
                <w:tab w:val="clear" w:pos="680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903C3" w:rsidRPr="000B7330" w14:paraId="2A3DF245" w14:textId="77777777" w:rsidTr="00C903C3">
        <w:trPr>
          <w:trHeight w:val="262"/>
        </w:trPr>
        <w:tc>
          <w:tcPr>
            <w:tcW w:w="1347" w:type="pct"/>
            <w:noWrap/>
            <w:vAlign w:val="bottom"/>
            <w:hideMark/>
          </w:tcPr>
          <w:p w14:paraId="0F4E0902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4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BC4727" w14:textId="77777777" w:rsidR="00C903C3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137,900</w:t>
            </w:r>
          </w:p>
        </w:tc>
        <w:tc>
          <w:tcPr>
            <w:tcW w:w="145" w:type="pct"/>
            <w:vAlign w:val="bottom"/>
          </w:tcPr>
          <w:p w14:paraId="35026A33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B107DC" w14:textId="77777777" w:rsidR="00C903C3" w:rsidRPr="00632C17" w:rsidRDefault="00C903C3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161,652</w:t>
            </w:r>
          </w:p>
        </w:tc>
        <w:tc>
          <w:tcPr>
            <w:tcW w:w="147" w:type="pct"/>
            <w:vAlign w:val="bottom"/>
          </w:tcPr>
          <w:p w14:paraId="7A875AE2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B699BF" w14:textId="77777777" w:rsidR="00C903C3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89,720</w:t>
            </w:r>
          </w:p>
        </w:tc>
        <w:tc>
          <w:tcPr>
            <w:tcW w:w="145" w:type="pct"/>
            <w:gridSpan w:val="2"/>
            <w:vAlign w:val="bottom"/>
          </w:tcPr>
          <w:p w14:paraId="393501CA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926E36" w14:textId="77777777" w:rsidR="00C903C3" w:rsidRPr="00632C17" w:rsidRDefault="00C903C3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61,049</w:t>
            </w:r>
          </w:p>
        </w:tc>
        <w:tc>
          <w:tcPr>
            <w:tcW w:w="129" w:type="pct"/>
            <w:vAlign w:val="bottom"/>
          </w:tcPr>
          <w:p w14:paraId="299AE091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A5D113" w14:textId="77777777" w:rsidR="00C903C3" w:rsidRPr="00632C17" w:rsidRDefault="004922CF" w:rsidP="000D1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227,620</w:t>
            </w:r>
          </w:p>
        </w:tc>
        <w:tc>
          <w:tcPr>
            <w:tcW w:w="126" w:type="pct"/>
            <w:gridSpan w:val="2"/>
            <w:vAlign w:val="bottom"/>
          </w:tcPr>
          <w:p w14:paraId="35529ACC" w14:textId="77777777" w:rsidR="00C903C3" w:rsidRPr="00632C17" w:rsidRDefault="00C903C3" w:rsidP="000D1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09563B" w14:textId="77777777" w:rsidR="00C903C3" w:rsidRPr="00632C17" w:rsidRDefault="00C903C3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222,701</w:t>
            </w:r>
          </w:p>
        </w:tc>
      </w:tr>
    </w:tbl>
    <w:p w14:paraId="25841CEE" w14:textId="77777777" w:rsidR="0021415E" w:rsidRPr="00CF4F3F" w:rsidRDefault="0021415E" w:rsidP="000D147A">
      <w:pPr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tbl>
      <w:tblPr>
        <w:tblW w:w="4874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2"/>
        <w:gridCol w:w="900"/>
        <w:gridCol w:w="273"/>
        <w:gridCol w:w="914"/>
        <w:gridCol w:w="275"/>
        <w:gridCol w:w="889"/>
        <w:gridCol w:w="9"/>
        <w:gridCol w:w="262"/>
        <w:gridCol w:w="9"/>
        <w:gridCol w:w="933"/>
        <w:gridCol w:w="242"/>
        <w:gridCol w:w="904"/>
        <w:gridCol w:w="26"/>
        <w:gridCol w:w="228"/>
        <w:gridCol w:w="11"/>
        <w:gridCol w:w="966"/>
      </w:tblGrid>
      <w:tr w:rsidR="00E11CA3" w:rsidRPr="000B7330" w14:paraId="2D0B779C" w14:textId="77777777" w:rsidTr="00632C17">
        <w:trPr>
          <w:trHeight w:val="299"/>
        </w:trPr>
        <w:tc>
          <w:tcPr>
            <w:tcW w:w="1346" w:type="pct"/>
          </w:tcPr>
          <w:p w14:paraId="5856A476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54" w:type="pct"/>
            <w:gridSpan w:val="15"/>
            <w:tcBorders>
              <w:bottom w:val="single" w:sz="4" w:space="0" w:color="auto"/>
            </w:tcBorders>
            <w:hideMark/>
          </w:tcPr>
          <w:p w14:paraId="0EF02015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11CA3" w:rsidRPr="000B7330" w14:paraId="1B3EBB60" w14:textId="77777777" w:rsidTr="00632C17">
        <w:trPr>
          <w:trHeight w:val="299"/>
        </w:trPr>
        <w:tc>
          <w:tcPr>
            <w:tcW w:w="1346" w:type="pct"/>
            <w:hideMark/>
          </w:tcPr>
          <w:p w14:paraId="2BF8551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C964D4" w:rsidRPr="00632C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14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E44C4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14E6D1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BB375D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0147ACE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BFD44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11CA3" w:rsidRPr="000B7330" w14:paraId="6A8396D2" w14:textId="77777777" w:rsidTr="00632C17">
        <w:trPr>
          <w:trHeight w:val="344"/>
        </w:trPr>
        <w:tc>
          <w:tcPr>
            <w:tcW w:w="1346" w:type="pct"/>
            <w:noWrap/>
            <w:vAlign w:val="bottom"/>
            <w:hideMark/>
          </w:tcPr>
          <w:p w14:paraId="50A7172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80" w:type="pct"/>
            <w:tcBorders>
              <w:top w:val="single" w:sz="4" w:space="0" w:color="auto"/>
            </w:tcBorders>
            <w:hideMark/>
          </w:tcPr>
          <w:p w14:paraId="35314097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3D87A48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hideMark/>
          </w:tcPr>
          <w:p w14:paraId="17BF369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7" w:type="pct"/>
          </w:tcPr>
          <w:p w14:paraId="1D9F1CF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hideMark/>
          </w:tcPr>
          <w:p w14:paraId="7C28350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5" w:type="pct"/>
            <w:gridSpan w:val="2"/>
          </w:tcPr>
          <w:p w14:paraId="2D8852CC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gridSpan w:val="2"/>
            <w:hideMark/>
          </w:tcPr>
          <w:p w14:paraId="61DD278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9" w:type="pct"/>
          </w:tcPr>
          <w:p w14:paraId="7C4395C7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hideMark/>
          </w:tcPr>
          <w:p w14:paraId="47D5E4A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36" w:type="pct"/>
            <w:gridSpan w:val="2"/>
          </w:tcPr>
          <w:p w14:paraId="73B1FA7D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hideMark/>
          </w:tcPr>
          <w:p w14:paraId="0DE3781D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E11CA3" w:rsidRPr="000B7330" w14:paraId="50E3A3F9" w14:textId="77777777" w:rsidTr="00632C17">
        <w:trPr>
          <w:trHeight w:val="317"/>
        </w:trPr>
        <w:tc>
          <w:tcPr>
            <w:tcW w:w="1346" w:type="pct"/>
          </w:tcPr>
          <w:p w14:paraId="553DEF86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54" w:type="pct"/>
            <w:gridSpan w:val="15"/>
            <w:vAlign w:val="bottom"/>
            <w:hideMark/>
          </w:tcPr>
          <w:p w14:paraId="441ABD7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11CA3" w:rsidRPr="00CF4F3F" w14:paraId="0EB2DE60" w14:textId="77777777" w:rsidTr="00B846C9">
        <w:trPr>
          <w:trHeight w:val="80"/>
        </w:trPr>
        <w:tc>
          <w:tcPr>
            <w:tcW w:w="1346" w:type="pct"/>
            <w:hideMark/>
          </w:tcPr>
          <w:p w14:paraId="48165934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80" w:type="pct"/>
            <w:vAlign w:val="bottom"/>
          </w:tcPr>
          <w:p w14:paraId="1C690040" w14:textId="6C8F9AB3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4,7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146" w:type="pct"/>
            <w:vAlign w:val="bottom"/>
          </w:tcPr>
          <w:p w14:paraId="033B615C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vAlign w:val="bottom"/>
          </w:tcPr>
          <w:p w14:paraId="1812AC30" w14:textId="66CE4A8B" w:rsidR="00E11CA3" w:rsidRPr="00632C17" w:rsidRDefault="004E0499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03CF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656</w:t>
            </w:r>
            <w:r w:rsidR="00803CF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967</w:t>
            </w:r>
          </w:p>
        </w:tc>
        <w:tc>
          <w:tcPr>
            <w:tcW w:w="147" w:type="pct"/>
            <w:vAlign w:val="bottom"/>
          </w:tcPr>
          <w:p w14:paraId="1F6475E6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6C0BB578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3,240,796</w:t>
            </w:r>
          </w:p>
        </w:tc>
        <w:tc>
          <w:tcPr>
            <w:tcW w:w="145" w:type="pct"/>
            <w:gridSpan w:val="2"/>
            <w:vAlign w:val="bottom"/>
          </w:tcPr>
          <w:p w14:paraId="183DB04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11A0A562" w14:textId="77777777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</w:t>
            </w:r>
            <w:r w:rsidR="003605E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037,230</w:t>
            </w:r>
          </w:p>
        </w:tc>
        <w:tc>
          <w:tcPr>
            <w:tcW w:w="129" w:type="pct"/>
            <w:vAlign w:val="bottom"/>
          </w:tcPr>
          <w:p w14:paraId="5AF5514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vAlign w:val="bottom"/>
          </w:tcPr>
          <w:p w14:paraId="103CF9BA" w14:textId="2EEBCA3D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28" w:type="pct"/>
            <w:gridSpan w:val="2"/>
            <w:vAlign w:val="bottom"/>
          </w:tcPr>
          <w:p w14:paraId="0E4506A0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091BE87E" w14:textId="3054B9E9" w:rsidR="00E11CA3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</w:t>
            </w:r>
          </w:p>
        </w:tc>
      </w:tr>
      <w:tr w:rsidR="00E11CA3" w:rsidRPr="00CF4F3F" w14:paraId="74B40699" w14:textId="77777777" w:rsidTr="00B846C9">
        <w:trPr>
          <w:cantSplit/>
          <w:trHeight w:val="362"/>
        </w:trPr>
        <w:tc>
          <w:tcPr>
            <w:tcW w:w="1346" w:type="pct"/>
            <w:hideMark/>
          </w:tcPr>
          <w:p w14:paraId="7F09CFFA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</w:t>
            </w:r>
          </w:p>
        </w:tc>
        <w:tc>
          <w:tcPr>
            <w:tcW w:w="480" w:type="pct"/>
            <w:vAlign w:val="bottom"/>
          </w:tcPr>
          <w:p w14:paraId="367CB87C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vAlign w:val="bottom"/>
          </w:tcPr>
          <w:p w14:paraId="69BE40E4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vAlign w:val="bottom"/>
          </w:tcPr>
          <w:p w14:paraId="42CC4E7C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32EBB4DA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1785E5D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6CE358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FE760A5" w14:textId="77777777" w:rsidR="00E11CA3" w:rsidRPr="00632C17" w:rsidRDefault="00E11CA3" w:rsidP="00751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A73580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vAlign w:val="bottom"/>
          </w:tcPr>
          <w:p w14:paraId="1606012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7F68115B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566ED37B" w14:textId="77777777" w:rsidR="00E11CA3" w:rsidRPr="00632C17" w:rsidRDefault="00E11CA3" w:rsidP="00751EAC">
            <w:pPr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11CA3" w:rsidRPr="00CF4F3F" w14:paraId="70960B6E" w14:textId="77777777" w:rsidTr="00B846C9">
        <w:trPr>
          <w:cantSplit/>
          <w:trHeight w:val="362"/>
        </w:trPr>
        <w:tc>
          <w:tcPr>
            <w:tcW w:w="1346" w:type="pct"/>
            <w:hideMark/>
          </w:tcPr>
          <w:p w14:paraId="396E1185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บริการ</w:t>
            </w:r>
          </w:p>
        </w:tc>
        <w:tc>
          <w:tcPr>
            <w:tcW w:w="480" w:type="pct"/>
            <w:vAlign w:val="bottom"/>
          </w:tcPr>
          <w:p w14:paraId="4EA2F18F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44,628</w:t>
            </w:r>
          </w:p>
        </w:tc>
        <w:tc>
          <w:tcPr>
            <w:tcW w:w="146" w:type="pct"/>
            <w:vAlign w:val="bottom"/>
          </w:tcPr>
          <w:p w14:paraId="5C19D769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vAlign w:val="bottom"/>
          </w:tcPr>
          <w:p w14:paraId="6669B687" w14:textId="77777777" w:rsidR="00E11CA3" w:rsidRPr="00632C17" w:rsidRDefault="00803CF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40,776</w:t>
            </w:r>
          </w:p>
        </w:tc>
        <w:tc>
          <w:tcPr>
            <w:tcW w:w="147" w:type="pct"/>
            <w:vAlign w:val="bottom"/>
          </w:tcPr>
          <w:p w14:paraId="008C3BA7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1ED92AA5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336,410</w:t>
            </w:r>
          </w:p>
        </w:tc>
        <w:tc>
          <w:tcPr>
            <w:tcW w:w="145" w:type="pct"/>
            <w:gridSpan w:val="2"/>
            <w:vAlign w:val="bottom"/>
          </w:tcPr>
          <w:p w14:paraId="0C45BF88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6AD17D3D" w14:textId="77777777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231,159</w:t>
            </w:r>
          </w:p>
        </w:tc>
        <w:tc>
          <w:tcPr>
            <w:tcW w:w="129" w:type="pct"/>
            <w:vAlign w:val="bottom"/>
          </w:tcPr>
          <w:p w14:paraId="01BE7188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vAlign w:val="bottom"/>
          </w:tcPr>
          <w:p w14:paraId="02161A8B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381,038</w:t>
            </w:r>
          </w:p>
        </w:tc>
        <w:tc>
          <w:tcPr>
            <w:tcW w:w="128" w:type="pct"/>
            <w:gridSpan w:val="2"/>
            <w:vAlign w:val="bottom"/>
          </w:tcPr>
          <w:p w14:paraId="2504F97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4AE28F08" w14:textId="77777777" w:rsidR="00E11CA3" w:rsidRPr="00632C17" w:rsidRDefault="00BC63F5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271,935</w:t>
            </w:r>
          </w:p>
        </w:tc>
      </w:tr>
      <w:tr w:rsidR="00E11CA3" w:rsidRPr="00CF4F3F" w14:paraId="4B2E8B2A" w14:textId="77777777" w:rsidTr="00B846C9">
        <w:trPr>
          <w:cantSplit/>
          <w:trHeight w:val="164"/>
        </w:trPr>
        <w:tc>
          <w:tcPr>
            <w:tcW w:w="1346" w:type="pct"/>
            <w:hideMark/>
          </w:tcPr>
          <w:p w14:paraId="47417FE2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480" w:type="pct"/>
            <w:vAlign w:val="bottom"/>
          </w:tcPr>
          <w:p w14:paraId="36D3E3EF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11,303</w:t>
            </w:r>
          </w:p>
        </w:tc>
        <w:tc>
          <w:tcPr>
            <w:tcW w:w="146" w:type="pct"/>
            <w:vAlign w:val="bottom"/>
          </w:tcPr>
          <w:p w14:paraId="79DC11B3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vAlign w:val="bottom"/>
          </w:tcPr>
          <w:p w14:paraId="0AA003FB" w14:textId="77777777" w:rsidR="00E11CA3" w:rsidRPr="00632C17" w:rsidRDefault="00803CF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7,512</w:t>
            </w:r>
          </w:p>
        </w:tc>
        <w:tc>
          <w:tcPr>
            <w:tcW w:w="147" w:type="pct"/>
            <w:vAlign w:val="bottom"/>
          </w:tcPr>
          <w:p w14:paraId="37C562B7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2A68D89B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5,384</w:t>
            </w:r>
          </w:p>
        </w:tc>
        <w:tc>
          <w:tcPr>
            <w:tcW w:w="145" w:type="pct"/>
            <w:gridSpan w:val="2"/>
            <w:vAlign w:val="bottom"/>
          </w:tcPr>
          <w:p w14:paraId="134A68C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8A29C85" w14:textId="77777777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9,095</w:t>
            </w:r>
          </w:p>
        </w:tc>
        <w:tc>
          <w:tcPr>
            <w:tcW w:w="129" w:type="pct"/>
            <w:vAlign w:val="bottom"/>
          </w:tcPr>
          <w:p w14:paraId="015B685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vAlign w:val="bottom"/>
          </w:tcPr>
          <w:p w14:paraId="2ABDC8A3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16,687</w:t>
            </w:r>
          </w:p>
        </w:tc>
        <w:tc>
          <w:tcPr>
            <w:tcW w:w="128" w:type="pct"/>
            <w:gridSpan w:val="2"/>
            <w:vAlign w:val="bottom"/>
          </w:tcPr>
          <w:p w14:paraId="4DC6ED8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63944BD8" w14:textId="77777777" w:rsidR="00E11CA3" w:rsidRPr="00632C17" w:rsidRDefault="00BC63F5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16,607</w:t>
            </w:r>
          </w:p>
        </w:tc>
      </w:tr>
      <w:tr w:rsidR="00E11CA3" w:rsidRPr="00CF4F3F" w14:paraId="5C50522B" w14:textId="77777777" w:rsidTr="00B846C9">
        <w:trPr>
          <w:trHeight w:val="155"/>
        </w:trPr>
        <w:tc>
          <w:tcPr>
            <w:tcW w:w="1346" w:type="pct"/>
            <w:hideMark/>
          </w:tcPr>
          <w:p w14:paraId="539DA119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A29ED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389,134</w:t>
            </w:r>
          </w:p>
        </w:tc>
        <w:tc>
          <w:tcPr>
            <w:tcW w:w="146" w:type="pct"/>
            <w:vAlign w:val="bottom"/>
          </w:tcPr>
          <w:p w14:paraId="0F674DE1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36FFB" w14:textId="6A45F583" w:rsidR="00E11CA3" w:rsidRPr="00632C17" w:rsidRDefault="004E0499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  <w:r w:rsidR="00803CF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954</w:t>
            </w:r>
          </w:p>
        </w:tc>
        <w:tc>
          <w:tcPr>
            <w:tcW w:w="147" w:type="pct"/>
            <w:vAlign w:val="bottom"/>
          </w:tcPr>
          <w:p w14:paraId="2F8BAF5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2C7E5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164,310</w:t>
            </w:r>
          </w:p>
        </w:tc>
        <w:tc>
          <w:tcPr>
            <w:tcW w:w="145" w:type="pct"/>
            <w:gridSpan w:val="2"/>
            <w:vAlign w:val="bottom"/>
          </w:tcPr>
          <w:p w14:paraId="5D4B588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F5589" w14:textId="77777777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187,957</w:t>
            </w:r>
          </w:p>
        </w:tc>
        <w:tc>
          <w:tcPr>
            <w:tcW w:w="129" w:type="pct"/>
            <w:vAlign w:val="bottom"/>
          </w:tcPr>
          <w:p w14:paraId="4BD1283C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159DE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553,444</w:t>
            </w:r>
          </w:p>
        </w:tc>
        <w:tc>
          <w:tcPr>
            <w:tcW w:w="128" w:type="pct"/>
            <w:gridSpan w:val="2"/>
            <w:vAlign w:val="bottom"/>
          </w:tcPr>
          <w:p w14:paraId="78E16BD7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32145" w14:textId="77777777" w:rsidR="00E11CA3" w:rsidRPr="00632C17" w:rsidRDefault="00BC63F5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605E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65,911</w:t>
            </w:r>
          </w:p>
        </w:tc>
      </w:tr>
      <w:tr w:rsidR="00E11CA3" w:rsidRPr="00CF4F3F" w14:paraId="0FBB1B4C" w14:textId="77777777" w:rsidTr="00B846C9">
        <w:trPr>
          <w:trHeight w:val="127"/>
        </w:trPr>
        <w:tc>
          <w:tcPr>
            <w:tcW w:w="1346" w:type="pct"/>
          </w:tcPr>
          <w:p w14:paraId="106D3070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7F2FB" w14:textId="64B894D1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6" w:type="pct"/>
            <w:vAlign w:val="bottom"/>
          </w:tcPr>
          <w:p w14:paraId="28616D2A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59FE7" w14:textId="543FFC73" w:rsidR="00E11CA3" w:rsidRPr="00632C17" w:rsidRDefault="00803CF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083,209</w:t>
            </w:r>
          </w:p>
        </w:tc>
        <w:tc>
          <w:tcPr>
            <w:tcW w:w="147" w:type="pct"/>
            <w:vAlign w:val="bottom"/>
          </w:tcPr>
          <w:p w14:paraId="38F42AD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1D9192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3,746,900</w:t>
            </w:r>
          </w:p>
        </w:tc>
        <w:tc>
          <w:tcPr>
            <w:tcW w:w="145" w:type="pct"/>
            <w:gridSpan w:val="2"/>
            <w:vAlign w:val="bottom"/>
          </w:tcPr>
          <w:p w14:paraId="2B663860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D8668" w14:textId="77777777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</w:t>
            </w:r>
            <w:r w:rsidR="003605E7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465,441</w:t>
            </w:r>
          </w:p>
        </w:tc>
        <w:tc>
          <w:tcPr>
            <w:tcW w:w="129" w:type="pct"/>
            <w:vAlign w:val="bottom"/>
          </w:tcPr>
          <w:p w14:paraId="4F69FADA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96A71" w14:textId="664050E3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E049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28" w:type="pct"/>
            <w:gridSpan w:val="2"/>
            <w:vAlign w:val="bottom"/>
          </w:tcPr>
          <w:p w14:paraId="5D05447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FA9A0" w14:textId="58084218" w:rsidR="00E11CA3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</w:p>
        </w:tc>
      </w:tr>
      <w:tr w:rsidR="00E11CA3" w:rsidRPr="00CF4F3F" w14:paraId="38639764" w14:textId="77777777" w:rsidTr="00B846C9">
        <w:trPr>
          <w:trHeight w:val="290"/>
        </w:trPr>
        <w:tc>
          <w:tcPr>
            <w:tcW w:w="1346" w:type="pct"/>
            <w:hideMark/>
          </w:tcPr>
          <w:p w14:paraId="1812E09E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FD51B" w14:textId="1B4B04CC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9038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9038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14:paraId="56DF4021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C0B3A" w14:textId="7EEE0E85" w:rsidR="00E11CA3" w:rsidRPr="00632C17" w:rsidRDefault="00803CF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9038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E2D5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038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vAlign w:val="bottom"/>
          </w:tcPr>
          <w:p w14:paraId="5C3796B8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E0B33" w14:textId="409817B7" w:rsidR="00E11CA3" w:rsidRPr="00632C17" w:rsidRDefault="00390388" w:rsidP="003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(181,316)</w:t>
            </w:r>
          </w:p>
        </w:tc>
        <w:tc>
          <w:tcPr>
            <w:tcW w:w="145" w:type="pct"/>
            <w:gridSpan w:val="2"/>
            <w:vAlign w:val="bottom"/>
          </w:tcPr>
          <w:p w14:paraId="5920951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87D3" w14:textId="02551D0A" w:rsidR="00E11CA3" w:rsidRPr="00632C17" w:rsidRDefault="00390388" w:rsidP="003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(59,689)</w:t>
            </w:r>
          </w:p>
        </w:tc>
        <w:tc>
          <w:tcPr>
            <w:tcW w:w="129" w:type="pct"/>
            <w:vAlign w:val="bottom"/>
          </w:tcPr>
          <w:p w14:paraId="39388105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A6EB6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(342,979)</w:t>
            </w:r>
          </w:p>
        </w:tc>
        <w:tc>
          <w:tcPr>
            <w:tcW w:w="128" w:type="pct"/>
            <w:gridSpan w:val="2"/>
            <w:vAlign w:val="bottom"/>
          </w:tcPr>
          <w:p w14:paraId="56362A6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5E65E" w14:textId="77777777" w:rsidR="00E11CA3" w:rsidRPr="00632C17" w:rsidRDefault="00AF2554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(225,368)</w:t>
            </w:r>
          </w:p>
        </w:tc>
      </w:tr>
      <w:tr w:rsidR="00E11CA3" w:rsidRPr="00CF4F3F" w14:paraId="3D454AAC" w14:textId="77777777" w:rsidTr="00B846C9">
        <w:trPr>
          <w:trHeight w:val="262"/>
        </w:trPr>
        <w:tc>
          <w:tcPr>
            <w:tcW w:w="1346" w:type="pct"/>
            <w:noWrap/>
            <w:vAlign w:val="bottom"/>
            <w:hideMark/>
          </w:tcPr>
          <w:p w14:paraId="5FB398E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FD3A33" w14:textId="2AFA3CF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986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6" w:type="pct"/>
            <w:vAlign w:val="bottom"/>
          </w:tcPr>
          <w:p w14:paraId="18AE6210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4C7BE" w14:textId="3E592A58" w:rsidR="00E11CA3" w:rsidRPr="00632C17" w:rsidRDefault="004E0499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F65B9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917</w:t>
            </w:r>
            <w:r w:rsidR="00F65B9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530</w:t>
            </w:r>
          </w:p>
        </w:tc>
        <w:tc>
          <w:tcPr>
            <w:tcW w:w="147" w:type="pct"/>
            <w:vAlign w:val="bottom"/>
          </w:tcPr>
          <w:p w14:paraId="6D9FAC3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FE034" w14:textId="5C8ACC5D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565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45" w:type="pct"/>
            <w:gridSpan w:val="2"/>
            <w:vAlign w:val="bottom"/>
          </w:tcPr>
          <w:p w14:paraId="0D68F35A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C699D" w14:textId="171EC55E" w:rsidR="00E11CA3" w:rsidRPr="00632C17" w:rsidRDefault="00886FFD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</w:t>
            </w:r>
            <w:r w:rsidR="003605E7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3605E7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5,</w:t>
            </w:r>
            <w:r w:rsidR="003903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752</w:t>
            </w:r>
          </w:p>
        </w:tc>
        <w:tc>
          <w:tcPr>
            <w:tcW w:w="129" w:type="pct"/>
            <w:vAlign w:val="bottom"/>
          </w:tcPr>
          <w:p w14:paraId="247C5C1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4BC36" w14:textId="608A0E8D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8,5</w:t>
            </w:r>
            <w:r w:rsidR="004E04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4E04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28" w:type="pct"/>
            <w:gridSpan w:val="2"/>
            <w:vAlign w:val="bottom"/>
          </w:tcPr>
          <w:p w14:paraId="4F153AC2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C07D4" w14:textId="186258F3" w:rsidR="00E11CA3" w:rsidRPr="00632C17" w:rsidRDefault="003605E7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8,</w:t>
            </w:r>
            <w:r w:rsidR="00BF2D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323</w:t>
            </w: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F2D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282</w:t>
            </w:r>
          </w:p>
        </w:tc>
      </w:tr>
      <w:tr w:rsidR="00E11CA3" w:rsidRPr="000B7330" w14:paraId="409C1348" w14:textId="77777777" w:rsidTr="00B846C9">
        <w:trPr>
          <w:trHeight w:val="251"/>
        </w:trPr>
        <w:tc>
          <w:tcPr>
            <w:tcW w:w="1346" w:type="pct"/>
            <w:noWrap/>
            <w:vAlign w:val="bottom"/>
          </w:tcPr>
          <w:p w14:paraId="264E8FAA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EA24C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vAlign w:val="bottom"/>
          </w:tcPr>
          <w:p w14:paraId="6792C794" w14:textId="77777777" w:rsidR="00E11CA3" w:rsidRPr="00632C17" w:rsidRDefault="00E11CA3" w:rsidP="00A9225B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FF635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5491D92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441530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0EDCDD9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FEB79A" w14:textId="77777777" w:rsidR="00E11CA3" w:rsidRPr="00632C17" w:rsidRDefault="00E11CA3" w:rsidP="00751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FD66A83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C0D5B8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13D3BB2E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C08431" w14:textId="77777777" w:rsidR="00E11CA3" w:rsidRPr="00632C17" w:rsidRDefault="00E11CA3" w:rsidP="00751EAC">
            <w:pPr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1CA3" w:rsidRPr="000B7330" w14:paraId="4E9419D3" w14:textId="77777777" w:rsidTr="00B846C9">
        <w:trPr>
          <w:trHeight w:val="262"/>
        </w:trPr>
        <w:tc>
          <w:tcPr>
            <w:tcW w:w="1346" w:type="pct"/>
            <w:noWrap/>
            <w:vAlign w:val="bottom"/>
            <w:hideMark/>
          </w:tcPr>
          <w:p w14:paraId="3E9C95EF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4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30D76E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397,047</w:t>
            </w:r>
          </w:p>
        </w:tc>
        <w:tc>
          <w:tcPr>
            <w:tcW w:w="146" w:type="pct"/>
            <w:vAlign w:val="bottom"/>
          </w:tcPr>
          <w:p w14:paraId="24C5562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85E82F" w14:textId="77777777" w:rsidR="00E11CA3" w:rsidRPr="00632C17" w:rsidRDefault="00803CF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402,920</w:t>
            </w:r>
          </w:p>
        </w:tc>
        <w:tc>
          <w:tcPr>
            <w:tcW w:w="147" w:type="pct"/>
            <w:vAlign w:val="bottom"/>
          </w:tcPr>
          <w:p w14:paraId="492935C1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00F6B" w14:textId="77777777" w:rsidR="00E11CA3" w:rsidRPr="00632C17" w:rsidRDefault="003605E7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320,010</w:t>
            </w:r>
          </w:p>
        </w:tc>
        <w:tc>
          <w:tcPr>
            <w:tcW w:w="145" w:type="pct"/>
            <w:gridSpan w:val="2"/>
            <w:vAlign w:val="bottom"/>
          </w:tcPr>
          <w:p w14:paraId="165C61B4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1CE418" w14:textId="77777777" w:rsidR="00E11CA3" w:rsidRPr="00632C17" w:rsidRDefault="00767533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319,485</w:t>
            </w:r>
          </w:p>
        </w:tc>
        <w:tc>
          <w:tcPr>
            <w:tcW w:w="129" w:type="pct"/>
            <w:vAlign w:val="bottom"/>
          </w:tcPr>
          <w:p w14:paraId="7C676546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A538AD" w14:textId="77777777" w:rsidR="00E11CA3" w:rsidRPr="00632C17" w:rsidRDefault="004922CF" w:rsidP="00A9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717,057</w:t>
            </w:r>
          </w:p>
        </w:tc>
        <w:tc>
          <w:tcPr>
            <w:tcW w:w="128" w:type="pct"/>
            <w:gridSpan w:val="2"/>
            <w:vAlign w:val="bottom"/>
          </w:tcPr>
          <w:p w14:paraId="4E7BFD45" w14:textId="77777777" w:rsidR="00E11CA3" w:rsidRPr="00632C17" w:rsidRDefault="00E11CA3" w:rsidP="00A922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B0114B" w14:textId="77777777" w:rsidR="00E11CA3" w:rsidRPr="00632C17" w:rsidRDefault="00C47855" w:rsidP="0075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722,405</w:t>
            </w:r>
          </w:p>
        </w:tc>
      </w:tr>
    </w:tbl>
    <w:p w14:paraId="22AF9A9B" w14:textId="77777777" w:rsidR="00B846C9" w:rsidRDefault="00B846C9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</w:p>
    <w:p w14:paraId="45CAF5D0" w14:textId="77777777" w:rsidR="00B846C9" w:rsidRDefault="00B846C9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</w:p>
    <w:p w14:paraId="16450DAC" w14:textId="77777777" w:rsidR="00B846C9" w:rsidRPr="00B846C9" w:rsidRDefault="00B846C9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</w:p>
    <w:tbl>
      <w:tblPr>
        <w:tblW w:w="491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00"/>
        <w:gridCol w:w="898"/>
        <w:gridCol w:w="270"/>
        <w:gridCol w:w="898"/>
        <w:gridCol w:w="270"/>
        <w:gridCol w:w="898"/>
        <w:gridCol w:w="270"/>
        <w:gridCol w:w="900"/>
        <w:gridCol w:w="270"/>
        <w:gridCol w:w="900"/>
        <w:gridCol w:w="283"/>
        <w:gridCol w:w="992"/>
      </w:tblGrid>
      <w:tr w:rsidR="00B846C9" w:rsidRPr="007C495A" w14:paraId="0D56376F" w14:textId="77777777" w:rsidTr="004E45D6">
        <w:trPr>
          <w:trHeight w:val="29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722A428B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24" w:type="pct"/>
            <w:gridSpan w:val="11"/>
            <w:tcBorders>
              <w:top w:val="nil"/>
              <w:left w:val="nil"/>
              <w:bottom w:val="nil"/>
            </w:tcBorders>
          </w:tcPr>
          <w:p w14:paraId="5A47BE23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846C9" w:rsidRPr="007C495A" w14:paraId="51092D6A" w14:textId="77777777" w:rsidTr="004E45D6">
        <w:trPr>
          <w:trHeight w:val="29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3F995452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4B410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CC7B0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5B123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94B7B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7744" w14:textId="77777777" w:rsidR="00B846C9" w:rsidRPr="00F27423" w:rsidRDefault="00B846C9" w:rsidP="004E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846C9" w:rsidRPr="007C495A" w14:paraId="4A92CEE9" w14:textId="77777777" w:rsidTr="004E45D6">
        <w:trPr>
          <w:trHeight w:val="344"/>
        </w:trPr>
        <w:tc>
          <w:tcPr>
            <w:tcW w:w="13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2020CF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79538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30 </w:t>
            </w:r>
          </w:p>
          <w:p w14:paraId="59444E06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21D5D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D42D1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</w:tcPr>
          <w:p w14:paraId="33591116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14591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30 </w:t>
            </w:r>
          </w:p>
          <w:p w14:paraId="1506BDF2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1A08A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8ADBE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2DDE232C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3DF81DF6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30 </w:t>
            </w:r>
          </w:p>
          <w:p w14:paraId="72A22B13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525B6765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79A7253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31 </w:t>
            </w:r>
          </w:p>
          <w:p w14:paraId="1B208B75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846C9" w:rsidRPr="007C495A" w14:paraId="5FDE8CA2" w14:textId="77777777" w:rsidTr="004E45D6">
        <w:trPr>
          <w:trHeight w:val="344"/>
        </w:trPr>
        <w:tc>
          <w:tcPr>
            <w:tcW w:w="13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D189E74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3483B1DE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3B4B5084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535C9AA3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22A55262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3B56340C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75177DE8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14:paraId="21462D69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1C48E000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</w:tcPr>
          <w:p w14:paraId="32C62516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76898299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5" w:type="pct"/>
          </w:tcPr>
          <w:p w14:paraId="14641DF9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B846C9" w:rsidRPr="007C495A" w14:paraId="636C7388" w14:textId="77777777" w:rsidTr="004E45D6">
        <w:trPr>
          <w:trHeight w:val="317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77C5FF03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24" w:type="pct"/>
            <w:gridSpan w:val="11"/>
            <w:tcBorders>
              <w:top w:val="nil"/>
              <w:left w:val="nil"/>
            </w:tcBorders>
            <w:vAlign w:val="bottom"/>
          </w:tcPr>
          <w:p w14:paraId="01D4FFF8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2742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B846C9" w:rsidRPr="00AF576A" w14:paraId="16294A8D" w14:textId="77777777" w:rsidTr="004E45D6">
        <w:trPr>
          <w:trHeight w:val="3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90937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036789" w14:textId="1421F0C6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6,12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  <w:vAlign w:val="bottom"/>
          </w:tcPr>
          <w:p w14:paraId="21A7C378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29E1F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6,041,968</w:t>
            </w: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  <w:vAlign w:val="bottom"/>
          </w:tcPr>
          <w:p w14:paraId="4B78E8B2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83E1E8" w14:textId="0574C830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3,1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  <w:vAlign w:val="bottom"/>
          </w:tcPr>
          <w:p w14:paraId="767E7B09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430EEA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3,197,232</w:t>
            </w: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  <w:vAlign w:val="bottom"/>
          </w:tcPr>
          <w:p w14:paraId="40A01095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vAlign w:val="bottom"/>
          </w:tcPr>
          <w:p w14:paraId="57A8FB6B" w14:textId="2607CD65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278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739</w:t>
            </w:r>
          </w:p>
        </w:tc>
        <w:tc>
          <w:tcPr>
            <w:tcW w:w="150" w:type="pct"/>
            <w:vAlign w:val="bottom"/>
          </w:tcPr>
          <w:p w14:paraId="08C2292B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vAlign w:val="bottom"/>
          </w:tcPr>
          <w:p w14:paraId="1BB1FC50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9,239,200</w:t>
            </w:r>
          </w:p>
        </w:tc>
      </w:tr>
      <w:tr w:rsidR="00B846C9" w:rsidRPr="00AF576A" w14:paraId="4FC6FF3E" w14:textId="77777777" w:rsidTr="004E45D6">
        <w:trPr>
          <w:trHeight w:val="344"/>
        </w:trPr>
        <w:tc>
          <w:tcPr>
            <w:tcW w:w="13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1DD39F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C50C8" w14:textId="54F3ACD6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D037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7935D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714,206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3844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46EAF" w14:textId="4F59BB14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EB38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A8D4D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2,268,573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8129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16F8F4" w14:textId="42D18AC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07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658</w:t>
            </w:r>
          </w:p>
        </w:tc>
        <w:tc>
          <w:tcPr>
            <w:tcW w:w="150" w:type="pct"/>
            <w:vAlign w:val="bottom"/>
          </w:tcPr>
          <w:p w14:paraId="61599A9B" w14:textId="77777777" w:rsidR="00B846C9" w:rsidRPr="00F27423" w:rsidRDefault="00B846C9" w:rsidP="00B8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8D10B6" w14:textId="77777777" w:rsidR="00B846C9" w:rsidRPr="00F27423" w:rsidRDefault="00B846C9" w:rsidP="00B8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74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2,982,779</w:t>
            </w:r>
          </w:p>
        </w:tc>
      </w:tr>
    </w:tbl>
    <w:p w14:paraId="203AC14C" w14:textId="77777777" w:rsidR="00B846C9" w:rsidRPr="00B846C9" w:rsidRDefault="00B846C9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AU"/>
        </w:rPr>
      </w:pPr>
    </w:p>
    <w:p w14:paraId="091636F0" w14:textId="77777777" w:rsidR="00141D86" w:rsidRPr="000B7330" w:rsidRDefault="00141D86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Pr="000B733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34463CC0" w14:textId="77777777" w:rsidR="00141D86" w:rsidRPr="00FC01A3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59567FF" w14:textId="77777777" w:rsidR="00141D86" w:rsidRPr="000B7330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</w:rPr>
      </w:pPr>
      <w:r w:rsidRPr="000B7330">
        <w:rPr>
          <w:rFonts w:asciiTheme="majorBidi" w:hAnsiTheme="majorBidi" w:cstheme="majorBidi"/>
          <w:i/>
          <w:iCs/>
          <w:cs/>
        </w:rPr>
        <w:t>ส่วนงานภูมิศาสตร์</w:t>
      </w:r>
    </w:p>
    <w:p w14:paraId="4FC357BC" w14:textId="77777777" w:rsidR="00141D86" w:rsidRPr="00FC01A3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1409A6AF" w14:textId="77777777" w:rsidR="00141D86" w:rsidRPr="000B7330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</w:rPr>
      </w:pPr>
      <w:r w:rsidRPr="000B7330">
        <w:rPr>
          <w:rFonts w:asciiTheme="majorBidi" w:hAnsiTheme="majorBidi" w:cstheme="majorBidi"/>
          <w:spacing w:val="-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514C43D1" w14:textId="77777777" w:rsidR="00141D86" w:rsidRPr="00FC01A3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5D28443" w14:textId="77777777" w:rsidR="00141D86" w:rsidRPr="000B7330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</w:rPr>
      </w:pPr>
      <w:r w:rsidRPr="000B7330">
        <w:rPr>
          <w:rFonts w:asciiTheme="majorBidi" w:hAnsiTheme="majorBidi" w:cstheme="majorBidi"/>
          <w:i/>
          <w:iCs/>
          <w:cs/>
        </w:rPr>
        <w:t>จังหวะเวลาเวลาในการรับรู้รายได้</w:t>
      </w:r>
    </w:p>
    <w:p w14:paraId="2828E84A" w14:textId="77777777" w:rsidR="00141D86" w:rsidRPr="00FC01A3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</w:rPr>
      </w:pPr>
    </w:p>
    <w:p w14:paraId="446432BA" w14:textId="77777777" w:rsidR="00354A51" w:rsidRPr="000B7330" w:rsidRDefault="00141D86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  <w:r w:rsidRPr="000B7330">
        <w:rPr>
          <w:rFonts w:asciiTheme="majorBidi" w:hAnsiTheme="majorBidi" w:cstheme="majorBidi"/>
          <w:cs/>
        </w:rPr>
        <w:t>กลุ่มบริษัทรับรู้รายได้ส่วนใหญ่ ณ เวลาใดเวลาหนึ่ง</w:t>
      </w:r>
    </w:p>
    <w:p w14:paraId="52FAED39" w14:textId="77777777" w:rsidR="00A700C4" w:rsidRPr="00FC01A3" w:rsidRDefault="00A700C4" w:rsidP="000B7330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7F6B93DF" w14:textId="77777777" w:rsidR="00D53BDD" w:rsidRPr="000B7330" w:rsidRDefault="00D53BDD" w:rsidP="000B7330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  <w:tab w:val="num" w:pos="567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14:paraId="5D14CEFE" w14:textId="77777777" w:rsidR="00D53BDD" w:rsidRPr="00FC01A3" w:rsidRDefault="00D53BDD" w:rsidP="000B7330">
      <w:pPr>
        <w:tabs>
          <w:tab w:val="clear" w:pos="680"/>
          <w:tab w:val="left" w:pos="630"/>
        </w:tabs>
        <w:spacing w:line="240" w:lineRule="auto"/>
        <w:rPr>
          <w:rFonts w:asciiTheme="majorBidi" w:hAnsiTheme="majorBidi" w:cstheme="majorBidi"/>
          <w:lang w:eastAsia="x-none"/>
        </w:rPr>
      </w:pPr>
    </w:p>
    <w:p w14:paraId="0255BF38" w14:textId="77777777" w:rsidR="00204242" w:rsidRPr="000B7330" w:rsidRDefault="00204242" w:rsidP="000B7330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0B7330">
        <w:rPr>
          <w:rFonts w:asciiTheme="majorBidi" w:hAnsiTheme="majorBidi" w:cstheme="majorBidi"/>
          <w:cs/>
        </w:rPr>
        <w:t>กำไรต่อหุ้นขั้นพื้นฐานสำหรับงวดสามเดือนและ</w:t>
      </w:r>
      <w:r w:rsidR="0040516B" w:rsidRPr="000B7330">
        <w:rPr>
          <w:rFonts w:asciiTheme="majorBidi" w:hAnsiTheme="majorBidi" w:cstheme="majorBidi"/>
          <w:cs/>
          <w:lang w:val="en-US"/>
        </w:rPr>
        <w:t>เก้า</w:t>
      </w:r>
      <w:r w:rsidRPr="000B7330">
        <w:rPr>
          <w:rFonts w:asciiTheme="majorBidi" w:hAnsiTheme="majorBidi" w:cstheme="majorBidi"/>
          <w:cs/>
        </w:rPr>
        <w:t>เดือนสิ้นสุดวันที่ 30</w:t>
      </w:r>
      <w:r w:rsidR="0040516B" w:rsidRPr="000B7330">
        <w:rPr>
          <w:rFonts w:asciiTheme="majorBidi" w:hAnsiTheme="majorBidi" w:cstheme="majorBidi"/>
          <w:cs/>
        </w:rPr>
        <w:t xml:space="preserve"> กันยายน</w:t>
      </w:r>
      <w:r w:rsidRPr="000B7330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Pr="000B7330">
        <w:rPr>
          <w:rFonts w:asciiTheme="majorBidi" w:hAnsiTheme="majorBidi" w:cstheme="majorBidi"/>
          <w:color w:val="000000"/>
          <w:lang w:val="en-US"/>
        </w:rPr>
        <w:t>256</w:t>
      </w:r>
      <w:r w:rsidRPr="000B7330">
        <w:rPr>
          <w:rFonts w:asciiTheme="majorBidi" w:hAnsiTheme="majorBidi" w:cstheme="majorBidi"/>
          <w:color w:val="000000"/>
          <w:cs/>
          <w:lang w:val="en-US"/>
        </w:rPr>
        <w:t>2</w:t>
      </w:r>
      <w:r w:rsidRPr="000B7330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B7330">
        <w:rPr>
          <w:rFonts w:asciiTheme="majorBidi" w:hAnsiTheme="majorBidi" w:cstheme="majorBidi"/>
          <w:cs/>
        </w:rPr>
        <w:t xml:space="preserve">และ </w:t>
      </w:r>
      <w:r w:rsidRPr="000B7330">
        <w:rPr>
          <w:rFonts w:asciiTheme="majorBidi" w:hAnsiTheme="majorBidi" w:cstheme="majorBidi"/>
          <w:lang w:val="en-US"/>
        </w:rPr>
        <w:t>256</w:t>
      </w:r>
      <w:r w:rsidRPr="000B7330">
        <w:rPr>
          <w:rFonts w:asciiTheme="majorBidi" w:hAnsiTheme="majorBidi" w:cstheme="majorBidi"/>
          <w:cs/>
          <w:lang w:val="en-US"/>
        </w:rPr>
        <w:t>1</w:t>
      </w:r>
      <w:r w:rsidRPr="000B7330">
        <w:rPr>
          <w:rFonts w:asciiTheme="majorBidi" w:hAnsiTheme="majorBidi" w:cstheme="majorBidi"/>
          <w:lang w:val="en-US"/>
        </w:rPr>
        <w:t xml:space="preserve"> </w:t>
      </w:r>
      <w:r w:rsidRPr="000B7330">
        <w:rPr>
          <w:rFonts w:asciiTheme="majorBidi" w:hAnsiTheme="majorBidi" w:cstheme="majorBidi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0B7330">
        <w:rPr>
          <w:rFonts w:asciiTheme="majorBidi" w:hAnsiTheme="majorBidi" w:cstheme="majorBidi"/>
          <w:lang w:val="en-US"/>
        </w:rPr>
        <w:t xml:space="preserve"> </w:t>
      </w:r>
      <w:r w:rsidR="00510DF2" w:rsidRPr="000B7330">
        <w:rPr>
          <w:rFonts w:asciiTheme="majorBidi" w:hAnsiTheme="majorBidi" w:cstheme="majorBidi"/>
          <w:lang w:val="en-US"/>
        </w:rPr>
        <w:br/>
      </w:r>
      <w:r w:rsidRPr="000B7330">
        <w:rPr>
          <w:rFonts w:asciiTheme="majorBidi" w:hAnsiTheme="majorBidi" w:cstheme="majorBidi"/>
          <w:cs/>
          <w:lang w:val="en-US"/>
        </w:rPr>
        <w:t>โดยแสดงการคำนวณดังนี้</w:t>
      </w:r>
    </w:p>
    <w:p w14:paraId="2E956BC3" w14:textId="77777777" w:rsidR="00C903C3" w:rsidRPr="00FC01A3" w:rsidRDefault="00C903C3" w:rsidP="000B7330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C903C3" w:rsidRPr="000B7330" w14:paraId="2CEC4737" w14:textId="77777777" w:rsidTr="00635220">
        <w:tc>
          <w:tcPr>
            <w:tcW w:w="3870" w:type="dxa"/>
            <w:shd w:val="clear" w:color="auto" w:fill="auto"/>
          </w:tcPr>
          <w:p w14:paraId="3553D5F5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43F8BC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6AA313F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A2FF58F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903C3" w:rsidRPr="000B7330" w14:paraId="2277F85A" w14:textId="77777777" w:rsidTr="00635220">
        <w:tc>
          <w:tcPr>
            <w:tcW w:w="3870" w:type="dxa"/>
          </w:tcPr>
          <w:p w14:paraId="7F74E1C4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0625C6" w14:textId="77777777" w:rsidR="00C903C3" w:rsidRPr="004A57C1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57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B12F4F" w:rsidRPr="004A57C1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E3E34B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9356DD" w14:textId="77777777" w:rsidR="00C903C3" w:rsidRPr="000B7330" w:rsidRDefault="004A57C1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57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C7832FA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488C31" w14:textId="77777777" w:rsidR="00C903C3" w:rsidRPr="000B7330" w:rsidRDefault="004A57C1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57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4A57C1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3718CF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BF6AFB" w14:textId="77777777" w:rsidR="00C903C3" w:rsidRPr="000B7330" w:rsidRDefault="004A57C1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57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903C3" w:rsidRPr="000B7330" w14:paraId="2754F6E5" w14:textId="77777777" w:rsidTr="00635220">
        <w:tc>
          <w:tcPr>
            <w:tcW w:w="3870" w:type="dxa"/>
          </w:tcPr>
          <w:p w14:paraId="6F7F4E03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1E0C793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903C3" w:rsidRPr="000B7330" w14:paraId="06A01E62" w14:textId="77777777" w:rsidTr="00635220">
        <w:tc>
          <w:tcPr>
            <w:tcW w:w="3870" w:type="dxa"/>
          </w:tcPr>
          <w:p w14:paraId="01907448" w14:textId="77777777" w:rsidR="00C903C3" w:rsidRPr="000B7330" w:rsidRDefault="00C903C3" w:rsidP="000B73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</w:tcPr>
          <w:p w14:paraId="1DC9A468" w14:textId="77777777" w:rsidR="00C903C3" w:rsidRPr="000B7330" w:rsidRDefault="00C903C3" w:rsidP="000B73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B4F0BD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46886" w14:textId="77777777" w:rsidR="00C903C3" w:rsidRPr="000B7330" w:rsidRDefault="00C903C3" w:rsidP="000B73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AAC761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FA0E3" w14:textId="77777777" w:rsidR="00C903C3" w:rsidRPr="000B7330" w:rsidRDefault="00C903C3" w:rsidP="000B73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BC1DB2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C31D1" w14:textId="77777777" w:rsidR="00C903C3" w:rsidRPr="000B7330" w:rsidRDefault="00C903C3" w:rsidP="000B73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3C3" w:rsidRPr="000B7330" w14:paraId="36BB08D5" w14:textId="77777777" w:rsidTr="00635220">
        <w:tc>
          <w:tcPr>
            <w:tcW w:w="3870" w:type="dxa"/>
          </w:tcPr>
          <w:p w14:paraId="47BA4807" w14:textId="77777777" w:rsidR="00C903C3" w:rsidRPr="000B7330" w:rsidRDefault="00C903C3" w:rsidP="000B73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6A17BF" w14:textId="54857F6A" w:rsidR="00C903C3" w:rsidRPr="000B7330" w:rsidRDefault="00415C79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7D65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0,961</w:t>
            </w:r>
          </w:p>
        </w:tc>
        <w:tc>
          <w:tcPr>
            <w:tcW w:w="270" w:type="dxa"/>
          </w:tcPr>
          <w:p w14:paraId="111DE71C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37E627" w14:textId="77777777" w:rsidR="00C903C3" w:rsidRPr="000B7330" w:rsidRDefault="00765D16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182,396</w:t>
            </w:r>
          </w:p>
        </w:tc>
        <w:tc>
          <w:tcPr>
            <w:tcW w:w="270" w:type="dxa"/>
          </w:tcPr>
          <w:p w14:paraId="52853CDC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7CA3D4" w14:textId="5FAD48C4" w:rsidR="00C903C3" w:rsidRPr="000B7330" w:rsidRDefault="00AB411D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49,464</w:t>
            </w:r>
          </w:p>
        </w:tc>
        <w:tc>
          <w:tcPr>
            <w:tcW w:w="270" w:type="dxa"/>
          </w:tcPr>
          <w:p w14:paraId="34A5E90A" w14:textId="77777777" w:rsidR="00C903C3" w:rsidRPr="000B7330" w:rsidRDefault="00C903C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E9E31F" w14:textId="77777777" w:rsidR="00C903C3" w:rsidRPr="000B7330" w:rsidRDefault="00B8713A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27,914</w:t>
            </w:r>
          </w:p>
        </w:tc>
      </w:tr>
      <w:tr w:rsidR="00020A06" w:rsidRPr="000B7330" w14:paraId="5ECB9E39" w14:textId="77777777" w:rsidTr="00635220">
        <w:tc>
          <w:tcPr>
            <w:tcW w:w="3870" w:type="dxa"/>
          </w:tcPr>
          <w:p w14:paraId="404EB4C9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7A61F5" w14:textId="14B24039" w:rsidR="00020A06" w:rsidRPr="000B7330" w:rsidRDefault="00F14A4E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  <w:r w:rsidR="00020A06"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270" w:type="dxa"/>
          </w:tcPr>
          <w:p w14:paraId="400CACCD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4E022C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  <w:tc>
          <w:tcPr>
            <w:tcW w:w="270" w:type="dxa"/>
          </w:tcPr>
          <w:p w14:paraId="68B639AF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CFD766" w14:textId="09880A91" w:rsidR="00020A06" w:rsidRPr="000B7330" w:rsidRDefault="00E24DE2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0D874251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07E43C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</w:tr>
      <w:tr w:rsidR="00020A06" w:rsidRPr="000B7330" w14:paraId="380AF22B" w14:textId="77777777" w:rsidTr="00635220">
        <w:tc>
          <w:tcPr>
            <w:tcW w:w="3870" w:type="dxa"/>
          </w:tcPr>
          <w:p w14:paraId="4481D509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D69C6D" w14:textId="4DA0E7C3" w:rsidR="00020A06" w:rsidRPr="000B7330" w:rsidRDefault="00F14A4E" w:rsidP="007D59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3BD97E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136CB8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  <w:tc>
          <w:tcPr>
            <w:tcW w:w="270" w:type="dxa"/>
          </w:tcPr>
          <w:p w14:paraId="1E3EC6A8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57DF83" w14:textId="747395D4" w:rsidR="00020A06" w:rsidRPr="000B7330" w:rsidRDefault="00E24DE2" w:rsidP="007D59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B26A58A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99020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</w:tr>
      <w:tr w:rsidR="00020A06" w:rsidRPr="000B7330" w14:paraId="07CCB2DE" w14:textId="77777777" w:rsidTr="00635220">
        <w:tc>
          <w:tcPr>
            <w:tcW w:w="3870" w:type="dxa"/>
          </w:tcPr>
          <w:p w14:paraId="16F92D98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56EF1E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203600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C4919D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31849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97AA12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4508D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30D28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A06" w:rsidRPr="000B7330" w14:paraId="2E2A8C2B" w14:textId="77777777" w:rsidTr="00635220">
        <w:tc>
          <w:tcPr>
            <w:tcW w:w="3870" w:type="dxa"/>
          </w:tcPr>
          <w:p w14:paraId="52F6A186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9F7855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32D828E0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A4E49B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35E2CFDF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4D7560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  <w:tc>
          <w:tcPr>
            <w:tcW w:w="270" w:type="dxa"/>
          </w:tcPr>
          <w:p w14:paraId="0B9CDC23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B5F2A6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</w:tr>
      <w:tr w:rsidR="00020A06" w:rsidRPr="000B7330" w14:paraId="249EB1FB" w14:textId="77777777" w:rsidTr="00635220">
        <w:tc>
          <w:tcPr>
            <w:tcW w:w="3870" w:type="dxa"/>
          </w:tcPr>
          <w:p w14:paraId="31501A80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1561E9" w14:textId="14E69DFB" w:rsidR="00020A06" w:rsidRPr="000B7330" w:rsidRDefault="004B4119" w:rsidP="00020A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</w:t>
            </w:r>
            <w:r w:rsidR="00AB4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45A176F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F41FDD4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1B37545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A6CE4E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</w:tcPr>
          <w:p w14:paraId="664551F0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C654898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20A06" w:rsidRPr="000B7330" w14:paraId="2A75E678" w14:textId="77777777" w:rsidTr="00635220">
        <w:tc>
          <w:tcPr>
            <w:tcW w:w="3870" w:type="dxa"/>
            <w:shd w:val="clear" w:color="auto" w:fill="auto"/>
          </w:tcPr>
          <w:p w14:paraId="771EBDF3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16A1653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DE76285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0BB3F3E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20A06" w:rsidRPr="000B7330" w14:paraId="0F7ED82F" w14:textId="77777777" w:rsidTr="00635220">
        <w:tc>
          <w:tcPr>
            <w:tcW w:w="3870" w:type="dxa"/>
          </w:tcPr>
          <w:p w14:paraId="0817653C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37366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BEBB8D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DE7DA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246D4E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81EFB4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6D57FDF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973952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020A06" w:rsidRPr="000B7330" w14:paraId="41CE5D87" w14:textId="77777777" w:rsidTr="00635220">
        <w:tc>
          <w:tcPr>
            <w:tcW w:w="3870" w:type="dxa"/>
          </w:tcPr>
          <w:p w14:paraId="10382AF0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5D404F0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0B73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0A06" w:rsidRPr="000B7330" w14:paraId="6221608D" w14:textId="77777777" w:rsidTr="00635220">
        <w:tc>
          <w:tcPr>
            <w:tcW w:w="3870" w:type="dxa"/>
          </w:tcPr>
          <w:p w14:paraId="24E6E4ED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</w:tcPr>
          <w:p w14:paraId="48E92C9E" w14:textId="77777777" w:rsidR="00020A06" w:rsidRPr="000B7330" w:rsidRDefault="00020A06" w:rsidP="00020A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617F0B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39414" w14:textId="77777777" w:rsidR="00020A06" w:rsidRPr="000B7330" w:rsidRDefault="00020A06" w:rsidP="00020A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6476E3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1E86F" w14:textId="77777777" w:rsidR="00020A06" w:rsidRPr="000B7330" w:rsidRDefault="00020A06" w:rsidP="00020A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AEE1D5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A9DB7" w14:textId="77777777" w:rsidR="00020A06" w:rsidRPr="000B7330" w:rsidRDefault="00020A06" w:rsidP="00020A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20A06" w:rsidRPr="000B7330" w14:paraId="459E2C4D" w14:textId="77777777" w:rsidTr="00635220">
        <w:tc>
          <w:tcPr>
            <w:tcW w:w="3870" w:type="dxa"/>
          </w:tcPr>
          <w:p w14:paraId="3581F0B8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FC811C" w14:textId="2D2E3266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D65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75,195</w:t>
            </w:r>
          </w:p>
        </w:tc>
        <w:tc>
          <w:tcPr>
            <w:tcW w:w="270" w:type="dxa"/>
          </w:tcPr>
          <w:p w14:paraId="75F1E6D6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318D83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587,685</w:t>
            </w:r>
          </w:p>
        </w:tc>
        <w:tc>
          <w:tcPr>
            <w:tcW w:w="270" w:type="dxa"/>
          </w:tcPr>
          <w:p w14:paraId="740EB879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3C7EAA5" w14:textId="1D344ADF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AB4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3,135</w:t>
            </w:r>
          </w:p>
        </w:tc>
        <w:tc>
          <w:tcPr>
            <w:tcW w:w="270" w:type="dxa"/>
          </w:tcPr>
          <w:p w14:paraId="5781C356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2F9CC6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213,175</w:t>
            </w:r>
          </w:p>
        </w:tc>
      </w:tr>
      <w:tr w:rsidR="00020A06" w:rsidRPr="000B7330" w14:paraId="34734B2A" w14:textId="77777777" w:rsidTr="00635220">
        <w:tc>
          <w:tcPr>
            <w:tcW w:w="3870" w:type="dxa"/>
          </w:tcPr>
          <w:p w14:paraId="60164DAD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2AEDF88" w14:textId="53FFA4E7" w:rsidR="00020A06" w:rsidRPr="000B7330" w:rsidRDefault="00A23C20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  <w:r w:rsidR="00020A06"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270" w:type="dxa"/>
          </w:tcPr>
          <w:p w14:paraId="19C23DA6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C3C998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  <w:tc>
          <w:tcPr>
            <w:tcW w:w="270" w:type="dxa"/>
          </w:tcPr>
          <w:p w14:paraId="3119A037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242935" w14:textId="3A74EF9E" w:rsidR="00020A06" w:rsidRPr="000B7330" w:rsidRDefault="00A23C20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20A06" w:rsidRPr="000B7330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694DBE2D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85C213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020A06" w:rsidRPr="000B7330" w14:paraId="4272B05B" w14:textId="77777777" w:rsidTr="00635220">
        <w:tc>
          <w:tcPr>
            <w:tcW w:w="3870" w:type="dxa"/>
          </w:tcPr>
          <w:p w14:paraId="46175230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8E3AB" w14:textId="117C530F" w:rsidR="00020A06" w:rsidRPr="000B7330" w:rsidRDefault="00A23C20" w:rsidP="00461A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02BDA2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1D7A1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320,000</w:t>
            </w:r>
          </w:p>
        </w:tc>
        <w:tc>
          <w:tcPr>
            <w:tcW w:w="270" w:type="dxa"/>
          </w:tcPr>
          <w:p w14:paraId="7A2A04EA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0B8583" w14:textId="6DFB2F97" w:rsidR="00020A06" w:rsidRPr="000B7330" w:rsidRDefault="00A23C20" w:rsidP="00461A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DB9DA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9F89B5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020A06" w:rsidRPr="000B7330" w14:paraId="1EB5E292" w14:textId="77777777" w:rsidTr="00635220">
        <w:tc>
          <w:tcPr>
            <w:tcW w:w="3870" w:type="dxa"/>
          </w:tcPr>
          <w:p w14:paraId="44E47776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C7D2FF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F62E0C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5138AE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F85F81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7487BE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8607D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EA546F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A06" w:rsidRPr="000B7330" w14:paraId="643ED965" w14:textId="77777777" w:rsidTr="00635220">
        <w:tc>
          <w:tcPr>
            <w:tcW w:w="3870" w:type="dxa"/>
          </w:tcPr>
          <w:p w14:paraId="42C1B003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8A4D0A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23BA4C54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0F083C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640,000</w:t>
            </w:r>
          </w:p>
        </w:tc>
        <w:tc>
          <w:tcPr>
            <w:tcW w:w="270" w:type="dxa"/>
          </w:tcPr>
          <w:p w14:paraId="04BBB7D9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88AF56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  <w:tc>
          <w:tcPr>
            <w:tcW w:w="270" w:type="dxa"/>
          </w:tcPr>
          <w:p w14:paraId="06BB563B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E7BCB2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</w:tr>
      <w:tr w:rsidR="00020A06" w:rsidRPr="000B7330" w14:paraId="76103166" w14:textId="77777777" w:rsidTr="00635220">
        <w:tc>
          <w:tcPr>
            <w:tcW w:w="3870" w:type="dxa"/>
          </w:tcPr>
          <w:p w14:paraId="5A26E4A3" w14:textId="77777777" w:rsidR="00020A06" w:rsidRPr="000B7330" w:rsidRDefault="00020A06" w:rsidP="00020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1E1F1A" w14:textId="7B7FC6B1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</w:t>
            </w:r>
            <w:r w:rsidR="00AB4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B9BF2C7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BD76F6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0.92</w:t>
            </w:r>
          </w:p>
        </w:tc>
        <w:tc>
          <w:tcPr>
            <w:tcW w:w="270" w:type="dxa"/>
          </w:tcPr>
          <w:p w14:paraId="27899DD3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78750D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270" w:type="dxa"/>
          </w:tcPr>
          <w:p w14:paraId="592F65EA" w14:textId="77777777" w:rsidR="00020A06" w:rsidRPr="000B7330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A6594F5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0.33</w:t>
            </w:r>
          </w:p>
        </w:tc>
      </w:tr>
    </w:tbl>
    <w:p w14:paraId="6644114F" w14:textId="77777777" w:rsidR="00C903C3" w:rsidRPr="000B7330" w:rsidRDefault="00C903C3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8FC42" w14:textId="77777777" w:rsidR="006D051E" w:rsidRPr="000B7330" w:rsidRDefault="006A6B3F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0B7330">
        <w:rPr>
          <w:rFonts w:asciiTheme="majorBidi" w:hAnsiTheme="majorBidi" w:cstheme="majorBidi"/>
          <w:sz w:val="30"/>
          <w:szCs w:val="30"/>
        </w:rPr>
        <w:t>25</w:t>
      </w:r>
      <w:r w:rsidRPr="000B7330">
        <w:rPr>
          <w:rFonts w:asciiTheme="majorBidi" w:hAnsiTheme="majorBidi" w:cstheme="majorBidi"/>
          <w:sz w:val="30"/>
          <w:szCs w:val="30"/>
          <w:cs/>
        </w:rPr>
        <w:t>61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Pr="000B7330">
        <w:rPr>
          <w:rFonts w:asciiTheme="majorBidi" w:hAnsiTheme="majorBidi" w:cstheme="majorBidi"/>
          <w:sz w:val="30"/>
          <w:szCs w:val="30"/>
        </w:rPr>
        <w:t xml:space="preserve">1.00 </w:t>
      </w:r>
      <w:r w:rsidRPr="000B7330">
        <w:rPr>
          <w:rFonts w:asciiTheme="majorBidi" w:hAnsiTheme="majorBidi" w:cstheme="majorBidi"/>
          <w:sz w:val="30"/>
          <w:szCs w:val="30"/>
          <w:cs/>
        </w:rPr>
        <w:t>บาทเป็นหุ้นละ</w:t>
      </w:r>
      <w:r w:rsidRPr="000B7330">
        <w:rPr>
          <w:rFonts w:asciiTheme="majorBidi" w:hAnsiTheme="majorBidi" w:cstheme="majorBidi"/>
          <w:sz w:val="30"/>
          <w:szCs w:val="30"/>
        </w:rPr>
        <w:t xml:space="preserve">0.50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บาท ส่งผลให้จำนวนหุ้นสามัญที่ชำระแล้วของบริษัทเพิ่มขึ้น จากเดิม </w:t>
      </w:r>
      <w:r w:rsidRPr="000B7330">
        <w:rPr>
          <w:rFonts w:asciiTheme="majorBidi" w:hAnsiTheme="majorBidi" w:cstheme="majorBidi"/>
          <w:sz w:val="30"/>
          <w:szCs w:val="30"/>
        </w:rPr>
        <w:t xml:space="preserve">320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ล้านหุ้นเป็น </w:t>
      </w:r>
      <w:r w:rsidRPr="000B7330">
        <w:rPr>
          <w:rFonts w:asciiTheme="majorBidi" w:hAnsiTheme="majorBidi" w:cstheme="majorBidi"/>
          <w:sz w:val="30"/>
          <w:szCs w:val="30"/>
        </w:rPr>
        <w:t>640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ล้านหุ้นโดยมีทุนจดทะเบียนที่ออกและชำระแล้วคงเดิมคือ </w:t>
      </w:r>
      <w:r w:rsidRPr="000B7330">
        <w:rPr>
          <w:rFonts w:asciiTheme="majorBidi" w:hAnsiTheme="majorBidi" w:cstheme="majorBidi"/>
          <w:sz w:val="30"/>
          <w:szCs w:val="30"/>
        </w:rPr>
        <w:t xml:space="preserve">320 </w:t>
      </w:r>
      <w:r w:rsidRPr="000B73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A76CD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5A76CD" w:rsidRPr="000B7330">
        <w:rPr>
          <w:rFonts w:asciiTheme="majorBidi" w:hAnsiTheme="majorBidi" w:cstheme="majorBidi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</w:t>
      </w:r>
      <w:r w:rsidR="0040516B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="005A76CD"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4242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40516B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A76CD" w:rsidRPr="000B7330">
        <w:rPr>
          <w:rFonts w:asciiTheme="majorBidi" w:hAnsiTheme="majorBidi" w:cstheme="majorBidi"/>
          <w:sz w:val="30"/>
          <w:szCs w:val="30"/>
          <w:cs/>
        </w:rPr>
        <w:t>256</w:t>
      </w:r>
      <w:r w:rsidR="00BE0F57" w:rsidRPr="000B7330">
        <w:rPr>
          <w:rFonts w:asciiTheme="majorBidi" w:hAnsiTheme="majorBidi" w:cstheme="majorBidi"/>
          <w:sz w:val="30"/>
          <w:szCs w:val="30"/>
        </w:rPr>
        <w:t>1</w:t>
      </w:r>
      <w:r w:rsidR="005A76CD" w:rsidRPr="000B7330">
        <w:rPr>
          <w:rFonts w:asciiTheme="majorBidi" w:hAnsiTheme="majorBidi" w:cstheme="majorBidi"/>
          <w:sz w:val="30"/>
          <w:szCs w:val="30"/>
          <w:cs/>
        </w:rPr>
        <w:t xml:space="preserve"> โดยถือเสมือนว่าการเปลี่ยนแปลงมูลค่าหุ้นดังกล่าวเกิดขึ้นตั้งแต่วันที่ </w:t>
      </w:r>
      <w:r w:rsidR="005A76CD" w:rsidRPr="000B7330">
        <w:rPr>
          <w:rFonts w:asciiTheme="majorBidi" w:hAnsiTheme="majorBidi" w:cstheme="majorBidi"/>
          <w:sz w:val="30"/>
          <w:szCs w:val="30"/>
        </w:rPr>
        <w:t xml:space="preserve">1 </w:t>
      </w:r>
      <w:r w:rsidR="005A76CD" w:rsidRPr="000B733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A76CD" w:rsidRPr="000B7330">
        <w:rPr>
          <w:rFonts w:asciiTheme="majorBidi" w:hAnsiTheme="majorBidi" w:cstheme="majorBidi"/>
          <w:sz w:val="30"/>
          <w:szCs w:val="30"/>
        </w:rPr>
        <w:t>256</w:t>
      </w:r>
      <w:r w:rsidR="008A692F" w:rsidRPr="000B7330">
        <w:rPr>
          <w:rFonts w:asciiTheme="majorBidi" w:hAnsiTheme="majorBidi" w:cstheme="majorBidi"/>
          <w:sz w:val="30"/>
          <w:szCs w:val="30"/>
        </w:rPr>
        <w:t>1</w:t>
      </w:r>
    </w:p>
    <w:p w14:paraId="5CD253C8" w14:textId="77777777" w:rsidR="006D051E" w:rsidRPr="000B7330" w:rsidRDefault="006D051E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4F767" w14:textId="77777777" w:rsidR="006D665C" w:rsidRPr="000B7330" w:rsidRDefault="006D665C" w:rsidP="000B7330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9F3D26D" w14:textId="77777777" w:rsidR="006D665C" w:rsidRPr="000B7330" w:rsidRDefault="006D665C" w:rsidP="000B7330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9DC9FA6" w14:textId="77777777" w:rsidR="006D665C" w:rsidRPr="000B7330" w:rsidRDefault="006D665C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 ซีโอแอล จำกัด (มหาชน)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55371" w:rsidRPr="000B7330">
        <w:rPr>
          <w:rFonts w:asciiTheme="majorBidi" w:hAnsiTheme="majorBidi" w:cstheme="majorBidi"/>
          <w:sz w:val="30"/>
          <w:szCs w:val="30"/>
        </w:rPr>
        <w:t>9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B7330">
        <w:rPr>
          <w:rFonts w:asciiTheme="majorBidi" w:hAnsiTheme="majorBidi" w:cstheme="majorBidi"/>
          <w:sz w:val="30"/>
          <w:szCs w:val="30"/>
        </w:rPr>
        <w:t>256</w:t>
      </w:r>
      <w:r w:rsidR="00C55371" w:rsidRPr="000B7330">
        <w:rPr>
          <w:rFonts w:asciiTheme="majorBidi" w:hAnsiTheme="majorBidi" w:cstheme="majorBidi"/>
          <w:sz w:val="30"/>
          <w:szCs w:val="30"/>
        </w:rPr>
        <w:t>2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ผู้ถือหุ้นมีมติอนุมัติการจัดสรรเงินปันผลแก่ผู้ถือหุ้นในอัตราหุ้นละ </w:t>
      </w:r>
      <w:r w:rsidRPr="000B7330">
        <w:rPr>
          <w:rFonts w:asciiTheme="majorBidi" w:hAnsiTheme="majorBidi" w:cstheme="majorBidi"/>
          <w:sz w:val="30"/>
          <w:szCs w:val="30"/>
        </w:rPr>
        <w:t>0.</w:t>
      </w:r>
      <w:r w:rsidR="00C55371" w:rsidRPr="000B7330">
        <w:rPr>
          <w:rFonts w:asciiTheme="majorBidi" w:hAnsiTheme="majorBidi" w:cstheme="majorBidi"/>
          <w:sz w:val="30"/>
          <w:szCs w:val="30"/>
        </w:rPr>
        <w:t>55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C55371" w:rsidRPr="000B7330">
        <w:rPr>
          <w:rFonts w:asciiTheme="majorBidi" w:hAnsiTheme="majorBidi" w:cstheme="majorBidi"/>
          <w:sz w:val="30"/>
          <w:szCs w:val="30"/>
        </w:rPr>
        <w:t>352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ล้านบาท บริษัทได้จ่าย    เงินปันผลให้แก่ผู้ถือหุ้นในเดือน</w:t>
      </w:r>
      <w:r w:rsidR="00C55371" w:rsidRPr="000B733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55371" w:rsidRPr="000B7330">
        <w:rPr>
          <w:rFonts w:asciiTheme="majorBidi" w:hAnsiTheme="majorBidi" w:cstheme="majorBidi"/>
          <w:sz w:val="30"/>
          <w:szCs w:val="30"/>
        </w:rPr>
        <w:t>2562</w:t>
      </w:r>
    </w:p>
    <w:p w14:paraId="2FE58D68" w14:textId="77777777" w:rsidR="006D665C" w:rsidRPr="000B7330" w:rsidRDefault="006D665C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E8A0D" w14:textId="77777777" w:rsidR="006D665C" w:rsidRDefault="006D665C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 ซีโอแอล จำกัด (มหาชน)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B7330">
        <w:rPr>
          <w:rFonts w:asciiTheme="majorBidi" w:hAnsiTheme="majorBidi" w:cstheme="majorBidi"/>
          <w:sz w:val="30"/>
          <w:szCs w:val="30"/>
        </w:rPr>
        <w:t xml:space="preserve">2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B7330">
        <w:rPr>
          <w:rFonts w:asciiTheme="majorBidi" w:hAnsiTheme="majorBidi" w:cstheme="majorBidi"/>
          <w:sz w:val="30"/>
          <w:szCs w:val="30"/>
        </w:rPr>
        <w:t>2561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ผู้ถือหุ้นมีมติอนุมัติการจัดสรรเงินปันผลแก่ผู้ถือหุ้นในอัตราหุ้นละ </w:t>
      </w:r>
      <w:r w:rsidRPr="000B7330">
        <w:rPr>
          <w:rFonts w:asciiTheme="majorBidi" w:hAnsiTheme="majorBidi" w:cstheme="majorBidi"/>
          <w:sz w:val="30"/>
          <w:szCs w:val="30"/>
        </w:rPr>
        <w:t>0.80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0B7330">
        <w:rPr>
          <w:rFonts w:asciiTheme="majorBidi" w:hAnsiTheme="majorBidi" w:cstheme="majorBidi"/>
          <w:sz w:val="30"/>
          <w:szCs w:val="30"/>
        </w:rPr>
        <w:t xml:space="preserve">256 </w:t>
      </w:r>
      <w:r w:rsidRPr="000B7330">
        <w:rPr>
          <w:rFonts w:asciiTheme="majorBidi" w:hAnsiTheme="majorBidi" w:cstheme="majorBidi"/>
          <w:sz w:val="30"/>
          <w:szCs w:val="30"/>
          <w:cs/>
        </w:rPr>
        <w:t>ล้านบาท บริษัทได้จ่าย    เงินปันผลให้แก่ผู้ถือหุ้นในเดือนเมษายน</w:t>
      </w:r>
      <w:r w:rsidRPr="000B7330">
        <w:rPr>
          <w:rFonts w:asciiTheme="majorBidi" w:hAnsiTheme="majorBidi" w:cstheme="majorBidi"/>
          <w:sz w:val="30"/>
          <w:szCs w:val="30"/>
        </w:rPr>
        <w:t xml:space="preserve"> 256</w:t>
      </w:r>
      <w:r w:rsidRPr="000B7330">
        <w:rPr>
          <w:rFonts w:asciiTheme="majorBidi" w:hAnsiTheme="majorBidi" w:cstheme="majorBidi"/>
          <w:sz w:val="30"/>
          <w:szCs w:val="30"/>
          <w:cs/>
        </w:rPr>
        <w:t>1</w:t>
      </w:r>
    </w:p>
    <w:p w14:paraId="6FB2E232" w14:textId="77777777" w:rsidR="000B7330" w:rsidRPr="000B7330" w:rsidRDefault="000B7330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C9153" w14:textId="77777777" w:rsidR="000557CE" w:rsidRDefault="00055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7FEC0D" w14:textId="77777777" w:rsidR="00836602" w:rsidRPr="000B7330" w:rsidRDefault="00FA7B3B" w:rsidP="000B7330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  <w:tab w:val="num" w:pos="567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</w:t>
      </w:r>
      <w:r w:rsidR="00836602"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าระผูกพันกับบุคคลหรือกิจการที่ไม่เกี่ยวข้องกัน</w:t>
      </w:r>
    </w:p>
    <w:p w14:paraId="0F8F92D5" w14:textId="77777777" w:rsidR="009243D8" w:rsidRPr="000B7330" w:rsidRDefault="009243D8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3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4"/>
        <w:gridCol w:w="264"/>
        <w:gridCol w:w="1096"/>
        <w:gridCol w:w="273"/>
        <w:gridCol w:w="1079"/>
        <w:gridCol w:w="348"/>
        <w:gridCol w:w="1174"/>
      </w:tblGrid>
      <w:tr w:rsidR="009243D8" w:rsidRPr="000B7330" w14:paraId="4E20F080" w14:textId="77777777" w:rsidTr="00241CB8">
        <w:trPr>
          <w:tblHeader/>
        </w:trPr>
        <w:tc>
          <w:tcPr>
            <w:tcW w:w="2160" w:type="pct"/>
          </w:tcPr>
          <w:p w14:paraId="12009C45" w14:textId="77777777" w:rsidR="009243D8" w:rsidRPr="000B7330" w:rsidRDefault="009243D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3C77C0F5" w14:textId="77777777" w:rsidR="009243D8" w:rsidRPr="000B7330" w:rsidRDefault="009243D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9325231" w14:textId="77777777" w:rsidR="009243D8" w:rsidRPr="000B7330" w:rsidRDefault="009243D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</w:tcPr>
          <w:p w14:paraId="7A87FDCF" w14:textId="77777777" w:rsidR="009243D8" w:rsidRPr="000B7330" w:rsidRDefault="009243D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1CB8" w:rsidRPr="000B7330" w14:paraId="293A6AFC" w14:textId="77777777" w:rsidTr="00241CB8">
        <w:trPr>
          <w:trHeight w:val="425"/>
          <w:tblHeader/>
        </w:trPr>
        <w:tc>
          <w:tcPr>
            <w:tcW w:w="2160" w:type="pct"/>
          </w:tcPr>
          <w:p w14:paraId="60B7338B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F413B8D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34968B2E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E664067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3C156FC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B32B16D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6" w:type="pct"/>
            <w:tcBorders>
              <w:top w:val="single" w:sz="4" w:space="0" w:color="auto"/>
            </w:tcBorders>
          </w:tcPr>
          <w:p w14:paraId="52CD7F0F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309041D6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6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241CB8" w:rsidRPr="000B7330" w14:paraId="2960B7BD" w14:textId="77777777" w:rsidTr="00241CB8">
        <w:trPr>
          <w:trHeight w:val="425"/>
          <w:tblHeader/>
        </w:trPr>
        <w:tc>
          <w:tcPr>
            <w:tcW w:w="2160" w:type="pct"/>
          </w:tcPr>
          <w:p w14:paraId="412720E2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25680E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57158E6B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71057496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795696E6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09E7F1DD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86" w:type="pct"/>
          </w:tcPr>
          <w:p w14:paraId="22366BF3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1CD819C1" w14:textId="77777777" w:rsidR="00241CB8" w:rsidRPr="000B7330" w:rsidRDefault="00241CB8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</w:tr>
      <w:tr w:rsidR="00241CB8" w:rsidRPr="000B7330" w14:paraId="2920E324" w14:textId="77777777" w:rsidTr="00241CB8">
        <w:trPr>
          <w:tblHeader/>
        </w:trPr>
        <w:tc>
          <w:tcPr>
            <w:tcW w:w="2160" w:type="pct"/>
          </w:tcPr>
          <w:p w14:paraId="7E75911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0" w:type="pct"/>
            <w:gridSpan w:val="7"/>
          </w:tcPr>
          <w:p w14:paraId="7F4C31D6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CB8" w:rsidRPr="000B7330" w14:paraId="5D5851C5" w14:textId="77777777" w:rsidTr="00241CB8">
        <w:tc>
          <w:tcPr>
            <w:tcW w:w="2160" w:type="pct"/>
          </w:tcPr>
          <w:p w14:paraId="6DB6B46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9" w:type="pct"/>
            <w:shd w:val="clear" w:color="auto" w:fill="auto"/>
          </w:tcPr>
          <w:p w14:paraId="15344CA2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26C9BBA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9EDCE0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8C60F4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C7059EA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pct"/>
            <w:shd w:val="clear" w:color="auto" w:fill="auto"/>
          </w:tcPr>
          <w:p w14:paraId="0D3647B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66A0BEC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CB8" w:rsidRPr="000B7330" w14:paraId="2D8DFEA0" w14:textId="77777777" w:rsidTr="00241CB8">
        <w:tc>
          <w:tcPr>
            <w:tcW w:w="2160" w:type="pct"/>
          </w:tcPr>
          <w:p w14:paraId="2045E84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สัญญาที่ยังไม่ถึงกำหนดรับรู้</w:t>
            </w:r>
          </w:p>
        </w:tc>
        <w:tc>
          <w:tcPr>
            <w:tcW w:w="579" w:type="pct"/>
            <w:shd w:val="clear" w:color="auto" w:fill="auto"/>
          </w:tcPr>
          <w:p w14:paraId="34ECD358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7C74B1DA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3D80510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3146FCDF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B5FCA7C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pct"/>
            <w:shd w:val="clear" w:color="auto" w:fill="auto"/>
          </w:tcPr>
          <w:p w14:paraId="74E7B7D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8855154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CB8" w:rsidRPr="000B7330" w14:paraId="6EF336A4" w14:textId="77777777" w:rsidTr="00241CB8">
        <w:tc>
          <w:tcPr>
            <w:tcW w:w="2160" w:type="pct"/>
          </w:tcPr>
          <w:p w14:paraId="3B6E0463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ระบบอำนวยความสะดวก</w:t>
            </w:r>
          </w:p>
          <w:p w14:paraId="06AB0FA7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และสิ่งปลูกสร้างอื่น</w:t>
            </w:r>
          </w:p>
        </w:tc>
        <w:tc>
          <w:tcPr>
            <w:tcW w:w="579" w:type="pct"/>
            <w:shd w:val="clear" w:color="auto" w:fill="auto"/>
          </w:tcPr>
          <w:p w14:paraId="6B842A4B" w14:textId="77777777" w:rsidR="00241CB8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77B07" w14:textId="77777777" w:rsidR="00D02843" w:rsidRPr="000B7330" w:rsidRDefault="00D02843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6,617</w:t>
            </w:r>
          </w:p>
        </w:tc>
        <w:tc>
          <w:tcPr>
            <w:tcW w:w="141" w:type="pct"/>
            <w:shd w:val="clear" w:color="auto" w:fill="auto"/>
          </w:tcPr>
          <w:p w14:paraId="5F179814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7321D9F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A714E2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2,590</w:t>
            </w:r>
          </w:p>
        </w:tc>
        <w:tc>
          <w:tcPr>
            <w:tcW w:w="146" w:type="pct"/>
            <w:shd w:val="clear" w:color="auto" w:fill="auto"/>
          </w:tcPr>
          <w:p w14:paraId="4CD8FDD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8DFAFD" w14:textId="77777777" w:rsidR="00241CB8" w:rsidRDefault="00241CB8" w:rsidP="000B73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E2A15D" w14:textId="77777777" w:rsidR="00F63E71" w:rsidRPr="000B7330" w:rsidRDefault="00D02843" w:rsidP="000B73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839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6" w:type="pct"/>
            <w:shd w:val="clear" w:color="auto" w:fill="auto"/>
          </w:tcPr>
          <w:p w14:paraId="21554461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F2CFDAD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0CB7C7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</w:tr>
      <w:tr w:rsidR="00241CB8" w:rsidRPr="000B7330" w14:paraId="16083513" w14:textId="77777777" w:rsidTr="00241CB8">
        <w:tc>
          <w:tcPr>
            <w:tcW w:w="2160" w:type="pct"/>
          </w:tcPr>
          <w:p w14:paraId="03841A42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อุปกรณ์ระบบคอมพิวเตอร์</w:t>
            </w:r>
          </w:p>
        </w:tc>
        <w:tc>
          <w:tcPr>
            <w:tcW w:w="579" w:type="pct"/>
            <w:shd w:val="clear" w:color="auto" w:fill="auto"/>
          </w:tcPr>
          <w:p w14:paraId="7DF00002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7,811</w:t>
            </w:r>
          </w:p>
        </w:tc>
        <w:tc>
          <w:tcPr>
            <w:tcW w:w="141" w:type="pct"/>
            <w:shd w:val="clear" w:color="auto" w:fill="auto"/>
          </w:tcPr>
          <w:p w14:paraId="7B3D491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92A7EBA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  <w:tc>
          <w:tcPr>
            <w:tcW w:w="146" w:type="pct"/>
            <w:shd w:val="clear" w:color="auto" w:fill="auto"/>
          </w:tcPr>
          <w:p w14:paraId="6E4C9164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7291DB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663</w:t>
            </w:r>
          </w:p>
        </w:tc>
        <w:tc>
          <w:tcPr>
            <w:tcW w:w="186" w:type="pct"/>
            <w:shd w:val="clear" w:color="auto" w:fill="auto"/>
          </w:tcPr>
          <w:p w14:paraId="68524105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6953B14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1,800</w:t>
            </w:r>
          </w:p>
        </w:tc>
      </w:tr>
      <w:tr w:rsidR="00241CB8" w:rsidRPr="000B7330" w14:paraId="774DB11A" w14:textId="77777777" w:rsidTr="00241CB8">
        <w:tc>
          <w:tcPr>
            <w:tcW w:w="2160" w:type="pct"/>
          </w:tcPr>
          <w:p w14:paraId="53E8E654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8D908D9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621</w:t>
            </w:r>
          </w:p>
        </w:tc>
        <w:tc>
          <w:tcPr>
            <w:tcW w:w="141" w:type="pct"/>
            <w:shd w:val="clear" w:color="auto" w:fill="auto"/>
          </w:tcPr>
          <w:p w14:paraId="293528A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7645A03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146" w:type="pct"/>
            <w:shd w:val="clear" w:color="auto" w:fill="auto"/>
          </w:tcPr>
          <w:p w14:paraId="5FDE27C3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8A85BA6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pct"/>
            <w:shd w:val="clear" w:color="auto" w:fill="auto"/>
          </w:tcPr>
          <w:p w14:paraId="1DD0DA2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04DE4C1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41CB8" w:rsidRPr="000B7330" w14:paraId="79599CCB" w14:textId="77777777" w:rsidTr="00241CB8">
        <w:tc>
          <w:tcPr>
            <w:tcW w:w="2160" w:type="pct"/>
          </w:tcPr>
          <w:p w14:paraId="7A902F59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561BF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15,049</w:t>
            </w:r>
          </w:p>
        </w:tc>
        <w:tc>
          <w:tcPr>
            <w:tcW w:w="141" w:type="pct"/>
            <w:shd w:val="clear" w:color="auto" w:fill="auto"/>
          </w:tcPr>
          <w:p w14:paraId="1A338BF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D69AF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4,433</w:t>
            </w:r>
          </w:p>
        </w:tc>
        <w:tc>
          <w:tcPr>
            <w:tcW w:w="146" w:type="pct"/>
            <w:shd w:val="clear" w:color="auto" w:fill="auto"/>
          </w:tcPr>
          <w:p w14:paraId="3A1C2814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A685F" w14:textId="77777777" w:rsidR="00241CB8" w:rsidRPr="000B7330" w:rsidRDefault="00D02843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186" w:type="pct"/>
            <w:shd w:val="clear" w:color="auto" w:fill="auto"/>
          </w:tcPr>
          <w:p w14:paraId="0CC2EDF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ED978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</w:t>
            </w:r>
          </w:p>
        </w:tc>
      </w:tr>
      <w:tr w:rsidR="00241CB8" w:rsidRPr="000B7330" w14:paraId="093B26B6" w14:textId="77777777" w:rsidTr="00241CB8">
        <w:tc>
          <w:tcPr>
            <w:tcW w:w="2160" w:type="pct"/>
          </w:tcPr>
          <w:p w14:paraId="7DE10D8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DD108ED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75042F1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7D24DF07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A8D1AB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2459140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pct"/>
            <w:shd w:val="clear" w:color="auto" w:fill="auto"/>
          </w:tcPr>
          <w:p w14:paraId="21E230C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shd w:val="clear" w:color="auto" w:fill="auto"/>
          </w:tcPr>
          <w:p w14:paraId="7D74E9D2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CB8" w:rsidRPr="000B7330" w14:paraId="75145A38" w14:textId="77777777" w:rsidTr="00241CB8">
        <w:tc>
          <w:tcPr>
            <w:tcW w:w="2160" w:type="pct"/>
          </w:tcPr>
          <w:p w14:paraId="3D48CCB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</w:t>
            </w:r>
          </w:p>
          <w:p w14:paraId="2CE15B19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79" w:type="pct"/>
            <w:shd w:val="clear" w:color="auto" w:fill="auto"/>
          </w:tcPr>
          <w:p w14:paraId="5C709BC8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67152F5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2C69EE2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8CA225D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D951098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pct"/>
            <w:shd w:val="clear" w:color="auto" w:fill="auto"/>
          </w:tcPr>
          <w:p w14:paraId="6AAA63A5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5BD9546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CB8" w:rsidRPr="000B7330" w14:paraId="5C0168A6" w14:textId="77777777" w:rsidTr="00241CB8">
        <w:tc>
          <w:tcPr>
            <w:tcW w:w="2160" w:type="pct"/>
          </w:tcPr>
          <w:p w14:paraId="28D6149A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79" w:type="pct"/>
            <w:shd w:val="clear" w:color="auto" w:fill="auto"/>
          </w:tcPr>
          <w:p w14:paraId="37E10DF8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184,541</w:t>
            </w:r>
          </w:p>
        </w:tc>
        <w:tc>
          <w:tcPr>
            <w:tcW w:w="141" w:type="pct"/>
            <w:shd w:val="clear" w:color="auto" w:fill="auto"/>
          </w:tcPr>
          <w:p w14:paraId="4FE1BB82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1E350F5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157,693</w:t>
            </w:r>
          </w:p>
        </w:tc>
        <w:tc>
          <w:tcPr>
            <w:tcW w:w="146" w:type="pct"/>
            <w:shd w:val="clear" w:color="auto" w:fill="auto"/>
          </w:tcPr>
          <w:p w14:paraId="28A57B9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83B06A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46,326</w:t>
            </w:r>
          </w:p>
        </w:tc>
        <w:tc>
          <w:tcPr>
            <w:tcW w:w="186" w:type="pct"/>
            <w:shd w:val="clear" w:color="auto" w:fill="auto"/>
          </w:tcPr>
          <w:p w14:paraId="2A13BACF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1F26B0B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31,066</w:t>
            </w:r>
          </w:p>
        </w:tc>
      </w:tr>
      <w:tr w:rsidR="00241CB8" w:rsidRPr="000B7330" w14:paraId="66AA986D" w14:textId="77777777" w:rsidTr="00241CB8">
        <w:tc>
          <w:tcPr>
            <w:tcW w:w="2160" w:type="pct"/>
          </w:tcPr>
          <w:p w14:paraId="3D189879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79" w:type="pct"/>
            <w:shd w:val="clear" w:color="auto" w:fill="auto"/>
          </w:tcPr>
          <w:p w14:paraId="739E3092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126,803</w:t>
            </w:r>
          </w:p>
        </w:tc>
        <w:tc>
          <w:tcPr>
            <w:tcW w:w="141" w:type="pct"/>
            <w:shd w:val="clear" w:color="auto" w:fill="auto"/>
          </w:tcPr>
          <w:p w14:paraId="16BA505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4A90AD3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169,026</w:t>
            </w:r>
          </w:p>
        </w:tc>
        <w:tc>
          <w:tcPr>
            <w:tcW w:w="146" w:type="pct"/>
            <w:shd w:val="clear" w:color="auto" w:fill="auto"/>
          </w:tcPr>
          <w:p w14:paraId="641105BC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C15E944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16,093</w:t>
            </w:r>
          </w:p>
        </w:tc>
        <w:tc>
          <w:tcPr>
            <w:tcW w:w="186" w:type="pct"/>
            <w:shd w:val="clear" w:color="auto" w:fill="auto"/>
          </w:tcPr>
          <w:p w14:paraId="6FA2CC16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37C67E5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7,154</w:t>
            </w:r>
          </w:p>
        </w:tc>
      </w:tr>
      <w:tr w:rsidR="00241CB8" w:rsidRPr="000B7330" w14:paraId="5AE891B3" w14:textId="77777777" w:rsidTr="00241CB8">
        <w:tc>
          <w:tcPr>
            <w:tcW w:w="2160" w:type="pct"/>
          </w:tcPr>
          <w:p w14:paraId="39A67E71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34D7DA8" w14:textId="77777777" w:rsidR="00020A06" w:rsidRPr="000B7330" w:rsidRDefault="00020A06" w:rsidP="00020A0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EDA7040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D10EF09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6,237</w:t>
            </w:r>
          </w:p>
        </w:tc>
        <w:tc>
          <w:tcPr>
            <w:tcW w:w="146" w:type="pct"/>
            <w:shd w:val="clear" w:color="auto" w:fill="auto"/>
          </w:tcPr>
          <w:p w14:paraId="3DAF176B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1223420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pct"/>
            <w:shd w:val="clear" w:color="auto" w:fill="auto"/>
          </w:tcPr>
          <w:p w14:paraId="1836515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6DB6CC4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CB8" w:rsidRPr="000B7330" w14:paraId="39EE79CA" w14:textId="77777777" w:rsidTr="00241CB8">
        <w:tc>
          <w:tcPr>
            <w:tcW w:w="2160" w:type="pct"/>
          </w:tcPr>
          <w:p w14:paraId="272A773D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D38A0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311,344</w:t>
            </w:r>
          </w:p>
        </w:tc>
        <w:tc>
          <w:tcPr>
            <w:tcW w:w="141" w:type="pct"/>
            <w:shd w:val="clear" w:color="auto" w:fill="auto"/>
          </w:tcPr>
          <w:p w14:paraId="18E22752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B3C6C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332,956</w:t>
            </w:r>
          </w:p>
        </w:tc>
        <w:tc>
          <w:tcPr>
            <w:tcW w:w="146" w:type="pct"/>
            <w:shd w:val="clear" w:color="auto" w:fill="auto"/>
          </w:tcPr>
          <w:p w14:paraId="4519C796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AA2DB" w14:textId="77777777" w:rsidR="00241CB8" w:rsidRPr="000B7330" w:rsidRDefault="00020A06" w:rsidP="000B733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62,419</w:t>
            </w:r>
          </w:p>
        </w:tc>
        <w:tc>
          <w:tcPr>
            <w:tcW w:w="186" w:type="pct"/>
            <w:shd w:val="clear" w:color="auto" w:fill="auto"/>
          </w:tcPr>
          <w:p w14:paraId="78166B78" w14:textId="77777777" w:rsidR="00241CB8" w:rsidRPr="000B7330" w:rsidRDefault="00241CB8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5D87A" w14:textId="77777777" w:rsidR="00241CB8" w:rsidRPr="000B7330" w:rsidRDefault="00241CB8" w:rsidP="000B733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38,220</w:t>
            </w:r>
          </w:p>
        </w:tc>
      </w:tr>
    </w:tbl>
    <w:p w14:paraId="0CC32070" w14:textId="77777777" w:rsidR="00B53B3F" w:rsidRDefault="00B53B3F" w:rsidP="000B733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</w:p>
    <w:p w14:paraId="34C02B4D" w14:textId="77777777" w:rsidR="00AB1CBF" w:rsidRPr="000B7330" w:rsidRDefault="006D051E" w:rsidP="000B733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</w:t>
      </w:r>
      <w:r w:rsidR="00E33C05" w:rsidRPr="000B7330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ค้ำประกัน</w:t>
      </w:r>
    </w:p>
    <w:p w14:paraId="4B49EECE" w14:textId="77777777" w:rsidR="00981556" w:rsidRPr="000B7330" w:rsidRDefault="00981556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B39C3" w14:textId="77777777" w:rsidR="006827DE" w:rsidRDefault="00BE7119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ณ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D7241D" w:rsidRPr="000B7330">
        <w:rPr>
          <w:rFonts w:asciiTheme="majorBidi" w:hAnsiTheme="majorBidi" w:cstheme="majorBidi"/>
          <w:sz w:val="30"/>
          <w:szCs w:val="30"/>
          <w:cs/>
        </w:rPr>
        <w:t>30</w:t>
      </w:r>
      <w:r w:rsidR="00241CB8" w:rsidRPr="000B7330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4569CF" w:rsidRPr="000B7330">
        <w:rPr>
          <w:rFonts w:asciiTheme="majorBidi" w:hAnsiTheme="majorBidi" w:cstheme="majorBidi"/>
          <w:sz w:val="30"/>
          <w:szCs w:val="30"/>
        </w:rPr>
        <w:t xml:space="preserve"> 25</w:t>
      </w:r>
      <w:r w:rsidR="00981556" w:rsidRPr="000B7330">
        <w:rPr>
          <w:rFonts w:asciiTheme="majorBidi" w:hAnsiTheme="majorBidi" w:cstheme="majorBidi"/>
          <w:sz w:val="30"/>
          <w:szCs w:val="30"/>
          <w:cs/>
        </w:rPr>
        <w:t>6</w:t>
      </w:r>
      <w:r w:rsidR="00761353" w:rsidRPr="000B7330">
        <w:rPr>
          <w:rFonts w:asciiTheme="majorBidi" w:hAnsiTheme="majorBidi" w:cstheme="majorBidi"/>
          <w:sz w:val="30"/>
          <w:szCs w:val="30"/>
        </w:rPr>
        <w:t>2</w:t>
      </w:r>
      <w:r w:rsidR="00981556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1473" w:rsidRPr="000B7330">
        <w:rPr>
          <w:rFonts w:asciiTheme="majorBidi" w:hAnsiTheme="majorBidi" w:cstheme="majorBidi"/>
          <w:sz w:val="30"/>
          <w:szCs w:val="30"/>
          <w:cs/>
        </w:rPr>
        <w:t>กลุ่ม</w:t>
      </w:r>
      <w:r w:rsidR="005A5B89" w:rsidRPr="000B733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B7330">
        <w:rPr>
          <w:rFonts w:asciiTheme="majorBidi" w:hAnsiTheme="majorBidi" w:cstheme="majorBidi"/>
          <w:sz w:val="30"/>
          <w:szCs w:val="30"/>
          <w:cs/>
        </w:rPr>
        <w:t>มีภาระผูกพันจากการให้สถาบันการเงินออกหนังสือค้ำประกันเป็นจำนวนเงิน</w:t>
      </w:r>
      <w:r w:rsidR="0088585C">
        <w:rPr>
          <w:rFonts w:asciiTheme="majorBidi" w:hAnsiTheme="majorBidi" w:cstheme="majorBidi"/>
          <w:sz w:val="30"/>
          <w:szCs w:val="30"/>
        </w:rPr>
        <w:t xml:space="preserve"> 12.24</w:t>
      </w:r>
      <w:r w:rsidR="008A692F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ล้านบาท ในงบการเงินรวม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52BC9" w:rsidRPr="000B733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93BD5" w:rsidRPr="000B7330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52BC9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243D8" w:rsidRPr="000B7330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761353" w:rsidRPr="000B733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B1CBF" w:rsidRPr="000B733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37632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F3FD2" w:rsidRPr="000B7330">
        <w:rPr>
          <w:rFonts w:asciiTheme="majorBidi" w:hAnsiTheme="majorBidi" w:cstheme="majorBidi"/>
          <w:i/>
          <w:iCs/>
          <w:sz w:val="30"/>
          <w:szCs w:val="30"/>
        </w:rPr>
        <w:t>18.24</w:t>
      </w:r>
      <w:r w:rsidR="00981556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และจำนวนเงิ</w:t>
      </w:r>
      <w:r w:rsidR="0088585C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88585C">
        <w:rPr>
          <w:rFonts w:asciiTheme="majorBidi" w:hAnsiTheme="majorBidi" w:cstheme="majorBidi"/>
          <w:sz w:val="30"/>
          <w:szCs w:val="30"/>
        </w:rPr>
        <w:t xml:space="preserve">10.62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00E68"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</w:t>
      </w:r>
      <w:r w:rsidR="00AB1CBF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52BC9" w:rsidRPr="000B733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652BC9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93BD5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243D8" w:rsidRPr="000B7330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761353" w:rsidRPr="000B733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F3FD2" w:rsidRPr="000B7330">
        <w:rPr>
          <w:rFonts w:asciiTheme="majorBidi" w:hAnsiTheme="majorBidi" w:cstheme="majorBidi"/>
          <w:i/>
          <w:iCs/>
          <w:sz w:val="30"/>
          <w:szCs w:val="30"/>
        </w:rPr>
        <w:t>8.62</w:t>
      </w:r>
      <w:r w:rsidR="00981556" w:rsidRPr="000B73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70150" w:rsidRPr="000B733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14:paraId="3CC3E161" w14:textId="77777777" w:rsidR="000B7330" w:rsidRPr="000B7330" w:rsidRDefault="000B7330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A23AD" w14:textId="77777777" w:rsidR="000557CE" w:rsidRDefault="00055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7276ABB" w14:textId="77777777" w:rsidR="00DA4292" w:rsidRPr="000B7330" w:rsidRDefault="00DA4292" w:rsidP="000B7330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7E365B53" w14:textId="77777777" w:rsidR="00DA4292" w:rsidRPr="000B7330" w:rsidRDefault="00DA4292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65A85BA" w14:textId="19C7E84F" w:rsidR="00DA4292" w:rsidRPr="000B7330" w:rsidRDefault="00DA4292" w:rsidP="000B7330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</w:t>
      </w:r>
      <w:r w:rsidR="00A6180C" w:rsidRPr="000B7330">
        <w:rPr>
          <w:rFonts w:asciiTheme="majorBidi" w:hAnsiTheme="majorBidi" w:cstheme="majorBidi"/>
          <w:sz w:val="30"/>
          <w:szCs w:val="30"/>
          <w:cs/>
        </w:rPr>
        <w:t>ออกและ</w:t>
      </w:r>
      <w:r w:rsidRPr="000B7330">
        <w:rPr>
          <w:rFonts w:asciiTheme="majorBidi" w:hAnsiTheme="majorBidi" w:cstheme="majorBidi"/>
          <w:sz w:val="30"/>
          <w:szCs w:val="30"/>
          <w:cs/>
        </w:rPr>
        <w:t>ปรับปรุงใหม่</w:t>
      </w:r>
      <w:r w:rsidR="001D6C6B" w:rsidRPr="000B7330">
        <w:rPr>
          <w:rFonts w:asciiTheme="majorBidi" w:hAnsiTheme="majorBidi" w:cstheme="majorBidi"/>
          <w:sz w:val="30"/>
          <w:szCs w:val="30"/>
          <w:cs/>
        </w:rPr>
        <w:t>ซึ่ง</w:t>
      </w:r>
      <w:r w:rsidRPr="000B7330">
        <w:rPr>
          <w:rFonts w:asciiTheme="majorBidi" w:hAnsiTheme="majorBidi" w:cstheme="majorBidi"/>
          <w:sz w:val="30"/>
          <w:szCs w:val="30"/>
          <w:cs/>
        </w:rPr>
        <w:t>เกี่ยวกับการดำเนินงานของกลุ่มบริษัท</w:t>
      </w:r>
      <w:r w:rsidR="006F553D" w:rsidRPr="000B7330">
        <w:rPr>
          <w:rFonts w:asciiTheme="majorBidi" w:hAnsiTheme="majorBidi" w:cstheme="majorBidi"/>
          <w:sz w:val="30"/>
          <w:szCs w:val="30"/>
          <w:cs/>
        </w:rPr>
        <w:t>และ</w:t>
      </w:r>
      <w:r w:rsidRPr="000B7330">
        <w:rPr>
          <w:rFonts w:asciiTheme="majorBidi" w:hAnsiTheme="majorBidi" w:cstheme="majorBidi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="00576F7A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="008471FD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6F553D" w:rsidRPr="000B7330">
        <w:rPr>
          <w:rFonts w:asciiTheme="majorBidi" w:hAnsiTheme="majorBidi" w:cstheme="majorBidi"/>
          <w:sz w:val="30"/>
          <w:szCs w:val="30"/>
          <w:cs/>
        </w:rPr>
        <w:t>โดย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0B7330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B7330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มกราคม </w:t>
      </w:r>
      <w:r w:rsidRPr="000B7330">
        <w:rPr>
          <w:rFonts w:asciiTheme="majorBidi" w:hAnsiTheme="majorBidi" w:cstheme="majorBidi"/>
          <w:spacing w:val="4"/>
          <w:sz w:val="30"/>
          <w:szCs w:val="30"/>
        </w:rPr>
        <w:t xml:space="preserve">2563 </w:t>
      </w:r>
      <w:r w:rsidRPr="000B7330">
        <w:rPr>
          <w:rFonts w:asciiTheme="majorBidi" w:hAnsiTheme="majorBidi" w:cstheme="majorBidi"/>
          <w:spacing w:val="4"/>
          <w:sz w:val="30"/>
          <w:szCs w:val="30"/>
          <w:cs/>
        </w:rPr>
        <w:t>มีดังต่อไปนี้</w:t>
      </w:r>
    </w:p>
    <w:p w14:paraId="59C8ECBD" w14:textId="77777777" w:rsidR="008653F1" w:rsidRPr="000B7330" w:rsidRDefault="008653F1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4788"/>
        <w:gridCol w:w="4680"/>
      </w:tblGrid>
      <w:tr w:rsidR="00DA4292" w:rsidRPr="000B7330" w14:paraId="0DBB675C" w14:textId="77777777" w:rsidTr="00510DF2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14:paraId="0C2EE308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B73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7DC8719C" w14:textId="77777777" w:rsidR="00DA4292" w:rsidRPr="000B7330" w:rsidRDefault="00360803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="00DA4292" w:rsidRPr="000B73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A4292" w:rsidRPr="000B7330" w14:paraId="795E1F55" w14:textId="77777777" w:rsidTr="00510DF2">
        <w:tc>
          <w:tcPr>
            <w:tcW w:w="4788" w:type="dxa"/>
            <w:shd w:val="clear" w:color="auto" w:fill="auto"/>
          </w:tcPr>
          <w:p w14:paraId="6978E74C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B733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680" w:type="dxa"/>
            <w:shd w:val="clear" w:color="auto" w:fill="auto"/>
          </w:tcPr>
          <w:p w14:paraId="5E4E3542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A4292" w:rsidRPr="000B7330" w14:paraId="0DB975B0" w14:textId="77777777" w:rsidTr="00510DF2">
        <w:tc>
          <w:tcPr>
            <w:tcW w:w="4788" w:type="dxa"/>
            <w:shd w:val="clear" w:color="auto" w:fill="auto"/>
          </w:tcPr>
          <w:p w14:paraId="2AE4F179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680" w:type="dxa"/>
            <w:shd w:val="clear" w:color="auto" w:fill="auto"/>
          </w:tcPr>
          <w:p w14:paraId="2C107085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A4292" w:rsidRPr="000B7330" w14:paraId="7CCD7DB0" w14:textId="77777777" w:rsidTr="00510DF2">
        <w:tc>
          <w:tcPr>
            <w:tcW w:w="4788" w:type="dxa"/>
            <w:shd w:val="clear" w:color="auto" w:fill="auto"/>
          </w:tcPr>
          <w:p w14:paraId="1EE48C79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B733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680" w:type="dxa"/>
            <w:shd w:val="clear" w:color="auto" w:fill="auto"/>
          </w:tcPr>
          <w:p w14:paraId="40EDC5E3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0B733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A4292" w:rsidRPr="000B7330" w14:paraId="23B13EE0" w14:textId="77777777" w:rsidTr="00510DF2">
        <w:tc>
          <w:tcPr>
            <w:tcW w:w="4788" w:type="dxa"/>
            <w:shd w:val="clear" w:color="auto" w:fill="auto"/>
          </w:tcPr>
          <w:p w14:paraId="725BBC2D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680" w:type="dxa"/>
            <w:shd w:val="clear" w:color="auto" w:fill="auto"/>
          </w:tcPr>
          <w:p w14:paraId="444EF246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A4292" w:rsidRPr="000B7330" w14:paraId="21F66376" w14:textId="77777777" w:rsidTr="00510DF2">
        <w:tc>
          <w:tcPr>
            <w:tcW w:w="4788" w:type="dxa"/>
            <w:shd w:val="clear" w:color="auto" w:fill="auto"/>
          </w:tcPr>
          <w:p w14:paraId="61C5C9E0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680" w:type="dxa"/>
            <w:shd w:val="clear" w:color="auto" w:fill="auto"/>
          </w:tcPr>
          <w:p w14:paraId="7BDE808C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A4292" w:rsidRPr="000B7330" w14:paraId="2F6B730B" w14:textId="77777777" w:rsidTr="00510DF2">
        <w:tc>
          <w:tcPr>
            <w:tcW w:w="4788" w:type="dxa"/>
            <w:shd w:val="clear" w:color="auto" w:fill="auto"/>
          </w:tcPr>
          <w:p w14:paraId="04526F3A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680" w:type="dxa"/>
            <w:shd w:val="clear" w:color="auto" w:fill="auto"/>
          </w:tcPr>
          <w:p w14:paraId="6981B0E0" w14:textId="77777777" w:rsidR="00DA4292" w:rsidRPr="000B7330" w:rsidRDefault="00DA4292" w:rsidP="000B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8293587" w14:textId="77777777" w:rsidR="00C52B42" w:rsidRPr="000B7330" w:rsidRDefault="00C52B42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74F49" w14:textId="389A6281" w:rsidR="005057CA" w:rsidRPr="000B7330" w:rsidRDefault="005057CA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A459C8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ที่เกี่ยวข้องกับ</w:t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7DA99C27" w14:textId="77777777" w:rsidR="00697E6A" w:rsidRPr="000B7330" w:rsidRDefault="00697E6A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ED86F17" w14:textId="77777777" w:rsidR="005057CA" w:rsidRPr="000B7330" w:rsidRDefault="005057CA" w:rsidP="000B73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AAD56B6" w14:textId="3555608E" w:rsidR="00DD1AFA" w:rsidRDefault="00DD1AFA" w:rsidP="00856F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7660865" w14:textId="045B4794" w:rsidR="00DD1AFA" w:rsidRDefault="00DD1AFA" w:rsidP="00856F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DD1AFA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การวัดมูลค่า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การด้อยค่าและการตัดรายการ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จะทำให้มาตรฐานการบัญชี</w:t>
      </w:r>
      <w:r w:rsidRPr="00DD1AFA">
        <w:rPr>
          <w:rFonts w:asciiTheme="majorBidi" w:hAnsiTheme="majorBidi"/>
          <w:sz w:val="30"/>
          <w:szCs w:val="30"/>
          <w:cs/>
        </w:rPr>
        <w:t xml:space="preserve"> </w:t>
      </w:r>
      <w:r w:rsidRPr="00DD1AFA">
        <w:rPr>
          <w:rFonts w:asciiTheme="majorBidi" w:hAnsiTheme="majorBidi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61922D6A" w14:textId="2F439AD2" w:rsidR="00502730" w:rsidRDefault="0050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CBA41E" w14:textId="77777777" w:rsidR="00B32D81" w:rsidRPr="000B7330" w:rsidRDefault="00B32D81" w:rsidP="006D48A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ฉบับที่ </w:t>
      </w: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16 </w:t>
      </w:r>
      <w:r w:rsidRPr="000B73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14:paraId="5D244084" w14:textId="77777777" w:rsidR="00DD1AFA" w:rsidRPr="006C5B94" w:rsidRDefault="00DD1AFA" w:rsidP="005C0F2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4F21FC6" w14:textId="51D3A620" w:rsidR="00DD1AFA" w:rsidRDefault="00DD1AFA" w:rsidP="00856FFF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มาตรฐานการรายงานทางการเงิน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ฉบับที่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16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ได้นำเสนอวิธีการบัญชีเดียวสำหรับผู้เช่า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เช่น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DD1A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D1AFA">
        <w:rPr>
          <w:rFonts w:asciiTheme="majorBidi" w:hAnsiTheme="majorBidi" w:cs="Angsana New" w:hint="cs"/>
          <w:spacing w:val="-4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0248C66A" w14:textId="77777777" w:rsidR="00DD1AFA" w:rsidRPr="006C5B94" w:rsidRDefault="00DD1AFA" w:rsidP="00856FFF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1EDBAFB" w14:textId="62855EDC" w:rsidR="002628D8" w:rsidRDefault="00DD1AFA" w:rsidP="000B73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DD1AFA">
        <w:rPr>
          <w:rFonts w:asciiTheme="majorBidi" w:hAnsiTheme="majorBidi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DD1AFA">
        <w:rPr>
          <w:rFonts w:asciiTheme="majorBidi" w:hAnsiTheme="majorBidi"/>
          <w:sz w:val="30"/>
          <w:szCs w:val="30"/>
          <w:cs/>
        </w:rPr>
        <w:t xml:space="preserve">  </w:t>
      </w:r>
    </w:p>
    <w:p w14:paraId="31950E77" w14:textId="77777777" w:rsidR="00DD1AFA" w:rsidRPr="006C5B94" w:rsidRDefault="00DD1AFA" w:rsidP="000B73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2B2F76" w14:textId="77777777" w:rsidR="00F207A3" w:rsidRPr="000B7330" w:rsidRDefault="00F207A3" w:rsidP="000B7330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3BC89A82" w14:textId="77777777" w:rsidR="00ED5B8D" w:rsidRPr="006C5B94" w:rsidRDefault="00ED5B8D" w:rsidP="000B7330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19DC427F" w14:textId="568B4FA4" w:rsidR="002E0E0A" w:rsidRPr="000B7330" w:rsidRDefault="004D11B1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5" w:name="_Hlk8303190"/>
      <w:r w:rsidRPr="000B7330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 ณ วันที่ 31 ธันวาคม 2561 และงบกำไรขาดทุนเบ็ดเสร็จ</w:t>
      </w:r>
      <w:r w:rsidR="00A71F1E" w:rsidRPr="000B733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37236" w:rsidRPr="000B7330">
        <w:rPr>
          <w:rFonts w:asciiTheme="majorBidi" w:hAnsiTheme="majorBidi" w:cstheme="majorBidi"/>
          <w:sz w:val="30"/>
          <w:szCs w:val="30"/>
        </w:rPr>
        <w:br/>
      </w:r>
      <w:r w:rsidR="00A71F1E" w:rsidRPr="000B7330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241CB8" w:rsidRPr="000B7330">
        <w:rPr>
          <w:rFonts w:asciiTheme="majorBidi" w:hAnsiTheme="majorBidi" w:cstheme="majorBidi"/>
          <w:sz w:val="30"/>
          <w:szCs w:val="30"/>
          <w:cs/>
        </w:rPr>
        <w:t>และ</w:t>
      </w:r>
      <w:r w:rsidR="002F51A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41CB8" w:rsidRPr="000B7330">
        <w:rPr>
          <w:rFonts w:asciiTheme="majorBidi" w:hAnsiTheme="majorBidi" w:cstheme="majorBidi"/>
          <w:sz w:val="30"/>
          <w:szCs w:val="30"/>
          <w:cs/>
        </w:rPr>
        <w:t>เดือน</w:t>
      </w:r>
      <w:r w:rsidR="00A71F1E" w:rsidRPr="000B7330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D7241D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241CB8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B7330">
        <w:rPr>
          <w:rFonts w:asciiTheme="majorBidi" w:hAnsiTheme="majorBidi" w:cstheme="majorBidi"/>
          <w:sz w:val="30"/>
          <w:szCs w:val="30"/>
          <w:cs/>
        </w:rPr>
        <w:t>256</w:t>
      </w:r>
      <w:r w:rsidR="008A7B38" w:rsidRPr="000B7330">
        <w:rPr>
          <w:rFonts w:asciiTheme="majorBidi" w:hAnsiTheme="majorBidi" w:cstheme="majorBidi"/>
          <w:sz w:val="30"/>
          <w:szCs w:val="30"/>
        </w:rPr>
        <w:t>1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ซึ่งรวมอยู่ในงบการเงินระหว่างกาลปี 2562 เพื่อวัตถุประสงค์ในการเปรียบเทียบ ได้มีการจัดประเภทรายการใหม่เพื่อให้สอดคล้องกับการ</w:t>
      </w:r>
      <w:r w:rsidR="0032175D" w:rsidRPr="000B7330">
        <w:rPr>
          <w:rFonts w:asciiTheme="majorBidi" w:hAnsiTheme="majorBidi" w:cstheme="majorBidi"/>
          <w:sz w:val="30"/>
          <w:szCs w:val="30"/>
          <w:cs/>
        </w:rPr>
        <w:t>จัดประเภทรายการของกลุ่มบริษัท</w:t>
      </w:r>
      <w:r w:rsidR="00A64D58" w:rsidRPr="000B7330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  <w:bookmarkEnd w:id="5"/>
    </w:p>
    <w:p w14:paraId="31EFD0BD" w14:textId="77777777" w:rsidR="008653F1" w:rsidRPr="006C5B94" w:rsidRDefault="008653F1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90"/>
        <w:gridCol w:w="236"/>
        <w:gridCol w:w="843"/>
        <w:gridCol w:w="236"/>
        <w:gridCol w:w="974"/>
        <w:gridCol w:w="16"/>
        <w:gridCol w:w="241"/>
        <w:gridCol w:w="964"/>
        <w:gridCol w:w="236"/>
        <w:gridCol w:w="844"/>
        <w:gridCol w:w="270"/>
        <w:gridCol w:w="990"/>
      </w:tblGrid>
      <w:tr w:rsidR="002B73B9" w:rsidRPr="002F51A9" w14:paraId="4C0ED911" w14:textId="77777777" w:rsidTr="00437236">
        <w:trPr>
          <w:trHeight w:val="144"/>
          <w:tblHeader/>
        </w:trPr>
        <w:tc>
          <w:tcPr>
            <w:tcW w:w="2538" w:type="dxa"/>
          </w:tcPr>
          <w:p w14:paraId="5827AAE4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12"/>
            <w:tcBorders>
              <w:bottom w:val="single" w:sz="4" w:space="0" w:color="auto"/>
            </w:tcBorders>
          </w:tcPr>
          <w:p w14:paraId="04D3CA91" w14:textId="77777777" w:rsidR="005178FC" w:rsidRPr="002F51A9" w:rsidRDefault="005178FC" w:rsidP="000B733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2B73B9" w:rsidRPr="002F51A9" w14:paraId="30FA66FA" w14:textId="77777777" w:rsidTr="00437236">
        <w:trPr>
          <w:trHeight w:val="144"/>
          <w:tblHeader/>
        </w:trPr>
        <w:tc>
          <w:tcPr>
            <w:tcW w:w="2538" w:type="dxa"/>
          </w:tcPr>
          <w:p w14:paraId="70AA4A73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FF6FF7C" w14:textId="77777777" w:rsidR="005178FC" w:rsidRPr="002F51A9" w:rsidRDefault="005178FC" w:rsidP="000B7330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1B40C7E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00C74" w14:textId="77777777" w:rsidR="005178FC" w:rsidRPr="002F51A9" w:rsidRDefault="005178FC" w:rsidP="000B7330">
            <w:pPr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482" w:rsidRPr="002F51A9" w14:paraId="4210692A" w14:textId="77777777" w:rsidTr="00437236">
        <w:trPr>
          <w:trHeight w:val="144"/>
          <w:tblHeader/>
        </w:trPr>
        <w:tc>
          <w:tcPr>
            <w:tcW w:w="2538" w:type="dxa"/>
          </w:tcPr>
          <w:p w14:paraId="114D5E71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CC275" w14:textId="77777777" w:rsidR="005178FC" w:rsidRPr="002F51A9" w:rsidRDefault="005178FC" w:rsidP="000B7330">
            <w:pPr>
              <w:tabs>
                <w:tab w:val="clear" w:pos="680"/>
                <w:tab w:val="left" w:pos="794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  <w:r w:rsidR="00F57B14"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ป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ระเภทใหม่</w:t>
            </w:r>
          </w:p>
        </w:tc>
        <w:tc>
          <w:tcPr>
            <w:tcW w:w="236" w:type="dxa"/>
          </w:tcPr>
          <w:p w14:paraId="302CDF31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447B28BA" w14:textId="77777777" w:rsidR="005178FC" w:rsidRPr="002F51A9" w:rsidRDefault="005178FC" w:rsidP="000B73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43D63DD0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D0E3107" w14:textId="77777777" w:rsidR="005178FC" w:rsidRPr="002F51A9" w:rsidRDefault="005178FC" w:rsidP="000B7330">
            <w:pPr>
              <w:tabs>
                <w:tab w:val="clear" w:pos="907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14:paraId="747B928F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</w:tcPr>
          <w:p w14:paraId="43B280EB" w14:textId="77777777" w:rsidR="005178FC" w:rsidRPr="002F51A9" w:rsidRDefault="005178FC" w:rsidP="000B73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20892B6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DF113B5" w14:textId="77777777" w:rsidR="005178FC" w:rsidRPr="002F51A9" w:rsidRDefault="005178FC" w:rsidP="000B73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48DB415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4285B5" w14:textId="77777777" w:rsidR="005178FC" w:rsidRPr="002F51A9" w:rsidRDefault="005178FC" w:rsidP="000B7330">
            <w:pPr>
              <w:tabs>
                <w:tab w:val="clear" w:pos="907"/>
                <w:tab w:val="left" w:pos="871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B73B9" w:rsidRPr="002F51A9" w14:paraId="25F3AD31" w14:textId="77777777" w:rsidTr="00437236">
        <w:trPr>
          <w:trHeight w:val="144"/>
          <w:tblHeader/>
        </w:trPr>
        <w:tc>
          <w:tcPr>
            <w:tcW w:w="2538" w:type="dxa"/>
          </w:tcPr>
          <w:p w14:paraId="0A9F4634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1B54F97B" w14:textId="77777777" w:rsidR="005178FC" w:rsidRPr="002F51A9" w:rsidRDefault="005178FC" w:rsidP="000B733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26F88" w:rsidRPr="002F51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2F51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B5482" w:rsidRPr="002F51A9" w14:paraId="2F4BAC24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1047EB8C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  <w:vAlign w:val="center"/>
          </w:tcPr>
          <w:p w14:paraId="32241CEC" w14:textId="77777777" w:rsidR="005178FC" w:rsidRPr="002F51A9" w:rsidRDefault="005178F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2E765304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0C5B8CA9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F2FD875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98FC8A9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14:paraId="7C11D228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2B855C5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BF4F8B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3A5B4D54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B27471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82A0697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5482" w:rsidRPr="002F51A9" w14:paraId="0E384E20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0517C064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7B3C7199" w14:textId="77777777" w:rsidR="005178FC" w:rsidRPr="002F51A9" w:rsidRDefault="005178F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8DF0067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7E1F5923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3AB9F3C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A087CAA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14:paraId="72A3649D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157D998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24347C1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0A247F0D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52ABCB9" w14:textId="77777777" w:rsidR="005178FC" w:rsidRPr="002F51A9" w:rsidRDefault="005178F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396E0BB" w14:textId="77777777" w:rsidR="005178FC" w:rsidRPr="002F51A9" w:rsidRDefault="005178FC" w:rsidP="000B7330">
            <w:pPr>
              <w:tabs>
                <w:tab w:val="clear" w:pos="680"/>
                <w:tab w:val="decimal" w:pos="695"/>
              </w:tabs>
              <w:spacing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707" w:rsidRPr="002F51A9" w14:paraId="7980818D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2119D7E0" w14:textId="77777777" w:rsidR="00592707" w:rsidRPr="002F51A9" w:rsidRDefault="00592707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vAlign w:val="center"/>
          </w:tcPr>
          <w:p w14:paraId="777B7354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6045E3E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00A04CC4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0AD9F52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FC5D565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23986969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2910978B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170,226</w:t>
            </w:r>
          </w:p>
        </w:tc>
        <w:tc>
          <w:tcPr>
            <w:tcW w:w="236" w:type="dxa"/>
            <w:vAlign w:val="center"/>
          </w:tcPr>
          <w:p w14:paraId="7C928463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1BEDC274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600</w:t>
            </w:r>
          </w:p>
        </w:tc>
        <w:tc>
          <w:tcPr>
            <w:tcW w:w="270" w:type="dxa"/>
            <w:vAlign w:val="center"/>
          </w:tcPr>
          <w:p w14:paraId="0B49929E" w14:textId="77777777" w:rsidR="00592707" w:rsidRPr="002F51A9" w:rsidRDefault="00592707" w:rsidP="000B7330">
            <w:pPr>
              <w:tabs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208A6CE6" w14:textId="77777777" w:rsidR="00592707" w:rsidRPr="002F51A9" w:rsidRDefault="00592707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170,826</w:t>
            </w:r>
          </w:p>
        </w:tc>
      </w:tr>
      <w:tr w:rsidR="005C6F5F" w:rsidRPr="002F51A9" w14:paraId="7E055C67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51F701CC" w14:textId="77777777" w:rsidR="005C6F5F" w:rsidRPr="002F51A9" w:rsidRDefault="005C6F5F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2F51A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0C0CC774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4C6689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B0674DA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51BDBC4A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D4EB4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8F137D8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8F8150A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4BE39E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0A680D14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54CA6239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271A1E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272,701</w:t>
            </w:r>
          </w:p>
        </w:tc>
        <w:tc>
          <w:tcPr>
            <w:tcW w:w="236" w:type="dxa"/>
            <w:vAlign w:val="center"/>
          </w:tcPr>
          <w:p w14:paraId="3E21E2F1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50BFCB6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EA9EB2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(600)</w:t>
            </w:r>
          </w:p>
        </w:tc>
        <w:tc>
          <w:tcPr>
            <w:tcW w:w="270" w:type="dxa"/>
            <w:vAlign w:val="center"/>
          </w:tcPr>
          <w:p w14:paraId="6ED6DE90" w14:textId="77777777" w:rsidR="005C6F5F" w:rsidRPr="002F51A9" w:rsidRDefault="005C6F5F" w:rsidP="000B7330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44253A97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458B7E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272,101</w:t>
            </w:r>
          </w:p>
        </w:tc>
      </w:tr>
      <w:tr w:rsidR="00EB5482" w:rsidRPr="002F51A9" w14:paraId="5F6EFF71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2EB6D062" w14:textId="77777777" w:rsidR="0079438C" w:rsidRPr="002F51A9" w:rsidRDefault="0079438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center"/>
          </w:tcPr>
          <w:p w14:paraId="366507E9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(605,847)</w:t>
            </w:r>
          </w:p>
        </w:tc>
        <w:tc>
          <w:tcPr>
            <w:tcW w:w="236" w:type="dxa"/>
            <w:vAlign w:val="center"/>
          </w:tcPr>
          <w:p w14:paraId="5CED33FC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12F0292F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7,085</w:t>
            </w:r>
          </w:p>
        </w:tc>
        <w:tc>
          <w:tcPr>
            <w:tcW w:w="236" w:type="dxa"/>
            <w:vAlign w:val="center"/>
          </w:tcPr>
          <w:p w14:paraId="2268B35D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5B5AE9C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(598,762)</w:t>
            </w:r>
          </w:p>
        </w:tc>
        <w:tc>
          <w:tcPr>
            <w:tcW w:w="241" w:type="dxa"/>
            <w:vAlign w:val="center"/>
          </w:tcPr>
          <w:p w14:paraId="45F85683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631BB023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317,902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384112AC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3760FCD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348F19B" w14:textId="77777777" w:rsidR="0079438C" w:rsidRPr="002F51A9" w:rsidRDefault="0079438C" w:rsidP="000B7330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069A1C0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318,247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C6F5F" w:rsidRPr="002F51A9" w14:paraId="2242D2BB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404A70D6" w14:textId="77777777" w:rsidR="005C6F5F" w:rsidRPr="002F51A9" w:rsidRDefault="005C6F5F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F51A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02D792F8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DE3AD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842470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1276BD33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4FF34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1FF5824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BE5266E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004380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022A2A72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26AAF996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35A7E1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571,076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0D76064C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03DC3923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88B34B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  <w:tc>
          <w:tcPr>
            <w:tcW w:w="270" w:type="dxa"/>
            <w:vAlign w:val="center"/>
          </w:tcPr>
          <w:p w14:paraId="41530F96" w14:textId="77777777" w:rsidR="005C6F5F" w:rsidRPr="002F51A9" w:rsidRDefault="005C6F5F" w:rsidP="000B7330">
            <w:pPr>
              <w:tabs>
                <w:tab w:val="decimal" w:pos="626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2A89CCB1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7E6058" w14:textId="77777777" w:rsidR="005C6F5F" w:rsidRPr="002F51A9" w:rsidRDefault="005C6F5F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570,731</w:t>
            </w: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60F20" w:rsidRPr="002F51A9" w14:paraId="674F367D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789B23B3" w14:textId="77777777" w:rsidR="00860F20" w:rsidRPr="002F51A9" w:rsidRDefault="00860F20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90" w:type="dxa"/>
            <w:vAlign w:val="center"/>
          </w:tcPr>
          <w:p w14:paraId="72B58D13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9F20644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14E73BFE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(7,085)</w:t>
            </w:r>
          </w:p>
        </w:tc>
        <w:tc>
          <w:tcPr>
            <w:tcW w:w="236" w:type="dxa"/>
            <w:vAlign w:val="center"/>
          </w:tcPr>
          <w:p w14:paraId="05F53839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B7A97FC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7,085)</w:t>
            </w:r>
          </w:p>
        </w:tc>
        <w:tc>
          <w:tcPr>
            <w:tcW w:w="241" w:type="dxa"/>
            <w:vAlign w:val="center"/>
          </w:tcPr>
          <w:p w14:paraId="192557A5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48A01827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0CB6763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564A04EC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0ABC845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92EE68C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60F20" w:rsidRPr="002F51A9" w14:paraId="230E673A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64EA4B00" w14:textId="77777777" w:rsidR="00860F20" w:rsidRPr="002F51A9" w:rsidRDefault="00860F20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B4C26EE" w14:textId="77777777" w:rsidR="00860F20" w:rsidRPr="002F51A9" w:rsidRDefault="00860F20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37E2978" w14:textId="77777777" w:rsidR="00860F20" w:rsidRPr="002F51A9" w:rsidRDefault="00860F20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098C21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B5195EB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3F1409A" w14:textId="77777777" w:rsidR="00860F20" w:rsidRPr="002F51A9" w:rsidRDefault="00860F20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5947FA88" w14:textId="77777777" w:rsidR="00860F20" w:rsidRPr="002F51A9" w:rsidRDefault="00860F20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9632227" w14:textId="77777777" w:rsidR="00860F20" w:rsidRPr="002F51A9" w:rsidRDefault="00860F20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2B21F77A" w14:textId="77777777" w:rsidR="00860F20" w:rsidRPr="002F51A9" w:rsidRDefault="00860F20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FDDD5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E8E1E67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D313015" w14:textId="77777777" w:rsidR="00860F20" w:rsidRPr="002F51A9" w:rsidRDefault="00860F20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B5482" w:rsidRPr="007D65C2" w14:paraId="6E032C93" w14:textId="77777777" w:rsidTr="000F1243">
        <w:trPr>
          <w:trHeight w:val="144"/>
        </w:trPr>
        <w:tc>
          <w:tcPr>
            <w:tcW w:w="2538" w:type="dxa"/>
            <w:vAlign w:val="center"/>
          </w:tcPr>
          <w:p w14:paraId="37480905" w14:textId="4C20D691" w:rsidR="0079438C" w:rsidRPr="002F51A9" w:rsidRDefault="0079438C" w:rsidP="000B733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  <w:r w:rsidR="00592707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</w:t>
            </w:r>
            <w:r w:rsidR="002E0E0A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71F1E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2E0E0A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592707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990" w:type="dxa"/>
            <w:vAlign w:val="center"/>
          </w:tcPr>
          <w:p w14:paraId="618ED86F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40120F70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0FE711DC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2EA4D40E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467DA3B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1F2BC54E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6D3CF9D4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7493892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2F0C0AF0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C0C611E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1F6A421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B5482" w:rsidRPr="002F51A9" w14:paraId="195BB065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0AD1F227" w14:textId="77777777" w:rsidR="0079438C" w:rsidRPr="002F51A9" w:rsidRDefault="00592707" w:rsidP="000B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9438C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 3</w:t>
            </w:r>
            <w:r w:rsidR="00D7241D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0 </w:t>
            </w:r>
            <w:r w:rsidR="00241CB8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79438C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79438C"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33437831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3E66C837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081BCCB6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2D8916B8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F3957F2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55EFED94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07A1A9C" w14:textId="77777777" w:rsidR="0079438C" w:rsidRPr="002F51A9" w:rsidRDefault="0079438C" w:rsidP="000B7330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175BB654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346E7E79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DF6A627" w14:textId="77777777" w:rsidR="0079438C" w:rsidRPr="002F51A9" w:rsidRDefault="0079438C" w:rsidP="000B7330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50D081" w14:textId="77777777" w:rsidR="0079438C" w:rsidRPr="002F51A9" w:rsidRDefault="0079438C" w:rsidP="000B73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11AB0" w:rsidRPr="002F51A9" w14:paraId="5F04A11C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6D8AC9C3" w14:textId="77777777" w:rsidR="00611AB0" w:rsidRPr="002F51A9" w:rsidRDefault="00611AB0" w:rsidP="00611AB0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006B2B17" w14:textId="77777777" w:rsidR="00611AB0" w:rsidRPr="002F51A9" w:rsidRDefault="005B0506" w:rsidP="00611AB0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</w:t>
            </w:r>
            <w:r w:rsidR="009F34B3" w:rsidRPr="002F51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236" w:type="dxa"/>
            <w:vAlign w:val="center"/>
          </w:tcPr>
          <w:p w14:paraId="2A60BE8A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5C7A7BEA" w14:textId="77777777" w:rsidR="00611AB0" w:rsidRPr="002F51A9" w:rsidRDefault="009F34B3" w:rsidP="00611AB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(10,239)</w:t>
            </w:r>
          </w:p>
        </w:tc>
        <w:tc>
          <w:tcPr>
            <w:tcW w:w="236" w:type="dxa"/>
            <w:vAlign w:val="center"/>
          </w:tcPr>
          <w:p w14:paraId="61F0A5CC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81566E9" w14:textId="77777777" w:rsidR="00611AB0" w:rsidRPr="002F51A9" w:rsidRDefault="009F34B3" w:rsidP="00611AB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205,793</w:t>
            </w:r>
          </w:p>
        </w:tc>
        <w:tc>
          <w:tcPr>
            <w:tcW w:w="241" w:type="dxa"/>
            <w:vAlign w:val="center"/>
          </w:tcPr>
          <w:p w14:paraId="1819F6C0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371BF220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6248F50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039ADA2A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6B03886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1756086" w14:textId="77777777" w:rsidR="00611AB0" w:rsidRPr="002F51A9" w:rsidRDefault="00611AB0" w:rsidP="00611AB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0905" w:rsidRPr="002F51A9" w14:paraId="12FD3C1D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4FA5A45C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center"/>
          </w:tcPr>
          <w:p w14:paraId="209F3A8F" w14:textId="3717B833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(1,790,92</w:t>
            </w:r>
            <w:r w:rsidR="007175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796515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7CBA9AAA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10,239</w:t>
            </w:r>
          </w:p>
        </w:tc>
        <w:tc>
          <w:tcPr>
            <w:tcW w:w="236" w:type="dxa"/>
            <w:vAlign w:val="center"/>
          </w:tcPr>
          <w:p w14:paraId="1DCC70D5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71165A2" w14:textId="1A847035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(1,780,68</w:t>
            </w:r>
            <w:r w:rsidR="00EC3A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0174D1E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79A5E495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C3F1B8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4C0F983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D4EE979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75F6D9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0905" w:rsidRPr="002F51A9" w14:paraId="58DFDC0C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17F7E5BA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center"/>
          </w:tcPr>
          <w:p w14:paraId="1C34C519" w14:textId="2AFBA2A9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F7A1039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78CD20C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06ED2A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694F7CF" w14:textId="01D213E5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7BF3AC9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4E32233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213,490</w:t>
            </w:r>
          </w:p>
        </w:tc>
        <w:tc>
          <w:tcPr>
            <w:tcW w:w="236" w:type="dxa"/>
            <w:vAlign w:val="center"/>
          </w:tcPr>
          <w:p w14:paraId="747E75C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2787FD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(59,688)</w:t>
            </w:r>
          </w:p>
        </w:tc>
        <w:tc>
          <w:tcPr>
            <w:tcW w:w="270" w:type="dxa"/>
            <w:vAlign w:val="center"/>
          </w:tcPr>
          <w:p w14:paraId="53CC8E4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97C193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153,802</w:t>
            </w:r>
          </w:p>
        </w:tc>
      </w:tr>
      <w:tr w:rsidR="00770905" w:rsidRPr="002F51A9" w14:paraId="2126DB6E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1F099160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center"/>
          </w:tcPr>
          <w:p w14:paraId="4D1AE19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B4E711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2B567C5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FEDEE47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5DAE23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49267D87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64AA7A6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78,841</w:t>
            </w:r>
          </w:p>
        </w:tc>
        <w:tc>
          <w:tcPr>
            <w:tcW w:w="236" w:type="dxa"/>
            <w:vAlign w:val="center"/>
          </w:tcPr>
          <w:p w14:paraId="7B27DEB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43983659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59,688</w:t>
            </w:r>
          </w:p>
        </w:tc>
        <w:tc>
          <w:tcPr>
            <w:tcW w:w="270" w:type="dxa"/>
            <w:vAlign w:val="center"/>
          </w:tcPr>
          <w:p w14:paraId="4169D7C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4872F1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138,529</w:t>
            </w:r>
          </w:p>
        </w:tc>
      </w:tr>
      <w:tr w:rsidR="00770905" w:rsidRPr="002F51A9" w14:paraId="70842076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6ABCBC69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59503D9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C197C4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7FE50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814212D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7497439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27FC5D04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7891FAC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290CC53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B408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CE7539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17F6CF7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0905" w:rsidRPr="002F51A9" w14:paraId="0D6BA502" w14:textId="77777777" w:rsidTr="000F1243">
        <w:trPr>
          <w:trHeight w:val="144"/>
        </w:trPr>
        <w:tc>
          <w:tcPr>
            <w:tcW w:w="2538" w:type="dxa"/>
            <w:vAlign w:val="center"/>
          </w:tcPr>
          <w:p w14:paraId="17DE3BD1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สำหรับงวดเก้าเดือนสิ้นสุด</w:t>
            </w:r>
          </w:p>
        </w:tc>
        <w:tc>
          <w:tcPr>
            <w:tcW w:w="990" w:type="dxa"/>
            <w:vAlign w:val="center"/>
          </w:tcPr>
          <w:p w14:paraId="43A97899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7845DD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0C1126A0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90384F8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710E473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0E18FF20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0001EF3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4FB0568C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3AF525E1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9BB0D97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05466D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0905" w:rsidRPr="002F51A9" w14:paraId="79B1700E" w14:textId="77777777" w:rsidTr="00437236">
        <w:trPr>
          <w:trHeight w:val="144"/>
        </w:trPr>
        <w:tc>
          <w:tcPr>
            <w:tcW w:w="2538" w:type="dxa"/>
            <w:vAlign w:val="center"/>
          </w:tcPr>
          <w:p w14:paraId="75A5F64B" w14:textId="77777777" w:rsidR="00770905" w:rsidRPr="002F51A9" w:rsidRDefault="00770905" w:rsidP="0077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30 กันยายน 256</w:t>
            </w:r>
            <w:r w:rsidRPr="002F51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7AE6A0C4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CB2736A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center"/>
          </w:tcPr>
          <w:p w14:paraId="65029F3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30A30EF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A8221F2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6D5D49A8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EDF9EE7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3DFDAE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4DDDF210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69C2C5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5E38A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0905" w:rsidRPr="002F51A9" w14:paraId="26A9A832" w14:textId="77777777" w:rsidTr="00C17E26">
        <w:trPr>
          <w:trHeight w:val="144"/>
        </w:trPr>
        <w:tc>
          <w:tcPr>
            <w:tcW w:w="2538" w:type="dxa"/>
            <w:vAlign w:val="center"/>
          </w:tcPr>
          <w:p w14:paraId="2724CB2A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4992CA5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558,224</w:t>
            </w:r>
          </w:p>
        </w:tc>
        <w:tc>
          <w:tcPr>
            <w:tcW w:w="236" w:type="dxa"/>
            <w:vAlign w:val="center"/>
          </w:tcPr>
          <w:p w14:paraId="1F68913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0998CF1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(25,129)</w:t>
            </w:r>
          </w:p>
        </w:tc>
        <w:tc>
          <w:tcPr>
            <w:tcW w:w="236" w:type="dxa"/>
            <w:vAlign w:val="center"/>
          </w:tcPr>
          <w:p w14:paraId="464E7256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A852F2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533,095</w:t>
            </w:r>
          </w:p>
        </w:tc>
        <w:tc>
          <w:tcPr>
            <w:tcW w:w="241" w:type="dxa"/>
            <w:vAlign w:val="center"/>
          </w:tcPr>
          <w:p w14:paraId="726F9455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3D9A698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7D03CF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AC06591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205333D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C8B4A2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0905" w:rsidRPr="002F51A9" w14:paraId="2F1A8098" w14:textId="77777777" w:rsidTr="00C17E26">
        <w:trPr>
          <w:trHeight w:val="144"/>
        </w:trPr>
        <w:tc>
          <w:tcPr>
            <w:tcW w:w="2538" w:type="dxa"/>
            <w:vAlign w:val="center"/>
          </w:tcPr>
          <w:p w14:paraId="55A65CB5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center"/>
          </w:tcPr>
          <w:p w14:paraId="6A3F5DB9" w14:textId="1BFAA656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833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380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BFB7779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19231AB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25,129</w:t>
            </w:r>
          </w:p>
        </w:tc>
        <w:tc>
          <w:tcPr>
            <w:tcW w:w="236" w:type="dxa"/>
            <w:vAlign w:val="center"/>
          </w:tcPr>
          <w:p w14:paraId="72C41247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6FE120C" w14:textId="5C16C9BE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0611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3C0731B3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7B0A639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89C51B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7FF848B9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0AE095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356AC3E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0905" w:rsidRPr="002F51A9" w14:paraId="7F8F53E8" w14:textId="77777777" w:rsidTr="00C17E26">
        <w:trPr>
          <w:trHeight w:val="144"/>
        </w:trPr>
        <w:tc>
          <w:tcPr>
            <w:tcW w:w="2538" w:type="dxa"/>
            <w:vAlign w:val="center"/>
          </w:tcPr>
          <w:p w14:paraId="26C4184B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center"/>
          </w:tcPr>
          <w:p w14:paraId="4BE4BD40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13D2F7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vAlign w:val="center"/>
          </w:tcPr>
          <w:p w14:paraId="4351F12B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99DE6C6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9AAFFD6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3025A0A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2E907CA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598,465</w:t>
            </w:r>
          </w:p>
        </w:tc>
        <w:tc>
          <w:tcPr>
            <w:tcW w:w="236" w:type="dxa"/>
            <w:vAlign w:val="center"/>
          </w:tcPr>
          <w:p w14:paraId="780A308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center"/>
          </w:tcPr>
          <w:p w14:paraId="39F3ED61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(59,688)</w:t>
            </w:r>
          </w:p>
        </w:tc>
        <w:tc>
          <w:tcPr>
            <w:tcW w:w="270" w:type="dxa"/>
            <w:vAlign w:val="center"/>
          </w:tcPr>
          <w:p w14:paraId="5DE6695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B643D4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538,777</w:t>
            </w:r>
          </w:p>
        </w:tc>
      </w:tr>
      <w:tr w:rsidR="00770905" w:rsidRPr="002F51A9" w14:paraId="25C615EC" w14:textId="77777777" w:rsidTr="00C17E26">
        <w:trPr>
          <w:trHeight w:val="144"/>
        </w:trPr>
        <w:tc>
          <w:tcPr>
            <w:tcW w:w="2538" w:type="dxa"/>
            <w:vAlign w:val="center"/>
          </w:tcPr>
          <w:p w14:paraId="3892F560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center"/>
          </w:tcPr>
          <w:p w14:paraId="78DC34B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DF76A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41D879D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8C68F96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47F319A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7E9EBF0D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4" w:type="dxa"/>
            <w:vAlign w:val="center"/>
          </w:tcPr>
          <w:p w14:paraId="2B145B52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238,599</w:t>
            </w:r>
          </w:p>
        </w:tc>
        <w:tc>
          <w:tcPr>
            <w:tcW w:w="236" w:type="dxa"/>
            <w:vAlign w:val="center"/>
          </w:tcPr>
          <w:p w14:paraId="47002D8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6CDFA4F4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59,688</w:t>
            </w:r>
          </w:p>
        </w:tc>
        <w:tc>
          <w:tcPr>
            <w:tcW w:w="270" w:type="dxa"/>
            <w:vAlign w:val="center"/>
          </w:tcPr>
          <w:p w14:paraId="5AC809B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729B308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298,287</w:t>
            </w:r>
          </w:p>
        </w:tc>
      </w:tr>
      <w:tr w:rsidR="00770905" w:rsidRPr="002F51A9" w14:paraId="21275775" w14:textId="77777777" w:rsidTr="002628D8">
        <w:trPr>
          <w:trHeight w:val="144"/>
        </w:trPr>
        <w:tc>
          <w:tcPr>
            <w:tcW w:w="2538" w:type="dxa"/>
            <w:vAlign w:val="center"/>
          </w:tcPr>
          <w:p w14:paraId="3B43B44F" w14:textId="77777777" w:rsidR="00770905" w:rsidRPr="002F51A9" w:rsidRDefault="00770905" w:rsidP="00770905">
            <w:pPr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690FAB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C8AEC35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4AC56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AA4151D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3CAEA61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center"/>
          </w:tcPr>
          <w:p w14:paraId="0A8E53D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1335FB0" w14:textId="77777777" w:rsidR="00770905" w:rsidRPr="002F51A9" w:rsidRDefault="00770905" w:rsidP="00770905">
            <w:pPr>
              <w:pStyle w:val="acctfourfigures"/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7AEA8AB9" w14:textId="77777777" w:rsidR="00770905" w:rsidRPr="002F51A9" w:rsidRDefault="00770905" w:rsidP="00770905">
            <w:pPr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D8C65C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51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13E614F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127DBC7" w14:textId="77777777" w:rsidR="00770905" w:rsidRPr="002F51A9" w:rsidRDefault="00770905" w:rsidP="0077090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58A4922F" w14:textId="77777777" w:rsidR="00EA1B46" w:rsidRDefault="00EA1B46" w:rsidP="00EA1B4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10214097" w14:textId="449DED0F" w:rsidR="00B76DAE" w:rsidRDefault="00EA1B46" w:rsidP="00EA1B4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16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EA1B46">
        <w:rPr>
          <w:rFonts w:asciiTheme="majorBidi" w:hAnsi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3EDA3A1" w14:textId="77777777" w:rsidR="00EA1B46" w:rsidRPr="00EA1B46" w:rsidRDefault="00EA1B46" w:rsidP="00EA1B46">
      <w:pPr>
        <w:rPr>
          <w:rFonts w:cstheme="minorBidi" w:hint="cs"/>
          <w:cs/>
          <w:lang w:val="th-TH" w:eastAsia="x-none"/>
        </w:rPr>
      </w:pPr>
    </w:p>
    <w:p w14:paraId="39027801" w14:textId="62BA5516" w:rsidR="00EA1B46" w:rsidRDefault="00EA1B46" w:rsidP="00EA1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2652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มีมติอนุมัติให้เลิกกิจการบริษัทย่อยทางอ้อมของบริษัท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แห่ง ได้แก่ </w:t>
      </w:r>
      <w:r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B2S Vietnam Company Limited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ซึ่งจดทะเบียนในประเทศเวียดนาม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โดยจะดำเนินการจดทะเบียนเลิกบริษัทและชำระบัญชีต่อไป </w:t>
      </w:r>
    </w:p>
    <w:p w14:paraId="2BAFBE38" w14:textId="412EBC81" w:rsidR="00B76DAE" w:rsidRPr="000B7330" w:rsidRDefault="00B76DAE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76DAE" w:rsidRPr="000B7330" w:rsidSect="00D6749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1B4D" w14:textId="77777777" w:rsidR="00980CD4" w:rsidRDefault="00980CD4">
      <w:r>
        <w:separator/>
      </w:r>
    </w:p>
  </w:endnote>
  <w:endnote w:type="continuationSeparator" w:id="0">
    <w:p w14:paraId="05351692" w14:textId="77777777" w:rsidR="00980CD4" w:rsidRDefault="0098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E1E3" w14:textId="77777777" w:rsidR="00B76DAE" w:rsidRPr="0074530E" w:rsidRDefault="00B76DAE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3C5B7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01C7" w14:textId="77777777" w:rsidR="00B76DAE" w:rsidRPr="0074530E" w:rsidRDefault="00B76DAE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3C5B7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A0882" w14:textId="2FC1A387" w:rsidR="00B76DAE" w:rsidRPr="00C827F6" w:rsidRDefault="00B76DA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COLt3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6655C16" w14:textId="77777777" w:rsidR="00B76DAE" w:rsidRPr="00C827F6" w:rsidRDefault="00B76DAE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D51F" w14:textId="77777777" w:rsidR="00B76DAE" w:rsidRPr="0074530E" w:rsidRDefault="00B76DAE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3C5B7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C3746" w14:textId="77777777" w:rsidR="00980CD4" w:rsidRDefault="00980CD4">
      <w:r>
        <w:separator/>
      </w:r>
    </w:p>
  </w:footnote>
  <w:footnote w:type="continuationSeparator" w:id="0">
    <w:p w14:paraId="2B0A3511" w14:textId="77777777" w:rsidR="00980CD4" w:rsidRDefault="00980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63827" w14:textId="77777777" w:rsidR="00B76DAE" w:rsidRDefault="00B76DAE" w:rsidP="00155B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964F9AC" w14:textId="77777777" w:rsidR="00B76DAE" w:rsidRPr="00FA7747" w:rsidRDefault="00B76DAE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0F70FA"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0F70FA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1CB1C97" w14:textId="77777777" w:rsidR="00B76DAE" w:rsidRPr="00AF256D" w:rsidRDefault="00B76DAE" w:rsidP="007D60A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4E4D2B">
      <w:rPr>
        <w:rFonts w:ascii="Angsana New" w:hAnsi="Angsana New" w:cs="Angsana New"/>
        <w:sz w:val="32"/>
        <w:szCs w:val="32"/>
        <w:lang w:bidi="th-TH"/>
      </w:rPr>
      <w:t>25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7D60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B40359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B40359">
      <w:rPr>
        <w:rFonts w:ascii="Angsana New" w:hAnsi="Angsana New" w:cs="Angsana New"/>
        <w:sz w:val="32"/>
        <w:szCs w:val="32"/>
        <w:lang w:val="en-US" w:bidi="th-TH"/>
      </w:rPr>
      <w:t>)</w:t>
    </w:r>
  </w:p>
  <w:p w14:paraId="2814B648" w14:textId="77777777" w:rsidR="00B76DAE" w:rsidRPr="007D60A3" w:rsidRDefault="00B76DAE" w:rsidP="00F366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100C4" w14:textId="77777777" w:rsidR="00B76DAE" w:rsidRPr="00FA7747" w:rsidRDefault="00B76DAE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4F75C55" w14:textId="77777777" w:rsidR="00B76DAE" w:rsidRPr="00FA7747" w:rsidRDefault="00B76DAE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9E0FC1" w14:textId="77777777" w:rsidR="00B76DAE" w:rsidRPr="00410770" w:rsidRDefault="00B76DAE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ACF4816" w14:textId="77777777" w:rsidR="00B76DAE" w:rsidRPr="00074891" w:rsidRDefault="00B76DAE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F65D" w14:textId="77777777" w:rsidR="00B76DAE" w:rsidRDefault="00B76DAE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C0B4152" w14:textId="77777777" w:rsidR="00B76DAE" w:rsidRPr="00FA7747" w:rsidRDefault="00B76DAE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D57DE8">
      <w:rPr>
        <w:rFonts w:ascii="Angsana New" w:hAnsi="Angsana New" w:cs="Angsana New"/>
        <w:b/>
        <w:bCs/>
        <w:sz w:val="32"/>
        <w:szCs w:val="32"/>
        <w:cs/>
      </w:rPr>
      <w:t>กาล</w:t>
    </w:r>
    <w:r w:rsidRPr="00D57DE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6D5EA70" w14:textId="77777777" w:rsidR="00B76DAE" w:rsidRPr="00AF256D" w:rsidRDefault="00B76DAE" w:rsidP="007D60A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4E4D2B">
      <w:rPr>
        <w:rFonts w:ascii="Angsana New" w:hAnsi="Angsana New" w:cs="Angsana New"/>
        <w:sz w:val="32"/>
        <w:szCs w:val="32"/>
        <w:lang w:bidi="th-TH"/>
      </w:rPr>
      <w:t>25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7D60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B40359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B40359">
      <w:rPr>
        <w:rFonts w:ascii="Angsana New" w:hAnsi="Angsana New" w:cs="Angsana New"/>
        <w:sz w:val="32"/>
        <w:szCs w:val="32"/>
        <w:lang w:val="en-US" w:bidi="th-TH"/>
      </w:rPr>
      <w:t>)</w:t>
    </w:r>
  </w:p>
  <w:p w14:paraId="678FAA12" w14:textId="77777777" w:rsidR="00B76DAE" w:rsidRPr="007D60A3" w:rsidRDefault="00B76DA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A335E" w14:textId="77777777" w:rsidR="00B76DAE" w:rsidRDefault="00B76DAE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2AD5" w14:textId="77777777" w:rsidR="00B76DAE" w:rsidRDefault="00B76DAE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28FD2C4" w14:textId="77777777" w:rsidR="00B76DAE" w:rsidRPr="00FA7747" w:rsidRDefault="00B76DAE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D57DE8">
      <w:rPr>
        <w:rFonts w:ascii="Angsana New" w:hAnsi="Angsana New" w:cs="Angsana New"/>
        <w:b/>
        <w:bCs/>
        <w:sz w:val="32"/>
        <w:szCs w:val="32"/>
        <w:cs/>
      </w:rPr>
      <w:t>กาล</w:t>
    </w:r>
    <w:r w:rsidRPr="00D57DE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959B8B" w14:textId="77777777" w:rsidR="00B76DAE" w:rsidRPr="00AF256D" w:rsidRDefault="00B76DAE" w:rsidP="007D60A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4E4D2B">
      <w:rPr>
        <w:rFonts w:ascii="Angsana New" w:hAnsi="Angsana New" w:cs="Angsana New"/>
        <w:sz w:val="32"/>
        <w:szCs w:val="32"/>
        <w:lang w:bidi="th-TH"/>
      </w:rPr>
      <w:t>25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7D60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B40359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B40359">
      <w:rPr>
        <w:rFonts w:ascii="Angsana New" w:hAnsi="Angsana New" w:cs="Angsana New"/>
        <w:sz w:val="32"/>
        <w:szCs w:val="32"/>
        <w:lang w:val="en-US" w:bidi="th-TH"/>
      </w:rPr>
      <w:t>)</w:t>
    </w:r>
  </w:p>
  <w:p w14:paraId="007D0462" w14:textId="77777777" w:rsidR="00B76DAE" w:rsidRPr="007D60A3" w:rsidRDefault="00B76DA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7C30B7"/>
    <w:multiLevelType w:val="hybridMultilevel"/>
    <w:tmpl w:val="56CAE1D8"/>
    <w:lvl w:ilvl="0" w:tplc="9B2ED09E">
      <w:start w:val="1"/>
      <w:numFmt w:val="thaiLetters"/>
      <w:lvlText w:val="(%1)"/>
      <w:lvlJc w:val="left"/>
      <w:pPr>
        <w:ind w:left="1005" w:hanging="46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592F1E"/>
    <w:multiLevelType w:val="hybridMultilevel"/>
    <w:tmpl w:val="04E4226C"/>
    <w:lvl w:ilvl="0" w:tplc="AD7E3CB0">
      <w:start w:val="1"/>
      <w:numFmt w:val="thaiLetters"/>
      <w:lvlText w:val="(%1)"/>
      <w:lvlJc w:val="left"/>
      <w:pPr>
        <w:ind w:left="100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4914A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3A2B7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17B9542F"/>
    <w:multiLevelType w:val="hybridMultilevel"/>
    <w:tmpl w:val="A3207C36"/>
    <w:lvl w:ilvl="0" w:tplc="0409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F34B70"/>
    <w:multiLevelType w:val="hybridMultilevel"/>
    <w:tmpl w:val="996AFAA8"/>
    <w:lvl w:ilvl="0" w:tplc="8C424D4E">
      <w:start w:val="2"/>
      <w:numFmt w:val="thaiLetters"/>
      <w:lvlText w:val="(%1)"/>
      <w:lvlJc w:val="left"/>
      <w:pPr>
        <w:ind w:left="1005" w:hanging="46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B4A4F"/>
    <w:multiLevelType w:val="hybridMultilevel"/>
    <w:tmpl w:val="DDC43F0E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DD0F38"/>
    <w:multiLevelType w:val="hybridMultilevel"/>
    <w:tmpl w:val="04E4226C"/>
    <w:lvl w:ilvl="0" w:tplc="AD7E3CB0">
      <w:start w:val="1"/>
      <w:numFmt w:val="thaiLetters"/>
      <w:lvlText w:val="(%1)"/>
      <w:lvlJc w:val="left"/>
      <w:pPr>
        <w:ind w:left="100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C67FE"/>
    <w:multiLevelType w:val="hybridMultilevel"/>
    <w:tmpl w:val="B71A12C2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60927C36"/>
    <w:multiLevelType w:val="multilevel"/>
    <w:tmpl w:val="9E00E0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64C64956"/>
    <w:multiLevelType w:val="hybridMultilevel"/>
    <w:tmpl w:val="B92C8550"/>
    <w:lvl w:ilvl="0" w:tplc="AD66A098">
      <w:start w:val="1"/>
      <w:numFmt w:val="thaiLetters"/>
      <w:lvlText w:val="(%1)"/>
      <w:lvlJc w:val="left"/>
      <w:pPr>
        <w:ind w:left="1005" w:hanging="46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5D62F224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B62C26"/>
    <w:multiLevelType w:val="multilevel"/>
    <w:tmpl w:val="5D62F224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DE792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720C19C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7"/>
  </w:num>
  <w:num w:numId="5">
    <w:abstractNumId w:val="2"/>
  </w:num>
  <w:num w:numId="6">
    <w:abstractNumId w:val="4"/>
  </w:num>
  <w:num w:numId="7">
    <w:abstractNumId w:val="0"/>
  </w:num>
  <w:num w:numId="8">
    <w:abstractNumId w:val="16"/>
  </w:num>
  <w:num w:numId="9">
    <w:abstractNumId w:val="13"/>
  </w:num>
  <w:num w:numId="10">
    <w:abstractNumId w:val="1"/>
  </w:num>
  <w:num w:numId="11">
    <w:abstractNumId w:val="10"/>
  </w:num>
  <w:num w:numId="12">
    <w:abstractNumId w:val="3"/>
  </w:num>
  <w:num w:numId="13">
    <w:abstractNumId w:val="15"/>
  </w:num>
  <w:num w:numId="14">
    <w:abstractNumId w:val="9"/>
  </w:num>
  <w:num w:numId="15">
    <w:abstractNumId w:val="21"/>
  </w:num>
  <w:num w:numId="16">
    <w:abstractNumId w:val="0"/>
  </w:num>
  <w:num w:numId="17">
    <w:abstractNumId w:val="19"/>
  </w:num>
  <w:num w:numId="18">
    <w:abstractNumId w:val="20"/>
  </w:num>
  <w:num w:numId="19">
    <w:abstractNumId w:val="8"/>
  </w:num>
  <w:num w:numId="20">
    <w:abstractNumId w:val="7"/>
  </w:num>
  <w:num w:numId="21">
    <w:abstractNumId w:val="0"/>
  </w:num>
  <w:num w:numId="22">
    <w:abstractNumId w:val="14"/>
  </w:num>
  <w:num w:numId="23">
    <w:abstractNumId w:val="5"/>
  </w:num>
  <w:num w:numId="24">
    <w:abstractNumId w:val="11"/>
  </w:num>
  <w:num w:numId="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9A3"/>
    <w:rsid w:val="00001BEF"/>
    <w:rsid w:val="00002527"/>
    <w:rsid w:val="00002D6B"/>
    <w:rsid w:val="000039AE"/>
    <w:rsid w:val="00003C07"/>
    <w:rsid w:val="00003FDB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77E1"/>
    <w:rsid w:val="00007B57"/>
    <w:rsid w:val="00010374"/>
    <w:rsid w:val="000112EE"/>
    <w:rsid w:val="00011906"/>
    <w:rsid w:val="0001192B"/>
    <w:rsid w:val="00011E79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CE6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1980"/>
    <w:rsid w:val="00031ADE"/>
    <w:rsid w:val="00031ED1"/>
    <w:rsid w:val="00031FF7"/>
    <w:rsid w:val="00032ABF"/>
    <w:rsid w:val="00032DFA"/>
    <w:rsid w:val="0003340E"/>
    <w:rsid w:val="00033483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512"/>
    <w:rsid w:val="00041597"/>
    <w:rsid w:val="00041C82"/>
    <w:rsid w:val="00041E72"/>
    <w:rsid w:val="00042371"/>
    <w:rsid w:val="00042590"/>
    <w:rsid w:val="0004274D"/>
    <w:rsid w:val="00042C7D"/>
    <w:rsid w:val="00042C86"/>
    <w:rsid w:val="00042F74"/>
    <w:rsid w:val="0004317B"/>
    <w:rsid w:val="00043355"/>
    <w:rsid w:val="000434F1"/>
    <w:rsid w:val="00043DDD"/>
    <w:rsid w:val="00043EF5"/>
    <w:rsid w:val="0004419A"/>
    <w:rsid w:val="00044350"/>
    <w:rsid w:val="0004445C"/>
    <w:rsid w:val="000444A8"/>
    <w:rsid w:val="00045E6A"/>
    <w:rsid w:val="000463AC"/>
    <w:rsid w:val="00046AFC"/>
    <w:rsid w:val="00047356"/>
    <w:rsid w:val="00047970"/>
    <w:rsid w:val="00047A7A"/>
    <w:rsid w:val="00050935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40C6"/>
    <w:rsid w:val="00054433"/>
    <w:rsid w:val="000544F6"/>
    <w:rsid w:val="00054AFC"/>
    <w:rsid w:val="0005542F"/>
    <w:rsid w:val="000557CE"/>
    <w:rsid w:val="000558C4"/>
    <w:rsid w:val="000573FF"/>
    <w:rsid w:val="000602A6"/>
    <w:rsid w:val="000609FF"/>
    <w:rsid w:val="00060A8D"/>
    <w:rsid w:val="000611CB"/>
    <w:rsid w:val="00061B0E"/>
    <w:rsid w:val="00061CDD"/>
    <w:rsid w:val="00062766"/>
    <w:rsid w:val="0006276B"/>
    <w:rsid w:val="00062B25"/>
    <w:rsid w:val="000631B6"/>
    <w:rsid w:val="000631FC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72A"/>
    <w:rsid w:val="00071E82"/>
    <w:rsid w:val="00071FDA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5DD"/>
    <w:rsid w:val="000847B7"/>
    <w:rsid w:val="00084E43"/>
    <w:rsid w:val="00084E93"/>
    <w:rsid w:val="00085378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90048"/>
    <w:rsid w:val="00090090"/>
    <w:rsid w:val="000900D2"/>
    <w:rsid w:val="000901E2"/>
    <w:rsid w:val="000904B7"/>
    <w:rsid w:val="00090A84"/>
    <w:rsid w:val="00090EBA"/>
    <w:rsid w:val="00090F48"/>
    <w:rsid w:val="000913A0"/>
    <w:rsid w:val="00091446"/>
    <w:rsid w:val="00092094"/>
    <w:rsid w:val="00092224"/>
    <w:rsid w:val="00092AE1"/>
    <w:rsid w:val="00092B09"/>
    <w:rsid w:val="0009306C"/>
    <w:rsid w:val="0009353D"/>
    <w:rsid w:val="00093B30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42E"/>
    <w:rsid w:val="000B14A1"/>
    <w:rsid w:val="000B287F"/>
    <w:rsid w:val="000B2FD3"/>
    <w:rsid w:val="000B33FE"/>
    <w:rsid w:val="000B4B3A"/>
    <w:rsid w:val="000B57F9"/>
    <w:rsid w:val="000B5A36"/>
    <w:rsid w:val="000B65A6"/>
    <w:rsid w:val="000B6CDD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563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A9D"/>
    <w:rsid w:val="000D5D90"/>
    <w:rsid w:val="000D6696"/>
    <w:rsid w:val="000D6760"/>
    <w:rsid w:val="000D6971"/>
    <w:rsid w:val="000D6F57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7101"/>
    <w:rsid w:val="000E77C8"/>
    <w:rsid w:val="000F0BC6"/>
    <w:rsid w:val="000F0E94"/>
    <w:rsid w:val="000F1168"/>
    <w:rsid w:val="000F1243"/>
    <w:rsid w:val="000F1A6F"/>
    <w:rsid w:val="000F2C64"/>
    <w:rsid w:val="000F2DD1"/>
    <w:rsid w:val="000F2DF2"/>
    <w:rsid w:val="000F396A"/>
    <w:rsid w:val="000F4034"/>
    <w:rsid w:val="000F4909"/>
    <w:rsid w:val="000F5219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69DE"/>
    <w:rsid w:val="0011021A"/>
    <w:rsid w:val="00110355"/>
    <w:rsid w:val="00110C30"/>
    <w:rsid w:val="001111E1"/>
    <w:rsid w:val="00111335"/>
    <w:rsid w:val="00111498"/>
    <w:rsid w:val="00111E80"/>
    <w:rsid w:val="00112677"/>
    <w:rsid w:val="00112DB3"/>
    <w:rsid w:val="00113599"/>
    <w:rsid w:val="00113763"/>
    <w:rsid w:val="00113FF0"/>
    <w:rsid w:val="00115D9F"/>
    <w:rsid w:val="001162E8"/>
    <w:rsid w:val="0011673B"/>
    <w:rsid w:val="00116EC2"/>
    <w:rsid w:val="001178FF"/>
    <w:rsid w:val="00117FF9"/>
    <w:rsid w:val="001201B0"/>
    <w:rsid w:val="001202FD"/>
    <w:rsid w:val="00120C4E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CC"/>
    <w:rsid w:val="001401E0"/>
    <w:rsid w:val="00140292"/>
    <w:rsid w:val="001402E8"/>
    <w:rsid w:val="00140850"/>
    <w:rsid w:val="00140A29"/>
    <w:rsid w:val="0014131A"/>
    <w:rsid w:val="00141356"/>
    <w:rsid w:val="00141A20"/>
    <w:rsid w:val="00141CE3"/>
    <w:rsid w:val="00141D2E"/>
    <w:rsid w:val="00141D86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1CA8"/>
    <w:rsid w:val="001525DA"/>
    <w:rsid w:val="00152E00"/>
    <w:rsid w:val="00153341"/>
    <w:rsid w:val="00153E26"/>
    <w:rsid w:val="001544E3"/>
    <w:rsid w:val="0015451C"/>
    <w:rsid w:val="00154746"/>
    <w:rsid w:val="00154776"/>
    <w:rsid w:val="00154A6F"/>
    <w:rsid w:val="00154C1C"/>
    <w:rsid w:val="001550B0"/>
    <w:rsid w:val="00155477"/>
    <w:rsid w:val="00155479"/>
    <w:rsid w:val="0015584C"/>
    <w:rsid w:val="00155B1E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8A3"/>
    <w:rsid w:val="00167728"/>
    <w:rsid w:val="0016798A"/>
    <w:rsid w:val="00167EB5"/>
    <w:rsid w:val="001702FB"/>
    <w:rsid w:val="0017045E"/>
    <w:rsid w:val="00170693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4119"/>
    <w:rsid w:val="00184256"/>
    <w:rsid w:val="00184540"/>
    <w:rsid w:val="001846BC"/>
    <w:rsid w:val="0018471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48A"/>
    <w:rsid w:val="0019267A"/>
    <w:rsid w:val="001928A4"/>
    <w:rsid w:val="00192AF0"/>
    <w:rsid w:val="00192F3E"/>
    <w:rsid w:val="00193528"/>
    <w:rsid w:val="00193725"/>
    <w:rsid w:val="00193BDD"/>
    <w:rsid w:val="00193BFA"/>
    <w:rsid w:val="00194552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B79"/>
    <w:rsid w:val="001A1B0D"/>
    <w:rsid w:val="001A1C25"/>
    <w:rsid w:val="001A1DCE"/>
    <w:rsid w:val="001A2ACE"/>
    <w:rsid w:val="001A3920"/>
    <w:rsid w:val="001A442F"/>
    <w:rsid w:val="001A485D"/>
    <w:rsid w:val="001A492C"/>
    <w:rsid w:val="001A5B87"/>
    <w:rsid w:val="001A5E35"/>
    <w:rsid w:val="001A5F7B"/>
    <w:rsid w:val="001A6BB5"/>
    <w:rsid w:val="001A6EC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4009"/>
    <w:rsid w:val="001B409B"/>
    <w:rsid w:val="001B49E6"/>
    <w:rsid w:val="001B4F5D"/>
    <w:rsid w:val="001B50EC"/>
    <w:rsid w:val="001B5497"/>
    <w:rsid w:val="001B5FAE"/>
    <w:rsid w:val="001B6322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20041F"/>
    <w:rsid w:val="00200861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E9D"/>
    <w:rsid w:val="002032D8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54D7"/>
    <w:rsid w:val="00225A95"/>
    <w:rsid w:val="00225AEE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41B9"/>
    <w:rsid w:val="002501B0"/>
    <w:rsid w:val="00250423"/>
    <w:rsid w:val="00250881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C1A"/>
    <w:rsid w:val="00255C3F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417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2A14"/>
    <w:rsid w:val="00272D23"/>
    <w:rsid w:val="00272FC2"/>
    <w:rsid w:val="002731E0"/>
    <w:rsid w:val="002734AC"/>
    <w:rsid w:val="0027358C"/>
    <w:rsid w:val="0027366A"/>
    <w:rsid w:val="0027389A"/>
    <w:rsid w:val="00273AB0"/>
    <w:rsid w:val="0027433E"/>
    <w:rsid w:val="00274B49"/>
    <w:rsid w:val="00274DBB"/>
    <w:rsid w:val="00274ED3"/>
    <w:rsid w:val="00275D10"/>
    <w:rsid w:val="00275EEB"/>
    <w:rsid w:val="00276171"/>
    <w:rsid w:val="0027618A"/>
    <w:rsid w:val="002761E5"/>
    <w:rsid w:val="002765F5"/>
    <w:rsid w:val="00276F0F"/>
    <w:rsid w:val="0027703D"/>
    <w:rsid w:val="0027745D"/>
    <w:rsid w:val="002775DC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7B"/>
    <w:rsid w:val="002836E3"/>
    <w:rsid w:val="00284220"/>
    <w:rsid w:val="00284D6A"/>
    <w:rsid w:val="00284FE0"/>
    <w:rsid w:val="00284FF8"/>
    <w:rsid w:val="0028549E"/>
    <w:rsid w:val="00285AFF"/>
    <w:rsid w:val="00286413"/>
    <w:rsid w:val="00286484"/>
    <w:rsid w:val="00286617"/>
    <w:rsid w:val="00286671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BE2"/>
    <w:rsid w:val="0029489D"/>
    <w:rsid w:val="00294959"/>
    <w:rsid w:val="00294C8E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444C"/>
    <w:rsid w:val="002C46B8"/>
    <w:rsid w:val="002C4B58"/>
    <w:rsid w:val="002C4FFD"/>
    <w:rsid w:val="002C5BA2"/>
    <w:rsid w:val="002C5FFD"/>
    <w:rsid w:val="002C6668"/>
    <w:rsid w:val="002C6797"/>
    <w:rsid w:val="002C6A6A"/>
    <w:rsid w:val="002C7064"/>
    <w:rsid w:val="002C74CD"/>
    <w:rsid w:val="002C76D9"/>
    <w:rsid w:val="002C7739"/>
    <w:rsid w:val="002C7742"/>
    <w:rsid w:val="002C79BF"/>
    <w:rsid w:val="002C7FBC"/>
    <w:rsid w:val="002D0012"/>
    <w:rsid w:val="002D01DD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7C3"/>
    <w:rsid w:val="002F182A"/>
    <w:rsid w:val="002F1907"/>
    <w:rsid w:val="002F1A0B"/>
    <w:rsid w:val="002F1C81"/>
    <w:rsid w:val="002F1CCE"/>
    <w:rsid w:val="002F22BB"/>
    <w:rsid w:val="002F33BD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C87"/>
    <w:rsid w:val="00301EDC"/>
    <w:rsid w:val="003021AC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B8A"/>
    <w:rsid w:val="00314DA3"/>
    <w:rsid w:val="003158B1"/>
    <w:rsid w:val="00315A57"/>
    <w:rsid w:val="00315F50"/>
    <w:rsid w:val="00316E5B"/>
    <w:rsid w:val="0031730E"/>
    <w:rsid w:val="00317524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4619"/>
    <w:rsid w:val="0034504C"/>
    <w:rsid w:val="00345532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E33"/>
    <w:rsid w:val="00367E9C"/>
    <w:rsid w:val="00367FAE"/>
    <w:rsid w:val="003702BE"/>
    <w:rsid w:val="003706E7"/>
    <w:rsid w:val="0037090B"/>
    <w:rsid w:val="00370942"/>
    <w:rsid w:val="00371652"/>
    <w:rsid w:val="003717C5"/>
    <w:rsid w:val="00371BBF"/>
    <w:rsid w:val="00371C12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6A3"/>
    <w:rsid w:val="003856F3"/>
    <w:rsid w:val="00385B0C"/>
    <w:rsid w:val="00385C0C"/>
    <w:rsid w:val="00385CFC"/>
    <w:rsid w:val="0038632A"/>
    <w:rsid w:val="00386F89"/>
    <w:rsid w:val="00390144"/>
    <w:rsid w:val="00390388"/>
    <w:rsid w:val="003908C7"/>
    <w:rsid w:val="00390943"/>
    <w:rsid w:val="003909D6"/>
    <w:rsid w:val="00390DD8"/>
    <w:rsid w:val="00391515"/>
    <w:rsid w:val="003915DC"/>
    <w:rsid w:val="0039242A"/>
    <w:rsid w:val="003925B7"/>
    <w:rsid w:val="0039370B"/>
    <w:rsid w:val="003937F5"/>
    <w:rsid w:val="00393D0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AB0"/>
    <w:rsid w:val="003C71E0"/>
    <w:rsid w:val="003C763B"/>
    <w:rsid w:val="003C78F0"/>
    <w:rsid w:val="003C7A4F"/>
    <w:rsid w:val="003C7FBB"/>
    <w:rsid w:val="003D025E"/>
    <w:rsid w:val="003D08E1"/>
    <w:rsid w:val="003D11B0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6E0"/>
    <w:rsid w:val="004147AC"/>
    <w:rsid w:val="00414843"/>
    <w:rsid w:val="0041487D"/>
    <w:rsid w:val="00414F17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763"/>
    <w:rsid w:val="00420F8A"/>
    <w:rsid w:val="004210F2"/>
    <w:rsid w:val="0042290E"/>
    <w:rsid w:val="00422AAB"/>
    <w:rsid w:val="0042301F"/>
    <w:rsid w:val="004232B6"/>
    <w:rsid w:val="00424279"/>
    <w:rsid w:val="00424387"/>
    <w:rsid w:val="00424418"/>
    <w:rsid w:val="0042468B"/>
    <w:rsid w:val="0042491D"/>
    <w:rsid w:val="0042534C"/>
    <w:rsid w:val="00425F24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7D1"/>
    <w:rsid w:val="00446A6F"/>
    <w:rsid w:val="004471C8"/>
    <w:rsid w:val="0044751C"/>
    <w:rsid w:val="00447BB8"/>
    <w:rsid w:val="004506B5"/>
    <w:rsid w:val="00450BED"/>
    <w:rsid w:val="00450D47"/>
    <w:rsid w:val="004511FA"/>
    <w:rsid w:val="004512CA"/>
    <w:rsid w:val="0045141E"/>
    <w:rsid w:val="00451B41"/>
    <w:rsid w:val="00453103"/>
    <w:rsid w:val="00453F18"/>
    <w:rsid w:val="0045417E"/>
    <w:rsid w:val="0045428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3B9"/>
    <w:rsid w:val="004734FC"/>
    <w:rsid w:val="0047402E"/>
    <w:rsid w:val="004745C4"/>
    <w:rsid w:val="004745E7"/>
    <w:rsid w:val="004747B0"/>
    <w:rsid w:val="0047503C"/>
    <w:rsid w:val="004763BA"/>
    <w:rsid w:val="00476463"/>
    <w:rsid w:val="00476925"/>
    <w:rsid w:val="00476A24"/>
    <w:rsid w:val="00476DD8"/>
    <w:rsid w:val="004775C9"/>
    <w:rsid w:val="004778AE"/>
    <w:rsid w:val="00477E73"/>
    <w:rsid w:val="00480121"/>
    <w:rsid w:val="004805F0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50EE"/>
    <w:rsid w:val="00485AA2"/>
    <w:rsid w:val="00485C84"/>
    <w:rsid w:val="00485F7F"/>
    <w:rsid w:val="00486725"/>
    <w:rsid w:val="00486F00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3061"/>
    <w:rsid w:val="0049342B"/>
    <w:rsid w:val="00493BD5"/>
    <w:rsid w:val="00493EEC"/>
    <w:rsid w:val="00493FE9"/>
    <w:rsid w:val="00494348"/>
    <w:rsid w:val="00494AA1"/>
    <w:rsid w:val="00494B80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A38"/>
    <w:rsid w:val="004B0F37"/>
    <w:rsid w:val="004B1CE7"/>
    <w:rsid w:val="004B2215"/>
    <w:rsid w:val="004B226C"/>
    <w:rsid w:val="004B22C2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B02"/>
    <w:rsid w:val="004B7ECF"/>
    <w:rsid w:val="004C067E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233A"/>
    <w:rsid w:val="004E2435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C4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2730"/>
    <w:rsid w:val="00502867"/>
    <w:rsid w:val="00502CEB"/>
    <w:rsid w:val="0050300D"/>
    <w:rsid w:val="00503302"/>
    <w:rsid w:val="00503A39"/>
    <w:rsid w:val="00503E52"/>
    <w:rsid w:val="00503F43"/>
    <w:rsid w:val="0050453A"/>
    <w:rsid w:val="00504549"/>
    <w:rsid w:val="00504580"/>
    <w:rsid w:val="00504D04"/>
    <w:rsid w:val="00504DC5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214F"/>
    <w:rsid w:val="0055221F"/>
    <w:rsid w:val="00552654"/>
    <w:rsid w:val="005528DF"/>
    <w:rsid w:val="00552C6E"/>
    <w:rsid w:val="00553770"/>
    <w:rsid w:val="00553D3B"/>
    <w:rsid w:val="0055482A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539C"/>
    <w:rsid w:val="00565444"/>
    <w:rsid w:val="005654C0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1DE1"/>
    <w:rsid w:val="005E1F21"/>
    <w:rsid w:val="005E2C21"/>
    <w:rsid w:val="005E41EB"/>
    <w:rsid w:val="005E4ACA"/>
    <w:rsid w:val="005E4D6C"/>
    <w:rsid w:val="005E4E2C"/>
    <w:rsid w:val="005E57C5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14E1"/>
    <w:rsid w:val="005F17FF"/>
    <w:rsid w:val="005F1A71"/>
    <w:rsid w:val="005F2039"/>
    <w:rsid w:val="005F2A38"/>
    <w:rsid w:val="005F34E6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3102"/>
    <w:rsid w:val="00603A65"/>
    <w:rsid w:val="006040AC"/>
    <w:rsid w:val="006040CB"/>
    <w:rsid w:val="00605A61"/>
    <w:rsid w:val="00605EBE"/>
    <w:rsid w:val="006070ED"/>
    <w:rsid w:val="0060763B"/>
    <w:rsid w:val="00607A74"/>
    <w:rsid w:val="00607CF8"/>
    <w:rsid w:val="00607E7E"/>
    <w:rsid w:val="006101DC"/>
    <w:rsid w:val="0061071E"/>
    <w:rsid w:val="00610728"/>
    <w:rsid w:val="00610873"/>
    <w:rsid w:val="00610948"/>
    <w:rsid w:val="00610CFA"/>
    <w:rsid w:val="00611188"/>
    <w:rsid w:val="006113B6"/>
    <w:rsid w:val="00611AB0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33BB"/>
    <w:rsid w:val="00633428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8D3"/>
    <w:rsid w:val="00637C1F"/>
    <w:rsid w:val="00637DD5"/>
    <w:rsid w:val="006406C7"/>
    <w:rsid w:val="00641603"/>
    <w:rsid w:val="0064163C"/>
    <w:rsid w:val="00641B33"/>
    <w:rsid w:val="00641B3D"/>
    <w:rsid w:val="00641BCC"/>
    <w:rsid w:val="006424A9"/>
    <w:rsid w:val="006426F2"/>
    <w:rsid w:val="00643F0D"/>
    <w:rsid w:val="00643FEF"/>
    <w:rsid w:val="006440B2"/>
    <w:rsid w:val="00645069"/>
    <w:rsid w:val="006461EF"/>
    <w:rsid w:val="0064644E"/>
    <w:rsid w:val="006467A0"/>
    <w:rsid w:val="006469D5"/>
    <w:rsid w:val="00646BB6"/>
    <w:rsid w:val="006471C3"/>
    <w:rsid w:val="0064789D"/>
    <w:rsid w:val="006502FE"/>
    <w:rsid w:val="00651179"/>
    <w:rsid w:val="00651289"/>
    <w:rsid w:val="00651313"/>
    <w:rsid w:val="006513C5"/>
    <w:rsid w:val="00651887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24C"/>
    <w:rsid w:val="0067030A"/>
    <w:rsid w:val="00670838"/>
    <w:rsid w:val="006714C3"/>
    <w:rsid w:val="0067181A"/>
    <w:rsid w:val="006731B3"/>
    <w:rsid w:val="006737C8"/>
    <w:rsid w:val="00673AB2"/>
    <w:rsid w:val="00673E84"/>
    <w:rsid w:val="00674334"/>
    <w:rsid w:val="0067457B"/>
    <w:rsid w:val="00674633"/>
    <w:rsid w:val="006747AE"/>
    <w:rsid w:val="0067536C"/>
    <w:rsid w:val="0067542F"/>
    <w:rsid w:val="00675C8F"/>
    <w:rsid w:val="0067606B"/>
    <w:rsid w:val="006766F8"/>
    <w:rsid w:val="00676836"/>
    <w:rsid w:val="006770E5"/>
    <w:rsid w:val="006776B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E60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B94"/>
    <w:rsid w:val="006C6B35"/>
    <w:rsid w:val="006C6B8F"/>
    <w:rsid w:val="006C6D1C"/>
    <w:rsid w:val="006D033F"/>
    <w:rsid w:val="006D03D2"/>
    <w:rsid w:val="006D051E"/>
    <w:rsid w:val="006D0C4B"/>
    <w:rsid w:val="006D1063"/>
    <w:rsid w:val="006D1512"/>
    <w:rsid w:val="006D17AE"/>
    <w:rsid w:val="006D19D7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33D"/>
    <w:rsid w:val="006E288C"/>
    <w:rsid w:val="006E2E8F"/>
    <w:rsid w:val="006E33B7"/>
    <w:rsid w:val="006E3C77"/>
    <w:rsid w:val="006E3DE9"/>
    <w:rsid w:val="006E40FB"/>
    <w:rsid w:val="006E42E5"/>
    <w:rsid w:val="006E44F0"/>
    <w:rsid w:val="006E4D22"/>
    <w:rsid w:val="006E4E4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963"/>
    <w:rsid w:val="006F5506"/>
    <w:rsid w:val="006F553D"/>
    <w:rsid w:val="006F5A81"/>
    <w:rsid w:val="006F5D80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C21"/>
    <w:rsid w:val="006F7EDA"/>
    <w:rsid w:val="00701C8B"/>
    <w:rsid w:val="00701C8E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FAA"/>
    <w:rsid w:val="00707116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63"/>
    <w:rsid w:val="0071403C"/>
    <w:rsid w:val="00714304"/>
    <w:rsid w:val="00714CB7"/>
    <w:rsid w:val="00714F13"/>
    <w:rsid w:val="0071520C"/>
    <w:rsid w:val="007153F9"/>
    <w:rsid w:val="00715475"/>
    <w:rsid w:val="00715D75"/>
    <w:rsid w:val="007169A9"/>
    <w:rsid w:val="00716A80"/>
    <w:rsid w:val="00716C88"/>
    <w:rsid w:val="00717548"/>
    <w:rsid w:val="00717E4A"/>
    <w:rsid w:val="00717E8E"/>
    <w:rsid w:val="00717FDD"/>
    <w:rsid w:val="00720458"/>
    <w:rsid w:val="007209C6"/>
    <w:rsid w:val="00721152"/>
    <w:rsid w:val="00721723"/>
    <w:rsid w:val="00721BF0"/>
    <w:rsid w:val="00721E6C"/>
    <w:rsid w:val="007225C0"/>
    <w:rsid w:val="0072260F"/>
    <w:rsid w:val="00722FB0"/>
    <w:rsid w:val="00723937"/>
    <w:rsid w:val="0072440E"/>
    <w:rsid w:val="00725188"/>
    <w:rsid w:val="0072560E"/>
    <w:rsid w:val="0072567A"/>
    <w:rsid w:val="00725720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2B4"/>
    <w:rsid w:val="0073636C"/>
    <w:rsid w:val="00736BE4"/>
    <w:rsid w:val="00736E90"/>
    <w:rsid w:val="00736F48"/>
    <w:rsid w:val="00736F65"/>
    <w:rsid w:val="0073706F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203B"/>
    <w:rsid w:val="00742058"/>
    <w:rsid w:val="00742C89"/>
    <w:rsid w:val="007436C9"/>
    <w:rsid w:val="00743B6D"/>
    <w:rsid w:val="00743D6A"/>
    <w:rsid w:val="0074414F"/>
    <w:rsid w:val="00744503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60136"/>
    <w:rsid w:val="007601A2"/>
    <w:rsid w:val="00760268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D10"/>
    <w:rsid w:val="00770E7F"/>
    <w:rsid w:val="007711FC"/>
    <w:rsid w:val="0077184B"/>
    <w:rsid w:val="00772F4F"/>
    <w:rsid w:val="007733B0"/>
    <w:rsid w:val="00774752"/>
    <w:rsid w:val="00774B6B"/>
    <w:rsid w:val="00774C05"/>
    <w:rsid w:val="00774EAE"/>
    <w:rsid w:val="00774EDB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DE"/>
    <w:rsid w:val="00782F39"/>
    <w:rsid w:val="00782FAC"/>
    <w:rsid w:val="00784C7A"/>
    <w:rsid w:val="007850CB"/>
    <w:rsid w:val="00785863"/>
    <w:rsid w:val="007860D1"/>
    <w:rsid w:val="0078614E"/>
    <w:rsid w:val="007863D2"/>
    <w:rsid w:val="00786729"/>
    <w:rsid w:val="00787819"/>
    <w:rsid w:val="00787C6A"/>
    <w:rsid w:val="00787C87"/>
    <w:rsid w:val="0079104D"/>
    <w:rsid w:val="007916B1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6E"/>
    <w:rsid w:val="007A1CBE"/>
    <w:rsid w:val="007A1DA3"/>
    <w:rsid w:val="007A1DDE"/>
    <w:rsid w:val="007A20C9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405B"/>
    <w:rsid w:val="007B49DB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C5"/>
    <w:rsid w:val="007D1D21"/>
    <w:rsid w:val="007D1E97"/>
    <w:rsid w:val="007D1F96"/>
    <w:rsid w:val="007D2284"/>
    <w:rsid w:val="007D28EF"/>
    <w:rsid w:val="007D2B7F"/>
    <w:rsid w:val="007D3C2B"/>
    <w:rsid w:val="007D3D1F"/>
    <w:rsid w:val="007D40B6"/>
    <w:rsid w:val="007D4155"/>
    <w:rsid w:val="007D43AD"/>
    <w:rsid w:val="007D43C8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3AD"/>
    <w:rsid w:val="007E6F26"/>
    <w:rsid w:val="007E6FA2"/>
    <w:rsid w:val="007E7559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562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E7"/>
    <w:rsid w:val="00820553"/>
    <w:rsid w:val="00820FDD"/>
    <w:rsid w:val="00821399"/>
    <w:rsid w:val="0082143C"/>
    <w:rsid w:val="00821EE3"/>
    <w:rsid w:val="00822055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4312"/>
    <w:rsid w:val="00834359"/>
    <w:rsid w:val="00834815"/>
    <w:rsid w:val="008348BD"/>
    <w:rsid w:val="008349E8"/>
    <w:rsid w:val="00834C22"/>
    <w:rsid w:val="00834CA4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D3B"/>
    <w:rsid w:val="00851069"/>
    <w:rsid w:val="00851AAD"/>
    <w:rsid w:val="00851F9A"/>
    <w:rsid w:val="008520C6"/>
    <w:rsid w:val="0085237C"/>
    <w:rsid w:val="008524F0"/>
    <w:rsid w:val="0085339B"/>
    <w:rsid w:val="0085380B"/>
    <w:rsid w:val="00853D16"/>
    <w:rsid w:val="008544D2"/>
    <w:rsid w:val="008547C2"/>
    <w:rsid w:val="00854FB4"/>
    <w:rsid w:val="0085504B"/>
    <w:rsid w:val="008550D3"/>
    <w:rsid w:val="008559AE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7600"/>
    <w:rsid w:val="008700B7"/>
    <w:rsid w:val="008700F4"/>
    <w:rsid w:val="008701F2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262"/>
    <w:rsid w:val="00897795"/>
    <w:rsid w:val="008978FB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6024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C0599"/>
    <w:rsid w:val="008C0ED3"/>
    <w:rsid w:val="008C1630"/>
    <w:rsid w:val="008C1A01"/>
    <w:rsid w:val="008C1A65"/>
    <w:rsid w:val="008C1AE2"/>
    <w:rsid w:val="008C1D9F"/>
    <w:rsid w:val="008C2121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5B3"/>
    <w:rsid w:val="008E3C1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6C0"/>
    <w:rsid w:val="008F29E7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7144"/>
    <w:rsid w:val="008F747F"/>
    <w:rsid w:val="008F75A0"/>
    <w:rsid w:val="0090004D"/>
    <w:rsid w:val="009003EB"/>
    <w:rsid w:val="00900568"/>
    <w:rsid w:val="009009EF"/>
    <w:rsid w:val="00900E4C"/>
    <w:rsid w:val="0090108B"/>
    <w:rsid w:val="009010D7"/>
    <w:rsid w:val="009010EC"/>
    <w:rsid w:val="009011B6"/>
    <w:rsid w:val="00902151"/>
    <w:rsid w:val="009025FD"/>
    <w:rsid w:val="009027DB"/>
    <w:rsid w:val="00903001"/>
    <w:rsid w:val="009031A6"/>
    <w:rsid w:val="009032A8"/>
    <w:rsid w:val="00903518"/>
    <w:rsid w:val="00903A72"/>
    <w:rsid w:val="00903EC7"/>
    <w:rsid w:val="009040E2"/>
    <w:rsid w:val="009041B6"/>
    <w:rsid w:val="009045F2"/>
    <w:rsid w:val="009052F9"/>
    <w:rsid w:val="00905A6B"/>
    <w:rsid w:val="00905EA5"/>
    <w:rsid w:val="00905F9B"/>
    <w:rsid w:val="0090604C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DB1"/>
    <w:rsid w:val="00911EC9"/>
    <w:rsid w:val="00911EF3"/>
    <w:rsid w:val="00911EFC"/>
    <w:rsid w:val="00912729"/>
    <w:rsid w:val="009131E3"/>
    <w:rsid w:val="00913498"/>
    <w:rsid w:val="009137FD"/>
    <w:rsid w:val="00913E20"/>
    <w:rsid w:val="009145B0"/>
    <w:rsid w:val="00914F63"/>
    <w:rsid w:val="0091532B"/>
    <w:rsid w:val="009154CE"/>
    <w:rsid w:val="00915626"/>
    <w:rsid w:val="00915C23"/>
    <w:rsid w:val="00916B48"/>
    <w:rsid w:val="00916F3D"/>
    <w:rsid w:val="009171F9"/>
    <w:rsid w:val="00917866"/>
    <w:rsid w:val="00917B1C"/>
    <w:rsid w:val="00917C5F"/>
    <w:rsid w:val="00920746"/>
    <w:rsid w:val="00921C74"/>
    <w:rsid w:val="009229CD"/>
    <w:rsid w:val="00923084"/>
    <w:rsid w:val="0092346E"/>
    <w:rsid w:val="00924365"/>
    <w:rsid w:val="009243D8"/>
    <w:rsid w:val="00924E4C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95C"/>
    <w:rsid w:val="00927E4B"/>
    <w:rsid w:val="00930746"/>
    <w:rsid w:val="00930EB7"/>
    <w:rsid w:val="009314A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E9C"/>
    <w:rsid w:val="00955FFB"/>
    <w:rsid w:val="00956C60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3E2"/>
    <w:rsid w:val="009663ED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B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514"/>
    <w:rsid w:val="00974A1A"/>
    <w:rsid w:val="00974B5C"/>
    <w:rsid w:val="00975D63"/>
    <w:rsid w:val="009760A0"/>
    <w:rsid w:val="009762E8"/>
    <w:rsid w:val="00976707"/>
    <w:rsid w:val="00976FF7"/>
    <w:rsid w:val="00977031"/>
    <w:rsid w:val="0097774C"/>
    <w:rsid w:val="00977B60"/>
    <w:rsid w:val="00977F07"/>
    <w:rsid w:val="009801AA"/>
    <w:rsid w:val="00980808"/>
    <w:rsid w:val="00980CD4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A0E1E"/>
    <w:rsid w:val="009A1096"/>
    <w:rsid w:val="009A15C0"/>
    <w:rsid w:val="009A1711"/>
    <w:rsid w:val="009A1A9E"/>
    <w:rsid w:val="009A1C69"/>
    <w:rsid w:val="009A1E58"/>
    <w:rsid w:val="009A2574"/>
    <w:rsid w:val="009A267F"/>
    <w:rsid w:val="009A3330"/>
    <w:rsid w:val="009A368C"/>
    <w:rsid w:val="009A389C"/>
    <w:rsid w:val="009A39BE"/>
    <w:rsid w:val="009A3B8B"/>
    <w:rsid w:val="009A4328"/>
    <w:rsid w:val="009A4CD3"/>
    <w:rsid w:val="009A5210"/>
    <w:rsid w:val="009A54EF"/>
    <w:rsid w:val="009A56E9"/>
    <w:rsid w:val="009A5703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1FA"/>
    <w:rsid w:val="009B6341"/>
    <w:rsid w:val="009B6537"/>
    <w:rsid w:val="009B6DB6"/>
    <w:rsid w:val="009B6E9F"/>
    <w:rsid w:val="009B70B2"/>
    <w:rsid w:val="009B7681"/>
    <w:rsid w:val="009B78B2"/>
    <w:rsid w:val="009B7B16"/>
    <w:rsid w:val="009C0085"/>
    <w:rsid w:val="009C0C05"/>
    <w:rsid w:val="009C0E2D"/>
    <w:rsid w:val="009C0E8F"/>
    <w:rsid w:val="009C14C2"/>
    <w:rsid w:val="009C15FF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4F1"/>
    <w:rsid w:val="009C49AB"/>
    <w:rsid w:val="009C5FF0"/>
    <w:rsid w:val="009C625B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F84"/>
    <w:rsid w:val="009E404B"/>
    <w:rsid w:val="009E4A01"/>
    <w:rsid w:val="009E4C5E"/>
    <w:rsid w:val="009E4D23"/>
    <w:rsid w:val="009E4F0F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343"/>
    <w:rsid w:val="009F0513"/>
    <w:rsid w:val="009F0516"/>
    <w:rsid w:val="009F1612"/>
    <w:rsid w:val="009F184D"/>
    <w:rsid w:val="009F1971"/>
    <w:rsid w:val="009F1D04"/>
    <w:rsid w:val="009F1DB5"/>
    <w:rsid w:val="009F2C95"/>
    <w:rsid w:val="009F34B3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52BC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842"/>
    <w:rsid w:val="00A31AA8"/>
    <w:rsid w:val="00A31CCD"/>
    <w:rsid w:val="00A326B0"/>
    <w:rsid w:val="00A32AFD"/>
    <w:rsid w:val="00A3330C"/>
    <w:rsid w:val="00A337DA"/>
    <w:rsid w:val="00A3387B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8BB"/>
    <w:rsid w:val="00A459C8"/>
    <w:rsid w:val="00A45E7A"/>
    <w:rsid w:val="00A4649A"/>
    <w:rsid w:val="00A46657"/>
    <w:rsid w:val="00A46D17"/>
    <w:rsid w:val="00A471F1"/>
    <w:rsid w:val="00A47CBF"/>
    <w:rsid w:val="00A47EB3"/>
    <w:rsid w:val="00A502B4"/>
    <w:rsid w:val="00A50766"/>
    <w:rsid w:val="00A50867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71B"/>
    <w:rsid w:val="00A90552"/>
    <w:rsid w:val="00A90C9C"/>
    <w:rsid w:val="00A90F18"/>
    <w:rsid w:val="00A90FA3"/>
    <w:rsid w:val="00A910F6"/>
    <w:rsid w:val="00A9153A"/>
    <w:rsid w:val="00A9225B"/>
    <w:rsid w:val="00A92EA7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284E"/>
    <w:rsid w:val="00AA2ABA"/>
    <w:rsid w:val="00AA2E3C"/>
    <w:rsid w:val="00AA3F7E"/>
    <w:rsid w:val="00AA43EE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1664"/>
    <w:rsid w:val="00AB1A4B"/>
    <w:rsid w:val="00AB1B82"/>
    <w:rsid w:val="00AB1C57"/>
    <w:rsid w:val="00AB1CBF"/>
    <w:rsid w:val="00AB2489"/>
    <w:rsid w:val="00AB2E20"/>
    <w:rsid w:val="00AB336D"/>
    <w:rsid w:val="00AB3C9D"/>
    <w:rsid w:val="00AB3D37"/>
    <w:rsid w:val="00AB3DEC"/>
    <w:rsid w:val="00AB3FD1"/>
    <w:rsid w:val="00AB411D"/>
    <w:rsid w:val="00AB4279"/>
    <w:rsid w:val="00AB4DD3"/>
    <w:rsid w:val="00AB513E"/>
    <w:rsid w:val="00AB5300"/>
    <w:rsid w:val="00AB53A8"/>
    <w:rsid w:val="00AB5410"/>
    <w:rsid w:val="00AB592B"/>
    <w:rsid w:val="00AB5C85"/>
    <w:rsid w:val="00AB7AC3"/>
    <w:rsid w:val="00AC085C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200"/>
    <w:rsid w:val="00AF55EE"/>
    <w:rsid w:val="00AF576A"/>
    <w:rsid w:val="00AF6248"/>
    <w:rsid w:val="00AF682C"/>
    <w:rsid w:val="00AF7056"/>
    <w:rsid w:val="00AF7306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E7B"/>
    <w:rsid w:val="00B10F4D"/>
    <w:rsid w:val="00B112AC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87"/>
    <w:rsid w:val="00B36414"/>
    <w:rsid w:val="00B36438"/>
    <w:rsid w:val="00B36ABA"/>
    <w:rsid w:val="00B36AD2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31B6"/>
    <w:rsid w:val="00B43937"/>
    <w:rsid w:val="00B4399A"/>
    <w:rsid w:val="00B43B26"/>
    <w:rsid w:val="00B43E4A"/>
    <w:rsid w:val="00B43E90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4CE"/>
    <w:rsid w:val="00B6027F"/>
    <w:rsid w:val="00B608D8"/>
    <w:rsid w:val="00B608D9"/>
    <w:rsid w:val="00B60A3F"/>
    <w:rsid w:val="00B6126D"/>
    <w:rsid w:val="00B61365"/>
    <w:rsid w:val="00B6140C"/>
    <w:rsid w:val="00B61C38"/>
    <w:rsid w:val="00B62F9D"/>
    <w:rsid w:val="00B6342F"/>
    <w:rsid w:val="00B634AD"/>
    <w:rsid w:val="00B645BC"/>
    <w:rsid w:val="00B65108"/>
    <w:rsid w:val="00B65178"/>
    <w:rsid w:val="00B666ED"/>
    <w:rsid w:val="00B66F12"/>
    <w:rsid w:val="00B67BC4"/>
    <w:rsid w:val="00B67D6C"/>
    <w:rsid w:val="00B70329"/>
    <w:rsid w:val="00B70615"/>
    <w:rsid w:val="00B7085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C91"/>
    <w:rsid w:val="00B76CD9"/>
    <w:rsid w:val="00B76DAE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61A7"/>
    <w:rsid w:val="00B8655C"/>
    <w:rsid w:val="00B867AD"/>
    <w:rsid w:val="00B86B52"/>
    <w:rsid w:val="00B8713A"/>
    <w:rsid w:val="00B87261"/>
    <w:rsid w:val="00B872C3"/>
    <w:rsid w:val="00B87999"/>
    <w:rsid w:val="00B87BCC"/>
    <w:rsid w:val="00B87C23"/>
    <w:rsid w:val="00B87E2B"/>
    <w:rsid w:val="00B900D5"/>
    <w:rsid w:val="00B903CF"/>
    <w:rsid w:val="00B90A66"/>
    <w:rsid w:val="00B90BE9"/>
    <w:rsid w:val="00B91104"/>
    <w:rsid w:val="00B92397"/>
    <w:rsid w:val="00B92B22"/>
    <w:rsid w:val="00B92EAF"/>
    <w:rsid w:val="00B933F6"/>
    <w:rsid w:val="00B935E3"/>
    <w:rsid w:val="00B93F05"/>
    <w:rsid w:val="00B94D9C"/>
    <w:rsid w:val="00B95295"/>
    <w:rsid w:val="00B956BA"/>
    <w:rsid w:val="00B95B09"/>
    <w:rsid w:val="00B95D4B"/>
    <w:rsid w:val="00B96A06"/>
    <w:rsid w:val="00B96E6D"/>
    <w:rsid w:val="00B97568"/>
    <w:rsid w:val="00B97825"/>
    <w:rsid w:val="00BA00DC"/>
    <w:rsid w:val="00BA00E6"/>
    <w:rsid w:val="00BA01F2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956"/>
    <w:rsid w:val="00BA3A90"/>
    <w:rsid w:val="00BA4048"/>
    <w:rsid w:val="00BA40BD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DBD"/>
    <w:rsid w:val="00BB61EB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D41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F0E"/>
    <w:rsid w:val="00BD27AE"/>
    <w:rsid w:val="00BD2D69"/>
    <w:rsid w:val="00BD3166"/>
    <w:rsid w:val="00BD3376"/>
    <w:rsid w:val="00BD373F"/>
    <w:rsid w:val="00BD3741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962"/>
    <w:rsid w:val="00BE48F9"/>
    <w:rsid w:val="00BE5165"/>
    <w:rsid w:val="00BE54D9"/>
    <w:rsid w:val="00BE54F0"/>
    <w:rsid w:val="00BE554B"/>
    <w:rsid w:val="00BE5B61"/>
    <w:rsid w:val="00BE5C37"/>
    <w:rsid w:val="00BE5C6C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45D"/>
    <w:rsid w:val="00BF7583"/>
    <w:rsid w:val="00BF7B91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F8"/>
    <w:rsid w:val="00C12810"/>
    <w:rsid w:val="00C13081"/>
    <w:rsid w:val="00C130F0"/>
    <w:rsid w:val="00C13559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D8C"/>
    <w:rsid w:val="00C27235"/>
    <w:rsid w:val="00C3053F"/>
    <w:rsid w:val="00C31326"/>
    <w:rsid w:val="00C313F3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B0"/>
    <w:rsid w:val="00C36165"/>
    <w:rsid w:val="00C36474"/>
    <w:rsid w:val="00C3663C"/>
    <w:rsid w:val="00C36683"/>
    <w:rsid w:val="00C36F28"/>
    <w:rsid w:val="00C37F8D"/>
    <w:rsid w:val="00C40165"/>
    <w:rsid w:val="00C403B2"/>
    <w:rsid w:val="00C41427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E23"/>
    <w:rsid w:val="00C50F40"/>
    <w:rsid w:val="00C51395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9AF"/>
    <w:rsid w:val="00C56EC0"/>
    <w:rsid w:val="00C56FCD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25A4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D57"/>
    <w:rsid w:val="00C67FE9"/>
    <w:rsid w:val="00C703CC"/>
    <w:rsid w:val="00C7054B"/>
    <w:rsid w:val="00C70FE4"/>
    <w:rsid w:val="00C716A9"/>
    <w:rsid w:val="00C71EEF"/>
    <w:rsid w:val="00C72135"/>
    <w:rsid w:val="00C726A8"/>
    <w:rsid w:val="00C72786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7218"/>
    <w:rsid w:val="00C774EB"/>
    <w:rsid w:val="00C77D6C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40F5"/>
    <w:rsid w:val="00C843DA"/>
    <w:rsid w:val="00C851F8"/>
    <w:rsid w:val="00C8534C"/>
    <w:rsid w:val="00C8540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32AB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200"/>
    <w:rsid w:val="00CA02AB"/>
    <w:rsid w:val="00CA0645"/>
    <w:rsid w:val="00CA0677"/>
    <w:rsid w:val="00CA0C52"/>
    <w:rsid w:val="00CA11D5"/>
    <w:rsid w:val="00CA1247"/>
    <w:rsid w:val="00CA1A7A"/>
    <w:rsid w:val="00CA1E27"/>
    <w:rsid w:val="00CA1E5B"/>
    <w:rsid w:val="00CA1E6E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79BB"/>
    <w:rsid w:val="00CA7FBD"/>
    <w:rsid w:val="00CB006A"/>
    <w:rsid w:val="00CB0126"/>
    <w:rsid w:val="00CB0F41"/>
    <w:rsid w:val="00CB15C7"/>
    <w:rsid w:val="00CB17C6"/>
    <w:rsid w:val="00CB2066"/>
    <w:rsid w:val="00CB24E5"/>
    <w:rsid w:val="00CB2BCE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A2E"/>
    <w:rsid w:val="00CD4D01"/>
    <w:rsid w:val="00CD4FFC"/>
    <w:rsid w:val="00CD53E7"/>
    <w:rsid w:val="00CD54F6"/>
    <w:rsid w:val="00CD62DD"/>
    <w:rsid w:val="00CD65FE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B62"/>
    <w:rsid w:val="00CE7ED3"/>
    <w:rsid w:val="00CF028E"/>
    <w:rsid w:val="00CF0F1D"/>
    <w:rsid w:val="00CF1494"/>
    <w:rsid w:val="00CF15D4"/>
    <w:rsid w:val="00CF1AB3"/>
    <w:rsid w:val="00CF1B4E"/>
    <w:rsid w:val="00CF1BE6"/>
    <w:rsid w:val="00CF23F3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35C"/>
    <w:rsid w:val="00CF77EC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3126"/>
    <w:rsid w:val="00D0340E"/>
    <w:rsid w:val="00D034C4"/>
    <w:rsid w:val="00D0406D"/>
    <w:rsid w:val="00D0438F"/>
    <w:rsid w:val="00D0497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243D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72E6"/>
    <w:rsid w:val="00D2748A"/>
    <w:rsid w:val="00D274C6"/>
    <w:rsid w:val="00D27602"/>
    <w:rsid w:val="00D276DC"/>
    <w:rsid w:val="00D27799"/>
    <w:rsid w:val="00D27CC1"/>
    <w:rsid w:val="00D30050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7243"/>
    <w:rsid w:val="00D37487"/>
    <w:rsid w:val="00D37E71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C92"/>
    <w:rsid w:val="00D46E4B"/>
    <w:rsid w:val="00D46E98"/>
    <w:rsid w:val="00D47814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11F6"/>
    <w:rsid w:val="00D616C0"/>
    <w:rsid w:val="00D61C09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111"/>
    <w:rsid w:val="00D6616F"/>
    <w:rsid w:val="00D66E33"/>
    <w:rsid w:val="00D67496"/>
    <w:rsid w:val="00D67971"/>
    <w:rsid w:val="00D67AF3"/>
    <w:rsid w:val="00D67D86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16DB"/>
    <w:rsid w:val="00D8171D"/>
    <w:rsid w:val="00D83357"/>
    <w:rsid w:val="00D835B0"/>
    <w:rsid w:val="00D8394C"/>
    <w:rsid w:val="00D84287"/>
    <w:rsid w:val="00D84426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E32"/>
    <w:rsid w:val="00D92C57"/>
    <w:rsid w:val="00D92EE9"/>
    <w:rsid w:val="00D92F01"/>
    <w:rsid w:val="00D93993"/>
    <w:rsid w:val="00D93DA0"/>
    <w:rsid w:val="00D946AF"/>
    <w:rsid w:val="00D94C12"/>
    <w:rsid w:val="00D95443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BFB"/>
    <w:rsid w:val="00DB3AD1"/>
    <w:rsid w:val="00DB42E6"/>
    <w:rsid w:val="00DB46DE"/>
    <w:rsid w:val="00DB591A"/>
    <w:rsid w:val="00DB5C62"/>
    <w:rsid w:val="00DB6234"/>
    <w:rsid w:val="00DB652B"/>
    <w:rsid w:val="00DB678D"/>
    <w:rsid w:val="00DB6B97"/>
    <w:rsid w:val="00DB780E"/>
    <w:rsid w:val="00DC031B"/>
    <w:rsid w:val="00DC0343"/>
    <w:rsid w:val="00DC09FD"/>
    <w:rsid w:val="00DC0AB4"/>
    <w:rsid w:val="00DC0E85"/>
    <w:rsid w:val="00DC19FB"/>
    <w:rsid w:val="00DC20BB"/>
    <w:rsid w:val="00DC21CE"/>
    <w:rsid w:val="00DC2584"/>
    <w:rsid w:val="00DC25F1"/>
    <w:rsid w:val="00DC2893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647E"/>
    <w:rsid w:val="00DC674F"/>
    <w:rsid w:val="00DC675B"/>
    <w:rsid w:val="00DC682B"/>
    <w:rsid w:val="00DC6BFC"/>
    <w:rsid w:val="00DC6C8C"/>
    <w:rsid w:val="00DC7679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D5"/>
    <w:rsid w:val="00DD34A6"/>
    <w:rsid w:val="00DD43D1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C61"/>
    <w:rsid w:val="00DE4D22"/>
    <w:rsid w:val="00DE577F"/>
    <w:rsid w:val="00DE5971"/>
    <w:rsid w:val="00DE597B"/>
    <w:rsid w:val="00DE65D6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3658"/>
    <w:rsid w:val="00DF38EA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A2"/>
    <w:rsid w:val="00E00F89"/>
    <w:rsid w:val="00E01E6D"/>
    <w:rsid w:val="00E02432"/>
    <w:rsid w:val="00E02748"/>
    <w:rsid w:val="00E030AF"/>
    <w:rsid w:val="00E0315A"/>
    <w:rsid w:val="00E03249"/>
    <w:rsid w:val="00E03A5F"/>
    <w:rsid w:val="00E03C9D"/>
    <w:rsid w:val="00E03DE5"/>
    <w:rsid w:val="00E040DA"/>
    <w:rsid w:val="00E0429F"/>
    <w:rsid w:val="00E042FD"/>
    <w:rsid w:val="00E04D5A"/>
    <w:rsid w:val="00E05DA5"/>
    <w:rsid w:val="00E05DFD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DE2"/>
    <w:rsid w:val="00E24EE0"/>
    <w:rsid w:val="00E2537A"/>
    <w:rsid w:val="00E258C6"/>
    <w:rsid w:val="00E25A73"/>
    <w:rsid w:val="00E25E93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BC8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71A"/>
    <w:rsid w:val="00E42C6B"/>
    <w:rsid w:val="00E43B9E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961"/>
    <w:rsid w:val="00E5409F"/>
    <w:rsid w:val="00E5461B"/>
    <w:rsid w:val="00E54CCD"/>
    <w:rsid w:val="00E55AD8"/>
    <w:rsid w:val="00E566C7"/>
    <w:rsid w:val="00E57402"/>
    <w:rsid w:val="00E5751D"/>
    <w:rsid w:val="00E5760B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395"/>
    <w:rsid w:val="00E707EF"/>
    <w:rsid w:val="00E7092A"/>
    <w:rsid w:val="00E70F7A"/>
    <w:rsid w:val="00E70F7F"/>
    <w:rsid w:val="00E711D0"/>
    <w:rsid w:val="00E7149C"/>
    <w:rsid w:val="00E71806"/>
    <w:rsid w:val="00E72901"/>
    <w:rsid w:val="00E736D8"/>
    <w:rsid w:val="00E73DDD"/>
    <w:rsid w:val="00E73FDB"/>
    <w:rsid w:val="00E74163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8039D"/>
    <w:rsid w:val="00E80413"/>
    <w:rsid w:val="00E804D5"/>
    <w:rsid w:val="00E80C3B"/>
    <w:rsid w:val="00E80D8E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901CC"/>
    <w:rsid w:val="00E906A2"/>
    <w:rsid w:val="00E90C3F"/>
    <w:rsid w:val="00E91A5D"/>
    <w:rsid w:val="00E91C48"/>
    <w:rsid w:val="00E91F9A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9F7"/>
    <w:rsid w:val="00E9717B"/>
    <w:rsid w:val="00EA0C4C"/>
    <w:rsid w:val="00EA1B46"/>
    <w:rsid w:val="00EA297B"/>
    <w:rsid w:val="00EA30FE"/>
    <w:rsid w:val="00EA32BD"/>
    <w:rsid w:val="00EA3A15"/>
    <w:rsid w:val="00EA42F2"/>
    <w:rsid w:val="00EA4A90"/>
    <w:rsid w:val="00EA4B90"/>
    <w:rsid w:val="00EA4BB7"/>
    <w:rsid w:val="00EA55BB"/>
    <w:rsid w:val="00EA5B7A"/>
    <w:rsid w:val="00EA6783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BD"/>
    <w:rsid w:val="00EC20D4"/>
    <w:rsid w:val="00EC2B6C"/>
    <w:rsid w:val="00EC3145"/>
    <w:rsid w:val="00EC3235"/>
    <w:rsid w:val="00EC3470"/>
    <w:rsid w:val="00EC3A0F"/>
    <w:rsid w:val="00EC3E0A"/>
    <w:rsid w:val="00EC412E"/>
    <w:rsid w:val="00EC43EA"/>
    <w:rsid w:val="00EC492E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D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3109"/>
    <w:rsid w:val="00EF31F7"/>
    <w:rsid w:val="00EF322D"/>
    <w:rsid w:val="00EF3DBA"/>
    <w:rsid w:val="00EF3FD2"/>
    <w:rsid w:val="00EF40B1"/>
    <w:rsid w:val="00EF416F"/>
    <w:rsid w:val="00EF4A17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67C7"/>
    <w:rsid w:val="00F0760E"/>
    <w:rsid w:val="00F07C4B"/>
    <w:rsid w:val="00F10263"/>
    <w:rsid w:val="00F10774"/>
    <w:rsid w:val="00F10895"/>
    <w:rsid w:val="00F10E89"/>
    <w:rsid w:val="00F10F3A"/>
    <w:rsid w:val="00F111EB"/>
    <w:rsid w:val="00F11540"/>
    <w:rsid w:val="00F1201E"/>
    <w:rsid w:val="00F1203E"/>
    <w:rsid w:val="00F12118"/>
    <w:rsid w:val="00F12E4E"/>
    <w:rsid w:val="00F12E94"/>
    <w:rsid w:val="00F13E03"/>
    <w:rsid w:val="00F13E85"/>
    <w:rsid w:val="00F14068"/>
    <w:rsid w:val="00F14848"/>
    <w:rsid w:val="00F14A4E"/>
    <w:rsid w:val="00F15451"/>
    <w:rsid w:val="00F154A4"/>
    <w:rsid w:val="00F15D49"/>
    <w:rsid w:val="00F16969"/>
    <w:rsid w:val="00F174F9"/>
    <w:rsid w:val="00F17873"/>
    <w:rsid w:val="00F17B4D"/>
    <w:rsid w:val="00F2000C"/>
    <w:rsid w:val="00F207A3"/>
    <w:rsid w:val="00F20B0B"/>
    <w:rsid w:val="00F21054"/>
    <w:rsid w:val="00F21798"/>
    <w:rsid w:val="00F2179A"/>
    <w:rsid w:val="00F217F0"/>
    <w:rsid w:val="00F21E89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423"/>
    <w:rsid w:val="00F2798C"/>
    <w:rsid w:val="00F302BB"/>
    <w:rsid w:val="00F30718"/>
    <w:rsid w:val="00F30A28"/>
    <w:rsid w:val="00F32011"/>
    <w:rsid w:val="00F32038"/>
    <w:rsid w:val="00F32632"/>
    <w:rsid w:val="00F3274E"/>
    <w:rsid w:val="00F328D0"/>
    <w:rsid w:val="00F33E70"/>
    <w:rsid w:val="00F33F35"/>
    <w:rsid w:val="00F341E0"/>
    <w:rsid w:val="00F34567"/>
    <w:rsid w:val="00F3577D"/>
    <w:rsid w:val="00F35938"/>
    <w:rsid w:val="00F3628C"/>
    <w:rsid w:val="00F36591"/>
    <w:rsid w:val="00F366E2"/>
    <w:rsid w:val="00F36926"/>
    <w:rsid w:val="00F36AA7"/>
    <w:rsid w:val="00F370DE"/>
    <w:rsid w:val="00F37D61"/>
    <w:rsid w:val="00F37E36"/>
    <w:rsid w:val="00F404A1"/>
    <w:rsid w:val="00F40D5C"/>
    <w:rsid w:val="00F4127B"/>
    <w:rsid w:val="00F41940"/>
    <w:rsid w:val="00F430EB"/>
    <w:rsid w:val="00F4323B"/>
    <w:rsid w:val="00F432AE"/>
    <w:rsid w:val="00F43669"/>
    <w:rsid w:val="00F43EB3"/>
    <w:rsid w:val="00F44E4A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316C"/>
    <w:rsid w:val="00F5376B"/>
    <w:rsid w:val="00F53D6D"/>
    <w:rsid w:val="00F54354"/>
    <w:rsid w:val="00F5461D"/>
    <w:rsid w:val="00F54B85"/>
    <w:rsid w:val="00F5561F"/>
    <w:rsid w:val="00F56687"/>
    <w:rsid w:val="00F56746"/>
    <w:rsid w:val="00F5720E"/>
    <w:rsid w:val="00F5798C"/>
    <w:rsid w:val="00F57B12"/>
    <w:rsid w:val="00F57B14"/>
    <w:rsid w:val="00F60634"/>
    <w:rsid w:val="00F607B8"/>
    <w:rsid w:val="00F609DA"/>
    <w:rsid w:val="00F60E2C"/>
    <w:rsid w:val="00F61025"/>
    <w:rsid w:val="00F61751"/>
    <w:rsid w:val="00F61CA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53DC"/>
    <w:rsid w:val="00F755BC"/>
    <w:rsid w:val="00F755FD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3278"/>
    <w:rsid w:val="00F83309"/>
    <w:rsid w:val="00F834E4"/>
    <w:rsid w:val="00F83EB4"/>
    <w:rsid w:val="00F84036"/>
    <w:rsid w:val="00F849E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2344"/>
    <w:rsid w:val="00FD2D24"/>
    <w:rsid w:val="00FD2EF1"/>
    <w:rsid w:val="00FD3348"/>
    <w:rsid w:val="00FD37C6"/>
    <w:rsid w:val="00FD382E"/>
    <w:rsid w:val="00FD3AAE"/>
    <w:rsid w:val="00FD4660"/>
    <w:rsid w:val="00FD4A56"/>
    <w:rsid w:val="00FD4DC0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3512"/>
    <w:rsid w:val="00FE38E9"/>
    <w:rsid w:val="00FE3958"/>
    <w:rsid w:val="00FE3AAC"/>
    <w:rsid w:val="00FE3B65"/>
    <w:rsid w:val="00FE3BD6"/>
    <w:rsid w:val="00FE3C00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4356"/>
    <w:rsid w:val="00FF4574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02BCC-19E0-4105-8663-5F06AE33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25</Pages>
  <Words>4755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Sarinyarat, Jarungchaisri</cp:lastModifiedBy>
  <cp:revision>4</cp:revision>
  <cp:lastPrinted>2019-11-04T10:16:00Z</cp:lastPrinted>
  <dcterms:created xsi:type="dcterms:W3CDTF">2019-11-06T12:10:00Z</dcterms:created>
  <dcterms:modified xsi:type="dcterms:W3CDTF">2019-11-06T14:43:00Z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