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D7F94" w:rsidRDefault="005D7F9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5D7F94"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A1A67" w:rsidRPr="00306D0B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</w:t>
      </w:r>
      <w:r w:rsidRPr="00306D0B">
        <w:rPr>
          <w:rFonts w:ascii="Angsana New" w:hAnsi="Angsana New"/>
          <w:sz w:val="30"/>
          <w:szCs w:val="30"/>
          <w:cs/>
        </w:rPr>
        <w:t>การค้า</w:t>
      </w:r>
    </w:p>
    <w:p w:rsidR="005A1A67" w:rsidRPr="00306D0B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306D0B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306D0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:rsidR="008E5F42" w:rsidRPr="00306D0B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306D0B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C96308" w:rsidRDefault="00C96308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B67561" w:rsidRPr="00B67561" w:rsidRDefault="00B67561" w:rsidP="00B6756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861D6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E861D6">
        <w:rPr>
          <w:rFonts w:ascii="Angsana New" w:hAnsi="Angsana New" w:hint="cs"/>
          <w:sz w:val="30"/>
          <w:szCs w:val="30"/>
          <w:rtl/>
          <w:cs/>
          <w:lang w:val="th-TH"/>
        </w:rPr>
        <w:t xml:space="preserve"> </w:t>
      </w:r>
      <w:r w:rsidRPr="00E861D6">
        <w:rPr>
          <w:rFonts w:ascii="Angsana New" w:hAnsi="Angsana New" w:hint="cs"/>
          <w:sz w:val="30"/>
          <w:szCs w:val="30"/>
          <w:rtl/>
          <w:lang w:val="th-TH"/>
        </w:rPr>
        <w:t xml:space="preserve">  </w:t>
      </w:r>
    </w:p>
    <w:p w:rsidR="00182848" w:rsidRPr="00306D0B" w:rsidRDefault="00B67561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EA7422" w:rsidRDefault="00EA742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กำไรจากการขายสินทรัพย์</w:t>
      </w:r>
    </w:p>
    <w:p w:rsidR="00CD3C27" w:rsidRDefault="003D707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</w:t>
      </w:r>
    </w:p>
    <w:p w:rsidR="006029CB" w:rsidRDefault="006029C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</w:t>
      </w:r>
    </w:p>
    <w:p w:rsidR="00EA2A7C" w:rsidRPr="00306D0B" w:rsidRDefault="00EA2A7C" w:rsidP="00EA2A7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0D1FA5" w:rsidRPr="001F5DC4" w:rsidRDefault="00EA2A7C" w:rsidP="001F5DC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Pr="00306D0B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151CAD" w:rsidRPr="00DF3797" w:rsidRDefault="00FD3533" w:rsidP="00151CA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เหตุการณ์ภายหลัง</w:t>
      </w:r>
      <w:r w:rsidR="00670529" w:rsidRPr="00DF3797">
        <w:rPr>
          <w:rFonts w:ascii="Angsana New" w:hAnsi="Angsana New" w:hint="cs"/>
          <w:sz w:val="30"/>
          <w:szCs w:val="30"/>
          <w:cs/>
        </w:rPr>
        <w:t>รอบระยะเวลา</w:t>
      </w:r>
      <w:r w:rsidRPr="00DF3797">
        <w:rPr>
          <w:rFonts w:ascii="Angsana New" w:hAnsi="Angsana New" w:hint="cs"/>
          <w:sz w:val="30"/>
          <w:szCs w:val="30"/>
          <w:cs/>
        </w:rPr>
        <w:t>รายงาน</w:t>
      </w:r>
    </w:p>
    <w:p w:rsidR="008C7898" w:rsidRPr="00D9388C" w:rsidRDefault="008C7898" w:rsidP="008C789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9388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C7898" w:rsidRDefault="008C7898" w:rsidP="008C789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="008C7898" w:rsidRDefault="008C7898" w:rsidP="008C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Angsana New" w:hAnsi="Angsana New"/>
          <w:sz w:val="30"/>
          <w:szCs w:val="30"/>
        </w:rPr>
      </w:pPr>
    </w:p>
    <w:p w:rsidR="00CF0EEB" w:rsidRPr="00DF3797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="00CF0EEB" w:rsidRPr="00DF3797">
        <w:rPr>
          <w:rFonts w:ascii="Angsana New" w:hAnsi="Angsana New"/>
          <w:sz w:val="30"/>
          <w:szCs w:val="30"/>
          <w:cs/>
        </w:rPr>
        <w:t>การเงินเป็นส่วนหนึ่งของงบการเงิน</w:t>
      </w:r>
      <w:r w:rsidR="008559AE" w:rsidRPr="00DF3797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DF3797">
        <w:rPr>
          <w:rFonts w:ascii="Angsana New" w:hAnsi="Angsana New"/>
          <w:sz w:val="30"/>
          <w:szCs w:val="30"/>
          <w:cs/>
        </w:rPr>
        <w:t>นี้</w:t>
      </w:r>
      <w:r w:rsidR="00EE0753" w:rsidRPr="00DF3797">
        <w:rPr>
          <w:rFonts w:ascii="Angsana New" w:hAnsi="Angsana New"/>
          <w:sz w:val="30"/>
          <w:szCs w:val="30"/>
        </w:rPr>
        <w:t xml:space="preserve"> </w:t>
      </w:r>
    </w:p>
    <w:p w:rsidR="00CF0EEB" w:rsidRPr="00326314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F0EEB" w:rsidRPr="00DF3797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DF3797">
        <w:rPr>
          <w:rFonts w:ascii="Angsana New" w:hAnsi="Angsana New"/>
          <w:sz w:val="30"/>
          <w:szCs w:val="30"/>
          <w:cs/>
        </w:rPr>
        <w:t>นี้</w:t>
      </w:r>
      <w:r w:rsidRPr="00DF3797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DF3797">
        <w:rPr>
          <w:rFonts w:ascii="Angsana New" w:hAnsi="Angsana New"/>
          <w:sz w:val="30"/>
          <w:szCs w:val="30"/>
          <w:cs/>
        </w:rPr>
        <w:t>คณะ</w:t>
      </w:r>
      <w:r w:rsidRPr="00DF3797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8F65B5" w:rsidRPr="00DF3797">
        <w:rPr>
          <w:rFonts w:ascii="Angsana New" w:hAnsi="Angsana New"/>
          <w:sz w:val="30"/>
          <w:szCs w:val="30"/>
        </w:rPr>
        <w:t xml:space="preserve"> </w:t>
      </w:r>
      <w:r w:rsidR="002A705D">
        <w:rPr>
          <w:rFonts w:ascii="Angsana New" w:hAnsi="Angsana New"/>
          <w:sz w:val="30"/>
          <w:szCs w:val="30"/>
        </w:rPr>
        <w:t>7</w:t>
      </w:r>
      <w:r w:rsidR="00106797" w:rsidRPr="00DF3797">
        <w:rPr>
          <w:rFonts w:ascii="Angsana New" w:hAnsi="Angsana New"/>
          <w:sz w:val="30"/>
          <w:szCs w:val="30"/>
        </w:rPr>
        <w:t xml:space="preserve"> </w:t>
      </w:r>
      <w:r w:rsidR="001328FB">
        <w:rPr>
          <w:rFonts w:ascii="Angsana New" w:hAnsi="Angsana New" w:hint="cs"/>
          <w:sz w:val="30"/>
          <w:szCs w:val="30"/>
          <w:cs/>
        </w:rPr>
        <w:t>พฤศจิกายน</w:t>
      </w:r>
      <w:r w:rsidR="00106797" w:rsidRPr="00DF3797">
        <w:rPr>
          <w:rFonts w:ascii="Angsana New" w:hAnsi="Angsana New" w:hint="cs"/>
          <w:sz w:val="30"/>
          <w:szCs w:val="30"/>
          <w:cs/>
        </w:rPr>
        <w:t xml:space="preserve"> </w:t>
      </w:r>
      <w:r w:rsidR="008F307C" w:rsidRPr="00DF3797">
        <w:rPr>
          <w:rFonts w:ascii="Angsana New" w:hAnsi="Angsana New"/>
          <w:sz w:val="30"/>
          <w:szCs w:val="30"/>
        </w:rPr>
        <w:t>2562</w:t>
      </w:r>
      <w:r w:rsidR="00EE0753" w:rsidRPr="00DF3797">
        <w:rPr>
          <w:rFonts w:ascii="Angsana New" w:hAnsi="Angsana New"/>
          <w:sz w:val="30"/>
          <w:szCs w:val="30"/>
        </w:rPr>
        <w:t xml:space="preserve"> </w:t>
      </w:r>
    </w:p>
    <w:p w:rsidR="001C41B1" w:rsidRPr="00326314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F0EEB" w:rsidRPr="00DF3797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DF3797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 w:rsidRPr="00DF3797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:rsidR="00CF0EEB" w:rsidRPr="00326314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8C7898" w:rsidRPr="00DF3797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บริษัท</w:t>
      </w:r>
      <w:r w:rsidR="00A14A10" w:rsidRPr="00DF379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F3797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8C7898" w:rsidRPr="00DF3797">
        <w:rPr>
          <w:rFonts w:ascii="Angsana New" w:hAnsi="Angsana New" w:hint="cs"/>
          <w:sz w:val="30"/>
          <w:szCs w:val="30"/>
          <w:cs/>
        </w:rPr>
        <w:t>การผลิตแบบฟอร์ม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กระดาษพิมพ์ต่อเนื่อง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สิ่งพิมพ์ปลอดการทำเทียม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สิ่งพิมพ์อื่น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ๆ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ฉลากกาว</w:t>
      </w:r>
      <w:r w:rsidR="008C7898" w:rsidRPr="00326314">
        <w:rPr>
          <w:rFonts w:ascii="Angsana New" w:hAnsi="Angsana New" w:hint="cs"/>
          <w:sz w:val="32"/>
          <w:szCs w:val="32"/>
          <w:cs/>
        </w:rPr>
        <w:t>ต่อเนื่อง</w:t>
      </w:r>
      <w:r w:rsidR="00DD02BC" w:rsidRPr="00DF3797">
        <w:rPr>
          <w:rFonts w:ascii="Angsana New" w:hAnsi="Angsana New"/>
          <w:sz w:val="30"/>
          <w:szCs w:val="30"/>
        </w:rPr>
        <w:t xml:space="preserve"> </w:t>
      </w:r>
      <w:r w:rsidR="0008458A" w:rsidRPr="00DF3797">
        <w:rPr>
          <w:rFonts w:ascii="Angsana New" w:hAnsi="Angsana New" w:hint="cs"/>
          <w:sz w:val="30"/>
          <w:szCs w:val="30"/>
          <w:cs/>
        </w:rPr>
        <w:t>และบริการคลังสินค้าแบบพิมพ์</w:t>
      </w:r>
    </w:p>
    <w:p w:rsidR="00B56AC5" w:rsidRPr="00326314" w:rsidRDefault="00B56AC5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F0EEB" w:rsidRPr="00DF3797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DF3797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DF3797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DF3797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:rsidR="00A33382" w:rsidRPr="00DF3797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F379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2E164A" w:rsidRPr="00DF3797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1B7416" w:rsidRPr="00C4767B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C4767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C4767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646F6F" w:rsidRPr="00C4767B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C4767B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C4767B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C4767B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C4767B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 และ</w:t>
      </w:r>
      <w:r w:rsidRPr="00C4767B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="00C4767B">
        <w:rPr>
          <w:rFonts w:ascii="Angsana New" w:hAnsi="Angsana New"/>
          <w:spacing w:val="-2"/>
          <w:sz w:val="30"/>
          <w:szCs w:val="30"/>
        </w:rPr>
        <w:br/>
      </w:r>
      <w:r w:rsidRPr="00C4767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4767B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646F6F" w:rsidRPr="00C476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46F6F" w:rsidRPr="00C4767B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</w:t>
      </w:r>
      <w:r w:rsidRPr="00C4767B">
        <w:rPr>
          <w:rFonts w:ascii="Angsana New" w:hAnsi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C4767B">
        <w:rPr>
          <w:rFonts w:ascii="Angsana New" w:hAnsi="Angsana New"/>
          <w:spacing w:val="-2"/>
          <w:sz w:val="30"/>
          <w:szCs w:val="30"/>
        </w:rPr>
        <w:t xml:space="preserve">34 </w:t>
      </w:r>
      <w:r w:rsidRPr="00C4767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C4767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C4767B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การเงินระหว่างกาล</w:t>
      </w:r>
      <w:r w:rsidRPr="00C4767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4767B">
        <w:rPr>
          <w:rFonts w:ascii="Angsana New" w:hAnsi="Angsana New"/>
          <w:spacing w:val="-2"/>
          <w:sz w:val="30"/>
          <w:szCs w:val="30"/>
        </w:rPr>
        <w:t xml:space="preserve"> </w:t>
      </w:r>
      <w:r w:rsidRPr="00C4767B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4767B">
        <w:rPr>
          <w:rFonts w:ascii="Angsana New" w:hAnsi="Angsana New" w:hint="cs"/>
          <w:color w:val="FF0000"/>
          <w:spacing w:val="-2"/>
          <w:sz w:val="30"/>
          <w:szCs w:val="30"/>
          <w:cs/>
        </w:rPr>
        <w:t xml:space="preserve"> </w:t>
      </w:r>
      <w:r w:rsidRPr="00C4767B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4767B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052E02" w:rsidRPr="00DF3797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442D0" w:rsidRPr="00DF3797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E0753" w:rsidRPr="00DF3797">
        <w:rPr>
          <w:rFonts w:asciiTheme="majorBidi" w:hAnsiTheme="majorBidi" w:cstheme="majorBidi"/>
          <w:sz w:val="30"/>
          <w:szCs w:val="30"/>
        </w:rPr>
        <w:t>31</w:t>
      </w:r>
      <w:r w:rsidR="00C64C9C" w:rsidRPr="00DF379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F307C" w:rsidRPr="00DF3797">
        <w:rPr>
          <w:rFonts w:asciiTheme="majorBidi" w:hAnsiTheme="majorBidi" w:cstheme="majorBidi"/>
          <w:sz w:val="30"/>
          <w:szCs w:val="30"/>
        </w:rPr>
        <w:t>2561</w:t>
      </w:r>
      <w:r w:rsidR="00EE0753" w:rsidRPr="00DF3797">
        <w:rPr>
          <w:rFonts w:asciiTheme="majorBidi" w:hAnsiTheme="majorBidi" w:cstheme="majorBidi"/>
          <w:sz w:val="30"/>
          <w:szCs w:val="30"/>
        </w:rPr>
        <w:t xml:space="preserve"> </w:t>
      </w:r>
      <w:r w:rsidRPr="00DF3797">
        <w:rPr>
          <w:rFonts w:ascii="Angsana New" w:hAnsi="Angsana New"/>
          <w:sz w:val="30"/>
          <w:szCs w:val="30"/>
        </w:rPr>
        <w:t xml:space="preserve">           </w:t>
      </w:r>
      <w:r w:rsidRPr="00DF3797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EE0753" w:rsidRPr="00DF3797">
        <w:rPr>
          <w:rFonts w:ascii="Angsana New" w:hAnsi="Angsana New" w:hint="cs"/>
          <w:sz w:val="30"/>
          <w:szCs w:val="30"/>
          <w:cs/>
        </w:rPr>
        <w:t xml:space="preserve"> </w:t>
      </w:r>
      <w:r w:rsidRPr="00DF3797">
        <w:rPr>
          <w:rFonts w:ascii="Angsana New" w:hAnsi="Angsana New"/>
          <w:sz w:val="30"/>
          <w:szCs w:val="30"/>
          <w:cs/>
        </w:rPr>
        <w:t xml:space="preserve"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E0753" w:rsidRPr="00DF3797">
        <w:rPr>
          <w:rFonts w:ascii="Angsana New" w:hAnsi="Angsana New"/>
          <w:sz w:val="30"/>
          <w:szCs w:val="30"/>
        </w:rPr>
        <w:t>31</w:t>
      </w:r>
      <w:r w:rsidR="00EE0753" w:rsidRPr="00DF379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307C" w:rsidRPr="00DF3797">
        <w:rPr>
          <w:rFonts w:ascii="Angsana New" w:hAnsi="Angsana New"/>
          <w:sz w:val="30"/>
          <w:szCs w:val="30"/>
        </w:rPr>
        <w:t>2561</w:t>
      </w:r>
    </w:p>
    <w:p w:rsidR="00FC01FA" w:rsidRPr="00326314" w:rsidRDefault="00FC0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1B7416" w:rsidRPr="00DF3797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8"/>
        </w:rPr>
      </w:pPr>
      <w:r w:rsidRPr="00DF3797">
        <w:rPr>
          <w:rFonts w:ascii="Angsana New" w:hAnsi="Angsana New"/>
          <w:i/>
          <w:iCs/>
          <w:sz w:val="30"/>
          <w:szCs w:val="30"/>
          <w:cs/>
        </w:rPr>
        <w:t>(</w:t>
      </w:r>
      <w:r w:rsidRPr="00DF379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F3797">
        <w:rPr>
          <w:rFonts w:ascii="Angsana New" w:hAnsi="Angsana New"/>
          <w:i/>
          <w:iCs/>
          <w:sz w:val="30"/>
          <w:szCs w:val="30"/>
          <w:cs/>
        </w:rPr>
        <w:t>)</w:t>
      </w:r>
      <w:r w:rsidRPr="00DF3797">
        <w:rPr>
          <w:rFonts w:ascii="Angsana New" w:hAnsi="Angsana New"/>
          <w:i/>
          <w:iCs/>
          <w:sz w:val="30"/>
          <w:szCs w:val="30"/>
        </w:rPr>
        <w:tab/>
      </w:r>
      <w:r w:rsidRPr="00DF3797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  <w:r w:rsidRPr="00DF379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:rsidR="001B7416" w:rsidRPr="00DF3797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F5DC4" w:rsidRPr="00DF3797" w:rsidRDefault="001B7416" w:rsidP="001B74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ในการจัดทำ</w:t>
      </w:r>
      <w:r w:rsidRPr="00DF3797">
        <w:rPr>
          <w:rFonts w:ascii="Angsana New" w:hAnsi="Angsana New" w:hint="cs"/>
          <w:sz w:val="30"/>
          <w:szCs w:val="30"/>
          <w:cs/>
        </w:rPr>
        <w:t>งบ</w:t>
      </w:r>
      <w:r w:rsidRPr="00DF379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DF379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DF379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DF379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DF3797">
        <w:rPr>
          <w:rFonts w:ascii="Angsana New" w:hAnsi="Angsana New"/>
          <w:sz w:val="30"/>
          <w:szCs w:val="30"/>
          <w:cs/>
        </w:rPr>
        <w:t>นั้น</w:t>
      </w:r>
      <w:r w:rsidRPr="00DF3797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DF379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DF3797">
        <w:rPr>
          <w:rFonts w:ascii="Angsana New" w:hAnsi="Angsana New"/>
          <w:sz w:val="30"/>
          <w:szCs w:val="30"/>
        </w:rPr>
        <w:t xml:space="preserve">31 </w:t>
      </w:r>
      <w:r w:rsidRPr="00DF379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3797">
        <w:rPr>
          <w:rFonts w:ascii="Angsana New" w:hAnsi="Angsana New"/>
          <w:sz w:val="30"/>
          <w:szCs w:val="30"/>
        </w:rPr>
        <w:t>2561</w:t>
      </w:r>
      <w:r w:rsidRPr="00DF3797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DF3797">
        <w:rPr>
          <w:rFonts w:asciiTheme="majorBidi" w:hAnsiTheme="majorBidi" w:cstheme="majorBidi"/>
          <w:sz w:val="30"/>
          <w:szCs w:val="30"/>
          <w:cs/>
        </w:rPr>
        <w:t>าร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DF3797">
        <w:rPr>
          <w:rFonts w:asciiTheme="majorBidi" w:hAnsiTheme="majorBidi" w:cstheme="majorBidi"/>
          <w:sz w:val="30"/>
          <w:szCs w:val="30"/>
          <w:cs/>
        </w:rPr>
        <w:t>ใช้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DF3797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DF3797">
        <w:rPr>
          <w:rFonts w:asciiTheme="majorBidi" w:hAnsiTheme="majorBidi" w:cstheme="majorBidi"/>
          <w:sz w:val="30"/>
          <w:szCs w:val="30"/>
        </w:rPr>
        <w:t xml:space="preserve">15 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DF379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DF3797">
        <w:rPr>
          <w:rFonts w:asciiTheme="majorBidi" w:hAnsiTheme="majorBidi" w:cstheme="majorBidi"/>
          <w:sz w:val="30"/>
          <w:szCs w:val="30"/>
        </w:rPr>
        <w:t>TFRS 15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DF3797">
        <w:rPr>
          <w:rFonts w:asciiTheme="majorBidi" w:hAnsiTheme="majorBidi" w:cstheme="majorBidi"/>
          <w:sz w:val="30"/>
          <w:szCs w:val="30"/>
        </w:rPr>
        <w:t xml:space="preserve"> 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F3797">
        <w:rPr>
          <w:rFonts w:ascii="Angsana New" w:hAnsi="Angsana New"/>
          <w:sz w:val="30"/>
          <w:szCs w:val="30"/>
          <w:cs/>
        </w:rPr>
        <w:t>กลุ่มบริษัท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DF3797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DF3797">
        <w:rPr>
          <w:rFonts w:ascii="Angsana New" w:hAnsi="Angsana New"/>
          <w:sz w:val="30"/>
          <w:szCs w:val="30"/>
        </w:rPr>
        <w:t xml:space="preserve">18 </w:t>
      </w:r>
      <w:r w:rsidRPr="00DF379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F3797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DF3797">
        <w:rPr>
          <w:rFonts w:ascii="Angsana New" w:hAnsi="Angsana New" w:hint="cs"/>
          <w:sz w:val="30"/>
          <w:szCs w:val="30"/>
          <w:cs/>
        </w:rPr>
        <w:t xml:space="preserve"> </w:t>
      </w:r>
      <w:r w:rsidRPr="00DF3797">
        <w:rPr>
          <w:rFonts w:ascii="Angsana New" w:hAnsi="Angsana New"/>
          <w:sz w:val="30"/>
          <w:szCs w:val="30"/>
        </w:rPr>
        <w:t xml:space="preserve">(“TAS 18”) </w:t>
      </w:r>
    </w:p>
    <w:p w:rsidR="001B7416" w:rsidRPr="00DF3797" w:rsidRDefault="001B7416" w:rsidP="001B74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1B7416" w:rsidRPr="00DF3797" w:rsidRDefault="001B7416" w:rsidP="001B74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  <w:r w:rsidRPr="00DF3797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DF3797">
        <w:rPr>
          <w:rFonts w:ascii="Angsana New" w:hAnsi="Angsana New"/>
          <w:sz w:val="30"/>
          <w:szCs w:val="30"/>
        </w:rPr>
        <w:t xml:space="preserve"> TFRS 15</w:t>
      </w:r>
      <w:r w:rsidRPr="00DF3797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DF3797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DF3797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DF3797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DF3797">
        <w:rPr>
          <w:rFonts w:asciiTheme="majorBidi" w:hAnsiTheme="majorBidi" w:cstheme="majorBidi"/>
          <w:sz w:val="30"/>
          <w:szCs w:val="30"/>
        </w:rPr>
        <w:t xml:space="preserve"> </w:t>
      </w:r>
      <w:r w:rsidRPr="00DF3797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C4767B">
        <w:rPr>
          <w:rFonts w:asciiTheme="majorBidi" w:hAnsiTheme="majorBidi"/>
          <w:sz w:val="30"/>
          <w:szCs w:val="30"/>
        </w:rPr>
        <w:br/>
      </w:r>
      <w:r w:rsidRPr="00DF3797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DF3797">
        <w:rPr>
          <w:rFonts w:ascii="Angsana New" w:hAnsi="Angsana New"/>
          <w:sz w:val="30"/>
          <w:szCs w:val="30"/>
          <w:cs/>
        </w:rPr>
        <w:t>กลุ่มบริษัท</w:t>
      </w:r>
      <w:r w:rsidRPr="00DF3797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DF3797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DF3797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3797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DF3797">
        <w:rPr>
          <w:rFonts w:asciiTheme="majorBidi" w:hAnsiTheme="majorBidi"/>
          <w:sz w:val="30"/>
          <w:szCs w:val="30"/>
        </w:rPr>
        <w:t xml:space="preserve">TAS 18 </w:t>
      </w:r>
      <w:r w:rsidRPr="00DF3797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DF3797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DF3797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DF3797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DF3797">
        <w:rPr>
          <w:rFonts w:ascii="Angsana New" w:hAnsi="Angsana New"/>
          <w:sz w:val="30"/>
          <w:szCs w:val="30"/>
        </w:rPr>
        <w:t xml:space="preserve">  </w:t>
      </w:r>
    </w:p>
    <w:p w:rsidR="001B7416" w:rsidRPr="00843197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  <w:shd w:val="clear" w:color="auto" w:fill="D9D9D9" w:themeFill="background1" w:themeFillShade="D9"/>
        </w:rPr>
      </w:pPr>
    </w:p>
    <w:p w:rsidR="00471DA8" w:rsidRDefault="001B7416" w:rsidP="00646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F3797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DF379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DF379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F3797">
        <w:rPr>
          <w:rFonts w:ascii="Angsana New" w:hAnsi="Angsana New" w:hint="cs"/>
          <w:sz w:val="30"/>
          <w:szCs w:val="30"/>
          <w:cs/>
        </w:rPr>
        <w:t>ที่ออกใหม่ที่เกี่ยว</w:t>
      </w:r>
      <w:r w:rsidR="003C47E5">
        <w:rPr>
          <w:rFonts w:ascii="Angsana New" w:hAnsi="Angsana New" w:hint="cs"/>
          <w:sz w:val="30"/>
          <w:szCs w:val="30"/>
          <w:cs/>
        </w:rPr>
        <w:t>ข้อง</w:t>
      </w:r>
      <w:r w:rsidRPr="00DF3797">
        <w:rPr>
          <w:rFonts w:ascii="Angsana New" w:hAnsi="Angsana New" w:hint="cs"/>
          <w:sz w:val="30"/>
          <w:szCs w:val="30"/>
          <w:cs/>
        </w:rPr>
        <w:t xml:space="preserve">กับการดำเนินงานของกลุ่มบริษัทได้เปิดเผยในหมายเหตุข้อ </w:t>
      </w:r>
      <w:r w:rsidR="00B147BD">
        <w:rPr>
          <w:rFonts w:ascii="Angsana New" w:hAnsi="Angsana New"/>
          <w:sz w:val="30"/>
          <w:szCs w:val="30"/>
        </w:rPr>
        <w:t>20</w:t>
      </w:r>
    </w:p>
    <w:p w:rsidR="00646F6F" w:rsidRPr="00843197" w:rsidRDefault="00646F6F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16"/>
          <w:szCs w:val="16"/>
        </w:rPr>
      </w:pPr>
    </w:p>
    <w:p w:rsidR="005D7F94" w:rsidRDefault="005D7F94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r w:rsidRPr="005D7F94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การซื้อบริษัทย่อย</w:t>
      </w:r>
    </w:p>
    <w:p w:rsidR="005D7F94" w:rsidRPr="00843197" w:rsidRDefault="005D7F94" w:rsidP="005D7F9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16"/>
          <w:szCs w:val="16"/>
          <w:lang w:val="th-TH" w:bidi="th-TH"/>
        </w:rPr>
      </w:pPr>
    </w:p>
    <w:p w:rsidR="002D79C0" w:rsidRPr="00524563" w:rsidRDefault="005D7F94" w:rsidP="0052456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FC0C0A" w:rsidRPr="00524563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="00FC0C0A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กรกฎาคม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24563">
        <w:rPr>
          <w:rFonts w:asciiTheme="majorBidi" w:hAnsiTheme="majorBidi" w:cstheme="majorBidi" w:hint="cs"/>
          <w:spacing w:val="-4"/>
          <w:sz w:val="30"/>
          <w:szCs w:val="30"/>
        </w:rPr>
        <w:t xml:space="preserve">2562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FC0C0A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มาร์เวลแพค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="00FC0C0A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(เดิมชื่อ </w:t>
      </w:r>
      <w:r w:rsidR="00FC0C0A" w:rsidRPr="00524563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FC0C0A" w:rsidRPr="0052456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C0C0A" w:rsidRPr="00524563">
        <w:rPr>
          <w:rFonts w:asciiTheme="majorBidi" w:hAnsiTheme="majorBidi" w:hint="cs"/>
          <w:spacing w:val="-4"/>
          <w:sz w:val="30"/>
          <w:szCs w:val="30"/>
          <w:cs/>
        </w:rPr>
        <w:t>ที</w:t>
      </w:r>
      <w:r w:rsidR="00FC0C0A" w:rsidRPr="00524563">
        <w:rPr>
          <w:rFonts w:asciiTheme="majorBidi" w:hAnsiTheme="majorBidi"/>
          <w:spacing w:val="-4"/>
          <w:sz w:val="30"/>
          <w:szCs w:val="30"/>
          <w:cs/>
        </w:rPr>
        <w:t>.</w:t>
      </w:r>
      <w:r w:rsidR="00FC0C0A" w:rsidRPr="00524563">
        <w:rPr>
          <w:rFonts w:asciiTheme="majorBidi" w:hAnsiTheme="majorBidi" w:hint="cs"/>
          <w:spacing w:val="-4"/>
          <w:sz w:val="30"/>
          <w:szCs w:val="30"/>
          <w:cs/>
        </w:rPr>
        <w:t>เค</w:t>
      </w:r>
      <w:r w:rsidR="00FC0C0A" w:rsidRPr="00524563">
        <w:rPr>
          <w:rFonts w:asciiTheme="majorBidi" w:hAnsiTheme="majorBidi"/>
          <w:spacing w:val="-4"/>
          <w:sz w:val="30"/>
          <w:szCs w:val="30"/>
          <w:cs/>
        </w:rPr>
        <w:t>.</w:t>
      </w:r>
      <w:r w:rsidR="00FC0C0A" w:rsidRPr="00524563">
        <w:rPr>
          <w:rFonts w:asciiTheme="majorBidi" w:hAnsiTheme="majorBidi" w:hint="cs"/>
          <w:spacing w:val="-4"/>
          <w:sz w:val="30"/>
          <w:szCs w:val="30"/>
          <w:cs/>
        </w:rPr>
        <w:t>เอส</w:t>
      </w:r>
      <w:r w:rsidR="00FC0C0A" w:rsidRPr="00524563">
        <w:rPr>
          <w:rFonts w:asciiTheme="majorBidi" w:hAnsiTheme="majorBidi"/>
          <w:spacing w:val="-4"/>
          <w:sz w:val="30"/>
          <w:szCs w:val="30"/>
          <w:cs/>
        </w:rPr>
        <w:t>.-</w:t>
      </w:r>
      <w:r w:rsidR="00FC0C0A" w:rsidRPr="00524563">
        <w:rPr>
          <w:rFonts w:asciiTheme="majorBidi" w:hAnsiTheme="majorBidi" w:hint="cs"/>
          <w:spacing w:val="-4"/>
          <w:sz w:val="30"/>
          <w:szCs w:val="30"/>
          <w:cs/>
        </w:rPr>
        <w:t>เวลโก</w:t>
      </w:r>
      <w:r w:rsidR="00FC0C0A" w:rsidRPr="00524563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="00FC0C0A" w:rsidRPr="00524563">
        <w:rPr>
          <w:rFonts w:asciiTheme="majorBidi" w:hAnsiTheme="majorBidi" w:hint="cs"/>
          <w:spacing w:val="-4"/>
          <w:sz w:val="30"/>
          <w:szCs w:val="30"/>
          <w:cs/>
        </w:rPr>
        <w:t>ประเทศไทย</w:t>
      </w:r>
      <w:r w:rsidR="00FC0C0A" w:rsidRPr="00524563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="00FC0C0A" w:rsidRPr="00524563">
        <w:rPr>
          <w:rFonts w:asciiTheme="majorBidi" w:hAnsiTheme="majorBidi" w:hint="cs"/>
          <w:spacing w:val="-4"/>
          <w:sz w:val="30"/>
          <w:szCs w:val="30"/>
          <w:cs/>
        </w:rPr>
        <w:t>จำกัด)</w:t>
      </w:r>
      <w:r w:rsidR="00FC0C0A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ซึ่งเป็นผู้ผลิต</w:t>
      </w:r>
      <w:r w:rsidR="000B26DE" w:rsidRPr="00524563">
        <w:rPr>
          <w:rFonts w:asciiTheme="majorBidi" w:hAnsiTheme="majorBidi" w:hint="cs"/>
          <w:spacing w:val="-4"/>
          <w:sz w:val="30"/>
          <w:szCs w:val="30"/>
          <w:cs/>
        </w:rPr>
        <w:t>ฉลาก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โดยการซื้อหุ้นทุนและสิทธิออกเสียงใน</w:t>
      </w:r>
      <w:r w:rsidR="00961BB4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มาร์เวลแพค จำกัด</w:t>
      </w:r>
      <w:r w:rsidR="00B147BD" w:rsidRPr="00524563">
        <w:rPr>
          <w:rFonts w:asciiTheme="majorBidi" w:hAnsiTheme="majorBidi"/>
          <w:spacing w:val="-4"/>
          <w:sz w:val="30"/>
          <w:szCs w:val="30"/>
        </w:rPr>
        <w:t xml:space="preserve"> </w:t>
      </w:r>
      <w:r w:rsidR="008928F1">
        <w:rPr>
          <w:rFonts w:asciiTheme="majorBidi" w:hAnsiTheme="majorBidi"/>
          <w:spacing w:val="-4"/>
          <w:sz w:val="30"/>
          <w:szCs w:val="30"/>
        </w:rPr>
        <w:t xml:space="preserve">   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B147BD" w:rsidRPr="00524563">
        <w:rPr>
          <w:rFonts w:asciiTheme="majorBidi" w:hAnsiTheme="majorBidi" w:cstheme="majorBidi"/>
          <w:spacing w:val="-4"/>
          <w:sz w:val="30"/>
          <w:szCs w:val="30"/>
        </w:rPr>
        <w:t>49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ทำให้กลุ่มบริษัทมีส่วนได้เสียใน</w:t>
      </w:r>
      <w:r w:rsidR="00E53605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มาร์เวลแพค จำกัด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เพิ่มขึ้นจากเดิมร้อยละ </w:t>
      </w:r>
      <w:r w:rsidR="00B147BD" w:rsidRPr="00524563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เป็นร้อยละ </w:t>
      </w:r>
      <w:r w:rsidR="00FC0C0A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100</w:t>
      </w:r>
      <w:r w:rsidRPr="00524563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8928F1">
        <w:rPr>
          <w:rFonts w:asciiTheme="majorBidi" w:hAnsiTheme="majorBidi" w:cstheme="majorBidi"/>
          <w:spacing w:val="-4"/>
          <w:sz w:val="30"/>
          <w:szCs w:val="30"/>
        </w:rPr>
        <w:t xml:space="preserve">      </w:t>
      </w:r>
      <w:r w:rsidR="002D79C0"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กลุ่มบริษัทจึงโอนจัดประเภทเงินลงทุนในบริษัท มาร์เวลแพค จำกัด จากเงินลงทุนในการร่วมค้าเป็นเงินลงทุนในบริษัทย่อย</w:t>
      </w:r>
    </w:p>
    <w:p w:rsidR="005D7F94" w:rsidRPr="00843197" w:rsidRDefault="005D7F94" w:rsidP="005D7F9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:rsidR="005D7F94" w:rsidRDefault="005D7F94" w:rsidP="00B147B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การมีอำนาจควบคุมใน</w:t>
      </w:r>
      <w:r w:rsidR="00915885">
        <w:rPr>
          <w:rFonts w:asciiTheme="majorBidi" w:hAnsiTheme="majorBidi" w:cstheme="majorBidi" w:hint="cs"/>
          <w:sz w:val="30"/>
          <w:szCs w:val="30"/>
          <w:cs/>
        </w:rPr>
        <w:t>บริษัท มาร์เวลแพค จำกัด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 w:rsidR="006E7969">
        <w:rPr>
          <w:rFonts w:asciiTheme="majorBidi" w:hAnsiTheme="majorBidi" w:cstheme="majorBidi" w:hint="cs"/>
          <w:sz w:val="30"/>
          <w:szCs w:val="30"/>
          <w:cs/>
          <w:lang w:bidi="th-TH"/>
        </w:rPr>
        <w:t>จากการซื้อธุรกิจดังกล่าว กลุ่มบริษัทคาดว่าจะทำให้กลุ่มบริษัทมีส่วนแบ่งทางการตลาดและโอกาสในการขยายตลาดไปยังฐานลูกค้าเพิ่มขึ้น อีกทั้งกลุ่มบริษัทคาดว่าจะมีกระบวนการผลิตที่มีประสิทธิภาพมากยิ่งขึ้น ซึ่งทำให้สามารถลดต้นทุนการผลิตได้</w:t>
      </w:r>
    </w:p>
    <w:p w:rsidR="008928F1" w:rsidRPr="001B4B3C" w:rsidRDefault="008928F1" w:rsidP="00B147B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14"/>
          <w:szCs w:val="14"/>
          <w:lang w:bidi="th-TH"/>
        </w:rPr>
      </w:pPr>
    </w:p>
    <w:p w:rsidR="008928F1" w:rsidRDefault="008928F1" w:rsidP="00B147B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ข้อมูลของมูลค่า</w:t>
      </w:r>
      <w:r w:rsidRPr="008928F1">
        <w:rPr>
          <w:rFonts w:asciiTheme="majorBidi" w:hAnsiTheme="majorBidi" w:hint="cs"/>
          <w:sz w:val="30"/>
          <w:szCs w:val="30"/>
          <w:cs/>
          <w:lang w:bidi="th-TH"/>
        </w:rPr>
        <w:t>สินทรัพย์ที่ได้มาและหนี้สินที่รับมา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มีดังนี้</w:t>
      </w:r>
    </w:p>
    <w:p w:rsidR="008928F1" w:rsidRPr="00843197" w:rsidRDefault="008928F1" w:rsidP="00B147B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270"/>
        <w:gridCol w:w="1440"/>
      </w:tblGrid>
      <w:tr w:rsidR="005D7F94" w:rsidTr="005D7F94">
        <w:trPr>
          <w:tblHeader/>
        </w:trPr>
        <w:tc>
          <w:tcPr>
            <w:tcW w:w="5670" w:type="dxa"/>
            <w:hideMark/>
          </w:tcPr>
          <w:p w:rsidR="005D7F94" w:rsidRDefault="005D7F94" w:rsidP="00B16D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0"/>
              <w:rPr>
                <w:rFonts w:asciiTheme="majorBidi" w:hAnsiTheme="majorBidi" w:cstheme="majorBidi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5D7F94" w:rsidTr="005D7F94">
        <w:trPr>
          <w:tblHeader/>
        </w:trPr>
        <w:tc>
          <w:tcPr>
            <w:tcW w:w="5670" w:type="dxa"/>
            <w:hideMark/>
          </w:tcPr>
          <w:p w:rsidR="005D7F94" w:rsidRDefault="005D7F94" w:rsidP="00B16D86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FC0C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5D7F94" w:rsidTr="00915885">
        <w:tc>
          <w:tcPr>
            <w:tcW w:w="5670" w:type="dxa"/>
            <w:hideMark/>
          </w:tcPr>
          <w:p w:rsidR="005D7F94" w:rsidRDefault="005D7F94" w:rsidP="00B16D86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:rsidR="005D7F94" w:rsidRDefault="00382E09" w:rsidP="0038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742</w:t>
            </w:r>
          </w:p>
        </w:tc>
      </w:tr>
      <w:tr w:rsidR="005D7F94" w:rsidTr="00915885">
        <w:tc>
          <w:tcPr>
            <w:tcW w:w="5670" w:type="dxa"/>
            <w:hideMark/>
          </w:tcPr>
          <w:p w:rsidR="00B147BD" w:rsidRDefault="005D7F94" w:rsidP="00AF024E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</w:t>
            </w:r>
            <w:r w:rsidR="00602C1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และลูกหนี้อื่น</w:t>
            </w: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:rsidR="00B147BD" w:rsidRPr="00AF024E" w:rsidRDefault="00382E09" w:rsidP="00AF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5,32</w:t>
            </w:r>
            <w:r w:rsidR="000573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5D7F94" w:rsidTr="00915885">
        <w:tc>
          <w:tcPr>
            <w:tcW w:w="5670" w:type="dxa"/>
            <w:hideMark/>
          </w:tcPr>
          <w:p w:rsidR="005D7F94" w:rsidRDefault="005D7F94" w:rsidP="00B16D86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:rsidR="005D7F94" w:rsidRDefault="00382E09" w:rsidP="0038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4,152</w:t>
            </w:r>
          </w:p>
        </w:tc>
      </w:tr>
      <w:tr w:rsidR="005D7F94" w:rsidTr="00915885">
        <w:tc>
          <w:tcPr>
            <w:tcW w:w="5670" w:type="dxa"/>
            <w:hideMark/>
          </w:tcPr>
          <w:p w:rsidR="005D7F94" w:rsidRDefault="00382E09" w:rsidP="00B16D86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เงินมัดจำ</w:t>
            </w: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5D7F94" w:rsidRDefault="005D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:rsidR="005D7F94" w:rsidRDefault="00382E09" w:rsidP="0038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600</w:t>
            </w:r>
          </w:p>
        </w:tc>
      </w:tr>
      <w:tr w:rsidR="00382E09" w:rsidTr="00915885">
        <w:tc>
          <w:tcPr>
            <w:tcW w:w="5670" w:type="dxa"/>
          </w:tcPr>
          <w:p w:rsidR="00382E09" w:rsidRDefault="00382E09" w:rsidP="00B16D86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สินทรัพย์ภาษีเงินได้รอตัดบัญชี</w:t>
            </w:r>
          </w:p>
        </w:tc>
        <w:tc>
          <w:tcPr>
            <w:tcW w:w="270" w:type="dxa"/>
          </w:tcPr>
          <w:p w:rsidR="00382E09" w:rsidRDefault="00382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382E09" w:rsidRDefault="00382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382E09" w:rsidRDefault="0038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:rsidR="00382E09" w:rsidRDefault="00382E09" w:rsidP="0038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15</w:t>
            </w:r>
          </w:p>
        </w:tc>
      </w:tr>
      <w:tr w:rsidR="003B445D" w:rsidTr="00E8307E">
        <w:tc>
          <w:tcPr>
            <w:tcW w:w="5670" w:type="dxa"/>
          </w:tcPr>
          <w:p w:rsidR="003B445D" w:rsidRDefault="00E8307E" w:rsidP="00B16D86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:rsidR="003B445D" w:rsidRDefault="003B44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3B445D" w:rsidRDefault="003B44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3B445D" w:rsidRDefault="003B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:rsidR="003B445D" w:rsidRDefault="00E8307E" w:rsidP="0038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(106)</w:t>
            </w:r>
          </w:p>
        </w:tc>
      </w:tr>
      <w:tr w:rsidR="00E8307E" w:rsidTr="00E8307E">
        <w:tc>
          <w:tcPr>
            <w:tcW w:w="5670" w:type="dxa"/>
          </w:tcPr>
          <w:p w:rsidR="00E8307E" w:rsidRDefault="00E8307E" w:rsidP="00E8307E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lastRenderedPageBreak/>
              <w:t>ค่าใช้จ่ายค้างจ่าย</w:t>
            </w: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(517)</w:t>
            </w:r>
          </w:p>
        </w:tc>
      </w:tr>
      <w:tr w:rsidR="00E8307E" w:rsidTr="00E8307E">
        <w:tc>
          <w:tcPr>
            <w:tcW w:w="5670" w:type="dxa"/>
            <w:hideMark/>
          </w:tcPr>
          <w:p w:rsidR="00E8307E" w:rsidRDefault="00E8307E" w:rsidP="00E8307E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8307E" w:rsidRPr="00382E09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10,211</w:t>
            </w:r>
          </w:p>
        </w:tc>
      </w:tr>
      <w:tr w:rsidR="00E8307E" w:rsidTr="00E8307E">
        <w:tc>
          <w:tcPr>
            <w:tcW w:w="5670" w:type="dxa"/>
          </w:tcPr>
          <w:p w:rsidR="00E8307E" w:rsidRPr="00E8307E" w:rsidRDefault="00E8307E" w:rsidP="00E8307E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83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ส่วนได้เสียที่</w:t>
            </w:r>
            <w:r w:rsidR="002B36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ได้มา</w:t>
            </w:r>
            <w:r w:rsidRPr="00E83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(ร้อยละ)</w:t>
            </w:r>
          </w:p>
        </w:tc>
        <w:tc>
          <w:tcPr>
            <w:tcW w:w="270" w:type="dxa"/>
          </w:tcPr>
          <w:p w:rsidR="00E8307E" w:rsidRP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E8307E" w:rsidRP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P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:rsidR="00E8307E" w:rsidRP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830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49</w:t>
            </w:r>
          </w:p>
        </w:tc>
      </w:tr>
      <w:tr w:rsidR="00E8307E" w:rsidTr="00E8307E">
        <w:tc>
          <w:tcPr>
            <w:tcW w:w="5670" w:type="dxa"/>
          </w:tcPr>
          <w:p w:rsidR="00E8307E" w:rsidRDefault="00E8307E" w:rsidP="00E8307E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มูลค่ายุติธรรมของสินทรัพย์และหนี้สินที่ได้มาที่ระบุได้</w:t>
            </w: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07E" w:rsidRP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830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5,003</w:t>
            </w:r>
          </w:p>
        </w:tc>
      </w:tr>
      <w:tr w:rsidR="00E8307E" w:rsidTr="00CA661B">
        <w:tc>
          <w:tcPr>
            <w:tcW w:w="5670" w:type="dxa"/>
            <w:hideMark/>
          </w:tcPr>
          <w:p w:rsidR="00E8307E" w:rsidRPr="00CA661B" w:rsidRDefault="00E8307E" w:rsidP="00E8307E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70" w:type="dxa"/>
          </w:tcPr>
          <w:p w:rsidR="00E8307E" w:rsidRPr="00CA661B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E8307E" w:rsidRPr="00CA661B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Pr="00CA661B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8307E" w:rsidRPr="00CA661B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661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923</w:t>
            </w:r>
          </w:p>
        </w:tc>
      </w:tr>
      <w:tr w:rsidR="00E8307E" w:rsidTr="00CA661B">
        <w:tc>
          <w:tcPr>
            <w:tcW w:w="5670" w:type="dxa"/>
            <w:hideMark/>
          </w:tcPr>
          <w:p w:rsidR="00E8307E" w:rsidRDefault="00E8307E" w:rsidP="00E8307E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8307E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4,080</w:t>
            </w:r>
          </w:p>
        </w:tc>
      </w:tr>
      <w:tr w:rsidR="00E8307E" w:rsidRPr="00843197" w:rsidTr="00843197">
        <w:trPr>
          <w:trHeight w:val="350"/>
        </w:trPr>
        <w:tc>
          <w:tcPr>
            <w:tcW w:w="5670" w:type="dxa"/>
          </w:tcPr>
          <w:p w:rsidR="00E8307E" w:rsidRPr="00843197" w:rsidRDefault="00E8307E" w:rsidP="00E8307E">
            <w:pPr>
              <w:ind w:lef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" w:type="dxa"/>
          </w:tcPr>
          <w:p w:rsidR="00E8307E" w:rsidRPr="00843197" w:rsidRDefault="00E8307E" w:rsidP="00E830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E8307E" w:rsidRPr="00843197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:rsidR="00E8307E" w:rsidRPr="00843197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E8307E" w:rsidRPr="00843197" w:rsidRDefault="00E8307E" w:rsidP="00E8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8307E" w:rsidRPr="00537CF9" w:rsidTr="00010517">
        <w:tc>
          <w:tcPr>
            <w:tcW w:w="5670" w:type="dxa"/>
          </w:tcPr>
          <w:p w:rsidR="00E8307E" w:rsidRPr="00537CF9" w:rsidRDefault="00E8307E" w:rsidP="004D6B18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7CF9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37CF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5,208</w:t>
            </w:r>
          </w:p>
        </w:tc>
      </w:tr>
      <w:tr w:rsidR="00E8307E" w:rsidRPr="00537CF9" w:rsidTr="00010517">
        <w:tc>
          <w:tcPr>
            <w:tcW w:w="5670" w:type="dxa"/>
          </w:tcPr>
          <w:p w:rsidR="00E8307E" w:rsidRPr="00537CF9" w:rsidRDefault="00E8307E" w:rsidP="004D6B18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7CF9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270" w:type="dxa"/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E8307E" w:rsidRPr="00537CF9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37CF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5,239</w:t>
            </w:r>
          </w:p>
        </w:tc>
      </w:tr>
      <w:tr w:rsidR="00E8307E" w:rsidTr="00010517">
        <w:tc>
          <w:tcPr>
            <w:tcW w:w="5670" w:type="dxa"/>
          </w:tcPr>
          <w:p w:rsidR="00E8307E" w:rsidRDefault="00F81F52" w:rsidP="00F81F5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ขาดทุนจากการวัดมูลค่ายุติธรรมของส่วนได้เสียที่ถืออยู่ก่อน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:rsidR="00E8307E" w:rsidRDefault="00E8307E" w:rsidP="004D6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E8307E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E8307E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8307E" w:rsidRDefault="00E8307E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(31)</w:t>
            </w:r>
          </w:p>
        </w:tc>
      </w:tr>
    </w:tbl>
    <w:p w:rsidR="005D7F94" w:rsidRPr="00843197" w:rsidRDefault="005D7F94" w:rsidP="005D7F9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val="th-TH" w:bidi="th-TH"/>
        </w:rPr>
      </w:pP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270"/>
        <w:gridCol w:w="1440"/>
      </w:tblGrid>
      <w:tr w:rsidR="00C56EAF" w:rsidRPr="00BB34C6" w:rsidTr="00C56EAF">
        <w:trPr>
          <w:trHeight w:val="406"/>
        </w:trPr>
        <w:tc>
          <w:tcPr>
            <w:tcW w:w="5670" w:type="dxa"/>
            <w:hideMark/>
          </w:tcPr>
          <w:p w:rsidR="00C56EAF" w:rsidRPr="00BB34C6" w:rsidRDefault="00C56EAF" w:rsidP="004D6B18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B34C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</w:t>
            </w:r>
            <w:r w:rsidR="00FA493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จ่ายเป็นสิ่งตอบแทนที่โอนให้</w:t>
            </w:r>
          </w:p>
        </w:tc>
        <w:tc>
          <w:tcPr>
            <w:tcW w:w="270" w:type="dxa"/>
          </w:tcPr>
          <w:p w:rsidR="00C56EAF" w:rsidRPr="00BB34C6" w:rsidRDefault="00C56EAF" w:rsidP="004D6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:rsidR="00C56EAF" w:rsidRPr="00BB34C6" w:rsidRDefault="00C56EAF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C56EAF" w:rsidRPr="00BB34C6" w:rsidRDefault="00C56EAF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56EAF" w:rsidRPr="00BB34C6" w:rsidRDefault="00FA4938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04E63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4</w:t>
            </w:r>
            <w:r w:rsidRPr="00C04E6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C04E63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080</w:t>
            </w:r>
          </w:p>
        </w:tc>
      </w:tr>
      <w:tr w:rsidR="00C56EAF" w:rsidRPr="00CA661B" w:rsidTr="004D6B18">
        <w:tc>
          <w:tcPr>
            <w:tcW w:w="5670" w:type="dxa"/>
            <w:hideMark/>
          </w:tcPr>
          <w:p w:rsidR="00C56EAF" w:rsidRPr="00CA661B" w:rsidRDefault="00FA4938" w:rsidP="004D6B18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313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C56EAF" w:rsidRPr="00CA661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และรายการเทียบเท่าเงินสดของบริษัทย่อยที่ได้มา</w:t>
            </w:r>
          </w:p>
        </w:tc>
        <w:tc>
          <w:tcPr>
            <w:tcW w:w="270" w:type="dxa"/>
          </w:tcPr>
          <w:p w:rsidR="00C56EAF" w:rsidRPr="00CA661B" w:rsidRDefault="00C56EAF" w:rsidP="004D6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C56EAF" w:rsidRPr="00CA661B" w:rsidRDefault="00C56EAF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C56EAF" w:rsidRPr="00CA661B" w:rsidRDefault="00C56EAF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56EAF" w:rsidRPr="00FA4938" w:rsidRDefault="00FA4938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(742)</w:t>
            </w:r>
          </w:p>
        </w:tc>
      </w:tr>
      <w:tr w:rsidR="00C56EAF" w:rsidTr="004D6B18">
        <w:tc>
          <w:tcPr>
            <w:tcW w:w="5670" w:type="dxa"/>
            <w:hideMark/>
          </w:tcPr>
          <w:p w:rsidR="00C56EAF" w:rsidRDefault="00C56EAF" w:rsidP="004D6B18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D7F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70" w:type="dxa"/>
          </w:tcPr>
          <w:p w:rsidR="00C56EAF" w:rsidRDefault="00C56EAF" w:rsidP="004D6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:rsidR="00C56EAF" w:rsidRDefault="00C56EAF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:rsidR="00C56EAF" w:rsidRDefault="00C56EAF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6EAF" w:rsidRPr="00C04E63" w:rsidRDefault="00C04E63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3,338</w:t>
            </w:r>
          </w:p>
        </w:tc>
      </w:tr>
    </w:tbl>
    <w:p w:rsidR="00C56EAF" w:rsidRPr="00843197" w:rsidRDefault="00C56EAF" w:rsidP="005D7F9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4"/>
          <w:szCs w:val="24"/>
          <w:cs/>
          <w:lang w:val="th-TH" w:bidi="th-TH"/>
        </w:rPr>
      </w:pPr>
    </w:p>
    <w:p w:rsidR="00020192" w:rsidRDefault="00020192" w:rsidP="005D7F9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ยุติธรรมของสินทรัพย์ที่ได้มาและหนี้สินที่รับมาและส่วนได้เสียที่ไม่มีอำนาจควบคุมของบริษัท มาร์เวลแพค จำกัด ที่รับรู้ ณ วันซื้อ กำหนดขึ้นจากข้อมูล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ซึ่งไม่แตกต่างอย่างมีสาระสำคัญ</w:t>
      </w:r>
    </w:p>
    <w:p w:rsidR="00020192" w:rsidRPr="00843197" w:rsidRDefault="00020192" w:rsidP="005D7F9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D7F94" w:rsidRDefault="005D7F94" w:rsidP="005D7F9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  <w:r w:rsidR="005F22C4">
        <w:rPr>
          <w:rFonts w:asciiTheme="majorBidi" w:hAnsiTheme="majorBidi" w:cstheme="majorBidi" w:hint="cs"/>
          <w:sz w:val="30"/>
          <w:szCs w:val="30"/>
          <w:cs/>
        </w:rPr>
        <w:t xml:space="preserve">   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5D7F94" w:rsidRPr="00843197" w:rsidRDefault="005D7F94" w:rsidP="005D7F9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val="th-TH" w:bidi="th-TH"/>
        </w:rPr>
      </w:pPr>
    </w:p>
    <w:p w:rsidR="00B907E7" w:rsidRPr="00DF3797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DF3797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843197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C4767B" w:rsidRDefault="00C4767B" w:rsidP="00C4767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74A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DF3797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Pr="00C74A8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147BD">
        <w:rPr>
          <w:rFonts w:asciiTheme="majorBidi" w:hAnsiTheme="majorBidi" w:cstheme="majorBidi"/>
          <w:bCs/>
          <w:sz w:val="30"/>
          <w:szCs w:val="30"/>
        </w:rPr>
        <w:t>6</w:t>
      </w:r>
      <w:r w:rsidRPr="00C74A8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และ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147BD">
        <w:rPr>
          <w:rFonts w:asciiTheme="majorBidi" w:hAnsiTheme="majorBidi" w:cstheme="majorBidi"/>
          <w:bCs/>
          <w:sz w:val="30"/>
          <w:szCs w:val="30"/>
        </w:rPr>
        <w:t>7</w:t>
      </w:r>
      <w:r w:rsidRPr="00C74A8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</w:t>
      </w:r>
      <w:r w:rsidR="00823C2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8539E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 ยกเว้นรายการดังต่อไปนี้</w:t>
      </w:r>
    </w:p>
    <w:p w:rsidR="001328FB" w:rsidRPr="00C56EAF" w:rsidRDefault="001328FB" w:rsidP="00C4767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4698"/>
      </w:tblGrid>
      <w:tr w:rsidR="001328FB" w:rsidRPr="00AC0B92" w:rsidTr="000B4938">
        <w:trPr>
          <w:trHeight w:val="20"/>
          <w:tblHeader/>
        </w:trPr>
        <w:tc>
          <w:tcPr>
            <w:tcW w:w="2970" w:type="dxa"/>
            <w:shd w:val="clear" w:color="auto" w:fill="auto"/>
          </w:tcPr>
          <w:p w:rsidR="001328FB" w:rsidRDefault="001328FB" w:rsidP="000B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28FB" w:rsidRPr="002944DD" w:rsidRDefault="001328FB" w:rsidP="005F2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:rsidR="001328FB" w:rsidRPr="002944DD" w:rsidRDefault="001328FB" w:rsidP="000B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:rsidR="001328FB" w:rsidRPr="002944DD" w:rsidRDefault="001328FB" w:rsidP="000B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98" w:type="dxa"/>
            <w:shd w:val="clear" w:color="auto" w:fill="auto"/>
          </w:tcPr>
          <w:p w:rsidR="001328FB" w:rsidRDefault="001328FB" w:rsidP="000B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28FB" w:rsidRPr="00AC0B92" w:rsidRDefault="001328FB" w:rsidP="000B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328FB" w:rsidRPr="00E9296D" w:rsidTr="000B4938">
        <w:trPr>
          <w:trHeight w:val="20"/>
        </w:trPr>
        <w:tc>
          <w:tcPr>
            <w:tcW w:w="2970" w:type="dxa"/>
            <w:shd w:val="clear" w:color="auto" w:fill="auto"/>
          </w:tcPr>
          <w:p w:rsidR="001328FB" w:rsidRDefault="001328FB" w:rsidP="000B493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มาร์เวลแพค จำกัด </w:t>
            </w:r>
          </w:p>
          <w:p w:rsidR="001328FB" w:rsidRDefault="001328FB" w:rsidP="00B16D86">
            <w:pPr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(เดิมชื่อ</w:t>
            </w:r>
            <w:r w:rsidR="00602C1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.-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เวลโก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1328FB" w:rsidRPr="00737375" w:rsidRDefault="001328FB" w:rsidP="003B445D">
            <w:pPr>
              <w:ind w:left="75"/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38539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1328FB" w:rsidRDefault="001328FB" w:rsidP="000B4938">
            <w:pPr>
              <w:jc w:val="center"/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1328FB" w:rsidRPr="00737375" w:rsidRDefault="001328FB" w:rsidP="00266F3C">
            <w:pPr>
              <w:tabs>
                <w:tab w:val="clear" w:pos="4451"/>
                <w:tab w:val="left" w:pos="44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โดยการถือหุ้นทางอ้อมผ่านบริษัท</w:t>
            </w:r>
            <w:r w:rsidR="00266F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266F3C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38539E">
              <w:rPr>
                <w:rFonts w:ascii="Angsana New" w:hAnsi="Angsana New" w:hint="cs"/>
                <w:sz w:val="30"/>
                <w:szCs w:val="30"/>
                <w:cs/>
              </w:rPr>
              <w:t xml:space="preserve"> ตั้งแต่วันที่ </w:t>
            </w:r>
            <w:r w:rsidR="0038539E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38539E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="00823C2C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3853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</w:tbl>
    <w:p w:rsidR="005F22C4" w:rsidRPr="005F22C4" w:rsidRDefault="005F22C4" w:rsidP="00C67D1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bookmarkStart w:id="1" w:name="_Hlk13913957"/>
    </w:p>
    <w:p w:rsidR="00C67D1C" w:rsidRDefault="004A51FA" w:rsidP="00C67D1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3797">
        <w:rPr>
          <w:rFonts w:ascii="Angsana New" w:hAnsi="Angsana New"/>
          <w:b/>
          <w:sz w:val="30"/>
          <w:szCs w:val="30"/>
          <w:cs/>
        </w:rPr>
        <w:t>นโยบายการกำหนดราคา</w:t>
      </w:r>
      <w:bookmarkEnd w:id="1"/>
      <w:r w:rsidRPr="00DF3797">
        <w:rPr>
          <w:rFonts w:ascii="Angsana New" w:hAnsi="Angsana New" w:hint="cs"/>
          <w:b/>
          <w:sz w:val="30"/>
          <w:szCs w:val="30"/>
          <w:cs/>
        </w:rPr>
        <w:t>ใน</w:t>
      </w:r>
      <w:r w:rsidRPr="00DF3797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216BAF">
        <w:rPr>
          <w:rFonts w:ascii="Angsana New" w:hAnsi="Angsana New" w:hint="cs"/>
          <w:b/>
          <w:sz w:val="30"/>
          <w:szCs w:val="30"/>
          <w:cs/>
        </w:rPr>
        <w:t>เก้า</w:t>
      </w:r>
      <w:r w:rsidRPr="00DF3797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Pr="00DF3797">
        <w:rPr>
          <w:rFonts w:ascii="Angsana New" w:hAnsi="Angsana New"/>
          <w:bCs/>
          <w:sz w:val="30"/>
          <w:szCs w:val="30"/>
        </w:rPr>
        <w:t>30</w:t>
      </w:r>
      <w:r w:rsidRPr="00DF3797">
        <w:rPr>
          <w:rFonts w:ascii="Angsana New" w:hAnsi="Angsana New"/>
          <w:b/>
          <w:sz w:val="30"/>
          <w:szCs w:val="30"/>
        </w:rPr>
        <w:t xml:space="preserve"> </w:t>
      </w:r>
      <w:r w:rsidR="00216BAF">
        <w:rPr>
          <w:rFonts w:ascii="Angsana New" w:hAnsi="Angsana New" w:hint="cs"/>
          <w:b/>
          <w:sz w:val="30"/>
          <w:szCs w:val="30"/>
          <w:cs/>
        </w:rPr>
        <w:t>กันยา</w:t>
      </w:r>
      <w:r w:rsidRPr="00DF3797">
        <w:rPr>
          <w:rFonts w:ascii="Angsana New" w:hAnsi="Angsana New"/>
          <w:b/>
          <w:sz w:val="30"/>
          <w:szCs w:val="30"/>
          <w:cs/>
        </w:rPr>
        <w:t xml:space="preserve">ยน </w:t>
      </w:r>
      <w:r w:rsidRPr="00DF3797">
        <w:rPr>
          <w:rFonts w:ascii="Angsana New" w:hAnsi="Angsana New"/>
          <w:bCs/>
          <w:sz w:val="30"/>
          <w:szCs w:val="30"/>
        </w:rPr>
        <w:t>2562</w:t>
      </w:r>
      <w:r w:rsidRPr="00DF3797">
        <w:rPr>
          <w:rFonts w:ascii="Angsana New" w:hAnsi="Angsana New"/>
          <w:b/>
          <w:sz w:val="30"/>
          <w:szCs w:val="30"/>
        </w:rPr>
        <w:t xml:space="preserve"> </w:t>
      </w:r>
      <w:r w:rsidR="00C67D1C" w:rsidRPr="00C74A81">
        <w:rPr>
          <w:rFonts w:asciiTheme="majorBidi" w:hAnsiTheme="majorBidi" w:cstheme="majorBidi" w:hint="cs"/>
          <w:b/>
          <w:sz w:val="30"/>
          <w:szCs w:val="30"/>
          <w:cs/>
        </w:rPr>
        <w:t>ไม่มีการ</w:t>
      </w:r>
      <w:r w:rsidR="00C67D1C" w:rsidRPr="00C74A81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</w:t>
      </w:r>
      <w:r w:rsidR="00C67D1C" w:rsidRPr="00C74A81"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  <w:r w:rsidR="001F4AAF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87244E" w:rsidRPr="006E05D9" w:rsidRDefault="0087244E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4B6EC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F3797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</w:t>
      </w:r>
      <w:r w:rsidR="008A3086" w:rsidRPr="00DF3797">
        <w:rPr>
          <w:rFonts w:ascii="Angsana New" w:hAnsi="Angsana New"/>
          <w:b/>
          <w:sz w:val="30"/>
          <w:szCs w:val="30"/>
          <w:cs/>
        </w:rPr>
        <w:t>กี่ยวข้องกันสำหรับงวด</w:t>
      </w:r>
      <w:r w:rsidR="00BF461A" w:rsidRPr="00DF3797">
        <w:rPr>
          <w:rFonts w:ascii="Angsana New" w:hAnsi="Angsana New" w:hint="cs"/>
          <w:b/>
          <w:sz w:val="30"/>
          <w:szCs w:val="30"/>
          <w:cs/>
        </w:rPr>
        <w:t>สามเดือนและ</w:t>
      </w:r>
      <w:r w:rsidR="00216BAF">
        <w:rPr>
          <w:rFonts w:ascii="Angsana New" w:hAnsi="Angsana New" w:hint="cs"/>
          <w:b/>
          <w:sz w:val="30"/>
          <w:szCs w:val="30"/>
          <w:cs/>
        </w:rPr>
        <w:t>เก้า</w:t>
      </w:r>
      <w:r w:rsidR="008A3086" w:rsidRPr="00DF3797">
        <w:rPr>
          <w:rFonts w:ascii="Angsana New" w:hAnsi="Angsana New"/>
          <w:b/>
          <w:sz w:val="30"/>
          <w:szCs w:val="30"/>
          <w:cs/>
        </w:rPr>
        <w:t>เดือน</w:t>
      </w:r>
      <w:r w:rsidRPr="00DF3797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DF3797">
        <w:rPr>
          <w:rFonts w:ascii="Angsana New" w:hAnsi="Angsana New"/>
          <w:bCs/>
          <w:sz w:val="30"/>
          <w:szCs w:val="30"/>
        </w:rPr>
        <w:t xml:space="preserve"> 3</w:t>
      </w:r>
      <w:r w:rsidR="005E1C0D" w:rsidRPr="00DF3797">
        <w:rPr>
          <w:rFonts w:ascii="Angsana New" w:hAnsi="Angsana New" w:hint="cs"/>
          <w:b/>
          <w:sz w:val="30"/>
          <w:szCs w:val="30"/>
          <w:cs/>
        </w:rPr>
        <w:t>0</w:t>
      </w:r>
      <w:r w:rsidRPr="00DF3797">
        <w:rPr>
          <w:rFonts w:ascii="Angsana New" w:hAnsi="Angsana New"/>
          <w:b/>
          <w:sz w:val="30"/>
          <w:szCs w:val="30"/>
          <w:cs/>
        </w:rPr>
        <w:t xml:space="preserve"> </w:t>
      </w:r>
      <w:r w:rsidR="00216BAF">
        <w:rPr>
          <w:rFonts w:ascii="Angsana New" w:hAnsi="Angsana New" w:hint="cs"/>
          <w:b/>
          <w:sz w:val="30"/>
          <w:szCs w:val="30"/>
          <w:cs/>
        </w:rPr>
        <w:t>กันยา</w:t>
      </w:r>
      <w:r w:rsidR="005E1C0D" w:rsidRPr="00DF3797">
        <w:rPr>
          <w:rFonts w:ascii="Angsana New" w:hAnsi="Angsana New" w:hint="cs"/>
          <w:b/>
          <w:sz w:val="30"/>
          <w:szCs w:val="30"/>
          <w:cs/>
        </w:rPr>
        <w:t>ยน</w:t>
      </w:r>
      <w:r w:rsidRPr="00DF379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87249" w:rsidRPr="00C87249">
        <w:rPr>
          <w:rFonts w:ascii="Angsana New" w:hAnsi="Angsana New"/>
          <w:bCs/>
          <w:sz w:val="30"/>
          <w:szCs w:val="30"/>
        </w:rPr>
        <w:t>2562</w:t>
      </w:r>
      <w:r w:rsidR="00C87249">
        <w:rPr>
          <w:rFonts w:ascii="Angsana New" w:hAnsi="Angsana New"/>
          <w:b/>
          <w:sz w:val="30"/>
          <w:szCs w:val="30"/>
        </w:rPr>
        <w:t xml:space="preserve"> </w:t>
      </w:r>
      <w:r w:rsidR="00C87249" w:rsidRPr="00C87249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C87249" w:rsidRPr="00C87249">
        <w:rPr>
          <w:rFonts w:ascii="Angsana New" w:hAnsi="Angsana New"/>
          <w:bCs/>
          <w:sz w:val="30"/>
          <w:szCs w:val="30"/>
        </w:rPr>
        <w:t>2561</w:t>
      </w:r>
      <w:r w:rsidR="00C87249" w:rsidRPr="00C87249">
        <w:rPr>
          <w:rFonts w:ascii="Angsana New" w:hAnsi="Angsana New"/>
          <w:b/>
          <w:sz w:val="30"/>
          <w:szCs w:val="30"/>
        </w:rPr>
        <w:t xml:space="preserve"> </w:t>
      </w:r>
      <w:r w:rsidRPr="00C87249">
        <w:rPr>
          <w:rFonts w:ascii="Angsana New" w:hAnsi="Angsana New"/>
          <w:b/>
          <w:sz w:val="30"/>
          <w:szCs w:val="30"/>
          <w:cs/>
        </w:rPr>
        <w:t>สรุป</w:t>
      </w:r>
      <w:r w:rsidRPr="00DF3797">
        <w:rPr>
          <w:rFonts w:ascii="Angsana New" w:hAnsi="Angsana New"/>
          <w:b/>
          <w:sz w:val="30"/>
          <w:szCs w:val="30"/>
          <w:cs/>
        </w:rPr>
        <w:t>ได้ดังนี้</w:t>
      </w:r>
    </w:p>
    <w:p w:rsidR="00C87249" w:rsidRPr="00932653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BF461A" w:rsidRPr="00040ACC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61A" w:rsidRPr="00040ACC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216B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F461A" w:rsidRPr="00040ACC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0A9E" w:rsidRPr="00040ACC" w:rsidTr="002D33A8">
        <w:trPr>
          <w:trHeight w:hRule="exact" w:val="374"/>
        </w:trPr>
        <w:tc>
          <w:tcPr>
            <w:tcW w:w="4338" w:type="dxa"/>
          </w:tcPr>
          <w:p w:rsidR="003E0A9E" w:rsidRPr="00040ACC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3E0A9E" w:rsidRPr="00326314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823C2C" w:rsidRDefault="003E0A9E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E56B64" w:rsidRDefault="00A02E6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9,15</w:t>
            </w:r>
            <w:r w:rsidR="00A4707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7456F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10,514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:rsidR="003E0A9E" w:rsidRPr="00823C2C" w:rsidRDefault="003E0A9E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3E0A9E" w:rsidRPr="00E56B64" w:rsidRDefault="00A02E60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8,57</w:t>
            </w:r>
            <w:r w:rsidR="00A470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7456F0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8,400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823C2C" w:rsidRDefault="003E0A9E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E56B64" w:rsidRDefault="00A02E6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3,617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7456F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3,217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823C2C" w:rsidRDefault="003E0A9E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E56B64" w:rsidRDefault="00A02E6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7456F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1,652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823C2C" w:rsidRDefault="003E0A9E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E56B64" w:rsidRDefault="00A02E6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2,072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7456F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2,077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823C2C" w:rsidRDefault="003E0A9E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E56B64" w:rsidRDefault="00A02E6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7456F0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</w:tr>
      <w:tr w:rsidR="00430A78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62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30A78" w:rsidRPr="00823C2C" w:rsidRDefault="00430A78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A78" w:rsidRPr="00E56B64" w:rsidRDefault="00B147BD" w:rsidP="0043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7642A">
              <w:rPr>
                <w:rFonts w:ascii="Angsana New" w:hAnsi="Angsana New"/>
                <w:sz w:val="30"/>
                <w:szCs w:val="30"/>
                <w:lang w:val="en-US" w:bidi="th-TH"/>
              </w:rPr>
              <w:t>6,220</w:t>
            </w:r>
          </w:p>
        </w:tc>
        <w:tc>
          <w:tcPr>
            <w:tcW w:w="252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430A78" w:rsidRPr="003E0A9E" w:rsidRDefault="00B147BD" w:rsidP="0043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16,691</w:t>
            </w:r>
          </w:p>
        </w:tc>
      </w:tr>
      <w:tr w:rsidR="003E0A9E" w:rsidRPr="006E05D9" w:rsidTr="006E05D9">
        <w:trPr>
          <w:trHeight w:hRule="exact" w:val="245"/>
        </w:trPr>
        <w:tc>
          <w:tcPr>
            <w:tcW w:w="4338" w:type="dxa"/>
          </w:tcPr>
          <w:p w:rsidR="003E0A9E" w:rsidRPr="006E05D9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3E0A9E" w:rsidRPr="006E05D9" w:rsidRDefault="003E0A9E" w:rsidP="003E0A9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3E0A9E" w:rsidRPr="006E05D9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35" w:type="dxa"/>
          </w:tcPr>
          <w:p w:rsidR="003E0A9E" w:rsidRPr="006E05D9" w:rsidRDefault="003E0A9E" w:rsidP="003E0A9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0A9E" w:rsidRPr="006E05D9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E05D9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0A9E" w:rsidRPr="006E05D9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53" w:type="dxa"/>
          </w:tcPr>
          <w:p w:rsidR="003E0A9E" w:rsidRPr="006E05D9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E56B64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A0501B" w:rsidRDefault="00A02E60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68,585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60,596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Pr="00E56B64" w:rsidRDefault="00A02E60" w:rsidP="00A0501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57,79</w:t>
            </w:r>
            <w:r w:rsidR="00A470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47,380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295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4,891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Default="00A02E60" w:rsidP="00A02E60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Default="00A02E60" w:rsidP="00A0501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2E60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A0501B" w:rsidRDefault="00A02E60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1,335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Pr="00CA661B" w:rsidRDefault="00A0501B" w:rsidP="00A0501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:rsidR="00A0501B" w:rsidRDefault="00A02E60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Pr="00E56B64" w:rsidRDefault="00A02E60" w:rsidP="00A0501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050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CA661B" w:rsidRDefault="00A0501B" w:rsidP="00A0501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661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:rsidR="00A0501B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Pr="00CA661B" w:rsidRDefault="00A0501B" w:rsidP="00A0501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E56B64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643C87" w:rsidTr="00AF024E">
        <w:trPr>
          <w:trHeight w:hRule="exact" w:val="374"/>
        </w:trPr>
        <w:tc>
          <w:tcPr>
            <w:tcW w:w="4338" w:type="dxa"/>
          </w:tcPr>
          <w:p w:rsidR="00A0501B" w:rsidRPr="00643C87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643C87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:rsidR="00A0501B" w:rsidRDefault="00A02E60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36,09</w:t>
            </w:r>
            <w:r w:rsidR="005F22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Default="00E7642A" w:rsidP="00E76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58,958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Pr="00CA661B" w:rsidRDefault="00A02E60" w:rsidP="00A02E6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36,09</w:t>
            </w:r>
            <w:r w:rsidR="000A58F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E7642A" w:rsidRDefault="00E7642A" w:rsidP="00E7642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42A">
              <w:rPr>
                <w:rFonts w:ascii="Angsana New" w:hAnsi="Angsana New"/>
                <w:sz w:val="30"/>
                <w:szCs w:val="30"/>
                <w:lang w:val="en-US"/>
              </w:rPr>
              <w:t>58,958</w:t>
            </w:r>
          </w:p>
        </w:tc>
      </w:tr>
      <w:tr w:rsidR="00A0501B" w:rsidRPr="006E05D9" w:rsidTr="006E05D9">
        <w:trPr>
          <w:trHeight w:hRule="exact" w:val="254"/>
        </w:trPr>
        <w:tc>
          <w:tcPr>
            <w:tcW w:w="4338" w:type="dxa"/>
          </w:tcPr>
          <w:p w:rsidR="00A0501B" w:rsidRPr="006E05D9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A0501B" w:rsidRPr="006E05D9" w:rsidRDefault="00A0501B" w:rsidP="00A0501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A0501B" w:rsidRPr="006E05D9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  <w:r w:rsidRPr="006E05D9">
              <w:rPr>
                <w:rFonts w:ascii="Angsana New" w:hAnsi="Angsana New"/>
                <w:szCs w:val="22"/>
                <w:cs/>
              </w:rPr>
              <w:tab/>
            </w:r>
          </w:p>
        </w:tc>
        <w:tc>
          <w:tcPr>
            <w:tcW w:w="1035" w:type="dxa"/>
          </w:tcPr>
          <w:p w:rsidR="00A0501B" w:rsidRPr="006E05D9" w:rsidRDefault="00A0501B" w:rsidP="00A0501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0501B" w:rsidRPr="006E05D9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Pr="006E05D9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A0501B" w:rsidRPr="006E05D9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053" w:type="dxa"/>
          </w:tcPr>
          <w:p w:rsidR="00A0501B" w:rsidRPr="006E05D9" w:rsidRDefault="00A0501B" w:rsidP="00A0501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A0501B" w:rsidRPr="00643C87" w:rsidTr="003E0A9E">
        <w:trPr>
          <w:trHeight w:hRule="exact" w:val="374"/>
        </w:trPr>
        <w:tc>
          <w:tcPr>
            <w:tcW w:w="4338" w:type="dxa"/>
          </w:tcPr>
          <w:p w:rsidR="00A0501B" w:rsidRPr="00643C87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  <w:shd w:val="clear" w:color="auto" w:fill="auto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643C87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1F17" w:rsidRPr="00643C87" w:rsidTr="00AF024E">
        <w:trPr>
          <w:trHeight w:hRule="exact" w:val="374"/>
        </w:trPr>
        <w:tc>
          <w:tcPr>
            <w:tcW w:w="4338" w:type="dxa"/>
          </w:tcPr>
          <w:p w:rsidR="00FA1F17" w:rsidRPr="00643C87" w:rsidRDefault="00FA1F17" w:rsidP="00FA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A1F17" w:rsidRPr="00823C2C" w:rsidRDefault="00FA1F17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1F17" w:rsidRPr="00643C87" w:rsidTr="00AF024E">
        <w:trPr>
          <w:trHeight w:hRule="exact" w:val="374"/>
        </w:trPr>
        <w:tc>
          <w:tcPr>
            <w:tcW w:w="4338" w:type="dxa"/>
          </w:tcPr>
          <w:p w:rsidR="00FA1F17" w:rsidRPr="00643C87" w:rsidRDefault="00FA1F17" w:rsidP="00FA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A1F17" w:rsidRPr="00823C2C" w:rsidRDefault="00FA1F17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1F17" w:rsidRPr="00643C87" w:rsidTr="00AF024E">
        <w:trPr>
          <w:trHeight w:hRule="exact" w:val="374"/>
        </w:trPr>
        <w:tc>
          <w:tcPr>
            <w:tcW w:w="4338" w:type="dxa"/>
          </w:tcPr>
          <w:p w:rsidR="00FA1F17" w:rsidRPr="00643C87" w:rsidRDefault="00FA1F17" w:rsidP="00FA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A1F17" w:rsidRPr="00823C2C" w:rsidRDefault="00FA1F17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2C4" w:rsidRPr="00643C87" w:rsidTr="00AF024E">
        <w:trPr>
          <w:trHeight w:hRule="exact" w:val="374"/>
        </w:trPr>
        <w:tc>
          <w:tcPr>
            <w:tcW w:w="4338" w:type="dxa"/>
          </w:tcPr>
          <w:p w:rsidR="005F22C4" w:rsidRPr="005F22C4" w:rsidRDefault="005F22C4" w:rsidP="00FA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62" w:type="dxa"/>
          </w:tcPr>
          <w:p w:rsidR="005F22C4" w:rsidRPr="00643C87" w:rsidRDefault="005F22C4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F22C4" w:rsidRPr="00643C87" w:rsidRDefault="005F22C4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5F22C4" w:rsidRDefault="005F22C4" w:rsidP="00FA1F1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F22C4" w:rsidRPr="00643C87" w:rsidRDefault="005F22C4" w:rsidP="00FA1F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F22C4" w:rsidRPr="00823C2C" w:rsidRDefault="005F22C4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5F22C4" w:rsidRPr="00643C87" w:rsidRDefault="005F22C4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22C4" w:rsidRPr="00643C87" w:rsidRDefault="005F22C4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F17" w:rsidRPr="00643C87" w:rsidTr="00AF024E">
        <w:trPr>
          <w:trHeight w:hRule="exact" w:val="374"/>
        </w:trPr>
        <w:tc>
          <w:tcPr>
            <w:tcW w:w="4338" w:type="dxa"/>
          </w:tcPr>
          <w:p w:rsidR="00FA1F17" w:rsidRPr="00643C87" w:rsidRDefault="00FA1F17" w:rsidP="00FA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A1F17" w:rsidRPr="00823C2C" w:rsidRDefault="00FA1F17" w:rsidP="00823C2C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220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A1F17" w:rsidRPr="00643C87" w:rsidRDefault="00FA1F17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1F17" w:rsidRPr="003E0A9E" w:rsidTr="00AF024E">
        <w:trPr>
          <w:trHeight w:hRule="exact" w:val="374"/>
        </w:trPr>
        <w:tc>
          <w:tcPr>
            <w:tcW w:w="4338" w:type="dxa"/>
          </w:tcPr>
          <w:p w:rsidR="00FA1F17" w:rsidRPr="00643C87" w:rsidRDefault="00FA1F17" w:rsidP="00FA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:rsidR="00FA1F17" w:rsidRPr="00643C87" w:rsidRDefault="003115E7" w:rsidP="00FA1F17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E7642A">
              <w:rPr>
                <w:rFonts w:ascii="Angsana New" w:hAnsi="Angsana New"/>
                <w:sz w:val="30"/>
                <w:szCs w:val="30"/>
                <w:lang w:val="en-US"/>
              </w:rPr>
              <w:t>2,54</w:t>
            </w:r>
            <w:r w:rsidR="00A4707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A1F17" w:rsidRPr="0031065F" w:rsidRDefault="00E7642A" w:rsidP="0031065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1065F">
              <w:rPr>
                <w:rFonts w:ascii="Angsana New" w:hAnsi="Angsana New"/>
                <w:sz w:val="30"/>
                <w:szCs w:val="30"/>
                <w:lang w:val="en-US" w:bidi="th-TH"/>
              </w:rPr>
              <w:t>(2,728)</w:t>
            </w:r>
          </w:p>
        </w:tc>
        <w:tc>
          <w:tcPr>
            <w:tcW w:w="270" w:type="dxa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A1F17" w:rsidRPr="00643C87" w:rsidRDefault="003115E7" w:rsidP="00FA1F17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FA1F17" w:rsidRPr="00FA1F1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0A58F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FA1F17" w:rsidRPr="00643C87" w:rsidRDefault="00FA1F17" w:rsidP="00FA1F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A1F17" w:rsidRPr="00643C87" w:rsidRDefault="009A25B1" w:rsidP="00FA1F1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430A78" w:rsidRDefault="00430A78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1328FB" w:rsidRPr="003E0A9E" w:rsidTr="002D33A8">
        <w:trPr>
          <w:trHeight w:hRule="exact" w:val="374"/>
        </w:trPr>
        <w:tc>
          <w:tcPr>
            <w:tcW w:w="4338" w:type="dxa"/>
          </w:tcPr>
          <w:p w:rsidR="001328FB" w:rsidRPr="003E0A9E" w:rsidRDefault="001328FB" w:rsidP="0013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1328FB" w:rsidRPr="003E0A9E" w:rsidRDefault="001328FB" w:rsidP="001328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1328FB" w:rsidRPr="003E0A9E" w:rsidRDefault="001328FB" w:rsidP="001328F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1328FB" w:rsidRPr="003E0A9E" w:rsidRDefault="001328FB" w:rsidP="001328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328FB" w:rsidRPr="003E0A9E" w:rsidRDefault="001328FB" w:rsidP="001328F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328FB" w:rsidRPr="003E0A9E" w:rsidRDefault="001328FB" w:rsidP="001328F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328FB" w:rsidRPr="003E0A9E" w:rsidRDefault="001328FB" w:rsidP="001328F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328FB" w:rsidRPr="003E0A9E" w:rsidRDefault="001328FB" w:rsidP="001328F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2950" w:rsidRPr="003E0A9E" w:rsidTr="00D93249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A25B1">
              <w:rPr>
                <w:rFonts w:asciiTheme="majorBidi" w:hAnsiTheme="majorBidi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70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950" w:rsidRPr="003E0A9E" w:rsidTr="00D93249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A25B1">
              <w:rPr>
                <w:rFonts w:asciiTheme="majorBidi" w:hAnsi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950" w:rsidRPr="003E0A9E" w:rsidTr="00D93249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A25B1">
              <w:rPr>
                <w:rFonts w:asciiTheme="majorBidi" w:hAnsiTheme="majorBidi"/>
                <w:sz w:val="30"/>
                <w:szCs w:val="30"/>
                <w:lang w:val="en-US" w:bidi="th-TH"/>
              </w:rPr>
              <w:t>4,500</w:t>
            </w:r>
          </w:p>
        </w:tc>
        <w:tc>
          <w:tcPr>
            <w:tcW w:w="270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950" w:rsidRPr="003E0A9E" w:rsidTr="00D93249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A25B1">
              <w:rPr>
                <w:rFonts w:asciiTheme="majorBidi" w:hAnsi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5E7" w:rsidRPr="003E0A9E" w:rsidTr="00D93249">
        <w:trPr>
          <w:trHeight w:hRule="exact" w:val="374"/>
        </w:trPr>
        <w:tc>
          <w:tcPr>
            <w:tcW w:w="4338" w:type="dxa"/>
          </w:tcPr>
          <w:p w:rsidR="003115E7" w:rsidRPr="003E0A9E" w:rsidRDefault="003115E7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062" w:type="dxa"/>
          </w:tcPr>
          <w:p w:rsidR="003115E7" w:rsidRPr="009A25B1" w:rsidRDefault="006E7B51" w:rsidP="00823C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="003115E7" w:rsidRPr="00823C2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43" w:type="dxa"/>
          </w:tcPr>
          <w:p w:rsidR="003115E7" w:rsidRPr="009A25B1" w:rsidRDefault="003115E7" w:rsidP="000D29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3115E7" w:rsidRPr="00B16B67" w:rsidRDefault="003115E7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15E7" w:rsidRPr="00B16B67" w:rsidRDefault="003115E7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15E7" w:rsidRPr="00B16B67" w:rsidRDefault="003115E7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15E7" w:rsidRPr="00B16B67" w:rsidRDefault="003115E7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115E7" w:rsidRPr="00B16B67" w:rsidRDefault="003115E7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950" w:rsidRPr="003E0A9E" w:rsidTr="00D93249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A25B1">
              <w:rPr>
                <w:rFonts w:asciiTheme="majorBidi" w:hAnsiTheme="majorBidi"/>
                <w:sz w:val="30"/>
                <w:szCs w:val="30"/>
                <w:lang w:val="en-US" w:bidi="th-TH"/>
              </w:rPr>
              <w:t>1,674</w:t>
            </w:r>
          </w:p>
        </w:tc>
        <w:tc>
          <w:tcPr>
            <w:tcW w:w="270" w:type="dxa"/>
          </w:tcPr>
          <w:p w:rsidR="000D2950" w:rsidRPr="009A25B1" w:rsidRDefault="000D2950" w:rsidP="009A25B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D2950" w:rsidRPr="00B16B67" w:rsidRDefault="000D2950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950" w:rsidRPr="003E0A9E" w:rsidTr="003E0A9E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2950" w:rsidRPr="003E0A9E" w:rsidTr="003E0A9E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D2950" w:rsidRPr="003E0A9E" w:rsidTr="003E0A9E">
        <w:trPr>
          <w:trHeight w:hRule="exact" w:val="374"/>
        </w:trPr>
        <w:tc>
          <w:tcPr>
            <w:tcW w:w="4338" w:type="dxa"/>
          </w:tcPr>
          <w:p w:rsidR="000D2950" w:rsidRPr="003E0A9E" w:rsidRDefault="000D2950" w:rsidP="000D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D2950" w:rsidRPr="003E0A9E" w:rsidRDefault="000D2950" w:rsidP="000D295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  <w:vAlign w:val="bottom"/>
          </w:tcPr>
          <w:p w:rsidR="00A0501B" w:rsidRDefault="00FA1F17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21,56</w:t>
            </w:r>
            <w:r w:rsidR="00A47070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17</w:t>
            </w:r>
            <w:r w:rsidRPr="000116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04EE3">
              <w:rPr>
                <w:rFonts w:asciiTheme="majorBidi" w:hAnsiTheme="majorBidi"/>
                <w:sz w:val="30"/>
                <w:szCs w:val="30"/>
                <w:lang w:val="en-US" w:bidi="th-TH"/>
              </w:rPr>
              <w:t>99</w:t>
            </w:r>
            <w:r w:rsidRPr="0001161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501B" w:rsidRPr="003E0A9E" w:rsidRDefault="00FA1F17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3,393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</w:t>
            </w:r>
            <w:r w:rsidRPr="000116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04EE3">
              <w:rPr>
                <w:rFonts w:asciiTheme="majorBidi" w:hAnsiTheme="majorBidi"/>
                <w:sz w:val="30"/>
                <w:szCs w:val="30"/>
                <w:lang w:val="en-US" w:bidi="th-TH"/>
              </w:rPr>
              <w:t>558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vAlign w:val="bottom"/>
          </w:tcPr>
          <w:p w:rsidR="00A0501B" w:rsidRDefault="00FA1F17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Tahoma" w:hAnsi="Tahoma" w:cs="Tahoma"/>
                <w:color w:val="000000"/>
                <w:szCs w:val="22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1,390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1,393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501B" w:rsidRPr="003E0A9E" w:rsidRDefault="00FA1F17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A470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340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vAlign w:val="bottom"/>
          </w:tcPr>
          <w:p w:rsidR="00A0501B" w:rsidRDefault="00FA1F17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0501B" w:rsidRDefault="00FA1F17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22,96</w:t>
            </w:r>
            <w:r w:rsidR="00A470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9A25B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0116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A25B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FA1F17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3,78</w:t>
            </w:r>
            <w:r w:rsidR="00A470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0116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A25B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</w:tr>
      <w:tr w:rsidR="00A0501B" w:rsidRPr="003E0A9E" w:rsidTr="002D33A8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BF461A" w:rsidRPr="003E0A9E" w:rsidRDefault="00BF461A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4B6EC1" w:rsidRPr="003E0A9E" w:rsidRDefault="004B6EC1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CC565E" w:rsidRPr="003E0A9E" w:rsidTr="00CC565E">
        <w:trPr>
          <w:trHeight w:hRule="exact" w:val="374"/>
          <w:tblHeader/>
        </w:trPr>
        <w:tc>
          <w:tcPr>
            <w:tcW w:w="4338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65E" w:rsidRPr="003E0A9E" w:rsidTr="00CC565E">
        <w:trPr>
          <w:trHeight w:hRule="exact" w:val="374"/>
          <w:tblHeader/>
        </w:trPr>
        <w:tc>
          <w:tcPr>
            <w:tcW w:w="4338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E0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E0A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C565E" w:rsidRPr="003E0A9E" w:rsidTr="00CC565E">
        <w:trPr>
          <w:trHeight w:hRule="exact" w:val="374"/>
          <w:tblHeader/>
        </w:trPr>
        <w:tc>
          <w:tcPr>
            <w:tcW w:w="4338" w:type="dxa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:rsidR="00CC565E" w:rsidRPr="003E0A9E" w:rsidRDefault="00CC565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CC565E" w:rsidRPr="003E0A9E" w:rsidRDefault="00CC565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C565E" w:rsidRPr="003E0A9E" w:rsidRDefault="00CC565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CC565E" w:rsidRPr="003E0A9E" w:rsidRDefault="00CC565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565E" w:rsidRPr="003E0A9E" w:rsidRDefault="00CC565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C565E" w:rsidRPr="003E0A9E" w:rsidRDefault="00CC565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15,829</w:t>
            </w: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36,4</w:t>
            </w:r>
            <w:r w:rsidR="00B2324C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25,125</w:t>
            </w: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23,273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10,050</w:t>
            </w: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9,950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43,163</w:t>
            </w: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33,011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6,227</w:t>
            </w: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5,992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62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B16B67" w:rsidRDefault="00CC565E" w:rsidP="00B16B67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160,754</w:t>
            </w: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45,787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42415F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CC565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62" w:type="dxa"/>
            <w:shd w:val="clear" w:color="auto" w:fill="auto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42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CC565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194,797</w:t>
            </w:r>
          </w:p>
        </w:tc>
        <w:tc>
          <w:tcPr>
            <w:tcW w:w="243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176,571</w:t>
            </w:r>
          </w:p>
        </w:tc>
        <w:tc>
          <w:tcPr>
            <w:tcW w:w="27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154,684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42415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137,392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:rsidR="00CC565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4,891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643C87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643C87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CC565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7,489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1,611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643C87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643C87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:rsidR="00CC565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:rsidR="00CC565E" w:rsidRPr="00643C87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643C87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:rsidR="00CC565E" w:rsidRPr="00690BC3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153,04</w:t>
            </w:r>
            <w:r w:rsidR="00A7219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1328FB" w:rsidRDefault="00CC565E" w:rsidP="000413D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65F">
              <w:rPr>
                <w:rFonts w:ascii="Angsana New" w:hAnsi="Angsana New"/>
                <w:sz w:val="30"/>
                <w:szCs w:val="30"/>
                <w:lang w:val="en-US" w:bidi="th-TH"/>
              </w:rPr>
              <w:t>205,138</w:t>
            </w:r>
          </w:p>
        </w:tc>
        <w:tc>
          <w:tcPr>
            <w:tcW w:w="270" w:type="dxa"/>
          </w:tcPr>
          <w:p w:rsidR="00CC565E" w:rsidRPr="00643C87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643C87" w:rsidRDefault="00CC565E" w:rsidP="000413D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</w:pPr>
            <w:r w:rsidRPr="00FA1F17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,04</w:t>
            </w:r>
            <w:r w:rsidR="006E7B5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:rsidR="00CC565E" w:rsidRPr="00643C87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4F5706" w:rsidRDefault="00CC565E" w:rsidP="000413D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5706">
              <w:rPr>
                <w:rFonts w:ascii="Angsana New" w:hAnsi="Angsana New"/>
                <w:sz w:val="30"/>
                <w:szCs w:val="30"/>
                <w:lang w:val="en-US" w:bidi="th-TH"/>
              </w:rPr>
              <w:t>205,138</w:t>
            </w:r>
          </w:p>
        </w:tc>
      </w:tr>
      <w:tr w:rsidR="00CC565E" w:rsidRPr="003E0A9E" w:rsidTr="00CC565E">
        <w:trPr>
          <w:trHeight w:hRule="exact" w:val="245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CC565E" w:rsidRPr="00B16B67" w:rsidRDefault="00CC565E" w:rsidP="00B16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B6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:rsidR="00CC565E" w:rsidRPr="00B16B67" w:rsidRDefault="00CC565E" w:rsidP="00B16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B67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1,879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:rsidR="00CC565E" w:rsidRPr="00B16B67" w:rsidRDefault="00CC565E" w:rsidP="00B16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B67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1,180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CC565E" w:rsidRPr="00B16B67" w:rsidRDefault="00CC565E" w:rsidP="00B16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B6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B6E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16B67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484F04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CC565E" w:rsidRPr="00B16B67" w:rsidRDefault="00CC565E" w:rsidP="00B16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B67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43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70" w:type="dxa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565E" w:rsidRPr="003E0A9E" w:rsidTr="00CC565E">
        <w:trPr>
          <w:trHeight w:hRule="exact" w:val="374"/>
        </w:trPr>
        <w:tc>
          <w:tcPr>
            <w:tcW w:w="4338" w:type="dxa"/>
          </w:tcPr>
          <w:p w:rsidR="00CC565E" w:rsidRPr="003E0A9E" w:rsidRDefault="00CC565E" w:rsidP="0004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:rsidR="00CC565E" w:rsidRPr="003E0A9E" w:rsidRDefault="00CC565E" w:rsidP="00312CB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74"/>
              <w:jc w:val="right"/>
              <w:rPr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6,804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3" w:type="dxa"/>
          </w:tcPr>
          <w:p w:rsidR="00CC565E" w:rsidRPr="00F35ABF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CC565E" w:rsidRPr="005F76DF" w:rsidRDefault="00CC565E" w:rsidP="00312CB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CC565E" w:rsidRPr="00046510" w:rsidRDefault="00CC565E" w:rsidP="000413DE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65E" w:rsidRPr="003E0A9E" w:rsidRDefault="00CC565E" w:rsidP="00312CB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74"/>
              <w:jc w:val="right"/>
              <w:rPr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6E7B5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CC565E" w:rsidRPr="003E0A9E" w:rsidRDefault="00CC565E" w:rsidP="00041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C565E" w:rsidRPr="003E0A9E" w:rsidRDefault="00CC565E" w:rsidP="00312CB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74"/>
              <w:jc w:val="right"/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(434)</w:t>
            </w:r>
          </w:p>
        </w:tc>
      </w:tr>
    </w:tbl>
    <w:p w:rsidR="00F74D20" w:rsidRPr="003E0A9E" w:rsidRDefault="00F74D20" w:rsidP="003E0A9E">
      <w:pPr>
        <w:rPr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F74D20" w:rsidRPr="003E0A9E" w:rsidTr="00DD4E8C">
        <w:trPr>
          <w:trHeight w:hRule="exact" w:val="374"/>
        </w:trPr>
        <w:tc>
          <w:tcPr>
            <w:tcW w:w="4338" w:type="dxa"/>
          </w:tcPr>
          <w:p w:rsidR="00F74D20" w:rsidRPr="003E0A9E" w:rsidRDefault="00F74D2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A0501B" w:rsidRDefault="00A0501B" w:rsidP="00A0501B">
            <w:pPr>
              <w:tabs>
                <w:tab w:val="clear" w:pos="454"/>
                <w:tab w:val="clear" w:pos="680"/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10,997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tabs>
                <w:tab w:val="clear" w:pos="454"/>
                <w:tab w:val="clear" w:pos="680"/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3BF0" w:rsidRPr="003E0A9E" w:rsidTr="00D93249">
        <w:trPr>
          <w:trHeight w:hRule="exact" w:val="374"/>
        </w:trPr>
        <w:tc>
          <w:tcPr>
            <w:tcW w:w="4338" w:type="dxa"/>
          </w:tcPr>
          <w:p w:rsidR="007B3BF0" w:rsidRPr="003E0A9E" w:rsidRDefault="007B3BF0" w:rsidP="007B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7B3BF0" w:rsidRDefault="007B3BF0" w:rsidP="007B3BF0">
            <w:pPr>
              <w:tabs>
                <w:tab w:val="clear" w:pos="454"/>
                <w:tab w:val="clear" w:pos="680"/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1,574</w:t>
            </w:r>
          </w:p>
        </w:tc>
        <w:tc>
          <w:tcPr>
            <w:tcW w:w="243" w:type="dxa"/>
          </w:tcPr>
          <w:p w:rsidR="007B3BF0" w:rsidRPr="003E0A9E" w:rsidRDefault="007B3BF0" w:rsidP="007B3BF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7B3BF0" w:rsidRPr="003E0A9E" w:rsidRDefault="007B3BF0" w:rsidP="007B3BF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:rsidR="007B3BF0" w:rsidRPr="003E0A9E" w:rsidRDefault="007B3BF0" w:rsidP="007B3BF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B3BF0" w:rsidRPr="003E0A9E" w:rsidRDefault="007B3BF0" w:rsidP="007B3BF0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3BF0" w:rsidRPr="003E0A9E" w:rsidRDefault="007B3BF0" w:rsidP="007B3BF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7B3BF0" w:rsidRPr="003E0A9E" w:rsidRDefault="007B3BF0" w:rsidP="007B3BF0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D93249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:rsidR="00A0501B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13,500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:rsidR="00A0501B" w:rsidRDefault="00A0501B" w:rsidP="00A0501B">
            <w:pPr>
              <w:tabs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  <w:r w:rsidR="002328E1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62" w:type="dxa"/>
          </w:tcPr>
          <w:p w:rsidR="00A0501B" w:rsidRDefault="002328E1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E7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E7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29,920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D93249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:rsidR="00A0501B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:rsidR="00A0501B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2,625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DD4E8C">
        <w:trPr>
          <w:trHeight w:hRule="exact" w:val="374"/>
        </w:trPr>
        <w:tc>
          <w:tcPr>
            <w:tcW w:w="4338" w:type="dxa"/>
          </w:tcPr>
          <w:p w:rsidR="00A0501B" w:rsidRPr="00404EE3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62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501B" w:rsidRPr="003E0A9E" w:rsidTr="008D7579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501B" w:rsidRPr="003E0A9E" w:rsidTr="008D7579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501B" w:rsidRPr="003E0A9E" w:rsidTr="000B5445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72,559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</w:t>
            </w:r>
            <w:r w:rsidR="00404EE3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Pr="0001161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404EE3">
              <w:rPr>
                <w:rFonts w:asciiTheme="majorBidi" w:hAnsi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12,509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</w:t>
            </w:r>
            <w:r w:rsidR="00404EE3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Pr="000116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04EE3">
              <w:rPr>
                <w:rFonts w:asciiTheme="majorBidi" w:hAnsiTheme="majorBidi"/>
                <w:sz w:val="30"/>
                <w:szCs w:val="30"/>
                <w:lang w:val="en-US" w:bidi="th-TH"/>
              </w:rPr>
              <w:t>573</w:t>
            </w:r>
          </w:p>
        </w:tc>
      </w:tr>
      <w:tr w:rsidR="00A0501B" w:rsidRPr="003E0A9E" w:rsidTr="00144803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4,155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4,044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1,022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1,041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A0501B" w:rsidRPr="003E0A9E" w:rsidTr="00AF024E">
        <w:trPr>
          <w:trHeight w:hRule="exact" w:val="374"/>
        </w:trPr>
        <w:tc>
          <w:tcPr>
            <w:tcW w:w="4338" w:type="dxa"/>
          </w:tcPr>
          <w:p w:rsidR="00A0501B" w:rsidRPr="003E0A9E" w:rsidRDefault="00A0501B" w:rsidP="00A0501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76,734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="00B16B6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0116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16B6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13,53</w:t>
            </w:r>
            <w:r w:rsidR="007D11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161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B16B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7,61</w:t>
            </w:r>
            <w:r w:rsidR="007D11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:rsidR="008E05AE" w:rsidRDefault="008E05AE" w:rsidP="00163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B14FA" w:rsidRDefault="00AB14FA" w:rsidP="00163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630B4" w:rsidRPr="003E0A9E" w:rsidRDefault="001630B4" w:rsidP="00163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E0A9E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Pr="003E0A9E">
        <w:rPr>
          <w:rFonts w:ascii="Angsana New" w:hAnsi="Angsana New"/>
          <w:bCs/>
          <w:sz w:val="30"/>
          <w:szCs w:val="30"/>
        </w:rPr>
        <w:t>30</w:t>
      </w:r>
      <w:r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กันยา</w:t>
      </w:r>
      <w:r w:rsidRPr="003E0A9E">
        <w:rPr>
          <w:rFonts w:ascii="Angsana New" w:hAnsi="Angsana New" w:hint="cs"/>
          <w:b/>
          <w:sz w:val="30"/>
          <w:szCs w:val="30"/>
          <w:cs/>
        </w:rPr>
        <w:t>ยน</w:t>
      </w:r>
      <w:r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Pr="003E0A9E">
        <w:rPr>
          <w:rFonts w:ascii="Angsana New" w:hAnsi="Angsana New"/>
          <w:sz w:val="30"/>
          <w:szCs w:val="30"/>
        </w:rPr>
        <w:t xml:space="preserve">2562 </w:t>
      </w:r>
      <w:r w:rsidRPr="003E0A9E">
        <w:rPr>
          <w:rFonts w:ascii="Angsana New" w:hAnsi="Angsana New"/>
          <w:sz w:val="30"/>
          <w:szCs w:val="30"/>
          <w:cs/>
        </w:rPr>
        <w:t xml:space="preserve">และ </w:t>
      </w:r>
      <w:r w:rsidRPr="003E0A9E">
        <w:rPr>
          <w:rFonts w:ascii="Angsana New" w:hAnsi="Angsana New"/>
          <w:sz w:val="30"/>
          <w:szCs w:val="30"/>
        </w:rPr>
        <w:t>31</w:t>
      </w:r>
      <w:r w:rsidRPr="003E0A9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E0A9E">
        <w:rPr>
          <w:rFonts w:ascii="Angsana New" w:hAnsi="Angsana New"/>
          <w:sz w:val="30"/>
          <w:szCs w:val="30"/>
        </w:rPr>
        <w:t>2561</w:t>
      </w:r>
      <w:r w:rsidRPr="003E0A9E">
        <w:rPr>
          <w:rFonts w:ascii="Angsana New" w:hAnsi="Angsana New" w:hint="cs"/>
          <w:sz w:val="30"/>
          <w:szCs w:val="30"/>
          <w:cs/>
        </w:rPr>
        <w:t xml:space="preserve"> </w:t>
      </w:r>
      <w:r w:rsidRPr="003E0A9E">
        <w:rPr>
          <w:rFonts w:ascii="Angsana New" w:hAnsi="Angsana New"/>
          <w:sz w:val="30"/>
          <w:szCs w:val="30"/>
          <w:cs/>
        </w:rPr>
        <w:t>มีดังนี้</w:t>
      </w:r>
    </w:p>
    <w:p w:rsidR="003F7D59" w:rsidRPr="003E0A9E" w:rsidRDefault="003F7D59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3F7D59" w:rsidRPr="003E0A9E" w:rsidTr="00926980">
        <w:trPr>
          <w:trHeight w:val="403"/>
          <w:tblHeader/>
        </w:trPr>
        <w:tc>
          <w:tcPr>
            <w:tcW w:w="4320" w:type="dxa"/>
          </w:tcPr>
          <w:p w:rsidR="003F7D59" w:rsidRPr="003E0A9E" w:rsidRDefault="00843BA2" w:rsidP="003E0A9E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="000A0721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การค้า</w:t>
            </w:r>
            <w:r w:rsidR="002363E3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F67B2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2363E3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3F7D59" w:rsidRPr="003E0A9E" w:rsidRDefault="003F7D59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3E0A9E" w:rsidRDefault="003F7D59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3F7D59" w:rsidRPr="003E0A9E" w:rsidRDefault="003F7D59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3E0A9E" w:rsidTr="00926980">
        <w:trPr>
          <w:trHeight w:val="403"/>
          <w:tblHeader/>
        </w:trPr>
        <w:tc>
          <w:tcPr>
            <w:tcW w:w="4320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35910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216BAF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035910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3E0A9E" w:rsidRDefault="0003591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3E0A9E" w:rsidTr="00926980">
        <w:trPr>
          <w:trHeight w:val="403"/>
          <w:tblHeader/>
        </w:trPr>
        <w:tc>
          <w:tcPr>
            <w:tcW w:w="4320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3E0A9E" w:rsidTr="00926980">
        <w:trPr>
          <w:trHeight w:val="403"/>
        </w:trPr>
        <w:tc>
          <w:tcPr>
            <w:tcW w:w="4320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01B" w:rsidRPr="003E0A9E" w:rsidTr="00AF024E">
        <w:trPr>
          <w:trHeight w:val="371"/>
        </w:trPr>
        <w:tc>
          <w:tcPr>
            <w:tcW w:w="4320" w:type="dxa"/>
          </w:tcPr>
          <w:p w:rsidR="00A0501B" w:rsidRPr="003E0A9E" w:rsidRDefault="00A0501B" w:rsidP="00A0501B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0501B" w:rsidRPr="001C29BD" w:rsidRDefault="00A0501B" w:rsidP="001C29BD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C29B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</w:t>
            </w:r>
            <w:r w:rsidR="00FA1F1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A0501B" w:rsidRPr="003E0A9E" w:rsidTr="00AF024E">
        <w:trPr>
          <w:trHeight w:val="371"/>
        </w:trPr>
        <w:tc>
          <w:tcPr>
            <w:tcW w:w="4320" w:type="dxa"/>
          </w:tcPr>
          <w:p w:rsidR="00A0501B" w:rsidRPr="003E0A9E" w:rsidRDefault="00A0501B" w:rsidP="00A0501B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34,079</w:t>
            </w:r>
          </w:p>
        </w:tc>
        <w:tc>
          <w:tcPr>
            <w:tcW w:w="236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</w:t>
            </w: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E0A9E">
              <w:rPr>
                <w:rFonts w:ascii="Angsana New" w:hAnsi="Angsana New"/>
                <w:sz w:val="30"/>
                <w:szCs w:val="30"/>
              </w:rPr>
              <w:t>,449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23,209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21,168</w:t>
            </w:r>
          </w:p>
        </w:tc>
      </w:tr>
      <w:tr w:rsidR="00A0501B" w:rsidRPr="003E0A9E" w:rsidTr="00AF024E">
        <w:trPr>
          <w:trHeight w:val="335"/>
        </w:trPr>
        <w:tc>
          <w:tcPr>
            <w:tcW w:w="4320" w:type="dxa"/>
          </w:tcPr>
          <w:p w:rsidR="00A0501B" w:rsidRPr="003E0A9E" w:rsidRDefault="00A0501B" w:rsidP="00A0501B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3,129</w:t>
            </w:r>
          </w:p>
        </w:tc>
        <w:tc>
          <w:tcPr>
            <w:tcW w:w="236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AF024E">
        <w:trPr>
          <w:trHeight w:val="335"/>
        </w:trPr>
        <w:tc>
          <w:tcPr>
            <w:tcW w:w="4320" w:type="dxa"/>
          </w:tcPr>
          <w:p w:rsidR="00A0501B" w:rsidRPr="003E0A9E" w:rsidRDefault="00A0501B" w:rsidP="00A0501B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501B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3,42</w:t>
            </w:r>
            <w:r w:rsidR="001C29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01B" w:rsidRPr="003E0A9E" w:rsidTr="00AF024E">
        <w:trPr>
          <w:trHeight w:val="403"/>
        </w:trPr>
        <w:tc>
          <w:tcPr>
            <w:tcW w:w="4320" w:type="dxa"/>
          </w:tcPr>
          <w:p w:rsidR="00A0501B" w:rsidRPr="003E0A9E" w:rsidRDefault="00A0501B" w:rsidP="00A0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0501B" w:rsidRDefault="001C29BD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40,635</w:t>
            </w:r>
          </w:p>
        </w:tc>
        <w:tc>
          <w:tcPr>
            <w:tcW w:w="236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</w:t>
            </w:r>
            <w:r w:rsidR="00FA1F17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0501B" w:rsidRPr="003E0A9E" w:rsidRDefault="00A0501B" w:rsidP="00A0501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22,167</w:t>
            </w:r>
          </w:p>
        </w:tc>
      </w:tr>
    </w:tbl>
    <w:p w:rsidR="00A97558" w:rsidRPr="003E0A9E" w:rsidRDefault="00DC0C5E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E0A9E">
        <w:rPr>
          <w:rFonts w:ascii="Angsana New" w:hAnsi="Angsana New"/>
          <w:sz w:val="32"/>
          <w:szCs w:val="32"/>
        </w:rPr>
        <w:tab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144FAB" w:rsidRPr="003E0A9E" w:rsidTr="00344656">
        <w:trPr>
          <w:trHeight w:val="403"/>
          <w:tblHeader/>
        </w:trPr>
        <w:tc>
          <w:tcPr>
            <w:tcW w:w="4320" w:type="dxa"/>
          </w:tcPr>
          <w:p w:rsidR="00144FAB" w:rsidRPr="003E0A9E" w:rsidRDefault="00144FAB" w:rsidP="003E0A9E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3E0A9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D07486" w:rsidRPr="003E0A9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8F67B2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D07486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FAB" w:rsidRPr="003F5CB4" w:rsidTr="00344656">
        <w:trPr>
          <w:trHeight w:val="403"/>
          <w:tblHeader/>
        </w:trPr>
        <w:tc>
          <w:tcPr>
            <w:tcW w:w="4320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3E0A9E" w:rsidRDefault="0003591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3E0A9E" w:rsidRDefault="0003591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44FAB" w:rsidRPr="003F5CB4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4FAB" w:rsidRPr="003F5CB4" w:rsidTr="00344656">
        <w:trPr>
          <w:trHeight w:val="403"/>
          <w:tblHeader/>
        </w:trPr>
        <w:tc>
          <w:tcPr>
            <w:tcW w:w="432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4FAB" w:rsidRPr="003F5CB4" w:rsidTr="00344656">
        <w:trPr>
          <w:trHeight w:val="403"/>
        </w:trPr>
        <w:tc>
          <w:tcPr>
            <w:tcW w:w="432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F45" w:rsidRPr="003F5CB4" w:rsidTr="00E33F45">
        <w:trPr>
          <w:trHeight w:val="371"/>
        </w:trPr>
        <w:tc>
          <w:tcPr>
            <w:tcW w:w="4320" w:type="dxa"/>
          </w:tcPr>
          <w:p w:rsidR="00E33F45" w:rsidRPr="003F5CB4" w:rsidRDefault="00E33F45" w:rsidP="00E33F4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33F45" w:rsidRPr="003E0A9E" w:rsidRDefault="00E33F45" w:rsidP="00E33F4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33F45" w:rsidRPr="006401FD" w:rsidRDefault="00E33F45" w:rsidP="00E33F4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1F17">
              <w:rPr>
                <w:rFonts w:ascii="Angsana New" w:hAnsi="Angsana New"/>
                <w:sz w:val="30"/>
                <w:szCs w:val="30"/>
                <w:lang w:val="en-US" w:bidi="th-TH"/>
              </w:rPr>
              <w:t>8,575</w:t>
            </w:r>
          </w:p>
        </w:tc>
        <w:tc>
          <w:tcPr>
            <w:tcW w:w="243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,584</w:t>
            </w:r>
          </w:p>
        </w:tc>
      </w:tr>
      <w:tr w:rsidR="00E33F45" w:rsidRPr="003F5CB4" w:rsidTr="00A36E36">
        <w:trPr>
          <w:trHeight w:val="371"/>
        </w:trPr>
        <w:tc>
          <w:tcPr>
            <w:tcW w:w="4320" w:type="dxa"/>
          </w:tcPr>
          <w:p w:rsidR="00E33F45" w:rsidRPr="003F5CB4" w:rsidRDefault="00E33F45" w:rsidP="00E33F4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:rsidR="00E33F45" w:rsidRPr="00E33F45" w:rsidRDefault="00CC565E" w:rsidP="00BF088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7,693</w:t>
            </w:r>
          </w:p>
        </w:tc>
        <w:tc>
          <w:tcPr>
            <w:tcW w:w="236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559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33F45" w:rsidRPr="003E0A9E" w:rsidRDefault="00E33F45" w:rsidP="00E33F4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3F45" w:rsidRPr="003F5CB4" w:rsidTr="00A36E36">
        <w:trPr>
          <w:trHeight w:val="403"/>
        </w:trPr>
        <w:tc>
          <w:tcPr>
            <w:tcW w:w="4320" w:type="dxa"/>
          </w:tcPr>
          <w:p w:rsidR="00E33F45" w:rsidRPr="003F5CB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3F45" w:rsidRPr="00BF0880" w:rsidRDefault="00CC565E" w:rsidP="00BF088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880">
              <w:rPr>
                <w:rFonts w:ascii="Angsana New" w:hAnsi="Angsana New"/>
                <w:b/>
                <w:bCs/>
                <w:sz w:val="30"/>
                <w:szCs w:val="30"/>
              </w:rPr>
              <w:t>7,693</w:t>
            </w:r>
          </w:p>
        </w:tc>
        <w:tc>
          <w:tcPr>
            <w:tcW w:w="236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33F45" w:rsidRPr="00106E60" w:rsidRDefault="00E33F45" w:rsidP="00106E6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6E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8,575</w:t>
            </w:r>
          </w:p>
        </w:tc>
        <w:tc>
          <w:tcPr>
            <w:tcW w:w="243" w:type="dxa"/>
          </w:tcPr>
          <w:p w:rsidR="00E33F45" w:rsidRPr="003F5CB4" w:rsidRDefault="00E33F45" w:rsidP="00106E60">
            <w:pPr>
              <w:pStyle w:val="acctfourfigures"/>
              <w:tabs>
                <w:tab w:val="clear" w:pos="765"/>
                <w:tab w:val="decimal" w:pos="509"/>
                <w:tab w:val="decimal" w:pos="882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,584</w:t>
            </w:r>
          </w:p>
        </w:tc>
      </w:tr>
    </w:tbl>
    <w:p w:rsidR="002F4EE8" w:rsidRPr="007906E3" w:rsidRDefault="002F4EE8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7906E3" w:rsidRPr="007906E3" w:rsidRDefault="007906E3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06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ิ</w:t>
      </w:r>
      <w:r w:rsidRPr="007906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>-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7906E3" w:rsidRPr="007906E3" w:rsidRDefault="007906E3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  <w:cs/>
        </w:rPr>
      </w:pPr>
    </w:p>
    <w:p w:rsidR="002F4EE8" w:rsidRPr="002F4EE8" w:rsidRDefault="002F4EE8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</w:t>
      </w:r>
      <w:r w:rsidR="004D00ED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แก่กิจการที่เกี่ยวข้องกันสำหรับงวด</w:t>
      </w:r>
      <w:r w:rsidR="00844447">
        <w:rPr>
          <w:rFonts w:ascii="Angsana New" w:hAnsi="Angsana New" w:hint="cs"/>
          <w:sz w:val="30"/>
          <w:szCs w:val="30"/>
          <w:cs/>
        </w:rPr>
        <w:t>เก้า</w:t>
      </w:r>
      <w:r w:rsidR="004D00E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844447">
        <w:rPr>
          <w:rFonts w:ascii="Angsana New" w:hAnsi="Angsana New" w:hint="cs"/>
          <w:sz w:val="30"/>
          <w:szCs w:val="30"/>
          <w:cs/>
        </w:rPr>
        <w:t>กันยา</w:t>
      </w:r>
      <w:r w:rsidR="004D00ED">
        <w:rPr>
          <w:rFonts w:ascii="Angsana New" w:hAnsi="Angsana New" w:hint="cs"/>
          <w:sz w:val="30"/>
          <w:szCs w:val="30"/>
          <w:cs/>
        </w:rPr>
        <w:t>ยน 2562 มีดังนี้</w:t>
      </w:r>
    </w:p>
    <w:p w:rsidR="002F4EE8" w:rsidRDefault="002F4EE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1078"/>
        <w:gridCol w:w="234"/>
        <w:gridCol w:w="1025"/>
        <w:gridCol w:w="236"/>
        <w:gridCol w:w="1038"/>
        <w:gridCol w:w="235"/>
        <w:gridCol w:w="935"/>
        <w:gridCol w:w="235"/>
        <w:gridCol w:w="934"/>
        <w:gridCol w:w="235"/>
        <w:gridCol w:w="1024"/>
      </w:tblGrid>
      <w:tr w:rsidR="002F4EE8" w:rsidRPr="00A60905" w:rsidTr="0042415F">
        <w:trPr>
          <w:tblHeader/>
        </w:trPr>
        <w:tc>
          <w:tcPr>
            <w:tcW w:w="2241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6" w:type="dxa"/>
            <w:gridSpan w:val="7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F7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F4EE8" w:rsidRPr="00A60905" w:rsidTr="0042415F">
        <w:trPr>
          <w:tblHeader/>
        </w:trPr>
        <w:tc>
          <w:tcPr>
            <w:tcW w:w="2241" w:type="dxa"/>
            <w:shd w:val="clear" w:color="auto" w:fill="auto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2F4EE8" w:rsidRPr="00A60905" w:rsidTr="0042415F">
        <w:trPr>
          <w:tblHeader/>
        </w:trPr>
        <w:tc>
          <w:tcPr>
            <w:tcW w:w="2241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6E3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F4EE8" w:rsidRPr="00A60905" w:rsidTr="0042415F">
        <w:trPr>
          <w:tblHeader/>
        </w:trPr>
        <w:tc>
          <w:tcPr>
            <w:tcW w:w="2241" w:type="dxa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6" w:type="dxa"/>
            <w:gridSpan w:val="7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F45" w:rsidRPr="00E33F45" w:rsidTr="0042415F">
        <w:tc>
          <w:tcPr>
            <w:tcW w:w="2241" w:type="dxa"/>
          </w:tcPr>
          <w:p w:rsidR="00E33F45" w:rsidRPr="006E77B5" w:rsidRDefault="00E33F45" w:rsidP="0000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78" w:type="dxa"/>
          </w:tcPr>
          <w:p w:rsidR="00E33F45" w:rsidRPr="00C2483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:rsidR="00E33F45" w:rsidRPr="00C2483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E33F45" w:rsidRPr="00C2483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129">
              <w:rPr>
                <w:rFonts w:ascii="Angsana New" w:hAnsi="Angsana New" w:hint="cs"/>
                <w:sz w:val="30"/>
                <w:szCs w:val="30"/>
                <w:cs/>
              </w:rPr>
              <w:t>5.50</w:t>
            </w:r>
          </w:p>
        </w:tc>
        <w:tc>
          <w:tcPr>
            <w:tcW w:w="236" w:type="dxa"/>
          </w:tcPr>
          <w:p w:rsidR="00E33F45" w:rsidRPr="006E77B5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:rsidR="00E33F45" w:rsidRPr="00C2483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E33F45" w:rsidRPr="00C2483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33F45" w:rsidRPr="00C24834" w:rsidRDefault="001E354F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36D9E">
              <w:rPr>
                <w:rFonts w:asciiTheme="majorBidi" w:hAnsiTheme="majorBidi" w:cstheme="majorBidi"/>
                <w:sz w:val="30"/>
                <w:szCs w:val="30"/>
              </w:rPr>
              <w:t>,209</w:t>
            </w:r>
          </w:p>
        </w:tc>
        <w:tc>
          <w:tcPr>
            <w:tcW w:w="235" w:type="dxa"/>
          </w:tcPr>
          <w:p w:rsidR="00E33F45" w:rsidRPr="00C2483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E33F45" w:rsidRPr="00C24834" w:rsidRDefault="0042415F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E33F45" w:rsidRPr="00C2483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E33F45" w:rsidRPr="006E77B5" w:rsidRDefault="00836D9E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15,209</w:t>
            </w:r>
          </w:p>
        </w:tc>
      </w:tr>
    </w:tbl>
    <w:p w:rsidR="002F4EE8" w:rsidRDefault="002F4EE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8E05AE" w:rsidRDefault="008E05AE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8E05AE" w:rsidRDefault="008E05AE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301FE4" w:rsidRPr="003F5CB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 w:rsidRPr="003F5CB4">
        <w:rPr>
          <w:rFonts w:ascii="Angsana New" w:hAnsi="Angsana New"/>
          <w:sz w:val="30"/>
          <w:szCs w:val="30"/>
        </w:rPr>
        <w:tab/>
      </w:r>
    </w:p>
    <w:p w:rsidR="00301FE4" w:rsidRPr="003F5CB4" w:rsidRDefault="00301FE4" w:rsidP="002B7D0A">
      <w:pPr>
        <w:spacing w:line="240" w:lineRule="auto"/>
        <w:rPr>
          <w:sz w:val="2"/>
          <w:szCs w:val="2"/>
        </w:rPr>
      </w:pPr>
    </w:p>
    <w:p w:rsidR="00301FE4" w:rsidRPr="003F5CB4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992"/>
        <w:gridCol w:w="284"/>
        <w:gridCol w:w="992"/>
        <w:gridCol w:w="283"/>
        <w:gridCol w:w="993"/>
        <w:gridCol w:w="283"/>
        <w:gridCol w:w="1073"/>
      </w:tblGrid>
      <w:tr w:rsidR="00E9296D" w:rsidRPr="003F5CB4" w:rsidTr="005A6C60">
        <w:tc>
          <w:tcPr>
            <w:tcW w:w="4370" w:type="dxa"/>
          </w:tcPr>
          <w:p w:rsidR="00E9296D" w:rsidRPr="003F5CB4" w:rsidRDefault="00E9296D" w:rsidP="00AC49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CB4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br w:type="page"/>
            </w: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A40457" w:rsidRPr="003F5CB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25C5B" w:rsidRPr="003F5CB4">
              <w:rPr>
                <w:rFonts w:ascii="Angsana New" w:hAnsi="Angsana New"/>
                <w:i/>
                <w:iCs/>
                <w:sz w:val="30"/>
                <w:szCs w:val="30"/>
              </w:rPr>
              <w:t>–</w:t>
            </w:r>
            <w:r w:rsidRPr="003F5CB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gridSpan w:val="3"/>
          </w:tcPr>
          <w:p w:rsidR="00E9296D" w:rsidRPr="003F5CB4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9296D" w:rsidRPr="003F5CB4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3"/>
          </w:tcPr>
          <w:p w:rsidR="00E9296D" w:rsidRPr="003F5CB4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3F5CB4" w:rsidTr="005A6C60">
        <w:tc>
          <w:tcPr>
            <w:tcW w:w="4370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E4988" w:rsidRPr="003F5CB4" w:rsidRDefault="00035910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F5CB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31</w:t>
            </w:r>
            <w:r w:rsidRPr="003F5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BE4988" w:rsidRPr="003F5CB4" w:rsidRDefault="00035910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F5CB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83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31</w:t>
            </w:r>
            <w:r w:rsidRPr="003F5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3F5CB4" w:rsidTr="005A6C60">
        <w:tc>
          <w:tcPr>
            <w:tcW w:w="4370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3F5CB4" w:rsidTr="005A6C60">
        <w:tc>
          <w:tcPr>
            <w:tcW w:w="4370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00" w:type="dxa"/>
            <w:gridSpan w:val="7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F45" w:rsidRPr="003F5CB4" w:rsidTr="00E33F45">
        <w:trPr>
          <w:trHeight w:val="375"/>
        </w:trPr>
        <w:tc>
          <w:tcPr>
            <w:tcW w:w="4370" w:type="dxa"/>
          </w:tcPr>
          <w:p w:rsidR="00E33F45" w:rsidRPr="003F5CB4" w:rsidRDefault="00E33F45" w:rsidP="00E33F4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E33F45" w:rsidRPr="003F5CB4" w:rsidRDefault="00E33F45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3F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33F45" w:rsidRPr="003F5CB4" w:rsidRDefault="00E33F45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E33F45" w:rsidRPr="003F5CB4" w:rsidRDefault="00E33F45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3F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</w:tcPr>
          <w:p w:rsidR="00E33F45" w:rsidRPr="0000032E" w:rsidRDefault="00E33F45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032E">
              <w:rPr>
                <w:rFonts w:ascii="Angsana New" w:hAnsi="Angsana New"/>
                <w:sz w:val="30"/>
                <w:szCs w:val="30"/>
                <w:lang w:bidi="th-TH"/>
              </w:rPr>
              <w:t>201</w:t>
            </w:r>
          </w:p>
        </w:tc>
      </w:tr>
      <w:tr w:rsidR="00E33F45" w:rsidRPr="003F5CB4" w:rsidTr="00E33F45">
        <w:trPr>
          <w:trHeight w:val="375"/>
        </w:trPr>
        <w:tc>
          <w:tcPr>
            <w:tcW w:w="4370" w:type="dxa"/>
          </w:tcPr>
          <w:p w:rsidR="00E33F45" w:rsidRPr="003F5CB4" w:rsidRDefault="00E33F45" w:rsidP="00E33F4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2" w:type="dxa"/>
          </w:tcPr>
          <w:p w:rsidR="00E33F45" w:rsidRPr="003F5CB4" w:rsidRDefault="00CC565E" w:rsidP="00E33F4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284" w:type="dxa"/>
          </w:tcPr>
          <w:p w:rsidR="00E33F45" w:rsidRPr="003F5CB4" w:rsidRDefault="00E33F45" w:rsidP="00E33F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E33F45" w:rsidRPr="00E33F45" w:rsidRDefault="00E33F45" w:rsidP="00E33F45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3F4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</w:tcPr>
          <w:p w:rsidR="00E33F45" w:rsidRPr="003E0A9E" w:rsidRDefault="00E33F45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3F45" w:rsidRPr="003F5CB4" w:rsidTr="00E33F45">
        <w:trPr>
          <w:trHeight w:val="406"/>
        </w:trPr>
        <w:tc>
          <w:tcPr>
            <w:tcW w:w="4370" w:type="dxa"/>
          </w:tcPr>
          <w:p w:rsidR="00E33F45" w:rsidRPr="003F5CB4" w:rsidRDefault="00E33F45" w:rsidP="00E33F4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3F45" w:rsidRPr="00E33F45" w:rsidRDefault="00E33F45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3F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33F45" w:rsidRPr="000B5445" w:rsidRDefault="00E33F45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E33F45" w:rsidRPr="000B5445" w:rsidRDefault="00E33F45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B5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3F45" w:rsidRPr="003F5CB4" w:rsidTr="005A6C60">
        <w:tc>
          <w:tcPr>
            <w:tcW w:w="4370" w:type="dxa"/>
          </w:tcPr>
          <w:p w:rsidR="00E33F45" w:rsidRPr="003F5CB4" w:rsidRDefault="00E33F45" w:rsidP="00E3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3F45" w:rsidRPr="003F5CB4" w:rsidRDefault="00CC565E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284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168</w:t>
            </w:r>
          </w:p>
        </w:tc>
        <w:tc>
          <w:tcPr>
            <w:tcW w:w="283" w:type="dxa"/>
          </w:tcPr>
          <w:p w:rsidR="00E33F45" w:rsidRPr="003F5CB4" w:rsidRDefault="00E33F45" w:rsidP="00E33F45">
            <w:pPr>
              <w:pStyle w:val="acctfourfigures"/>
              <w:tabs>
                <w:tab w:val="clear" w:pos="765"/>
                <w:tab w:val="decimal" w:pos="743"/>
                <w:tab w:val="decimal" w:pos="882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E33F45" w:rsidRPr="003F5CB4" w:rsidRDefault="00E33F45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201</w:t>
            </w:r>
          </w:p>
        </w:tc>
      </w:tr>
    </w:tbl>
    <w:p w:rsidR="00317EF6" w:rsidRPr="003F5CB4" w:rsidRDefault="00317EF6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9C43FD" w:rsidRPr="003F5CB4" w:rsidRDefault="009C43FD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AB165D" w:rsidRPr="00A36E36" w:rsidRDefault="00AB1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9"/>
        <w:gridCol w:w="1031"/>
        <w:gridCol w:w="252"/>
        <w:gridCol w:w="990"/>
        <w:gridCol w:w="288"/>
        <w:gridCol w:w="999"/>
        <w:gridCol w:w="270"/>
        <w:gridCol w:w="1089"/>
      </w:tblGrid>
      <w:tr w:rsidR="000957B8" w:rsidRPr="002B7E41" w:rsidTr="00FD5971">
        <w:tc>
          <w:tcPr>
            <w:tcW w:w="4369" w:type="dxa"/>
          </w:tcPr>
          <w:p w:rsidR="000957B8" w:rsidRPr="002B7E41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ค่าบริหารจัดการค้างจ่าย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6C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957B8" w:rsidRPr="002F1A74" w:rsidRDefault="000957B8" w:rsidP="000957B8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957B8" w:rsidRPr="002B7E41" w:rsidTr="00FD5971">
        <w:tc>
          <w:tcPr>
            <w:tcW w:w="4369" w:type="dxa"/>
          </w:tcPr>
          <w:p w:rsidR="000957B8" w:rsidRPr="002B7E41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:rsidR="000957B8" w:rsidRPr="009E2C78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C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0957B8" w:rsidRPr="009E2C78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957B8" w:rsidRPr="009E2C78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C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:rsidR="000957B8" w:rsidRPr="009E2C78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0957B8" w:rsidRPr="009E2C78" w:rsidRDefault="00CA661B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C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578</w:t>
            </w:r>
          </w:p>
        </w:tc>
        <w:tc>
          <w:tcPr>
            <w:tcW w:w="270" w:type="dxa"/>
          </w:tcPr>
          <w:p w:rsidR="000957B8" w:rsidRPr="009E2C78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0957B8" w:rsidRPr="009E2C78" w:rsidRDefault="000957B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E2C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578</w:t>
            </w:r>
          </w:p>
        </w:tc>
      </w:tr>
      <w:tr w:rsidR="00E25668" w:rsidRPr="002B7E41" w:rsidTr="00FD5971">
        <w:tc>
          <w:tcPr>
            <w:tcW w:w="4369" w:type="dxa"/>
          </w:tcPr>
          <w:p w:rsidR="00E25668" w:rsidRPr="002B7E41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25668" w:rsidRPr="002B7E41" w:rsidTr="0000032E">
        <w:tc>
          <w:tcPr>
            <w:tcW w:w="4369" w:type="dxa"/>
          </w:tcPr>
          <w:p w:rsidR="00E25668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25668" w:rsidRPr="002B7E41" w:rsidTr="0000032E">
        <w:tc>
          <w:tcPr>
            <w:tcW w:w="4369" w:type="dxa"/>
          </w:tcPr>
          <w:p w:rsidR="00E25668" w:rsidRPr="001A5C5E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1" w:type="dxa"/>
            <w:shd w:val="clear" w:color="auto" w:fill="auto"/>
          </w:tcPr>
          <w:p w:rsidR="00E25668" w:rsidRPr="0000032E" w:rsidRDefault="00AB0EDE" w:rsidP="00106E60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06E60">
              <w:rPr>
                <w:rFonts w:ascii="Angsana New" w:hAnsi="Angsana New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52" w:type="dxa"/>
            <w:shd w:val="clear" w:color="auto" w:fill="FFFFFF"/>
          </w:tcPr>
          <w:p w:rsidR="00E25668" w:rsidRPr="0000032E" w:rsidRDefault="00E25668" w:rsidP="0000032E">
            <w:pPr>
              <w:tabs>
                <w:tab w:val="clear" w:pos="454"/>
                <w:tab w:val="decimal" w:pos="717"/>
              </w:tabs>
              <w:ind w:left="-108" w:right="-36" w:hanging="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Pr="0000032E" w:rsidRDefault="00E2566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032E">
              <w:rPr>
                <w:rFonts w:ascii="Angsana New" w:hAnsi="Angsana New"/>
                <w:sz w:val="30"/>
                <w:szCs w:val="30"/>
                <w:lang w:bidi="th-TH"/>
              </w:rPr>
              <w:t>80</w:t>
            </w: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00032E">
            <w:pPr>
              <w:pStyle w:val="acctfourfigures"/>
              <w:tabs>
                <w:tab w:val="clear" w:pos="765"/>
                <w:tab w:val="decimal" w:pos="717"/>
                <w:tab w:val="decimal" w:pos="862"/>
              </w:tabs>
              <w:spacing w:line="240" w:lineRule="auto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00032E" w:rsidRDefault="00E2566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0032E">
              <w:rPr>
                <w:rFonts w:ascii="Angsana New" w:hAnsi="Angsana New"/>
                <w:sz w:val="30"/>
                <w:szCs w:val="30"/>
                <w:lang w:bidi="th-TH"/>
              </w:rPr>
              <w:t>38</w:t>
            </w: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Pr="0000032E" w:rsidRDefault="00E25668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003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5668" w:rsidRPr="002B7E41" w:rsidTr="0000032E">
        <w:tc>
          <w:tcPr>
            <w:tcW w:w="4369" w:type="dxa"/>
          </w:tcPr>
          <w:p w:rsidR="00E25668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E25668" w:rsidRPr="00716082" w:rsidRDefault="00E25668" w:rsidP="0009012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FFFFFF"/>
          </w:tcPr>
          <w:p w:rsidR="00E25668" w:rsidRPr="0009012D" w:rsidRDefault="00E25668" w:rsidP="0009012D">
            <w:pPr>
              <w:tabs>
                <w:tab w:val="clear" w:pos="454"/>
                <w:tab w:val="decimal" w:pos="351"/>
              </w:tabs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Pr="0000032E" w:rsidRDefault="00E25668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003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5668" w:rsidRPr="00E25668" w:rsidTr="0000032E">
        <w:tc>
          <w:tcPr>
            <w:tcW w:w="4369" w:type="dxa"/>
          </w:tcPr>
          <w:p w:rsidR="00E25668" w:rsidRPr="003F5CB4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23410208"/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5668" w:rsidRPr="003F5CB4" w:rsidRDefault="00AB0EDE" w:rsidP="00106E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52" w:type="dxa"/>
          </w:tcPr>
          <w:p w:rsidR="00E25668" w:rsidRPr="003F5CB4" w:rsidRDefault="00E25668" w:rsidP="00E256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25668" w:rsidRPr="003F5CB4" w:rsidRDefault="0009012D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003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125</w:t>
            </w:r>
          </w:p>
        </w:tc>
        <w:tc>
          <w:tcPr>
            <w:tcW w:w="288" w:type="dxa"/>
          </w:tcPr>
          <w:p w:rsidR="00E25668" w:rsidRPr="003F5CB4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E25668" w:rsidRPr="003F5CB4" w:rsidRDefault="00E2566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566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</w:t>
            </w:r>
          </w:p>
        </w:tc>
        <w:tc>
          <w:tcPr>
            <w:tcW w:w="270" w:type="dxa"/>
          </w:tcPr>
          <w:p w:rsidR="00E25668" w:rsidRPr="003F5CB4" w:rsidRDefault="00E25668" w:rsidP="00E25668">
            <w:pPr>
              <w:pStyle w:val="acctfourfigures"/>
              <w:tabs>
                <w:tab w:val="clear" w:pos="765"/>
                <w:tab w:val="decimal" w:pos="743"/>
                <w:tab w:val="decimal" w:pos="882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E25668" w:rsidRPr="00E25668" w:rsidRDefault="00E25668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56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bookmarkEnd w:id="2"/>
      <w:tr w:rsidR="00E25668" w:rsidRPr="002B7E41" w:rsidTr="0000032E">
        <w:tc>
          <w:tcPr>
            <w:tcW w:w="4369" w:type="dxa"/>
          </w:tcPr>
          <w:p w:rsidR="00E25668" w:rsidRPr="001A5C5E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012D" w:rsidRPr="002B7E41" w:rsidTr="000957B8">
        <w:trPr>
          <w:gridAfter w:val="7"/>
          <w:wAfter w:w="4919" w:type="dxa"/>
        </w:trPr>
        <w:tc>
          <w:tcPr>
            <w:tcW w:w="4369" w:type="dxa"/>
          </w:tcPr>
          <w:p w:rsidR="0009012D" w:rsidRPr="001A5C5E" w:rsidRDefault="0009012D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09012D" w:rsidRPr="002B7E41" w:rsidTr="0000032E">
        <w:tc>
          <w:tcPr>
            <w:tcW w:w="4369" w:type="dxa"/>
          </w:tcPr>
          <w:p w:rsidR="0009012D" w:rsidRPr="001A5C5E" w:rsidRDefault="0009012D" w:rsidP="0009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:rsidR="0009012D" w:rsidRPr="0009012D" w:rsidRDefault="0009012D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01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09012D" w:rsidRPr="0009012D" w:rsidRDefault="0009012D" w:rsidP="0009012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9012D" w:rsidRPr="0000032E" w:rsidRDefault="00AF59C0" w:rsidP="0000032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003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:rsidR="0009012D" w:rsidRPr="00AF59C0" w:rsidRDefault="0009012D" w:rsidP="00AF59C0">
            <w:pPr>
              <w:tabs>
                <w:tab w:val="clear" w:pos="454"/>
                <w:tab w:val="decimal" w:pos="351"/>
              </w:tabs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09012D" w:rsidRPr="003F5CB4" w:rsidRDefault="0009012D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0" w:type="dxa"/>
          </w:tcPr>
          <w:p w:rsidR="0009012D" w:rsidRPr="003F5CB4" w:rsidRDefault="0009012D" w:rsidP="0009012D">
            <w:pPr>
              <w:pStyle w:val="acctfourfigures"/>
              <w:tabs>
                <w:tab w:val="clear" w:pos="765"/>
                <w:tab w:val="decimal" w:pos="743"/>
                <w:tab w:val="decimal" w:pos="882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09012D" w:rsidRPr="0009012D" w:rsidRDefault="0009012D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01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</w:t>
            </w:r>
          </w:p>
        </w:tc>
      </w:tr>
      <w:tr w:rsidR="00E25668" w:rsidRPr="002B7E41" w:rsidTr="0000032E">
        <w:tc>
          <w:tcPr>
            <w:tcW w:w="4369" w:type="dxa"/>
          </w:tcPr>
          <w:p w:rsidR="00E25668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25668" w:rsidRPr="002B7E41" w:rsidTr="0000032E">
        <w:tc>
          <w:tcPr>
            <w:tcW w:w="4369" w:type="dxa"/>
          </w:tcPr>
          <w:p w:rsidR="00E25668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25668" w:rsidRPr="002B7E41" w:rsidTr="0000032E">
        <w:tc>
          <w:tcPr>
            <w:tcW w:w="4369" w:type="dxa"/>
          </w:tcPr>
          <w:p w:rsidR="00E25668" w:rsidRPr="001A5C5E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1" w:type="dxa"/>
            <w:shd w:val="clear" w:color="auto" w:fill="auto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Pr="0000032E" w:rsidRDefault="00E2566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0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</w:t>
            </w:r>
          </w:p>
        </w:tc>
      </w:tr>
      <w:tr w:rsidR="00E25668" w:rsidRPr="002B7E41" w:rsidTr="0000032E">
        <w:tc>
          <w:tcPr>
            <w:tcW w:w="4369" w:type="dxa"/>
          </w:tcPr>
          <w:p w:rsidR="00E25668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Pr="0000032E" w:rsidRDefault="00E25668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0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  <w:r w:rsidRPr="0000032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00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639</w:t>
            </w: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012D" w:rsidRPr="00E25668" w:rsidTr="0000032E">
        <w:tc>
          <w:tcPr>
            <w:tcW w:w="4369" w:type="dxa"/>
          </w:tcPr>
          <w:p w:rsidR="0009012D" w:rsidRPr="003F5CB4" w:rsidRDefault="0009012D" w:rsidP="0070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23410316"/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12D" w:rsidRPr="003F5CB4" w:rsidRDefault="0009012D" w:rsidP="00491ED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01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09012D" w:rsidRPr="0009012D" w:rsidRDefault="0009012D" w:rsidP="0009012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9012D" w:rsidRPr="0000032E" w:rsidRDefault="0009012D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003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1,649</w:t>
            </w:r>
          </w:p>
        </w:tc>
        <w:tc>
          <w:tcPr>
            <w:tcW w:w="288" w:type="dxa"/>
          </w:tcPr>
          <w:p w:rsidR="0009012D" w:rsidRPr="003F5CB4" w:rsidRDefault="0009012D" w:rsidP="00705C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09012D" w:rsidRPr="0009012D" w:rsidRDefault="0009012D" w:rsidP="0009012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01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9012D" w:rsidRPr="0009012D" w:rsidRDefault="0009012D" w:rsidP="0009012D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09012D" w:rsidRPr="0000032E" w:rsidRDefault="0009012D" w:rsidP="0000032E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03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bookmarkEnd w:id="3"/>
      <w:tr w:rsidR="00E25668" w:rsidRPr="002B7E41" w:rsidTr="0000032E">
        <w:tc>
          <w:tcPr>
            <w:tcW w:w="4369" w:type="dxa"/>
          </w:tcPr>
          <w:p w:rsidR="0009012D" w:rsidRPr="001A5C5E" w:rsidRDefault="0009012D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25668" w:rsidRPr="002B7E41" w:rsidTr="0000032E">
        <w:tc>
          <w:tcPr>
            <w:tcW w:w="4369" w:type="dxa"/>
          </w:tcPr>
          <w:p w:rsidR="00E25668" w:rsidRPr="001A5C5E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B712F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E2566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25668" w:rsidRPr="002B7E41" w:rsidTr="0000032E">
        <w:tc>
          <w:tcPr>
            <w:tcW w:w="4369" w:type="dxa"/>
          </w:tcPr>
          <w:p w:rsidR="00E25668" w:rsidRPr="001A5C5E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1" w:type="dxa"/>
            <w:shd w:val="clear" w:color="auto" w:fill="auto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B712F" w:rsidRDefault="00E25668" w:rsidP="00491ED6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Default="00E25668" w:rsidP="00491ED6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E25668" w:rsidRPr="002B7E41" w:rsidTr="0000032E">
        <w:tc>
          <w:tcPr>
            <w:tcW w:w="4369" w:type="dxa"/>
          </w:tcPr>
          <w:p w:rsidR="00E25668" w:rsidRPr="001A5C5E" w:rsidRDefault="00E25668" w:rsidP="00E2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31" w:type="dxa"/>
            <w:shd w:val="clear" w:color="auto" w:fill="auto"/>
          </w:tcPr>
          <w:p w:rsidR="00E25668" w:rsidRDefault="00491ED6" w:rsidP="00491ED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E25668" w:rsidRDefault="00E25668" w:rsidP="00491ED6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288" w:type="dxa"/>
            <w:shd w:val="clear" w:color="auto" w:fill="FFFFFF"/>
          </w:tcPr>
          <w:p w:rsidR="00E25668" w:rsidRPr="002B7E41" w:rsidRDefault="00E25668" w:rsidP="00E2566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FFFFFF"/>
          </w:tcPr>
          <w:p w:rsidR="00E25668" w:rsidRPr="00716082" w:rsidRDefault="00E25668" w:rsidP="00E2566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25668" w:rsidRPr="00FF7DB5" w:rsidRDefault="00E25668" w:rsidP="00E256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E25668" w:rsidRPr="00716082" w:rsidRDefault="00E25668" w:rsidP="00491ED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9012D" w:rsidRPr="00E25668" w:rsidTr="0000032E">
        <w:tc>
          <w:tcPr>
            <w:tcW w:w="4369" w:type="dxa"/>
          </w:tcPr>
          <w:p w:rsidR="0009012D" w:rsidRPr="003F5CB4" w:rsidRDefault="0009012D" w:rsidP="0009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12D" w:rsidRPr="003F5CB4" w:rsidRDefault="0009012D" w:rsidP="00491ED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01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09012D" w:rsidRPr="0009012D" w:rsidRDefault="0009012D" w:rsidP="0009012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9012D" w:rsidRPr="003F5CB4" w:rsidRDefault="0009012D" w:rsidP="00491ED6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88" w:type="dxa"/>
          </w:tcPr>
          <w:p w:rsidR="0009012D" w:rsidRPr="003F5CB4" w:rsidRDefault="0009012D" w:rsidP="00491ED6">
            <w:pPr>
              <w:tabs>
                <w:tab w:val="clear" w:pos="454"/>
                <w:tab w:val="decimal" w:pos="717"/>
              </w:tabs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09012D" w:rsidRPr="0009012D" w:rsidRDefault="0009012D" w:rsidP="00491ED6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:rsidR="0009012D" w:rsidRPr="0009012D" w:rsidRDefault="0009012D" w:rsidP="0009012D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09012D" w:rsidRPr="00E25668" w:rsidRDefault="0009012D" w:rsidP="00491ED6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</w:tbl>
    <w:p w:rsidR="008A4A85" w:rsidRDefault="008A4A8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77D0F" w:rsidRDefault="00677D0F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F64A5" w:rsidRDefault="003F64A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64A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เงินกู้ยืม </w:t>
      </w:r>
      <w:r w:rsidR="00677D0F">
        <w:rPr>
          <w:rFonts w:ascii="Angsana New" w:hAnsi="Angsana New"/>
          <w:b/>
          <w:bCs/>
          <w:i/>
          <w:iCs/>
          <w:sz w:val="30"/>
          <w:szCs w:val="30"/>
        </w:rPr>
        <w:t>–</w:t>
      </w:r>
      <w:r w:rsidRPr="003F64A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677D0F" w:rsidRPr="003F64A5" w:rsidRDefault="00677D0F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6E77B5" w:rsidRDefault="006E77B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844447">
        <w:rPr>
          <w:rFonts w:ascii="Angsana New" w:hAnsi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="00844447">
        <w:rPr>
          <w:rFonts w:ascii="Angsana New" w:hAnsi="Angsana New" w:hint="cs"/>
          <w:sz w:val="30"/>
          <w:szCs w:val="30"/>
          <w:cs/>
        </w:rPr>
        <w:t>กันยา</w:t>
      </w:r>
      <w:r w:rsidRPr="00526E2F">
        <w:rPr>
          <w:rFonts w:ascii="Angsana New" w:hAnsi="Angsana New"/>
          <w:sz w:val="30"/>
          <w:szCs w:val="30"/>
          <w:cs/>
        </w:rPr>
        <w:t xml:space="preserve">ยน </w:t>
      </w:r>
      <w:r w:rsidRPr="00A36E36">
        <w:rPr>
          <w:rFonts w:ascii="Angsana New" w:hAnsi="Angsana New"/>
          <w:sz w:val="30"/>
          <w:szCs w:val="30"/>
        </w:rPr>
        <w:t>2562</w:t>
      </w:r>
      <w:r w:rsidRPr="00526E2F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:rsidR="006E77B5" w:rsidRDefault="006E77B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8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6E77B5" w:rsidRPr="00A60905" w:rsidTr="003F64A5">
        <w:trPr>
          <w:tblHeader/>
        </w:trPr>
        <w:tc>
          <w:tcPr>
            <w:tcW w:w="225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7B5" w:rsidRPr="00A60905" w:rsidTr="003F64A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6E77B5" w:rsidRPr="00A60905" w:rsidTr="003F64A5">
        <w:trPr>
          <w:tblHeader/>
        </w:trPr>
        <w:tc>
          <w:tcPr>
            <w:tcW w:w="225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6E3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E77B5" w:rsidRPr="00A60905" w:rsidTr="003F64A5">
        <w:trPr>
          <w:tblHeader/>
        </w:trPr>
        <w:tc>
          <w:tcPr>
            <w:tcW w:w="2250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7B5" w:rsidRPr="001879EB" w:rsidTr="0038648B">
        <w:tc>
          <w:tcPr>
            <w:tcW w:w="2250" w:type="dxa"/>
          </w:tcPr>
          <w:p w:rsidR="006E77B5" w:rsidRPr="00266F3C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6F3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6E77B5" w:rsidRPr="00266F3C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F3C">
              <w:rPr>
                <w:rFonts w:ascii="Angsana New" w:hAnsi="Angsana New"/>
                <w:sz w:val="30"/>
                <w:szCs w:val="30"/>
              </w:rPr>
              <w:t>1.97 -2.35</w:t>
            </w:r>
          </w:p>
        </w:tc>
        <w:tc>
          <w:tcPr>
            <w:tcW w:w="234" w:type="dxa"/>
          </w:tcPr>
          <w:p w:rsidR="006E77B5" w:rsidRPr="00266F3C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6E77B5" w:rsidRPr="00266F3C" w:rsidRDefault="001879EB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F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E77B5" w:rsidRPr="00266F3C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6E77B5" w:rsidRPr="00266F3C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66F3C">
              <w:rPr>
                <w:rFonts w:ascii="Angsana New" w:hAnsi="Angsana New"/>
                <w:sz w:val="30"/>
                <w:szCs w:val="30"/>
              </w:rPr>
              <w:t>71,300</w:t>
            </w:r>
          </w:p>
        </w:tc>
        <w:tc>
          <w:tcPr>
            <w:tcW w:w="235" w:type="dxa"/>
          </w:tcPr>
          <w:p w:rsidR="006E77B5" w:rsidRPr="00266F3C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6E77B5" w:rsidRPr="00266F3C" w:rsidRDefault="001879EB" w:rsidP="0018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E77B5" w:rsidRPr="00266F3C" w:rsidRDefault="006E77B5" w:rsidP="0018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6E77B5" w:rsidRPr="00266F3C" w:rsidRDefault="00AC3C9B" w:rsidP="0048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66F3C">
              <w:rPr>
                <w:rFonts w:asciiTheme="majorBidi" w:hAnsiTheme="majorBidi" w:cstheme="majorBidi"/>
                <w:sz w:val="30"/>
                <w:szCs w:val="30"/>
              </w:rPr>
              <w:t>(71,300)</w:t>
            </w:r>
          </w:p>
        </w:tc>
        <w:tc>
          <w:tcPr>
            <w:tcW w:w="235" w:type="dxa"/>
          </w:tcPr>
          <w:p w:rsidR="006E77B5" w:rsidRPr="00266F3C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6E77B5" w:rsidRPr="00266F3C" w:rsidRDefault="00AC3C9B" w:rsidP="0018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277B4E" w:rsidRPr="00197303" w:rsidRDefault="00277B4E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:rsidR="00951C9E" w:rsidRDefault="00951C9E" w:rsidP="00951C9E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9"/>
        <w:gridCol w:w="1031"/>
        <w:gridCol w:w="375"/>
        <w:gridCol w:w="991"/>
        <w:gridCol w:w="285"/>
        <w:gridCol w:w="992"/>
        <w:gridCol w:w="285"/>
        <w:gridCol w:w="960"/>
      </w:tblGrid>
      <w:tr w:rsidR="00951C9E" w:rsidRPr="00E9296D" w:rsidTr="00235E3B">
        <w:trPr>
          <w:trHeight w:hRule="exact" w:val="389"/>
        </w:trPr>
        <w:tc>
          <w:tcPr>
            <w:tcW w:w="4369" w:type="dxa"/>
          </w:tcPr>
          <w:p w:rsidR="00951C9E" w:rsidRPr="003F5CB4" w:rsidRDefault="00951C9E" w:rsidP="00235E3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4D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397" w:type="dxa"/>
            <w:gridSpan w:val="3"/>
          </w:tcPr>
          <w:p w:rsidR="00951C9E" w:rsidRPr="003F5CB4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951C9E" w:rsidRPr="003F5CB4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</w:tcPr>
          <w:p w:rsidR="00951C9E" w:rsidRPr="00E9296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C9E" w:rsidRPr="00E9296D" w:rsidTr="00235E3B">
        <w:tc>
          <w:tcPr>
            <w:tcW w:w="4369" w:type="dxa"/>
          </w:tcPr>
          <w:p w:rsidR="00951C9E" w:rsidRPr="00E9296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35910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37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35910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51C9E" w:rsidRPr="00E9296D" w:rsidTr="00235E3B">
        <w:tc>
          <w:tcPr>
            <w:tcW w:w="4369" w:type="dxa"/>
          </w:tcPr>
          <w:p w:rsidR="00951C9E" w:rsidRPr="00E9296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51C9E" w:rsidRPr="00E9296D" w:rsidTr="00235E3B">
        <w:tc>
          <w:tcPr>
            <w:tcW w:w="4369" w:type="dxa"/>
          </w:tcPr>
          <w:p w:rsidR="00951C9E" w:rsidRPr="00B0568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19" w:type="dxa"/>
            <w:gridSpan w:val="7"/>
          </w:tcPr>
          <w:p w:rsidR="00951C9E" w:rsidRPr="00B0568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6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C9E" w:rsidRPr="002B7E41" w:rsidTr="00235E3B">
        <w:tc>
          <w:tcPr>
            <w:tcW w:w="4369" w:type="dxa"/>
          </w:tcPr>
          <w:p w:rsidR="00951C9E" w:rsidRPr="00F76FDC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6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31" w:type="dxa"/>
            <w:shd w:val="clear" w:color="auto" w:fill="auto"/>
          </w:tcPr>
          <w:p w:rsidR="00951C9E" w:rsidRPr="007B712F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7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Pr="007B712F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951C9E" w:rsidRPr="00716082" w:rsidRDefault="00951C9E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:rsidR="00951C9E" w:rsidRPr="002B7E41" w:rsidRDefault="00951C9E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Pr="002F1A74" w:rsidRDefault="00951C9E" w:rsidP="00235E3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1C9E" w:rsidRPr="002B7E41" w:rsidTr="009F0196">
        <w:tc>
          <w:tcPr>
            <w:tcW w:w="4369" w:type="dxa"/>
          </w:tcPr>
          <w:p w:rsidR="00951C9E" w:rsidRPr="00F76FDC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F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F76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ภายใต้สัญญาเช่าดำเนินงานที่บอกเลิกไม่ได้</w:t>
            </w:r>
          </w:p>
        </w:tc>
        <w:tc>
          <w:tcPr>
            <w:tcW w:w="1031" w:type="dxa"/>
            <w:shd w:val="clear" w:color="auto" w:fill="auto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7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:rsidR="00951C9E" w:rsidRPr="002B7E41" w:rsidRDefault="00951C9E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1C9E" w:rsidRPr="002B7E41" w:rsidTr="009F0196">
        <w:tc>
          <w:tcPr>
            <w:tcW w:w="4369" w:type="dxa"/>
          </w:tcPr>
          <w:p w:rsidR="00951C9E" w:rsidRPr="00591B52" w:rsidRDefault="00951C9E" w:rsidP="00235E3B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591B52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:rsidR="00951C9E" w:rsidRPr="00E33F45" w:rsidRDefault="000C6853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0C68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951C9E" w:rsidRPr="00716082" w:rsidRDefault="00951C9E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51C9E" w:rsidRDefault="002D36C1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85" w:type="dxa"/>
          </w:tcPr>
          <w:p w:rsidR="00951C9E" w:rsidRPr="002B7E41" w:rsidRDefault="00951C9E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:rsidR="00951C9E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600</w:t>
            </w:r>
          </w:p>
        </w:tc>
      </w:tr>
      <w:tr w:rsidR="009F0196" w:rsidRPr="00E9296D" w:rsidTr="009F0196">
        <w:tc>
          <w:tcPr>
            <w:tcW w:w="4369" w:type="dxa"/>
          </w:tcPr>
          <w:p w:rsidR="009F0196" w:rsidRPr="00F76FDC" w:rsidRDefault="009F0196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5" w:type="dxa"/>
            <w:shd w:val="clear" w:color="auto" w:fill="FFFFFF"/>
          </w:tcPr>
          <w:p w:rsidR="009F0196" w:rsidRPr="00CA1F6F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FFFFFF"/>
          </w:tcPr>
          <w:p w:rsidR="009F0196" w:rsidRPr="00B0568D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  <w:vAlign w:val="center"/>
          </w:tcPr>
          <w:p w:rsidR="009F0196" w:rsidRPr="00EB03B3" w:rsidRDefault="009F0196" w:rsidP="00235E3B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</w:tcPr>
          <w:p w:rsidR="009F0196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0196" w:rsidRPr="00E9296D" w:rsidTr="009F0196">
        <w:tc>
          <w:tcPr>
            <w:tcW w:w="4369" w:type="dxa"/>
          </w:tcPr>
          <w:p w:rsidR="009F0196" w:rsidRPr="00F76FDC" w:rsidRDefault="009F0196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31" w:type="dxa"/>
            <w:shd w:val="clear" w:color="auto" w:fill="auto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5" w:type="dxa"/>
            <w:shd w:val="clear" w:color="auto" w:fill="FFFFFF"/>
          </w:tcPr>
          <w:p w:rsidR="009F0196" w:rsidRPr="00CA1F6F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FFFFFF"/>
          </w:tcPr>
          <w:p w:rsidR="009F0196" w:rsidRPr="00B0568D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  <w:vAlign w:val="center"/>
          </w:tcPr>
          <w:p w:rsidR="009F0196" w:rsidRPr="00EB03B3" w:rsidRDefault="009F0196" w:rsidP="00235E3B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FFFFFF"/>
          </w:tcPr>
          <w:p w:rsidR="009F0196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0196" w:rsidRPr="00E9296D" w:rsidTr="009F0196">
        <w:tc>
          <w:tcPr>
            <w:tcW w:w="4369" w:type="dxa"/>
          </w:tcPr>
          <w:p w:rsidR="009F0196" w:rsidRPr="009F0196" w:rsidRDefault="009F0196" w:rsidP="009F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19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:rsidR="009F0196" w:rsidRPr="00716082" w:rsidRDefault="000C6853" w:rsidP="009F019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  <w:shd w:val="clear" w:color="auto" w:fill="FFFFFF"/>
          </w:tcPr>
          <w:p w:rsidR="009F0196" w:rsidRPr="00FF7DB5" w:rsidRDefault="009F0196" w:rsidP="009F019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0196" w:rsidRPr="00716082" w:rsidRDefault="009F0196" w:rsidP="009F019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9F0196" w:rsidRPr="00FF7DB5" w:rsidRDefault="009F0196" w:rsidP="009F019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:rsidR="009F0196" w:rsidRDefault="002D36C1" w:rsidP="009F019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3,240</w:t>
            </w:r>
          </w:p>
        </w:tc>
        <w:tc>
          <w:tcPr>
            <w:tcW w:w="285" w:type="dxa"/>
            <w:shd w:val="clear" w:color="auto" w:fill="FFFFFF"/>
          </w:tcPr>
          <w:p w:rsidR="009F0196" w:rsidRPr="002B7E41" w:rsidRDefault="009F0196" w:rsidP="009F019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0196" w:rsidRDefault="009F0196" w:rsidP="009F019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6,120</w:t>
            </w:r>
          </w:p>
        </w:tc>
      </w:tr>
    </w:tbl>
    <w:p w:rsidR="00951C9E" w:rsidRDefault="00951C9E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776452" w:rsidRPr="00AB165D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AB165D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2A5345" w:rsidRPr="00AB165D" w:rsidRDefault="002A5345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3F64A5" w:rsidRDefault="002A5345" w:rsidP="001879EB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4516F" w:rsidRPr="00AB165D">
        <w:rPr>
          <w:rFonts w:asciiTheme="majorBidi" w:hAnsiTheme="majorBidi" w:cstheme="majorBidi" w:hint="cs"/>
          <w:sz w:val="30"/>
          <w:szCs w:val="30"/>
          <w:cs/>
        </w:rPr>
        <w:t xml:space="preserve">30 </w:t>
      </w:r>
      <w:r w:rsidR="00F6767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B165D">
        <w:rPr>
          <w:rFonts w:asciiTheme="majorBidi" w:hAnsiTheme="majorBidi" w:cstheme="majorBidi"/>
          <w:sz w:val="30"/>
          <w:szCs w:val="30"/>
        </w:rPr>
        <w:t xml:space="preserve"> 2562</w:t>
      </w:r>
      <w:r w:rsidR="00B20144"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E8581F" w:rsidRPr="00AB165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E8581F" w:rsidRPr="00AB165D">
        <w:rPr>
          <w:rFonts w:asciiTheme="majorBidi" w:hAnsiTheme="majorBidi" w:cstheme="majorBidi" w:hint="cs"/>
          <w:sz w:val="30"/>
          <w:szCs w:val="30"/>
          <w:cs/>
        </w:rPr>
        <w:t>สัญญาให้บริการ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บริหารจัดการ</w:t>
      </w:r>
      <w:r w:rsidR="00E8581F" w:rsidRPr="00AB165D">
        <w:rPr>
          <w:rFonts w:asciiTheme="majorBidi" w:hAnsiTheme="majorBidi" w:cstheme="majorBidi" w:hint="cs"/>
          <w:sz w:val="30"/>
          <w:szCs w:val="30"/>
          <w:cs/>
        </w:rPr>
        <w:t>กับบริษัท</w:t>
      </w:r>
      <w:r w:rsidR="00BC5156" w:rsidRPr="00AB165D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ที่เกี่ยวข้องกัน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E8581F"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3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:rsidR="00AF59C0" w:rsidRDefault="00D16FF0" w:rsidP="001879EB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tab/>
      </w:r>
    </w:p>
    <w:p w:rsidR="00D16FF0" w:rsidRDefault="00D16FF0" w:rsidP="00D16FF0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hint="cs"/>
          <w:sz w:val="30"/>
          <w:szCs w:val="30"/>
          <w:cs/>
        </w:rPr>
        <w:t>ณ</w:t>
      </w:r>
      <w:r w:rsidRPr="000C6853">
        <w:rPr>
          <w:rFonts w:asciiTheme="majorBidi" w:hAnsi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hint="cs"/>
          <w:sz w:val="30"/>
          <w:szCs w:val="30"/>
          <w:cs/>
        </w:rPr>
        <w:t>วันที่</w:t>
      </w:r>
      <w:r w:rsidRPr="000C6853">
        <w:rPr>
          <w:rFonts w:asciiTheme="majorBidi" w:hAnsiTheme="majorBidi"/>
          <w:sz w:val="30"/>
          <w:szCs w:val="30"/>
          <w:cs/>
        </w:rPr>
        <w:t xml:space="preserve"> 30 </w:t>
      </w:r>
      <w:r w:rsidRPr="000C6853">
        <w:rPr>
          <w:rFonts w:asciiTheme="majorBidi" w:hAnsiTheme="majorBidi" w:hint="cs"/>
          <w:sz w:val="30"/>
          <w:szCs w:val="30"/>
          <w:cs/>
        </w:rPr>
        <w:t>กันยายน</w:t>
      </w:r>
      <w:r w:rsidRPr="000C6853">
        <w:rPr>
          <w:rFonts w:asciiTheme="majorBidi" w:hAnsiTheme="majorBidi"/>
          <w:sz w:val="30"/>
          <w:szCs w:val="30"/>
          <w:cs/>
        </w:rPr>
        <w:t xml:space="preserve"> 2562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 w:rsidR="00DB6E5C"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B6E5C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D1182">
        <w:rPr>
          <w:rFonts w:asciiTheme="majorBidi" w:hAnsiTheme="majorBidi" w:cstheme="majorBidi"/>
          <w:spacing w:val="4"/>
          <w:sz w:val="30"/>
          <w:szCs w:val="30"/>
        </w:rPr>
        <w:br/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เริ่มตั้งแต่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3F4CA9"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2562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ไปจนถึง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DB6E5C"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DB6E5C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:rsidR="00DB6E5C" w:rsidRDefault="00DB6E5C" w:rsidP="00D16FF0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4824A2" w:rsidRPr="00AB165D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lastRenderedPageBreak/>
        <w:t xml:space="preserve">ภาระผูกพันอื่นๆ </w:t>
      </w:r>
    </w:p>
    <w:p w:rsidR="001E1967" w:rsidRPr="003F64A5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CA5DAC" w:rsidRDefault="004824A2" w:rsidP="00AB165D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54516F" w:rsidRPr="00AB165D">
        <w:rPr>
          <w:rFonts w:asciiTheme="majorBidi" w:hAnsiTheme="majorBidi"/>
          <w:sz w:val="30"/>
          <w:szCs w:val="30"/>
        </w:rPr>
        <w:t>30</w:t>
      </w:r>
      <w:r w:rsidR="0054516F" w:rsidRPr="00AB165D">
        <w:rPr>
          <w:rFonts w:asciiTheme="majorBidi" w:hAnsiTheme="majorBidi" w:hint="cs"/>
          <w:sz w:val="30"/>
          <w:szCs w:val="30"/>
          <w:cs/>
        </w:rPr>
        <w:t xml:space="preserve"> </w:t>
      </w:r>
      <w:r w:rsidR="000B055F">
        <w:rPr>
          <w:rFonts w:asciiTheme="majorBidi" w:hAnsiTheme="majorBidi" w:hint="cs"/>
          <w:sz w:val="30"/>
          <w:szCs w:val="30"/>
          <w:cs/>
        </w:rPr>
        <w:t>กันยายน</w:t>
      </w:r>
      <w:r w:rsidRPr="00AB165D">
        <w:rPr>
          <w:rFonts w:asciiTheme="majorBidi" w:hAnsiTheme="majorBidi"/>
          <w:sz w:val="30"/>
          <w:szCs w:val="30"/>
          <w:cs/>
        </w:rPr>
        <w:t xml:space="preserve"> 256</w:t>
      </w:r>
      <w:r w:rsidRPr="00AB165D">
        <w:rPr>
          <w:rFonts w:asciiTheme="majorBidi" w:hAnsiTheme="majorBidi"/>
          <w:sz w:val="30"/>
          <w:szCs w:val="30"/>
        </w:rPr>
        <w:t>2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CC326B"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C326B" w:rsidRPr="00AB165D">
        <w:rPr>
          <w:rFonts w:asciiTheme="majorBidi" w:hAnsiTheme="majorBidi"/>
          <w:sz w:val="30"/>
          <w:szCs w:val="30"/>
        </w:rPr>
        <w:t xml:space="preserve">31 </w:t>
      </w:r>
      <w:r w:rsidR="00CC326B" w:rsidRPr="00AB165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CC326B" w:rsidRPr="00AB165D">
        <w:rPr>
          <w:rFonts w:asciiTheme="majorBidi" w:hAnsiTheme="majorBidi"/>
          <w:sz w:val="30"/>
          <w:szCs w:val="30"/>
        </w:rPr>
        <w:t xml:space="preserve">2561 </w:t>
      </w:r>
      <w:r w:rsidRPr="00AB165D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AB165D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:rsidR="003F64A5" w:rsidRPr="003F64A5" w:rsidRDefault="003F64A5" w:rsidP="00AB165D">
      <w:pPr>
        <w:ind w:left="547"/>
        <w:jc w:val="thaiDistribute"/>
        <w:rPr>
          <w:rFonts w:asciiTheme="majorBidi" w:hAnsiTheme="majorBidi" w:cstheme="majorBidi"/>
          <w:sz w:val="14"/>
          <w:szCs w:val="14"/>
        </w:rPr>
      </w:pPr>
    </w:p>
    <w:p w:rsidR="00BD20C1" w:rsidRPr="00AB165D" w:rsidRDefault="00BD20C1" w:rsidP="007B1A9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AB165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ลูกหนี้การค้า</w:t>
      </w:r>
    </w:p>
    <w:p w:rsidR="00AB165D" w:rsidRPr="003F64A5" w:rsidRDefault="00AB165D" w:rsidP="00351D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2"/>
          <w:szCs w:val="12"/>
        </w:rPr>
      </w:pPr>
    </w:p>
    <w:p w:rsidR="002D7047" w:rsidRPr="00B15309" w:rsidRDefault="00B15309" w:rsidP="00B153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106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B15309" w:rsidRPr="003F64A5" w:rsidRDefault="00B15309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170"/>
        <w:gridCol w:w="270"/>
        <w:gridCol w:w="1080"/>
        <w:gridCol w:w="270"/>
        <w:gridCol w:w="1080"/>
        <w:gridCol w:w="270"/>
        <w:gridCol w:w="1080"/>
      </w:tblGrid>
      <w:tr w:rsidR="00351D1B" w:rsidRPr="00CE106A" w:rsidTr="00351D1B">
        <w:trPr>
          <w:tblHeader/>
        </w:trPr>
        <w:tc>
          <w:tcPr>
            <w:tcW w:w="2700" w:type="dxa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6" w:type="dxa"/>
            <w:gridSpan w:val="3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D1B" w:rsidRPr="00CE106A" w:rsidTr="00351D1B">
        <w:trPr>
          <w:tblHeader/>
        </w:trPr>
        <w:tc>
          <w:tcPr>
            <w:tcW w:w="270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D1B" w:rsidRPr="004631DD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51D1B" w:rsidRPr="000D56C8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31DD">
              <w:rPr>
                <w:rFonts w:ascii="Angsana New" w:hAnsi="Angsana New" w:hint="cs"/>
                <w:b/>
                <w:sz w:val="30"/>
                <w:szCs w:val="30"/>
                <w:cs/>
              </w:rPr>
              <w:t>30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1D1B" w:rsidRPr="000D56C8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31DD">
              <w:rPr>
                <w:rFonts w:ascii="Angsana New" w:hAnsi="Angsana New" w:hint="cs"/>
                <w:b/>
                <w:sz w:val="30"/>
                <w:szCs w:val="30"/>
                <w:cs/>
              </w:rPr>
              <w:t>30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84444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1D1B" w:rsidRPr="00CE106A" w:rsidTr="00351D1B">
        <w:trPr>
          <w:tblHeader/>
        </w:trPr>
        <w:tc>
          <w:tcPr>
            <w:tcW w:w="270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D1B" w:rsidRPr="00351D1B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1D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351D1B" w:rsidRPr="000D56C8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1D1B" w:rsidRPr="000D56C8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51D1B" w:rsidRPr="00CE106A" w:rsidTr="00351D1B">
        <w:tc>
          <w:tcPr>
            <w:tcW w:w="2700" w:type="dxa"/>
          </w:tcPr>
          <w:p w:rsidR="00351D1B" w:rsidRPr="00CE106A" w:rsidRDefault="00351D1B" w:rsidP="00052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351D1B" w:rsidRPr="00CE106A" w:rsidRDefault="00351D1B" w:rsidP="00052A4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6" w:type="dxa"/>
            <w:gridSpan w:val="7"/>
          </w:tcPr>
          <w:p w:rsidR="00351D1B" w:rsidRPr="00CE106A" w:rsidRDefault="00351D1B" w:rsidP="00052A4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:rsidR="00D61F9B" w:rsidRPr="002B7D0A" w:rsidRDefault="00D61F9B" w:rsidP="002B7D0A">
      <w:pPr>
        <w:spacing w:line="240" w:lineRule="auto"/>
        <w:rPr>
          <w:sz w:val="2"/>
          <w:szCs w:val="2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170"/>
        <w:gridCol w:w="270"/>
        <w:gridCol w:w="1080"/>
        <w:gridCol w:w="270"/>
        <w:gridCol w:w="1080"/>
        <w:gridCol w:w="270"/>
        <w:gridCol w:w="1080"/>
        <w:gridCol w:w="18"/>
      </w:tblGrid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351D1B" w:rsidRPr="003D52AD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915296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96">
              <w:rPr>
                <w:rFonts w:ascii="Angsana New" w:hAnsi="Angsana New"/>
                <w:sz w:val="30"/>
                <w:szCs w:val="30"/>
              </w:rPr>
              <w:t>22,929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25,970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0B055F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="00AF59C0">
              <w:rPr>
                <w:rFonts w:ascii="Angsana New" w:hAnsi="Angsana New"/>
                <w:sz w:val="30"/>
                <w:szCs w:val="30"/>
              </w:rPr>
              <w:t>,</w:t>
            </w:r>
            <w:r w:rsidR="008C53E7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18,636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294879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96">
              <w:rPr>
                <w:rFonts w:ascii="Angsana New" w:hAnsi="Angsana New"/>
                <w:sz w:val="30"/>
                <w:szCs w:val="30"/>
              </w:rPr>
              <w:t>15,</w:t>
            </w:r>
            <w:r w:rsidR="00915296" w:rsidRPr="00915296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10,980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0B055F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AF59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F76302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D670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76302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F7630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294879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96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0B055F" w:rsidRDefault="000B055F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6-12 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294879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96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0B055F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1D1B" w:rsidRPr="00915296" w:rsidRDefault="00294879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96">
              <w:rPr>
                <w:rFonts w:ascii="Angsana New" w:hAnsi="Angsana New"/>
                <w:sz w:val="30"/>
                <w:szCs w:val="30"/>
              </w:rPr>
              <w:t>90</w:t>
            </w:r>
            <w:r w:rsidR="00491ED6" w:rsidRPr="009152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0B055F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Pr="00CE7727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AB473E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351D1B" w:rsidRPr="00351D1B" w:rsidRDefault="001879EB" w:rsidP="00351D1B">
            <w:pPr>
              <w:pStyle w:val="acctfourfigures"/>
              <w:tabs>
                <w:tab w:val="clear" w:pos="765"/>
                <w:tab w:val="decimal" w:pos="70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D1B" w:rsidRPr="002328E1" w:rsidRDefault="00915296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8C53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40,635</w:t>
            </w:r>
          </w:p>
        </w:tc>
        <w:tc>
          <w:tcPr>
            <w:tcW w:w="270" w:type="dxa"/>
            <w:shd w:val="clear" w:color="auto" w:fill="auto"/>
          </w:tcPr>
          <w:p w:rsidR="00351D1B" w:rsidRPr="002328E1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D1B" w:rsidRPr="002328E1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C53E7">
              <w:rPr>
                <w:rFonts w:ascii="Angsana New" w:hAnsi="Angsana New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  <w:shd w:val="clear" w:color="auto" w:fill="auto"/>
          </w:tcPr>
          <w:p w:rsidR="00351D1B" w:rsidRPr="002328E1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D1B" w:rsidRPr="002328E1" w:rsidRDefault="000B055F" w:rsidP="00B1530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8C53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27,5</w:t>
            </w:r>
            <w:r w:rsidR="008C53E7" w:rsidRPr="008C53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:rsidR="00351D1B" w:rsidRPr="002328E1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D1B" w:rsidRPr="002328E1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C53E7">
              <w:rPr>
                <w:rFonts w:ascii="Angsana New" w:hAnsi="Angsana New"/>
                <w:b/>
                <w:bCs/>
                <w:sz w:val="30"/>
                <w:szCs w:val="30"/>
              </w:rPr>
              <w:t>22,167</w:t>
            </w:r>
          </w:p>
        </w:tc>
      </w:tr>
      <w:tr w:rsidR="00351D1B" w:rsidRPr="00CE106A" w:rsidTr="00351D1B">
        <w:tc>
          <w:tcPr>
            <w:tcW w:w="2700" w:type="dxa"/>
          </w:tcPr>
          <w:p w:rsidR="00351D1B" w:rsidRPr="00CE106A" w:rsidRDefault="00351D1B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1F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บุคคลหรือกิจการอื่นๆ</w:t>
            </w:r>
          </w:p>
        </w:tc>
        <w:tc>
          <w:tcPr>
            <w:tcW w:w="990" w:type="dxa"/>
          </w:tcPr>
          <w:p w:rsidR="00351D1B" w:rsidRPr="00CE106A" w:rsidRDefault="00351D1B" w:rsidP="000957B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8"/>
          </w:tcPr>
          <w:p w:rsidR="00351D1B" w:rsidRPr="00915296" w:rsidRDefault="00351D1B" w:rsidP="000957B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51D1B" w:rsidRPr="00E9296D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294879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5296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915296" w:rsidRPr="00915296">
              <w:rPr>
                <w:rFonts w:ascii="Angsana New" w:hAnsi="Angsana New"/>
                <w:sz w:val="30"/>
                <w:szCs w:val="30"/>
                <w:lang w:bidi="th-TH"/>
              </w:rPr>
              <w:t>17,130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172,019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245272" w:rsidRDefault="000B055F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5,6</w:t>
            </w:r>
            <w:r w:rsidR="008C53E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24527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3,338</w:t>
            </w:r>
          </w:p>
        </w:tc>
      </w:tr>
      <w:tr w:rsidR="00351D1B" w:rsidRPr="00E9296D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D1B" w:rsidRPr="006F7608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990" w:type="dxa"/>
          </w:tcPr>
          <w:p w:rsidR="00351D1B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294879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5296">
              <w:rPr>
                <w:rFonts w:ascii="Angsana New" w:hAnsi="Angsana New"/>
                <w:sz w:val="30"/>
                <w:szCs w:val="30"/>
              </w:rPr>
              <w:t>16</w:t>
            </w:r>
            <w:r w:rsidR="00915296" w:rsidRPr="00915296">
              <w:rPr>
                <w:rFonts w:ascii="Angsana New" w:hAnsi="Angsana New"/>
                <w:sz w:val="30"/>
                <w:szCs w:val="30"/>
              </w:rPr>
              <w:t>8,071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102,937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0B055F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2,843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351D1B" w:rsidRPr="00EC6E14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2,242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F76302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D670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76302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F7630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294879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5296">
              <w:rPr>
                <w:rFonts w:ascii="Angsana New" w:hAnsi="Angsana New"/>
                <w:sz w:val="30"/>
                <w:szCs w:val="30"/>
                <w:lang w:bidi="th-TH"/>
              </w:rPr>
              <w:t>28,3</w:t>
            </w:r>
            <w:r w:rsidR="00915296" w:rsidRPr="00915296">
              <w:rPr>
                <w:rFonts w:ascii="Angsana New" w:hAnsi="Angsana New"/>
                <w:sz w:val="30"/>
                <w:szCs w:val="30"/>
                <w:lang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8,133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0B055F" w:rsidP="006532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49378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6-12 เดือน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915296" w:rsidRDefault="00915296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5296">
              <w:rPr>
                <w:rFonts w:ascii="Angsana New" w:hAnsi="Angsana New"/>
                <w:sz w:val="30"/>
                <w:szCs w:val="30"/>
                <w:lang w:bidi="th-TH"/>
              </w:rPr>
              <w:t>1,975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1,107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0B055F" w:rsidP="006532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351D1B" w:rsidRPr="00CE106A" w:rsidRDefault="00351D1B" w:rsidP="0049378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1D1B" w:rsidRPr="00CA635E" w:rsidRDefault="00294879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635E">
              <w:rPr>
                <w:rFonts w:ascii="Angsana New" w:hAnsi="Angsana New"/>
                <w:sz w:val="30"/>
                <w:szCs w:val="30"/>
                <w:lang w:bidi="th-TH"/>
              </w:rPr>
              <w:t>23,</w:t>
            </w:r>
            <w:r w:rsidR="00915296" w:rsidRPr="00CA635E">
              <w:rPr>
                <w:rFonts w:ascii="Angsana New" w:hAnsi="Angsana New"/>
                <w:sz w:val="30"/>
                <w:szCs w:val="30"/>
                <w:lang w:bidi="th-TH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25,282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0B055F" w:rsidP="006532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5,158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Pr="00EC6E14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6,083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51D1B" w:rsidRPr="00CA635E" w:rsidRDefault="00294879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635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915296" w:rsidRPr="00CA635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39,171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 w:rsidRPr="00493789">
              <w:rPr>
                <w:rFonts w:ascii="Angsana New" w:hAnsi="Angsana New" w:hint="cs"/>
                <w:b/>
                <w:bCs/>
                <w:sz w:val="30"/>
                <w:szCs w:val="30"/>
              </w:rPr>
              <w:t>309,478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493789" w:rsidRDefault="000B055F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14,0</w:t>
            </w:r>
            <w:r w:rsidR="0024527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D1B" w:rsidRPr="00AB473E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3E">
              <w:rPr>
                <w:rFonts w:ascii="Angsana New" w:hAnsi="Angsana New"/>
                <w:b/>
                <w:bCs/>
                <w:sz w:val="30"/>
                <w:szCs w:val="30"/>
              </w:rPr>
              <w:t>11,663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351D1B" w:rsidRDefault="00351D1B" w:rsidP="006532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1D1B" w:rsidRPr="00CA635E" w:rsidRDefault="00294879" w:rsidP="006532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635E">
              <w:rPr>
                <w:rFonts w:ascii="Angsana New" w:hAnsi="Angsana New"/>
                <w:sz w:val="30"/>
                <w:szCs w:val="30"/>
                <w:lang w:bidi="th-TH"/>
              </w:rPr>
              <w:t>(11,920)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(12,844)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0B055F" w:rsidP="006532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28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(5,158)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Default="00351D1B" w:rsidP="006532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(6,083)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51D1B" w:rsidRPr="00915296" w:rsidRDefault="000D2950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152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15296" w:rsidRPr="009152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27,251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 w:rsidRPr="004937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296,634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0B055F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8,8</w:t>
            </w:r>
            <w:r w:rsidR="0024527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</w:t>
            </w:r>
          </w:p>
        </w:tc>
        <w:tc>
          <w:tcPr>
            <w:tcW w:w="270" w:type="dxa"/>
          </w:tcPr>
          <w:p w:rsidR="00351D1B" w:rsidRPr="003D667C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5,580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3F64A5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51D1B" w:rsidRPr="00915296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351D1B" w:rsidRPr="00180776" w:rsidRDefault="000D2950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8077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467,</w:t>
            </w:r>
            <w:r w:rsidR="00915296" w:rsidRPr="0018077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886</w:t>
            </w:r>
          </w:p>
        </w:tc>
        <w:tc>
          <w:tcPr>
            <w:tcW w:w="270" w:type="dxa"/>
            <w:shd w:val="clear" w:color="auto" w:fill="auto"/>
          </w:tcPr>
          <w:p w:rsidR="00351D1B" w:rsidRPr="00180776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51D1B" w:rsidRPr="00180776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18077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334,478</w:t>
            </w:r>
          </w:p>
        </w:tc>
        <w:tc>
          <w:tcPr>
            <w:tcW w:w="270" w:type="dxa"/>
            <w:shd w:val="clear" w:color="auto" w:fill="auto"/>
          </w:tcPr>
          <w:p w:rsidR="00351D1B" w:rsidRPr="00180776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51D1B" w:rsidRPr="00871D6F" w:rsidRDefault="000B055F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077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</w:t>
            </w:r>
            <w:r w:rsidR="00871D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70" w:type="dxa"/>
          </w:tcPr>
          <w:p w:rsidR="00351D1B" w:rsidRPr="00180776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51D1B" w:rsidRPr="00180776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0776">
              <w:rPr>
                <w:rFonts w:ascii="Angsana New" w:hAnsi="Angsana New"/>
                <w:b/>
                <w:bCs/>
                <w:sz w:val="30"/>
                <w:szCs w:val="30"/>
              </w:rPr>
              <w:t>27,747</w:t>
            </w:r>
          </w:p>
        </w:tc>
      </w:tr>
    </w:tbl>
    <w:p w:rsidR="003F64A5" w:rsidRPr="003F64A5" w:rsidRDefault="003F64A5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12"/>
          <w:szCs w:val="12"/>
        </w:rPr>
      </w:pPr>
    </w:p>
    <w:p w:rsidR="004E5747" w:rsidRDefault="00EF5ECE" w:rsidP="000C1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  <w:r w:rsidRPr="006F1616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 w:rsidR="00616B82" w:rsidRPr="006F1616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="006F1616" w:rsidRPr="006F1616">
        <w:rPr>
          <w:rFonts w:ascii="Angsana New" w:hAnsi="Angsana New"/>
          <w:b/>
          <w:sz w:val="30"/>
          <w:szCs w:val="30"/>
          <w:cs/>
        </w:rPr>
        <w:t>มีระยะเวลาตั้งแต่</w:t>
      </w:r>
      <w:r w:rsidR="006F1616" w:rsidRPr="002E44E0">
        <w:rPr>
          <w:rFonts w:ascii="Angsana New" w:hAnsi="Angsana New"/>
          <w:bCs/>
          <w:sz w:val="30"/>
          <w:szCs w:val="30"/>
          <w:cs/>
        </w:rPr>
        <w:t xml:space="preserve"> </w:t>
      </w:r>
      <w:r w:rsidR="006E14E6">
        <w:rPr>
          <w:rFonts w:ascii="Angsana New" w:hAnsi="Angsana New" w:hint="cs"/>
          <w:b/>
          <w:sz w:val="30"/>
          <w:szCs w:val="30"/>
          <w:cs/>
        </w:rPr>
        <w:t>30</w:t>
      </w:r>
      <w:r w:rsidR="00CE78B8" w:rsidRPr="006F1616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6E14E6">
        <w:rPr>
          <w:rFonts w:ascii="Angsana New" w:hAnsi="Angsana New" w:hint="cs"/>
          <w:b/>
          <w:sz w:val="30"/>
          <w:szCs w:val="30"/>
          <w:cs/>
        </w:rPr>
        <w:t>90</w:t>
      </w:r>
      <w:r w:rsidRPr="006F1616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4E5747" w:rsidRPr="00BD24A6" w:rsidRDefault="004E5747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bidi="th-TH"/>
        </w:rPr>
        <w:sectPr w:rsidR="004E5747" w:rsidRPr="00BD24A6" w:rsidSect="00312CB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7"/>
          <w:cols w:space="708"/>
          <w:docGrid w:linePitch="360"/>
        </w:sectPr>
      </w:pPr>
    </w:p>
    <w:p w:rsidR="004E5747" w:rsidRPr="00126908" w:rsidRDefault="004E5747" w:rsidP="004E574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126908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126908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ในบริษัทร่วมและการร่วมค้า</w:t>
      </w:r>
    </w:p>
    <w:p w:rsidR="004E5747" w:rsidRDefault="004E5747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p w:rsidR="00FB6C2F" w:rsidRDefault="00FB6C2F" w:rsidP="004E5747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AA45E2">
        <w:rPr>
          <w:rFonts w:ascii="Angsana New" w:hAnsi="Angsana New"/>
          <w:sz w:val="30"/>
          <w:szCs w:val="30"/>
        </w:rPr>
        <w:t>3</w:t>
      </w:r>
      <w:r w:rsidR="00576221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576221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26205B">
        <w:rPr>
          <w:rFonts w:ascii="Angsana New" w:hAnsi="Angsana New"/>
          <w:sz w:val="30"/>
          <w:szCs w:val="30"/>
          <w:lang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2561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874854">
        <w:rPr>
          <w:rFonts w:ascii="Angsana New" w:hAnsi="Angsana New" w:hint="cs"/>
          <w:sz w:val="30"/>
          <w:szCs w:val="30"/>
          <w:cs/>
          <w:lang w:bidi="th-TH"/>
        </w:rPr>
        <w:t>เดือน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 w:rsidR="00576221">
        <w:rPr>
          <w:rFonts w:ascii="Angsana New" w:hAnsi="Angsana New"/>
          <w:sz w:val="30"/>
          <w:szCs w:val="30"/>
        </w:rPr>
        <w:t>3</w:t>
      </w:r>
      <w:r w:rsidR="00576221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="00576221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576221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1879EB">
        <w:rPr>
          <w:rFonts w:ascii="Angsana New" w:hAnsi="Angsana New"/>
          <w:sz w:val="30"/>
          <w:szCs w:val="30"/>
          <w:lang w:bidi="th-TH"/>
        </w:rPr>
        <w:t xml:space="preserve"> 2562 </w:t>
      </w:r>
      <w:r w:rsidR="001879EB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1879EB">
        <w:rPr>
          <w:rFonts w:ascii="Angsana New" w:hAnsi="Angsana New"/>
          <w:sz w:val="30"/>
          <w:szCs w:val="30"/>
          <w:lang w:val="en-US" w:bidi="th-TH"/>
        </w:rPr>
        <w:t>2561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834308" w:rsidRPr="00E037A3" w:rsidRDefault="00834308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473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1620"/>
        <w:gridCol w:w="724"/>
        <w:gridCol w:w="630"/>
        <w:gridCol w:w="765"/>
        <w:gridCol w:w="765"/>
        <w:gridCol w:w="720"/>
        <w:gridCol w:w="270"/>
        <w:gridCol w:w="630"/>
        <w:gridCol w:w="270"/>
        <w:gridCol w:w="810"/>
        <w:gridCol w:w="270"/>
        <w:gridCol w:w="810"/>
        <w:gridCol w:w="270"/>
        <w:gridCol w:w="900"/>
        <w:gridCol w:w="270"/>
        <w:gridCol w:w="904"/>
        <w:gridCol w:w="262"/>
        <w:gridCol w:w="724"/>
        <w:gridCol w:w="54"/>
        <w:gridCol w:w="216"/>
        <w:gridCol w:w="54"/>
        <w:gridCol w:w="726"/>
      </w:tblGrid>
      <w:tr w:rsidR="00DE73A2" w:rsidRPr="00E037A3" w:rsidTr="004E5747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0" w:type="dxa"/>
            <w:gridSpan w:val="19"/>
          </w:tcPr>
          <w:p w:rsidR="00DE73A2" w:rsidRPr="00834308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4" w:type="dxa"/>
            <w:gridSpan w:val="5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4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4" w:type="dxa"/>
            <w:gridSpan w:val="5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84444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 w:rsidR="00844447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5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765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</w:tcPr>
          <w:p w:rsidR="00DE73A2" w:rsidRDefault="00DE73A2" w:rsidP="00576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  <w:p w:rsidR="00DE73A2" w:rsidRPr="00E037A3" w:rsidRDefault="00844447" w:rsidP="00576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 w:rsidR="00844447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5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5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E73A2" w:rsidRPr="00E037A3" w:rsidTr="004E5747">
        <w:trPr>
          <w:trHeight w:val="272"/>
        </w:trPr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:rsidR="00DE73A2" w:rsidRPr="00EE38EA" w:rsidRDefault="00DE73A2" w:rsidP="008343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690" w:type="dxa"/>
            <w:gridSpan w:val="19"/>
          </w:tcPr>
          <w:p w:rsidR="00DE73A2" w:rsidRPr="00EE38EA" w:rsidRDefault="00DE73A2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E73A2" w:rsidRPr="00E037A3" w:rsidTr="00493789">
        <w:trPr>
          <w:trHeight w:val="272"/>
        </w:trPr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C761BE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A2264C" w:rsidRDefault="00DE73A2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93789" w:rsidRPr="00416676" w:rsidTr="00493789">
        <w:tc>
          <w:tcPr>
            <w:tcW w:w="2070" w:type="dxa"/>
          </w:tcPr>
          <w:p w:rsidR="00493789" w:rsidRPr="00C2543E" w:rsidRDefault="00493789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</w:t>
            </w: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724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63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765" w:type="dxa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F852BA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847</w:t>
            </w:r>
            <w:r w:rsidR="00493789"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="00493789" w:rsidRPr="00C2543E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765" w:type="dxa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770</w:t>
            </w:r>
            <w:r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329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0B055F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298,518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298,518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BC4D84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1,189</w:t>
            </w:r>
            <w:r w:rsidR="008B314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8B314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1,187,</w:t>
            </w:r>
            <w:r w:rsidR="009954A4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493789" w:rsidRPr="003E64FB" w:rsidRDefault="00493789" w:rsidP="00493789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493789" w:rsidRPr="003E64FB" w:rsidRDefault="000B055F" w:rsidP="00493789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2,806,661</w:t>
            </w:r>
          </w:p>
        </w:tc>
        <w:tc>
          <w:tcPr>
            <w:tcW w:w="270" w:type="dxa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</w:rPr>
              <w:t>3,382,234</w:t>
            </w:r>
          </w:p>
        </w:tc>
        <w:tc>
          <w:tcPr>
            <w:tcW w:w="262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</w:tcPr>
          <w:p w:rsidR="00493789" w:rsidRPr="00C2543E" w:rsidRDefault="00493789" w:rsidP="0049378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A44849" w:rsidP="00493789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149,827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C352F">
              <w:rPr>
                <w:rFonts w:ascii="Angsana New" w:hAnsi="Angsana New"/>
                <w:sz w:val="24"/>
                <w:szCs w:val="24"/>
              </w:rPr>
              <w:t>163,178</w:t>
            </w:r>
          </w:p>
        </w:tc>
      </w:tr>
      <w:tr w:rsidR="00493789" w:rsidRPr="00E037A3" w:rsidTr="00493789">
        <w:tc>
          <w:tcPr>
            <w:tcW w:w="2070" w:type="dxa"/>
          </w:tcPr>
          <w:p w:rsidR="00493789" w:rsidRPr="00277B4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493789" w:rsidRPr="00277B4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4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A3613D" w:rsidRDefault="00A3613D"/>
    <w:p w:rsidR="00DE73A2" w:rsidRDefault="004C2DD3" w:rsidP="004F5706">
      <w:pPr>
        <w:tabs>
          <w:tab w:val="clear" w:pos="454"/>
          <w:tab w:val="clear" w:pos="680"/>
        </w:tabs>
        <w:ind w:left="558" w:right="-764"/>
        <w:jc w:val="thaiDistribute"/>
        <w:rPr>
          <w:spacing w:val="6"/>
          <w:sz w:val="28"/>
          <w:szCs w:val="28"/>
        </w:rPr>
      </w:pPr>
      <w:r w:rsidRPr="00493789">
        <w:rPr>
          <w:rFonts w:ascii="Angsana New" w:hAnsi="Angsana New"/>
          <w:sz w:val="30"/>
          <w:szCs w:val="30"/>
          <w:cs/>
        </w:rPr>
        <w:t>บริษัทร่วมดำเนินธุรกิจในประเทศไทย</w:t>
      </w:r>
      <w:r w:rsidRPr="00493789">
        <w:rPr>
          <w:rFonts w:ascii="Angsana New" w:hAnsi="Angsana New" w:hint="cs"/>
          <w:sz w:val="30"/>
          <w:szCs w:val="30"/>
          <w:cs/>
        </w:rPr>
        <w:t xml:space="preserve"> และ</w:t>
      </w:r>
      <w:r w:rsidR="009954A4">
        <w:rPr>
          <w:rFonts w:ascii="Angsana New" w:hAnsi="Angsana New"/>
          <w:sz w:val="30"/>
          <w:szCs w:val="30"/>
        </w:rPr>
        <w:t xml:space="preserve"> </w:t>
      </w:r>
      <w:r w:rsidR="00BF0A8F" w:rsidRPr="00493789">
        <w:rPr>
          <w:rFonts w:hint="cs"/>
          <w:spacing w:val="6"/>
          <w:sz w:val="28"/>
          <w:szCs w:val="28"/>
          <w:cs/>
        </w:rPr>
        <w:t>ณ</w:t>
      </w:r>
      <w:r w:rsidR="00BF0A8F" w:rsidRPr="00BF0A8F">
        <w:rPr>
          <w:rFonts w:hint="cs"/>
          <w:spacing w:val="6"/>
          <w:sz w:val="28"/>
          <w:szCs w:val="28"/>
          <w:cs/>
        </w:rPr>
        <w:t xml:space="preserve"> วันที่ 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>3</w:t>
      </w:r>
      <w:r w:rsidR="00576221">
        <w:rPr>
          <w:rFonts w:asciiTheme="majorBidi" w:hAnsiTheme="majorBidi" w:cstheme="majorBidi" w:hint="cs"/>
          <w:spacing w:val="6"/>
          <w:sz w:val="30"/>
          <w:szCs w:val="30"/>
          <w:cs/>
        </w:rPr>
        <w:t>0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23B9A">
        <w:rPr>
          <w:rFonts w:hint="cs"/>
          <w:spacing w:val="6"/>
          <w:sz w:val="28"/>
          <w:szCs w:val="28"/>
          <w:cs/>
        </w:rPr>
        <w:t>กันยายน</w:t>
      </w:r>
      <w:r w:rsidR="00BF0A8F" w:rsidRPr="00BF0A8F">
        <w:rPr>
          <w:spacing w:val="6"/>
          <w:sz w:val="28"/>
          <w:szCs w:val="28"/>
        </w:rPr>
        <w:t xml:space="preserve"> 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 xml:space="preserve">2562 </w:t>
      </w:r>
      <w:r w:rsidR="00A3613D" w:rsidRPr="00BF0A8F">
        <w:rPr>
          <w:rFonts w:hint="cs"/>
          <w:spacing w:val="6"/>
          <w:sz w:val="28"/>
          <w:szCs w:val="28"/>
          <w:cs/>
        </w:rPr>
        <w:t xml:space="preserve">บริษัทนำหุ้นสามัญของบริษัท ซินเน็ค (ประเทศไทย) จำกัด </w:t>
      </w:r>
      <w:r w:rsidR="00BF0A8F" w:rsidRPr="00BF0A8F">
        <w:rPr>
          <w:rFonts w:hint="cs"/>
          <w:spacing w:val="6"/>
          <w:sz w:val="28"/>
          <w:szCs w:val="28"/>
          <w:cs/>
        </w:rPr>
        <w:t>(</w:t>
      </w:r>
      <w:r w:rsidR="00A3613D" w:rsidRPr="00BF0A8F">
        <w:rPr>
          <w:rFonts w:hint="cs"/>
          <w:spacing w:val="6"/>
          <w:sz w:val="28"/>
          <w:szCs w:val="28"/>
          <w:cs/>
        </w:rPr>
        <w:t>มหาชน</w:t>
      </w:r>
      <w:r w:rsidR="00BF0A8F" w:rsidRPr="00BF0A8F">
        <w:rPr>
          <w:rFonts w:hint="cs"/>
          <w:spacing w:val="6"/>
          <w:sz w:val="28"/>
          <w:szCs w:val="28"/>
          <w:cs/>
        </w:rPr>
        <w:t xml:space="preserve">) จำนวน </w:t>
      </w:r>
      <w:r w:rsidR="006D7009">
        <w:rPr>
          <w:rFonts w:asciiTheme="majorBidi" w:hAnsiTheme="majorBidi" w:cstheme="majorBidi"/>
          <w:spacing w:val="6"/>
          <w:sz w:val="30"/>
          <w:szCs w:val="30"/>
        </w:rPr>
        <w:t>50.31</w:t>
      </w:r>
      <w:r w:rsidR="00B761B0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BF0A8F" w:rsidRPr="00BF0A8F">
        <w:rPr>
          <w:rFonts w:hint="cs"/>
          <w:spacing w:val="6"/>
          <w:sz w:val="28"/>
          <w:szCs w:val="28"/>
          <w:cs/>
        </w:rPr>
        <w:t>ล้านหุ้น</w:t>
      </w:r>
      <w:r w:rsidR="00C75651">
        <w:rPr>
          <w:spacing w:val="6"/>
          <w:sz w:val="28"/>
          <w:szCs w:val="28"/>
        </w:rPr>
        <w:t xml:space="preserve"> </w:t>
      </w:r>
      <w:r w:rsidR="00BF0A8F" w:rsidRPr="00BF0A8F">
        <w:rPr>
          <w:rFonts w:hint="cs"/>
          <w:spacing w:val="6"/>
          <w:sz w:val="28"/>
          <w:szCs w:val="28"/>
          <w:cs/>
        </w:rPr>
        <w:t>ไปเป็นหลัก</w:t>
      </w:r>
      <w:r w:rsidR="00A3613D" w:rsidRPr="00BF0A8F">
        <w:rPr>
          <w:rFonts w:hint="cs"/>
          <w:spacing w:val="6"/>
          <w:sz w:val="28"/>
          <w:szCs w:val="28"/>
          <w:cs/>
        </w:rPr>
        <w:t>ประกันวงเงินสินเชื่อ</w:t>
      </w:r>
      <w:r w:rsidR="00BF0A8F" w:rsidRPr="00BF0A8F">
        <w:rPr>
          <w:rFonts w:hint="cs"/>
          <w:spacing w:val="6"/>
          <w:sz w:val="28"/>
          <w:szCs w:val="28"/>
          <w:cs/>
        </w:rPr>
        <w:t>ที่ได้รับ</w:t>
      </w:r>
      <w:r w:rsidR="00A3613D" w:rsidRPr="00BF0A8F">
        <w:rPr>
          <w:rFonts w:hint="cs"/>
          <w:spacing w:val="6"/>
          <w:sz w:val="28"/>
          <w:szCs w:val="28"/>
          <w:cs/>
        </w:rPr>
        <w:t>จาก</w:t>
      </w:r>
      <w:r w:rsidR="000321A8">
        <w:rPr>
          <w:rFonts w:hint="cs"/>
          <w:spacing w:val="6"/>
          <w:sz w:val="28"/>
          <w:szCs w:val="28"/>
          <w:cs/>
        </w:rPr>
        <w:t>สถาบันการเงิน</w:t>
      </w:r>
      <w:r w:rsidR="00C75651">
        <w:rPr>
          <w:spacing w:val="6"/>
          <w:sz w:val="28"/>
          <w:szCs w:val="28"/>
        </w:rPr>
        <w:t xml:space="preserve"> </w:t>
      </w:r>
      <w:r w:rsidR="00C75651"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>(</w:t>
      </w:r>
      <w:r w:rsidR="00C75651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C75651"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 xml:space="preserve">ธันวาคม </w:t>
      </w:r>
      <w:r w:rsidR="00C75651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>2561</w:t>
      </w:r>
      <w:r w:rsidR="00C7565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C75651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>:</w:t>
      </w:r>
      <w:r w:rsidR="00C7565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C75651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39.81 </w:t>
      </w:r>
      <w:r w:rsidR="00C75651"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>ล้านหุ้น)</w:t>
      </w: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 w:rsidP="00DE73A2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2562</w:t>
      </w:r>
      <w:r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31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2561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>
        <w:rPr>
          <w:rFonts w:ascii="Angsana New" w:hAnsi="Angsana New" w:hint="cs"/>
          <w:sz w:val="30"/>
          <w:szCs w:val="30"/>
          <w:cs/>
          <w:lang w:bidi="th-TH"/>
        </w:rPr>
        <w:t>เดือน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1879EB">
        <w:rPr>
          <w:rFonts w:ascii="Angsana New" w:hAnsi="Angsana New"/>
          <w:sz w:val="30"/>
          <w:szCs w:val="30"/>
          <w:lang w:bidi="th-TH"/>
        </w:rPr>
        <w:t xml:space="preserve">2562 </w:t>
      </w:r>
      <w:r w:rsidR="001879EB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1879EB">
        <w:rPr>
          <w:rFonts w:ascii="Angsana New" w:hAnsi="Angsana New"/>
          <w:sz w:val="30"/>
          <w:szCs w:val="30"/>
          <w:lang w:val="en-US" w:bidi="th-TH"/>
        </w:rPr>
        <w:t>2561</w:t>
      </w:r>
      <w:r w:rsidR="001879E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1B26DF" w:rsidRPr="00F72572" w:rsidRDefault="001B26DF">
      <w:pPr>
        <w:rPr>
          <w:spacing w:val="6"/>
          <w:sz w:val="28"/>
          <w:szCs w:val="28"/>
        </w:rPr>
      </w:pPr>
    </w:p>
    <w:tbl>
      <w:tblPr>
        <w:tblW w:w="14580" w:type="dxa"/>
        <w:tblLayout w:type="fixed"/>
        <w:tblLook w:val="01E0" w:firstRow="1" w:lastRow="1" w:firstColumn="1" w:lastColumn="1" w:noHBand="0" w:noVBand="0"/>
      </w:tblPr>
      <w:tblGrid>
        <w:gridCol w:w="2700"/>
        <w:gridCol w:w="2430"/>
        <w:gridCol w:w="723"/>
        <w:gridCol w:w="720"/>
        <w:gridCol w:w="807"/>
        <w:gridCol w:w="813"/>
        <w:gridCol w:w="807"/>
        <w:gridCol w:w="236"/>
        <w:gridCol w:w="7"/>
        <w:gridCol w:w="837"/>
        <w:gridCol w:w="243"/>
        <w:gridCol w:w="837"/>
        <w:gridCol w:w="266"/>
        <w:gridCol w:w="814"/>
        <w:gridCol w:w="270"/>
        <w:gridCol w:w="900"/>
        <w:gridCol w:w="249"/>
        <w:gridCol w:w="21"/>
        <w:gridCol w:w="900"/>
      </w:tblGrid>
      <w:tr w:rsidR="00DE73A2" w:rsidRPr="00E037A3" w:rsidTr="00A143A2">
        <w:tc>
          <w:tcPr>
            <w:tcW w:w="270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0" w:type="dxa"/>
            <w:gridSpan w:val="17"/>
          </w:tcPr>
          <w:p w:rsidR="00DE73A2" w:rsidRPr="00834308" w:rsidRDefault="00DE73A2" w:rsidP="00EE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7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052E29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  <w:r w:rsidR="00DE73A2"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443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87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84444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 w:rsidR="00844447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72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:rsidR="00A14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813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43" w:type="dxa"/>
            <w:gridSpan w:val="2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A14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66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844447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49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 w:rsidR="00AF59C0">
              <w:rPr>
                <w:rFonts w:ascii="Angsana New" w:hAnsi="Angsana New"/>
                <w:sz w:val="24"/>
                <w:szCs w:val="24"/>
              </w:rPr>
              <w:t>0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DE73A2" w:rsidRPr="00E037A3" w:rsidRDefault="00844447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DE73A2" w:rsidRPr="00754B65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2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9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E73A2" w:rsidRPr="0077534F" w:rsidTr="00A143A2">
        <w:trPr>
          <w:trHeight w:val="272"/>
        </w:trPr>
        <w:tc>
          <w:tcPr>
            <w:tcW w:w="2700" w:type="dxa"/>
          </w:tcPr>
          <w:p w:rsidR="00DE73A2" w:rsidRPr="0077534F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DE73A2" w:rsidRPr="0077534F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3" w:type="dxa"/>
            <w:gridSpan w:val="2"/>
          </w:tcPr>
          <w:p w:rsidR="00DE73A2" w:rsidRPr="0077534F" w:rsidRDefault="00DE73A2" w:rsidP="00BC362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007" w:type="dxa"/>
            <w:gridSpan w:val="15"/>
          </w:tcPr>
          <w:p w:rsidR="00DE73A2" w:rsidRPr="0077534F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A56C91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430" w:type="dxa"/>
          </w:tcPr>
          <w:p w:rsidR="00DE73A2" w:rsidRPr="00277B4E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73A2" w:rsidRPr="00E037A3" w:rsidTr="00A143A2">
        <w:tc>
          <w:tcPr>
            <w:tcW w:w="2700" w:type="dxa"/>
          </w:tcPr>
          <w:p w:rsidR="00DE73A2" w:rsidRPr="00E20610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2430" w:type="dxa"/>
          </w:tcPr>
          <w:p w:rsidR="00DE73A2" w:rsidRPr="00277B4E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73A2" w:rsidRPr="00E037A3" w:rsidTr="00A143A2">
        <w:tc>
          <w:tcPr>
            <w:tcW w:w="27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ทิม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ซีเคียวด์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DE73A2" w:rsidRPr="006315A4" w:rsidRDefault="00DE73A2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 w:firstLine="84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เทคโนโลยีส์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430" w:type="dxa"/>
          </w:tcPr>
          <w:p w:rsidR="00DE73A2" w:rsidRDefault="00DE73A2" w:rsidP="00052E29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4C16BA">
              <w:rPr>
                <w:rFonts w:ascii="Angsana New" w:hAnsi="Angsana New" w:hint="cs"/>
                <w:sz w:val="24"/>
                <w:szCs w:val="24"/>
                <w:cs/>
              </w:rPr>
              <w:t>ธุรกิจการพิมพ์ดิจิทัลและการพัฒนาซอฟต์แวร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723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33.33</w:t>
            </w:r>
          </w:p>
        </w:tc>
        <w:tc>
          <w:tcPr>
            <w:tcW w:w="72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6 </w:t>
            </w: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282886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1,523</w:t>
            </w: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E73A2" w:rsidRPr="00BE1DE6" w:rsidTr="00A143A2">
        <w:tc>
          <w:tcPr>
            <w:tcW w:w="270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0" w:type="dxa"/>
          </w:tcPr>
          <w:p w:rsidR="00DE73A2" w:rsidRPr="00BE1DE6" w:rsidRDefault="00DE73A2" w:rsidP="00BC3623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07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4" w:type="dxa"/>
            <w:gridSpan w:val="2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E73A2" w:rsidRPr="00E037A3" w:rsidTr="00A143A2">
        <w:tc>
          <w:tcPr>
            <w:tcW w:w="2700" w:type="dxa"/>
          </w:tcPr>
          <w:p w:rsidR="00DE73A2" w:rsidRPr="00E20610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430" w:type="dxa"/>
          </w:tcPr>
          <w:p w:rsidR="00DE73A2" w:rsidRPr="004C16BA" w:rsidRDefault="00DE73A2" w:rsidP="00BC36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59C0" w:rsidRPr="00E037A3" w:rsidTr="00A143A2">
        <w:tc>
          <w:tcPr>
            <w:tcW w:w="2700" w:type="dxa"/>
          </w:tcPr>
          <w:p w:rsidR="007C1075" w:rsidRDefault="008E1013" w:rsidP="007C1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9E386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="00AF59C0" w:rsidRPr="009E3860">
              <w:rPr>
                <w:rFonts w:ascii="Angsana New" w:hAnsi="Angsana New" w:hint="cs"/>
                <w:sz w:val="24"/>
                <w:szCs w:val="24"/>
                <w:cs/>
              </w:rPr>
              <w:t>มาร์</w:t>
            </w:r>
            <w:r w:rsidRPr="009E3860"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="00AF59C0" w:rsidRPr="009E3860">
              <w:rPr>
                <w:rFonts w:ascii="Angsana New" w:hAnsi="Angsana New" w:hint="cs"/>
                <w:sz w:val="24"/>
                <w:szCs w:val="24"/>
                <w:cs/>
              </w:rPr>
              <w:t>วลแพค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</w:p>
          <w:p w:rsidR="00AF59C0" w:rsidRPr="00AF59C0" w:rsidRDefault="007D40C2" w:rsidP="007D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บริษัท </w:t>
            </w:r>
            <w:r w:rsidR="008E1013">
              <w:rPr>
                <w:rFonts w:ascii="Angsana New" w:hAnsi="Angsana New" w:hint="cs"/>
                <w:sz w:val="24"/>
                <w:szCs w:val="24"/>
                <w:cs/>
              </w:rPr>
              <w:t>ที.เค.เอส.</w:t>
            </w:r>
            <w:r w:rsidR="009E3860">
              <w:rPr>
                <w:rFonts w:ascii="Angsana New" w:hAnsi="Angsana New" w:hint="cs"/>
                <w:sz w:val="24"/>
                <w:szCs w:val="24"/>
                <w:cs/>
              </w:rPr>
              <w:t xml:space="preserve">-เวลโก </w:t>
            </w:r>
            <w:r w:rsidR="007C1075">
              <w:rPr>
                <w:rFonts w:ascii="Angsana New" w:hAnsi="Angsana New"/>
                <w:sz w:val="24"/>
                <w:szCs w:val="24"/>
              </w:rPr>
              <w:t>(</w:t>
            </w:r>
            <w:r w:rsidR="007C1075">
              <w:rPr>
                <w:rFonts w:ascii="Angsana New" w:hAnsi="Angsana New" w:hint="cs"/>
                <w:sz w:val="24"/>
                <w:szCs w:val="24"/>
                <w:cs/>
              </w:rPr>
              <w:t>ประเทศไทย)</w:t>
            </w:r>
            <w:r w:rsidR="00106E6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06E60">
              <w:rPr>
                <w:rFonts w:ascii="Angsana New" w:hAnsi="Angsana New"/>
                <w:sz w:val="24"/>
                <w:szCs w:val="24"/>
              </w:rPr>
              <w:br/>
              <w:t xml:space="preserve">  </w:t>
            </w:r>
            <w:r w:rsidR="009E3860">
              <w:rPr>
                <w:rFonts w:ascii="Angsana New" w:hAnsi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2430" w:type="dxa"/>
          </w:tcPr>
          <w:p w:rsidR="00AF59C0" w:rsidRPr="004C16BA" w:rsidRDefault="009E3860" w:rsidP="00BC3623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ผลิตฉลาก</w:t>
            </w:r>
          </w:p>
        </w:tc>
        <w:tc>
          <w:tcPr>
            <w:tcW w:w="723" w:type="dxa"/>
          </w:tcPr>
          <w:p w:rsidR="00AF59C0" w:rsidRDefault="00095B44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AF59C0" w:rsidRDefault="009E3860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07" w:type="dxa"/>
            <w:shd w:val="clear" w:color="auto" w:fill="auto"/>
          </w:tcPr>
          <w:p w:rsidR="00AF59C0" w:rsidRDefault="00157185" w:rsidP="008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157185" w:rsidRDefault="00157185" w:rsidP="008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:rsidR="00AF59C0" w:rsidRDefault="009E3860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9E3860" w:rsidRDefault="009E3860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17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07" w:type="dxa"/>
          </w:tcPr>
          <w:p w:rsidR="00AF59C0" w:rsidRDefault="009E3860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AF59C0" w:rsidRPr="00EC6E14" w:rsidRDefault="00AF59C0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AF59C0" w:rsidRDefault="009E3860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45,900</w:t>
            </w:r>
          </w:p>
        </w:tc>
        <w:tc>
          <w:tcPr>
            <w:tcW w:w="243" w:type="dxa"/>
          </w:tcPr>
          <w:p w:rsidR="00AF59C0" w:rsidRPr="00EC6E14" w:rsidRDefault="00AF59C0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AF59C0" w:rsidRDefault="009E3860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:rsidR="00AF59C0" w:rsidRPr="00EC6E14" w:rsidRDefault="00AF59C0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AF59C0" w:rsidRDefault="009E3860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6,023</w:t>
            </w:r>
          </w:p>
        </w:tc>
        <w:tc>
          <w:tcPr>
            <w:tcW w:w="270" w:type="dxa"/>
          </w:tcPr>
          <w:p w:rsidR="00AF59C0" w:rsidRPr="00EC6E14" w:rsidRDefault="00AF59C0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59C0" w:rsidRDefault="009E3860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F59C0" w:rsidRPr="00EC6E14" w:rsidRDefault="00AF59C0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F59C0" w:rsidRDefault="009E3860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C4D84" w:rsidRPr="00E037A3" w:rsidTr="00A143A2">
        <w:tc>
          <w:tcPr>
            <w:tcW w:w="2700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</w:rPr>
              <w:t>C.T.K.S. Technologies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56C91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:rsidR="00BC4D84" w:rsidRPr="00A56C91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210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2430" w:type="dxa"/>
          </w:tcPr>
          <w:p w:rsidR="00BC4D84" w:rsidRDefault="00BC4D84" w:rsidP="00BC4D84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ให้บริการการบริหารจัดการด้าน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BC4D84" w:rsidRDefault="00BC4D84" w:rsidP="00BC4D84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เทคโนโลยีสารสนเทศและ</w:t>
            </w:r>
          </w:p>
          <w:p w:rsidR="00BC4D84" w:rsidRPr="00A56C91" w:rsidRDefault="00BC4D84" w:rsidP="00BC4D84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งานพิมพ์</w:t>
            </w:r>
          </w:p>
        </w:tc>
        <w:tc>
          <w:tcPr>
            <w:tcW w:w="723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45.00</w:t>
            </w:r>
          </w:p>
        </w:tc>
        <w:tc>
          <w:tcPr>
            <w:tcW w:w="807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KHR</w:t>
            </w:r>
          </w:p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17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240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07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</w:t>
            </w:r>
          </w:p>
        </w:tc>
        <w:tc>
          <w:tcPr>
            <w:tcW w:w="243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BC4D84" w:rsidRDefault="00BC4D84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70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C4D84" w:rsidRPr="00E037A3" w:rsidTr="00A143A2">
        <w:tc>
          <w:tcPr>
            <w:tcW w:w="2700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>Myanmar Deco-TBSP Special Products</w:t>
            </w:r>
          </w:p>
          <w:p w:rsidR="00BC4D84" w:rsidRPr="00A56C91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255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>Company Limited</w:t>
            </w:r>
          </w:p>
        </w:tc>
        <w:tc>
          <w:tcPr>
            <w:tcW w:w="2430" w:type="dxa"/>
          </w:tcPr>
          <w:p w:rsidR="00BC4D84" w:rsidRPr="00A56C91" w:rsidRDefault="00BC4D84" w:rsidP="00BC4D8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พิมพ์เอกสารปลอดการทำเทียม</w:t>
            </w:r>
          </w:p>
        </w:tc>
        <w:tc>
          <w:tcPr>
            <w:tcW w:w="723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20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07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07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34,485</w:t>
            </w:r>
          </w:p>
        </w:tc>
        <w:tc>
          <w:tcPr>
            <w:tcW w:w="236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34,485</w:t>
            </w:r>
          </w:p>
        </w:tc>
        <w:tc>
          <w:tcPr>
            <w:tcW w:w="243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BC4D84" w:rsidRDefault="00D93249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9,08</w:t>
            </w:r>
            <w:r w:rsidR="008B314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6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BC4D84" w:rsidRPr="005E2660" w:rsidRDefault="00BC4D84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4"/>
                <w:szCs w:val="24"/>
              </w:rPr>
              <w:t>14,629</w:t>
            </w:r>
          </w:p>
        </w:tc>
        <w:tc>
          <w:tcPr>
            <w:tcW w:w="270" w:type="dxa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C4D84" w:rsidRPr="00EC6E1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C4D84" w:rsidRPr="00E037A3" w:rsidTr="00A143A2">
        <w:trPr>
          <w:trHeight w:val="325"/>
        </w:trPr>
        <w:tc>
          <w:tcPr>
            <w:tcW w:w="2700" w:type="dxa"/>
          </w:tcPr>
          <w:p w:rsidR="00BC4D84" w:rsidRPr="00A56C91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0" w:type="dxa"/>
          </w:tcPr>
          <w:p w:rsidR="00BC4D84" w:rsidRPr="00277B4E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BC4D84" w:rsidRDefault="00BC4D84" w:rsidP="00BC4D84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C4D84" w:rsidRDefault="00BC4D84" w:rsidP="00BC4D84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BC4D84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BC4D84" w:rsidRPr="0077534F" w:rsidRDefault="00344D27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36,485</w:t>
            </w:r>
          </w:p>
        </w:tc>
        <w:tc>
          <w:tcPr>
            <w:tcW w:w="236" w:type="dxa"/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81,439</w:t>
            </w:r>
          </w:p>
        </w:tc>
        <w:tc>
          <w:tcPr>
            <w:tcW w:w="243" w:type="dxa"/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4D84" w:rsidRPr="001E440B" w:rsidRDefault="00D93249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10,60</w:t>
            </w:r>
            <w:r w:rsidR="008B314C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6" w:type="dxa"/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BC4D84" w:rsidRPr="001E440B" w:rsidRDefault="00BC4D84" w:rsidP="009E3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/>
                <w:b/>
                <w:bCs/>
                <w:sz w:val="24"/>
                <w:szCs w:val="24"/>
              </w:rPr>
              <w:t>21,180</w:t>
            </w:r>
          </w:p>
        </w:tc>
        <w:tc>
          <w:tcPr>
            <w:tcW w:w="270" w:type="dxa"/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C4D84" w:rsidRPr="001E440B" w:rsidRDefault="00BC4D84" w:rsidP="00BC4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:rsidR="00BE1DE6" w:rsidRPr="00BE1DE6" w:rsidRDefault="00BE1DE6" w:rsidP="0077534F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tbl>
      <w:tblPr>
        <w:tblW w:w="147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42"/>
        <w:gridCol w:w="2430"/>
        <w:gridCol w:w="900"/>
        <w:gridCol w:w="810"/>
        <w:gridCol w:w="900"/>
        <w:gridCol w:w="900"/>
        <w:gridCol w:w="810"/>
        <w:gridCol w:w="236"/>
        <w:gridCol w:w="7"/>
        <w:gridCol w:w="837"/>
        <w:gridCol w:w="243"/>
        <w:gridCol w:w="837"/>
        <w:gridCol w:w="266"/>
        <w:gridCol w:w="904"/>
        <w:gridCol w:w="270"/>
        <w:gridCol w:w="990"/>
        <w:gridCol w:w="270"/>
        <w:gridCol w:w="27"/>
        <w:gridCol w:w="963"/>
      </w:tblGrid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7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180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AF59C0">
              <w:rPr>
                <w:rFonts w:ascii="Angsana New" w:hAnsi="Angsana New" w:hint="cs"/>
                <w:sz w:val="28"/>
                <w:szCs w:val="28"/>
                <w:cs/>
              </w:rPr>
              <w:t>เก้าเ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ดือน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80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9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C1B58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:rsidR="00DA11AD" w:rsidRPr="008D47F9" w:rsidRDefault="00844447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DA11AD" w:rsidRPr="008D47F9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0C1B58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:rsidR="00DA11AD" w:rsidRPr="008D47F9" w:rsidRDefault="00844447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DA11AD" w:rsidRPr="008D47F9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900" w:type="dxa"/>
          </w:tcPr>
          <w:p w:rsidR="000C1B58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44447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43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44447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66" w:type="dxa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143A2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:rsidR="00DA11AD" w:rsidRPr="008D47F9" w:rsidRDefault="00844447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DA11AD" w:rsidRPr="008D47F9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97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3</w:t>
            </w:r>
            <w:r w:rsidR="00AF59C0">
              <w:rPr>
                <w:rFonts w:ascii="Angsana New" w:hAnsi="Angsana New"/>
                <w:sz w:val="28"/>
                <w:szCs w:val="28"/>
              </w:rPr>
              <w:t>0</w:t>
            </w:r>
            <w:r w:rsidRPr="008D47F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DA11AD" w:rsidRPr="008D47F9" w:rsidRDefault="00844447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DA11AD" w:rsidRPr="008D47F9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6" w:type="dxa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A11AD" w:rsidRPr="008D47F9" w:rsidTr="00DA11AD">
        <w:trPr>
          <w:trHeight w:val="272"/>
        </w:trPr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DA11AD" w:rsidRPr="008D47F9" w:rsidRDefault="00DA11AD" w:rsidP="0008688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460" w:type="dxa"/>
            <w:gridSpan w:val="15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243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ทิม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ซีเคียวด์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เทคโนโลยีส์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DA11AD" w:rsidRPr="008D47F9" w:rsidRDefault="00DA11AD" w:rsidP="009630E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ธุรกิจการพิมพ์ดิจิทัลและ การพัฒนาซอฟต์แวร์</w:t>
            </w:r>
          </w:p>
        </w:tc>
        <w:tc>
          <w:tcPr>
            <w:tcW w:w="90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81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D47F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DA11AD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6036B7" w:rsidRPr="008D47F9" w:rsidRDefault="006036B7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036B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036B7">
              <w:rPr>
                <w:rFonts w:ascii="Angsana New" w:hAnsi="Angsana New"/>
                <w:sz w:val="28"/>
                <w:szCs w:val="28"/>
              </w:rPr>
              <w:t>,</w:t>
            </w:r>
            <w:r w:rsidRPr="006036B7">
              <w:rPr>
                <w:rFonts w:ascii="Angsana New" w:hAnsi="Angsana New"/>
                <w:sz w:val="28"/>
                <w:szCs w:val="28"/>
                <w:cs/>
              </w:rPr>
              <w:t>523</w:t>
            </w:r>
          </w:p>
        </w:tc>
        <w:tc>
          <w:tcPr>
            <w:tcW w:w="26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A11AD" w:rsidRPr="008D47F9" w:rsidRDefault="00DA11AD" w:rsidP="00193B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A11AD" w:rsidRPr="008D47F9" w:rsidRDefault="00DA11AD" w:rsidP="00193B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Pr="008D47F9">
              <w:rPr>
                <w:rFonts w:ascii="Angsana New" w:hAnsi="Angsan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1AD" w:rsidRPr="008D47F9" w:rsidRDefault="006036B7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36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6036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36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523</w:t>
            </w:r>
          </w:p>
        </w:tc>
        <w:tc>
          <w:tcPr>
            <w:tcW w:w="26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EE38EA" w:rsidRPr="008D47F9" w:rsidRDefault="00EE38EA" w:rsidP="00277B4E">
      <w:pPr>
        <w:rPr>
          <w:rFonts w:ascii="Angsana New" w:hAnsi="Angsana New"/>
          <w:sz w:val="8"/>
          <w:szCs w:val="8"/>
          <w:lang w:val="en-GB"/>
        </w:rPr>
      </w:pPr>
    </w:p>
    <w:p w:rsidR="00DA11AD" w:rsidRPr="00DA11AD" w:rsidRDefault="00DA11AD" w:rsidP="0010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4"/>
        <w:jc w:val="both"/>
        <w:rPr>
          <w:rFonts w:ascii="Angsana New" w:hAnsi="Angsana New"/>
          <w:sz w:val="30"/>
          <w:szCs w:val="30"/>
        </w:rPr>
      </w:pPr>
      <w:r w:rsidRPr="005D777E">
        <w:rPr>
          <w:rFonts w:ascii="Angsana New" w:hAnsi="Angsana New"/>
          <w:sz w:val="30"/>
          <w:szCs w:val="30"/>
          <w:cs/>
          <w:lang w:val="en-GB"/>
        </w:rPr>
        <w:t>การร่วมค้าทั้งหมดดำเนินธุรกิจในประเทศไทยยกเว้น</w:t>
      </w:r>
      <w:r w:rsidRPr="005D777E">
        <w:rPr>
          <w:rFonts w:ascii="Angsana New" w:hAnsi="Angsana New"/>
          <w:sz w:val="30"/>
          <w:szCs w:val="30"/>
          <w:lang w:val="en-GB"/>
        </w:rPr>
        <w:t xml:space="preserve"> C.T.K.S. Technologies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/>
          <w:sz w:val="30"/>
          <w:szCs w:val="30"/>
          <w:lang w:val="en-GB"/>
        </w:rPr>
        <w:t>Company Limited</w:t>
      </w:r>
      <w:r w:rsidRPr="005D777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5D777E">
        <w:rPr>
          <w:rFonts w:ascii="Angsana New" w:hAnsi="Angsana New"/>
          <w:sz w:val="30"/>
          <w:szCs w:val="30"/>
          <w:lang w:val="en-GB"/>
        </w:rPr>
        <w:t xml:space="preserve"> Myanmar Deco-TBSP Special Products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/>
          <w:sz w:val="30"/>
          <w:szCs w:val="30"/>
          <w:lang w:val="en-GB"/>
        </w:rPr>
        <w:t>Company Limited</w:t>
      </w:r>
      <w:r w:rsidRPr="005D777E">
        <w:rPr>
          <w:rFonts w:ascii="Angsana New" w:hAnsi="Angsana New"/>
          <w:sz w:val="30"/>
          <w:szCs w:val="30"/>
          <w:cs/>
          <w:lang w:val="en-GB"/>
        </w:rPr>
        <w:t xml:space="preserve"> ซึ่งดำเนินธุรกิจในประเทศ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กัมพูชาและ</w:t>
      </w:r>
      <w:r w:rsidRPr="005D777E">
        <w:rPr>
          <w:rFonts w:ascii="Angsana New" w:hAnsi="Angsana New"/>
          <w:sz w:val="30"/>
          <w:szCs w:val="30"/>
          <w:cs/>
          <w:lang w:val="en-GB"/>
        </w:rPr>
        <w:t>ประเทศ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พม่า ตามลำดับ</w:t>
      </w:r>
    </w:p>
    <w:p w:rsidR="00DA11AD" w:rsidRPr="008D47F9" w:rsidRDefault="00DA11AD" w:rsidP="00DA1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88"/>
        <w:rPr>
          <w:rFonts w:ascii="Angsana New" w:hAnsi="Angsana New"/>
          <w:sz w:val="12"/>
          <w:szCs w:val="12"/>
          <w:lang w:val="en-GB"/>
        </w:rPr>
      </w:pPr>
    </w:p>
    <w:p w:rsidR="00DA11AD" w:rsidRDefault="00DA11AD" w:rsidP="00DA11AD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DA11AD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กลุ่มบริษัทไม่มีเงินลงทุนในการร่วมค้าที่จดทะเบียนในตลาดหลักทรัพย์</w:t>
      </w:r>
      <w:r w:rsidRPr="00DA11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11AD">
        <w:rPr>
          <w:rFonts w:ascii="Angsana New" w:hAnsi="Angsana New" w:hint="cs"/>
          <w:sz w:val="30"/>
          <w:szCs w:val="30"/>
          <w:cs/>
          <w:lang w:val="en-GB"/>
        </w:rPr>
        <w:t>ดังนั้นจึงไม่มีราคาที่เปิดเผยต่อสาธารณชน</w:t>
      </w:r>
    </w:p>
    <w:p w:rsidR="00DA11AD" w:rsidRPr="008D47F9" w:rsidRDefault="00DA11AD" w:rsidP="00DA11AD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:rsidR="009630E5" w:rsidRDefault="001E7520" w:rsidP="00106E60">
      <w:pPr>
        <w:spacing w:line="0" w:lineRule="atLeast"/>
        <w:ind w:right="-134"/>
        <w:jc w:val="thaiDistribute"/>
        <w:rPr>
          <w:rFonts w:ascii="Angsana New" w:hAnsi="Angsana New"/>
          <w:sz w:val="30"/>
          <w:szCs w:val="30"/>
          <w:lang w:val="en-GB"/>
        </w:rPr>
      </w:pPr>
      <w:r w:rsidRPr="00340BF1">
        <w:rPr>
          <w:rFonts w:ascii="Angsana New" w:hAnsi="Angsana New" w:hint="cs"/>
          <w:sz w:val="30"/>
          <w:szCs w:val="30"/>
          <w:cs/>
          <w:lang w:val="en-GB"/>
        </w:rPr>
        <w:t>ในไตรมาสหนึ่งปี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 xml:space="preserve">2562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 xml:space="preserve">C.T.K.S. Technologies Company Limited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ซึ่งเป็นการร่วมค้า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ได้ปิดกิจการและชำระบัญชี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บริษัทรับรู้ขาดทุนจากการปิดกิจการและชำระบัญชีจำนวน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 xml:space="preserve">0.53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ในงบกำไรขาดทุนสำหรับงวด</w:t>
      </w:r>
      <w:r w:rsidR="00F23B9A" w:rsidRPr="00F23B9A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F23B9A">
        <w:rPr>
          <w:rFonts w:ascii="Angsana New" w:hAnsi="Angsana New" w:hint="cs"/>
          <w:sz w:val="30"/>
          <w:szCs w:val="30"/>
          <w:cs/>
          <w:lang w:val="en-GB"/>
        </w:rPr>
        <w:t>เดือนสิ้นสุดวันที่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130D0" w:rsidRPr="00F23B9A">
        <w:rPr>
          <w:rFonts w:ascii="Angsana New" w:hAnsi="Angsana New" w:hint="cs"/>
          <w:sz w:val="30"/>
          <w:szCs w:val="30"/>
          <w:cs/>
          <w:lang w:val="en-GB"/>
        </w:rPr>
        <w:t xml:space="preserve">30 </w:t>
      </w:r>
      <w:r w:rsidR="00F23B9A" w:rsidRPr="00F23B9A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F23B9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B9A">
        <w:rPr>
          <w:rFonts w:ascii="Angsana New" w:hAnsi="Angsana New"/>
          <w:sz w:val="30"/>
          <w:szCs w:val="30"/>
          <w:lang w:val="en-GB"/>
        </w:rPr>
        <w:t>2562</w:t>
      </w:r>
    </w:p>
    <w:p w:rsidR="007C1075" w:rsidRDefault="007C1075" w:rsidP="008D47F9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</w:p>
    <w:p w:rsidR="007C1075" w:rsidRPr="00772B88" w:rsidRDefault="007C1075" w:rsidP="007C1075">
      <w:pPr>
        <w:spacing w:line="0" w:lineRule="atLeast"/>
        <w:jc w:val="thaiDistribute"/>
        <w:rPr>
          <w:rFonts w:ascii="Angsana New" w:hAnsi="Angsana New"/>
          <w:spacing w:val="-2"/>
          <w:sz w:val="30"/>
          <w:szCs w:val="30"/>
        </w:rPr>
      </w:pPr>
      <w:r w:rsidRPr="00772B88">
        <w:rPr>
          <w:rFonts w:ascii="Angsana New" w:hAnsi="Angsana New" w:hint="cs"/>
          <w:spacing w:val="-2"/>
          <w:sz w:val="30"/>
          <w:szCs w:val="30"/>
          <w:cs/>
          <w:lang w:val="en-GB"/>
        </w:rPr>
        <w:lastRenderedPageBreak/>
        <w:t xml:space="preserve">ในเดือนมีนาคม </w:t>
      </w:r>
      <w:r w:rsidRPr="00772B8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772B88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บริษัทได้จัดตั้งกิจการร่วมค้า ร่วมกับบริษัท อิดิมีเดีย ไดเด็นทิที แอนด์ เซคคูลิตี ฟร้านส์ จำกัด และ บริษัท มัลติแชนแนล โซลูชั่นส์ จำกัด ภายใต้ชื่อ บริษัท </w:t>
      </w:r>
      <w:r w:rsidR="008B314C">
        <w:rPr>
          <w:rFonts w:ascii="Angsana New" w:hAnsi="Angsana New"/>
          <w:spacing w:val="-2"/>
          <w:sz w:val="30"/>
          <w:szCs w:val="30"/>
        </w:rPr>
        <w:br/>
      </w:r>
      <w:r w:rsidRPr="00772B88">
        <w:rPr>
          <w:rFonts w:ascii="Angsana New" w:hAnsi="Angsana New" w:hint="cs"/>
          <w:spacing w:val="-2"/>
          <w:sz w:val="30"/>
          <w:szCs w:val="30"/>
          <w:cs/>
        </w:rPr>
        <w:t>ทิม</w:t>
      </w:r>
      <w:r w:rsidR="008B314C">
        <w:rPr>
          <w:rFonts w:ascii="Angsana New" w:hAnsi="Angsana New"/>
          <w:spacing w:val="-2"/>
          <w:sz w:val="30"/>
          <w:szCs w:val="30"/>
        </w:rPr>
        <w:t xml:space="preserve"> </w:t>
      </w:r>
      <w:r w:rsidRPr="00772B88">
        <w:rPr>
          <w:rFonts w:ascii="Angsana New" w:hAnsi="Angsana New" w:hint="cs"/>
          <w:spacing w:val="-2"/>
          <w:sz w:val="30"/>
          <w:szCs w:val="30"/>
          <w:cs/>
        </w:rPr>
        <w:t xml:space="preserve">ซิเคียวด์ เทคโนโลยีส์ จำกัด โดยบริษัทมีสัดส่วนในเงินลงทุนร้อยละ </w:t>
      </w:r>
      <w:r w:rsidRPr="00772B88">
        <w:rPr>
          <w:rFonts w:ascii="Angsana New" w:hAnsi="Angsana New"/>
          <w:spacing w:val="-2"/>
          <w:sz w:val="30"/>
          <w:szCs w:val="30"/>
        </w:rPr>
        <w:t>33.33</w:t>
      </w:r>
    </w:p>
    <w:p w:rsidR="007C1075" w:rsidRDefault="007C1075" w:rsidP="008D47F9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</w:p>
    <w:p w:rsidR="00A26CC3" w:rsidRPr="00D121CB" w:rsidRDefault="00A26CC3" w:rsidP="005472E7">
      <w:pPr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ในเดือนกรกฎาคม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บริษัทย่อยแห่งหนึ่งซื้อหุ้นทุนในบริษัท</w:t>
      </w:r>
      <w:r w:rsidR="00344D2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มาร์</w:t>
      </w:r>
      <w:r w:rsidR="008B314C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 xml:space="preserve">วลแพค จำกัด (เดิมชื่อ </w:t>
      </w:r>
      <w:r w:rsidR="00344D27">
        <w:rPr>
          <w:rFonts w:ascii="Angsana New" w:hAnsi="Angsana New" w:hint="cs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ที.เค.เอส.</w:t>
      </w: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เวลโก (ประเทศไทย) จำกัด</w:t>
      </w:r>
      <w:r w:rsidR="008B314C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ซึ่งเป็นบริษัทร่วมค้าของ</w:t>
      </w:r>
      <w:r w:rsidR="00BB34C6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344D27" w:rsidRPr="001C3CDC">
        <w:rPr>
          <w:rFonts w:ascii="Angsana New" w:hAnsi="Angsana New" w:hint="cs"/>
          <w:sz w:val="30"/>
          <w:szCs w:val="30"/>
          <w:cs/>
        </w:rPr>
        <w:t>จำนวน</w:t>
      </w:r>
      <w:r w:rsidR="001C3CDC" w:rsidRPr="001C3CDC">
        <w:rPr>
          <w:rFonts w:ascii="Angsana New" w:hAnsi="Angsana New"/>
          <w:sz w:val="30"/>
          <w:szCs w:val="30"/>
        </w:rPr>
        <w:t xml:space="preserve"> </w:t>
      </w:r>
      <w:r w:rsidR="00D121CB">
        <w:rPr>
          <w:rFonts w:ascii="Angsana New" w:hAnsi="Angsana New"/>
          <w:sz w:val="30"/>
          <w:szCs w:val="30"/>
        </w:rPr>
        <w:br/>
      </w:r>
      <w:r w:rsidR="001C3CDC" w:rsidRPr="001C3CDC">
        <w:rPr>
          <w:rFonts w:ascii="Angsana New" w:hAnsi="Angsana New"/>
          <w:sz w:val="30"/>
          <w:szCs w:val="30"/>
        </w:rPr>
        <w:t>8</w:t>
      </w:r>
      <w:r w:rsidR="00905325">
        <w:rPr>
          <w:rFonts w:ascii="Angsana New" w:hAnsi="Angsana New"/>
          <w:sz w:val="30"/>
          <w:szCs w:val="30"/>
        </w:rPr>
        <w:t>.82</w:t>
      </w:r>
      <w:r w:rsidR="00D121CB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344D27" w:rsidRPr="001C3CDC">
        <w:rPr>
          <w:rFonts w:ascii="Angsana New" w:hAnsi="Angsana New" w:hint="cs"/>
          <w:sz w:val="30"/>
          <w:szCs w:val="30"/>
          <w:cs/>
        </w:rPr>
        <w:t>หุ้น</w:t>
      </w:r>
      <w:r w:rsidR="00344D27">
        <w:rPr>
          <w:rFonts w:ascii="Angsana New" w:hAnsi="Angsana New" w:hint="cs"/>
          <w:sz w:val="30"/>
          <w:szCs w:val="30"/>
          <w:cs/>
        </w:rPr>
        <w:t xml:space="preserve"> คิดเป็น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49 </w:t>
      </w:r>
      <w:r>
        <w:rPr>
          <w:rFonts w:ascii="Angsana New" w:hAnsi="Angsana New" w:hint="cs"/>
          <w:sz w:val="30"/>
          <w:szCs w:val="30"/>
          <w:cs/>
        </w:rPr>
        <w:t xml:space="preserve">เพิ่มเติมจากเดิมร้อยละ </w:t>
      </w:r>
      <w:r>
        <w:rPr>
          <w:rFonts w:ascii="Angsana New" w:hAnsi="Angsana New"/>
          <w:sz w:val="30"/>
          <w:szCs w:val="30"/>
        </w:rPr>
        <w:t xml:space="preserve">51 </w:t>
      </w:r>
      <w:r w:rsidR="00DE2D2F" w:rsidRPr="00DE2D2F">
        <w:rPr>
          <w:rFonts w:ascii="Angsana New" w:hAnsi="Angsana New" w:hint="cs"/>
          <w:sz w:val="30"/>
          <w:szCs w:val="30"/>
          <w:cs/>
        </w:rPr>
        <w:t>ในราคาหุ้นละ</w:t>
      </w:r>
      <w:r w:rsidR="00DE2D2F" w:rsidRPr="00DE2D2F">
        <w:rPr>
          <w:rFonts w:ascii="Angsana New" w:hAnsi="Angsana New"/>
          <w:sz w:val="30"/>
          <w:szCs w:val="30"/>
          <w:cs/>
        </w:rPr>
        <w:t xml:space="preserve"> </w:t>
      </w:r>
      <w:r w:rsidR="00DE2D2F" w:rsidRPr="00DE2D2F">
        <w:rPr>
          <w:rFonts w:ascii="Angsana New" w:hAnsi="Angsana New"/>
          <w:sz w:val="30"/>
          <w:szCs w:val="30"/>
        </w:rPr>
        <w:t xml:space="preserve">0.46 </w:t>
      </w:r>
      <w:r w:rsidR="00DE2D2F" w:rsidRPr="00DE2D2F">
        <w:rPr>
          <w:rFonts w:ascii="Angsana New" w:hAnsi="Angsana New" w:hint="cs"/>
          <w:sz w:val="30"/>
          <w:szCs w:val="30"/>
          <w:cs/>
        </w:rPr>
        <w:t>บาทต่อหุ้น</w:t>
      </w:r>
      <w:r w:rsidR="00DE2D2F" w:rsidRPr="00DE2D2F">
        <w:rPr>
          <w:rFonts w:ascii="Angsana New" w:hAnsi="Angsana New"/>
          <w:sz w:val="30"/>
          <w:szCs w:val="30"/>
          <w:cs/>
        </w:rPr>
        <w:t xml:space="preserve"> </w:t>
      </w:r>
      <w:r w:rsidR="00DE2D2F" w:rsidRPr="00DE2D2F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DE2D2F" w:rsidRPr="00DE2D2F">
        <w:rPr>
          <w:rFonts w:ascii="Angsana New" w:hAnsi="Angsana New"/>
          <w:sz w:val="30"/>
          <w:szCs w:val="30"/>
          <w:cs/>
        </w:rPr>
        <w:t xml:space="preserve"> </w:t>
      </w:r>
      <w:r w:rsidR="00DE2D2F" w:rsidRPr="00DE2D2F">
        <w:rPr>
          <w:rFonts w:ascii="Angsana New" w:hAnsi="Angsana New"/>
          <w:sz w:val="30"/>
          <w:szCs w:val="30"/>
        </w:rPr>
        <w:t xml:space="preserve">4.08 </w:t>
      </w:r>
      <w:r w:rsidR="00DE2D2F" w:rsidRPr="00DE2D2F">
        <w:rPr>
          <w:rFonts w:ascii="Angsana New" w:hAnsi="Angsana New" w:hint="cs"/>
          <w:sz w:val="30"/>
          <w:szCs w:val="30"/>
          <w:cs/>
        </w:rPr>
        <w:t>ล้านบาท</w:t>
      </w:r>
      <w:r w:rsidR="00DE2D2F" w:rsidRPr="00DE2D2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ส่งผลให้</w:t>
      </w:r>
      <w:r w:rsidR="00BB34C6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บริษัทมีสัดส่วนการถือหุ้นเป็นร้อยละ </w:t>
      </w:r>
      <w:r>
        <w:rPr>
          <w:rFonts w:ascii="Angsana New" w:hAnsi="Angsana New"/>
          <w:sz w:val="30"/>
          <w:szCs w:val="30"/>
        </w:rPr>
        <w:t xml:space="preserve">100 </w:t>
      </w:r>
      <w:r w:rsidR="0031176F">
        <w:rPr>
          <w:rFonts w:ascii="Angsana New" w:hAnsi="Angsana New" w:hint="cs"/>
          <w:sz w:val="30"/>
          <w:szCs w:val="30"/>
          <w:cs/>
        </w:rPr>
        <w:t xml:space="preserve">        และมี</w:t>
      </w:r>
      <w:r w:rsidR="00344D27">
        <w:rPr>
          <w:rFonts w:ascii="Angsana New" w:hAnsi="Angsana New" w:hint="cs"/>
          <w:sz w:val="30"/>
          <w:szCs w:val="30"/>
          <w:cs/>
        </w:rPr>
        <w:t>การควบคุมใน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344D2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มาร์</w:t>
      </w:r>
      <w:r w:rsidR="007E1977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 xml:space="preserve">วลแพค จำกัด </w:t>
      </w:r>
      <w:r w:rsidR="00BB34C6">
        <w:rPr>
          <w:rFonts w:ascii="Angsana New" w:hAnsi="Angsana New" w:hint="cs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จึงโอนจัดประเภทเงินลงทุน</w:t>
      </w:r>
      <w:r w:rsidR="004709E0">
        <w:rPr>
          <w:rFonts w:asciiTheme="majorBidi" w:hAnsiTheme="majorBidi" w:cstheme="majorBidi" w:hint="cs"/>
          <w:sz w:val="30"/>
          <w:szCs w:val="30"/>
          <w:cs/>
        </w:rPr>
        <w:t>ในบริษัท</w:t>
      </w:r>
      <w:r w:rsidR="00344D27">
        <w:rPr>
          <w:rFonts w:asciiTheme="majorBidi" w:hAnsiTheme="majorBidi" w:cstheme="majorBidi" w:hint="cs"/>
          <w:sz w:val="30"/>
          <w:szCs w:val="30"/>
          <w:cs/>
        </w:rPr>
        <w:t xml:space="preserve"> มาร์เวลแพค จำกัด จากเงินลงทุนในการร่วมค้าเ</w:t>
      </w:r>
      <w:r w:rsidRPr="00F95131">
        <w:rPr>
          <w:rFonts w:asciiTheme="majorBidi" w:hAnsiTheme="majorBidi" w:cstheme="majorBidi"/>
          <w:sz w:val="30"/>
          <w:szCs w:val="30"/>
          <w:cs/>
        </w:rPr>
        <w:t>ป็นเงินลงทุน</w:t>
      </w:r>
      <w:r w:rsidR="004709E0">
        <w:rPr>
          <w:rFonts w:asciiTheme="majorBidi" w:hAnsiTheme="majorBidi" w:cstheme="majorBidi" w:hint="cs"/>
          <w:sz w:val="30"/>
          <w:szCs w:val="30"/>
          <w:cs/>
        </w:rPr>
        <w:t>ในบริษัทย่อย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(หมายเหตุข้อ </w:t>
      </w:r>
      <w:r w:rsidR="004709E0">
        <w:rPr>
          <w:rFonts w:asciiTheme="majorBidi" w:hAnsiTheme="majorBidi" w:cstheme="majorBidi"/>
          <w:sz w:val="30"/>
          <w:szCs w:val="30"/>
        </w:rPr>
        <w:t>7</w:t>
      </w:r>
      <w:r w:rsidRPr="00F95131">
        <w:rPr>
          <w:rFonts w:asciiTheme="majorBidi" w:hAnsiTheme="majorBidi" w:cstheme="majorBidi"/>
          <w:sz w:val="30"/>
          <w:szCs w:val="30"/>
        </w:rPr>
        <w:t>)</w:t>
      </w:r>
      <w:r w:rsidR="00344D27">
        <w:rPr>
          <w:rFonts w:asciiTheme="majorBidi" w:hAnsiTheme="majorBidi" w:cstheme="majorBidi" w:hint="cs"/>
          <w:sz w:val="30"/>
          <w:szCs w:val="30"/>
          <w:cs/>
        </w:rPr>
        <w:t xml:space="preserve"> และนำงบการเงินของบริษัท มาร์เวลแพค จำกัด มารวมในการจัดทำงบการเงินรวมตั้งแต่วันที่ </w:t>
      </w:r>
      <w:r w:rsidR="00344D27">
        <w:rPr>
          <w:rFonts w:asciiTheme="majorBidi" w:hAnsiTheme="majorBidi" w:cstheme="majorBidi"/>
          <w:sz w:val="30"/>
          <w:szCs w:val="30"/>
        </w:rPr>
        <w:t xml:space="preserve">11 </w:t>
      </w:r>
      <w:r w:rsidR="00344D27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344D27">
        <w:rPr>
          <w:rFonts w:asciiTheme="majorBidi" w:hAnsiTheme="majorBidi" w:cstheme="majorBidi"/>
          <w:sz w:val="30"/>
          <w:szCs w:val="30"/>
        </w:rPr>
        <w:t xml:space="preserve">2562 </w:t>
      </w:r>
      <w:r w:rsidR="00344D27">
        <w:rPr>
          <w:rFonts w:asciiTheme="majorBidi" w:hAnsiTheme="majorBidi" w:cstheme="majorBidi" w:hint="cs"/>
          <w:sz w:val="30"/>
          <w:szCs w:val="30"/>
          <w:cs/>
        </w:rPr>
        <w:t>ซึ่งเป็นวันที่กลุ่มบริษัทมี</w:t>
      </w:r>
      <w:r w:rsidR="00F11927">
        <w:rPr>
          <w:rFonts w:asciiTheme="majorBidi" w:hAnsiTheme="majorBidi" w:cstheme="majorBidi" w:hint="cs"/>
          <w:sz w:val="30"/>
          <w:szCs w:val="30"/>
          <w:cs/>
        </w:rPr>
        <w:t>อำนาจใน</w:t>
      </w:r>
      <w:r w:rsidR="00344D27">
        <w:rPr>
          <w:rFonts w:asciiTheme="majorBidi" w:hAnsiTheme="majorBidi" w:cstheme="majorBidi" w:hint="cs"/>
          <w:sz w:val="30"/>
          <w:szCs w:val="30"/>
          <w:cs/>
        </w:rPr>
        <w:t>การควบคุมในบริษัท มาร์เวลแพค จำกัด</w:t>
      </w:r>
    </w:p>
    <w:p w:rsidR="008D47F9" w:rsidRPr="008D47F9" w:rsidRDefault="008D47F9" w:rsidP="008D47F9">
      <w:pPr>
        <w:rPr>
          <w:rFonts w:ascii="Angsana New" w:hAnsi="Angsana New"/>
          <w:sz w:val="12"/>
          <w:szCs w:val="12"/>
          <w:lang w:val="en-GB"/>
        </w:rPr>
      </w:pPr>
    </w:p>
    <w:p w:rsidR="006F011B" w:rsidRDefault="006F011B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Pr="007E1977" w:rsidRDefault="004709E0" w:rsidP="00CC1212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106E60" w:rsidRDefault="00106E6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C54FD6" w:rsidRDefault="00C54FD6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4709E0" w:rsidRDefault="004709E0" w:rsidP="00CC1212">
      <w:pPr>
        <w:jc w:val="thaiDistribute"/>
        <w:rPr>
          <w:rFonts w:ascii="Angsana New" w:hAnsi="Angsana New"/>
          <w:sz w:val="30"/>
          <w:szCs w:val="30"/>
        </w:rPr>
      </w:pPr>
    </w:p>
    <w:p w:rsidR="00E748F7" w:rsidRPr="00126908" w:rsidRDefault="00E748F7" w:rsidP="005D664C">
      <w:pPr>
        <w:pStyle w:val="index"/>
        <w:numPr>
          <w:ilvl w:val="0"/>
          <w:numId w:val="19"/>
        </w:numPr>
        <w:tabs>
          <w:tab w:val="left" w:pos="2610"/>
        </w:tabs>
        <w:spacing w:after="0" w:line="0" w:lineRule="atLeast"/>
        <w:ind w:left="18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26908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E748F7" w:rsidRPr="005D664C" w:rsidRDefault="00E748F7" w:rsidP="003F58B7">
      <w:pPr>
        <w:pStyle w:val="index"/>
        <w:tabs>
          <w:tab w:val="clear" w:pos="1134"/>
        </w:tabs>
        <w:spacing w:after="0" w:line="0" w:lineRule="atLeast"/>
        <w:ind w:left="540" w:firstLine="0"/>
        <w:outlineLvl w:val="0"/>
        <w:rPr>
          <w:rFonts w:ascii="Angsana New" w:hAnsi="Angsana New"/>
          <w:b/>
          <w:bCs/>
          <w:sz w:val="8"/>
          <w:szCs w:val="8"/>
          <w:lang w:val="en-US" w:bidi="th-TH"/>
        </w:rPr>
      </w:pPr>
    </w:p>
    <w:p w:rsidR="00CF06D1" w:rsidRDefault="00E748F7" w:rsidP="003F58B7">
      <w:pPr>
        <w:pStyle w:val="block"/>
        <w:tabs>
          <w:tab w:val="left" w:pos="0"/>
        </w:tabs>
        <w:spacing w:after="0" w:line="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4F0947" w:rsidRPr="00A7124D">
        <w:rPr>
          <w:rFonts w:ascii="Angsana New" w:hAnsi="Angsana New"/>
          <w:sz w:val="30"/>
          <w:szCs w:val="30"/>
        </w:rPr>
        <w:t>3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0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2562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E07D86"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2561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844447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="00E07D86"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BC3623" w:rsidRPr="00A7124D">
        <w:rPr>
          <w:rFonts w:ascii="Angsana New" w:hAnsi="Angsana New"/>
          <w:sz w:val="30"/>
          <w:szCs w:val="30"/>
        </w:rPr>
        <w:t>3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0</w:t>
      </w:r>
      <w:r w:rsidR="00BC3623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44447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BC3623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val="en-US" w:eastAsia="ja-JP" w:bidi="th-TH"/>
        </w:rPr>
        <w:t>2562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8F307C">
        <w:rPr>
          <w:rFonts w:ascii="Angsana New" w:hAnsi="Angsana New"/>
          <w:sz w:val="30"/>
          <w:szCs w:val="30"/>
          <w:lang w:val="en-US" w:eastAsia="ja-JP" w:bidi="th-TH"/>
        </w:rPr>
        <w:t>2561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E07D86"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3F58B7" w:rsidRPr="005D664C" w:rsidRDefault="003F58B7" w:rsidP="003F58B7">
      <w:pPr>
        <w:pStyle w:val="block"/>
        <w:tabs>
          <w:tab w:val="left" w:pos="0"/>
        </w:tabs>
        <w:spacing w:after="120" w:line="0" w:lineRule="atLeast"/>
        <w:ind w:left="0"/>
        <w:jc w:val="both"/>
        <w:rPr>
          <w:rFonts w:ascii="Angsana New" w:hAnsi="Angsana New"/>
          <w:sz w:val="6"/>
          <w:szCs w:val="6"/>
          <w:lang w:bidi="th-TH"/>
        </w:rPr>
      </w:pPr>
    </w:p>
    <w:tbl>
      <w:tblPr>
        <w:tblW w:w="15214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800"/>
        <w:gridCol w:w="1350"/>
        <w:gridCol w:w="722"/>
        <w:gridCol w:w="269"/>
        <w:gridCol w:w="720"/>
        <w:gridCol w:w="271"/>
        <w:gridCol w:w="808"/>
        <w:gridCol w:w="270"/>
        <w:gridCol w:w="720"/>
        <w:gridCol w:w="272"/>
        <w:gridCol w:w="810"/>
        <w:gridCol w:w="270"/>
        <w:gridCol w:w="810"/>
        <w:gridCol w:w="270"/>
        <w:gridCol w:w="808"/>
        <w:gridCol w:w="272"/>
        <w:gridCol w:w="810"/>
        <w:gridCol w:w="270"/>
        <w:gridCol w:w="720"/>
        <w:gridCol w:w="270"/>
        <w:gridCol w:w="720"/>
        <w:gridCol w:w="270"/>
        <w:gridCol w:w="720"/>
        <w:gridCol w:w="270"/>
        <w:gridCol w:w="722"/>
      </w:tblGrid>
      <w:tr w:rsidR="00D27A81" w:rsidRPr="00D92848" w:rsidTr="005D664C">
        <w:trPr>
          <w:trHeight w:hRule="exact" w:val="272"/>
        </w:trPr>
        <w:tc>
          <w:tcPr>
            <w:tcW w:w="180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3" w:type="dxa"/>
            <w:gridSpan w:val="21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7A81" w:rsidRPr="00D92848" w:rsidTr="005D664C">
        <w:trPr>
          <w:trHeight w:hRule="exact" w:val="272"/>
        </w:trPr>
        <w:tc>
          <w:tcPr>
            <w:tcW w:w="180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1" w:type="dxa"/>
            <w:gridSpan w:val="3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vAlign w:val="bottom"/>
          </w:tcPr>
          <w:p w:rsidR="00D27A81" w:rsidRPr="00D92848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RDefault="00271F4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2" w:type="dxa"/>
            <w:gridSpan w:val="3"/>
            <w:vAlign w:val="bottom"/>
          </w:tcPr>
          <w:p w:rsidR="00D27A81" w:rsidRPr="00D92848" w:rsidRDefault="00D27A81" w:rsidP="00E1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E11AF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5B5B3C" w:rsidRPr="00D92848" w:rsidTr="005D664C">
        <w:trPr>
          <w:trHeight w:hRule="exact" w:val="263"/>
        </w:trPr>
        <w:tc>
          <w:tcPr>
            <w:tcW w:w="180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1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1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8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2" w:type="dxa"/>
          </w:tcPr>
          <w:p w:rsidR="005B5B3C" w:rsidRPr="00D92848" w:rsidRDefault="005B5B3C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271F4E" w:rsidP="0027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Pr="00D92848" w:rsidRDefault="00271F4E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2" w:type="dxa"/>
            <w:gridSpan w:val="3"/>
          </w:tcPr>
          <w:p w:rsidR="005B5B3C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  <w:r w:rsidR="0084444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เก้าเ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ดือนสิ้นสุดวันที่</w:t>
            </w:r>
          </w:p>
        </w:tc>
      </w:tr>
      <w:tr w:rsidR="001F099D" w:rsidRPr="00D92848" w:rsidTr="005D664C">
        <w:trPr>
          <w:trHeight w:val="173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821229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</w:p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4444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</w:p>
        </w:tc>
        <w:tc>
          <w:tcPr>
            <w:tcW w:w="269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21229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1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821229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1F099D" w:rsidRPr="00D92848" w:rsidRDefault="00844447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21229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21229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1F099D" w:rsidRPr="00D92848" w:rsidRDefault="00844447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21229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821229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1F099D" w:rsidRPr="00D92848" w:rsidRDefault="00844447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21229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821229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1F099D" w:rsidRPr="00D92848" w:rsidRDefault="00844447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21229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</w:p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821229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1F099D" w:rsidRPr="00D92848" w:rsidRDefault="00844447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:rsidR="00821229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1F099D" w:rsidRPr="00D92848" w:rsidRDefault="00844447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</w:p>
        </w:tc>
      </w:tr>
      <w:tr w:rsidR="001F099D" w:rsidRPr="00D92848" w:rsidTr="005D664C">
        <w:trPr>
          <w:trHeight w:hRule="exact" w:val="236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69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1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</w:tr>
      <w:tr w:rsidR="001F099D" w:rsidRPr="00D92848" w:rsidTr="005D664C">
        <w:trPr>
          <w:trHeight w:hRule="exact" w:val="216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1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2" w:type="dxa"/>
            <w:gridSpan w:val="19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F099D" w:rsidRPr="00D92848" w:rsidTr="005D664C">
        <w:trPr>
          <w:trHeight w:hRule="exact" w:val="281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6F011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35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036B7" w:rsidRPr="00D92848" w:rsidTr="005D664C">
        <w:trPr>
          <w:trHeight w:hRule="exact" w:val="290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ที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เค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เอส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. </w:t>
            </w: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15C4">
              <w:rPr>
                <w:rFonts w:asciiTheme="majorBidi" w:hAnsiTheme="majorBidi" w:hint="cs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ต่างๆ</w:t>
            </w: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314,655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314,655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8B314C" w:rsidRDefault="00D93249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343,6</w:t>
            </w:r>
            <w:r w:rsidR="008B314C">
              <w:rPr>
                <w:rFonts w:asciiTheme="majorBidi" w:hAnsiTheme="majorBidi" w:cstheme="majorBidi"/>
                <w:szCs w:val="22"/>
                <w:lang w:val="en-US" w:bidi="th-TH"/>
              </w:rPr>
              <w:t>94</w:t>
            </w: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542,363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267,000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60</w:t>
            </w:r>
            <w:r w:rsidRPr="00731CC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000</w:t>
            </w:r>
          </w:p>
        </w:tc>
      </w:tr>
      <w:tr w:rsidR="006036B7" w:rsidRPr="00D92848" w:rsidTr="005D664C">
        <w:trPr>
          <w:trHeight w:hRule="exact" w:val="290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สยามเพรส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สื่อสิ่งพิมพ์และ</w:t>
            </w: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36B7" w:rsidRPr="00D92848" w:rsidTr="005D664C">
        <w:trPr>
          <w:trHeight w:hRule="exact" w:val="290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แมเนจเม้นท์ จำกั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</w:t>
            </w: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36B7" w:rsidRPr="00D92848" w:rsidTr="005D664C">
        <w:trPr>
          <w:trHeight w:hRule="exact" w:val="290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คลังสินค้า</w:t>
            </w: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36B7" w:rsidRPr="00D92848" w:rsidTr="005D664C">
        <w:trPr>
          <w:trHeight w:hRule="exact" w:val="272"/>
        </w:trPr>
        <w:tc>
          <w:tcPr>
            <w:tcW w:w="180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79.74</w:t>
            </w: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77.74</w:t>
            </w: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1,371,862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9A5C0B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,341,942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D93249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1,143,482</w:t>
            </w: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1,078,238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3C0AD2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1,2</w:t>
            </w:r>
            <w:r w:rsidR="00C54FD6">
              <w:rPr>
                <w:rFonts w:asciiTheme="majorBidi" w:hAnsiTheme="majorBidi" w:cstheme="majorBidi"/>
                <w:szCs w:val="22"/>
                <w:lang w:val="en-US" w:bidi="th-TH"/>
              </w:rPr>
              <w:t>01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C54FD6">
              <w:rPr>
                <w:rFonts w:asciiTheme="majorBidi" w:hAnsiTheme="majorBidi" w:cstheme="majorBidi"/>
                <w:szCs w:val="22"/>
                <w:lang w:bidi="th-TH"/>
              </w:rPr>
              <w:t>734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324D1">
              <w:rPr>
                <w:rFonts w:asciiTheme="majorBidi" w:hAnsiTheme="majorBidi" w:cstheme="majorBidi"/>
                <w:szCs w:val="22"/>
                <w:lang w:bidi="th-TH"/>
              </w:rPr>
              <w:t>1,325,526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C54FD6" w:rsidP="005472E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59,648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47</w:t>
            </w:r>
            <w:r w:rsidRPr="00731CC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035</w:t>
            </w:r>
          </w:p>
        </w:tc>
      </w:tr>
      <w:tr w:rsidR="006036B7" w:rsidRPr="00D92848" w:rsidTr="005D664C">
        <w:trPr>
          <w:trHeight w:hRule="exact" w:val="290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เดิมชื่อ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9A5C0B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36B7" w:rsidRPr="00D92848" w:rsidTr="005D664C">
        <w:trPr>
          <w:trHeight w:hRule="exact" w:val="317"/>
        </w:trPr>
        <w:tc>
          <w:tcPr>
            <w:tcW w:w="180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ไทยบริติช</w:t>
            </w: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ซีเคียวริตี้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36B7" w:rsidRPr="00D92848" w:rsidTr="005D664C">
        <w:trPr>
          <w:trHeight w:hRule="exact" w:val="317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พริ้นติ้ง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จำกัด (มหาชน)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36B7" w:rsidRPr="00D92848" w:rsidTr="005D664C">
        <w:trPr>
          <w:trHeight w:hRule="exact" w:val="317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6,722</w:t>
            </w: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4,885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036B7" w:rsidRPr="00D92848" w:rsidTr="005D664C">
        <w:trPr>
          <w:trHeight w:hRule="exact" w:val="317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36B7" w:rsidRPr="00D92848" w:rsidTr="005D664C">
        <w:trPr>
          <w:trHeight w:hRule="exact" w:val="317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36B7" w:rsidRPr="00D92848" w:rsidTr="005D664C">
        <w:trPr>
          <w:trHeight w:hRule="exact" w:val="317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36B7" w:rsidRPr="00D92848" w:rsidTr="005D664C">
        <w:trPr>
          <w:trHeight w:hRule="exact" w:val="317"/>
        </w:trPr>
        <w:tc>
          <w:tcPr>
            <w:tcW w:w="1800" w:type="dxa"/>
          </w:tcPr>
          <w:p w:rsidR="006036B7" w:rsidRPr="00271F4E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6036B7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36B7" w:rsidRPr="00D92848" w:rsidTr="005D664C">
        <w:trPr>
          <w:trHeight w:hRule="exact" w:val="255"/>
        </w:trPr>
        <w:tc>
          <w:tcPr>
            <w:tcW w:w="180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036B7" w:rsidRPr="00D92848" w:rsidRDefault="004709E0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1,691,517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1,661,597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:rsidR="006036B7" w:rsidRPr="00D92848" w:rsidRDefault="003C0AD2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1,493,8</w:t>
            </w:r>
            <w:r w:rsidR="008B314C">
              <w:rPr>
                <w:rFonts w:asciiTheme="majorBidi" w:hAnsiTheme="majorBidi" w:cstheme="majorBidi"/>
                <w:b/>
                <w:bCs/>
                <w:szCs w:val="22"/>
              </w:rPr>
              <w:t>98</w:t>
            </w:r>
          </w:p>
        </w:tc>
        <w:tc>
          <w:tcPr>
            <w:tcW w:w="272" w:type="dxa"/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1,625,486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6036B7" w:rsidRPr="005324D1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5324D1" w:rsidRDefault="006036B7" w:rsidP="006036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6036B7" w:rsidRPr="005324D1" w:rsidRDefault="006036B7" w:rsidP="006036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036B7" w:rsidRPr="00D92848" w:rsidRDefault="00C54FD6" w:rsidP="006036B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326,648</w:t>
            </w:r>
          </w:p>
        </w:tc>
        <w:tc>
          <w:tcPr>
            <w:tcW w:w="270" w:type="dxa"/>
          </w:tcPr>
          <w:p w:rsidR="006036B7" w:rsidRPr="00D92848" w:rsidRDefault="006036B7" w:rsidP="0060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6036B7" w:rsidRPr="00D92848" w:rsidRDefault="006036B7" w:rsidP="006036B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31CCC">
              <w:rPr>
                <w:rFonts w:asciiTheme="majorBidi" w:hAnsiTheme="majorBidi" w:cstheme="majorBidi"/>
                <w:b/>
                <w:bCs/>
                <w:szCs w:val="22"/>
              </w:rPr>
              <w:t>107,035</w:t>
            </w:r>
          </w:p>
        </w:tc>
      </w:tr>
    </w:tbl>
    <w:p w:rsidR="005D664C" w:rsidRDefault="005D664C" w:rsidP="0069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77" w:right="-674"/>
        <w:jc w:val="thaiDistribute"/>
        <w:rPr>
          <w:rFonts w:ascii="Angsana New" w:hAnsi="Angsana New"/>
          <w:sz w:val="10"/>
          <w:szCs w:val="10"/>
        </w:rPr>
      </w:pPr>
    </w:p>
    <w:p w:rsidR="009E06A9" w:rsidRPr="005D664C" w:rsidRDefault="009E06A9" w:rsidP="0069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77" w:right="-674"/>
        <w:jc w:val="thaiDistribute"/>
        <w:rPr>
          <w:rFonts w:ascii="Angsana New" w:hAnsi="Angsana New"/>
          <w:sz w:val="10"/>
          <w:szCs w:val="10"/>
        </w:rPr>
      </w:pPr>
    </w:p>
    <w:tbl>
      <w:tblPr>
        <w:tblW w:w="14580" w:type="dxa"/>
        <w:tblLayout w:type="fixed"/>
        <w:tblLook w:val="01E0" w:firstRow="1" w:lastRow="1" w:firstColumn="1" w:lastColumn="1" w:noHBand="0" w:noVBand="0"/>
      </w:tblPr>
      <w:tblGrid>
        <w:gridCol w:w="2700"/>
        <w:gridCol w:w="2430"/>
        <w:gridCol w:w="723"/>
        <w:gridCol w:w="720"/>
        <w:gridCol w:w="807"/>
        <w:gridCol w:w="813"/>
        <w:gridCol w:w="807"/>
        <w:gridCol w:w="236"/>
        <w:gridCol w:w="7"/>
        <w:gridCol w:w="837"/>
        <w:gridCol w:w="243"/>
        <w:gridCol w:w="837"/>
        <w:gridCol w:w="266"/>
        <w:gridCol w:w="814"/>
        <w:gridCol w:w="270"/>
        <w:gridCol w:w="900"/>
        <w:gridCol w:w="249"/>
        <w:gridCol w:w="21"/>
        <w:gridCol w:w="900"/>
      </w:tblGrid>
      <w:tr w:rsidR="006036B7" w:rsidRPr="00E037A3" w:rsidTr="00C96308">
        <w:tc>
          <w:tcPr>
            <w:tcW w:w="270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0" w:type="dxa"/>
            <w:gridSpan w:val="17"/>
          </w:tcPr>
          <w:p w:rsidR="006036B7" w:rsidRPr="00834308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9B5A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036B7" w:rsidRPr="00E037A3" w:rsidTr="00C96308">
        <w:tc>
          <w:tcPr>
            <w:tcW w:w="270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2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7" w:type="dxa"/>
            <w:gridSpan w:val="4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6036B7" w:rsidRPr="00E037A3" w:rsidTr="00C96308">
        <w:tc>
          <w:tcPr>
            <w:tcW w:w="270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43" w:type="dxa"/>
            <w:gridSpan w:val="2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87" w:type="dxa"/>
            <w:gridSpan w:val="4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งวดเก้า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6036B7" w:rsidRPr="00E037A3" w:rsidTr="00C96308">
        <w:tc>
          <w:tcPr>
            <w:tcW w:w="270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 กันยายน</w:t>
            </w:r>
          </w:p>
        </w:tc>
        <w:tc>
          <w:tcPr>
            <w:tcW w:w="72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3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:rsidR="006036B7" w:rsidRPr="00E037A3" w:rsidRDefault="006036B7" w:rsidP="00C96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66" w:type="dxa"/>
          </w:tcPr>
          <w:p w:rsidR="006036B7" w:rsidRPr="00E037A3" w:rsidRDefault="006036B7" w:rsidP="00C96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9" w:type="dxa"/>
          </w:tcPr>
          <w:p w:rsidR="006036B7" w:rsidRPr="00E037A3" w:rsidRDefault="006036B7" w:rsidP="00C96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 w:rsidR="004709E0">
              <w:rPr>
                <w:rFonts w:ascii="Angsana New" w:hAnsi="Angsana New"/>
                <w:sz w:val="24"/>
                <w:szCs w:val="24"/>
              </w:rPr>
              <w:t>0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754B65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</w:tr>
      <w:tr w:rsidR="006036B7" w:rsidRPr="00E037A3" w:rsidTr="00C96308">
        <w:tc>
          <w:tcPr>
            <w:tcW w:w="270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2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3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:rsidR="006036B7" w:rsidRPr="00E037A3" w:rsidRDefault="006036B7" w:rsidP="00C96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:rsidR="006036B7" w:rsidRPr="00E037A3" w:rsidRDefault="006036B7" w:rsidP="00C96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9" w:type="dxa"/>
          </w:tcPr>
          <w:p w:rsidR="006036B7" w:rsidRPr="00E037A3" w:rsidRDefault="006036B7" w:rsidP="00C96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:rsidR="006036B7" w:rsidRPr="00E037A3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6036B7" w:rsidRPr="0077534F" w:rsidTr="00C96308">
        <w:trPr>
          <w:trHeight w:val="272"/>
        </w:trPr>
        <w:tc>
          <w:tcPr>
            <w:tcW w:w="2700" w:type="dxa"/>
          </w:tcPr>
          <w:p w:rsidR="006036B7" w:rsidRPr="0077534F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6036B7" w:rsidRPr="0077534F" w:rsidRDefault="006036B7" w:rsidP="00C96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3" w:type="dxa"/>
            <w:gridSpan w:val="2"/>
          </w:tcPr>
          <w:p w:rsidR="006036B7" w:rsidRPr="0077534F" w:rsidRDefault="006036B7" w:rsidP="00C96308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007" w:type="dxa"/>
            <w:gridSpan w:val="15"/>
          </w:tcPr>
          <w:p w:rsidR="006036B7" w:rsidRPr="0077534F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6036B7" w:rsidRPr="00E037A3" w:rsidTr="00C96308">
        <w:tc>
          <w:tcPr>
            <w:tcW w:w="2700" w:type="dxa"/>
          </w:tcPr>
          <w:p w:rsidR="006036B7" w:rsidRPr="00E20610" w:rsidRDefault="009B5A2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บริษัทย่อย</w:t>
            </w:r>
            <w:r w:rsidR="006036B7"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430" w:type="dxa"/>
          </w:tcPr>
          <w:p w:rsidR="006036B7" w:rsidRPr="004C16BA" w:rsidRDefault="006036B7" w:rsidP="00C9630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036B7" w:rsidRPr="00EC6E14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6036B7" w:rsidRPr="00EC6E14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6036B7" w:rsidRPr="00EC6E14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036B7" w:rsidRPr="00EC6E14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036B7" w:rsidRPr="00EC6E14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6B7" w:rsidRDefault="006036B7" w:rsidP="00C9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6AF4" w:rsidRPr="00E037A3" w:rsidTr="00C96308">
        <w:tc>
          <w:tcPr>
            <w:tcW w:w="2700" w:type="dxa"/>
          </w:tcPr>
          <w:p w:rsidR="005F6AF4" w:rsidRPr="00A56C91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288" w:hanging="165"/>
              <w:rPr>
                <w:rFonts w:ascii="Angsana New" w:hAnsi="Angsana New"/>
                <w:sz w:val="24"/>
                <w:szCs w:val="24"/>
              </w:rPr>
            </w:pP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>บริษัท มาร์</w:t>
            </w:r>
            <w:r w:rsidR="009B5A27"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>วลแพค จำกัด (เดิมชื่อ</w:t>
            </w:r>
            <w:r w:rsidRPr="00F23B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B5A27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>ที</w:t>
            </w:r>
            <w:r w:rsidRPr="00F23B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D1158E">
              <w:rPr>
                <w:rFonts w:ascii="Angsana New" w:hAnsi="Angsana New" w:hint="cs"/>
                <w:sz w:val="24"/>
                <w:szCs w:val="24"/>
                <w:cs/>
              </w:rPr>
              <w:t>ที.</w:t>
            </w: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>เค</w:t>
            </w:r>
            <w:r w:rsidRPr="00F23B9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>เอส</w:t>
            </w:r>
            <w:r w:rsidRPr="00F23B9A">
              <w:rPr>
                <w:rFonts w:ascii="Angsana New" w:hAnsi="Angsana New"/>
                <w:sz w:val="24"/>
                <w:szCs w:val="24"/>
                <w:cs/>
              </w:rPr>
              <w:t>.-</w:t>
            </w: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 xml:space="preserve">เวลโก </w:t>
            </w:r>
            <w:r w:rsidRPr="00F23B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F23B9A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F23B9A">
              <w:rPr>
                <w:rFonts w:ascii="Angsana New" w:hAnsi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2430" w:type="dxa"/>
          </w:tcPr>
          <w:p w:rsidR="005F6AF4" w:rsidRPr="00A56C91" w:rsidRDefault="005F6AF4" w:rsidP="003C0AD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ผลิตฉลาก</w:t>
            </w:r>
          </w:p>
        </w:tc>
        <w:tc>
          <w:tcPr>
            <w:tcW w:w="723" w:type="dxa"/>
          </w:tcPr>
          <w:p w:rsidR="005F6AF4" w:rsidRPr="00EC6E1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</w:tcPr>
          <w:p w:rsidR="005F6AF4" w:rsidRPr="00EC6E14" w:rsidRDefault="009B5A27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5F6AF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5F6AF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ล้านบาท</w:t>
            </w:r>
          </w:p>
        </w:tc>
        <w:tc>
          <w:tcPr>
            <w:tcW w:w="813" w:type="dxa"/>
            <w:shd w:val="clear" w:color="auto" w:fill="auto"/>
          </w:tcPr>
          <w:p w:rsidR="004709E0" w:rsidRDefault="004709E0" w:rsidP="00470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5F6AF4" w:rsidRPr="00EC6E14" w:rsidRDefault="004709E0" w:rsidP="00470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ล้านบาท</w:t>
            </w:r>
          </w:p>
        </w:tc>
        <w:tc>
          <w:tcPr>
            <w:tcW w:w="807" w:type="dxa"/>
          </w:tcPr>
          <w:p w:rsidR="005F6AF4" w:rsidRDefault="009B5A27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50,682</w:t>
            </w:r>
          </w:p>
        </w:tc>
        <w:tc>
          <w:tcPr>
            <w:tcW w:w="236" w:type="dxa"/>
          </w:tcPr>
          <w:p w:rsidR="005F6AF4" w:rsidRPr="00EC6E1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5F6AF4" w:rsidRDefault="009B5A27" w:rsidP="0075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5F6AF4" w:rsidRPr="00EC6E1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5F6AF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9,667</w:t>
            </w:r>
          </w:p>
        </w:tc>
        <w:tc>
          <w:tcPr>
            <w:tcW w:w="266" w:type="dxa"/>
          </w:tcPr>
          <w:p w:rsidR="005F6AF4" w:rsidRPr="00EC6E1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5F6AF4" w:rsidRDefault="009B5A27" w:rsidP="0075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5F6AF4" w:rsidRPr="00EC6E1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F6AF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F6AF4" w:rsidRPr="00EC6E1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F6AF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F6AF4" w:rsidRPr="00E037A3" w:rsidTr="00C96308">
        <w:trPr>
          <w:trHeight w:val="325"/>
        </w:trPr>
        <w:tc>
          <w:tcPr>
            <w:tcW w:w="2700" w:type="dxa"/>
          </w:tcPr>
          <w:p w:rsidR="005F6AF4" w:rsidRPr="00A56C91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0" w:type="dxa"/>
          </w:tcPr>
          <w:p w:rsidR="005F6AF4" w:rsidRPr="00277B4E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5F6AF4" w:rsidRDefault="005F6AF4" w:rsidP="005F6AF4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F6AF4" w:rsidRDefault="005F6AF4" w:rsidP="005F6AF4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5F6AF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5F6AF4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5F6AF4" w:rsidRPr="0077534F" w:rsidRDefault="009B5A27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50,682</w:t>
            </w:r>
          </w:p>
        </w:tc>
        <w:tc>
          <w:tcPr>
            <w:tcW w:w="236" w:type="dxa"/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F6AF4" w:rsidRPr="0077534F" w:rsidRDefault="009B5A27" w:rsidP="0075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F6AF4">
              <w:rPr>
                <w:rFonts w:ascii="Angsana New" w:hAnsi="Angsana New"/>
                <w:b/>
                <w:bCs/>
                <w:sz w:val="24"/>
                <w:szCs w:val="24"/>
              </w:rPr>
              <w:t>9,667</w:t>
            </w:r>
          </w:p>
        </w:tc>
        <w:tc>
          <w:tcPr>
            <w:tcW w:w="266" w:type="dxa"/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5F6AF4" w:rsidRPr="001E440B" w:rsidRDefault="009B5A27" w:rsidP="0075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F6AF4" w:rsidRPr="001E440B" w:rsidRDefault="005F6AF4" w:rsidP="005F6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6036B7" w:rsidRDefault="006036B7" w:rsidP="005D6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right="-674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F011B" w:rsidRPr="006F011B" w:rsidRDefault="006F011B" w:rsidP="00D53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4"/>
        <w:jc w:val="thaiDistribute"/>
        <w:rPr>
          <w:rFonts w:ascii="Angsana New" w:hAnsi="Angsana New"/>
          <w:spacing w:val="-4"/>
          <w:sz w:val="30"/>
          <w:szCs w:val="30"/>
        </w:rPr>
        <w:sectPr w:rsidR="006F011B" w:rsidRPr="006F011B" w:rsidSect="005472E7">
          <w:headerReference w:type="even" r:id="rId13"/>
          <w:headerReference w:type="first" r:id="rId14"/>
          <w:pgSz w:w="16840" w:h="11907" w:orient="landscape" w:code="9"/>
          <w:pgMar w:top="691" w:right="1000" w:bottom="576" w:left="1152" w:header="720" w:footer="720" w:gutter="0"/>
          <w:cols w:space="708"/>
          <w:docGrid w:linePitch="360"/>
        </w:sectPr>
      </w:pPr>
      <w:r w:rsidRPr="000B00A8">
        <w:rPr>
          <w:rFonts w:ascii="Angsana New" w:hAnsi="Angsana New" w:hint="cs"/>
          <w:spacing w:val="-4"/>
          <w:sz w:val="30"/>
          <w:szCs w:val="30"/>
          <w:cs/>
        </w:rPr>
        <w:t>บริษัทย่อยทั้งหมดดำเนินธุรกิจในประเทศไทย</w:t>
      </w:r>
      <w:r w:rsidRPr="000B00A8">
        <w:rPr>
          <w:rFonts w:ascii="Angsana New" w:hAnsi="Angsana New"/>
          <w:spacing w:val="-4"/>
          <w:sz w:val="30"/>
          <w:szCs w:val="30"/>
        </w:rPr>
        <w:t xml:space="preserve"> </w:t>
      </w:r>
      <w:r w:rsidRPr="000B00A8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0B00A8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F23B9A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23B9A">
        <w:rPr>
          <w:rFonts w:asciiTheme="majorBidi" w:hAnsiTheme="majorBidi" w:cstheme="majorBidi" w:hint="cs"/>
          <w:spacing w:val="-4"/>
          <w:sz w:val="30"/>
          <w:szCs w:val="30"/>
          <w:cs/>
        </w:rPr>
        <w:t>0</w:t>
      </w:r>
      <w:r w:rsidRPr="00F23B9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23B9A">
        <w:rPr>
          <w:rFonts w:hint="cs"/>
          <w:spacing w:val="-4"/>
          <w:sz w:val="30"/>
          <w:szCs w:val="30"/>
          <w:cs/>
        </w:rPr>
        <w:t>กันยายน</w:t>
      </w:r>
      <w:r w:rsidRPr="00F23B9A">
        <w:rPr>
          <w:spacing w:val="-4"/>
          <w:sz w:val="30"/>
          <w:szCs w:val="30"/>
        </w:rPr>
        <w:t xml:space="preserve"> </w:t>
      </w:r>
      <w:r w:rsidRPr="00F23B9A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0B00A8">
        <w:rPr>
          <w:rFonts w:hint="cs"/>
          <w:spacing w:val="-4"/>
          <w:sz w:val="30"/>
          <w:szCs w:val="30"/>
          <w:cs/>
        </w:rPr>
        <w:t>บริษัทนำหุ้นสามัญของบริษัท</w:t>
      </w:r>
      <w:r w:rsidRPr="000B00A8">
        <w:rPr>
          <w:spacing w:val="-4"/>
          <w:sz w:val="30"/>
          <w:szCs w:val="30"/>
          <w:cs/>
        </w:rPr>
        <w:t xml:space="preserve"> </w:t>
      </w:r>
      <w:r w:rsidRPr="000B00A8">
        <w:rPr>
          <w:rFonts w:hint="cs"/>
          <w:spacing w:val="-4"/>
          <w:sz w:val="30"/>
          <w:szCs w:val="30"/>
          <w:cs/>
        </w:rPr>
        <w:t>ทีบีเอสพี</w:t>
      </w:r>
      <w:r w:rsidRPr="000B00A8">
        <w:rPr>
          <w:spacing w:val="-4"/>
          <w:sz w:val="30"/>
          <w:szCs w:val="30"/>
          <w:cs/>
        </w:rPr>
        <w:t xml:space="preserve"> </w:t>
      </w:r>
      <w:r w:rsidRPr="000B00A8">
        <w:rPr>
          <w:rFonts w:hint="cs"/>
          <w:spacing w:val="-4"/>
          <w:sz w:val="30"/>
          <w:szCs w:val="30"/>
          <w:cs/>
        </w:rPr>
        <w:t>จำกัด</w:t>
      </w:r>
      <w:r w:rsidRPr="000B00A8">
        <w:rPr>
          <w:spacing w:val="-4"/>
          <w:sz w:val="30"/>
          <w:szCs w:val="30"/>
        </w:rPr>
        <w:t xml:space="preserve"> </w:t>
      </w:r>
      <w:r w:rsidRPr="000B00A8">
        <w:rPr>
          <w:spacing w:val="-4"/>
          <w:sz w:val="30"/>
          <w:szCs w:val="30"/>
          <w:cs/>
        </w:rPr>
        <w:t>(</w:t>
      </w:r>
      <w:r w:rsidRPr="000B00A8">
        <w:rPr>
          <w:rFonts w:hint="cs"/>
          <w:spacing w:val="-4"/>
          <w:sz w:val="30"/>
          <w:szCs w:val="30"/>
          <w:cs/>
        </w:rPr>
        <w:t>มหาชน</w:t>
      </w:r>
      <w:r w:rsidRPr="000B00A8">
        <w:rPr>
          <w:spacing w:val="-4"/>
          <w:sz w:val="30"/>
          <w:szCs w:val="30"/>
          <w:cs/>
        </w:rPr>
        <w:t xml:space="preserve">) </w:t>
      </w:r>
      <w:r w:rsidRPr="000B00A8">
        <w:rPr>
          <w:rFonts w:hint="cs"/>
          <w:spacing w:val="-4"/>
          <w:sz w:val="30"/>
          <w:szCs w:val="30"/>
          <w:cs/>
        </w:rPr>
        <w:t>(เดิมชื่อ บริษัท ไทยบริติช</w:t>
      </w:r>
      <w:r w:rsidR="00D538D4">
        <w:rPr>
          <w:spacing w:val="-4"/>
          <w:sz w:val="30"/>
          <w:szCs w:val="30"/>
        </w:rPr>
        <w:t xml:space="preserve"> </w:t>
      </w:r>
      <w:r w:rsidRPr="000B00A8">
        <w:rPr>
          <w:rFonts w:hint="cs"/>
          <w:spacing w:val="-4"/>
          <w:sz w:val="30"/>
          <w:szCs w:val="30"/>
          <w:cs/>
        </w:rPr>
        <w:t>ซีเคียวริตี้</w:t>
      </w:r>
      <w:r w:rsidRPr="000B00A8">
        <w:rPr>
          <w:spacing w:val="-4"/>
          <w:sz w:val="30"/>
          <w:szCs w:val="30"/>
          <w:cs/>
        </w:rPr>
        <w:t xml:space="preserve"> </w:t>
      </w:r>
      <w:r w:rsidRPr="000B00A8">
        <w:rPr>
          <w:rFonts w:hint="cs"/>
          <w:spacing w:val="-4"/>
          <w:sz w:val="30"/>
          <w:szCs w:val="30"/>
          <w:cs/>
        </w:rPr>
        <w:t>พริ้นติ้ง</w:t>
      </w:r>
      <w:r w:rsidRPr="000B00A8">
        <w:rPr>
          <w:spacing w:val="-4"/>
          <w:sz w:val="30"/>
          <w:szCs w:val="30"/>
          <w:cs/>
        </w:rPr>
        <w:t xml:space="preserve"> </w:t>
      </w:r>
      <w:r w:rsidRPr="000B00A8">
        <w:rPr>
          <w:rFonts w:hint="cs"/>
          <w:spacing w:val="-4"/>
          <w:sz w:val="30"/>
          <w:szCs w:val="30"/>
          <w:cs/>
        </w:rPr>
        <w:t>จำกัด</w:t>
      </w:r>
      <w:r w:rsidRPr="000B00A8">
        <w:rPr>
          <w:spacing w:val="-4"/>
          <w:sz w:val="30"/>
          <w:szCs w:val="30"/>
          <w:cs/>
        </w:rPr>
        <w:t xml:space="preserve"> (</w:t>
      </w:r>
      <w:r w:rsidRPr="000B00A8">
        <w:rPr>
          <w:rFonts w:hint="cs"/>
          <w:spacing w:val="-4"/>
          <w:sz w:val="30"/>
          <w:szCs w:val="30"/>
          <w:cs/>
        </w:rPr>
        <w:t>มหาชน</w:t>
      </w:r>
      <w:r w:rsidRPr="000B00A8">
        <w:rPr>
          <w:spacing w:val="-4"/>
          <w:sz w:val="30"/>
          <w:szCs w:val="30"/>
          <w:cs/>
        </w:rPr>
        <w:t>)</w:t>
      </w:r>
      <w:r w:rsidRPr="000B00A8">
        <w:rPr>
          <w:rFonts w:hint="cs"/>
          <w:spacing w:val="-4"/>
          <w:sz w:val="30"/>
          <w:szCs w:val="30"/>
          <w:cs/>
        </w:rPr>
        <w:t>)</w:t>
      </w:r>
      <w:r w:rsidRPr="000B00A8">
        <w:rPr>
          <w:spacing w:val="-4"/>
          <w:sz w:val="30"/>
          <w:szCs w:val="30"/>
          <w:cs/>
        </w:rPr>
        <w:t xml:space="preserve"> </w:t>
      </w:r>
      <w:r w:rsidRPr="000B00A8">
        <w:rPr>
          <w:rFonts w:hint="cs"/>
          <w:spacing w:val="-4"/>
          <w:sz w:val="30"/>
          <w:szCs w:val="30"/>
          <w:cs/>
        </w:rPr>
        <w:t xml:space="preserve">จำนวน </w:t>
      </w:r>
      <w:r w:rsidR="00B2497C">
        <w:rPr>
          <w:rFonts w:asciiTheme="majorBidi" w:hAnsiTheme="majorBidi" w:cstheme="majorBidi"/>
          <w:spacing w:val="-4"/>
          <w:sz w:val="30"/>
          <w:szCs w:val="30"/>
        </w:rPr>
        <w:t>24.43</w:t>
      </w:r>
      <w:r w:rsidRPr="000B00A8">
        <w:rPr>
          <w:rFonts w:hint="cs"/>
          <w:spacing w:val="-4"/>
          <w:sz w:val="30"/>
          <w:szCs w:val="30"/>
          <w:cs/>
        </w:rPr>
        <w:t xml:space="preserve"> ล้านหุ้น</w:t>
      </w:r>
      <w:r w:rsidR="00D538D4">
        <w:rPr>
          <w:spacing w:val="-4"/>
          <w:sz w:val="30"/>
          <w:szCs w:val="30"/>
        </w:rPr>
        <w:t xml:space="preserve"> </w:t>
      </w:r>
      <w:r w:rsidRPr="000B00A8">
        <w:rPr>
          <w:rFonts w:hint="cs"/>
          <w:spacing w:val="-4"/>
          <w:sz w:val="30"/>
          <w:szCs w:val="30"/>
          <w:cs/>
        </w:rPr>
        <w:t>ไปเป็นหลักประกันวงเงินสินเชื่อที่ได้รับจากสถาบันการเงิน</w:t>
      </w:r>
      <w:r w:rsidRPr="000B00A8">
        <w:rPr>
          <w:rFonts w:ascii="Angsana New" w:hAnsi="Angsana New"/>
          <w:spacing w:val="-4"/>
          <w:sz w:val="30"/>
          <w:szCs w:val="30"/>
        </w:rPr>
        <w:t xml:space="preserve"> </w:t>
      </w:r>
      <w:r w:rsidR="00D538D4"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>(</w:t>
      </w:r>
      <w:r w:rsidR="00D538D4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D538D4"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 xml:space="preserve">ธันวาคม </w:t>
      </w:r>
      <w:r w:rsidR="00D538D4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>2561</w:t>
      </w:r>
      <w:r w:rsidR="00D538D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D538D4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>:</w:t>
      </w:r>
      <w:r w:rsidR="00D538D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D538D4" w:rsidRPr="00194379">
        <w:rPr>
          <w:rFonts w:asciiTheme="majorBidi" w:hAnsiTheme="majorBidi" w:cstheme="majorBidi"/>
          <w:i/>
          <w:iCs/>
          <w:spacing w:val="6"/>
          <w:sz w:val="30"/>
          <w:szCs w:val="30"/>
        </w:rPr>
        <w:t>24.07</w:t>
      </w:r>
      <w:r w:rsidR="00D538D4" w:rsidRPr="0056187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="00D538D4" w:rsidRPr="0056187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>ล้านหุ้น)</w:t>
      </w:r>
    </w:p>
    <w:p w:rsidR="00335763" w:rsidRPr="00335763" w:rsidRDefault="00335763" w:rsidP="00335763">
      <w:pPr>
        <w:pStyle w:val="block"/>
        <w:spacing w:after="0" w:line="240" w:lineRule="atLeast"/>
        <w:ind w:left="540"/>
        <w:jc w:val="both"/>
        <w:rPr>
          <w:rFonts w:ascii="Angsana New" w:hAnsi="Angsana New"/>
          <w:b/>
          <w:i/>
          <w:iCs/>
          <w:sz w:val="30"/>
          <w:szCs w:val="30"/>
          <w:lang w:bidi="th-TH"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  <w:lang w:bidi="th-TH"/>
        </w:rPr>
        <w:lastRenderedPageBreak/>
        <w:t>การ</w:t>
      </w:r>
      <w:r w:rsidRPr="00335763">
        <w:rPr>
          <w:rFonts w:ascii="Angsana New" w:hAnsi="Angsana New" w:hint="cs"/>
          <w:b/>
          <w:i/>
          <w:iCs/>
          <w:sz w:val="30"/>
          <w:szCs w:val="30"/>
          <w:cs/>
          <w:lang w:bidi="th-TH"/>
        </w:rPr>
        <w:t>ซื้อเงินลงทุน</w:t>
      </w:r>
    </w:p>
    <w:p w:rsidR="00335763" w:rsidRPr="00335763" w:rsidRDefault="00335763" w:rsidP="0033576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pacing w:val="4"/>
          <w:sz w:val="24"/>
          <w:szCs w:val="24"/>
          <w:lang w:val="en-US"/>
        </w:rPr>
      </w:pPr>
    </w:p>
    <w:p w:rsidR="00335763" w:rsidRDefault="00335763" w:rsidP="008B2CD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</w:rPr>
      </w:pPr>
      <w:r w:rsidRPr="00C908A9">
        <w:rPr>
          <w:rFonts w:ascii="Angsana New" w:hAnsi="Angsana New" w:hint="cs"/>
          <w:spacing w:val="4"/>
          <w:sz w:val="30"/>
          <w:szCs w:val="30"/>
          <w:cs/>
        </w:rPr>
        <w:t>ในเดือน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C908A9">
        <w:rPr>
          <w:rFonts w:ascii="Angsana New" w:hAnsi="Angsana New" w:hint="cs"/>
          <w:spacing w:val="4"/>
          <w:sz w:val="30"/>
          <w:szCs w:val="30"/>
          <w:cs/>
        </w:rPr>
        <w:t xml:space="preserve"> 2562 บริษัทได้ซื้อหุ้นเพิ่มเติมใน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ทีบีเอสพี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จำกัด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(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มหาชน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>) (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เดิมชื่อ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ไทยบริติช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E33532">
        <w:rPr>
          <w:rFonts w:ascii="Angsana New" w:hAnsi="Angsana New"/>
          <w:spacing w:val="4"/>
          <w:sz w:val="30"/>
          <w:szCs w:val="30"/>
          <w:lang w:bidi="th-TH"/>
        </w:rPr>
        <w:br/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ซีเคียวริตี้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พริ้นติ้ง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จำกัด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(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มหาชน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)) </w:t>
      </w:r>
      <w:r w:rsidRPr="00C908A9">
        <w:rPr>
          <w:rFonts w:ascii="Angsana New" w:hAnsi="Angsana New" w:hint="cs"/>
          <w:spacing w:val="4"/>
          <w:sz w:val="30"/>
          <w:szCs w:val="30"/>
          <w:cs/>
        </w:rPr>
        <w:t>จากบุคคล</w:t>
      </w:r>
      <w:r w:rsidRPr="00C908A9">
        <w:rPr>
          <w:rFonts w:ascii="Angsana New" w:hAnsi="Angsana New" w:hint="cs"/>
          <w:sz w:val="30"/>
          <w:szCs w:val="30"/>
          <w:cs/>
        </w:rPr>
        <w:t xml:space="preserve">ที่เกี่ยวข้องกันจำนวน </w:t>
      </w:r>
      <w:r w:rsidRPr="00C908A9">
        <w:rPr>
          <w:rFonts w:ascii="Angsana New" w:hAnsi="Angsana New"/>
          <w:sz w:val="30"/>
          <w:szCs w:val="30"/>
        </w:rPr>
        <w:t>2.2</w:t>
      </w:r>
      <w:r w:rsidRPr="00C908A9">
        <w:rPr>
          <w:rFonts w:ascii="Angsana New" w:hAnsi="Angsana New" w:hint="cs"/>
          <w:sz w:val="30"/>
          <w:szCs w:val="30"/>
          <w:cs/>
        </w:rPr>
        <w:t xml:space="preserve"> ล้านหุ้น ในราคาหุ้นละ </w:t>
      </w:r>
      <w:r w:rsidRPr="00C908A9">
        <w:rPr>
          <w:rFonts w:ascii="Angsana New" w:hAnsi="Angsana New"/>
          <w:sz w:val="30"/>
          <w:szCs w:val="30"/>
        </w:rPr>
        <w:t>13.60</w:t>
      </w:r>
      <w:r w:rsidRPr="00C908A9">
        <w:rPr>
          <w:rFonts w:ascii="Angsana New" w:hAnsi="Angsana New" w:hint="cs"/>
          <w:sz w:val="30"/>
          <w:szCs w:val="30"/>
          <w:cs/>
        </w:rPr>
        <w:t xml:space="preserve"> บาทต่อหุ้น เป็นจำนวนเงินรวม </w:t>
      </w:r>
      <w:r w:rsidRPr="00C908A9">
        <w:rPr>
          <w:rFonts w:ascii="Angsana New" w:hAnsi="Angsana New"/>
          <w:sz w:val="30"/>
          <w:szCs w:val="30"/>
        </w:rPr>
        <w:t>29.92</w:t>
      </w:r>
      <w:r w:rsidRPr="00C908A9">
        <w:rPr>
          <w:rFonts w:ascii="Angsana New" w:hAnsi="Angsana New" w:hint="cs"/>
          <w:sz w:val="30"/>
          <w:szCs w:val="30"/>
          <w:cs/>
        </w:rPr>
        <w:t xml:space="preserve"> ล้านบาท ทำให้บริษัทมีสัดส่วนในเงินลงทุนเพิ่มขึ้นจากร้อยละ 77.74 เป็นร้อยละ 79.74</w:t>
      </w:r>
      <w:r w:rsidR="008B2CDD">
        <w:rPr>
          <w:rFonts w:ascii="Angsana New" w:hAnsi="Angsana New"/>
          <w:sz w:val="30"/>
          <w:szCs w:val="30"/>
        </w:rPr>
        <w:t xml:space="preserve"> </w:t>
      </w:r>
    </w:p>
    <w:p w:rsidR="00DE2D2F" w:rsidRDefault="00DE2D2F" w:rsidP="0033576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DE2D2F" w:rsidRPr="00F95131" w:rsidRDefault="00DE2D2F" w:rsidP="00DE2D2F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  <w:r w:rsidR="009B5A2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มาจากบริษัทร่วม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ค้า</w:t>
      </w:r>
    </w:p>
    <w:p w:rsidR="00DE2D2F" w:rsidRDefault="00DE2D2F" w:rsidP="0033576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p w:rsidR="00DE2D2F" w:rsidRDefault="00DE2D2F" w:rsidP="0033576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ดังกล่าวไว้ในหมายเหตุข้อ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ในเดือนกรกฎาคม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บริษัทได้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ซื้อหุ้นเพิ่มเติมในบริษัท</w:t>
      </w:r>
      <w:r w:rsidRPr="00DE2D2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มาร์</w:t>
      </w:r>
      <w:r w:rsidR="00772B88">
        <w:rPr>
          <w:rFonts w:asciiTheme="majorBidi" w:hAnsiTheme="majorBidi" w:hint="cs"/>
          <w:sz w:val="30"/>
          <w:szCs w:val="30"/>
          <w:cs/>
          <w:lang w:bidi="th-TH"/>
        </w:rPr>
        <w:t>เ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วลแพค</w:t>
      </w:r>
      <w:r w:rsidRPr="00DE2D2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3532">
        <w:rPr>
          <w:rFonts w:ascii="Angsana New" w:hAnsi="Angsana New"/>
          <w:sz w:val="30"/>
          <w:szCs w:val="30"/>
        </w:rPr>
        <w:br/>
      </w:r>
      <w:r w:rsidRPr="00DE2D2F">
        <w:rPr>
          <w:rFonts w:ascii="Angsana New" w:hAnsi="Angsana New" w:hint="cs"/>
          <w:sz w:val="30"/>
          <w:szCs w:val="30"/>
          <w:cs/>
          <w:lang w:bidi="th-TH"/>
        </w:rPr>
        <w:t>ร้อยละ</w:t>
      </w:r>
      <w:r w:rsidRPr="00DE2D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49</w:t>
      </w:r>
      <w:r w:rsidRPr="00DE2D2F">
        <w:rPr>
          <w:rFonts w:ascii="Angsana New" w:hAnsi="Angsana New"/>
          <w:sz w:val="30"/>
          <w:szCs w:val="30"/>
          <w:lang w:bidi="th-TH"/>
        </w:rPr>
        <w:t xml:space="preserve"> </w:t>
      </w:r>
      <w:r w:rsidRPr="00DE2D2F">
        <w:rPr>
          <w:rFonts w:ascii="Angsana New" w:hAnsi="Angsana New" w:hint="cs"/>
          <w:sz w:val="30"/>
          <w:szCs w:val="30"/>
          <w:cs/>
          <w:lang w:bidi="th-TH"/>
        </w:rPr>
        <w:t>ส่งผลให้บริษัทมีสัดส่วนการถือหุ้นเป็นร้อยละ</w:t>
      </w:r>
      <w:r w:rsidRPr="00DE2D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E2D2F">
        <w:rPr>
          <w:rFonts w:ascii="Angsana New" w:hAnsi="Angsana New"/>
          <w:sz w:val="30"/>
          <w:szCs w:val="30"/>
          <w:lang w:bidi="th-TH"/>
        </w:rPr>
        <w:t xml:space="preserve">100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ดังนั้น ณ 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 w:bidi="th-TH"/>
        </w:rPr>
        <w:t>2562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ในบริษัท</w:t>
      </w:r>
      <w:r w:rsidRPr="00DE2D2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มาร์</w:t>
      </w:r>
      <w:r w:rsidR="00772B88">
        <w:rPr>
          <w:rFonts w:asciiTheme="majorBidi" w:hAnsiTheme="majorBidi" w:hint="cs"/>
          <w:sz w:val="30"/>
          <w:szCs w:val="30"/>
          <w:cs/>
          <w:lang w:bidi="th-TH"/>
        </w:rPr>
        <w:t>เ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วลแพค</w:t>
      </w:r>
      <w:r w:rsidRPr="00DE2D2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E2D2F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จึงถูกจัดประเภทใหม่เป็นเงินลงทุน</w:t>
      </w:r>
      <w:r w:rsidRPr="00DE2D2F">
        <w:rPr>
          <w:rFonts w:ascii="Angsana New" w:hAnsi="Angsana New" w:hint="cs"/>
          <w:sz w:val="30"/>
          <w:szCs w:val="30"/>
          <w:cs/>
          <w:lang w:bidi="th-TH"/>
        </w:rPr>
        <w:t>ในบริษัทย่อย</w:t>
      </w:r>
    </w:p>
    <w:p w:rsidR="00335763" w:rsidRDefault="00335763" w:rsidP="0033576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0C6EEE" w:rsidRPr="00F03232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03232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ที่ดิน อาคารและอุปกรณ์</w:t>
      </w:r>
    </w:p>
    <w:p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844447">
        <w:rPr>
          <w:rFonts w:ascii="Angsana New" w:hAnsi="Angsana New" w:hint="cs"/>
          <w:b/>
          <w:spacing w:val="-4"/>
          <w:sz w:val="30"/>
          <w:szCs w:val="30"/>
          <w:cs/>
        </w:rPr>
        <w:t>เก้า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Cs/>
          <w:spacing w:val="-4"/>
          <w:sz w:val="30"/>
          <w:szCs w:val="30"/>
        </w:rPr>
        <w:t>3</w:t>
      </w:r>
      <w:r w:rsidR="00BC3623" w:rsidRPr="00BC3623">
        <w:rPr>
          <w:rFonts w:ascii="Angsana New" w:hAnsi="Angsana New" w:hint="cs"/>
          <w:b/>
          <w:spacing w:val="-4"/>
          <w:sz w:val="30"/>
          <w:szCs w:val="30"/>
          <w:cs/>
        </w:rPr>
        <w:t>0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844447">
        <w:rPr>
          <w:rFonts w:ascii="Angsana New" w:hAnsi="Angsana New" w:hint="cs"/>
          <w:b/>
          <w:spacing w:val="-4"/>
          <w:sz w:val="30"/>
          <w:szCs w:val="30"/>
          <w:cs/>
        </w:rPr>
        <w:t>กันยา</w:t>
      </w:r>
      <w:r w:rsidR="00BC3623">
        <w:rPr>
          <w:rFonts w:ascii="Angsana New" w:hAnsi="Angsana New" w:hint="cs"/>
          <w:b/>
          <w:spacing w:val="-4"/>
          <w:sz w:val="30"/>
          <w:szCs w:val="30"/>
          <w:cs/>
        </w:rPr>
        <w:t>ยน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8F307C">
        <w:rPr>
          <w:rFonts w:ascii="Angsana New" w:hAnsi="Angsana New"/>
          <w:bCs/>
          <w:spacing w:val="-4"/>
          <w:sz w:val="30"/>
          <w:szCs w:val="30"/>
        </w:rPr>
        <w:t>2562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6"/>
        <w:gridCol w:w="236"/>
        <w:gridCol w:w="1183"/>
        <w:gridCol w:w="248"/>
        <w:gridCol w:w="1217"/>
        <w:gridCol w:w="267"/>
        <w:gridCol w:w="1173"/>
        <w:gridCol w:w="269"/>
        <w:gridCol w:w="1262"/>
      </w:tblGrid>
      <w:tr w:rsidR="00034274" w:rsidRPr="00821891" w:rsidTr="00FF4E74">
        <w:trPr>
          <w:tblHeader/>
        </w:trPr>
        <w:tc>
          <w:tcPr>
            <w:tcW w:w="2030" w:type="pct"/>
            <w:gridSpan w:val="2"/>
            <w:shd w:val="clear" w:color="auto" w:fill="auto"/>
          </w:tcPr>
          <w:p w:rsidR="00034274" w:rsidRPr="00034274" w:rsidRDefault="00034274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:rsidR="00034274" w:rsidRPr="00034274" w:rsidRDefault="00680563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:rsidR="00034274" w:rsidRPr="00034274" w:rsidRDefault="00034274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pct"/>
            <w:gridSpan w:val="3"/>
            <w:shd w:val="clear" w:color="auto" w:fill="auto"/>
          </w:tcPr>
          <w:p w:rsidR="00034274" w:rsidRPr="00034274" w:rsidRDefault="00680563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49C" w:rsidRPr="00821891" w:rsidTr="00FF4E74">
        <w:trPr>
          <w:tblHeader/>
        </w:trPr>
        <w:tc>
          <w:tcPr>
            <w:tcW w:w="1906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="00605E43"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="00605E43"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1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F44F41" w:rsidRPr="00034274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44F41" w:rsidRPr="00821891" w:rsidTr="00FF4E74">
        <w:trPr>
          <w:tblHeader/>
        </w:trPr>
        <w:tc>
          <w:tcPr>
            <w:tcW w:w="1906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232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5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F03232" w:rsidRPr="00F03232" w:rsidRDefault="005C410A" w:rsidP="00772B88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</w:t>
            </w:r>
            <w:r w:rsidR="004B5D8A">
              <w:rPr>
                <w:rFonts w:ascii="Angsana New" w:hAnsi="Angsana New"/>
                <w:sz w:val="30"/>
                <w:szCs w:val="30"/>
                <w:lang w:bidi="th-TH"/>
              </w:rPr>
              <w:t>299</w:t>
            </w:r>
          </w:p>
        </w:tc>
        <w:tc>
          <w:tcPr>
            <w:tcW w:w="131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03232" w:rsidRPr="00F03232" w:rsidRDefault="005C410A" w:rsidP="00772B88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B5D8A">
              <w:rPr>
                <w:rFonts w:ascii="Angsana New" w:hAnsi="Angsana New"/>
                <w:sz w:val="30"/>
                <w:szCs w:val="30"/>
                <w:lang w:bidi="th-TH"/>
              </w:rPr>
              <w:t>515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F03232" w:rsidRPr="00F03232" w:rsidRDefault="001E0509" w:rsidP="00772B88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572</w:t>
            </w:r>
          </w:p>
        </w:tc>
        <w:tc>
          <w:tcPr>
            <w:tcW w:w="142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F03232" w:rsidRPr="00CE7727" w:rsidRDefault="001E0509" w:rsidP="00772B8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95FE5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46,050</w:t>
            </w:r>
          </w:p>
        </w:tc>
        <w:tc>
          <w:tcPr>
            <w:tcW w:w="131" w:type="pct"/>
            <w:shd w:val="clear" w:color="auto" w:fill="auto"/>
          </w:tcPr>
          <w:p w:rsidR="00995FE5" w:rsidRPr="00F03232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(5,843)</w:t>
            </w:r>
          </w:p>
        </w:tc>
        <w:tc>
          <w:tcPr>
            <w:tcW w:w="141" w:type="pct"/>
            <w:shd w:val="clear" w:color="auto" w:fill="auto"/>
          </w:tcPr>
          <w:p w:rsidR="00995FE5" w:rsidRPr="00F03232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019</w:t>
            </w:r>
          </w:p>
        </w:tc>
        <w:tc>
          <w:tcPr>
            <w:tcW w:w="142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995FE5" w:rsidRPr="00CE7727" w:rsidRDefault="00995FE5" w:rsidP="00995FE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95FE5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5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4,548</w:t>
            </w:r>
          </w:p>
        </w:tc>
        <w:tc>
          <w:tcPr>
            <w:tcW w:w="131" w:type="pct"/>
            <w:shd w:val="clear" w:color="auto" w:fill="auto"/>
          </w:tcPr>
          <w:p w:rsidR="00995FE5" w:rsidRPr="00F03232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95FE5" w:rsidRPr="00EC6E14" w:rsidRDefault="00995FE5" w:rsidP="00995FE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995FE5" w:rsidRPr="00EC6E14" w:rsidRDefault="00995FE5" w:rsidP="00995FE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995FE5" w:rsidRPr="00CE7727" w:rsidRDefault="00995FE5" w:rsidP="00995FE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95FE5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5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14,183</w:t>
            </w:r>
          </w:p>
        </w:tc>
        <w:tc>
          <w:tcPr>
            <w:tcW w:w="131" w:type="pct"/>
            <w:shd w:val="clear" w:color="auto" w:fill="auto"/>
          </w:tcPr>
          <w:p w:rsidR="00995FE5" w:rsidRPr="00F03232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(12,023)</w:t>
            </w:r>
          </w:p>
        </w:tc>
        <w:tc>
          <w:tcPr>
            <w:tcW w:w="141" w:type="pct"/>
            <w:shd w:val="clear" w:color="auto" w:fill="auto"/>
          </w:tcPr>
          <w:p w:rsidR="00995FE5" w:rsidRPr="00F03232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2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995FE5" w:rsidRPr="00CE7727" w:rsidRDefault="00995FE5" w:rsidP="00995FE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95FE5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5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47,080</w:t>
            </w:r>
          </w:p>
        </w:tc>
        <w:tc>
          <w:tcPr>
            <w:tcW w:w="131" w:type="pct"/>
            <w:shd w:val="clear" w:color="auto" w:fill="auto"/>
          </w:tcPr>
          <w:p w:rsidR="00995FE5" w:rsidRPr="00F03232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(43,129)</w:t>
            </w:r>
          </w:p>
        </w:tc>
        <w:tc>
          <w:tcPr>
            <w:tcW w:w="141" w:type="pct"/>
            <w:shd w:val="clear" w:color="auto" w:fill="auto"/>
          </w:tcPr>
          <w:p w:rsidR="00995FE5" w:rsidRPr="00F03232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995FE5" w:rsidRPr="00F03232" w:rsidRDefault="00995FE5" w:rsidP="00995FE5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831</w:t>
            </w:r>
          </w:p>
        </w:tc>
        <w:tc>
          <w:tcPr>
            <w:tcW w:w="142" w:type="pct"/>
            <w:shd w:val="clear" w:color="auto" w:fill="auto"/>
          </w:tcPr>
          <w:p w:rsidR="00995FE5" w:rsidRPr="00034274" w:rsidRDefault="00995FE5" w:rsidP="0099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995FE5" w:rsidRPr="00CE7727" w:rsidRDefault="00995FE5" w:rsidP="00995FE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03232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F03232" w:rsidRDefault="005C410A" w:rsidP="00772B88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5D8A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3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F03232" w:rsidRDefault="005C410A" w:rsidP="00772B88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5D8A">
              <w:rPr>
                <w:rFonts w:ascii="Angsana New" w:hAnsi="Angsana New"/>
                <w:b/>
                <w:bCs/>
                <w:sz w:val="30"/>
                <w:szCs w:val="30"/>
              </w:rPr>
              <w:t>61,510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F03232" w:rsidRDefault="001E0509" w:rsidP="00772B88">
            <w:pPr>
              <w:pStyle w:val="acctfourfigures"/>
              <w:tabs>
                <w:tab w:val="clear" w:pos="765"/>
                <w:tab w:val="decimal" w:pos="717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1F0A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3B1F7E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2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C067EB" w:rsidRDefault="00995FE5" w:rsidP="00995FE5">
            <w:pPr>
              <w:pStyle w:val="acctfourfigures"/>
              <w:tabs>
                <w:tab w:val="clear" w:pos="765"/>
                <w:tab w:val="decimal" w:pos="512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F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P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421465" w:rsidRPr="00A05221" w:rsidRDefault="00421465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:rsidR="008B7019" w:rsidRDefault="009A5C0B" w:rsidP="003B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rPr>
          <w:rFonts w:ascii="Angsana New" w:hAnsi="Angsana New"/>
          <w:sz w:val="30"/>
          <w:szCs w:val="30"/>
        </w:rPr>
      </w:pPr>
      <w:r w:rsidRPr="009A5C0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A5C0B">
        <w:rPr>
          <w:rFonts w:ascii="Angsana New" w:hAnsi="Angsana New"/>
          <w:sz w:val="30"/>
          <w:szCs w:val="30"/>
        </w:rPr>
        <w:t>3</w:t>
      </w:r>
      <w:r w:rsidR="00BC3623">
        <w:rPr>
          <w:rFonts w:ascii="Angsana New" w:hAnsi="Angsana New" w:hint="cs"/>
          <w:sz w:val="30"/>
          <w:szCs w:val="30"/>
          <w:cs/>
        </w:rPr>
        <w:t>0</w:t>
      </w:r>
      <w:r w:rsidRPr="009A5C0B">
        <w:rPr>
          <w:rFonts w:ascii="Angsana New" w:hAnsi="Angsana New" w:hint="cs"/>
          <w:sz w:val="30"/>
          <w:szCs w:val="30"/>
          <w:cs/>
        </w:rPr>
        <w:t xml:space="preserve"> </w:t>
      </w:r>
      <w:r w:rsidR="00F23B9A">
        <w:rPr>
          <w:rFonts w:ascii="Angsana New" w:hAnsi="Angsana New" w:hint="cs"/>
          <w:sz w:val="30"/>
          <w:szCs w:val="30"/>
          <w:cs/>
        </w:rPr>
        <w:t>กันยายน</w:t>
      </w:r>
      <w:r w:rsidRPr="009A5C0B">
        <w:rPr>
          <w:rFonts w:ascii="Angsana New" w:hAnsi="Angsana New" w:hint="cs"/>
          <w:sz w:val="30"/>
          <w:szCs w:val="30"/>
          <w:cs/>
        </w:rPr>
        <w:t xml:space="preserve"> 2562 และ </w:t>
      </w:r>
      <w:r w:rsidR="00061DFA">
        <w:rPr>
          <w:rFonts w:ascii="Angsana New" w:hAnsi="Angsana New"/>
          <w:sz w:val="30"/>
          <w:szCs w:val="30"/>
        </w:rPr>
        <w:t xml:space="preserve">31 </w:t>
      </w:r>
      <w:r w:rsidR="00061D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A5C0B">
        <w:rPr>
          <w:rFonts w:ascii="Angsana New" w:hAnsi="Angsana New" w:hint="cs"/>
          <w:sz w:val="30"/>
          <w:szCs w:val="30"/>
          <w:cs/>
        </w:rPr>
        <w:t>2561 บริษัทได้นำที่ดินและสิ่งปลูกสร้างของบริษัทและบริษัทย่อยไ</w:t>
      </w:r>
      <w:r w:rsidR="006F011B">
        <w:rPr>
          <w:rFonts w:ascii="Angsana New" w:hAnsi="Angsana New" w:hint="cs"/>
          <w:sz w:val="30"/>
          <w:szCs w:val="30"/>
          <w:cs/>
        </w:rPr>
        <w:t>ป</w:t>
      </w:r>
      <w:r w:rsidRPr="009A5C0B">
        <w:rPr>
          <w:rFonts w:ascii="Angsana New" w:hAnsi="Angsana New" w:hint="cs"/>
          <w:sz w:val="30"/>
          <w:szCs w:val="30"/>
          <w:cs/>
        </w:rPr>
        <w:t>เป็นหลักทรัพย์ค้ำประกันเงินกู้ยืมระยะสั้นและระยะยาวจากสถาบันการเงิน</w:t>
      </w:r>
    </w:p>
    <w:p w:rsidR="00421465" w:rsidRDefault="00421465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B7019" w:rsidRDefault="008B7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96308" w:rsidRDefault="00C96308" w:rsidP="008B7019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หนี้สินที่มีภาระดอกเบี้ย</w:t>
      </w:r>
    </w:p>
    <w:p w:rsidR="00C96308" w:rsidRDefault="00C96308" w:rsidP="00C9630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C96308" w:rsidRPr="00C96308" w:rsidRDefault="00C96308" w:rsidP="00074484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 w:rsidR="00D768BB" w:rsidRPr="000205A7">
        <w:rPr>
          <w:rFonts w:ascii="Angsana New" w:hAnsi="Angsana New" w:hint="cs"/>
          <w:sz w:val="30"/>
          <w:szCs w:val="30"/>
          <w:cs/>
          <w:lang w:val="en-US" w:bidi="th-TH"/>
        </w:rPr>
        <w:t>กันยายน 2562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65283B">
        <w:rPr>
          <w:rFonts w:ascii="Angsana New" w:hAnsi="Angsana New" w:hint="cs"/>
          <w:sz w:val="30"/>
          <w:szCs w:val="30"/>
          <w:cs/>
          <w:lang w:val="en-US" w:bidi="th-TH"/>
        </w:rPr>
        <w:t>ยกเลิกสัญญาเงินกู้ระยะยาวจากสถาบันการเงินในประเทศแห่งหนึ่ง ซึ่งมี</w:t>
      </w:r>
      <w:r w:rsidR="009B5A27">
        <w:rPr>
          <w:rFonts w:ascii="Angsana New" w:hAnsi="Angsana New" w:hint="cs"/>
          <w:sz w:val="30"/>
          <w:szCs w:val="30"/>
          <w:cs/>
          <w:lang w:val="en-US" w:bidi="th-TH"/>
        </w:rPr>
        <w:t>ยอดคงเหลือเงินกู้ยืม</w:t>
      </w:r>
      <w:r w:rsidR="0065283B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 </w:t>
      </w:r>
      <w:r w:rsidR="0065283B">
        <w:rPr>
          <w:rFonts w:ascii="Angsana New" w:hAnsi="Angsana New"/>
          <w:sz w:val="30"/>
          <w:szCs w:val="30"/>
          <w:lang w:val="en-US" w:bidi="th-TH"/>
        </w:rPr>
        <w:t>304</w:t>
      </w:r>
      <w:r w:rsidR="0065283B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</w:t>
      </w:r>
      <w:r w:rsidR="00CD6C6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65283B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ได้ทำสัญญากู้ยืมเงินระยะยาวจากสถาบันการเงินในประเทศแห่งหนึ่งจำนวน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D768BB" w:rsidRPr="000205A7">
        <w:rPr>
          <w:rFonts w:ascii="Angsana New" w:hAnsi="Angsana New" w:hint="cs"/>
          <w:sz w:val="30"/>
          <w:szCs w:val="30"/>
          <w:cs/>
          <w:lang w:val="en-US" w:bidi="th-TH"/>
        </w:rPr>
        <w:t>304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E06A9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เงินกู้ยืมดังกล่าวมีอัตราดอกเบี้ย</w:t>
      </w:r>
      <w:r w:rsidR="00D768BB" w:rsidRPr="000205A7">
        <w:rPr>
          <w:rFonts w:ascii="Angsana New" w:hAnsi="Angsana New" w:hint="cs"/>
          <w:sz w:val="30"/>
          <w:szCs w:val="30"/>
          <w:cs/>
          <w:lang w:val="en-US" w:bidi="th-TH"/>
        </w:rPr>
        <w:t>คงที่</w:t>
      </w:r>
      <w:r w:rsidR="009E06A9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มีกำหนดชำระคืนเงินต้นเป็นรายงวดสามเดือน</w:t>
      </w:r>
      <w:r w:rsidR="009B5A2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รวมทั้งสิ้น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D768BB" w:rsidRPr="000205A7">
        <w:rPr>
          <w:rFonts w:ascii="Angsana New" w:hAnsi="Angsana New" w:hint="cs"/>
          <w:sz w:val="30"/>
          <w:szCs w:val="30"/>
          <w:cs/>
          <w:lang w:val="en-US" w:bidi="th-TH"/>
        </w:rPr>
        <w:t>19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งวด</w:t>
      </w:r>
      <w:r w:rsidR="00D768BB" w:rsidRPr="000205A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เริ่มชำระเงินต้นงวดแรกในเดือน</w:t>
      </w:r>
      <w:r w:rsidR="00D768BB" w:rsidRPr="000205A7">
        <w:rPr>
          <w:rFonts w:ascii="Angsana New" w:hAnsi="Angsana New" w:hint="cs"/>
          <w:sz w:val="30"/>
          <w:szCs w:val="30"/>
          <w:cs/>
          <w:lang w:val="en-US" w:bidi="th-TH"/>
        </w:rPr>
        <w:t>มีนาคม 2563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และกำหนดชำระคืนเงินต้นให้เสร็จสิ้นภายใน</w:t>
      </w:r>
      <w:r w:rsidR="003525BD">
        <w:rPr>
          <w:rFonts w:ascii="Angsana New" w:hAnsi="Angsana New" w:hint="cs"/>
          <w:sz w:val="30"/>
          <w:szCs w:val="30"/>
          <w:cs/>
          <w:lang w:val="en-US" w:bidi="th-TH"/>
        </w:rPr>
        <w:t>เดือนกันยายน</w:t>
      </w:r>
      <w:r w:rsidR="0007448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074484">
        <w:rPr>
          <w:rFonts w:ascii="Angsana New" w:hAnsi="Angsana New"/>
          <w:sz w:val="30"/>
          <w:szCs w:val="30"/>
          <w:lang w:val="en-US" w:bidi="th-TH"/>
        </w:rPr>
        <w:t>2567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205A7">
        <w:rPr>
          <w:rFonts w:ascii="Angsana New" w:hAnsi="Angsana New" w:hint="cs"/>
          <w:sz w:val="30"/>
          <w:szCs w:val="30"/>
          <w:cs/>
          <w:lang w:val="en-US" w:bidi="th-TH"/>
        </w:rPr>
        <w:t>ส่วนดอกเบี้ยกำหนดชำระเป็น</w:t>
      </w:r>
      <w:r w:rsidR="00D768BB" w:rsidRPr="000205A7">
        <w:rPr>
          <w:rFonts w:ascii="Angsana New" w:hAnsi="Angsana New" w:hint="cs"/>
          <w:sz w:val="30"/>
          <w:szCs w:val="30"/>
          <w:cs/>
          <w:lang w:val="en-US" w:bidi="th-TH"/>
        </w:rPr>
        <w:t>รายงวดสามเดือน</w:t>
      </w:r>
      <w:r w:rsidRPr="000205A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A68BB">
        <w:rPr>
          <w:rFonts w:ascii="Angsana New" w:hAnsi="Angsana New" w:hint="cs"/>
          <w:sz w:val="30"/>
          <w:szCs w:val="30"/>
          <w:cs/>
          <w:lang w:val="en-US" w:bidi="th-TH"/>
        </w:rPr>
        <w:t>บริษัทนำหุ้นสามุญของ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ซินเน็ค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ประเทศไทย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จํากัด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มหาชน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>)</w:t>
      </w:r>
      <w:r w:rsidR="00AA68BB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 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ทีบีเอสพี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จํากัด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="00AA68BB" w:rsidRPr="00AA68BB">
        <w:rPr>
          <w:rFonts w:ascii="Angsana New" w:hAnsi="Angsana New" w:hint="cs"/>
          <w:sz w:val="30"/>
          <w:szCs w:val="30"/>
          <w:cs/>
          <w:lang w:val="en-US" w:bidi="th-TH"/>
        </w:rPr>
        <w:t>มหาชน</w:t>
      </w:r>
      <w:r w:rsidR="00AA68BB" w:rsidRPr="00AA68BB">
        <w:rPr>
          <w:rFonts w:ascii="Angsana New" w:hAnsi="Angsana New"/>
          <w:sz w:val="30"/>
          <w:szCs w:val="30"/>
          <w:cs/>
          <w:lang w:val="en-US" w:bidi="th-TH"/>
        </w:rPr>
        <w:t>)</w:t>
      </w:r>
      <w:r w:rsidR="00AA68BB">
        <w:rPr>
          <w:rFonts w:ascii="Angsana New" w:hAnsi="Angsana New" w:hint="cs"/>
          <w:sz w:val="30"/>
          <w:szCs w:val="30"/>
          <w:cs/>
          <w:lang w:val="en-US" w:bidi="th-TH"/>
        </w:rPr>
        <w:t xml:space="preserve"> ไปเป็นหลักประกันวงเงินสินเชื่อ</w:t>
      </w:r>
      <w:r w:rsidR="00020192">
        <w:rPr>
          <w:rFonts w:ascii="Angsana New" w:hAnsi="Angsana New" w:hint="cs"/>
          <w:sz w:val="30"/>
          <w:szCs w:val="30"/>
          <w:cs/>
          <w:lang w:val="en-US" w:bidi="th-TH"/>
        </w:rPr>
        <w:t>ดังกล่าว นอกจากนี้บริษัทมีข้อผูกพันที่จะต้องปฏิบัติตามเงื่อนไขและข้อกำหนดในสัญญากู้ยืมเงิน</w:t>
      </w:r>
    </w:p>
    <w:p w:rsidR="00C96308" w:rsidRDefault="00C96308" w:rsidP="00C9630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8B7019" w:rsidRPr="008B7019" w:rsidRDefault="008B7019" w:rsidP="008B7019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8B7019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ประมาณการหนี้สินไม่หมุนเวียนสำหรับผลประโยชน์พนักงาน </w:t>
      </w:r>
    </w:p>
    <w:p w:rsidR="008B7019" w:rsidRPr="007D79F5" w:rsidRDefault="008B7019" w:rsidP="008B7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8B7019" w:rsidRPr="005E7259" w:rsidRDefault="008B7019" w:rsidP="009E3D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5E7259">
        <w:rPr>
          <w:rFonts w:ascii="Angsana New" w:hAnsi="Angsana New"/>
          <w:sz w:val="30"/>
          <w:szCs w:val="30"/>
          <w:cs/>
        </w:rPr>
        <w:t>เมื่อวันที่</w:t>
      </w:r>
      <w:r w:rsidRPr="005E7259">
        <w:rPr>
          <w:rFonts w:ascii="Angsana New" w:hAnsi="Angsana New"/>
          <w:sz w:val="30"/>
          <w:szCs w:val="30"/>
        </w:rPr>
        <w:t xml:space="preserve"> 5 </w:t>
      </w:r>
      <w:r w:rsidRPr="005E7259">
        <w:rPr>
          <w:rFonts w:ascii="Angsana New" w:hAnsi="Angsana New"/>
          <w:sz w:val="30"/>
          <w:szCs w:val="30"/>
          <w:cs/>
        </w:rPr>
        <w:t>เมษายน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</w:rPr>
        <w:t xml:space="preserve">2562 </w:t>
      </w:r>
      <w:r w:rsidRPr="005E7259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5E7259">
        <w:rPr>
          <w:rFonts w:ascii="Angsana New" w:hAnsi="Angsana New" w:hint="cs"/>
          <w:sz w:val="30"/>
          <w:szCs w:val="30"/>
          <w:cs/>
        </w:rPr>
        <w:t>และกำหนด</w:t>
      </w:r>
      <w:r w:rsidRPr="005E7259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5E7259">
        <w:rPr>
          <w:rFonts w:ascii="Angsana New" w:hAnsi="Angsana New"/>
          <w:sz w:val="30"/>
          <w:szCs w:val="30"/>
        </w:rPr>
        <w:t>20</w:t>
      </w:r>
      <w:r w:rsidRPr="005E7259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5E7259">
        <w:rPr>
          <w:rFonts w:ascii="Angsana New" w:hAnsi="Angsana New"/>
          <w:sz w:val="30"/>
          <w:szCs w:val="30"/>
        </w:rPr>
        <w:t>400</w:t>
      </w:r>
      <w:r w:rsidRPr="005E7259">
        <w:rPr>
          <w:rFonts w:ascii="Angsana New" w:hAnsi="Angsana New"/>
          <w:sz w:val="30"/>
          <w:szCs w:val="30"/>
          <w:cs/>
        </w:rPr>
        <w:t xml:space="preserve"> วัน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 xml:space="preserve">ปี </w:t>
      </w:r>
      <w:r w:rsidRPr="005E7259">
        <w:rPr>
          <w:rFonts w:ascii="Angsana New" w:hAnsi="Angsana New"/>
          <w:sz w:val="30"/>
          <w:szCs w:val="30"/>
        </w:rPr>
        <w:t>2562</w:t>
      </w:r>
      <w:r w:rsidRPr="005E7259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</w:t>
      </w:r>
      <w:r w:rsidR="00E33532">
        <w:rPr>
          <w:rFonts w:ascii="Angsana New" w:hAnsi="Angsana New"/>
          <w:sz w:val="30"/>
          <w:szCs w:val="30"/>
        </w:rPr>
        <w:br/>
      </w:r>
      <w:r w:rsidRPr="005E7259">
        <w:rPr>
          <w:rFonts w:ascii="Angsana New" w:hAnsi="Angsana New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 ณ วันที่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</w:rPr>
        <w:t xml:space="preserve">30 </w:t>
      </w:r>
      <w:r w:rsidR="00F5436C">
        <w:rPr>
          <w:rFonts w:ascii="Angsana New" w:hAnsi="Angsana New" w:hint="cs"/>
          <w:sz w:val="30"/>
          <w:szCs w:val="30"/>
          <w:cs/>
        </w:rPr>
        <w:t>กันยา</w:t>
      </w:r>
      <w:r w:rsidRPr="005E7259">
        <w:rPr>
          <w:rFonts w:ascii="Angsana New" w:hAnsi="Angsana New"/>
          <w:sz w:val="30"/>
          <w:szCs w:val="30"/>
          <w:cs/>
        </w:rPr>
        <w:t xml:space="preserve">ยน </w:t>
      </w:r>
      <w:r w:rsidRPr="005E7259">
        <w:rPr>
          <w:rFonts w:ascii="Angsana New" w:hAnsi="Angsana New"/>
          <w:sz w:val="30"/>
          <w:szCs w:val="30"/>
        </w:rPr>
        <w:t>256</w:t>
      </w:r>
      <w:r w:rsidR="00FF4E74">
        <w:rPr>
          <w:rFonts w:ascii="Angsana New" w:hAnsi="Angsana New" w:hint="cs"/>
          <w:sz w:val="30"/>
          <w:szCs w:val="30"/>
          <w:cs/>
        </w:rPr>
        <w:t>2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F5436C">
        <w:rPr>
          <w:rFonts w:ascii="Angsana New" w:hAnsi="Angsana New" w:hint="cs"/>
          <w:sz w:val="30"/>
          <w:szCs w:val="30"/>
          <w:cs/>
        </w:rPr>
        <w:t>เก้า</w:t>
      </w:r>
      <w:r w:rsidRPr="005E7259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8040A8">
        <w:rPr>
          <w:rFonts w:asciiTheme="majorBidi" w:hAnsiTheme="majorBidi" w:cstheme="majorBidi"/>
          <w:sz w:val="30"/>
          <w:szCs w:val="30"/>
          <w:lang w:bidi="ar-SA"/>
        </w:rPr>
        <w:t>26.96</w:t>
      </w:r>
      <w:r w:rsidR="00FF4E74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5E7259">
        <w:rPr>
          <w:rFonts w:ascii="Angsana New" w:hAnsi="Angsana New"/>
          <w:sz w:val="30"/>
          <w:szCs w:val="30"/>
          <w:cs/>
        </w:rPr>
        <w:t>บาท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 xml:space="preserve">และ </w:t>
      </w:r>
      <w:r w:rsidR="005E7259">
        <w:rPr>
          <w:rFonts w:asciiTheme="majorBidi" w:hAnsiTheme="majorBidi" w:cstheme="majorBidi"/>
          <w:sz w:val="30"/>
          <w:szCs w:val="30"/>
        </w:rPr>
        <w:t>2</w:t>
      </w:r>
      <w:r w:rsidR="00FF4E74">
        <w:rPr>
          <w:rFonts w:asciiTheme="majorBidi" w:hAnsiTheme="majorBidi" w:cstheme="majorBidi" w:hint="cs"/>
          <w:sz w:val="30"/>
          <w:szCs w:val="30"/>
          <w:cs/>
        </w:rPr>
        <w:t>.08</w:t>
      </w:r>
      <w:r w:rsidR="005E7259"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FF4E74">
        <w:rPr>
          <w:rFonts w:ascii="Angsana New" w:hAnsi="Angsana New" w:hint="cs"/>
          <w:sz w:val="30"/>
          <w:szCs w:val="30"/>
          <w:cs/>
        </w:rPr>
        <w:t>ล้าน</w:t>
      </w:r>
      <w:r w:rsidR="005E7259" w:rsidRPr="005E7259">
        <w:rPr>
          <w:rFonts w:ascii="Angsana New" w:hAnsi="Angsana New"/>
          <w:sz w:val="30"/>
          <w:szCs w:val="30"/>
          <w:cs/>
        </w:rPr>
        <w:t>บาท</w:t>
      </w:r>
      <w:r w:rsidR="005E7259"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>ตามลำดับ</w:t>
      </w:r>
    </w:p>
    <w:p w:rsidR="00576B94" w:rsidRPr="007D79F5" w:rsidRDefault="00576B94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D75CE2" w:rsidRDefault="00D75CE2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D75CE2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ทุนเรือนหุ้น</w:t>
      </w:r>
      <w:r w:rsidRPr="00D75CE2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     </w:t>
      </w:r>
    </w:p>
    <w:p w:rsidR="00A6412E" w:rsidRDefault="00A6412E" w:rsidP="00A641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A6412E" w:rsidRPr="0038105E" w:rsidRDefault="0038105E" w:rsidP="00C67D1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38105E">
        <w:rPr>
          <w:rFonts w:ascii="Angsana New" w:hAnsi="Angsana New" w:hint="cs"/>
          <w:sz w:val="30"/>
          <w:szCs w:val="30"/>
          <w:cs/>
          <w:lang w:val="en-US" w:bidi="th-TH"/>
        </w:rPr>
        <w:t>ในเดือนกุมภาพันธ์</w:t>
      </w:r>
      <w:r w:rsidRPr="0038105E">
        <w:rPr>
          <w:rFonts w:ascii="Angsana New" w:hAnsi="Angsana New"/>
          <w:sz w:val="30"/>
          <w:szCs w:val="30"/>
          <w:cs/>
          <w:lang w:val="en-US" w:bidi="th-TH"/>
        </w:rPr>
        <w:t xml:space="preserve"> 2561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ผู้ถือหุ้น</w:t>
      </w:r>
      <w:r w:rsidR="00DA67B8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มีมติอนุมัติการเพิ่มทุนของบริษัทจำนวน 60 ล้านหุ้น เพื่อจัดสรรหุ้นสามัญเพิ่มทุนดังกล่าวเพื่อเสนอขายให้แก่ผู้ถือหุ้นเดิมตามสัดส่วนการถือหุ้นในอัตรา </w:t>
      </w:r>
      <w:r w:rsidR="00DA67B8">
        <w:rPr>
          <w:rFonts w:ascii="Angsana New" w:hAnsi="Angsana New"/>
          <w:sz w:val="30"/>
          <w:szCs w:val="30"/>
          <w:lang w:val="en-US" w:bidi="th-TH"/>
        </w:rPr>
        <w:t>6</w:t>
      </w:r>
      <w:r w:rsidR="00DA67B8">
        <w:rPr>
          <w:rFonts w:ascii="Angsana New" w:hAnsi="Angsana New" w:hint="cs"/>
          <w:sz w:val="30"/>
          <w:szCs w:val="30"/>
          <w:cs/>
          <w:lang w:val="en-US" w:bidi="th-TH"/>
        </w:rPr>
        <w:t xml:space="preserve"> หุ้นเดิมต่อ 1 หุ้นสามัญเพิ่มทุนใหม่ </w:t>
      </w:r>
      <w:r w:rsidR="00C67D1C">
        <w:rPr>
          <w:rFonts w:ascii="Angsana New" w:hAnsi="Angsana New"/>
          <w:sz w:val="30"/>
          <w:szCs w:val="30"/>
          <w:lang w:val="en-US" w:bidi="th-TH"/>
        </w:rPr>
        <w:br/>
      </w:r>
      <w:r w:rsidR="00DA67B8">
        <w:rPr>
          <w:rFonts w:ascii="Angsana New" w:hAnsi="Angsana New" w:hint="cs"/>
          <w:sz w:val="30"/>
          <w:szCs w:val="30"/>
          <w:cs/>
          <w:lang w:val="en-US" w:bidi="th-TH"/>
        </w:rPr>
        <w:t>โดยเสนอขายในราคาหุ้นละ 10 บาท ทำให้เกิดส่วนเกินมูลค่าหุ้นสามัญจำนวน 540 ล้านบาท</w:t>
      </w:r>
    </w:p>
    <w:p w:rsidR="00DE5764" w:rsidRPr="00284BF6" w:rsidRDefault="00DE5764" w:rsidP="00DE576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DE5764" w:rsidRPr="00284BF6" w:rsidRDefault="00DE5764" w:rsidP="00DE57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84BF6">
        <w:rPr>
          <w:rFonts w:ascii="Angsana New" w:hAnsi="Angsana New" w:hint="cs"/>
          <w:sz w:val="30"/>
          <w:szCs w:val="30"/>
        </w:rPr>
        <w:t xml:space="preserve">           </w:t>
      </w:r>
      <w:r w:rsidRPr="00284BF6">
        <w:rPr>
          <w:rFonts w:ascii="Angsana New" w:hAnsi="Angsana New" w:hint="cs"/>
          <w:sz w:val="30"/>
          <w:szCs w:val="30"/>
          <w:cs/>
        </w:rPr>
        <w:t xml:space="preserve">เมื่อวันที่ 25 เมษายน 2562 </w:t>
      </w:r>
      <w:r w:rsidR="00DA67B8">
        <w:rPr>
          <w:rFonts w:ascii="Angsana New" w:hAnsi="Angsana New" w:hint="cs"/>
          <w:sz w:val="30"/>
          <w:szCs w:val="30"/>
          <w:cs/>
        </w:rPr>
        <w:t>ที่</w:t>
      </w:r>
      <w:r w:rsidRPr="00284BF6">
        <w:rPr>
          <w:rFonts w:ascii="Angsana New" w:hAnsi="Angsana New" w:hint="cs"/>
          <w:sz w:val="30"/>
          <w:szCs w:val="30"/>
          <w:cs/>
        </w:rPr>
        <w:t>ประชุมสามัญผู้ถือหุ้นของบริษัทได้มีมติที่สำคัญดังนี้</w:t>
      </w:r>
    </w:p>
    <w:p w:rsidR="00DE5764" w:rsidRPr="00284BF6" w:rsidRDefault="00DE5764" w:rsidP="00DE57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5764" w:rsidRDefault="00DE5764" w:rsidP="00CD3C2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84BF6"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อนุมัติการลดทุนจดทะเบียนของบริษัทจำนวนเงิน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จากทุนจดทะเบียนเดิมจำนวนเงิน </w:t>
      </w:r>
      <w:r w:rsidRPr="00284BF6">
        <w:rPr>
          <w:rFonts w:ascii="Angsana New" w:hAnsi="Angsana New" w:hint="cs"/>
          <w:sz w:val="30"/>
          <w:szCs w:val="30"/>
        </w:rPr>
        <w:t>420,206,768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(แบ่งเป็นหุ้นสามัญจำนวน </w:t>
      </w:r>
      <w:r w:rsidRPr="00284BF6">
        <w:rPr>
          <w:rFonts w:ascii="Angsana New" w:hAnsi="Angsana New" w:hint="cs"/>
          <w:sz w:val="30"/>
          <w:szCs w:val="30"/>
        </w:rPr>
        <w:t>420</w:t>
      </w:r>
      <w:r w:rsidR="00E01F1A">
        <w:rPr>
          <w:rFonts w:ascii="Angsana New" w:hAnsi="Angsana New" w:hint="cs"/>
          <w:sz w:val="30"/>
          <w:szCs w:val="30"/>
          <w:cs/>
        </w:rPr>
        <w:t>,</w:t>
      </w:r>
      <w:r w:rsidRPr="00284BF6">
        <w:rPr>
          <w:rFonts w:ascii="Angsana New" w:hAnsi="Angsana New" w:hint="cs"/>
          <w:sz w:val="30"/>
          <w:szCs w:val="30"/>
        </w:rPr>
        <w:t>2</w:t>
      </w:r>
      <w:r w:rsidR="00E01F1A">
        <w:rPr>
          <w:rFonts w:ascii="Angsana New" w:hAnsi="Angsana New" w:hint="cs"/>
          <w:sz w:val="30"/>
          <w:szCs w:val="30"/>
          <w:cs/>
        </w:rPr>
        <w:t>06,76</w:t>
      </w:r>
      <w:r w:rsidR="00334A94">
        <w:rPr>
          <w:rFonts w:ascii="Angsana New" w:hAnsi="Angsana New" w:hint="cs"/>
          <w:sz w:val="30"/>
          <w:szCs w:val="30"/>
          <w:cs/>
        </w:rPr>
        <w:t>8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บาท) เป็นทุนจดทะเบียนใหม่ จำนวนเงิน </w:t>
      </w:r>
      <w:r w:rsidRPr="00284BF6">
        <w:rPr>
          <w:rFonts w:ascii="Angsana New" w:hAnsi="Angsana New" w:hint="cs"/>
          <w:sz w:val="30"/>
          <w:szCs w:val="30"/>
        </w:rPr>
        <w:t xml:space="preserve">420,206,767 </w:t>
      </w:r>
      <w:r w:rsidRPr="00284BF6">
        <w:rPr>
          <w:rFonts w:ascii="Angsana New" w:hAnsi="Angsana New" w:hint="cs"/>
          <w:sz w:val="30"/>
          <w:szCs w:val="30"/>
          <w:cs/>
        </w:rPr>
        <w:t xml:space="preserve">บาท (แบ่งเป็นหุ้นสามัญจำนวน </w:t>
      </w:r>
      <w:r w:rsidR="00E01F1A" w:rsidRPr="00284BF6">
        <w:rPr>
          <w:rFonts w:ascii="Angsana New" w:hAnsi="Angsana New" w:hint="cs"/>
          <w:sz w:val="30"/>
          <w:szCs w:val="30"/>
        </w:rPr>
        <w:t>420</w:t>
      </w:r>
      <w:r w:rsidR="00E01F1A">
        <w:rPr>
          <w:rFonts w:ascii="Angsana New" w:hAnsi="Angsana New" w:hint="cs"/>
          <w:sz w:val="30"/>
          <w:szCs w:val="30"/>
          <w:cs/>
        </w:rPr>
        <w:t>,</w:t>
      </w:r>
      <w:r w:rsidR="00E01F1A" w:rsidRPr="00284BF6">
        <w:rPr>
          <w:rFonts w:ascii="Angsana New" w:hAnsi="Angsana New" w:hint="cs"/>
          <w:sz w:val="30"/>
          <w:szCs w:val="30"/>
        </w:rPr>
        <w:t>2</w:t>
      </w:r>
      <w:r w:rsidR="00E01F1A">
        <w:rPr>
          <w:rFonts w:ascii="Angsana New" w:hAnsi="Angsana New" w:hint="cs"/>
          <w:sz w:val="30"/>
          <w:szCs w:val="30"/>
          <w:cs/>
        </w:rPr>
        <w:t xml:space="preserve">06,767 </w:t>
      </w:r>
      <w:r w:rsidRPr="00284BF6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บาท) </w:t>
      </w:r>
      <w:r w:rsidR="00CD3C27">
        <w:rPr>
          <w:rFonts w:ascii="Angsana New" w:hAnsi="Angsana New"/>
          <w:sz w:val="30"/>
          <w:szCs w:val="30"/>
        </w:rPr>
        <w:br/>
      </w:r>
      <w:r w:rsidRPr="00284BF6">
        <w:rPr>
          <w:rFonts w:ascii="Angsana New" w:hAnsi="Angsana New" w:hint="cs"/>
          <w:sz w:val="30"/>
          <w:szCs w:val="30"/>
          <w:cs/>
        </w:rPr>
        <w:t xml:space="preserve">โดยการตัดหุ้นจดทะเบียนที่ยังไม่ได้ออกจำหน่ายของบริษัทจำนวน </w:t>
      </w:r>
      <w:r w:rsidRPr="00284BF6">
        <w:rPr>
          <w:rFonts w:ascii="Angsana New" w:hAnsi="Angsana New" w:hint="cs"/>
          <w:sz w:val="30"/>
          <w:szCs w:val="30"/>
        </w:rPr>
        <w:t>1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C67D1C" w:rsidRDefault="00C67D1C" w:rsidP="00C67D1C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9A2689" w:rsidRDefault="00DE5764" w:rsidP="009F628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84BF6">
        <w:rPr>
          <w:rFonts w:ascii="Angsana New" w:hAnsi="Angsana New" w:hint="cs"/>
          <w:sz w:val="30"/>
          <w:szCs w:val="30"/>
          <w:cs/>
        </w:rPr>
        <w:lastRenderedPageBreak/>
        <w:t>อนุมัติการเพิ่มทุนจดทะเบียนของบริษัทจำนวน 42</w:t>
      </w:r>
      <w:r w:rsidR="00334A94">
        <w:rPr>
          <w:rFonts w:ascii="Angsana New" w:hAnsi="Angsana New" w:hint="cs"/>
          <w:sz w:val="30"/>
          <w:szCs w:val="30"/>
          <w:cs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02</w:t>
      </w:r>
      <w:r w:rsidR="00334A94">
        <w:rPr>
          <w:rFonts w:ascii="Angsana New" w:hAnsi="Angsana New" w:hint="cs"/>
          <w:sz w:val="30"/>
          <w:szCs w:val="30"/>
          <w:cs/>
        </w:rPr>
        <w:t>1</w:t>
      </w:r>
      <w:r w:rsidR="00334A94">
        <w:rPr>
          <w:rFonts w:ascii="Angsana New" w:hAnsi="Angsana New"/>
          <w:sz w:val="30"/>
          <w:szCs w:val="30"/>
        </w:rPr>
        <w:t>,000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จากทุนจดทะเบียนเดิมจำนวนเงิน </w:t>
      </w:r>
      <w:r w:rsidR="007E2393" w:rsidRPr="00284BF6">
        <w:rPr>
          <w:rFonts w:ascii="Angsana New" w:hAnsi="Angsana New" w:hint="cs"/>
          <w:sz w:val="30"/>
          <w:szCs w:val="30"/>
        </w:rPr>
        <w:t xml:space="preserve">420,206,767 </w:t>
      </w:r>
      <w:r w:rsidRPr="00284BF6">
        <w:rPr>
          <w:rFonts w:ascii="Angsana New" w:hAnsi="Angsana New" w:hint="cs"/>
          <w:sz w:val="30"/>
          <w:szCs w:val="30"/>
          <w:cs/>
        </w:rPr>
        <w:t xml:space="preserve">บาท (แบ่งเป็นหุ้นสามัญจำนวน </w:t>
      </w:r>
      <w:r w:rsidR="006D6979" w:rsidRPr="00284BF6">
        <w:rPr>
          <w:rFonts w:ascii="Angsana New" w:hAnsi="Angsana New" w:hint="cs"/>
          <w:sz w:val="30"/>
          <w:szCs w:val="30"/>
        </w:rPr>
        <w:t>420,206,767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1.00 บาท) เป็นจำนวน 462</w:t>
      </w:r>
      <w:r w:rsidR="00334A94">
        <w:rPr>
          <w:rFonts w:ascii="Angsana New" w:hAnsi="Angsana New"/>
          <w:sz w:val="30"/>
          <w:szCs w:val="30"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2</w:t>
      </w:r>
      <w:r w:rsidR="007E2393">
        <w:rPr>
          <w:rFonts w:ascii="Angsana New" w:hAnsi="Angsana New" w:hint="cs"/>
          <w:sz w:val="30"/>
          <w:szCs w:val="30"/>
          <w:cs/>
        </w:rPr>
        <w:t>27</w:t>
      </w:r>
      <w:r w:rsidR="00334A94">
        <w:rPr>
          <w:rFonts w:ascii="Angsana New" w:hAnsi="Angsana New"/>
          <w:sz w:val="30"/>
          <w:szCs w:val="30"/>
        </w:rPr>
        <w:t>,</w:t>
      </w:r>
      <w:r w:rsidR="007E2393">
        <w:rPr>
          <w:rFonts w:ascii="Angsana New" w:hAnsi="Angsana New" w:hint="cs"/>
          <w:sz w:val="30"/>
          <w:szCs w:val="30"/>
          <w:cs/>
        </w:rPr>
        <w:t>767</w:t>
      </w:r>
      <w:r w:rsidR="00334A94">
        <w:rPr>
          <w:rFonts w:ascii="Angsana New" w:hAnsi="Angsana New"/>
          <w:sz w:val="30"/>
          <w:szCs w:val="30"/>
        </w:rPr>
        <w:t xml:space="preserve"> </w:t>
      </w:r>
      <w:r w:rsidRPr="00284BF6">
        <w:rPr>
          <w:rFonts w:ascii="Angsana New" w:hAnsi="Angsana New" w:hint="cs"/>
          <w:sz w:val="30"/>
          <w:szCs w:val="30"/>
          <w:cs/>
        </w:rPr>
        <w:t>บาท</w:t>
      </w:r>
      <w:r w:rsidR="007E2393" w:rsidRPr="00284BF6">
        <w:rPr>
          <w:rFonts w:ascii="Angsana New" w:hAnsi="Angsana New" w:hint="cs"/>
          <w:sz w:val="30"/>
          <w:szCs w:val="30"/>
          <w:cs/>
        </w:rPr>
        <w:t xml:space="preserve"> (แบ่งเป็นหุ้นสามัญจำนวน 462</w:t>
      </w:r>
      <w:r w:rsidR="007E2393">
        <w:rPr>
          <w:rFonts w:ascii="Angsana New" w:hAnsi="Angsana New"/>
          <w:sz w:val="30"/>
          <w:szCs w:val="30"/>
        </w:rPr>
        <w:t>,</w:t>
      </w:r>
      <w:r w:rsidR="007E2393" w:rsidRPr="00284BF6">
        <w:rPr>
          <w:rFonts w:ascii="Angsana New" w:hAnsi="Angsana New" w:hint="cs"/>
          <w:sz w:val="30"/>
          <w:szCs w:val="30"/>
          <w:cs/>
        </w:rPr>
        <w:t>2</w:t>
      </w:r>
      <w:r w:rsidR="007E2393">
        <w:rPr>
          <w:rFonts w:ascii="Angsana New" w:hAnsi="Angsana New" w:hint="cs"/>
          <w:sz w:val="30"/>
          <w:szCs w:val="30"/>
          <w:cs/>
        </w:rPr>
        <w:t>27</w:t>
      </w:r>
      <w:r w:rsidR="007E2393">
        <w:rPr>
          <w:rFonts w:ascii="Angsana New" w:hAnsi="Angsana New"/>
          <w:sz w:val="30"/>
          <w:szCs w:val="30"/>
        </w:rPr>
        <w:t>,</w:t>
      </w:r>
      <w:r w:rsidR="007E2393">
        <w:rPr>
          <w:rFonts w:ascii="Angsana New" w:hAnsi="Angsana New" w:hint="cs"/>
          <w:sz w:val="30"/>
          <w:szCs w:val="30"/>
          <w:cs/>
        </w:rPr>
        <w:t>767</w:t>
      </w:r>
      <w:r w:rsidR="007E2393"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1.00 บาท) </w:t>
      </w:r>
      <w:r w:rsidRPr="00284BF6">
        <w:rPr>
          <w:rFonts w:ascii="Angsana New" w:hAnsi="Angsana New" w:hint="cs"/>
          <w:sz w:val="30"/>
          <w:szCs w:val="30"/>
          <w:cs/>
        </w:rPr>
        <w:t xml:space="preserve"> โดยการออกหุ้นสามัญเพิ่มทุนจำนวน 42</w:t>
      </w:r>
      <w:r w:rsidR="00334A94">
        <w:rPr>
          <w:rFonts w:ascii="Angsana New" w:hAnsi="Angsana New"/>
          <w:sz w:val="30"/>
          <w:szCs w:val="30"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02</w:t>
      </w:r>
      <w:r w:rsidR="00334A94">
        <w:rPr>
          <w:rFonts w:ascii="Angsana New" w:hAnsi="Angsana New"/>
          <w:sz w:val="30"/>
          <w:szCs w:val="30"/>
        </w:rPr>
        <w:t>1,000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(แบ่งเป็นหุ้นสามัญจำนวน</w:t>
      </w:r>
      <w:r w:rsidR="00FF4E74">
        <w:rPr>
          <w:rFonts w:ascii="Angsana New" w:hAnsi="Angsana New" w:hint="cs"/>
          <w:sz w:val="30"/>
          <w:szCs w:val="30"/>
          <w:cs/>
        </w:rPr>
        <w:t xml:space="preserve"> </w:t>
      </w:r>
      <w:r w:rsidRPr="00284BF6">
        <w:rPr>
          <w:rFonts w:ascii="Angsana New" w:hAnsi="Angsana New" w:hint="cs"/>
          <w:sz w:val="30"/>
          <w:szCs w:val="30"/>
          <w:cs/>
        </w:rPr>
        <w:t>42</w:t>
      </w:r>
      <w:r w:rsidR="00334A94">
        <w:rPr>
          <w:rFonts w:ascii="Angsana New" w:hAnsi="Angsana New"/>
          <w:sz w:val="30"/>
          <w:szCs w:val="30"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02</w:t>
      </w:r>
      <w:r w:rsidR="00334A94">
        <w:rPr>
          <w:rFonts w:ascii="Angsana New" w:hAnsi="Angsana New"/>
          <w:sz w:val="30"/>
          <w:szCs w:val="30"/>
        </w:rPr>
        <w:t>1,000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="00E33532">
        <w:rPr>
          <w:rFonts w:ascii="Angsana New" w:hAnsi="Angsana New"/>
          <w:sz w:val="30"/>
          <w:szCs w:val="30"/>
        </w:rPr>
        <w:br/>
      </w:r>
      <w:r w:rsidRPr="00284BF6">
        <w:rPr>
          <w:rFonts w:ascii="Angsana New" w:hAnsi="Angsana New" w:hint="cs"/>
          <w:sz w:val="30"/>
          <w:szCs w:val="30"/>
          <w:cs/>
        </w:rPr>
        <w:t>1 บาท</w:t>
      </w:r>
      <w:r w:rsidRPr="00284BF6">
        <w:rPr>
          <w:rFonts w:ascii="Angsana New" w:hAnsi="Angsana New" w:hint="cs"/>
          <w:sz w:val="30"/>
          <w:szCs w:val="30"/>
        </w:rPr>
        <w:t xml:space="preserve">)  </w:t>
      </w:r>
      <w:r w:rsidRPr="00284BF6">
        <w:rPr>
          <w:rFonts w:ascii="Angsana New" w:hAnsi="Angsana New" w:hint="cs"/>
          <w:sz w:val="30"/>
          <w:szCs w:val="30"/>
          <w:cs/>
        </w:rPr>
        <w:t>เพื่อรองรับการจ่ายหุ้นปันผล</w:t>
      </w:r>
    </w:p>
    <w:p w:rsidR="009A2689" w:rsidRPr="009A2689" w:rsidRDefault="009A2689" w:rsidP="009A2689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9A2689" w:rsidRPr="0065283B" w:rsidRDefault="006029CB" w:rsidP="00CD6C6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283B">
        <w:rPr>
          <w:rFonts w:ascii="Angsana New" w:hAnsi="Angsana New" w:hint="cs"/>
          <w:sz w:val="30"/>
          <w:szCs w:val="30"/>
          <w:cs/>
        </w:rPr>
        <w:t>บริษัทได้จดทะเบียน</w:t>
      </w:r>
      <w:r w:rsidR="00D1364B" w:rsidRPr="0065283B">
        <w:rPr>
          <w:rFonts w:ascii="Angsana New" w:hAnsi="Angsana New" w:hint="cs"/>
          <w:sz w:val="30"/>
          <w:szCs w:val="30"/>
          <w:cs/>
        </w:rPr>
        <w:t>การ</w:t>
      </w:r>
      <w:r w:rsidR="008040A8" w:rsidRPr="0065283B">
        <w:rPr>
          <w:rFonts w:ascii="Angsana New" w:hAnsi="Angsana New" w:hint="cs"/>
          <w:sz w:val="30"/>
          <w:szCs w:val="30"/>
          <w:cs/>
        </w:rPr>
        <w:t>ลดทุนและ</w:t>
      </w:r>
      <w:r w:rsidRPr="0065283B">
        <w:rPr>
          <w:rFonts w:ascii="Angsana New" w:hAnsi="Angsana New" w:hint="cs"/>
          <w:sz w:val="30"/>
          <w:szCs w:val="30"/>
          <w:cs/>
        </w:rPr>
        <w:t>เพิ่มทุนกับกระทรวงพาณิชย์เมื่อวันที่</w:t>
      </w:r>
      <w:r w:rsidRPr="0065283B">
        <w:rPr>
          <w:rFonts w:ascii="Angsana New" w:hAnsi="Angsana New"/>
          <w:sz w:val="30"/>
          <w:szCs w:val="30"/>
          <w:cs/>
        </w:rPr>
        <w:t xml:space="preserve"> </w:t>
      </w:r>
      <w:r w:rsidR="00D21A49" w:rsidRPr="0065283B">
        <w:rPr>
          <w:rFonts w:ascii="Angsana New" w:hAnsi="Angsana New"/>
          <w:sz w:val="30"/>
          <w:szCs w:val="30"/>
        </w:rPr>
        <w:t>3</w:t>
      </w:r>
      <w:r w:rsidRPr="0065283B">
        <w:rPr>
          <w:rFonts w:ascii="Angsana New" w:hAnsi="Angsana New"/>
          <w:sz w:val="30"/>
          <w:szCs w:val="30"/>
        </w:rPr>
        <w:t xml:space="preserve"> </w:t>
      </w:r>
      <w:r w:rsidRPr="0065283B">
        <w:rPr>
          <w:rFonts w:ascii="Angsana New" w:hAnsi="Angsana New" w:hint="cs"/>
          <w:sz w:val="30"/>
          <w:szCs w:val="30"/>
          <w:cs/>
        </w:rPr>
        <w:t>พฤษภาคม</w:t>
      </w:r>
      <w:r w:rsidRPr="0065283B">
        <w:rPr>
          <w:rFonts w:ascii="Angsana New" w:hAnsi="Angsana New"/>
          <w:sz w:val="30"/>
          <w:szCs w:val="30"/>
          <w:cs/>
        </w:rPr>
        <w:t xml:space="preserve"> </w:t>
      </w:r>
      <w:r w:rsidRPr="0065283B">
        <w:rPr>
          <w:rFonts w:ascii="Angsana New" w:hAnsi="Angsana New"/>
          <w:sz w:val="30"/>
          <w:szCs w:val="30"/>
        </w:rPr>
        <w:t>2562</w:t>
      </w:r>
    </w:p>
    <w:p w:rsidR="00830C7A" w:rsidRDefault="00830C7A" w:rsidP="00830C7A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3F7D59" w:rsidRPr="00BB1625" w:rsidRDefault="00C9741B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ส่วนงานดำเนินงาน</w:t>
      </w:r>
    </w:p>
    <w:p w:rsidR="003F7D59" w:rsidRPr="000A53E5" w:rsidRDefault="003F7D59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673A2B" w:rsidRPr="000D5347" w:rsidRDefault="00673A2B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  <w:r w:rsidR="00DE576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</w:p>
    <w:p w:rsidR="000D5347" w:rsidRPr="00A0362C" w:rsidRDefault="000D5347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0D5347" w:rsidRDefault="000D5347" w:rsidP="00C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5347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</w:t>
      </w:r>
      <w:r w:rsidR="0065341B">
        <w:rPr>
          <w:rFonts w:ascii="Angsana New" w:hAnsi="Angsana New" w:hint="cs"/>
          <w:sz w:val="30"/>
          <w:szCs w:val="30"/>
          <w:cs/>
        </w:rPr>
        <w:t>รในส่วนงานธุรกิจหลักคือธุรกิจสิ่ง</w:t>
      </w:r>
      <w:r w:rsidRPr="000D5347">
        <w:rPr>
          <w:rFonts w:ascii="Angsana New" w:hAnsi="Angsana New" w:hint="cs"/>
          <w:sz w:val="30"/>
          <w:szCs w:val="30"/>
          <w:cs/>
        </w:rPr>
        <w:t>พิมพ์</w:t>
      </w:r>
      <w:r w:rsidRPr="000D5347">
        <w:rPr>
          <w:rFonts w:ascii="Angsana New" w:hAnsi="Angsana New"/>
          <w:sz w:val="30"/>
          <w:szCs w:val="30"/>
          <w:cs/>
        </w:rPr>
        <w:t xml:space="preserve">  </w:t>
      </w:r>
      <w:r w:rsidRPr="000D5347">
        <w:rPr>
          <w:rFonts w:ascii="Angsana New" w:hAnsi="Angsana New" w:hint="cs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ดังนั้นฝ่ายบริหารจึงพิจารณาว่ากลุ่มบริษัทมีส่วนงานธุรกิจหลักเพียงส่วนงานเดียว</w:t>
      </w:r>
    </w:p>
    <w:p w:rsidR="00785C95" w:rsidRPr="000A53E5" w:rsidRDefault="00785C95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785C95" w:rsidRPr="009F2F25" w:rsidRDefault="00785C95" w:rsidP="008B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F2F25">
        <w:rPr>
          <w:rFonts w:ascii="Angsana New" w:hAnsi="Angsana New" w:hint="cs"/>
          <w:spacing w:val="-4"/>
          <w:sz w:val="30"/>
          <w:szCs w:val="30"/>
          <w:cs/>
        </w:rPr>
        <w:t>ผู้บริหารได้ประเมินจังหวะเวลาของการรับรู้รายได้ของกลุ่มบริษัท ซึ่งส่วนใ</w:t>
      </w:r>
      <w:r w:rsidR="009F2F25" w:rsidRPr="009F2F25">
        <w:rPr>
          <w:rFonts w:ascii="Angsana New" w:hAnsi="Angsana New" w:hint="cs"/>
          <w:spacing w:val="-4"/>
          <w:sz w:val="30"/>
          <w:szCs w:val="30"/>
          <w:cs/>
        </w:rPr>
        <w:t>หญ่</w:t>
      </w:r>
      <w:r w:rsidRPr="009F2F25">
        <w:rPr>
          <w:rFonts w:ascii="Angsana New" w:hAnsi="Angsana New" w:hint="cs"/>
          <w:spacing w:val="-4"/>
          <w:sz w:val="30"/>
          <w:szCs w:val="30"/>
          <w:cs/>
        </w:rPr>
        <w:t>เป็นรายได้ที่รับรู้ ณ เวลาใดเวลาหนึ่ง</w:t>
      </w:r>
    </w:p>
    <w:p w:rsidR="000D5347" w:rsidRPr="00A0362C" w:rsidRDefault="000D5347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9F2F25" w:rsidRPr="009F2F25" w:rsidRDefault="009F2F25" w:rsidP="00C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5341B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 โดยนำเสนอข้อมูลเกี่ยวกับการจำแนก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</w:t>
      </w:r>
    </w:p>
    <w:p w:rsidR="004D53A7" w:rsidRPr="00A0362C" w:rsidRDefault="004D53A7" w:rsidP="009F2F25">
      <w:pPr>
        <w:pStyle w:val="index"/>
        <w:tabs>
          <w:tab w:val="clear" w:pos="1134"/>
        </w:tabs>
        <w:spacing w:after="0" w:line="240" w:lineRule="atLeast"/>
        <w:ind w:left="0" w:right="-27" w:firstLine="0"/>
        <w:outlineLvl w:val="0"/>
        <w:rPr>
          <w:rFonts w:ascii="Angsana New" w:hAnsi="Angsana New"/>
          <w:b/>
          <w:bCs/>
          <w:i/>
          <w:iCs/>
          <w:sz w:val="10"/>
          <w:szCs w:val="10"/>
          <w:lang w:val="en-US" w:bidi="th-TH"/>
        </w:rPr>
      </w:pPr>
    </w:p>
    <w:p w:rsidR="000D5347" w:rsidRPr="000D534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D53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ส่วนงานภูมิศาสตร์</w:t>
      </w:r>
    </w:p>
    <w:p w:rsidR="000D5347" w:rsidRPr="00A0362C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10"/>
          <w:szCs w:val="10"/>
          <w:lang w:val="en-US"/>
        </w:rPr>
      </w:pPr>
    </w:p>
    <w:p w:rsidR="000D534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sz w:val="30"/>
          <w:szCs w:val="30"/>
        </w:rPr>
      </w:pPr>
      <w:r w:rsidRPr="00CD2010">
        <w:rPr>
          <w:rFonts w:ascii="Angsana New" w:hAnsi="Angsana New"/>
          <w:sz w:val="30"/>
          <w:szCs w:val="30"/>
          <w:cs/>
          <w:lang w:bidi="th-TH"/>
        </w:rPr>
        <w:t>ในการนำเสนอการจำแนกส่วนงานภูมิศาสตร์</w:t>
      </w:r>
      <w:r w:rsidR="002533E5">
        <w:rPr>
          <w:rFonts w:ascii="Angsana New" w:hAnsi="Angsana New" w:hint="cs"/>
          <w:sz w:val="30"/>
          <w:szCs w:val="30"/>
          <w:cs/>
          <w:lang w:bidi="th-TH"/>
        </w:rPr>
        <w:t>สำหรับงวด</w:t>
      </w:r>
      <w:r w:rsidR="00F5436C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2533E5">
        <w:rPr>
          <w:rFonts w:ascii="Angsana New" w:hAnsi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2533E5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F5436C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2533E5">
        <w:rPr>
          <w:rFonts w:ascii="Angsana New" w:hAnsi="Angsana New" w:hint="cs"/>
          <w:sz w:val="30"/>
          <w:szCs w:val="30"/>
          <w:cs/>
          <w:lang w:val="en-US" w:bidi="th-TH"/>
        </w:rPr>
        <w:t>ยน 2562 และ 2561</w:t>
      </w:r>
      <w:r w:rsidRPr="00CD2010">
        <w:rPr>
          <w:rFonts w:ascii="Angsana New" w:hAnsi="Angsana New"/>
          <w:sz w:val="30"/>
          <w:szCs w:val="30"/>
          <w:cs/>
          <w:lang w:bidi="th-TH"/>
        </w:rPr>
        <w:t xml:space="preserve"> รายได้ตามส่วนงานแยกตามที่ตั้งทางภูมิศาสตร์ของลูกค้า</w:t>
      </w:r>
    </w:p>
    <w:p w:rsidR="000D5347" w:rsidRPr="00A0362C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360"/>
        <w:gridCol w:w="1080"/>
      </w:tblGrid>
      <w:tr w:rsidR="00E96F57" w:rsidRPr="00C426D9" w:rsidTr="00830C7A">
        <w:trPr>
          <w:trHeight w:hRule="exact" w:val="389"/>
        </w:trPr>
        <w:tc>
          <w:tcPr>
            <w:tcW w:w="657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96F57" w:rsidRPr="00C426D9" w:rsidTr="00830C7A">
        <w:trPr>
          <w:trHeight w:hRule="exact" w:val="389"/>
        </w:trPr>
        <w:tc>
          <w:tcPr>
            <w:tcW w:w="6570" w:type="dxa"/>
          </w:tcPr>
          <w:p w:rsidR="00E96F57" w:rsidRPr="001512F5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D53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17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0D5347" w:rsidRPr="00C426D9" w:rsidTr="00830C7A">
        <w:trPr>
          <w:trHeight w:hRule="exact" w:val="389"/>
        </w:trPr>
        <w:tc>
          <w:tcPr>
            <w:tcW w:w="6570" w:type="dxa"/>
          </w:tcPr>
          <w:p w:rsidR="000D5347" w:rsidRPr="00C426D9" w:rsidRDefault="000D534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D5347" w:rsidRPr="00C426D9" w:rsidRDefault="000D534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F38" w:rsidRPr="00C426D9" w:rsidTr="00830C7A">
        <w:trPr>
          <w:trHeight w:hRule="exact" w:val="389"/>
        </w:trPr>
        <w:tc>
          <w:tcPr>
            <w:tcW w:w="6570" w:type="dxa"/>
          </w:tcPr>
          <w:p w:rsidR="00A70F38" w:rsidRPr="006B4033" w:rsidRDefault="00A70F38" w:rsidP="00A70F38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A70F38" w:rsidRPr="001B70FE" w:rsidRDefault="0065283B" w:rsidP="00A70F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0FE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C432B6">
              <w:rPr>
                <w:rFonts w:ascii="Angsana New" w:hAnsi="Angsana New"/>
                <w:sz w:val="30"/>
                <w:szCs w:val="30"/>
                <w:lang w:val="en-US" w:bidi="th-TH"/>
              </w:rPr>
              <w:t>761</w:t>
            </w:r>
            <w:r w:rsidRPr="001B70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432B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D118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432B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60" w:type="dxa"/>
          </w:tcPr>
          <w:p w:rsidR="00A70F38" w:rsidRPr="00BD1EF6" w:rsidRDefault="00A70F38" w:rsidP="00A7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0F38" w:rsidRPr="00A70F38" w:rsidRDefault="00A70F38" w:rsidP="00A70F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</w:t>
            </w:r>
            <w:r w:rsidR="00EA7FDA"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A7FDA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A70F38" w:rsidRPr="00C426D9" w:rsidTr="00830C7A">
        <w:trPr>
          <w:trHeight w:hRule="exact" w:val="389"/>
        </w:trPr>
        <w:tc>
          <w:tcPr>
            <w:tcW w:w="6570" w:type="dxa"/>
          </w:tcPr>
          <w:p w:rsidR="00A70F38" w:rsidRPr="006B4033" w:rsidRDefault="00A70F38" w:rsidP="00A70F38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:rsidR="00A70F38" w:rsidRPr="001B70FE" w:rsidRDefault="0065283B" w:rsidP="00A70F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FE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C432B6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1B70F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432B6">
              <w:rPr>
                <w:rFonts w:ascii="Angsana New" w:hAnsi="Angsana New"/>
                <w:sz w:val="30"/>
                <w:szCs w:val="30"/>
                <w:lang w:bidi="th-TH"/>
              </w:rPr>
              <w:t>971</w:t>
            </w:r>
          </w:p>
        </w:tc>
        <w:tc>
          <w:tcPr>
            <w:tcW w:w="360" w:type="dxa"/>
            <w:shd w:val="clear" w:color="auto" w:fill="auto"/>
          </w:tcPr>
          <w:p w:rsidR="00A70F38" w:rsidRPr="00EF07A8" w:rsidRDefault="00A70F38" w:rsidP="00A7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A70F38" w:rsidRDefault="00A70F38" w:rsidP="00A70F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77,697</w:t>
            </w:r>
          </w:p>
        </w:tc>
      </w:tr>
      <w:tr w:rsidR="00A70F38" w:rsidRPr="00C426D9" w:rsidTr="00830C7A">
        <w:trPr>
          <w:trHeight w:hRule="exact" w:val="389"/>
        </w:trPr>
        <w:tc>
          <w:tcPr>
            <w:tcW w:w="6570" w:type="dxa"/>
          </w:tcPr>
          <w:p w:rsidR="00A70F38" w:rsidRPr="00C426D9" w:rsidRDefault="00A70F38" w:rsidP="00A70F38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70F38" w:rsidRPr="001B70FE" w:rsidRDefault="0065283B" w:rsidP="00A70F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FE">
              <w:rPr>
                <w:rFonts w:ascii="Angsana New" w:hAnsi="Angsana New"/>
                <w:sz w:val="30"/>
                <w:szCs w:val="30"/>
                <w:lang w:bidi="th-TH"/>
              </w:rPr>
              <w:t>19,993</w:t>
            </w:r>
          </w:p>
        </w:tc>
        <w:tc>
          <w:tcPr>
            <w:tcW w:w="360" w:type="dxa"/>
            <w:shd w:val="clear" w:color="auto" w:fill="auto"/>
          </w:tcPr>
          <w:p w:rsidR="00A70F38" w:rsidRPr="00C426D9" w:rsidRDefault="00A70F38" w:rsidP="00A7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70F38" w:rsidRDefault="00A70F38" w:rsidP="00A70F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15,437</w:t>
            </w:r>
          </w:p>
        </w:tc>
      </w:tr>
      <w:tr w:rsidR="00A70F38" w:rsidRPr="00C426D9" w:rsidTr="00830C7A">
        <w:trPr>
          <w:trHeight w:hRule="exact" w:val="389"/>
        </w:trPr>
        <w:tc>
          <w:tcPr>
            <w:tcW w:w="6570" w:type="dxa"/>
          </w:tcPr>
          <w:p w:rsidR="00A70F38" w:rsidRPr="00C426D9" w:rsidRDefault="00A70F38" w:rsidP="00A70F38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F38" w:rsidRPr="001B70FE" w:rsidRDefault="0065283B" w:rsidP="00A70F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70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C432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870</w:t>
            </w:r>
            <w:r w:rsidRPr="001B70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432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D11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432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:rsidR="00A70F38" w:rsidRPr="00C426D9" w:rsidRDefault="00A70F38" w:rsidP="00A7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F38" w:rsidRDefault="00B709FF" w:rsidP="00A7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A7FDA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A7FDA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</w:p>
        </w:tc>
      </w:tr>
    </w:tbl>
    <w:p w:rsidR="005B6686" w:rsidRDefault="005B6686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10"/>
          <w:szCs w:val="10"/>
          <w:lang w:val="en-US" w:bidi="th-TH"/>
        </w:rPr>
      </w:pPr>
    </w:p>
    <w:p w:rsidR="000205A7" w:rsidRDefault="000205A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10"/>
          <w:szCs w:val="10"/>
          <w:lang w:val="en-US" w:bidi="th-TH"/>
        </w:rPr>
      </w:pPr>
    </w:p>
    <w:p w:rsidR="000205A7" w:rsidRDefault="000205A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10"/>
          <w:szCs w:val="10"/>
          <w:lang w:val="en-US" w:bidi="th-TH"/>
        </w:rPr>
      </w:pPr>
    </w:p>
    <w:p w:rsidR="000205A7" w:rsidRDefault="000205A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10"/>
          <w:szCs w:val="10"/>
          <w:lang w:val="en-US" w:bidi="th-TH"/>
        </w:rPr>
      </w:pPr>
    </w:p>
    <w:p w:rsidR="000C1986" w:rsidRPr="000C1986" w:rsidRDefault="000C1986" w:rsidP="000C1986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C198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ข้อมูลเกี่ยวกับลูกค้ารายใหญ่</w:t>
      </w:r>
    </w:p>
    <w:p w:rsidR="000C1986" w:rsidRPr="00A0362C" w:rsidRDefault="000C1986" w:rsidP="00384CAA">
      <w:pPr>
        <w:ind w:left="680" w:hanging="1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C427A0" w:rsidRPr="00452D4C" w:rsidRDefault="000E66F7" w:rsidP="00452D4C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 w:rsidRPr="00452D4C">
        <w:rPr>
          <w:rFonts w:ascii="Angsana New" w:hAnsi="Angsana New" w:cs="Angsana New" w:hint="cs"/>
          <w:cs/>
        </w:rPr>
        <w:t>สำหรับงวด</w:t>
      </w:r>
      <w:r w:rsidR="00F5436C">
        <w:rPr>
          <w:rFonts w:ascii="Angsana New" w:hAnsi="Angsana New" w:cs="Angsana New" w:hint="cs"/>
          <w:cs/>
        </w:rPr>
        <w:t>เก้า</w:t>
      </w:r>
      <w:r w:rsidR="000A53E5">
        <w:rPr>
          <w:rFonts w:ascii="Angsana New" w:hAnsi="Angsana New" w:cs="Angsana New" w:hint="cs"/>
          <w:cs/>
        </w:rPr>
        <w:t>เดือน</w:t>
      </w:r>
      <w:r w:rsidRPr="00452D4C">
        <w:rPr>
          <w:rFonts w:ascii="Angsana New" w:hAnsi="Angsana New" w:cs="Angsana New" w:hint="cs"/>
          <w:cs/>
        </w:rPr>
        <w:t>สิ้นสุดวันที่</w:t>
      </w:r>
      <w:r w:rsidRPr="00452D4C">
        <w:rPr>
          <w:rFonts w:ascii="Angsana New" w:hAnsi="Angsana New" w:cs="Angsana New"/>
          <w:cs/>
        </w:rPr>
        <w:t xml:space="preserve"> </w:t>
      </w:r>
      <w:r w:rsidR="00E02737">
        <w:rPr>
          <w:rFonts w:ascii="Angsana New" w:hAnsi="Angsana New" w:cs="Angsana New" w:hint="cs"/>
          <w:cs/>
        </w:rPr>
        <w:t xml:space="preserve">30 </w:t>
      </w:r>
      <w:r w:rsidR="00F5436C">
        <w:rPr>
          <w:rFonts w:ascii="Angsana New" w:hAnsi="Angsana New" w:cs="Angsana New" w:hint="cs"/>
          <w:cs/>
        </w:rPr>
        <w:t>กันยา</w:t>
      </w:r>
      <w:r w:rsidR="00E02737">
        <w:rPr>
          <w:rFonts w:ascii="Angsana New" w:hAnsi="Angsana New" w:cs="Angsana New" w:hint="cs"/>
          <w:cs/>
        </w:rPr>
        <w:t>ยน</w:t>
      </w:r>
      <w:r w:rsidRPr="00452D4C">
        <w:rPr>
          <w:rFonts w:ascii="Angsana New" w:hAnsi="Angsana New" w:cs="Angsana New"/>
          <w:cs/>
        </w:rPr>
        <w:t xml:space="preserve"> 2562 </w:t>
      </w:r>
      <w:r w:rsidRPr="00452D4C">
        <w:rPr>
          <w:rFonts w:ascii="Angsana New" w:hAnsi="Angsana New" w:cs="Angsana New" w:hint="cs"/>
          <w:cs/>
        </w:rPr>
        <w:t>และ</w:t>
      </w:r>
      <w:r w:rsidRPr="00452D4C">
        <w:rPr>
          <w:rFonts w:ascii="Angsana New" w:hAnsi="Angsana New" w:cs="Angsana New"/>
          <w:cs/>
        </w:rPr>
        <w:t xml:space="preserve"> 2561 </w:t>
      </w:r>
      <w:r w:rsidRPr="00452D4C">
        <w:rPr>
          <w:rFonts w:ascii="Angsana New" w:hAnsi="Angsana New" w:cs="Angsana New" w:hint="cs"/>
          <w:cs/>
        </w:rPr>
        <w:t>ข้อมูลเกี่ยวกับลูกค้ารายใหญ่ที่มีมูลค่าตั้งแต่ร้อยละ</w:t>
      </w:r>
      <w:r w:rsidRPr="00452D4C">
        <w:rPr>
          <w:rFonts w:ascii="Angsana New" w:hAnsi="Angsana New" w:cs="Angsana New"/>
          <w:cs/>
        </w:rPr>
        <w:t xml:space="preserve"> 10 </w:t>
      </w:r>
      <w:r w:rsidRPr="00452D4C">
        <w:rPr>
          <w:rFonts w:ascii="Angsana New" w:hAnsi="Angsana New" w:cs="Angsana New" w:hint="cs"/>
          <w:cs/>
        </w:rPr>
        <w:t>ของรายได้ในงบการเงินรวมของกลุ่มบริษัท</w:t>
      </w:r>
      <w:r w:rsidRPr="00452D4C">
        <w:rPr>
          <w:rFonts w:ascii="Angsana New" w:hAnsi="Angsana New" w:cs="Angsana New"/>
          <w:cs/>
        </w:rPr>
        <w:t xml:space="preserve"> </w:t>
      </w:r>
      <w:r w:rsidRPr="00452D4C">
        <w:rPr>
          <w:rFonts w:ascii="Angsana New" w:hAnsi="Angsana New" w:cs="Angsana New" w:hint="cs"/>
          <w:cs/>
        </w:rPr>
        <w:t>แสดงได้ดังนี้</w:t>
      </w:r>
    </w:p>
    <w:p w:rsidR="00C427A0" w:rsidRPr="00A0362C" w:rsidRDefault="00C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52"/>
        <w:gridCol w:w="270"/>
        <w:gridCol w:w="1170"/>
      </w:tblGrid>
      <w:tr w:rsidR="00452D4C" w:rsidTr="00830C7A">
        <w:trPr>
          <w:trHeight w:hRule="exact" w:val="389"/>
        </w:trPr>
        <w:tc>
          <w:tcPr>
            <w:tcW w:w="648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สัดส่วนต่อรายได้รวม </w:t>
            </w:r>
          </w:p>
        </w:tc>
      </w:tr>
      <w:tr w:rsidR="00452D4C" w:rsidTr="00830C7A">
        <w:trPr>
          <w:trHeight w:hRule="exact" w:val="389"/>
        </w:trPr>
        <w:tc>
          <w:tcPr>
            <w:tcW w:w="6480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</w:t>
            </w:r>
            <w:r w:rsidR="00C63A2C" w:rsidRPr="000C19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152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52D4C" w:rsidTr="00830C7A">
        <w:trPr>
          <w:trHeight w:hRule="exact" w:val="389"/>
        </w:trPr>
        <w:tc>
          <w:tcPr>
            <w:tcW w:w="6480" w:type="dxa"/>
          </w:tcPr>
          <w:p w:rsidR="00452D4C" w:rsidRDefault="00452D4C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hideMark/>
          </w:tcPr>
          <w:p w:rsidR="00452D4C" w:rsidRDefault="00452D4C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</w:p>
        </w:tc>
      </w:tr>
      <w:tr w:rsidR="00A13DC5" w:rsidTr="00830C7A">
        <w:trPr>
          <w:trHeight w:hRule="exact" w:val="389"/>
        </w:trPr>
        <w:tc>
          <w:tcPr>
            <w:tcW w:w="6480" w:type="dxa"/>
            <w:hideMark/>
          </w:tcPr>
          <w:p w:rsidR="00A13DC5" w:rsidRDefault="00A13DC5" w:rsidP="00A13DC5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  <w:tc>
          <w:tcPr>
            <w:tcW w:w="1152" w:type="dxa"/>
            <w:shd w:val="clear" w:color="auto" w:fill="auto"/>
          </w:tcPr>
          <w:p w:rsidR="00A13DC5" w:rsidRDefault="0065283B" w:rsidP="00A13D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11.</w:t>
            </w:r>
            <w:r w:rsidR="009576FB">
              <w:rPr>
                <w:rFonts w:ascii="Angsana New" w:hAnsi="Angsana New"/>
                <w:sz w:val="30"/>
                <w:szCs w:val="30"/>
                <w:lang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:rsidR="00A13DC5" w:rsidRDefault="00A13DC5" w:rsidP="00A13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A13DC5" w:rsidRPr="005D5512" w:rsidRDefault="005D5512" w:rsidP="00A13DC5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5512">
              <w:rPr>
                <w:rFonts w:ascii="Angsana New" w:hAnsi="Angsana New"/>
                <w:sz w:val="30"/>
                <w:szCs w:val="30"/>
                <w:lang w:bidi="th-TH"/>
              </w:rPr>
              <w:t>15.81</w:t>
            </w:r>
          </w:p>
        </w:tc>
      </w:tr>
      <w:tr w:rsidR="00A13DC5" w:rsidTr="00830C7A">
        <w:trPr>
          <w:trHeight w:hRule="exact" w:val="389"/>
        </w:trPr>
        <w:tc>
          <w:tcPr>
            <w:tcW w:w="6480" w:type="dxa"/>
            <w:hideMark/>
          </w:tcPr>
          <w:p w:rsidR="00A13DC5" w:rsidRDefault="00A13DC5" w:rsidP="00A13DC5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บริษัทร่วมแห่งหนึ่ง</w:t>
            </w:r>
          </w:p>
        </w:tc>
        <w:tc>
          <w:tcPr>
            <w:tcW w:w="1152" w:type="dxa"/>
            <w:shd w:val="clear" w:color="auto" w:fill="auto"/>
          </w:tcPr>
          <w:p w:rsidR="00A13DC5" w:rsidRDefault="009576FB" w:rsidP="00A13D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10.71</w:t>
            </w:r>
          </w:p>
        </w:tc>
        <w:tc>
          <w:tcPr>
            <w:tcW w:w="270" w:type="dxa"/>
            <w:shd w:val="clear" w:color="auto" w:fill="auto"/>
          </w:tcPr>
          <w:p w:rsidR="00A13DC5" w:rsidRDefault="00A13DC5" w:rsidP="00A13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A13DC5" w:rsidRPr="005D5512" w:rsidRDefault="005D5512" w:rsidP="00A13DC5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5512">
              <w:rPr>
                <w:rFonts w:ascii="Angsana New" w:hAnsi="Angsana New"/>
                <w:sz w:val="30"/>
                <w:szCs w:val="30"/>
                <w:lang w:bidi="th-TH"/>
              </w:rPr>
              <w:t>11.96</w:t>
            </w:r>
          </w:p>
        </w:tc>
      </w:tr>
      <w:tr w:rsidR="00A13DC5" w:rsidTr="00830C7A">
        <w:trPr>
          <w:trHeight w:hRule="exact" w:val="389"/>
        </w:trPr>
        <w:tc>
          <w:tcPr>
            <w:tcW w:w="6480" w:type="dxa"/>
            <w:hideMark/>
          </w:tcPr>
          <w:p w:rsidR="00A13DC5" w:rsidRDefault="00A13DC5" w:rsidP="00A13DC5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13DC5" w:rsidRPr="00A13DC5" w:rsidRDefault="009576FB" w:rsidP="00A13D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22.45</w:t>
            </w:r>
          </w:p>
        </w:tc>
        <w:tc>
          <w:tcPr>
            <w:tcW w:w="270" w:type="dxa"/>
            <w:shd w:val="clear" w:color="auto" w:fill="auto"/>
          </w:tcPr>
          <w:p w:rsidR="00A13DC5" w:rsidRDefault="00A13DC5" w:rsidP="00A13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13DC5" w:rsidRPr="005D5512" w:rsidRDefault="005D5512" w:rsidP="00A13DC5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27.77</w:t>
            </w:r>
          </w:p>
        </w:tc>
      </w:tr>
    </w:tbl>
    <w:p w:rsidR="000205A7" w:rsidRDefault="000205A7" w:rsidP="000205A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EA7422" w:rsidRDefault="00EA7422" w:rsidP="008D47F9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กำไรจากการขายสินทรัพย์</w:t>
      </w:r>
    </w:p>
    <w:p w:rsidR="00EA7422" w:rsidRDefault="00EA7422" w:rsidP="00EA7422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EA7422" w:rsidRPr="00EA7422" w:rsidRDefault="00EA7422" w:rsidP="00F86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6C61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Pr="00CD6C61">
        <w:rPr>
          <w:rFonts w:ascii="Angsana New" w:hAnsi="Angsana New"/>
          <w:sz w:val="30"/>
          <w:szCs w:val="30"/>
        </w:rPr>
        <w:t xml:space="preserve">2 </w:t>
      </w:r>
      <w:r w:rsidRPr="00CD6C61">
        <w:rPr>
          <w:rFonts w:ascii="Angsana New" w:hAnsi="Angsana New" w:hint="cs"/>
          <w:sz w:val="30"/>
          <w:szCs w:val="30"/>
          <w:cs/>
        </w:rPr>
        <w:t xml:space="preserve">ปี </w:t>
      </w:r>
      <w:r w:rsidRPr="00CD6C61">
        <w:rPr>
          <w:rFonts w:ascii="Angsana New" w:hAnsi="Angsana New"/>
          <w:sz w:val="30"/>
          <w:szCs w:val="30"/>
        </w:rPr>
        <w:t xml:space="preserve">2562 </w:t>
      </w:r>
      <w:r w:rsidRPr="00CD6C61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บริษัทย่อยแห่งหนึ่งได้มีการจําหน่ายสินทรัพย์ให้กับบริษัทแห่งหนึ่ง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162 </w:t>
      </w:r>
      <w:r w:rsidR="009E06A9">
        <w:rPr>
          <w:rFonts w:ascii="Angsana New" w:hAnsi="Angsana New"/>
          <w:sz w:val="30"/>
          <w:szCs w:val="30"/>
          <w:cs/>
        </w:rPr>
        <w:br/>
      </w:r>
      <w:r w:rsidRPr="00CD6C61">
        <w:rPr>
          <w:rFonts w:ascii="Angsana New" w:hAnsi="Angsana New" w:hint="cs"/>
          <w:sz w:val="30"/>
          <w:szCs w:val="30"/>
          <w:cs/>
        </w:rPr>
        <w:t>ล้านบาท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ซึ่งแบ่งการชําระเงินออกเป็น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2 </w:t>
      </w:r>
      <w:r w:rsidRPr="00CD6C61">
        <w:rPr>
          <w:rFonts w:ascii="Angsana New" w:hAnsi="Angsana New" w:hint="cs"/>
          <w:sz w:val="30"/>
          <w:szCs w:val="30"/>
          <w:cs/>
        </w:rPr>
        <w:t>งวด คือวันที่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14 </w:t>
      </w:r>
      <w:r w:rsidRPr="00CD6C61">
        <w:rPr>
          <w:rFonts w:ascii="Angsana New" w:hAnsi="Angsana New" w:hint="cs"/>
          <w:sz w:val="30"/>
          <w:szCs w:val="30"/>
          <w:cs/>
        </w:rPr>
        <w:t>มิถุนายน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2562 </w:t>
      </w:r>
      <w:r w:rsidRPr="00CD6C61">
        <w:rPr>
          <w:rFonts w:ascii="Angsana New" w:hAnsi="Angsana New" w:hint="cs"/>
          <w:sz w:val="30"/>
          <w:szCs w:val="30"/>
          <w:cs/>
        </w:rPr>
        <w:t>ร้อยละ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85 </w:t>
      </w:r>
      <w:r w:rsidRPr="00CD6C61">
        <w:rPr>
          <w:rFonts w:ascii="Angsana New" w:hAnsi="Angsana New" w:hint="cs"/>
          <w:sz w:val="30"/>
          <w:szCs w:val="30"/>
          <w:cs/>
        </w:rPr>
        <w:t>ของราคาซื้อขายหรือประมาณ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138 </w:t>
      </w:r>
      <w:r w:rsidRPr="00CD6C61">
        <w:rPr>
          <w:rFonts w:ascii="Angsana New" w:hAnsi="Angsana New" w:hint="cs"/>
          <w:sz w:val="30"/>
          <w:szCs w:val="30"/>
          <w:cs/>
        </w:rPr>
        <w:t>ล้านบาท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และในส่วนที่เหลืออีกร้อยละ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15 </w:t>
      </w:r>
      <w:r w:rsidRPr="00CD6C61">
        <w:rPr>
          <w:rFonts w:ascii="Angsana New" w:hAnsi="Angsana New" w:hint="cs"/>
          <w:sz w:val="30"/>
          <w:szCs w:val="30"/>
          <w:cs/>
        </w:rPr>
        <w:t>หรือประมาณ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24 </w:t>
      </w:r>
      <w:r w:rsidRPr="00CD6C61">
        <w:rPr>
          <w:rFonts w:ascii="Angsana New" w:hAnsi="Angsana New" w:hint="cs"/>
          <w:sz w:val="30"/>
          <w:szCs w:val="30"/>
          <w:cs/>
        </w:rPr>
        <w:t>ล้านบาท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ซึ่งครบกำหนดชําระในอีก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12 </w:t>
      </w:r>
      <w:r w:rsidRPr="00CD6C61">
        <w:rPr>
          <w:rFonts w:ascii="Angsana New" w:hAnsi="Angsana New" w:hint="cs"/>
          <w:sz w:val="30"/>
          <w:szCs w:val="30"/>
          <w:cs/>
        </w:rPr>
        <w:t>เดือนนับจากวันที่โอนสินทรัพย์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และเมื่อบรรลุเงื่อนไขตามที่กำหนดไว้ในสัญญา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ซึ่ง</w:t>
      </w:r>
      <w:r w:rsidR="00286674" w:rsidRPr="00CD6C61">
        <w:rPr>
          <w:rFonts w:ascii="Angsana New" w:hAnsi="Angsana New" w:hint="cs"/>
          <w:sz w:val="30"/>
          <w:szCs w:val="30"/>
          <w:cs/>
        </w:rPr>
        <w:t>ส่วนที่ยังไม่ได้รับชำระ</w:t>
      </w:r>
      <w:r w:rsidRPr="00CD6C61">
        <w:rPr>
          <w:rFonts w:ascii="Angsana New" w:hAnsi="Angsana New" w:hint="cs"/>
          <w:sz w:val="30"/>
          <w:szCs w:val="30"/>
          <w:cs/>
        </w:rPr>
        <w:t>บันทึกอยู่ในบัญชีลูกหนี้หมุนเวียนอื่น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ณ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 w:hint="cs"/>
          <w:sz w:val="30"/>
          <w:szCs w:val="30"/>
          <w:cs/>
        </w:rPr>
        <w:t>วันที่</w:t>
      </w:r>
      <w:r w:rsidRPr="00CD6C61">
        <w:rPr>
          <w:rFonts w:ascii="Angsana New" w:hAnsi="Angsana New"/>
          <w:sz w:val="30"/>
          <w:szCs w:val="30"/>
          <w:cs/>
        </w:rPr>
        <w:t xml:space="preserve"> </w:t>
      </w:r>
      <w:r w:rsidRPr="00CD6C61">
        <w:rPr>
          <w:rFonts w:ascii="Angsana New" w:hAnsi="Angsana New"/>
          <w:sz w:val="30"/>
          <w:szCs w:val="30"/>
        </w:rPr>
        <w:t xml:space="preserve">30 </w:t>
      </w:r>
      <w:r w:rsidR="0065283B" w:rsidRPr="00CD6C6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D6C61">
        <w:rPr>
          <w:rFonts w:ascii="Angsana New" w:hAnsi="Angsana New"/>
          <w:sz w:val="30"/>
          <w:szCs w:val="30"/>
        </w:rPr>
        <w:t>2562</w:t>
      </w:r>
      <w:r w:rsidRPr="00EA7422">
        <w:rPr>
          <w:rFonts w:ascii="Angsana New" w:hAnsi="Angsana New"/>
          <w:sz w:val="30"/>
          <w:szCs w:val="30"/>
        </w:rPr>
        <w:t xml:space="preserve"> </w:t>
      </w:r>
    </w:p>
    <w:p w:rsidR="00EA7422" w:rsidRDefault="00EA7422" w:rsidP="00EA7422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8D47F9" w:rsidRDefault="008D47F9" w:rsidP="008D47F9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ค่าใช้จ่ายภาษีเงินได้</w:t>
      </w:r>
    </w:p>
    <w:p w:rsidR="008D47F9" w:rsidRPr="00020C5C" w:rsidRDefault="008D47F9" w:rsidP="008D47F9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2D144C" w:rsidRDefault="008D47F9" w:rsidP="002D144C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Theme="majorBidi" w:hAnsiTheme="majorBidi" w:cstheme="majorBidi"/>
        </w:rPr>
      </w:pPr>
      <w:r w:rsidRPr="008D47F9">
        <w:rPr>
          <w:rFonts w:asciiTheme="majorBidi" w:hAnsiTheme="majorBidi" w:cstheme="majorBidi"/>
          <w:cs/>
        </w:rPr>
        <w:t>จำนวนภาษีเงินได้ที่แท้จริงของบริษัทในการดำเนินงานสำหรับงวด</w:t>
      </w:r>
      <w:r w:rsidR="001F0A15">
        <w:rPr>
          <w:rFonts w:asciiTheme="majorBidi" w:hAnsiTheme="majorBidi" w:cstheme="majorBidi" w:hint="cs"/>
          <w:cs/>
        </w:rPr>
        <w:t>เก้า</w:t>
      </w:r>
      <w:r w:rsidRPr="008D47F9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8D47F9">
        <w:rPr>
          <w:rFonts w:asciiTheme="majorBidi" w:hAnsiTheme="majorBidi" w:cstheme="majorBidi"/>
          <w:lang w:val="en-US"/>
        </w:rPr>
        <w:t>30</w:t>
      </w:r>
      <w:r w:rsidRPr="008D47F9">
        <w:rPr>
          <w:rFonts w:asciiTheme="majorBidi" w:hAnsiTheme="majorBidi" w:cstheme="majorBidi"/>
          <w:cs/>
          <w:lang w:val="en-US"/>
        </w:rPr>
        <w:t xml:space="preserve"> </w:t>
      </w:r>
      <w:r w:rsidR="001F0A15">
        <w:rPr>
          <w:rFonts w:asciiTheme="majorBidi" w:hAnsiTheme="majorBidi" w:cstheme="majorBidi" w:hint="cs"/>
          <w:cs/>
          <w:lang w:val="en-US"/>
        </w:rPr>
        <w:t>กันยายน</w:t>
      </w:r>
      <w:r w:rsidRPr="008D47F9">
        <w:rPr>
          <w:rFonts w:asciiTheme="majorBidi" w:hAnsiTheme="majorBidi" w:cstheme="majorBidi"/>
          <w:cs/>
        </w:rPr>
        <w:t xml:space="preserve"> 25</w:t>
      </w:r>
      <w:r w:rsidRPr="008D47F9">
        <w:rPr>
          <w:rFonts w:asciiTheme="majorBidi" w:hAnsiTheme="majorBidi" w:cstheme="majorBidi"/>
          <w:lang w:val="en-US"/>
        </w:rPr>
        <w:t>62</w:t>
      </w:r>
      <w:r w:rsidRPr="008D47F9">
        <w:rPr>
          <w:rFonts w:asciiTheme="majorBidi" w:hAnsiTheme="majorBidi" w:cstheme="majorBidi"/>
          <w:cs/>
        </w:rPr>
        <w:t xml:space="preserve"> </w:t>
      </w:r>
      <w:r w:rsidRPr="008D47F9">
        <w:rPr>
          <w:rFonts w:asciiTheme="majorBidi" w:hAnsiTheme="majorBidi" w:cstheme="majorBidi"/>
          <w:cs/>
        </w:rPr>
        <w:br/>
        <w:t xml:space="preserve">และ </w:t>
      </w:r>
      <w:r w:rsidRPr="008D47F9">
        <w:rPr>
          <w:rFonts w:asciiTheme="majorBidi" w:hAnsiTheme="majorBidi" w:cstheme="majorBidi"/>
          <w:lang w:val="en-US"/>
        </w:rPr>
        <w:t>2561</w:t>
      </w:r>
      <w:r w:rsidRPr="008D47F9">
        <w:rPr>
          <w:rFonts w:asciiTheme="majorBidi" w:hAnsiTheme="majorBidi" w:cstheme="majorBidi"/>
          <w:cs/>
        </w:rPr>
        <w:t xml:space="preserve"> น้อยกว่าจำนวนภาษีเงินได้ที่คำนวณโดยการใช้อัตราภาษีเงินได้คูณกับยอดกำไรสุทธิสำหรับงวด ส่วนใหญ่</w:t>
      </w:r>
      <w:r w:rsidR="00A66FFA" w:rsidRPr="00A66FFA">
        <w:rPr>
          <w:rFonts w:asciiTheme="majorBidi" w:hAnsiTheme="majorBidi" w:cs="Angsana New" w:hint="cs"/>
          <w:cs/>
        </w:rPr>
        <w:t>เนื่องมาจากบริษัทมี</w:t>
      </w:r>
      <w:r w:rsidR="00E65101">
        <w:rPr>
          <w:rFonts w:asciiTheme="majorBidi" w:hAnsiTheme="majorBidi" w:cs="Angsana New" w:hint="cs"/>
          <w:cs/>
        </w:rPr>
        <w:t>เงินปันผลรับ</w:t>
      </w:r>
      <w:r w:rsidR="00A66FFA" w:rsidRPr="00A66FFA">
        <w:rPr>
          <w:rFonts w:asciiTheme="majorBidi" w:hAnsiTheme="majorBidi" w:cs="Angsana New" w:hint="cs"/>
          <w:cs/>
        </w:rPr>
        <w:t>จากบริษัทย่อย</w:t>
      </w:r>
      <w:r w:rsidR="00A66FFA" w:rsidRPr="00A66FFA">
        <w:rPr>
          <w:rFonts w:asciiTheme="majorBidi" w:hAnsiTheme="majorBidi" w:cs="Angsana New"/>
          <w:cs/>
        </w:rPr>
        <w:t xml:space="preserve"> </w:t>
      </w:r>
      <w:r w:rsidR="00E65101">
        <w:rPr>
          <w:rFonts w:asciiTheme="majorBidi" w:hAnsiTheme="majorBidi" w:cs="Angsana New" w:hint="cs"/>
          <w:cs/>
        </w:rPr>
        <w:t>และ</w:t>
      </w:r>
      <w:r w:rsidR="00A66FFA" w:rsidRPr="00A66FFA">
        <w:rPr>
          <w:rFonts w:asciiTheme="majorBidi" w:hAnsiTheme="majorBidi" w:cs="Angsana New" w:hint="cs"/>
          <w:cs/>
        </w:rPr>
        <w:t>บริษัทร่วม</w:t>
      </w:r>
      <w:r w:rsidR="00A66FFA" w:rsidRPr="00A66FFA">
        <w:rPr>
          <w:rFonts w:asciiTheme="majorBidi" w:hAnsiTheme="majorBidi" w:cs="Angsana New"/>
          <w:cs/>
        </w:rPr>
        <w:t xml:space="preserve"> </w:t>
      </w:r>
      <w:r w:rsidRPr="008D47F9">
        <w:rPr>
          <w:rFonts w:asciiTheme="majorBidi" w:hAnsiTheme="majorBidi" w:cstheme="majorBidi"/>
          <w:cs/>
        </w:rPr>
        <w:t>ซึ่งเป็นรายได้ที่ได้รับยกเว้นภาษี</w:t>
      </w:r>
      <w:r w:rsidR="000A53E5">
        <w:rPr>
          <w:rFonts w:asciiTheme="majorBidi" w:hAnsiTheme="majorBidi" w:cstheme="majorBidi" w:hint="cs"/>
          <w:cs/>
        </w:rPr>
        <w:t>เงินได้</w:t>
      </w:r>
    </w:p>
    <w:p w:rsidR="002D144C" w:rsidRPr="00020C5C" w:rsidRDefault="002D144C" w:rsidP="008D47F9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6E66FA" w:rsidRDefault="006E66FA" w:rsidP="00B04D4B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กำไรต่อหุ้น</w:t>
      </w:r>
    </w:p>
    <w:p w:rsidR="006E66FA" w:rsidRPr="00020C5C" w:rsidRDefault="006E66FA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6E66FA" w:rsidRPr="006D32E8" w:rsidRDefault="006E66FA" w:rsidP="006E6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6D32E8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6E66FA" w:rsidRPr="00020C5C" w:rsidRDefault="006E66FA" w:rsidP="006E6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66FA" w:rsidRPr="006D32E8" w:rsidRDefault="006E66FA" w:rsidP="006E6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32E8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6D32E8">
        <w:rPr>
          <w:rFonts w:ascii="Angsana New" w:hAnsi="Angsana New" w:hint="cs"/>
          <w:sz w:val="30"/>
          <w:szCs w:val="30"/>
          <w:cs/>
        </w:rPr>
        <w:t>สำหรับ</w:t>
      </w:r>
      <w:r w:rsidR="000A53E5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F5436C">
        <w:rPr>
          <w:rFonts w:ascii="Angsana New" w:hAnsi="Angsana New" w:hint="cs"/>
          <w:sz w:val="30"/>
          <w:szCs w:val="30"/>
          <w:cs/>
        </w:rPr>
        <w:t>เก้า</w:t>
      </w:r>
      <w:r w:rsidR="000A53E5">
        <w:rPr>
          <w:rFonts w:ascii="Angsana New" w:hAnsi="Angsana New" w:hint="cs"/>
          <w:sz w:val="30"/>
          <w:szCs w:val="30"/>
          <w:cs/>
        </w:rPr>
        <w:t>เดือน</w:t>
      </w:r>
      <w:r w:rsidRPr="006D32E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53E5">
        <w:rPr>
          <w:rFonts w:ascii="Angsana New" w:hAnsi="Angsana New" w:hint="cs"/>
          <w:sz w:val="30"/>
          <w:szCs w:val="30"/>
          <w:cs/>
        </w:rPr>
        <w:t xml:space="preserve">30 </w:t>
      </w:r>
      <w:r w:rsidR="00F5436C">
        <w:rPr>
          <w:rFonts w:ascii="Angsana New" w:hAnsi="Angsana New" w:hint="cs"/>
          <w:sz w:val="30"/>
          <w:szCs w:val="30"/>
          <w:cs/>
        </w:rPr>
        <w:t>กันยา</w:t>
      </w:r>
      <w:r w:rsidR="000A53E5">
        <w:rPr>
          <w:rFonts w:ascii="Angsana New" w:hAnsi="Angsana New" w:hint="cs"/>
          <w:sz w:val="30"/>
          <w:szCs w:val="30"/>
          <w:cs/>
        </w:rPr>
        <w:t>ยน 2562 และ 2561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/>
          <w:sz w:val="30"/>
          <w:szCs w:val="30"/>
          <w:cs/>
        </w:rPr>
        <w:t>คำนวณจากกำไร</w:t>
      </w:r>
      <w:r w:rsidRPr="006D32E8">
        <w:rPr>
          <w:rFonts w:ascii="Angsana New" w:hAnsi="Angsana New" w:hint="cs"/>
          <w:sz w:val="30"/>
          <w:szCs w:val="30"/>
          <w:cs/>
        </w:rPr>
        <w:t>สำหรับ</w:t>
      </w:r>
      <w:r w:rsidR="00C65541">
        <w:rPr>
          <w:rFonts w:ascii="Angsana New" w:hAnsi="Angsana New" w:hint="cs"/>
          <w:sz w:val="30"/>
          <w:szCs w:val="30"/>
          <w:cs/>
        </w:rPr>
        <w:t>งวด</w:t>
      </w:r>
      <w:r w:rsidRPr="006D32E8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6D32E8">
        <w:rPr>
          <w:rFonts w:ascii="Angsana New" w:hAnsi="Angsana New"/>
          <w:sz w:val="30"/>
          <w:szCs w:val="30"/>
          <w:cs/>
        </w:rPr>
        <w:t>ของผู้ถือหุ้น</w:t>
      </w:r>
      <w:r w:rsidRPr="006D32E8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6D32E8">
        <w:rPr>
          <w:rFonts w:ascii="Angsana New" w:hAnsi="Angsana New"/>
          <w:sz w:val="30"/>
          <w:szCs w:val="30"/>
          <w:cs/>
        </w:rPr>
        <w:t>และ</w:t>
      </w:r>
      <w:r w:rsidRPr="006D32E8">
        <w:rPr>
          <w:rFonts w:ascii="Angsana New" w:hAnsi="Angsana New" w:hint="cs"/>
          <w:sz w:val="30"/>
          <w:szCs w:val="30"/>
          <w:cs/>
        </w:rPr>
        <w:t>จำนวน</w:t>
      </w:r>
      <w:r w:rsidRPr="006D32E8">
        <w:rPr>
          <w:rFonts w:ascii="Angsana New" w:hAnsi="Angsana New"/>
          <w:sz w:val="30"/>
          <w:szCs w:val="30"/>
          <w:cs/>
        </w:rPr>
        <w:t>หุ้นสามัญ</w:t>
      </w:r>
      <w:r w:rsidR="0073609D">
        <w:rPr>
          <w:rFonts w:ascii="Angsana New" w:hAnsi="Angsana New" w:hint="cs"/>
          <w:sz w:val="30"/>
          <w:szCs w:val="30"/>
          <w:cs/>
        </w:rPr>
        <w:t>ถั่วเฉลี่ยถ่วงน้ำหนักระหว่างงวด</w:t>
      </w:r>
      <w:r w:rsidRPr="006D32E8">
        <w:rPr>
          <w:rFonts w:ascii="Angsana New" w:hAnsi="Angsana New"/>
          <w:sz w:val="30"/>
          <w:szCs w:val="30"/>
          <w:cs/>
        </w:rPr>
        <w:t>ที่ออกจำหน่ายแล้ว</w:t>
      </w:r>
      <w:r w:rsidR="0073609D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 w:hint="cs"/>
          <w:sz w:val="30"/>
          <w:szCs w:val="30"/>
          <w:cs/>
        </w:rPr>
        <w:t xml:space="preserve">โดยแสดงการคำนวณดังนี้ </w:t>
      </w:r>
    </w:p>
    <w:p w:rsidR="006E66FA" w:rsidRDefault="006E66FA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39"/>
        <w:gridCol w:w="928"/>
        <w:gridCol w:w="270"/>
        <w:gridCol w:w="1006"/>
      </w:tblGrid>
      <w:tr w:rsidR="00BB54E8" w:rsidRPr="009C34A4" w:rsidTr="00597377">
        <w:tc>
          <w:tcPr>
            <w:tcW w:w="4320" w:type="dxa"/>
          </w:tcPr>
          <w:p w:rsidR="00BB54E8" w:rsidRPr="00E80D6C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E80D6C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30 </w:t>
            </w:r>
            <w:r w:rsidR="00F5436C" w:rsidRPr="00E80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Pr="00E80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990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39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E80D6C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4E8" w:rsidRPr="009C34A4" w:rsidTr="00597377">
        <w:tc>
          <w:tcPr>
            <w:tcW w:w="4320" w:type="dxa"/>
          </w:tcPr>
          <w:p w:rsidR="00BB54E8" w:rsidRPr="00E80D6C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80D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พันบาท/พันหุ้น)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E80D6C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B54E8" w:rsidRPr="000F23C3" w:rsidRDefault="00EA212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  <w:r w:rsidR="000F23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0,909</w:t>
            </w:r>
          </w:p>
        </w:tc>
        <w:tc>
          <w:tcPr>
            <w:tcW w:w="236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BB54E8" w:rsidRPr="00E80D6C" w:rsidRDefault="00A1630D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72,783</w:t>
            </w:r>
          </w:p>
        </w:tc>
        <w:tc>
          <w:tcPr>
            <w:tcW w:w="239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BB54E8" w:rsidRPr="00E80D6C" w:rsidRDefault="00EA212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  <w:r w:rsidR="000F23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0,627</w:t>
            </w:r>
          </w:p>
        </w:tc>
        <w:tc>
          <w:tcPr>
            <w:tcW w:w="270" w:type="dxa"/>
          </w:tcPr>
          <w:p w:rsidR="00BB54E8" w:rsidRPr="00E80D6C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BB54E8" w:rsidRPr="00E80D6C" w:rsidRDefault="00A1630D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72,783</w:t>
            </w:r>
          </w:p>
        </w:tc>
      </w:tr>
      <w:tr w:rsidR="0018501C" w:rsidRPr="009C34A4" w:rsidTr="009C34A4">
        <w:tc>
          <w:tcPr>
            <w:tcW w:w="4320" w:type="dxa"/>
          </w:tcPr>
          <w:p w:rsidR="0018501C" w:rsidRPr="00E80D6C" w:rsidRDefault="0018501C" w:rsidP="0018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จำนวนหุ้นสามัญถัวเฉลี่ย</w:t>
            </w:r>
          </w:p>
          <w:p w:rsidR="0018501C" w:rsidRPr="00E80D6C" w:rsidRDefault="0018501C" w:rsidP="0018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ถ่วงน้ำหนัก</w:t>
            </w:r>
            <w:r w:rsidR="000744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ระหว่างงวด</w:t>
            </w: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462,22</w:t>
            </w:r>
            <w:r w:rsidR="0007448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420,207</w:t>
            </w:r>
          </w:p>
        </w:tc>
        <w:tc>
          <w:tcPr>
            <w:tcW w:w="239" w:type="dxa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501C" w:rsidRPr="00074484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462,22</w:t>
            </w:r>
            <w:r w:rsidR="000744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420,207</w:t>
            </w:r>
          </w:p>
        </w:tc>
      </w:tr>
      <w:tr w:rsidR="0018501C" w:rsidRPr="009A58EA" w:rsidTr="00597377">
        <w:tc>
          <w:tcPr>
            <w:tcW w:w="4320" w:type="dxa"/>
          </w:tcPr>
          <w:p w:rsidR="0018501C" w:rsidRPr="00E80D6C" w:rsidRDefault="0018501C" w:rsidP="0018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E80D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8501C" w:rsidRPr="00E80D6C" w:rsidRDefault="00EA2129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0.11</w:t>
            </w:r>
          </w:p>
        </w:tc>
        <w:tc>
          <w:tcPr>
            <w:tcW w:w="236" w:type="dxa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17</w:t>
            </w:r>
          </w:p>
        </w:tc>
        <w:tc>
          <w:tcPr>
            <w:tcW w:w="239" w:type="dxa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8501C" w:rsidRPr="00E80D6C" w:rsidRDefault="00EA2129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0.11</w:t>
            </w:r>
          </w:p>
        </w:tc>
        <w:tc>
          <w:tcPr>
            <w:tcW w:w="270" w:type="dxa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8501C" w:rsidRPr="00E80D6C" w:rsidRDefault="0018501C" w:rsidP="0018501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E80D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17</w:t>
            </w:r>
          </w:p>
        </w:tc>
      </w:tr>
    </w:tbl>
    <w:p w:rsidR="00A76F00" w:rsidRPr="00ED05BA" w:rsidRDefault="00A76F00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6"/>
          <w:szCs w:val="6"/>
          <w:lang w:val="en-US"/>
        </w:rPr>
      </w:pPr>
    </w:p>
    <w:p w:rsidR="00A76F00" w:rsidRPr="00ED05BA" w:rsidRDefault="00A76F00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6"/>
          <w:szCs w:val="6"/>
          <w:lang w:val="en-US"/>
        </w:rPr>
      </w:pP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39"/>
        <w:gridCol w:w="928"/>
        <w:gridCol w:w="270"/>
        <w:gridCol w:w="1006"/>
      </w:tblGrid>
      <w:tr w:rsidR="00BB54E8" w:rsidRPr="009C34A4" w:rsidTr="00597377">
        <w:tc>
          <w:tcPr>
            <w:tcW w:w="4320" w:type="dxa"/>
          </w:tcPr>
          <w:p w:rsidR="00BB54E8" w:rsidRPr="00973640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FE7CB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9C34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30 </w:t>
            </w:r>
            <w:r w:rsidR="00F5436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Pr="009C34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990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C34A4">
              <w:rPr>
                <w:rFonts w:asciiTheme="majorBidi" w:hAnsi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C34A4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/</w:t>
            </w:r>
            <w:r w:rsidRPr="009C34A4">
              <w:rPr>
                <w:rFonts w:asciiTheme="majorBidi" w:hAnsiTheme="majorBidi" w:hint="cs"/>
                <w:i/>
                <w:iCs/>
                <w:sz w:val="24"/>
                <w:szCs w:val="24"/>
                <w:cs/>
                <w:lang w:bidi="th-TH"/>
              </w:rPr>
              <w:t>พันหุ้น</w:t>
            </w:r>
            <w:r w:rsidRPr="009C34A4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6383A" w:rsidRPr="009C34A4" w:rsidTr="00597377">
        <w:tc>
          <w:tcPr>
            <w:tcW w:w="4320" w:type="dxa"/>
          </w:tcPr>
          <w:p w:rsidR="00F6383A" w:rsidRPr="009C34A4" w:rsidRDefault="00F6383A" w:rsidP="00F6383A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6383A" w:rsidRPr="009C34A4" w:rsidRDefault="0065283B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</w:t>
            </w:r>
            <w:r w:rsidR="000F23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3,939</w:t>
            </w:r>
          </w:p>
        </w:tc>
        <w:tc>
          <w:tcPr>
            <w:tcW w:w="236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F6383A" w:rsidRPr="009C34A4" w:rsidRDefault="00A1630D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457,247</w:t>
            </w:r>
          </w:p>
        </w:tc>
        <w:tc>
          <w:tcPr>
            <w:tcW w:w="239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6383A" w:rsidRPr="009C34A4" w:rsidRDefault="0065283B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283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</w:t>
            </w:r>
            <w:r w:rsidR="000F23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3,657</w:t>
            </w:r>
          </w:p>
        </w:tc>
        <w:tc>
          <w:tcPr>
            <w:tcW w:w="270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F6383A" w:rsidRPr="009C34A4" w:rsidRDefault="00A1630D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457,247</w:t>
            </w:r>
          </w:p>
        </w:tc>
      </w:tr>
      <w:tr w:rsidR="009C34A4" w:rsidRPr="009C34A4" w:rsidTr="00597377">
        <w:tc>
          <w:tcPr>
            <w:tcW w:w="4320" w:type="dxa"/>
          </w:tcPr>
          <w:p w:rsidR="009C34A4" w:rsidRPr="009C34A4" w:rsidRDefault="009C34A4" w:rsidP="009C34A4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จำนวนหุ้นสามัญ ณ วันที่ 1 มกราคม 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C34A4" w:rsidRPr="009C34A4" w:rsidRDefault="004956B5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420,207</w:t>
            </w:r>
          </w:p>
        </w:tc>
        <w:tc>
          <w:tcPr>
            <w:tcW w:w="236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360,207</w:t>
            </w:r>
          </w:p>
        </w:tc>
        <w:tc>
          <w:tcPr>
            <w:tcW w:w="239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9C34A4" w:rsidRPr="009C34A4" w:rsidRDefault="004956B5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420,207</w:t>
            </w:r>
          </w:p>
        </w:tc>
        <w:tc>
          <w:tcPr>
            <w:tcW w:w="270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360,207</w:t>
            </w:r>
          </w:p>
        </w:tc>
      </w:tr>
      <w:tr w:rsidR="00F6383A" w:rsidRPr="009C34A4" w:rsidTr="00597377">
        <w:tc>
          <w:tcPr>
            <w:tcW w:w="4320" w:type="dxa"/>
          </w:tcPr>
          <w:p w:rsidR="00F6383A" w:rsidRPr="009C34A4" w:rsidRDefault="00F6383A" w:rsidP="00F6383A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ผลกระทบจากการจ่ายหุ้นปันผลจำนวน 42.02 ล้านหุ้น</w:t>
            </w:r>
          </w:p>
        </w:tc>
        <w:tc>
          <w:tcPr>
            <w:tcW w:w="990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B38" w:rsidRPr="009C34A4" w:rsidTr="009C34A4">
        <w:tc>
          <w:tcPr>
            <w:tcW w:w="4320" w:type="dxa"/>
          </w:tcPr>
          <w:p w:rsidR="000D0B38" w:rsidRPr="009C34A4" w:rsidRDefault="000D0B38" w:rsidP="000D0B38">
            <w:pPr>
              <w:spacing w:line="260" w:lineRule="exact"/>
              <w:ind w:left="162" w:hanging="6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เมื่อวันที่ </w:t>
            </w:r>
            <w:r w:rsidRPr="009C34A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พฤษภาคม 2562</w:t>
            </w:r>
          </w:p>
        </w:tc>
        <w:tc>
          <w:tcPr>
            <w:tcW w:w="990" w:type="dxa"/>
            <w:vAlign w:val="bottom"/>
          </w:tcPr>
          <w:p w:rsidR="000D0B38" w:rsidRPr="009C34A4" w:rsidRDefault="0065283B" w:rsidP="000F23C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28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23,242</w:t>
            </w:r>
          </w:p>
        </w:tc>
        <w:tc>
          <w:tcPr>
            <w:tcW w:w="236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0D0B38" w:rsidRPr="009C34A4" w:rsidRDefault="0065283B" w:rsidP="0065283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28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23,242</w:t>
            </w:r>
          </w:p>
        </w:tc>
        <w:tc>
          <w:tcPr>
            <w:tcW w:w="270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D0B38" w:rsidRPr="009C34A4" w:rsidTr="00C44B12">
        <w:tc>
          <w:tcPr>
            <w:tcW w:w="4320" w:type="dxa"/>
          </w:tcPr>
          <w:p w:rsidR="000D0B38" w:rsidRPr="009C34A4" w:rsidRDefault="000D0B38" w:rsidP="000D0B38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ผลกระทบจากการออกหุ้นสามัญ</w:t>
            </w:r>
            <w:r w:rsidR="0007448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จำนวน </w:t>
            </w:r>
            <w:r w:rsidR="00074484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="0007448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ล้านหุ้น</w:t>
            </w:r>
          </w:p>
        </w:tc>
        <w:tc>
          <w:tcPr>
            <w:tcW w:w="990" w:type="dxa"/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9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0D0B38" w:rsidRPr="009C34A4" w:rsidTr="00C44B12">
        <w:tc>
          <w:tcPr>
            <w:tcW w:w="4320" w:type="dxa"/>
          </w:tcPr>
          <w:p w:rsidR="000D0B38" w:rsidRPr="009C34A4" w:rsidRDefault="00074484" w:rsidP="000D0B38">
            <w:pPr>
              <w:spacing w:line="260" w:lineRule="exact"/>
              <w:ind w:left="162" w:hanging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เพื่อเสนอขาย</w:t>
            </w:r>
            <w:r w:rsidR="000D0B38"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ให้แก่ผู้ถือหุ้นเดิมตามสัดส่วนการถือหุ้น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D0B38" w:rsidRPr="000D0B38" w:rsidRDefault="0065283B" w:rsidP="0065283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42,994</w:t>
            </w:r>
          </w:p>
        </w:tc>
        <w:tc>
          <w:tcPr>
            <w:tcW w:w="239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:rsidR="000D0B38" w:rsidRPr="009C34A4" w:rsidRDefault="0065283B" w:rsidP="0065283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42,994</w:t>
            </w:r>
          </w:p>
        </w:tc>
      </w:tr>
      <w:tr w:rsidR="000D0B38" w:rsidRPr="009C34A4" w:rsidTr="00C44B12">
        <w:tc>
          <w:tcPr>
            <w:tcW w:w="4320" w:type="dxa"/>
          </w:tcPr>
          <w:p w:rsidR="000D0B38" w:rsidRPr="009C34A4" w:rsidRDefault="000D0B38" w:rsidP="000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จำนวนหุ้นสามัญโดยวิธีถัวเฉลี่ย</w:t>
            </w:r>
          </w:p>
          <w:p w:rsidR="000D0B38" w:rsidRPr="009C34A4" w:rsidRDefault="000D0B38" w:rsidP="000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ถ่วงน้ำหนัก (ขั้นพื้นฐาน)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443,449</w:t>
            </w:r>
          </w:p>
        </w:tc>
        <w:tc>
          <w:tcPr>
            <w:tcW w:w="236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30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403</w:t>
            </w:r>
            <w:r w:rsidRPr="00A163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1630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201</w:t>
            </w:r>
          </w:p>
        </w:tc>
        <w:tc>
          <w:tcPr>
            <w:tcW w:w="239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443,449</w:t>
            </w:r>
          </w:p>
        </w:tc>
        <w:tc>
          <w:tcPr>
            <w:tcW w:w="270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30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403</w:t>
            </w:r>
            <w:r w:rsidRPr="00A163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1630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201</w:t>
            </w:r>
          </w:p>
        </w:tc>
      </w:tr>
      <w:tr w:rsidR="000D0B38" w:rsidRPr="009A58EA" w:rsidTr="00597377">
        <w:tc>
          <w:tcPr>
            <w:tcW w:w="4320" w:type="dxa"/>
          </w:tcPr>
          <w:p w:rsidR="000D0B38" w:rsidRPr="009C34A4" w:rsidRDefault="000D0B38" w:rsidP="000D0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9C34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0B38" w:rsidRPr="009C34A4" w:rsidRDefault="00EA2129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0.7</w:t>
            </w:r>
            <w:r w:rsidR="0065283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6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239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0B38" w:rsidRPr="009C34A4" w:rsidRDefault="00EA2129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0.7</w:t>
            </w:r>
            <w:r w:rsidR="0065283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</w:tcPr>
          <w:p w:rsidR="000D0B38" w:rsidRPr="009C34A4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0B38" w:rsidRPr="00973640" w:rsidRDefault="000D0B38" w:rsidP="000D0B3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63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1.13</w:t>
            </w:r>
          </w:p>
        </w:tc>
      </w:tr>
    </w:tbl>
    <w:p w:rsidR="00E71FC5" w:rsidRPr="009B5A27" w:rsidRDefault="00E71FC5" w:rsidP="00E71FC5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E861D6" w:rsidRPr="00E80D6C" w:rsidRDefault="007D79F5" w:rsidP="00B04D4B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E80D6C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  <w:r w:rsidR="00E861D6" w:rsidRPr="00E80D6C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 </w:t>
      </w:r>
    </w:p>
    <w:p w:rsidR="00821229" w:rsidRPr="00ED05BA" w:rsidRDefault="00821229" w:rsidP="00821229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0"/>
          <w:highlight w:val="yellow"/>
          <w:lang w:val="en-US"/>
        </w:rPr>
      </w:pPr>
    </w:p>
    <w:p w:rsidR="00821229" w:rsidRPr="00821229" w:rsidRDefault="00821229" w:rsidP="00ED0B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Hlk23435746"/>
      <w:r w:rsidRPr="00821229">
        <w:rPr>
          <w:rFonts w:ascii="Angsana New" w:hAnsi="Angsana New"/>
          <w:sz w:val="30"/>
          <w:szCs w:val="30"/>
          <w:cs/>
        </w:rPr>
        <w:t>เงินปันผล</w:t>
      </w:r>
      <w:r w:rsidRPr="0082122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821229">
        <w:rPr>
          <w:rFonts w:ascii="Angsana New" w:hAnsi="Angsana New"/>
          <w:sz w:val="30"/>
          <w:szCs w:val="30"/>
          <w:cs/>
        </w:rPr>
        <w:t>ดังนี้</w:t>
      </w:r>
      <w:r w:rsidRPr="00821229">
        <w:rPr>
          <w:rFonts w:ascii="Angsana New" w:hAnsi="Angsana New" w:hint="cs"/>
          <w:sz w:val="30"/>
          <w:szCs w:val="30"/>
          <w:cs/>
        </w:rPr>
        <w:t xml:space="preserve"> </w:t>
      </w:r>
    </w:p>
    <w:p w:rsidR="00821229" w:rsidRPr="00ED05BA" w:rsidRDefault="00821229" w:rsidP="00821229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10"/>
          <w:szCs w:val="10"/>
          <w:highlight w:val="yellow"/>
          <w:lang w:val="en-US" w:bidi="th-TH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8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710"/>
        <w:gridCol w:w="1548"/>
        <w:gridCol w:w="1278"/>
        <w:gridCol w:w="236"/>
        <w:gridCol w:w="1294"/>
      </w:tblGrid>
      <w:tr w:rsidR="00821229" w:rsidRPr="000307FB" w:rsidTr="000F23C3">
        <w:tc>
          <w:tcPr>
            <w:tcW w:w="2700" w:type="dxa"/>
            <w:vAlign w:val="bottom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23436020"/>
          </w:p>
        </w:tc>
        <w:tc>
          <w:tcPr>
            <w:tcW w:w="1710" w:type="dxa"/>
            <w:vAlign w:val="bottom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821229" w:rsidRPr="008F103E" w:rsidDel="00D43E7A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21229" w:rsidRPr="000307FB" w:rsidTr="008145CD">
        <w:tc>
          <w:tcPr>
            <w:tcW w:w="2700" w:type="dxa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821229" w:rsidRPr="008F103E" w:rsidRDefault="00821229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45CD" w:rsidRPr="000307FB" w:rsidTr="000F23C3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F103E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45CD" w:rsidRPr="000307FB" w:rsidTr="000F23C3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F10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8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0.55</w:t>
            </w:r>
          </w:p>
        </w:tc>
        <w:tc>
          <w:tcPr>
            <w:tcW w:w="236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231.11</w:t>
            </w:r>
          </w:p>
        </w:tc>
      </w:tr>
      <w:tr w:rsidR="008145CD" w:rsidTr="000F23C3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23433276"/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48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 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(0.18)</w:t>
            </w:r>
          </w:p>
        </w:tc>
        <w:tc>
          <w:tcPr>
            <w:tcW w:w="236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8145CD" w:rsidRPr="008F103E" w:rsidRDefault="008145CD" w:rsidP="000D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>75.64</w:t>
            </w:r>
            <w:r w:rsidRPr="008F10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6"/>
      <w:tr w:rsidR="008145CD" w:rsidTr="009C650E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10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</w:t>
            </w: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155.47</w:t>
            </w:r>
          </w:p>
        </w:tc>
      </w:tr>
      <w:tr w:rsidR="009B5A27" w:rsidRPr="00526E2F" w:rsidTr="009C650E">
        <w:tc>
          <w:tcPr>
            <w:tcW w:w="2700" w:type="dxa"/>
          </w:tcPr>
          <w:p w:rsidR="009B5A27" w:rsidRPr="009B5A27" w:rsidRDefault="009B5A27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:rsidR="009B5A27" w:rsidRPr="00B67A2F" w:rsidRDefault="009B5A27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2F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B67A2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67A2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48" w:type="dxa"/>
          </w:tcPr>
          <w:p w:rsidR="009B5A27" w:rsidRPr="00B67A2F" w:rsidRDefault="009B5A27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2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B67A2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9B5A27" w:rsidRPr="00B67A2F" w:rsidRDefault="009B5A27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A2F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:rsidR="009B5A27" w:rsidRPr="00B67A2F" w:rsidRDefault="009B5A27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9B5A27" w:rsidRDefault="009B5A27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A2F">
              <w:rPr>
                <w:rFonts w:ascii="Angsana New" w:hAnsi="Angsana New"/>
                <w:b/>
                <w:bCs/>
                <w:sz w:val="30"/>
                <w:szCs w:val="30"/>
              </w:rPr>
              <w:t>92.45</w:t>
            </w:r>
          </w:p>
          <w:p w:rsidR="00ED05BA" w:rsidRPr="00B67A2F" w:rsidRDefault="00ED05BA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45CD" w:rsidRPr="00526E2F" w:rsidTr="009C650E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F103E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145CD" w:rsidTr="000F23C3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8145CD" w:rsidRPr="00526E2F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8" w:type="dxa"/>
          </w:tcPr>
          <w:p w:rsidR="008145CD" w:rsidRPr="000C3925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</w:tcPr>
          <w:p w:rsidR="008145CD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:rsidR="008145CD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:rsidR="008145CD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241.34</w:t>
            </w:r>
          </w:p>
        </w:tc>
      </w:tr>
      <w:tr w:rsidR="008145CD" w:rsidRPr="008F103E" w:rsidTr="000F23C3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4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7604D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76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604D">
              <w:rPr>
                <w:rFonts w:ascii="Angsana New" w:hAnsi="Angsana New"/>
                <w:sz w:val="30"/>
                <w:szCs w:val="30"/>
              </w:rPr>
              <w:t>256</w:t>
            </w:r>
            <w:r w:rsidRPr="0047604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548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95B">
              <w:rPr>
                <w:rFonts w:ascii="Angsana New" w:hAnsi="Angsana New" w:hint="cs"/>
                <w:sz w:val="30"/>
                <w:szCs w:val="30"/>
                <w:cs/>
              </w:rPr>
              <w:t>กันยายน 2560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(0.15)</w:t>
            </w:r>
          </w:p>
        </w:tc>
        <w:tc>
          <w:tcPr>
            <w:tcW w:w="236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8145CD" w:rsidRPr="008F103E" w:rsidRDefault="008145CD" w:rsidP="000D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(54.03)</w:t>
            </w:r>
          </w:p>
        </w:tc>
      </w:tr>
      <w:tr w:rsidR="008145CD" w:rsidRPr="008F103E" w:rsidTr="000F23C3">
        <w:tc>
          <w:tcPr>
            <w:tcW w:w="270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10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8145CD" w:rsidRPr="008F103E" w:rsidRDefault="008145CD" w:rsidP="0081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187.31</w:t>
            </w:r>
          </w:p>
        </w:tc>
      </w:tr>
    </w:tbl>
    <w:bookmarkEnd w:id="4"/>
    <w:bookmarkEnd w:id="5"/>
    <w:p w:rsidR="00ED0BFB" w:rsidRDefault="00ED0BFB" w:rsidP="00ED0BFB">
      <w:pPr>
        <w:pStyle w:val="index"/>
        <w:tabs>
          <w:tab w:val="clear" w:pos="1134"/>
        </w:tabs>
        <w:spacing w:after="0" w:line="240" w:lineRule="atLeast"/>
        <w:ind w:left="540" w:right="-27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นอกจากนี้</w:t>
      </w:r>
      <w:r w:rsidRPr="00E15E3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25 เมษายน 2562 ที่ประชุมสามัญผู้ถือหุ้นบริษัทมีมติอนุมัติจ่ายปันผลในรูปแบบของหุ้นปันผลเป็นหุ้นสามัญของบริษัทจำนวน 42</w:t>
      </w:r>
      <w:r>
        <w:rPr>
          <w:rFonts w:ascii="Angsana New" w:hAnsi="Angsana New"/>
          <w:sz w:val="30"/>
          <w:szCs w:val="30"/>
          <w:lang w:val="en-US" w:bidi="th-TH"/>
        </w:rPr>
        <w:t xml:space="preserve">,021,000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มูลค่าที่ตราไว้หุ้นละ 1.00 บาท รวมมูลค่า </w:t>
      </w:r>
      <w:r>
        <w:rPr>
          <w:rFonts w:ascii="Angsana New" w:hAnsi="Angsana New"/>
          <w:sz w:val="30"/>
          <w:szCs w:val="30"/>
          <w:lang w:val="en-US" w:bidi="th-TH"/>
        </w:rPr>
        <w:t>42,021,000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บาท ในอัตรา 10 หุ้นเดิมต่อ 1 หุ้นปันผล ซึ่งในเดือนพฤษภาคม </w:t>
      </w:r>
      <w:r>
        <w:rPr>
          <w:rFonts w:ascii="Angsana New" w:hAnsi="Angsana New"/>
          <w:sz w:val="30"/>
          <w:szCs w:val="30"/>
          <w:lang w:val="en-US" w:bidi="th-TH"/>
        </w:rPr>
        <w:t>2562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บริษัทได้ออกหุ้นปันผลจำนวน </w:t>
      </w:r>
      <w:r>
        <w:rPr>
          <w:rFonts w:ascii="Angsana New" w:hAnsi="Angsana New"/>
          <w:sz w:val="30"/>
          <w:szCs w:val="30"/>
          <w:lang w:val="en-US" w:bidi="th-TH"/>
        </w:rPr>
        <w:t xml:space="preserve">42,019,700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</w:t>
      </w:r>
    </w:p>
    <w:p w:rsidR="00ED0BFB" w:rsidRDefault="00ED0BFB" w:rsidP="00ED0BFB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30"/>
          <w:szCs w:val="30"/>
          <w:lang w:val="th-TH"/>
        </w:rPr>
      </w:pPr>
    </w:p>
    <w:p w:rsidR="00B04D4B" w:rsidRPr="00B67A2F" w:rsidRDefault="00B04D4B" w:rsidP="00B67A2F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th-TH"/>
        </w:rPr>
      </w:pPr>
      <w:r w:rsidRPr="00B67A2F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เครื่องมือทางการเง</w:t>
      </w:r>
      <w:r w:rsidR="00163581" w:rsidRPr="00B67A2F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ิน</w:t>
      </w:r>
    </w:p>
    <w:p w:rsidR="00B04D4B" w:rsidRPr="0027451D" w:rsidRDefault="00B04D4B" w:rsidP="00B04D4B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0"/>
          <w:lang w:val="en-US"/>
        </w:rPr>
      </w:pPr>
    </w:p>
    <w:p w:rsidR="00B04D4B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:rsidR="002A32E2" w:rsidRPr="002F01C1" w:rsidRDefault="002A32E2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:rsidR="00C63735" w:rsidRDefault="00C63735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53184C" w:rsidRPr="002F01C1" w:rsidRDefault="0053184C" w:rsidP="005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180"/>
        <w:gridCol w:w="1080"/>
        <w:gridCol w:w="180"/>
        <w:gridCol w:w="1160"/>
        <w:gridCol w:w="178"/>
        <w:gridCol w:w="1094"/>
        <w:gridCol w:w="178"/>
        <w:gridCol w:w="1172"/>
      </w:tblGrid>
      <w:tr w:rsidR="00C63735" w:rsidTr="00744C89">
        <w:trPr>
          <w:cantSplit/>
          <w:tblHeader/>
        </w:trPr>
        <w:tc>
          <w:tcPr>
            <w:tcW w:w="297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572" w:type="dxa"/>
            <w:gridSpan w:val="9"/>
            <w:vAlign w:val="bottom"/>
            <w:hideMark/>
          </w:tcPr>
          <w:p w:rsidR="00C63735" w:rsidRPr="001F22CC" w:rsidRDefault="00C63735" w:rsidP="00744C8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F22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1F22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hideMark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63735" w:rsidRDefault="00C63735" w:rsidP="00744C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2" w:type="dxa"/>
            <w:gridSpan w:val="9"/>
            <w:hideMark/>
          </w:tcPr>
          <w:p w:rsidR="00C63735" w:rsidRDefault="00C63735" w:rsidP="00744C8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35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C63735" w:rsidRDefault="00C63735" w:rsidP="00744C89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C63735" w:rsidRDefault="00C63735" w:rsidP="00744C89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0B8E" w:rsidTr="00744C89">
        <w:trPr>
          <w:cantSplit/>
        </w:trPr>
        <w:tc>
          <w:tcPr>
            <w:tcW w:w="2970" w:type="dxa"/>
            <w:hideMark/>
          </w:tcPr>
          <w:p w:rsidR="00C80B8E" w:rsidRPr="001F22CC" w:rsidRDefault="00C80B8E" w:rsidP="00C80B8E">
            <w:pPr>
              <w:tabs>
                <w:tab w:val="clear" w:pos="227"/>
                <w:tab w:val="clear" w:pos="2807"/>
                <w:tab w:val="clear" w:pos="5613"/>
                <w:tab w:val="left" w:pos="11"/>
                <w:tab w:val="decimal" w:pos="510"/>
                <w:tab w:val="left" w:pos="281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22C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C80B8E" w:rsidRDefault="0065283B" w:rsidP="00C80B8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11,701</w:t>
            </w:r>
          </w:p>
        </w:tc>
        <w:tc>
          <w:tcPr>
            <w:tcW w:w="180" w:type="dxa"/>
          </w:tcPr>
          <w:p w:rsidR="00C80B8E" w:rsidRDefault="00C80B8E" w:rsidP="00C80B8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80B8E" w:rsidRDefault="0065283B" w:rsidP="00C80B8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11,701</w:t>
            </w:r>
          </w:p>
        </w:tc>
        <w:tc>
          <w:tcPr>
            <w:tcW w:w="180" w:type="dxa"/>
          </w:tcPr>
          <w:p w:rsidR="00C80B8E" w:rsidRDefault="00C80B8E" w:rsidP="00C80B8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C80B8E" w:rsidRPr="00141BC7" w:rsidRDefault="00C80B8E" w:rsidP="00C80B8E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8E" w:rsidRPr="00622458" w:rsidRDefault="00C80B8E" w:rsidP="00C80B8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C80B8E" w:rsidRPr="00141BC7" w:rsidRDefault="00C80B8E" w:rsidP="00C80B8E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80B8E" w:rsidRDefault="00C80B8E" w:rsidP="00C80B8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C80B8E" w:rsidRDefault="0065283B" w:rsidP="00C80B8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11,701</w:t>
            </w:r>
          </w:p>
        </w:tc>
      </w:tr>
      <w:tr w:rsidR="0053184C" w:rsidTr="00744C89">
        <w:trPr>
          <w:cantSplit/>
        </w:trPr>
        <w:tc>
          <w:tcPr>
            <w:tcW w:w="2970" w:type="dxa"/>
            <w:vAlign w:val="bottom"/>
            <w:hideMark/>
          </w:tcPr>
          <w:p w:rsidR="0053184C" w:rsidRPr="001F22CC" w:rsidRDefault="0053184C" w:rsidP="0053184C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F22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F22C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184C" w:rsidRPr="00622458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53184C" w:rsidRPr="00141BC7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53184C" w:rsidRPr="00141BC7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</w:tr>
    </w:tbl>
    <w:p w:rsidR="0014592B" w:rsidRPr="0027451D" w:rsidRDefault="0014592B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52D84" w:rsidRDefault="002A32E2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 w:rsidRPr="002A32E2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="00622458">
        <w:rPr>
          <w:rFonts w:ascii="Angsana New" w:hAnsi="Angsana New"/>
          <w:sz w:val="30"/>
          <w:szCs w:val="30"/>
        </w:rPr>
        <w:t>1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Pr="002A32E2">
        <w:rPr>
          <w:rFonts w:ascii="Angsana New" w:hAnsi="Angsana New" w:hint="cs"/>
          <w:sz w:val="30"/>
          <w:szCs w:val="30"/>
          <w:cs/>
        </w:rPr>
        <w:t>สำหรับ</w:t>
      </w:r>
      <w:r w:rsidR="005B44E0">
        <w:rPr>
          <w:rFonts w:ascii="Angsana New" w:hAnsi="Angsana New" w:hint="cs"/>
          <w:sz w:val="30"/>
          <w:szCs w:val="30"/>
          <w:cs/>
        </w:rPr>
        <w:t>ตราสารทุนที่เป็นหลักทรัพย์เผื่อขาย</w:t>
      </w:r>
      <w:r w:rsidRPr="002A32E2">
        <w:rPr>
          <w:rFonts w:ascii="Angsana New" w:hAnsi="Angsana New" w:hint="cs"/>
          <w:sz w:val="30"/>
          <w:szCs w:val="30"/>
          <w:cs/>
        </w:rPr>
        <w:t>ที่ซื้อขาย</w:t>
      </w:r>
      <w:r w:rsidR="00622458">
        <w:rPr>
          <w:rFonts w:ascii="Angsana New" w:hAnsi="Angsana New" w:hint="cs"/>
          <w:sz w:val="30"/>
          <w:szCs w:val="30"/>
          <w:cs/>
        </w:rPr>
        <w:t>ใ</w:t>
      </w:r>
      <w:r w:rsidRPr="002A32E2">
        <w:rPr>
          <w:rFonts w:ascii="Angsana New" w:hAnsi="Angsana New" w:hint="cs"/>
          <w:sz w:val="30"/>
          <w:szCs w:val="30"/>
          <w:cs/>
        </w:rPr>
        <w:t>นตลาดหลักทรัพย์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="003D7076">
        <w:rPr>
          <w:rFonts w:ascii="Angsana New" w:hAnsi="Angsana New"/>
          <w:sz w:val="30"/>
          <w:szCs w:val="30"/>
        </w:rPr>
        <w:br/>
      </w:r>
      <w:r w:rsidRPr="002A32E2">
        <w:rPr>
          <w:rFonts w:ascii="Angsana New" w:hAnsi="Angsana New" w:hint="cs"/>
          <w:sz w:val="30"/>
          <w:szCs w:val="30"/>
          <w:cs/>
        </w:rPr>
        <w:t>โดยอ้างอิง</w:t>
      </w:r>
      <w:r w:rsidR="005B44E0">
        <w:rPr>
          <w:rFonts w:ascii="Angsana New" w:hAnsi="Angsana New" w:hint="cs"/>
          <w:sz w:val="30"/>
          <w:szCs w:val="30"/>
          <w:cs/>
        </w:rPr>
        <w:t>ราคาจาก</w:t>
      </w:r>
      <w:r w:rsidRPr="002A32E2">
        <w:rPr>
          <w:rFonts w:ascii="Angsana New" w:hAnsi="Angsana New" w:hint="cs"/>
          <w:sz w:val="30"/>
          <w:szCs w:val="30"/>
          <w:cs/>
        </w:rPr>
        <w:t>ราคา</w:t>
      </w:r>
      <w:r w:rsidR="00622458">
        <w:rPr>
          <w:rFonts w:ascii="Angsana New" w:hAnsi="Angsana New" w:hint="cs"/>
          <w:sz w:val="30"/>
          <w:szCs w:val="30"/>
          <w:cs/>
        </w:rPr>
        <w:t>ตลาด</w:t>
      </w:r>
      <w:r w:rsidR="005B44E0">
        <w:rPr>
          <w:rFonts w:ascii="Angsana New" w:hAnsi="Angsana New" w:hint="cs"/>
          <w:sz w:val="30"/>
          <w:szCs w:val="30"/>
          <w:cs/>
        </w:rPr>
        <w:t>ในตลาดหลักทรัพย์</w:t>
      </w:r>
    </w:p>
    <w:p w:rsidR="009C650E" w:rsidRDefault="009C650E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052D84" w:rsidRDefault="00052D84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</w:t>
      </w:r>
      <w:r w:rsidR="00297AFC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560C4E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หนี้สินทางการเงินที่ไม่ได้วัดมูลค่าด้วยมูลค่ายุติธรรม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 w:hint="cs"/>
          <w:sz w:val="30"/>
          <w:szCs w:val="30"/>
          <w:cs/>
        </w:rPr>
        <w:t>ซึ่ง</w:t>
      </w:r>
      <w:r w:rsidRPr="00560C4E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:rsidR="00ED0BFB" w:rsidRDefault="00ED0BFB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ED0BFB" w:rsidRDefault="00ED0BFB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ED0BFB" w:rsidRDefault="00ED0BFB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ED0BFB" w:rsidRDefault="00ED0BFB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ED0BFB" w:rsidRDefault="00ED0BFB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ED0BFB" w:rsidRDefault="00ED0BFB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284D33" w:rsidRDefault="00284D33" w:rsidP="00B6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</w:p>
    <w:p w:rsidR="00622458" w:rsidRPr="00B67A2F" w:rsidRDefault="00622458">
      <w:pPr>
        <w:rPr>
          <w:sz w:val="14"/>
          <w:szCs w:val="14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4"/>
        <w:gridCol w:w="184"/>
        <w:gridCol w:w="1284"/>
        <w:gridCol w:w="183"/>
        <w:gridCol w:w="1297"/>
        <w:gridCol w:w="183"/>
        <w:gridCol w:w="1284"/>
      </w:tblGrid>
      <w:tr w:rsidR="00052D84" w:rsidRPr="00560C4E" w:rsidTr="006E2732">
        <w:trPr>
          <w:trHeight w:val="363"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52D84" w:rsidRPr="00560C4E" w:rsidTr="006E2732">
        <w:trPr>
          <w:trHeight w:val="363"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7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052D84" w:rsidRPr="00560C4E" w:rsidTr="006E2732">
        <w:trPr>
          <w:trHeight w:val="363"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2D84" w:rsidRPr="00560C4E" w:rsidTr="006E2732">
        <w:tc>
          <w:tcPr>
            <w:tcW w:w="3780" w:type="dxa"/>
            <w:shd w:val="clear" w:color="auto" w:fill="auto"/>
            <w:hideMark/>
          </w:tcPr>
          <w:p w:rsidR="00052D84" w:rsidRPr="00560C4E" w:rsidRDefault="00E02737" w:rsidP="00DD4E8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5436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7F02A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7F02A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F0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769" w:type="dxa"/>
            <w:gridSpan w:val="7"/>
          </w:tcPr>
          <w:p w:rsidR="00052D84" w:rsidRPr="00560C4E" w:rsidRDefault="00052D84" w:rsidP="00DD4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052D84" w:rsidRPr="00560C4E" w:rsidTr="006E2732">
        <w:tc>
          <w:tcPr>
            <w:tcW w:w="3780" w:type="dxa"/>
            <w:hideMark/>
          </w:tcPr>
          <w:p w:rsidR="00DB615D" w:rsidRDefault="00DB615D" w:rsidP="00DB615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F574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</w:t>
            </w:r>
          </w:p>
          <w:p w:rsidR="00052D84" w:rsidRPr="00DB615D" w:rsidRDefault="00F574B8" w:rsidP="00DB615D">
            <w:pPr>
              <w:spacing w:line="240" w:lineRule="auto"/>
              <w:ind w:left="191" w:firstLine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วัดมูลค่าด้วยมูลค่ายุติธรรม                                               </w:t>
            </w:r>
          </w:p>
        </w:tc>
        <w:tc>
          <w:tcPr>
            <w:tcW w:w="135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10A" w:rsidRPr="00560C4E" w:rsidTr="000205A7">
        <w:tc>
          <w:tcPr>
            <w:tcW w:w="3780" w:type="dxa"/>
          </w:tcPr>
          <w:p w:rsidR="005C410A" w:rsidRPr="00DB615D" w:rsidRDefault="005C410A" w:rsidP="005C410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B615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:rsidR="005C410A" w:rsidRPr="00141BC7" w:rsidRDefault="000F23C3" w:rsidP="000F23C3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D0BF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23C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ED0BFB">
              <w:rPr>
                <w:rFonts w:ascii="Angsana New" w:hAnsi="Angsana New"/>
                <w:sz w:val="30"/>
                <w:szCs w:val="30"/>
                <w:lang w:bidi="th-TH"/>
              </w:rPr>
              <w:t>09</w:t>
            </w:r>
          </w:p>
        </w:tc>
        <w:tc>
          <w:tcPr>
            <w:tcW w:w="184" w:type="dxa"/>
          </w:tcPr>
          <w:p w:rsidR="005C410A" w:rsidRPr="00622458" w:rsidRDefault="005C410A" w:rsidP="005C410A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</w:tcPr>
          <w:p w:rsidR="005C410A" w:rsidRPr="00141BC7" w:rsidRDefault="00ED0BFB" w:rsidP="000F23C3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</w:t>
            </w:r>
            <w:r w:rsidRPr="000F23C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09</w:t>
            </w:r>
          </w:p>
        </w:tc>
        <w:tc>
          <w:tcPr>
            <w:tcW w:w="183" w:type="dxa"/>
          </w:tcPr>
          <w:p w:rsidR="005C410A" w:rsidRPr="00560C4E" w:rsidRDefault="005C410A" w:rsidP="005C410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5C410A" w:rsidRPr="00141BC7" w:rsidRDefault="005C410A" w:rsidP="000F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5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:rsidR="005C410A" w:rsidRPr="00622458" w:rsidRDefault="005C410A" w:rsidP="005C410A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</w:tcPr>
          <w:p w:rsidR="005C410A" w:rsidRPr="00141BC7" w:rsidRDefault="005C410A" w:rsidP="000F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5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C410A" w:rsidRPr="00560C4E" w:rsidTr="000205A7">
        <w:tc>
          <w:tcPr>
            <w:tcW w:w="3780" w:type="dxa"/>
            <w:vAlign w:val="bottom"/>
          </w:tcPr>
          <w:p w:rsidR="005C410A" w:rsidRPr="00560C4E" w:rsidRDefault="005C410A" w:rsidP="005C41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D8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4" w:type="dxa"/>
          </w:tcPr>
          <w:p w:rsidR="005C410A" w:rsidRPr="00AB6A73" w:rsidRDefault="005C410A" w:rsidP="005C410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494,000</w:t>
            </w:r>
          </w:p>
        </w:tc>
        <w:tc>
          <w:tcPr>
            <w:tcW w:w="184" w:type="dxa"/>
          </w:tcPr>
          <w:p w:rsidR="005C410A" w:rsidRPr="00560C4E" w:rsidRDefault="005C410A" w:rsidP="005C410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5C410A" w:rsidRPr="00AB6A73" w:rsidRDefault="005C410A" w:rsidP="005C410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494,000</w:t>
            </w:r>
          </w:p>
        </w:tc>
        <w:tc>
          <w:tcPr>
            <w:tcW w:w="183" w:type="dxa"/>
          </w:tcPr>
          <w:p w:rsidR="005C410A" w:rsidRPr="00560C4E" w:rsidRDefault="005C410A" w:rsidP="005C410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5C410A" w:rsidRPr="00141BC7" w:rsidRDefault="005C410A" w:rsidP="000F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5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:rsidR="005C410A" w:rsidRPr="00560C4E" w:rsidRDefault="005C410A" w:rsidP="005C410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5C410A" w:rsidRPr="00141BC7" w:rsidRDefault="005C410A" w:rsidP="000F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5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631C0" w:rsidRPr="00560C4E" w:rsidTr="000205A7">
        <w:tc>
          <w:tcPr>
            <w:tcW w:w="3780" w:type="dxa"/>
            <w:vAlign w:val="bottom"/>
            <w:hideMark/>
          </w:tcPr>
          <w:p w:rsidR="00D631C0" w:rsidRPr="00203012" w:rsidRDefault="00D631C0" w:rsidP="00D631C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4" w:type="dxa"/>
          </w:tcPr>
          <w:p w:rsidR="00D631C0" w:rsidRPr="00AB6A73" w:rsidRDefault="00D631C0" w:rsidP="00D631C0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585,637</w:t>
            </w:r>
          </w:p>
        </w:tc>
        <w:tc>
          <w:tcPr>
            <w:tcW w:w="184" w:type="dxa"/>
          </w:tcPr>
          <w:p w:rsidR="00D631C0" w:rsidRPr="00560C4E" w:rsidRDefault="00D631C0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D631C0" w:rsidRPr="00AB6A73" w:rsidRDefault="00D631C0" w:rsidP="00D631C0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585,637</w:t>
            </w:r>
          </w:p>
        </w:tc>
        <w:tc>
          <w:tcPr>
            <w:tcW w:w="183" w:type="dxa"/>
          </w:tcPr>
          <w:p w:rsidR="00D631C0" w:rsidRPr="00560C4E" w:rsidRDefault="00D631C0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D631C0" w:rsidRPr="00AB6A73" w:rsidRDefault="00D631C0" w:rsidP="00D631C0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6,870</w:t>
            </w:r>
          </w:p>
        </w:tc>
        <w:tc>
          <w:tcPr>
            <w:tcW w:w="183" w:type="dxa"/>
          </w:tcPr>
          <w:p w:rsidR="00D631C0" w:rsidRPr="00560C4E" w:rsidRDefault="00D631C0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D631C0" w:rsidRPr="00AB6A73" w:rsidRDefault="00D631C0" w:rsidP="00D631C0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6,870</w:t>
            </w:r>
          </w:p>
        </w:tc>
      </w:tr>
      <w:tr w:rsidR="00D631C0" w:rsidRPr="00560C4E" w:rsidTr="000205A7">
        <w:tc>
          <w:tcPr>
            <w:tcW w:w="3780" w:type="dxa"/>
            <w:vAlign w:val="bottom"/>
            <w:hideMark/>
          </w:tcPr>
          <w:p w:rsidR="00D631C0" w:rsidRDefault="00D631C0" w:rsidP="00D631C0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4" w:type="dxa"/>
          </w:tcPr>
          <w:p w:rsidR="00D631C0" w:rsidRPr="00AB6A73" w:rsidRDefault="00D631C0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16,097</w:t>
            </w:r>
          </w:p>
        </w:tc>
        <w:tc>
          <w:tcPr>
            <w:tcW w:w="184" w:type="dxa"/>
          </w:tcPr>
          <w:p w:rsidR="00D631C0" w:rsidRPr="00560C4E" w:rsidRDefault="00D631C0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D631C0" w:rsidRPr="00AB6A73" w:rsidRDefault="00D631C0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16,097</w:t>
            </w:r>
          </w:p>
        </w:tc>
        <w:tc>
          <w:tcPr>
            <w:tcW w:w="183" w:type="dxa"/>
          </w:tcPr>
          <w:p w:rsidR="00D631C0" w:rsidRPr="00560C4E" w:rsidRDefault="00D631C0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D631C0" w:rsidRPr="00AB6A73" w:rsidRDefault="00D631C0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83" w:type="dxa"/>
          </w:tcPr>
          <w:p w:rsidR="00D631C0" w:rsidRPr="00560C4E" w:rsidRDefault="00D631C0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D631C0" w:rsidRPr="00AB6A73" w:rsidRDefault="00D631C0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ED0BFB" w:rsidRPr="00560C4E" w:rsidTr="000205A7">
        <w:tc>
          <w:tcPr>
            <w:tcW w:w="3780" w:type="dxa"/>
            <w:vAlign w:val="bottom"/>
          </w:tcPr>
          <w:p w:rsidR="00ED0BFB" w:rsidRPr="00203012" w:rsidRDefault="00ED0BFB" w:rsidP="00D631C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:rsidR="00ED0BFB" w:rsidRDefault="00ED0BFB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:rsidR="00ED0BFB" w:rsidRPr="00560C4E" w:rsidRDefault="00ED0BFB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D0BFB" w:rsidRDefault="00ED0BFB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:rsidR="00ED0BFB" w:rsidRPr="00560C4E" w:rsidRDefault="00ED0BFB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ED0BFB" w:rsidRDefault="00ED0BFB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:rsidR="00ED0BFB" w:rsidRPr="00560C4E" w:rsidRDefault="00ED0BFB" w:rsidP="00D631C0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D0BFB" w:rsidRDefault="00ED0BFB" w:rsidP="00D631C0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A7FDA" w:rsidRPr="00560C4E" w:rsidTr="006E2732">
        <w:tc>
          <w:tcPr>
            <w:tcW w:w="3780" w:type="dxa"/>
          </w:tcPr>
          <w:p w:rsidR="00EA7FDA" w:rsidRPr="00560C4E" w:rsidRDefault="00EA7FDA" w:rsidP="00EA7FD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FDA" w:rsidRPr="00560C4E" w:rsidTr="006E2732">
        <w:tc>
          <w:tcPr>
            <w:tcW w:w="3780" w:type="dxa"/>
          </w:tcPr>
          <w:p w:rsidR="00EA7FDA" w:rsidRDefault="00EA7FDA" w:rsidP="00EA7FD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</w:t>
            </w:r>
          </w:p>
          <w:p w:rsidR="00EA7FDA" w:rsidRPr="00560C4E" w:rsidRDefault="00EA7FDA" w:rsidP="00EA7FDA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มูลค่ายุติธรรม                                               </w:t>
            </w:r>
          </w:p>
        </w:tc>
        <w:tc>
          <w:tcPr>
            <w:tcW w:w="135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FDA" w:rsidRPr="00560C4E" w:rsidTr="006E2732">
        <w:tc>
          <w:tcPr>
            <w:tcW w:w="3780" w:type="dxa"/>
            <w:vAlign w:val="bottom"/>
          </w:tcPr>
          <w:p w:rsidR="00EA7FDA" w:rsidRPr="00560C4E" w:rsidRDefault="00EA7FDA" w:rsidP="00EA7F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D8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4" w:type="dxa"/>
            <w:vAlign w:val="bottom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0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84" w:type="dxa"/>
          </w:tcPr>
          <w:p w:rsidR="00EA7FDA" w:rsidRPr="0065283B" w:rsidRDefault="00EA7FDA" w:rsidP="00EA7FDA">
            <w:pPr>
              <w:pStyle w:val="acctfourfigures"/>
              <w:tabs>
                <w:tab w:val="clear" w:pos="765"/>
                <w:tab w:val="decimal" w:pos="813"/>
                <w:tab w:val="decimal" w:pos="911"/>
                <w:tab w:val="decimal" w:pos="991"/>
                <w:tab w:val="decimal" w:pos="107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4" w:type="dxa"/>
            <w:vAlign w:val="bottom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0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:rsidR="00EA7FDA" w:rsidRPr="00AB6A73" w:rsidRDefault="00EA7FDA" w:rsidP="00EA7FDA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EA7FDA" w:rsidRPr="00AB6A73" w:rsidRDefault="00EA7FDA" w:rsidP="00EA7FDA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EA7FDA" w:rsidRPr="00560C4E" w:rsidTr="006E2732">
        <w:tc>
          <w:tcPr>
            <w:tcW w:w="3780" w:type="dxa"/>
            <w:vAlign w:val="bottom"/>
          </w:tcPr>
          <w:p w:rsidR="00EA7FDA" w:rsidRDefault="00EA7FDA" w:rsidP="00EA7FD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</w:tcPr>
          <w:p w:rsidR="00EA7FDA" w:rsidRPr="00141BC7" w:rsidRDefault="00EA7FDA" w:rsidP="00EA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5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141BC7" w:rsidRDefault="00EA7FDA" w:rsidP="00EA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5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EA7FDA" w:rsidRPr="00AB6A73" w:rsidRDefault="00EA7FDA" w:rsidP="00EA7FDA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AB6A73" w:rsidRDefault="00EA7FDA" w:rsidP="00EA7FDA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A7FDA" w:rsidRPr="00560C4E" w:rsidTr="006E2732">
        <w:tc>
          <w:tcPr>
            <w:tcW w:w="3780" w:type="dxa"/>
            <w:vAlign w:val="bottom"/>
          </w:tcPr>
          <w:p w:rsidR="00EA7FDA" w:rsidRPr="00203012" w:rsidRDefault="00EA7FDA" w:rsidP="00EA7FD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4" w:type="dxa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678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184" w:type="dxa"/>
          </w:tcPr>
          <w:p w:rsidR="00EA7FDA" w:rsidRPr="00CD6C61" w:rsidRDefault="00EA7FDA" w:rsidP="00EA7FDA">
            <w:pPr>
              <w:pStyle w:val="acctfourfigures"/>
              <w:tabs>
                <w:tab w:val="clear" w:pos="765"/>
                <w:tab w:val="decimal" w:pos="73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4" w:type="dxa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678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183" w:type="dxa"/>
          </w:tcPr>
          <w:p w:rsidR="00EA7FDA" w:rsidRPr="00CD6C61" w:rsidRDefault="00EA7FDA" w:rsidP="00EA7FDA">
            <w:pPr>
              <w:pStyle w:val="acctfourfigures"/>
              <w:tabs>
                <w:tab w:val="clear" w:pos="765"/>
                <w:tab w:val="decimal" w:pos="991"/>
                <w:tab w:val="decimal" w:pos="107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7" w:type="dxa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367,631</w:t>
            </w: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367,631</w:t>
            </w:r>
          </w:p>
        </w:tc>
      </w:tr>
      <w:tr w:rsidR="00EA7FDA" w:rsidRPr="00560C4E" w:rsidTr="006E2732">
        <w:tc>
          <w:tcPr>
            <w:tcW w:w="3780" w:type="dxa"/>
            <w:vAlign w:val="bottom"/>
          </w:tcPr>
          <w:p w:rsidR="00EA7FDA" w:rsidRPr="00560C4E" w:rsidRDefault="00EA7FDA" w:rsidP="00EA7F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F2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4" w:type="dxa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0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21,709</w:t>
            </w:r>
          </w:p>
        </w:tc>
        <w:tc>
          <w:tcPr>
            <w:tcW w:w="184" w:type="dxa"/>
          </w:tcPr>
          <w:p w:rsidR="00EA7FDA" w:rsidRPr="00CD6C61" w:rsidRDefault="00EA7FDA" w:rsidP="00EA7FDA">
            <w:pPr>
              <w:pStyle w:val="acctfourfigures"/>
              <w:tabs>
                <w:tab w:val="clear" w:pos="765"/>
                <w:tab w:val="left" w:pos="720"/>
                <w:tab w:val="decimal" w:pos="813"/>
                <w:tab w:val="decimal" w:pos="911"/>
                <w:tab w:val="decimal" w:pos="991"/>
                <w:tab w:val="decimal" w:pos="107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4" w:type="dxa"/>
          </w:tcPr>
          <w:p w:rsidR="00EA7FDA" w:rsidRPr="00AB6A73" w:rsidRDefault="00EA7FDA" w:rsidP="00EA7FDA">
            <w:pPr>
              <w:pStyle w:val="acctfourfigures"/>
              <w:tabs>
                <w:tab w:val="clear" w:pos="765"/>
                <w:tab w:val="left" w:pos="720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21,709</w:t>
            </w:r>
          </w:p>
        </w:tc>
        <w:tc>
          <w:tcPr>
            <w:tcW w:w="183" w:type="dxa"/>
          </w:tcPr>
          <w:p w:rsidR="00EA7FDA" w:rsidRPr="00CD6C61" w:rsidRDefault="00EA7FDA" w:rsidP="00EA7FDA">
            <w:pPr>
              <w:pStyle w:val="acctfourfigures"/>
              <w:tabs>
                <w:tab w:val="clear" w:pos="765"/>
                <w:tab w:val="left" w:pos="720"/>
                <w:tab w:val="decimal" w:pos="813"/>
                <w:tab w:val="decimal" w:pos="911"/>
                <w:tab w:val="decimal" w:pos="991"/>
                <w:tab w:val="decimal" w:pos="107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7" w:type="dxa"/>
          </w:tcPr>
          <w:p w:rsidR="00EA7FDA" w:rsidRPr="00AB6A73" w:rsidRDefault="00EA7FDA" w:rsidP="00EA7FDA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792</w:t>
            </w:r>
          </w:p>
        </w:tc>
        <w:tc>
          <w:tcPr>
            <w:tcW w:w="183" w:type="dxa"/>
          </w:tcPr>
          <w:p w:rsidR="00EA7FDA" w:rsidRPr="00560C4E" w:rsidRDefault="00EA7FDA" w:rsidP="00EA7FDA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EA7FDA" w:rsidRPr="00AB6A73" w:rsidRDefault="00EA7FDA" w:rsidP="00EA7FDA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792</w:t>
            </w:r>
          </w:p>
        </w:tc>
      </w:tr>
    </w:tbl>
    <w:p w:rsidR="0027451D" w:rsidRPr="00CD6C61" w:rsidRDefault="0027451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24D5D" w:rsidRDefault="00324D5D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</w:t>
      </w:r>
      <w:r w:rsidR="002F7E18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324D5D" w:rsidRPr="00CD6C61" w:rsidRDefault="00324D5D" w:rsidP="00FF4E74">
      <w:pPr>
        <w:pStyle w:val="block"/>
        <w:spacing w:after="0" w:line="240" w:lineRule="auto"/>
        <w:ind w:right="-297"/>
        <w:jc w:val="thaiDistribute"/>
        <w:rPr>
          <w:rFonts w:ascii="Angsana New" w:hAnsi="Angsana New"/>
          <w:sz w:val="20"/>
          <w:lang w:bidi="th-TH"/>
        </w:rPr>
      </w:pPr>
    </w:p>
    <w:p w:rsidR="00DB615D" w:rsidRDefault="00DB615D" w:rsidP="00DB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3C09E4"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มูลค่ายุติธรรมของเงินให้กู้ยืมแก่กิจการที่เกี่ยวข้องกันมีมูลค่าที่ใกล้เคียงกับมูลค่าตามบัญชี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DB615D" w:rsidRPr="00CD6C61" w:rsidRDefault="00DB615D" w:rsidP="00FF4E74">
      <w:pPr>
        <w:pStyle w:val="block"/>
        <w:spacing w:after="0" w:line="240" w:lineRule="auto"/>
        <w:ind w:right="-297"/>
        <w:jc w:val="thaiDistribute"/>
        <w:rPr>
          <w:rFonts w:ascii="Angsana New" w:hAnsi="Angsana New"/>
          <w:sz w:val="20"/>
          <w:lang w:bidi="th-TH"/>
        </w:rPr>
      </w:pPr>
    </w:p>
    <w:p w:rsidR="00324D5D" w:rsidRDefault="00324D5D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2F7E18" w:rsidRPr="002F7E18">
        <w:rPr>
          <w:rFonts w:ascii="Angsana New" w:hAnsi="Angsana New" w:hint="cs"/>
          <w:sz w:val="30"/>
          <w:szCs w:val="30"/>
          <w:cs/>
        </w:rPr>
        <w:t>เงินกู้ยืมจากกิจการที่เกี่ยวข้องกัน</w:t>
      </w:r>
      <w:r w:rsidR="002F7E18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3C6EC3" w:rsidRPr="00CD6C61" w:rsidRDefault="003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B21122" w:rsidRDefault="00B21122" w:rsidP="00B2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มูลค่ายุติธรรมของเงินกู้ยืมระยะสั้นจากสถาบันการเงินและ</w:t>
      </w:r>
      <w:r w:rsidR="0009232C">
        <w:rPr>
          <w:rFonts w:ascii="Angsana New" w:hAnsi="Angsana New" w:hint="cs"/>
          <w:sz w:val="30"/>
          <w:szCs w:val="30"/>
          <w:cs/>
        </w:rPr>
        <w:t>หนี้สินตาม</w:t>
      </w:r>
      <w:r>
        <w:rPr>
          <w:rFonts w:ascii="Angsana New" w:hAnsi="Angsana New" w:hint="cs"/>
          <w:sz w:val="30"/>
          <w:szCs w:val="30"/>
          <w:cs/>
        </w:rPr>
        <w:t>สัญญาเช่าการเงินมีมูลค่าที่ใกล้เคียงกับมูลค่าตามบัญชี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B21122" w:rsidRPr="00CD6C61" w:rsidRDefault="00B2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EA7FDA" w:rsidRDefault="00DB3E87" w:rsidP="00EA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มูลค่ายุติธรรมของเงินกู้ยืมระยะยาวที่มีอัตราดอกเบี้ยคงที่มีมูลค่าใกล้เคียงกับมูลค่าตามบัญชี เนื่องจากอัตราดอกเบี้ยคงที่มีอัตราดอกเบี้ยใกล้เคียงกับอัตราดอกเบี้ยเงินกู้ท้องตลาด</w:t>
      </w:r>
    </w:p>
    <w:p w:rsidR="00DD1783" w:rsidRDefault="00DD1783" w:rsidP="00EA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</w:p>
    <w:p w:rsidR="008712D9" w:rsidRPr="00BB1625" w:rsidRDefault="008712D9" w:rsidP="00D61F9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F325DB" w:rsidRPr="00CD6C61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2"/>
        <w:gridCol w:w="1168"/>
        <w:gridCol w:w="270"/>
        <w:gridCol w:w="1080"/>
        <w:gridCol w:w="270"/>
        <w:gridCol w:w="1170"/>
      </w:tblGrid>
      <w:tr w:rsidR="00996B29" w:rsidRPr="004C0125" w:rsidTr="00996B29">
        <w:trPr>
          <w:tblHeader/>
        </w:trPr>
        <w:tc>
          <w:tcPr>
            <w:tcW w:w="3870" w:type="dxa"/>
          </w:tcPr>
          <w:p w:rsidR="00996B29" w:rsidRPr="004C0125" w:rsidRDefault="00996B29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96B29" w:rsidRPr="004C0125" w:rsidRDefault="00996B29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96B29" w:rsidRPr="004C0125" w:rsidRDefault="00996B29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996B29" w:rsidRPr="004C0125" w:rsidRDefault="00996B29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96B29" w:rsidRPr="004C0125" w:rsidTr="00996B29">
        <w:trPr>
          <w:tblHeader/>
        </w:trPr>
        <w:tc>
          <w:tcPr>
            <w:tcW w:w="387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124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72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996B29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124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7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6B29" w:rsidRPr="004C0125" w:rsidTr="00996B29">
        <w:trPr>
          <w:tblHeader/>
        </w:trPr>
        <w:tc>
          <w:tcPr>
            <w:tcW w:w="387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96B29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96B29" w:rsidRPr="004C0125" w:rsidRDefault="00996B29" w:rsidP="009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96B29" w:rsidRPr="004C0125" w:rsidTr="00996B29">
        <w:trPr>
          <w:tblHeader/>
        </w:trPr>
        <w:tc>
          <w:tcPr>
            <w:tcW w:w="387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:rsidR="00996B29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996B29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6B29" w:rsidRPr="004C0125" w:rsidTr="00996B29">
        <w:tc>
          <w:tcPr>
            <w:tcW w:w="387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996B29" w:rsidRPr="004C0125" w:rsidRDefault="00996B29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996B29" w:rsidRPr="006D2F91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996B29" w:rsidRPr="006D2F91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996B29" w:rsidRPr="006D2F91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996B29" w:rsidRPr="006D2F91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996B29" w:rsidRPr="006D2F91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96B29" w:rsidRPr="004C0125" w:rsidTr="00996B29">
        <w:tc>
          <w:tcPr>
            <w:tcW w:w="387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  <w:shd w:val="clear" w:color="auto" w:fill="auto"/>
          </w:tcPr>
          <w:p w:rsidR="00996B29" w:rsidRPr="004C0125" w:rsidRDefault="00996B29" w:rsidP="00256C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996B29" w:rsidRPr="004C0125" w:rsidRDefault="00996B29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6B29" w:rsidRPr="004C0125" w:rsidRDefault="00996B29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CF8" w:rsidRPr="004C0125" w:rsidTr="0044626C">
        <w:tc>
          <w:tcPr>
            <w:tcW w:w="3870" w:type="dxa"/>
          </w:tcPr>
          <w:p w:rsidR="00896CF8" w:rsidRPr="004C0125" w:rsidRDefault="00896CF8" w:rsidP="00896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shd w:val="clear" w:color="auto" w:fill="auto"/>
          </w:tcPr>
          <w:p w:rsidR="00896CF8" w:rsidRPr="00F45005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6,965</w:t>
            </w:r>
          </w:p>
        </w:tc>
        <w:tc>
          <w:tcPr>
            <w:tcW w:w="272" w:type="dxa"/>
          </w:tcPr>
          <w:p w:rsidR="00896CF8" w:rsidRPr="00F45005" w:rsidRDefault="00896CF8" w:rsidP="00896CF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96CF8" w:rsidRPr="00B15298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6CF8" w:rsidRPr="00996B29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70" w:type="dxa"/>
          </w:tcPr>
          <w:p w:rsidR="00896CF8" w:rsidRPr="00B15298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896CF8" w:rsidRPr="004C0125" w:rsidTr="0044626C">
        <w:tc>
          <w:tcPr>
            <w:tcW w:w="3870" w:type="dxa"/>
          </w:tcPr>
          <w:p w:rsidR="00896CF8" w:rsidRDefault="00896CF8" w:rsidP="00896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96CF8" w:rsidRPr="00F45005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570</w:t>
            </w:r>
          </w:p>
        </w:tc>
        <w:tc>
          <w:tcPr>
            <w:tcW w:w="272" w:type="dxa"/>
          </w:tcPr>
          <w:p w:rsidR="00896CF8" w:rsidRPr="00F45005" w:rsidRDefault="00896CF8" w:rsidP="00896CF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896CF8" w:rsidRPr="00C852FA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19,160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896CF8" w:rsidRPr="004C0125" w:rsidTr="0044626C">
        <w:tc>
          <w:tcPr>
            <w:tcW w:w="3870" w:type="dxa"/>
          </w:tcPr>
          <w:p w:rsidR="00896CF8" w:rsidRPr="00F45005" w:rsidRDefault="00896CF8" w:rsidP="00896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6CF8" w:rsidRPr="0012690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7,535</w:t>
            </w:r>
          </w:p>
        </w:tc>
        <w:tc>
          <w:tcPr>
            <w:tcW w:w="272" w:type="dxa"/>
          </w:tcPr>
          <w:p w:rsidR="00896CF8" w:rsidRPr="00605E43" w:rsidRDefault="00896CF8" w:rsidP="00896CF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896CF8" w:rsidRPr="00605E43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19,160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 w:rsidRPr="00996B29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96CF8" w:rsidRPr="00896CF8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896CF8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96B29" w:rsidRPr="004C0125" w:rsidTr="0044626C">
        <w:tc>
          <w:tcPr>
            <w:tcW w:w="3870" w:type="dxa"/>
          </w:tcPr>
          <w:p w:rsidR="00996B29" w:rsidRPr="007B6057" w:rsidRDefault="00996B29" w:rsidP="003D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:rsidR="00996B29" w:rsidRPr="00B15298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996B29" w:rsidRPr="00605E43" w:rsidRDefault="00996B29" w:rsidP="003D4FC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:rsidR="00996B29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96B29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96B29" w:rsidRDefault="00996B29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6B29" w:rsidRPr="002E51E4" w:rsidTr="00996B29">
        <w:tc>
          <w:tcPr>
            <w:tcW w:w="3870" w:type="dxa"/>
          </w:tcPr>
          <w:p w:rsidR="00996B29" w:rsidRDefault="00996B29" w:rsidP="003D4FC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  <w:shd w:val="clear" w:color="auto" w:fill="auto"/>
          </w:tcPr>
          <w:p w:rsidR="00996B29" w:rsidRPr="00B15298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996B29" w:rsidRPr="002E51E4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8" w:type="dxa"/>
          </w:tcPr>
          <w:p w:rsidR="00996B29" w:rsidRPr="00BF24AE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Pr="00BF24AE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B29" w:rsidRPr="00BF24AE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Pr="00BF24AE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6B29" w:rsidRPr="00BF24AE" w:rsidRDefault="00996B29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6B29" w:rsidRPr="002E51E4" w:rsidTr="00996B29">
        <w:tc>
          <w:tcPr>
            <w:tcW w:w="3870" w:type="dxa"/>
          </w:tcPr>
          <w:p w:rsidR="00996B29" w:rsidRDefault="00996B29" w:rsidP="003D4FC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80" w:type="dxa"/>
            <w:shd w:val="clear" w:color="auto" w:fill="auto"/>
          </w:tcPr>
          <w:p w:rsidR="00996B29" w:rsidRPr="002E51E4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996B29" w:rsidRPr="002E51E4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8" w:type="dxa"/>
          </w:tcPr>
          <w:p w:rsidR="00996B29" w:rsidRPr="002E51E4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Pr="002E51E4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6B29" w:rsidRPr="002E51E4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96B29" w:rsidRPr="002E51E4" w:rsidRDefault="00996B29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6B29" w:rsidRPr="002E51E4" w:rsidRDefault="00996B29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6CF8" w:rsidRPr="002E51E4" w:rsidTr="00996B29">
        <w:tc>
          <w:tcPr>
            <w:tcW w:w="3870" w:type="dxa"/>
          </w:tcPr>
          <w:p w:rsidR="00896CF8" w:rsidRPr="00366D0B" w:rsidRDefault="00896CF8" w:rsidP="00896CF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:rsidR="00896CF8" w:rsidRPr="00A44459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5,622</w:t>
            </w:r>
          </w:p>
        </w:tc>
        <w:tc>
          <w:tcPr>
            <w:tcW w:w="272" w:type="dxa"/>
          </w:tcPr>
          <w:p w:rsidR="00896CF8" w:rsidRPr="00C818DF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8" w:type="dxa"/>
          </w:tcPr>
          <w:p w:rsidR="00896CF8" w:rsidRPr="00C818DF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19,760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896CF8" w:rsidRPr="002E51E4" w:rsidTr="00996B29">
        <w:tc>
          <w:tcPr>
            <w:tcW w:w="3870" w:type="dxa"/>
          </w:tcPr>
          <w:p w:rsidR="00896CF8" w:rsidRPr="00366D0B" w:rsidRDefault="00896CF8" w:rsidP="00896CF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:rsidR="00896CF8" w:rsidRPr="00A44459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15,562</w:t>
            </w:r>
          </w:p>
        </w:tc>
        <w:tc>
          <w:tcPr>
            <w:tcW w:w="272" w:type="dxa"/>
          </w:tcPr>
          <w:p w:rsidR="00896CF8" w:rsidRPr="00C818DF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8" w:type="dxa"/>
          </w:tcPr>
          <w:p w:rsidR="00896CF8" w:rsidRPr="00C818DF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20,700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896CF8" w:rsidRPr="002E51E4" w:rsidTr="00996B29">
        <w:tc>
          <w:tcPr>
            <w:tcW w:w="3870" w:type="dxa"/>
          </w:tcPr>
          <w:p w:rsidR="00896CF8" w:rsidRPr="00366D0B" w:rsidRDefault="00896CF8" w:rsidP="00896CF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เกินห้าปี</w:t>
            </w:r>
          </w:p>
        </w:tc>
        <w:tc>
          <w:tcPr>
            <w:tcW w:w="1080" w:type="dxa"/>
            <w:shd w:val="clear" w:color="auto" w:fill="auto"/>
          </w:tcPr>
          <w:p w:rsidR="00896CF8" w:rsidRPr="00A44459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390</w:t>
            </w:r>
          </w:p>
        </w:tc>
        <w:tc>
          <w:tcPr>
            <w:tcW w:w="272" w:type="dxa"/>
          </w:tcPr>
          <w:p w:rsidR="00896CF8" w:rsidRPr="00C818DF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8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6CF8" w:rsidRPr="006261BD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896CF8" w:rsidRPr="002E51E4" w:rsidTr="0044626C">
        <w:tc>
          <w:tcPr>
            <w:tcW w:w="3870" w:type="dxa"/>
          </w:tcPr>
          <w:p w:rsidR="00896CF8" w:rsidRPr="00366D0B" w:rsidRDefault="00896CF8" w:rsidP="00896CF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6CF8" w:rsidRPr="00A44459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21,574</w:t>
            </w:r>
          </w:p>
        </w:tc>
        <w:tc>
          <w:tcPr>
            <w:tcW w:w="272" w:type="dxa"/>
          </w:tcPr>
          <w:p w:rsidR="00896CF8" w:rsidRPr="005E77C2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896CF8" w:rsidRPr="005E77C2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</w:rPr>
              <w:t>,660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96CF8" w:rsidRPr="00896CF8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896CF8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96CF8" w:rsidRDefault="00896CF8" w:rsidP="00896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96CF8" w:rsidRPr="00896CF8" w:rsidRDefault="00896CF8" w:rsidP="00896CF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ind w:right="74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896CF8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E45951" w:rsidRPr="00E45951" w:rsidRDefault="00E45951" w:rsidP="00C818DF">
      <w:pPr>
        <w:rPr>
          <w:rFonts w:ascii="Angsana New" w:hAnsi="Angsana New"/>
          <w:sz w:val="24"/>
          <w:szCs w:val="24"/>
        </w:rPr>
      </w:pPr>
    </w:p>
    <w:p w:rsidR="00531990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19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  <w:r w:rsidR="001607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:rsidR="00531990" w:rsidRPr="00531990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531990" w:rsidRPr="003C5BE4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3199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531990">
        <w:rPr>
          <w:rFonts w:ascii="Angsana New" w:hAnsi="Angsana New"/>
          <w:spacing w:val="4"/>
          <w:sz w:val="30"/>
          <w:szCs w:val="30"/>
        </w:rPr>
        <w:t>3</w:t>
      </w:r>
      <w:r w:rsidR="00E02737">
        <w:rPr>
          <w:rFonts w:ascii="Angsana New" w:hAnsi="Angsana New"/>
          <w:spacing w:val="4"/>
          <w:sz w:val="30"/>
          <w:szCs w:val="30"/>
        </w:rPr>
        <w:t>0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F23B9A"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Pr="00531990">
        <w:rPr>
          <w:rFonts w:ascii="Angsana New" w:hAnsi="Angsana New"/>
          <w:spacing w:val="4"/>
          <w:sz w:val="30"/>
          <w:szCs w:val="30"/>
        </w:rPr>
        <w:t xml:space="preserve">2562 </w:t>
      </w:r>
      <w:r w:rsidRPr="00531990">
        <w:rPr>
          <w:rFonts w:ascii="Angsana New" w:hAnsi="Angsana New"/>
          <w:spacing w:val="4"/>
          <w:sz w:val="30"/>
          <w:szCs w:val="30"/>
          <w:cs/>
        </w:rPr>
        <w:t>ธนาคารออกหนังสือค้ำประกันบริษัทและบริษัทย่อยแก่หน่วยงานรัฐบาลและเอกชนเป็นจำนวนเงิน</w:t>
      </w:r>
      <w:r w:rsidRPr="003C5BE4">
        <w:rPr>
          <w:rFonts w:ascii="Angsana New" w:hAnsi="Angsana New"/>
          <w:spacing w:val="4"/>
          <w:sz w:val="30"/>
          <w:szCs w:val="30"/>
          <w:cs/>
        </w:rPr>
        <w:t>รวมประมาณ</w:t>
      </w:r>
      <w:r w:rsidRPr="003C5BE4">
        <w:rPr>
          <w:rFonts w:ascii="Angsana New" w:hAnsi="Angsana New"/>
          <w:spacing w:val="4"/>
          <w:sz w:val="30"/>
          <w:szCs w:val="30"/>
        </w:rPr>
        <w:t xml:space="preserve"> </w:t>
      </w:r>
      <w:r w:rsidR="00157185">
        <w:rPr>
          <w:rFonts w:ascii="Angsana New" w:hAnsi="Angsana New"/>
          <w:spacing w:val="4"/>
          <w:sz w:val="30"/>
          <w:szCs w:val="30"/>
        </w:rPr>
        <w:t>114.04</w:t>
      </w:r>
      <w:r w:rsidRPr="003C5BE4">
        <w:rPr>
          <w:rFonts w:ascii="Angsana New" w:hAnsi="Angsana New"/>
          <w:spacing w:val="4"/>
          <w:sz w:val="30"/>
          <w:szCs w:val="30"/>
        </w:rPr>
        <w:t xml:space="preserve"> </w:t>
      </w:r>
      <w:r w:rsidRPr="003C5BE4">
        <w:rPr>
          <w:rFonts w:ascii="Angsana New" w:hAnsi="Angsana New"/>
          <w:spacing w:val="4"/>
          <w:sz w:val="30"/>
          <w:szCs w:val="30"/>
          <w:cs/>
        </w:rPr>
        <w:t>ล้านบาท สำหรับกลุ่มบริษัท และ</w:t>
      </w:r>
      <w:r w:rsidRPr="003C5BE4">
        <w:rPr>
          <w:rFonts w:ascii="Angsana New" w:hAnsi="Angsana New"/>
          <w:spacing w:val="4"/>
          <w:sz w:val="30"/>
          <w:szCs w:val="30"/>
        </w:rPr>
        <w:t xml:space="preserve"> </w:t>
      </w:r>
      <w:r w:rsidR="00157185">
        <w:rPr>
          <w:rFonts w:ascii="Angsana New" w:hAnsi="Angsana New"/>
          <w:spacing w:val="4"/>
          <w:sz w:val="30"/>
          <w:szCs w:val="30"/>
        </w:rPr>
        <w:t>9.91</w:t>
      </w:r>
      <w:r w:rsidRPr="003C5BE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3C5BE4">
        <w:rPr>
          <w:rFonts w:ascii="Angsana New" w:hAnsi="Angsana New"/>
          <w:spacing w:val="4"/>
          <w:sz w:val="30"/>
          <w:szCs w:val="30"/>
          <w:cs/>
        </w:rPr>
        <w:t>ล้านบาท สำหรับบริษัท</w:t>
      </w:r>
    </w:p>
    <w:p w:rsidR="00CE5709" w:rsidRPr="003405B8" w:rsidRDefault="00CE5709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E36ABD" w:rsidRDefault="00E36ABD" w:rsidP="001E0F8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3C5BE4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เหตุการณ์ภายหลัง</w:t>
      </w:r>
      <w:r w:rsidR="00C70DD3" w:rsidRPr="003C5BE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รอบระยะเวลา</w:t>
      </w:r>
      <w:r w:rsidRPr="003C5BE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รายงาน</w:t>
      </w:r>
    </w:p>
    <w:p w:rsidR="00715164" w:rsidRPr="003405B8" w:rsidRDefault="00715164" w:rsidP="00715164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:rsidR="00EA7FDA" w:rsidRDefault="00715164" w:rsidP="003405B8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>22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77914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 w:bidi="th-TH"/>
        </w:rPr>
        <w:t>2562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บริษัทได้ยื่นคำเสน</w:t>
      </w:r>
      <w:r w:rsidR="000D16C9">
        <w:rPr>
          <w:rFonts w:ascii="Angsana New" w:hAnsi="Angsana New" w:hint="cs"/>
          <w:sz w:val="30"/>
          <w:szCs w:val="30"/>
          <w:cs/>
          <w:lang w:val="en-US" w:bidi="th-TH"/>
        </w:rPr>
        <w:t>อ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ซื้อหุ้นสามัญทั้งหมดในบริษัท ทีบีเอสพี จำกัด (มหาชน) </w:t>
      </w:r>
      <w:r w:rsidR="00DD1783">
        <w:rPr>
          <w:rFonts w:ascii="Angsana New" w:hAnsi="Angsana New"/>
          <w:sz w:val="30"/>
          <w:szCs w:val="30"/>
          <w:lang w:val="en-US" w:bidi="th-TH"/>
        </w:rPr>
        <w:t xml:space="preserve">              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ต่อผู้ถือหุ้นของบริษัท ทีบีเอสพี จำกัด (มหาชน) ตั้งแต่วันที่ </w:t>
      </w:r>
      <w:r>
        <w:rPr>
          <w:rFonts w:ascii="Angsana New" w:hAnsi="Angsana New"/>
          <w:sz w:val="30"/>
          <w:szCs w:val="30"/>
          <w:lang w:val="en-US" w:bidi="th-TH"/>
        </w:rPr>
        <w:t>27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สิงหาคม </w:t>
      </w:r>
      <w:r>
        <w:rPr>
          <w:rFonts w:ascii="Angsana New" w:hAnsi="Angsana New"/>
          <w:sz w:val="30"/>
          <w:szCs w:val="30"/>
          <w:lang w:val="en-US" w:bidi="th-TH"/>
        </w:rPr>
        <w:t>2562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ถึงวันที่ </w:t>
      </w:r>
      <w:r>
        <w:rPr>
          <w:rFonts w:ascii="Angsana New" w:hAnsi="Angsana New"/>
          <w:sz w:val="30"/>
          <w:szCs w:val="30"/>
          <w:lang w:val="en-US" w:bidi="th-TH"/>
        </w:rPr>
        <w:t>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ตุลาคม </w:t>
      </w:r>
      <w:r>
        <w:rPr>
          <w:rFonts w:ascii="Angsana New" w:hAnsi="Angsana New"/>
          <w:sz w:val="30"/>
          <w:szCs w:val="30"/>
          <w:lang w:val="en-US" w:bidi="th-TH"/>
        </w:rPr>
        <w:t>2562</w:t>
      </w:r>
      <w:r w:rsidR="003405B8"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ณ </w:t>
      </w:r>
      <w:r w:rsidR="00504817" w:rsidRPr="003C5BE4">
        <w:rPr>
          <w:rFonts w:ascii="Angsana New" w:hAnsi="Angsana New" w:hint="cs"/>
          <w:sz w:val="30"/>
          <w:szCs w:val="30"/>
          <w:cs/>
          <w:lang w:val="en-US" w:bidi="th-TH"/>
        </w:rPr>
        <w:t xml:space="preserve">วันที่ </w:t>
      </w:r>
      <w:r w:rsidR="00DD1783">
        <w:rPr>
          <w:rFonts w:ascii="Angsana New" w:hAnsi="Angsana New"/>
          <w:sz w:val="30"/>
          <w:szCs w:val="30"/>
          <w:lang w:val="en-US" w:bidi="th-TH"/>
        </w:rPr>
        <w:t xml:space="preserve">         </w:t>
      </w:r>
      <w:r w:rsidR="00504817" w:rsidRPr="003C5BE4">
        <w:rPr>
          <w:rFonts w:ascii="Angsana New" w:hAnsi="Angsana New" w:hint="cs"/>
          <w:sz w:val="30"/>
          <w:szCs w:val="30"/>
          <w:cs/>
          <w:lang w:val="en-US" w:bidi="th-TH"/>
        </w:rPr>
        <w:t xml:space="preserve">4 ตุลาคม 2562 บริษัทได้ซื้อหุ้นสามัญของบริษัท ทีบีเอสพี จำกัด (มหาชน) </w:t>
      </w:r>
      <w:r w:rsidR="00B67A2F" w:rsidRPr="003C5BE4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 </w:t>
      </w:r>
      <w:r w:rsidR="004B5D8A">
        <w:rPr>
          <w:rFonts w:ascii="Angsana New" w:hAnsi="Angsana New"/>
          <w:sz w:val="30"/>
          <w:szCs w:val="30"/>
          <w:lang w:val="en-US" w:bidi="th-TH"/>
        </w:rPr>
        <w:t>19.17</w:t>
      </w:r>
      <w:r w:rsidR="00B67A2F" w:rsidRPr="003C5BE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B5D8A">
        <w:rPr>
          <w:rFonts w:ascii="Angsana New" w:hAnsi="Angsana New" w:hint="cs"/>
          <w:sz w:val="30"/>
          <w:szCs w:val="30"/>
          <w:cs/>
          <w:lang w:val="en-US" w:bidi="th-TH"/>
        </w:rPr>
        <w:t>ล้าน</w:t>
      </w:r>
      <w:r w:rsidR="00B67A2F" w:rsidRPr="003C5BE4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="00BB34C6">
        <w:rPr>
          <w:rFonts w:ascii="Angsana New" w:hAnsi="Angsana New" w:hint="cs"/>
          <w:sz w:val="30"/>
          <w:szCs w:val="30"/>
          <w:cs/>
          <w:lang w:val="en-US" w:bidi="th-TH"/>
        </w:rPr>
        <w:t xml:space="preserve"> ในราคาหุ้นละ </w:t>
      </w:r>
      <w:r w:rsidR="00BB34C6">
        <w:rPr>
          <w:rFonts w:ascii="Angsana New" w:hAnsi="Angsana New"/>
          <w:sz w:val="30"/>
          <w:szCs w:val="30"/>
          <w:lang w:val="en-US" w:bidi="th-TH"/>
        </w:rPr>
        <w:t>13.8</w:t>
      </w:r>
      <w:r w:rsidR="00A77914">
        <w:rPr>
          <w:rFonts w:ascii="Angsana New" w:hAnsi="Angsana New"/>
          <w:sz w:val="30"/>
          <w:szCs w:val="30"/>
          <w:lang w:val="en-US" w:bidi="th-TH"/>
        </w:rPr>
        <w:t>0</w:t>
      </w:r>
      <w:r w:rsidR="00BB34C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B34C6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="00B67A2F" w:rsidRPr="003C5BE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A1C8D" w:rsidRPr="003C5BE4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</w:t>
      </w:r>
      <w:r w:rsidR="00255937">
        <w:rPr>
          <w:rFonts w:ascii="Angsana New" w:hAnsi="Angsana New" w:hint="cs"/>
          <w:sz w:val="30"/>
          <w:szCs w:val="30"/>
          <w:cs/>
          <w:lang w:val="en-US" w:bidi="th-TH"/>
        </w:rPr>
        <w:t>รวม</w:t>
      </w:r>
      <w:r w:rsidR="002A1C8D" w:rsidRPr="003C5BE4">
        <w:rPr>
          <w:rFonts w:ascii="Angsana New" w:hAnsi="Angsana New" w:hint="cs"/>
          <w:sz w:val="30"/>
          <w:szCs w:val="30"/>
          <w:cs/>
          <w:lang w:val="en-US" w:bidi="th-TH"/>
        </w:rPr>
        <w:t xml:space="preserve"> 264.57 ล้านบาท คิดเป็นร้อยละ 17.43 จาก</w:t>
      </w:r>
      <w:r w:rsidR="004F36E3">
        <w:rPr>
          <w:rFonts w:ascii="Angsana New" w:hAnsi="Angsana New" w:hint="cs"/>
          <w:sz w:val="30"/>
          <w:szCs w:val="30"/>
          <w:cs/>
          <w:lang w:val="en-US" w:bidi="th-TH"/>
        </w:rPr>
        <w:t>ผู้ถือหุ้นรายย่อย</w:t>
      </w:r>
      <w:r w:rsidR="002A1C8D" w:rsidRPr="003C5BE4">
        <w:rPr>
          <w:rFonts w:ascii="Angsana New" w:hAnsi="Angsana New" w:hint="cs"/>
          <w:sz w:val="30"/>
          <w:szCs w:val="30"/>
          <w:cs/>
          <w:lang w:val="en-US" w:bidi="th-TH"/>
        </w:rPr>
        <w:t xml:space="preserve"> ทำให้บริษัทมีสัดส่วนในบริษัท </w:t>
      </w:r>
      <w:r w:rsidR="00B67A2F" w:rsidRPr="003C5BE4">
        <w:rPr>
          <w:rFonts w:ascii="Angsana New" w:hAnsi="Angsana New" w:hint="cs"/>
          <w:sz w:val="30"/>
          <w:szCs w:val="30"/>
          <w:cs/>
          <w:lang w:val="en-US" w:bidi="th-TH"/>
        </w:rPr>
        <w:t>ที</w:t>
      </w:r>
      <w:r w:rsidR="002A1C8D" w:rsidRPr="003C5BE4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บีเอสพี จำกัด (มหาชน) </w:t>
      </w:r>
      <w:r w:rsidR="009C650E" w:rsidRPr="003C5BE4">
        <w:rPr>
          <w:rFonts w:ascii="Angsana New" w:hAnsi="Angsana New" w:hint="cs"/>
          <w:sz w:val="30"/>
          <w:szCs w:val="30"/>
          <w:cs/>
          <w:lang w:val="en-US" w:bidi="th-TH"/>
        </w:rPr>
        <w:t>เพิ่มขึ้น</w:t>
      </w:r>
      <w:r w:rsidR="002A1C8D" w:rsidRPr="003C5BE4">
        <w:rPr>
          <w:rFonts w:ascii="Angsana New" w:hAnsi="Angsana New" w:hint="cs"/>
          <w:sz w:val="30"/>
          <w:szCs w:val="30"/>
          <w:cs/>
          <w:lang w:val="en-US" w:bidi="th-TH"/>
        </w:rPr>
        <w:t>จากร้อยละ 79.74 เป็นร้อยละ 97.17</w:t>
      </w:r>
    </w:p>
    <w:p w:rsidR="003405B8" w:rsidRDefault="003405B8" w:rsidP="003405B8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:rsidR="00882A4B" w:rsidRPr="003C5BE4" w:rsidRDefault="00882A4B" w:rsidP="00FE5043">
      <w:pPr>
        <w:pStyle w:val="index"/>
        <w:numPr>
          <w:ilvl w:val="0"/>
          <w:numId w:val="19"/>
        </w:numPr>
        <w:tabs>
          <w:tab w:val="left" w:pos="540"/>
        </w:tabs>
        <w:spacing w:after="0" w:line="240" w:lineRule="atLeast"/>
        <w:ind w:left="630" w:hanging="63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3C5BE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มาตรฐานการรายงานทางการเงิน</w:t>
      </w:r>
      <w:r w:rsidRPr="003C5BE4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ที่ยังไม่ได้ใช้</w:t>
      </w:r>
    </w:p>
    <w:p w:rsidR="00882A4B" w:rsidRPr="005052F7" w:rsidRDefault="00882A4B" w:rsidP="00882A4B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Cs w:val="22"/>
          <w:lang w:val="en-US" w:bidi="th-TH"/>
        </w:rPr>
      </w:pPr>
    </w:p>
    <w:p w:rsidR="00BC0A78" w:rsidRDefault="00BC0A78" w:rsidP="00BC0A78">
      <w:pPr>
        <w:spacing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092A6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</w:t>
      </w:r>
      <w:r w:rsidR="00E96C1E">
        <w:rPr>
          <w:rFonts w:ascii="Angsana New" w:hAnsi="Angsana New" w:hint="cs"/>
          <w:sz w:val="30"/>
          <w:szCs w:val="30"/>
          <w:cs/>
        </w:rPr>
        <w:t>ซึ่ง</w:t>
      </w:r>
      <w:r w:rsidR="00E96C1E" w:rsidRPr="00092A60">
        <w:rPr>
          <w:rFonts w:ascii="Angsana New" w:hAnsi="Angsana New"/>
          <w:sz w:val="30"/>
          <w:szCs w:val="30"/>
          <w:cs/>
        </w:rPr>
        <w:t>เกี่ยว</w:t>
      </w:r>
      <w:r w:rsidR="00E96C1E">
        <w:rPr>
          <w:rFonts w:ascii="Angsana New" w:hAnsi="Angsana New" w:hint="cs"/>
          <w:sz w:val="30"/>
          <w:szCs w:val="30"/>
          <w:cs/>
        </w:rPr>
        <w:t>ข้อง</w:t>
      </w:r>
      <w:r w:rsidR="00E96C1E" w:rsidRPr="00092A60">
        <w:rPr>
          <w:rFonts w:ascii="Angsana New" w:hAnsi="Angsana New"/>
          <w:sz w:val="30"/>
          <w:szCs w:val="30"/>
          <w:cs/>
        </w:rPr>
        <w:t>กับการดำเนินงานของ</w:t>
      </w:r>
      <w:r w:rsidR="00E96C1E" w:rsidRPr="00092A6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96C1E">
        <w:rPr>
          <w:rFonts w:ascii="Angsana New" w:hAnsi="Angsana New" w:hint="cs"/>
          <w:sz w:val="30"/>
          <w:szCs w:val="30"/>
          <w:cs/>
        </w:rPr>
        <w:t>และคาดว่าจะมีผลกระทบต่องบการเงินรวมและงบการเงินเฉพาะกิจการของบริษัทเมื่อนำมาถือปฏิบัติเป็นครั้งแรก โดย</w:t>
      </w:r>
      <w:r w:rsidR="00E96C1E" w:rsidRPr="00092A60">
        <w:rPr>
          <w:rFonts w:ascii="Angsana New" w:hAnsi="Angsana New" w:hint="cs"/>
          <w:sz w:val="30"/>
          <w:szCs w:val="30"/>
          <w:cs/>
        </w:rPr>
        <w:t>มาตรฐานกา</w:t>
      </w:r>
      <w:r w:rsidR="00E96C1E">
        <w:rPr>
          <w:rFonts w:ascii="Angsana New" w:hAnsi="Angsana New" w:hint="cs"/>
          <w:sz w:val="30"/>
          <w:szCs w:val="30"/>
          <w:cs/>
        </w:rPr>
        <w:t>ร</w:t>
      </w:r>
      <w:r w:rsidR="00E96C1E" w:rsidRPr="00092A60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="00E96C1E">
        <w:rPr>
          <w:rFonts w:ascii="Angsana New" w:hAnsi="Angsana New" w:hint="cs"/>
          <w:sz w:val="30"/>
          <w:szCs w:val="30"/>
          <w:cs/>
        </w:rPr>
        <w:t>ดังกล่าวกำหนดให้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>ถือปฏิบัติกับงบการเงินสำหรับรอบระยะเวลาบัญชีที่เริ่มในหรือหลังวันที่</w:t>
      </w:r>
      <w:r w:rsidR="00E96C1E" w:rsidRPr="00092A60">
        <w:rPr>
          <w:rFonts w:ascii="Angsana New" w:hAnsi="Angsana New"/>
          <w:spacing w:val="8"/>
          <w:sz w:val="30"/>
          <w:szCs w:val="30"/>
        </w:rPr>
        <w:t xml:space="preserve"> </w:t>
      </w:r>
      <w:r w:rsidR="00E33532">
        <w:rPr>
          <w:rFonts w:ascii="Angsana New" w:hAnsi="Angsana New"/>
          <w:spacing w:val="8"/>
          <w:sz w:val="30"/>
          <w:szCs w:val="30"/>
        </w:rPr>
        <w:br/>
      </w:r>
      <w:r w:rsidR="00E96C1E" w:rsidRPr="00092A60">
        <w:rPr>
          <w:rFonts w:ascii="Angsana New" w:hAnsi="Angsana New"/>
          <w:spacing w:val="8"/>
          <w:sz w:val="30"/>
          <w:szCs w:val="30"/>
        </w:rPr>
        <w:t>1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 xml:space="preserve"> มกราคม</w:t>
      </w:r>
      <w:r w:rsidR="00E96C1E">
        <w:rPr>
          <w:rFonts w:ascii="Angsana New" w:hAnsi="Angsana New"/>
          <w:spacing w:val="8"/>
          <w:sz w:val="30"/>
          <w:szCs w:val="30"/>
        </w:rPr>
        <w:t xml:space="preserve"> 2563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E96C1E">
        <w:rPr>
          <w:rFonts w:ascii="Angsana New" w:hAnsi="Angsana New" w:hint="cs"/>
          <w:spacing w:val="8"/>
          <w:sz w:val="30"/>
          <w:szCs w:val="30"/>
          <w:cs/>
        </w:rPr>
        <w:t>มี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>ดังต่อไปนี้</w:t>
      </w:r>
    </w:p>
    <w:p w:rsidR="004073C1" w:rsidRPr="005052F7" w:rsidRDefault="004073C1" w:rsidP="00BC0A78">
      <w:pPr>
        <w:spacing w:line="240" w:lineRule="auto"/>
        <w:ind w:left="567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ook w:val="04A0" w:firstRow="1" w:lastRow="0" w:firstColumn="1" w:lastColumn="0" w:noHBand="0" w:noVBand="1"/>
      </w:tblPr>
      <w:tblGrid>
        <w:gridCol w:w="4068"/>
        <w:gridCol w:w="5274"/>
      </w:tblGrid>
      <w:tr w:rsidR="00C67D1C" w:rsidRPr="009028E0" w:rsidTr="00C67D1C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C67D1C" w:rsidRPr="009028E0" w:rsidRDefault="00C67D1C" w:rsidP="000039B2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74" w:type="dxa"/>
            <w:shd w:val="clear" w:color="auto" w:fill="auto"/>
            <w:vAlign w:val="bottom"/>
          </w:tcPr>
          <w:p w:rsidR="00C67D1C" w:rsidRPr="009028E0" w:rsidRDefault="00C67D1C" w:rsidP="000039B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5274" w:type="dxa"/>
            <w:shd w:val="clear" w:color="auto" w:fill="auto"/>
          </w:tcPr>
          <w:p w:rsidR="00C67D1C" w:rsidRPr="00CC1212" w:rsidRDefault="00C67D1C" w:rsidP="00CC1212">
            <w:pPr>
              <w:spacing w:line="240" w:lineRule="auto"/>
              <w:ind w:left="137" w:hanging="13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Default="00C67D1C" w:rsidP="000039B2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5274" w:type="dxa"/>
            <w:shd w:val="clear" w:color="auto" w:fill="auto"/>
          </w:tcPr>
          <w:p w:rsidR="00C67D1C" w:rsidRDefault="00C67D1C" w:rsidP="00CC1212">
            <w:pPr>
              <w:spacing w:line="240" w:lineRule="auto"/>
              <w:ind w:left="137" w:hanging="13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2712E" w:rsidRPr="0072712E" w:rsidRDefault="0072712E" w:rsidP="003D7076">
      <w:pPr>
        <w:ind w:left="540" w:hanging="9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BC0A78" w:rsidRDefault="00BC0A78" w:rsidP="00F7543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28E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B97D8B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ที่เกี่ยวข้องกับ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:rsidR="0072712E" w:rsidRPr="0072712E" w:rsidRDefault="0072712E" w:rsidP="003D7076">
      <w:pPr>
        <w:ind w:left="540" w:hanging="9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BC0A78" w:rsidRPr="009028E0" w:rsidRDefault="00BC0A78" w:rsidP="00BC0A7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028E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0A78" w:rsidRPr="009028E0" w:rsidRDefault="00BC0A78" w:rsidP="00BC0A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B77DC8" w:rsidRPr="00300096" w:rsidRDefault="00B77DC8" w:rsidP="00B77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0009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0009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30009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7" w:name="_Hlk15580843"/>
      <w:bookmarkStart w:id="8" w:name="_Hlk15582546"/>
      <w:r w:rsidRPr="0030009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7"/>
      <w:r w:rsidRPr="00300096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>
        <w:rPr>
          <w:rFonts w:ascii="Angsana New" w:hAnsi="Angsana New"/>
          <w:sz w:val="30"/>
          <w:szCs w:val="30"/>
        </w:rPr>
        <w:br/>
      </w:r>
      <w:r w:rsidRPr="00300096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8"/>
    </w:p>
    <w:p w:rsidR="00F75433" w:rsidRDefault="00F75433" w:rsidP="00BC0A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C0A78" w:rsidRPr="009028E0" w:rsidRDefault="00BC0A78" w:rsidP="00BC0A7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028E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9028E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028E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C0A78" w:rsidRPr="009028E0" w:rsidRDefault="00BC0A78" w:rsidP="00BC0A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B77DC8" w:rsidRPr="00300096" w:rsidRDefault="00B77DC8" w:rsidP="00B77DC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000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00096">
        <w:rPr>
          <w:rFonts w:asciiTheme="majorBidi" w:hAnsiTheme="majorBidi" w:cstheme="majorBidi"/>
          <w:sz w:val="30"/>
          <w:szCs w:val="30"/>
        </w:rPr>
        <w:t>16</w:t>
      </w:r>
      <w:r w:rsidRPr="0030009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000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bookmarkStart w:id="9" w:name="_Hlk15581419"/>
      <w:r w:rsidRPr="00300096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30009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9"/>
      <w:r w:rsidRPr="00300096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:rsidR="00BC0A78" w:rsidRDefault="00BC0A78" w:rsidP="00BC0A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14592B" w:rsidRDefault="00BC0A78" w:rsidP="00B77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506DA5">
        <w:rPr>
          <w:rFonts w:asciiTheme="majorBidi" w:hAnsiTheme="majorBidi" w:cstheme="majorBidi" w:hint="cs"/>
          <w:sz w:val="30"/>
          <w:szCs w:val="30"/>
          <w:cs/>
        </w:rPr>
        <w:t>ต่องบการเงินในงวดแรก</w:t>
      </w:r>
      <w:r w:rsidR="006F2B5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C4A95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ถือปฏิบัติตามมาตรฐานการรายงานทางการเงินข้างต้น</w:t>
      </w:r>
    </w:p>
    <w:p w:rsidR="003C6EC3" w:rsidRDefault="003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492159" w:rsidRDefault="00492159" w:rsidP="00FE5043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49215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การจัดประเภทรายการใหม่</w:t>
      </w:r>
    </w:p>
    <w:p w:rsidR="00492159" w:rsidRPr="00E37279" w:rsidRDefault="00492159" w:rsidP="00492159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492159" w:rsidRPr="00492159" w:rsidRDefault="00492159" w:rsidP="0049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92159">
        <w:rPr>
          <w:rFonts w:ascii="Angsana New" w:eastAsia="Times New Roman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492159">
        <w:rPr>
          <w:rFonts w:ascii="Angsana New" w:eastAsia="Times New Roman" w:hAnsi="Angsana New"/>
          <w:sz w:val="30"/>
          <w:szCs w:val="30"/>
        </w:rPr>
        <w:t xml:space="preserve">31 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321863">
        <w:rPr>
          <w:rFonts w:ascii="Angsana New" w:eastAsia="Times New Roman" w:hAnsi="Angsana New"/>
          <w:sz w:val="30"/>
          <w:szCs w:val="30"/>
        </w:rPr>
        <w:t>2561</w:t>
      </w:r>
      <w:r w:rsidR="00BA0639">
        <w:rPr>
          <w:rFonts w:ascii="Angsana New" w:eastAsia="Times New Roman" w:hAnsi="Angsana New"/>
          <w:sz w:val="30"/>
          <w:szCs w:val="30"/>
        </w:rPr>
        <w:t xml:space="preserve"> </w:t>
      </w:r>
      <w:r w:rsidR="00BA0639">
        <w:rPr>
          <w:rFonts w:ascii="Angsana New" w:eastAsia="Times New Roman" w:hAnsi="Angsana New" w:hint="cs"/>
          <w:sz w:val="30"/>
          <w:szCs w:val="30"/>
          <w:cs/>
        </w:rPr>
        <w:t xml:space="preserve">และในงบกำไรขาดทุนเบ็ดเสร็จสำหรับงวดสามเดือนและเก้าเดือนสิ้นสุดวันที่ </w:t>
      </w:r>
      <w:r w:rsidR="00BA0639">
        <w:rPr>
          <w:rFonts w:ascii="Angsana New" w:eastAsia="Times New Roman" w:hAnsi="Angsana New"/>
          <w:sz w:val="30"/>
          <w:szCs w:val="30"/>
        </w:rPr>
        <w:t>3</w:t>
      </w:r>
      <w:r w:rsidR="000A6D2C">
        <w:rPr>
          <w:rFonts w:ascii="Angsana New" w:eastAsia="Times New Roman" w:hAnsi="Angsana New"/>
          <w:sz w:val="30"/>
          <w:szCs w:val="30"/>
        </w:rPr>
        <w:t>0</w:t>
      </w:r>
      <w:r w:rsidR="00BA0639">
        <w:rPr>
          <w:rFonts w:ascii="Angsana New" w:eastAsia="Times New Roman" w:hAnsi="Angsana New"/>
          <w:sz w:val="30"/>
          <w:szCs w:val="30"/>
        </w:rPr>
        <w:t xml:space="preserve"> </w:t>
      </w:r>
      <w:r w:rsidR="00BA0639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B25ED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B25ED7">
        <w:rPr>
          <w:rFonts w:ascii="Angsana New" w:eastAsia="Times New Roman" w:hAnsi="Angsana New"/>
          <w:sz w:val="30"/>
          <w:szCs w:val="30"/>
        </w:rPr>
        <w:t>2561</w:t>
      </w:r>
      <w:r w:rsidRPr="00492159">
        <w:rPr>
          <w:rFonts w:ascii="Angsana New" w:eastAsia="Times New Roman" w:hAnsi="Angsana New"/>
          <w:sz w:val="30"/>
          <w:szCs w:val="30"/>
        </w:rPr>
        <w:t xml:space="preserve"> 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>ซึ่งรวมอยู่ในงบการเงินระหว่างกา</w:t>
      </w:r>
      <w:r w:rsidR="001F22CC">
        <w:rPr>
          <w:rFonts w:ascii="Angsana New" w:eastAsia="Times New Roman" w:hAnsi="Angsana New" w:hint="cs"/>
          <w:sz w:val="30"/>
          <w:szCs w:val="30"/>
          <w:cs/>
        </w:rPr>
        <w:t>ล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 xml:space="preserve">ปี </w:t>
      </w:r>
      <w:r w:rsidR="003240DF">
        <w:rPr>
          <w:rFonts w:ascii="Angsana New" w:eastAsia="Times New Roman" w:hAnsi="Angsana New"/>
          <w:sz w:val="30"/>
          <w:szCs w:val="30"/>
        </w:rPr>
        <w:t>2562</w:t>
      </w:r>
      <w:r w:rsidR="000A6D2C">
        <w:rPr>
          <w:rFonts w:ascii="Angsana New" w:eastAsia="Times New Roman" w:hAnsi="Angsana New"/>
          <w:sz w:val="30"/>
          <w:szCs w:val="30"/>
        </w:rPr>
        <w:t xml:space="preserve"> </w:t>
      </w:r>
      <w:r w:rsidRPr="00492159">
        <w:rPr>
          <w:rFonts w:ascii="Angsana New" w:eastAsia="Times New Roman" w:hAnsi="Angsana New"/>
          <w:sz w:val="30"/>
          <w:szCs w:val="30"/>
          <w:cs/>
        </w:rPr>
        <w:t>เพื่อวัตถุประสงค์ในการเปรียบเทียบ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92159">
        <w:rPr>
          <w:rFonts w:ascii="Angsana New" w:eastAsia="Times New Roman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>งบ</w:t>
      </w:r>
      <w:r w:rsidRPr="00492159">
        <w:rPr>
          <w:rFonts w:ascii="Angsana New" w:eastAsia="Times New Roman" w:hAnsi="Angsana New"/>
          <w:sz w:val="30"/>
          <w:szCs w:val="30"/>
          <w:cs/>
        </w:rPr>
        <w:t>การเงิน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>ระหว่างกา</w:t>
      </w:r>
      <w:r w:rsidR="001F22CC">
        <w:rPr>
          <w:rFonts w:ascii="Angsana New" w:eastAsia="Times New Roman" w:hAnsi="Angsana New" w:hint="cs"/>
          <w:sz w:val="30"/>
          <w:szCs w:val="30"/>
          <w:cs/>
        </w:rPr>
        <w:t>ล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ปี </w:t>
      </w:r>
      <w:r w:rsidRPr="00492159">
        <w:rPr>
          <w:rFonts w:ascii="Angsana New" w:eastAsia="Times New Roman" w:hAnsi="Angsana New"/>
          <w:sz w:val="30"/>
          <w:szCs w:val="30"/>
        </w:rPr>
        <w:t>256</w:t>
      </w:r>
      <w:r w:rsidR="00321863">
        <w:rPr>
          <w:rFonts w:ascii="Angsana New" w:eastAsia="Times New Roman" w:hAnsi="Angsana New"/>
          <w:sz w:val="30"/>
          <w:szCs w:val="30"/>
        </w:rPr>
        <w:t>2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:rsidR="00492159" w:rsidRPr="00492159" w:rsidRDefault="00492159" w:rsidP="00492159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9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:rsidR="00492159" w:rsidRPr="00492159" w:rsidRDefault="00492159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:rsidR="00492159" w:rsidRPr="00492159" w:rsidRDefault="00492159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4B6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492159" w:rsidRPr="00492159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074B6" w:rsidRDefault="005074B6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074B6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074B6" w:rsidRDefault="005074B6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492159" w:rsidRPr="00492159" w:rsidRDefault="00492159" w:rsidP="00492159">
            <w:pPr>
              <w:spacing w:line="340" w:lineRule="exact"/>
              <w:ind w:left="-115" w:right="-10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2159" w:rsidRPr="00492159" w:rsidTr="00664D56"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92159" w:rsidRPr="00492159" w:rsidTr="00664D56">
        <w:tc>
          <w:tcPr>
            <w:tcW w:w="3330" w:type="dxa"/>
            <w:gridSpan w:val="2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</w:t>
            </w:r>
            <w:r w:rsidR="006A026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84F04" w:rsidRPr="00492159" w:rsidTr="00664D56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ลูกหนี้การค้าและ</w:t>
            </w:r>
          </w:p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369,890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(369,890)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36,144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240" w:lineRule="auto"/>
              <w:ind w:right="-3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(36,144)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84F04" w:rsidRPr="00492159" w:rsidTr="00664D56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</w:tr>
      <w:tr w:rsidR="00484F04" w:rsidRPr="00492159" w:rsidTr="00664D56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</w:tr>
      <w:tr w:rsidR="00484F04" w:rsidRPr="00492159" w:rsidTr="00DD4E8C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สินทรัพย์ภาษีเงินได้</w:t>
            </w:r>
          </w:p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31,761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31,761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,535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7,503</w:t>
            </w:r>
          </w:p>
        </w:tc>
      </w:tr>
      <w:tr w:rsidR="00484F04" w:rsidRPr="00492159" w:rsidTr="00DD4E8C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หนี้สินภาษีเงินได้</w:t>
            </w:r>
          </w:p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1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84F04" w:rsidRPr="00492159" w:rsidTr="00664D56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เจ้าหนี้การค้าและ</w:t>
            </w:r>
          </w:p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,243)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454"/>
                <w:tab w:val="decimal" w:pos="432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36,494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3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(36,494)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84F04" w:rsidRPr="00492159" w:rsidTr="00664D56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807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25,807</w:t>
            </w:r>
          </w:p>
        </w:tc>
      </w:tr>
      <w:tr w:rsidR="00484F04" w:rsidRPr="00492159" w:rsidTr="00664D56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240" w:lineRule="auto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</w:tr>
      <w:tr w:rsidR="00484F04" w:rsidRPr="00492159" w:rsidTr="00664D56"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08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D6B18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32"/>
                <w:tab w:val="right" w:pos="864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ab/>
            </w:r>
            <w:r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="00484F04">
              <w:rPr>
                <w:rFonts w:ascii="Angsana New" w:eastAsia="Times New Roman" w:hAnsi="Angsana New"/>
                <w:sz w:val="28"/>
                <w:szCs w:val="28"/>
              </w:rPr>
              <w:t>3,340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(3,340)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84F04" w:rsidRPr="00492159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92159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84F04" w:rsidRPr="00492159" w:rsidTr="004D6B18">
        <w:trPr>
          <w:trHeight w:val="1136"/>
        </w:trPr>
        <w:tc>
          <w:tcPr>
            <w:tcW w:w="2250" w:type="dxa"/>
          </w:tcPr>
          <w:p w:rsidR="00484F04" w:rsidRPr="004D6B18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ประมาณการหนี้สิน</w:t>
            </w:r>
          </w:p>
          <w:p w:rsidR="00484F04" w:rsidRPr="00BB34C6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4D6B18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ไม่หมุนเวียนสำหรับผลประโยชน์พนักงาน</w:t>
            </w:r>
          </w:p>
        </w:tc>
        <w:tc>
          <w:tcPr>
            <w:tcW w:w="1080" w:type="dxa"/>
          </w:tcPr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99,506</w:t>
            </w:r>
          </w:p>
        </w:tc>
        <w:tc>
          <w:tcPr>
            <w:tcW w:w="270" w:type="dxa"/>
          </w:tcPr>
          <w:p w:rsidR="00484F04" w:rsidRPr="004D6B18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3,340</w:t>
            </w:r>
          </w:p>
        </w:tc>
        <w:tc>
          <w:tcPr>
            <w:tcW w:w="270" w:type="dxa"/>
          </w:tcPr>
          <w:p w:rsidR="00484F04" w:rsidRPr="004D6B18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102,846</w:t>
            </w:r>
          </w:p>
        </w:tc>
        <w:tc>
          <w:tcPr>
            <w:tcW w:w="268" w:type="dxa"/>
          </w:tcPr>
          <w:p w:rsidR="00484F04" w:rsidRPr="004D6B18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  <w:tc>
          <w:tcPr>
            <w:tcW w:w="270" w:type="dxa"/>
          </w:tcPr>
          <w:p w:rsidR="00484F04" w:rsidRPr="004D6B18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D6B18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 xml:space="preserve">   </w:t>
            </w:r>
            <w:r w:rsidR="00484F04" w:rsidRPr="004D6B1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84F04" w:rsidRPr="004D6B18" w:rsidRDefault="00484F04" w:rsidP="004D6B18">
            <w:pPr>
              <w:spacing w:line="240" w:lineRule="auto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84F04" w:rsidRPr="004D6B18" w:rsidRDefault="00484F04" w:rsidP="004D6B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D6B18"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</w:tr>
      <w:tr w:rsidR="00484F04" w:rsidRPr="00492159" w:rsidTr="00664D56">
        <w:tc>
          <w:tcPr>
            <w:tcW w:w="2250" w:type="dxa"/>
          </w:tcPr>
          <w:p w:rsidR="00484F04" w:rsidRPr="00492159" w:rsidRDefault="00484F04" w:rsidP="00484F0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484F04" w:rsidRPr="00492159" w:rsidRDefault="00484F04" w:rsidP="00484F0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4F04" w:rsidRPr="00492159" w:rsidRDefault="00484F04" w:rsidP="00484F0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84F04" w:rsidRPr="00492159" w:rsidRDefault="00484F04" w:rsidP="0048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4F04" w:rsidRPr="00492159" w:rsidRDefault="00484F04" w:rsidP="00484F0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84F0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484F04" w:rsidRPr="00492159" w:rsidRDefault="00484F04" w:rsidP="00484F0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84F04" w:rsidRPr="00492159" w:rsidRDefault="00484F04" w:rsidP="00484F0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4F04" w:rsidRPr="00492159" w:rsidRDefault="00484F04" w:rsidP="00484F0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84F04" w:rsidRPr="00492159" w:rsidRDefault="00484F04" w:rsidP="00484F04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84F04" w:rsidRPr="00492159" w:rsidRDefault="00484F04" w:rsidP="00484F0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84F04" w:rsidRPr="00492159" w:rsidRDefault="00484F04" w:rsidP="00484F0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</w:tbl>
    <w:p w:rsidR="007F5A83" w:rsidRDefault="007F5A83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9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7F5A83" w:rsidRPr="00492159" w:rsidTr="00447F63">
        <w:trPr>
          <w:tblHeader/>
        </w:trPr>
        <w:tc>
          <w:tcPr>
            <w:tcW w:w="2250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FF0000"/>
                <w:sz w:val="24"/>
                <w:szCs w:val="24"/>
              </w:rPr>
              <w:lastRenderedPageBreak/>
              <w:br w:type="column"/>
            </w: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:rsidR="007F5A83" w:rsidRPr="00492159" w:rsidRDefault="007F5A83" w:rsidP="0044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:rsidR="007F5A83" w:rsidRPr="00492159" w:rsidRDefault="007F5A83" w:rsidP="00447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A83" w:rsidRPr="00492159" w:rsidTr="00447F63">
        <w:trPr>
          <w:tblHeader/>
        </w:trPr>
        <w:tc>
          <w:tcPr>
            <w:tcW w:w="2250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F5A83" w:rsidRDefault="007F5A83" w:rsidP="00447F63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7F5A83" w:rsidRPr="00492159" w:rsidRDefault="007F5A83" w:rsidP="00447F63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F5A83" w:rsidRDefault="007F5A83" w:rsidP="00447F63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F5A83" w:rsidRPr="00492159" w:rsidRDefault="007F5A83" w:rsidP="00447F63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F5A83" w:rsidRDefault="007F5A83" w:rsidP="00447F63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7F5A83" w:rsidRPr="00492159" w:rsidRDefault="007F5A83" w:rsidP="00447F63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F5A83" w:rsidRDefault="007F5A83" w:rsidP="00447F63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7F5A83" w:rsidRPr="00492159" w:rsidRDefault="007F5A83" w:rsidP="00447F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F5A83" w:rsidRPr="00492159" w:rsidTr="00447F63">
        <w:trPr>
          <w:tblHeader/>
        </w:trPr>
        <w:tc>
          <w:tcPr>
            <w:tcW w:w="2250" w:type="dxa"/>
          </w:tcPr>
          <w:p w:rsidR="007F5A83" w:rsidRPr="00492159" w:rsidRDefault="007F5A83" w:rsidP="00447F6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7F5A83" w:rsidRPr="00492159" w:rsidRDefault="007F5A83" w:rsidP="00447F63">
            <w:pPr>
              <w:spacing w:line="340" w:lineRule="exact"/>
              <w:ind w:left="-115" w:right="-10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0154" w:rsidRPr="00492159" w:rsidTr="003405B8">
        <w:tc>
          <w:tcPr>
            <w:tcW w:w="2250" w:type="dxa"/>
          </w:tcPr>
          <w:p w:rsidR="00130154" w:rsidRPr="00447F63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447F6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:rsidR="00130154" w:rsidRPr="00447F63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30154" w:rsidRPr="00492159" w:rsidTr="003405B8">
        <w:tc>
          <w:tcPr>
            <w:tcW w:w="3330" w:type="dxa"/>
            <w:gridSpan w:val="2"/>
          </w:tcPr>
          <w:p w:rsidR="00130154" w:rsidRDefault="00130154" w:rsidP="001712D9">
            <w:pPr>
              <w:tabs>
                <w:tab w:val="clear" w:pos="680"/>
                <w:tab w:val="decimal" w:pos="695"/>
              </w:tabs>
              <w:spacing w:line="340" w:lineRule="exact"/>
              <w:ind w:left="160" w:right="-15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  <w:p w:rsidR="00130154" w:rsidRPr="00492159" w:rsidRDefault="00130154" w:rsidP="00130154">
            <w:pPr>
              <w:tabs>
                <w:tab w:val="clear" w:pos="227"/>
                <w:tab w:val="clear" w:pos="454"/>
                <w:tab w:val="clear" w:pos="680"/>
                <w:tab w:val="left" w:pos="340"/>
                <w:tab w:val="decimal" w:pos="695"/>
              </w:tabs>
              <w:spacing w:line="340" w:lineRule="exact"/>
              <w:ind w:left="160" w:right="-156"/>
              <w:rPr>
                <w:rFonts w:ascii="Angsana New" w:eastAsia="Times New Roman" w:hAnsi="Angsana New"/>
                <w:sz w:val="28"/>
                <w:szCs w:val="28"/>
              </w:rPr>
            </w:pP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F5A83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Pr="007F5A83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A063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30154" w:rsidRPr="00492159" w:rsidRDefault="00130154" w:rsidP="00130154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30154" w:rsidRPr="00492159" w:rsidRDefault="00130154" w:rsidP="00130154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A6C25" w:rsidRPr="00492159" w:rsidTr="003405B8">
        <w:tc>
          <w:tcPr>
            <w:tcW w:w="2250" w:type="dxa"/>
          </w:tcPr>
          <w:p w:rsidR="00FA6C25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รายได้จากการขายและ</w:t>
            </w:r>
          </w:p>
          <w:p w:rsidR="00FA6C25" w:rsidRPr="00BB34C6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604,355</w:t>
            </w: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(1,766)</w:t>
            </w: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602,589</w:t>
            </w:r>
          </w:p>
        </w:tc>
        <w:tc>
          <w:tcPr>
            <w:tcW w:w="268" w:type="dxa"/>
          </w:tcPr>
          <w:p w:rsidR="00FA6C25" w:rsidRPr="00AE44C1" w:rsidRDefault="00FA6C25" w:rsidP="003405B8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69,693</w:t>
            </w: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340" w:lineRule="exact"/>
              <w:ind w:right="-3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340" w:lineRule="exact"/>
              <w:ind w:right="-3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(166)</w:t>
            </w:r>
          </w:p>
        </w:tc>
        <w:tc>
          <w:tcPr>
            <w:tcW w:w="236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69,527</w:t>
            </w:r>
          </w:p>
        </w:tc>
      </w:tr>
      <w:tr w:rsidR="00FA6C25" w:rsidRPr="00492159" w:rsidTr="003405B8">
        <w:tc>
          <w:tcPr>
            <w:tcW w:w="2250" w:type="dxa"/>
          </w:tcPr>
          <w:p w:rsidR="00FA6C25" w:rsidRPr="00BB34C6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FA6C25" w:rsidRPr="00AE44C1" w:rsidRDefault="00F84461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2,363</w:t>
            </w: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84461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1,766</w:t>
            </w: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5"/>
              </w:tabs>
              <w:spacing w:line="340" w:lineRule="exact"/>
              <w:ind w:left="75"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F84461" w:rsidRPr="00AE44C1">
              <w:rPr>
                <w:rFonts w:ascii="Angsana New" w:eastAsia="Times New Roman" w:hAnsi="Angsana New"/>
                <w:sz w:val="30"/>
                <w:szCs w:val="30"/>
              </w:rPr>
              <w:t>4,129</w:t>
            </w:r>
          </w:p>
        </w:tc>
        <w:tc>
          <w:tcPr>
            <w:tcW w:w="268" w:type="dxa"/>
          </w:tcPr>
          <w:p w:rsidR="00FA6C25" w:rsidRPr="00AE44C1" w:rsidRDefault="00FA6C25" w:rsidP="003405B8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84461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11,726</w:t>
            </w: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8"/>
              </w:tabs>
              <w:spacing w:line="340" w:lineRule="exact"/>
              <w:ind w:right="2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 xml:space="preserve">  </w:t>
            </w:r>
            <w:r w:rsidR="00F84461" w:rsidRPr="00AE44C1">
              <w:rPr>
                <w:rFonts w:ascii="Angsana New" w:eastAsia="Times New Roman" w:hAnsi="Angsana New"/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FA6C25" w:rsidRPr="00AE44C1" w:rsidRDefault="00F84461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11,892</w:t>
            </w:r>
          </w:p>
        </w:tc>
      </w:tr>
      <w:tr w:rsidR="00FA6C25" w:rsidRPr="00492159" w:rsidTr="003405B8">
        <w:tc>
          <w:tcPr>
            <w:tcW w:w="2250" w:type="dxa"/>
          </w:tcPr>
          <w:p w:rsidR="00FA6C25" w:rsidRPr="00492159" w:rsidRDefault="00FA6C25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A6C25" w:rsidRPr="00AE44C1" w:rsidRDefault="00FA6C25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A6C25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C25" w:rsidRPr="00AE44C1" w:rsidRDefault="00FA6C25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A6C25" w:rsidRPr="00AE44C1" w:rsidRDefault="00FA6C25" w:rsidP="003405B8">
            <w:pPr>
              <w:tabs>
                <w:tab w:val="clear" w:pos="227"/>
                <w:tab w:val="clear" w:pos="454"/>
                <w:tab w:val="clear" w:pos="680"/>
                <w:tab w:val="left" w:pos="168"/>
                <w:tab w:val="decimal" w:pos="432"/>
                <w:tab w:val="left" w:pos="528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A6C25" w:rsidRPr="00AE44C1" w:rsidRDefault="00FA6C25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FA6C25" w:rsidRPr="00AE44C1" w:rsidRDefault="00FA6C25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</w:tbl>
    <w:p w:rsidR="00FA6C25" w:rsidRPr="004143FC" w:rsidRDefault="00FA6C25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9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C22577" w:rsidRPr="00492159" w:rsidTr="003405B8">
        <w:tc>
          <w:tcPr>
            <w:tcW w:w="2250" w:type="dxa"/>
          </w:tcPr>
          <w:p w:rsidR="00C22577" w:rsidRPr="00447F63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447F6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:rsidR="00C22577" w:rsidRPr="00447F63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22577" w:rsidRPr="00492159" w:rsidTr="003405B8">
        <w:tc>
          <w:tcPr>
            <w:tcW w:w="3330" w:type="dxa"/>
            <w:gridSpan w:val="2"/>
          </w:tcPr>
          <w:p w:rsidR="00C22577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left="160" w:right="-156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7F5A83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  <w:p w:rsidR="00C22577" w:rsidRPr="00492159" w:rsidRDefault="00C22577" w:rsidP="003405B8">
            <w:pPr>
              <w:tabs>
                <w:tab w:val="clear" w:pos="227"/>
                <w:tab w:val="clear" w:pos="454"/>
                <w:tab w:val="clear" w:pos="680"/>
                <w:tab w:val="left" w:pos="340"/>
                <w:tab w:val="decimal" w:pos="695"/>
              </w:tabs>
              <w:spacing w:line="340" w:lineRule="exact"/>
              <w:ind w:left="160" w:right="-156"/>
              <w:rPr>
                <w:rFonts w:ascii="Angsana New" w:eastAsia="Times New Roman" w:hAnsi="Angsana New"/>
                <w:sz w:val="28"/>
                <w:szCs w:val="28"/>
              </w:rPr>
            </w:pPr>
            <w:r w:rsidRPr="007F5A8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F5A83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Pr="007F5A83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A063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C22577" w:rsidRPr="00492159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22577" w:rsidRPr="00492159" w:rsidTr="003405B8">
        <w:tc>
          <w:tcPr>
            <w:tcW w:w="2250" w:type="dxa"/>
          </w:tcPr>
          <w:p w:rsidR="00C22577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รายได้จากการขายและ</w:t>
            </w:r>
          </w:p>
          <w:p w:rsidR="00C22577" w:rsidRPr="00BB34C6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1,504,653</w:t>
            </w: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(6,099)</w:t>
            </w: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1,4</w:t>
            </w:r>
            <w:r w:rsidR="00424E8A" w:rsidRPr="00AE44C1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AE44C1">
              <w:rPr>
                <w:rFonts w:ascii="Angsana New" w:eastAsia="Times New Roman" w:hAnsi="Angsana New"/>
                <w:sz w:val="30"/>
                <w:szCs w:val="30"/>
              </w:rPr>
              <w:t>8,554</w:t>
            </w:r>
          </w:p>
        </w:tc>
        <w:tc>
          <w:tcPr>
            <w:tcW w:w="268" w:type="dxa"/>
          </w:tcPr>
          <w:p w:rsidR="00C22577" w:rsidRPr="00AE44C1" w:rsidRDefault="00C22577" w:rsidP="003405B8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248,244</w:t>
            </w: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340" w:lineRule="exact"/>
              <w:ind w:right="-3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340" w:lineRule="exact"/>
              <w:ind w:right="-3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(508)</w:t>
            </w:r>
          </w:p>
        </w:tc>
        <w:tc>
          <w:tcPr>
            <w:tcW w:w="236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247,736</w:t>
            </w:r>
          </w:p>
        </w:tc>
      </w:tr>
      <w:tr w:rsidR="00C22577" w:rsidRPr="00492159" w:rsidTr="003405B8">
        <w:tc>
          <w:tcPr>
            <w:tcW w:w="2250" w:type="dxa"/>
          </w:tcPr>
          <w:p w:rsidR="00C22577" w:rsidRPr="00BB34C6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E07B37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11,639</w:t>
            </w: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6,099</w:t>
            </w: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5"/>
              </w:tabs>
              <w:spacing w:line="340" w:lineRule="exact"/>
              <w:ind w:left="75"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 xml:space="preserve">   17,738</w:t>
            </w:r>
          </w:p>
        </w:tc>
        <w:tc>
          <w:tcPr>
            <w:tcW w:w="268" w:type="dxa"/>
          </w:tcPr>
          <w:p w:rsidR="00C22577" w:rsidRPr="00AE44C1" w:rsidRDefault="00C22577" w:rsidP="003405B8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34,518</w:t>
            </w: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8"/>
              </w:tabs>
              <w:spacing w:line="340" w:lineRule="exact"/>
              <w:ind w:right="2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 xml:space="preserve">  508</w:t>
            </w:r>
          </w:p>
        </w:tc>
        <w:tc>
          <w:tcPr>
            <w:tcW w:w="236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sz w:val="30"/>
                <w:szCs w:val="30"/>
              </w:rPr>
              <w:t>35,026</w:t>
            </w:r>
          </w:p>
        </w:tc>
      </w:tr>
      <w:tr w:rsidR="00C22577" w:rsidRPr="00492159" w:rsidTr="003405B8">
        <w:tc>
          <w:tcPr>
            <w:tcW w:w="2250" w:type="dxa"/>
          </w:tcPr>
          <w:p w:rsidR="00C22577" w:rsidRPr="00492159" w:rsidRDefault="00C22577" w:rsidP="003405B8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22577" w:rsidRPr="00AE44C1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2577" w:rsidRPr="00AE44C1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22577" w:rsidRPr="00AE44C1" w:rsidRDefault="00C22577" w:rsidP="003405B8">
            <w:pPr>
              <w:tabs>
                <w:tab w:val="clear" w:pos="227"/>
                <w:tab w:val="clear" w:pos="454"/>
                <w:tab w:val="clear" w:pos="680"/>
                <w:tab w:val="left" w:pos="168"/>
                <w:tab w:val="decimal" w:pos="432"/>
                <w:tab w:val="left" w:pos="528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44C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22577" w:rsidRPr="00AE44C1" w:rsidRDefault="00C22577" w:rsidP="003405B8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C22577" w:rsidRPr="00AE44C1" w:rsidRDefault="00C22577" w:rsidP="003405B8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</w:tbl>
    <w:p w:rsidR="00C22577" w:rsidRDefault="00C22577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321863" w:rsidRPr="00321863" w:rsidRDefault="00321863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21863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3240DF">
        <w:rPr>
          <w:rFonts w:ascii="Angsana New" w:hAnsi="Angsana New" w:hint="cs"/>
          <w:sz w:val="30"/>
          <w:szCs w:val="30"/>
          <w:cs/>
        </w:rPr>
        <w:t>กลุ่ม</w:t>
      </w:r>
      <w:r w:rsidRPr="00321863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321863" w:rsidRPr="00321863" w:rsidSect="000F23C3">
      <w:headerReference w:type="default" r:id="rId1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957" w:rsidRDefault="00A93957" w:rsidP="004956B4">
      <w:r>
        <w:separator/>
      </w:r>
    </w:p>
  </w:endnote>
  <w:endnote w:type="continuationSeparator" w:id="0">
    <w:p w:rsidR="00A93957" w:rsidRDefault="00A9395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CD3EAA" w:rsidRDefault="00AB14F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7661AC" w:rsidRDefault="00AB14FA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957" w:rsidRDefault="00A93957" w:rsidP="004956B4">
      <w:r>
        <w:separator/>
      </w:r>
    </w:p>
  </w:footnote>
  <w:footnote w:type="continuationSeparator" w:id="0">
    <w:p w:rsidR="00A93957" w:rsidRDefault="00A9395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7B2C1E" w:rsidRDefault="00AB14FA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:rsidR="00AB14FA" w:rsidRPr="007B2C1E" w:rsidRDefault="00AB14F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</w:t>
    </w:r>
    <w:r w:rsidRPr="00DF3797">
      <w:rPr>
        <w:rFonts w:ascii="Angsana New" w:hAnsi="Angsana New"/>
        <w:b w:val="0"/>
        <w:bCs/>
        <w:sz w:val="32"/>
        <w:szCs w:val="32"/>
        <w:cs/>
        <w:lang w:bidi="th-TH"/>
      </w:rPr>
      <w:t>กาล</w:t>
    </w:r>
    <w:r w:rsidRPr="00DF3797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AB14FA" w:rsidRDefault="00AB14F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 w:rsidRPr="00571F2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AB14FA" w:rsidRPr="00D74AD8" w:rsidRDefault="00AB14F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7B2C1E" w:rsidRDefault="00AB14FA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:rsidR="00AB14FA" w:rsidRPr="007B2C1E" w:rsidRDefault="00AB14FA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AB14FA" w:rsidRDefault="00AB14FA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สามเดือนและงวดเก้าเดือน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FF4E74">
      <w:rPr>
        <w:rFonts w:ascii="Angsana New" w:hAnsi="Angsana New"/>
        <w:sz w:val="32"/>
        <w:szCs w:val="32"/>
        <w:lang w:val="en-US" w:bidi="th-TH"/>
      </w:rPr>
      <w:t>3</w:t>
    </w:r>
    <w:r w:rsidRPr="00BC362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AB14FA" w:rsidRPr="00D74AD8" w:rsidRDefault="00AB14F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9D3CA24A"/>
    <w:lvl w:ilvl="0" w:tplc="669CC864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04AF8"/>
    <w:multiLevelType w:val="hybridMultilevel"/>
    <w:tmpl w:val="7B8E717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A9E1233"/>
    <w:multiLevelType w:val="hybridMultilevel"/>
    <w:tmpl w:val="904C5722"/>
    <w:lvl w:ilvl="0" w:tplc="620CCA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2"/>
  </w:num>
  <w:num w:numId="14">
    <w:abstractNumId w:val="15"/>
  </w:num>
  <w:num w:numId="15">
    <w:abstractNumId w:val="19"/>
  </w:num>
  <w:num w:numId="16">
    <w:abstractNumId w:val="23"/>
  </w:num>
  <w:num w:numId="17">
    <w:abstractNumId w:val="24"/>
  </w:num>
  <w:num w:numId="18">
    <w:abstractNumId w:val="20"/>
  </w:num>
  <w:num w:numId="19">
    <w:abstractNumId w:val="12"/>
  </w:num>
  <w:num w:numId="20">
    <w:abstractNumId w:val="13"/>
  </w:num>
  <w:num w:numId="21">
    <w:abstractNumId w:val="10"/>
  </w:num>
  <w:num w:numId="22">
    <w:abstractNumId w:val="11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5"/>
  </w:num>
  <w:num w:numId="28">
    <w:abstractNumId w:val="5"/>
  </w:num>
  <w:num w:numId="29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2E"/>
    <w:rsid w:val="00000BCE"/>
    <w:rsid w:val="00000F6B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9B2"/>
    <w:rsid w:val="00003CCC"/>
    <w:rsid w:val="00004015"/>
    <w:rsid w:val="00004904"/>
    <w:rsid w:val="00004A4A"/>
    <w:rsid w:val="00005A4B"/>
    <w:rsid w:val="00005CC9"/>
    <w:rsid w:val="00006B07"/>
    <w:rsid w:val="00007539"/>
    <w:rsid w:val="000077BF"/>
    <w:rsid w:val="000101D7"/>
    <w:rsid w:val="00010517"/>
    <w:rsid w:val="0001057D"/>
    <w:rsid w:val="00010A5F"/>
    <w:rsid w:val="00010C47"/>
    <w:rsid w:val="000111F3"/>
    <w:rsid w:val="0001161E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192"/>
    <w:rsid w:val="0002034E"/>
    <w:rsid w:val="000205A7"/>
    <w:rsid w:val="00020BC1"/>
    <w:rsid w:val="00020BDB"/>
    <w:rsid w:val="00020C5C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910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13DE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BE5"/>
    <w:rsid w:val="00051D7D"/>
    <w:rsid w:val="0005211F"/>
    <w:rsid w:val="0005215C"/>
    <w:rsid w:val="000521AD"/>
    <w:rsid w:val="000525BE"/>
    <w:rsid w:val="000526B6"/>
    <w:rsid w:val="00052A46"/>
    <w:rsid w:val="00052D84"/>
    <w:rsid w:val="00052E02"/>
    <w:rsid w:val="00052E29"/>
    <w:rsid w:val="000532AE"/>
    <w:rsid w:val="0005395E"/>
    <w:rsid w:val="00053C18"/>
    <w:rsid w:val="0005472D"/>
    <w:rsid w:val="00055960"/>
    <w:rsid w:val="00055D63"/>
    <w:rsid w:val="000566B0"/>
    <w:rsid w:val="000566E4"/>
    <w:rsid w:val="000567C9"/>
    <w:rsid w:val="000568EF"/>
    <w:rsid w:val="00056DCB"/>
    <w:rsid w:val="00057188"/>
    <w:rsid w:val="000573E2"/>
    <w:rsid w:val="000574DA"/>
    <w:rsid w:val="00057637"/>
    <w:rsid w:val="00057FA4"/>
    <w:rsid w:val="00060244"/>
    <w:rsid w:val="0006034B"/>
    <w:rsid w:val="0006098A"/>
    <w:rsid w:val="00060B69"/>
    <w:rsid w:val="00061DFA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84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45CD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12D"/>
    <w:rsid w:val="00090486"/>
    <w:rsid w:val="00090D18"/>
    <w:rsid w:val="00090F49"/>
    <w:rsid w:val="000910D7"/>
    <w:rsid w:val="000915AD"/>
    <w:rsid w:val="00091F0D"/>
    <w:rsid w:val="0009232C"/>
    <w:rsid w:val="00092DBB"/>
    <w:rsid w:val="000930EC"/>
    <w:rsid w:val="0009311C"/>
    <w:rsid w:val="0009332C"/>
    <w:rsid w:val="000939DC"/>
    <w:rsid w:val="00093F95"/>
    <w:rsid w:val="000952FF"/>
    <w:rsid w:val="0009538E"/>
    <w:rsid w:val="000957B8"/>
    <w:rsid w:val="00095B44"/>
    <w:rsid w:val="00095E35"/>
    <w:rsid w:val="00095F85"/>
    <w:rsid w:val="0009651F"/>
    <w:rsid w:val="00097346"/>
    <w:rsid w:val="0009737F"/>
    <w:rsid w:val="0009756E"/>
    <w:rsid w:val="00097AB5"/>
    <w:rsid w:val="000A0522"/>
    <w:rsid w:val="000A0721"/>
    <w:rsid w:val="000A0745"/>
    <w:rsid w:val="000A1ECA"/>
    <w:rsid w:val="000A207B"/>
    <w:rsid w:val="000A2D5B"/>
    <w:rsid w:val="000A2DD6"/>
    <w:rsid w:val="000A43AC"/>
    <w:rsid w:val="000A4765"/>
    <w:rsid w:val="000A4E5A"/>
    <w:rsid w:val="000A4F2B"/>
    <w:rsid w:val="000A53E5"/>
    <w:rsid w:val="000A56A2"/>
    <w:rsid w:val="000A58F9"/>
    <w:rsid w:val="000A5C63"/>
    <w:rsid w:val="000A6C35"/>
    <w:rsid w:val="000A6D2C"/>
    <w:rsid w:val="000A753F"/>
    <w:rsid w:val="000A755E"/>
    <w:rsid w:val="000A7F25"/>
    <w:rsid w:val="000B00A8"/>
    <w:rsid w:val="000B0501"/>
    <w:rsid w:val="000B055F"/>
    <w:rsid w:val="000B0AD3"/>
    <w:rsid w:val="000B0E74"/>
    <w:rsid w:val="000B1454"/>
    <w:rsid w:val="000B1B44"/>
    <w:rsid w:val="000B1D23"/>
    <w:rsid w:val="000B2267"/>
    <w:rsid w:val="000B26DE"/>
    <w:rsid w:val="000B37D0"/>
    <w:rsid w:val="000B40C3"/>
    <w:rsid w:val="000B4938"/>
    <w:rsid w:val="000B4AF4"/>
    <w:rsid w:val="000B511D"/>
    <w:rsid w:val="000B53F5"/>
    <w:rsid w:val="000B544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1B58"/>
    <w:rsid w:val="000C20BE"/>
    <w:rsid w:val="000C287D"/>
    <w:rsid w:val="000C2E69"/>
    <w:rsid w:val="000C338D"/>
    <w:rsid w:val="000C39D7"/>
    <w:rsid w:val="000C42A4"/>
    <w:rsid w:val="000C4D8E"/>
    <w:rsid w:val="000C5099"/>
    <w:rsid w:val="000C52FB"/>
    <w:rsid w:val="000C5373"/>
    <w:rsid w:val="000C656A"/>
    <w:rsid w:val="000C65DA"/>
    <w:rsid w:val="000C6853"/>
    <w:rsid w:val="000C69E9"/>
    <w:rsid w:val="000C6D34"/>
    <w:rsid w:val="000C6E24"/>
    <w:rsid w:val="000C6EEE"/>
    <w:rsid w:val="000C723A"/>
    <w:rsid w:val="000C7996"/>
    <w:rsid w:val="000C7B57"/>
    <w:rsid w:val="000D0B38"/>
    <w:rsid w:val="000D0DAD"/>
    <w:rsid w:val="000D16C9"/>
    <w:rsid w:val="000D1AB9"/>
    <w:rsid w:val="000D1D3C"/>
    <w:rsid w:val="000D1DA1"/>
    <w:rsid w:val="000D1E14"/>
    <w:rsid w:val="000D1FA5"/>
    <w:rsid w:val="000D2828"/>
    <w:rsid w:val="000D2950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3C3"/>
    <w:rsid w:val="000F259D"/>
    <w:rsid w:val="000F2971"/>
    <w:rsid w:val="000F2B8B"/>
    <w:rsid w:val="000F3711"/>
    <w:rsid w:val="000F3730"/>
    <w:rsid w:val="000F395C"/>
    <w:rsid w:val="000F4A2C"/>
    <w:rsid w:val="000F50EA"/>
    <w:rsid w:val="000F5704"/>
    <w:rsid w:val="000F6768"/>
    <w:rsid w:val="000F68CA"/>
    <w:rsid w:val="000F6E36"/>
    <w:rsid w:val="000F717A"/>
    <w:rsid w:val="000F7237"/>
    <w:rsid w:val="000F7429"/>
    <w:rsid w:val="000F7944"/>
    <w:rsid w:val="000F7B70"/>
    <w:rsid w:val="000F7CE5"/>
    <w:rsid w:val="001004B6"/>
    <w:rsid w:val="001012BC"/>
    <w:rsid w:val="00101CFE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6E6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B13"/>
    <w:rsid w:val="00112D81"/>
    <w:rsid w:val="00112FDA"/>
    <w:rsid w:val="00113267"/>
    <w:rsid w:val="00113510"/>
    <w:rsid w:val="00113B6D"/>
    <w:rsid w:val="00113CFB"/>
    <w:rsid w:val="0011451B"/>
    <w:rsid w:val="00114521"/>
    <w:rsid w:val="00114B63"/>
    <w:rsid w:val="00114E94"/>
    <w:rsid w:val="0011505F"/>
    <w:rsid w:val="00115EBD"/>
    <w:rsid w:val="00115F14"/>
    <w:rsid w:val="00116E93"/>
    <w:rsid w:val="00117163"/>
    <w:rsid w:val="00117CC6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DA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908"/>
    <w:rsid w:val="00126C10"/>
    <w:rsid w:val="00126DC5"/>
    <w:rsid w:val="0012709A"/>
    <w:rsid w:val="00127299"/>
    <w:rsid w:val="001273AC"/>
    <w:rsid w:val="00127E79"/>
    <w:rsid w:val="00127EE3"/>
    <w:rsid w:val="0013011E"/>
    <w:rsid w:val="00130154"/>
    <w:rsid w:val="00130A0F"/>
    <w:rsid w:val="00130FA8"/>
    <w:rsid w:val="00131380"/>
    <w:rsid w:val="00131EF5"/>
    <w:rsid w:val="00132190"/>
    <w:rsid w:val="001328FB"/>
    <w:rsid w:val="00132E1B"/>
    <w:rsid w:val="00132E24"/>
    <w:rsid w:val="001333E8"/>
    <w:rsid w:val="0013366D"/>
    <w:rsid w:val="0013481D"/>
    <w:rsid w:val="0013514E"/>
    <w:rsid w:val="001354A7"/>
    <w:rsid w:val="00135614"/>
    <w:rsid w:val="001358D7"/>
    <w:rsid w:val="00135B2A"/>
    <w:rsid w:val="00135B73"/>
    <w:rsid w:val="00135E2E"/>
    <w:rsid w:val="00136ED1"/>
    <w:rsid w:val="0013735B"/>
    <w:rsid w:val="001379CE"/>
    <w:rsid w:val="00137B61"/>
    <w:rsid w:val="00140203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03"/>
    <w:rsid w:val="001448CB"/>
    <w:rsid w:val="00144A5E"/>
    <w:rsid w:val="00144FAB"/>
    <w:rsid w:val="0014519C"/>
    <w:rsid w:val="001452CC"/>
    <w:rsid w:val="0014592B"/>
    <w:rsid w:val="001460BA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0DD"/>
    <w:rsid w:val="001531D3"/>
    <w:rsid w:val="0015353D"/>
    <w:rsid w:val="001535D7"/>
    <w:rsid w:val="00154177"/>
    <w:rsid w:val="001542BE"/>
    <w:rsid w:val="00154694"/>
    <w:rsid w:val="0015477D"/>
    <w:rsid w:val="00154C37"/>
    <w:rsid w:val="0015589D"/>
    <w:rsid w:val="00155DA1"/>
    <w:rsid w:val="00156368"/>
    <w:rsid w:val="001565BA"/>
    <w:rsid w:val="00156A21"/>
    <w:rsid w:val="00157185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EBD"/>
    <w:rsid w:val="00160FCF"/>
    <w:rsid w:val="00161E12"/>
    <w:rsid w:val="001620C9"/>
    <w:rsid w:val="001629D3"/>
    <w:rsid w:val="00162A8D"/>
    <w:rsid w:val="001630B4"/>
    <w:rsid w:val="00163386"/>
    <w:rsid w:val="001633B0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08FD"/>
    <w:rsid w:val="00171086"/>
    <w:rsid w:val="0017121D"/>
    <w:rsid w:val="001712D9"/>
    <w:rsid w:val="00171413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776"/>
    <w:rsid w:val="001808C6"/>
    <w:rsid w:val="0018100E"/>
    <w:rsid w:val="0018128D"/>
    <w:rsid w:val="0018159A"/>
    <w:rsid w:val="001815DC"/>
    <w:rsid w:val="001824A5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4F1F"/>
    <w:rsid w:val="0018501C"/>
    <w:rsid w:val="0018530E"/>
    <w:rsid w:val="001853F3"/>
    <w:rsid w:val="001855A3"/>
    <w:rsid w:val="00187060"/>
    <w:rsid w:val="001879EB"/>
    <w:rsid w:val="00187A43"/>
    <w:rsid w:val="00187C37"/>
    <w:rsid w:val="00187CE3"/>
    <w:rsid w:val="00187EBA"/>
    <w:rsid w:val="0019028E"/>
    <w:rsid w:val="0019079F"/>
    <w:rsid w:val="0019176C"/>
    <w:rsid w:val="00191B63"/>
    <w:rsid w:val="00192018"/>
    <w:rsid w:val="001920AB"/>
    <w:rsid w:val="00192B65"/>
    <w:rsid w:val="001930B4"/>
    <w:rsid w:val="00193298"/>
    <w:rsid w:val="00193BB0"/>
    <w:rsid w:val="00194379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1A4"/>
    <w:rsid w:val="001A0443"/>
    <w:rsid w:val="001A0BCC"/>
    <w:rsid w:val="001A0BDA"/>
    <w:rsid w:val="001A0D97"/>
    <w:rsid w:val="001A0EEB"/>
    <w:rsid w:val="001A164D"/>
    <w:rsid w:val="001A197B"/>
    <w:rsid w:val="001A1C0F"/>
    <w:rsid w:val="001A1F1B"/>
    <w:rsid w:val="001A22D8"/>
    <w:rsid w:val="001A2C4A"/>
    <w:rsid w:val="001A2E5D"/>
    <w:rsid w:val="001A3005"/>
    <w:rsid w:val="001A33DE"/>
    <w:rsid w:val="001A39E8"/>
    <w:rsid w:val="001A3FBE"/>
    <w:rsid w:val="001A41A1"/>
    <w:rsid w:val="001A47DD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4A38"/>
    <w:rsid w:val="001B4A81"/>
    <w:rsid w:val="001B4B06"/>
    <w:rsid w:val="001B4B3C"/>
    <w:rsid w:val="001B4E79"/>
    <w:rsid w:val="001B5B5C"/>
    <w:rsid w:val="001B6335"/>
    <w:rsid w:val="001B66AD"/>
    <w:rsid w:val="001B68F1"/>
    <w:rsid w:val="001B70FE"/>
    <w:rsid w:val="001B7416"/>
    <w:rsid w:val="001B7BF5"/>
    <w:rsid w:val="001B7C5F"/>
    <w:rsid w:val="001C0137"/>
    <w:rsid w:val="001C0442"/>
    <w:rsid w:val="001C04D8"/>
    <w:rsid w:val="001C060D"/>
    <w:rsid w:val="001C07A9"/>
    <w:rsid w:val="001C07D7"/>
    <w:rsid w:val="001C13BB"/>
    <w:rsid w:val="001C15CB"/>
    <w:rsid w:val="001C16DA"/>
    <w:rsid w:val="001C16E5"/>
    <w:rsid w:val="001C1816"/>
    <w:rsid w:val="001C1B7C"/>
    <w:rsid w:val="001C2233"/>
    <w:rsid w:val="001C29BD"/>
    <w:rsid w:val="001C359E"/>
    <w:rsid w:val="001C3CDC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66F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28E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53"/>
    <w:rsid w:val="001D5EC4"/>
    <w:rsid w:val="001D660A"/>
    <w:rsid w:val="001D6703"/>
    <w:rsid w:val="001D7310"/>
    <w:rsid w:val="001D7475"/>
    <w:rsid w:val="001D7718"/>
    <w:rsid w:val="001D7728"/>
    <w:rsid w:val="001E0449"/>
    <w:rsid w:val="001E0509"/>
    <w:rsid w:val="001E097F"/>
    <w:rsid w:val="001E0F8F"/>
    <w:rsid w:val="001E1037"/>
    <w:rsid w:val="001E10CD"/>
    <w:rsid w:val="001E13AA"/>
    <w:rsid w:val="001E14CF"/>
    <w:rsid w:val="001E172D"/>
    <w:rsid w:val="001E1967"/>
    <w:rsid w:val="001E1C75"/>
    <w:rsid w:val="001E2397"/>
    <w:rsid w:val="001E23E9"/>
    <w:rsid w:val="001E354F"/>
    <w:rsid w:val="001E3861"/>
    <w:rsid w:val="001E3981"/>
    <w:rsid w:val="001E3F51"/>
    <w:rsid w:val="001E440B"/>
    <w:rsid w:val="001E4973"/>
    <w:rsid w:val="001E4CE6"/>
    <w:rsid w:val="001E53CB"/>
    <w:rsid w:val="001E5621"/>
    <w:rsid w:val="001E6E82"/>
    <w:rsid w:val="001E7268"/>
    <w:rsid w:val="001E7520"/>
    <w:rsid w:val="001E7716"/>
    <w:rsid w:val="001E789C"/>
    <w:rsid w:val="001F0008"/>
    <w:rsid w:val="001F078B"/>
    <w:rsid w:val="001F099D"/>
    <w:rsid w:val="001F0A15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4AAF"/>
    <w:rsid w:val="001F51D4"/>
    <w:rsid w:val="001F5C62"/>
    <w:rsid w:val="001F5C69"/>
    <w:rsid w:val="001F5DBF"/>
    <w:rsid w:val="001F5DC4"/>
    <w:rsid w:val="001F60A6"/>
    <w:rsid w:val="001F6177"/>
    <w:rsid w:val="001F63B4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0CF"/>
    <w:rsid w:val="002021D9"/>
    <w:rsid w:val="002023E2"/>
    <w:rsid w:val="00204382"/>
    <w:rsid w:val="0020473B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C9"/>
    <w:rsid w:val="002108D7"/>
    <w:rsid w:val="0021144D"/>
    <w:rsid w:val="00211542"/>
    <w:rsid w:val="002116E9"/>
    <w:rsid w:val="00211701"/>
    <w:rsid w:val="00211981"/>
    <w:rsid w:val="00212313"/>
    <w:rsid w:val="002125CF"/>
    <w:rsid w:val="002146F2"/>
    <w:rsid w:val="002148F1"/>
    <w:rsid w:val="00214EA5"/>
    <w:rsid w:val="00214F5D"/>
    <w:rsid w:val="002152AE"/>
    <w:rsid w:val="002155BC"/>
    <w:rsid w:val="00215C32"/>
    <w:rsid w:val="00215D2B"/>
    <w:rsid w:val="00215EC2"/>
    <w:rsid w:val="00215F90"/>
    <w:rsid w:val="002160B3"/>
    <w:rsid w:val="0021696C"/>
    <w:rsid w:val="00216B83"/>
    <w:rsid w:val="00216BAF"/>
    <w:rsid w:val="0021784C"/>
    <w:rsid w:val="00217B1D"/>
    <w:rsid w:val="00217ECF"/>
    <w:rsid w:val="00220A3A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8E1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E3B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568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49E9"/>
    <w:rsid w:val="00244AB7"/>
    <w:rsid w:val="002450FF"/>
    <w:rsid w:val="00245272"/>
    <w:rsid w:val="00245595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33E5"/>
    <w:rsid w:val="00254EC3"/>
    <w:rsid w:val="0025518D"/>
    <w:rsid w:val="00255937"/>
    <w:rsid w:val="00255D22"/>
    <w:rsid w:val="00255FEF"/>
    <w:rsid w:val="0025617C"/>
    <w:rsid w:val="0025639F"/>
    <w:rsid w:val="002566AD"/>
    <w:rsid w:val="00256C4E"/>
    <w:rsid w:val="00257CBD"/>
    <w:rsid w:val="00257E2F"/>
    <w:rsid w:val="0026057C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AE1"/>
    <w:rsid w:val="00266BEF"/>
    <w:rsid w:val="00266F3C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51D"/>
    <w:rsid w:val="0027463D"/>
    <w:rsid w:val="00275011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024"/>
    <w:rsid w:val="00281D41"/>
    <w:rsid w:val="002823F0"/>
    <w:rsid w:val="00282886"/>
    <w:rsid w:val="00283571"/>
    <w:rsid w:val="002837DD"/>
    <w:rsid w:val="0028389D"/>
    <w:rsid w:val="00284678"/>
    <w:rsid w:val="002846F0"/>
    <w:rsid w:val="00284BF6"/>
    <w:rsid w:val="00284D33"/>
    <w:rsid w:val="00285652"/>
    <w:rsid w:val="002860A7"/>
    <w:rsid w:val="002863F0"/>
    <w:rsid w:val="00286674"/>
    <w:rsid w:val="002876BA"/>
    <w:rsid w:val="00287857"/>
    <w:rsid w:val="00287F25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879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97AFC"/>
    <w:rsid w:val="002A143E"/>
    <w:rsid w:val="002A1781"/>
    <w:rsid w:val="002A1BE2"/>
    <w:rsid w:val="002A1C8D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6F2E"/>
    <w:rsid w:val="002A705D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643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C7CC2"/>
    <w:rsid w:val="002D0128"/>
    <w:rsid w:val="002D144C"/>
    <w:rsid w:val="002D17DC"/>
    <w:rsid w:val="002D1927"/>
    <w:rsid w:val="002D1C09"/>
    <w:rsid w:val="002D1D22"/>
    <w:rsid w:val="002D2433"/>
    <w:rsid w:val="002D2456"/>
    <w:rsid w:val="002D25A4"/>
    <w:rsid w:val="002D284C"/>
    <w:rsid w:val="002D33A8"/>
    <w:rsid w:val="002D34E3"/>
    <w:rsid w:val="002D36C1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6FDD"/>
    <w:rsid w:val="002D7047"/>
    <w:rsid w:val="002D73E4"/>
    <w:rsid w:val="002D742F"/>
    <w:rsid w:val="002D79C0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AEE"/>
    <w:rsid w:val="002E2ECD"/>
    <w:rsid w:val="002E30E6"/>
    <w:rsid w:val="002E3383"/>
    <w:rsid w:val="002E3694"/>
    <w:rsid w:val="002E3DE6"/>
    <w:rsid w:val="002E3E12"/>
    <w:rsid w:val="002E44E0"/>
    <w:rsid w:val="002E4B09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C1"/>
    <w:rsid w:val="002F01DB"/>
    <w:rsid w:val="002F0716"/>
    <w:rsid w:val="002F10DA"/>
    <w:rsid w:val="002F130D"/>
    <w:rsid w:val="002F13BD"/>
    <w:rsid w:val="002F1CD1"/>
    <w:rsid w:val="002F2177"/>
    <w:rsid w:val="002F269D"/>
    <w:rsid w:val="002F2DA2"/>
    <w:rsid w:val="002F327A"/>
    <w:rsid w:val="002F3A72"/>
    <w:rsid w:val="002F4002"/>
    <w:rsid w:val="002F4A82"/>
    <w:rsid w:val="002F4D6A"/>
    <w:rsid w:val="002F4EE8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6D0B"/>
    <w:rsid w:val="0030708B"/>
    <w:rsid w:val="00307988"/>
    <w:rsid w:val="00307A07"/>
    <w:rsid w:val="00307F80"/>
    <w:rsid w:val="00307FCA"/>
    <w:rsid w:val="00310212"/>
    <w:rsid w:val="0031065F"/>
    <w:rsid w:val="00310820"/>
    <w:rsid w:val="003108FE"/>
    <w:rsid w:val="0031135A"/>
    <w:rsid w:val="00311415"/>
    <w:rsid w:val="003115E7"/>
    <w:rsid w:val="0031176F"/>
    <w:rsid w:val="00311D83"/>
    <w:rsid w:val="00312415"/>
    <w:rsid w:val="00312CB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E3D"/>
    <w:rsid w:val="00317394"/>
    <w:rsid w:val="00317668"/>
    <w:rsid w:val="00317EF6"/>
    <w:rsid w:val="00317FF4"/>
    <w:rsid w:val="003207EB"/>
    <w:rsid w:val="00320AF8"/>
    <w:rsid w:val="00321645"/>
    <w:rsid w:val="00321863"/>
    <w:rsid w:val="00321AE7"/>
    <w:rsid w:val="00322F3E"/>
    <w:rsid w:val="00322FB9"/>
    <w:rsid w:val="0032357C"/>
    <w:rsid w:val="003236C4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314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85A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527"/>
    <w:rsid w:val="003349EB"/>
    <w:rsid w:val="00334A94"/>
    <w:rsid w:val="00335763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5B8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4D27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FC3"/>
    <w:rsid w:val="00351D1B"/>
    <w:rsid w:val="00352132"/>
    <w:rsid w:val="00352378"/>
    <w:rsid w:val="003525BD"/>
    <w:rsid w:val="003527F5"/>
    <w:rsid w:val="00352CEA"/>
    <w:rsid w:val="0035321C"/>
    <w:rsid w:val="00353233"/>
    <w:rsid w:val="0035335B"/>
    <w:rsid w:val="00353796"/>
    <w:rsid w:val="003539F8"/>
    <w:rsid w:val="00353B7F"/>
    <w:rsid w:val="00353B88"/>
    <w:rsid w:val="00353CEF"/>
    <w:rsid w:val="00354145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6F6E"/>
    <w:rsid w:val="0035711C"/>
    <w:rsid w:val="00357C07"/>
    <w:rsid w:val="00357DAD"/>
    <w:rsid w:val="00360F9F"/>
    <w:rsid w:val="00361189"/>
    <w:rsid w:val="003615AC"/>
    <w:rsid w:val="00361958"/>
    <w:rsid w:val="00361D41"/>
    <w:rsid w:val="00361D4E"/>
    <w:rsid w:val="00361E82"/>
    <w:rsid w:val="00362102"/>
    <w:rsid w:val="00362722"/>
    <w:rsid w:val="0036280C"/>
    <w:rsid w:val="00362CA0"/>
    <w:rsid w:val="003634D4"/>
    <w:rsid w:val="00363DAF"/>
    <w:rsid w:val="0036421D"/>
    <w:rsid w:val="00364ED8"/>
    <w:rsid w:val="003650EC"/>
    <w:rsid w:val="003653EE"/>
    <w:rsid w:val="003654A7"/>
    <w:rsid w:val="00366E75"/>
    <w:rsid w:val="0036731F"/>
    <w:rsid w:val="00367730"/>
    <w:rsid w:val="003677B1"/>
    <w:rsid w:val="00367B81"/>
    <w:rsid w:val="00370385"/>
    <w:rsid w:val="00370627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4CD4"/>
    <w:rsid w:val="0037584C"/>
    <w:rsid w:val="00375FE4"/>
    <w:rsid w:val="00376345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B2C"/>
    <w:rsid w:val="0038105E"/>
    <w:rsid w:val="003812B3"/>
    <w:rsid w:val="003821BA"/>
    <w:rsid w:val="003822C8"/>
    <w:rsid w:val="003824FD"/>
    <w:rsid w:val="00382987"/>
    <w:rsid w:val="00382BE7"/>
    <w:rsid w:val="00382E09"/>
    <w:rsid w:val="00382E4A"/>
    <w:rsid w:val="00383806"/>
    <w:rsid w:val="0038385D"/>
    <w:rsid w:val="00383C34"/>
    <w:rsid w:val="00384C7A"/>
    <w:rsid w:val="00384CAA"/>
    <w:rsid w:val="00384D8B"/>
    <w:rsid w:val="0038539E"/>
    <w:rsid w:val="0038648B"/>
    <w:rsid w:val="00386DAC"/>
    <w:rsid w:val="00387E9E"/>
    <w:rsid w:val="003904D8"/>
    <w:rsid w:val="0039058D"/>
    <w:rsid w:val="0039184C"/>
    <w:rsid w:val="00391D76"/>
    <w:rsid w:val="00391D93"/>
    <w:rsid w:val="00391FA3"/>
    <w:rsid w:val="003928EB"/>
    <w:rsid w:val="00392923"/>
    <w:rsid w:val="0039323E"/>
    <w:rsid w:val="00393379"/>
    <w:rsid w:val="00393DBC"/>
    <w:rsid w:val="003946D0"/>
    <w:rsid w:val="0039476C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1C4"/>
    <w:rsid w:val="003A1677"/>
    <w:rsid w:val="003A18DD"/>
    <w:rsid w:val="003A2572"/>
    <w:rsid w:val="003A2935"/>
    <w:rsid w:val="003A295D"/>
    <w:rsid w:val="003A2C1B"/>
    <w:rsid w:val="003A2D44"/>
    <w:rsid w:val="003A2FD1"/>
    <w:rsid w:val="003A3208"/>
    <w:rsid w:val="003A3565"/>
    <w:rsid w:val="003A36F8"/>
    <w:rsid w:val="003A3BA1"/>
    <w:rsid w:val="003A3FE8"/>
    <w:rsid w:val="003A41C0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BA"/>
    <w:rsid w:val="003A78E6"/>
    <w:rsid w:val="003A7905"/>
    <w:rsid w:val="003B18BD"/>
    <w:rsid w:val="003B1BE4"/>
    <w:rsid w:val="003B1C63"/>
    <w:rsid w:val="003B1ECF"/>
    <w:rsid w:val="003B1F7E"/>
    <w:rsid w:val="003B20C8"/>
    <w:rsid w:val="003B22FF"/>
    <w:rsid w:val="003B2C57"/>
    <w:rsid w:val="003B2C9A"/>
    <w:rsid w:val="003B2F10"/>
    <w:rsid w:val="003B30E7"/>
    <w:rsid w:val="003B32A1"/>
    <w:rsid w:val="003B40A4"/>
    <w:rsid w:val="003B445D"/>
    <w:rsid w:val="003B4C43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9E4"/>
    <w:rsid w:val="003C0AD2"/>
    <w:rsid w:val="003C0AE3"/>
    <w:rsid w:val="003C0EF4"/>
    <w:rsid w:val="003C0FA0"/>
    <w:rsid w:val="003C211C"/>
    <w:rsid w:val="003C2149"/>
    <w:rsid w:val="003C2455"/>
    <w:rsid w:val="003C2D59"/>
    <w:rsid w:val="003C3289"/>
    <w:rsid w:val="003C3DCC"/>
    <w:rsid w:val="003C47E5"/>
    <w:rsid w:val="003C4CD3"/>
    <w:rsid w:val="003C4F4C"/>
    <w:rsid w:val="003C50B0"/>
    <w:rsid w:val="003C5391"/>
    <w:rsid w:val="003C5BE4"/>
    <w:rsid w:val="003C5C96"/>
    <w:rsid w:val="003C5D88"/>
    <w:rsid w:val="003C61FE"/>
    <w:rsid w:val="003C62FF"/>
    <w:rsid w:val="003C68DF"/>
    <w:rsid w:val="003C6EC3"/>
    <w:rsid w:val="003C7D3A"/>
    <w:rsid w:val="003C7EFE"/>
    <w:rsid w:val="003D05D1"/>
    <w:rsid w:val="003D1428"/>
    <w:rsid w:val="003D15C6"/>
    <w:rsid w:val="003D1C10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2AD"/>
    <w:rsid w:val="003D58A4"/>
    <w:rsid w:val="003D58CD"/>
    <w:rsid w:val="003D5C4F"/>
    <w:rsid w:val="003D6108"/>
    <w:rsid w:val="003D667C"/>
    <w:rsid w:val="003D6D13"/>
    <w:rsid w:val="003D7076"/>
    <w:rsid w:val="003D7CBF"/>
    <w:rsid w:val="003D7D4A"/>
    <w:rsid w:val="003E038A"/>
    <w:rsid w:val="003E0A46"/>
    <w:rsid w:val="003E0A9E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1C8"/>
    <w:rsid w:val="003E33F1"/>
    <w:rsid w:val="003E3657"/>
    <w:rsid w:val="003E3AE7"/>
    <w:rsid w:val="003E3AF0"/>
    <w:rsid w:val="003E409D"/>
    <w:rsid w:val="003E4103"/>
    <w:rsid w:val="003E46F4"/>
    <w:rsid w:val="003E59B0"/>
    <w:rsid w:val="003E619D"/>
    <w:rsid w:val="003E64FB"/>
    <w:rsid w:val="003E6BE0"/>
    <w:rsid w:val="003E6EB4"/>
    <w:rsid w:val="003E764D"/>
    <w:rsid w:val="003E78BA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4CA9"/>
    <w:rsid w:val="003F5208"/>
    <w:rsid w:val="003F5777"/>
    <w:rsid w:val="003F5802"/>
    <w:rsid w:val="003F58B7"/>
    <w:rsid w:val="003F5CB4"/>
    <w:rsid w:val="003F6029"/>
    <w:rsid w:val="003F628E"/>
    <w:rsid w:val="003F62D6"/>
    <w:rsid w:val="003F63B4"/>
    <w:rsid w:val="003F64A5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6F2"/>
    <w:rsid w:val="00404B51"/>
    <w:rsid w:val="00404EC1"/>
    <w:rsid w:val="00404EE3"/>
    <w:rsid w:val="004064F4"/>
    <w:rsid w:val="00406EC6"/>
    <w:rsid w:val="004071F4"/>
    <w:rsid w:val="004073C1"/>
    <w:rsid w:val="00407530"/>
    <w:rsid w:val="0040771E"/>
    <w:rsid w:val="004107E9"/>
    <w:rsid w:val="00410906"/>
    <w:rsid w:val="004119C7"/>
    <w:rsid w:val="004122DB"/>
    <w:rsid w:val="0041241B"/>
    <w:rsid w:val="004130C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676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1465"/>
    <w:rsid w:val="004227EB"/>
    <w:rsid w:val="00422D1F"/>
    <w:rsid w:val="00422F6F"/>
    <w:rsid w:val="0042322C"/>
    <w:rsid w:val="0042343D"/>
    <w:rsid w:val="00423451"/>
    <w:rsid w:val="00423ACB"/>
    <w:rsid w:val="00423F00"/>
    <w:rsid w:val="0042415F"/>
    <w:rsid w:val="0042495F"/>
    <w:rsid w:val="00424E8A"/>
    <w:rsid w:val="0042582E"/>
    <w:rsid w:val="00425C48"/>
    <w:rsid w:val="0042617C"/>
    <w:rsid w:val="00426464"/>
    <w:rsid w:val="00426576"/>
    <w:rsid w:val="004265D1"/>
    <w:rsid w:val="00426E76"/>
    <w:rsid w:val="004272DF"/>
    <w:rsid w:val="00427FD2"/>
    <w:rsid w:val="004309D0"/>
    <w:rsid w:val="00430A78"/>
    <w:rsid w:val="00430B11"/>
    <w:rsid w:val="00430F9C"/>
    <w:rsid w:val="004310BB"/>
    <w:rsid w:val="0043124B"/>
    <w:rsid w:val="00431509"/>
    <w:rsid w:val="00431B4F"/>
    <w:rsid w:val="00431EBE"/>
    <w:rsid w:val="004321AC"/>
    <w:rsid w:val="0043251A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FA"/>
    <w:rsid w:val="004376C6"/>
    <w:rsid w:val="004376F6"/>
    <w:rsid w:val="00437B65"/>
    <w:rsid w:val="00437F4D"/>
    <w:rsid w:val="0044014E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DAF"/>
    <w:rsid w:val="0044509F"/>
    <w:rsid w:val="0044558E"/>
    <w:rsid w:val="00445B70"/>
    <w:rsid w:val="00446005"/>
    <w:rsid w:val="0044626C"/>
    <w:rsid w:val="00446619"/>
    <w:rsid w:val="00446E2F"/>
    <w:rsid w:val="00446FAC"/>
    <w:rsid w:val="004477CB"/>
    <w:rsid w:val="00447F63"/>
    <w:rsid w:val="00450265"/>
    <w:rsid w:val="00450347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31DD"/>
    <w:rsid w:val="00463BB5"/>
    <w:rsid w:val="00464200"/>
    <w:rsid w:val="004642F9"/>
    <w:rsid w:val="00464898"/>
    <w:rsid w:val="004654A7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09E0"/>
    <w:rsid w:val="00471795"/>
    <w:rsid w:val="00471DA8"/>
    <w:rsid w:val="00471F05"/>
    <w:rsid w:val="0047225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04D"/>
    <w:rsid w:val="004768A4"/>
    <w:rsid w:val="00476A92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04"/>
    <w:rsid w:val="00484F5F"/>
    <w:rsid w:val="004855F7"/>
    <w:rsid w:val="004857B3"/>
    <w:rsid w:val="00485FC7"/>
    <w:rsid w:val="004860A3"/>
    <w:rsid w:val="0048611C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6F0"/>
    <w:rsid w:val="0049131D"/>
    <w:rsid w:val="00491ADD"/>
    <w:rsid w:val="00491DCB"/>
    <w:rsid w:val="00491ED6"/>
    <w:rsid w:val="00491FE2"/>
    <w:rsid w:val="00492159"/>
    <w:rsid w:val="00492BF1"/>
    <w:rsid w:val="00492E7B"/>
    <w:rsid w:val="00493166"/>
    <w:rsid w:val="0049324F"/>
    <w:rsid w:val="00493789"/>
    <w:rsid w:val="00493A4A"/>
    <w:rsid w:val="00493DAA"/>
    <w:rsid w:val="004942FB"/>
    <w:rsid w:val="0049489B"/>
    <w:rsid w:val="004949AD"/>
    <w:rsid w:val="004954DD"/>
    <w:rsid w:val="0049561F"/>
    <w:rsid w:val="004956B4"/>
    <w:rsid w:val="004956B5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6D4"/>
    <w:rsid w:val="004A2D79"/>
    <w:rsid w:val="004A2D8E"/>
    <w:rsid w:val="004A3504"/>
    <w:rsid w:val="004A39BB"/>
    <w:rsid w:val="004A3A02"/>
    <w:rsid w:val="004A3B8B"/>
    <w:rsid w:val="004A436E"/>
    <w:rsid w:val="004A451A"/>
    <w:rsid w:val="004A465D"/>
    <w:rsid w:val="004A4701"/>
    <w:rsid w:val="004A501E"/>
    <w:rsid w:val="004A51FA"/>
    <w:rsid w:val="004A5C0C"/>
    <w:rsid w:val="004A5F71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6F2"/>
    <w:rsid w:val="004B4901"/>
    <w:rsid w:val="004B49B4"/>
    <w:rsid w:val="004B591B"/>
    <w:rsid w:val="004B5D61"/>
    <w:rsid w:val="004B5D8A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16BA"/>
    <w:rsid w:val="004C2D25"/>
    <w:rsid w:val="004C2DD3"/>
    <w:rsid w:val="004C31E9"/>
    <w:rsid w:val="004C3497"/>
    <w:rsid w:val="004C3622"/>
    <w:rsid w:val="004C37CD"/>
    <w:rsid w:val="004C3EE2"/>
    <w:rsid w:val="004C4203"/>
    <w:rsid w:val="004C4675"/>
    <w:rsid w:val="004C4915"/>
    <w:rsid w:val="004C4969"/>
    <w:rsid w:val="004C4C3F"/>
    <w:rsid w:val="004C562B"/>
    <w:rsid w:val="004C5CDC"/>
    <w:rsid w:val="004C6B36"/>
    <w:rsid w:val="004C73B4"/>
    <w:rsid w:val="004C7424"/>
    <w:rsid w:val="004C7C3C"/>
    <w:rsid w:val="004D00ED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3A7"/>
    <w:rsid w:val="004D577A"/>
    <w:rsid w:val="004D594E"/>
    <w:rsid w:val="004D5E4A"/>
    <w:rsid w:val="004D609F"/>
    <w:rsid w:val="004D60FE"/>
    <w:rsid w:val="004D6B18"/>
    <w:rsid w:val="004D6F95"/>
    <w:rsid w:val="004D707F"/>
    <w:rsid w:val="004D7C1B"/>
    <w:rsid w:val="004E01FB"/>
    <w:rsid w:val="004E03DC"/>
    <w:rsid w:val="004E109C"/>
    <w:rsid w:val="004E16B7"/>
    <w:rsid w:val="004E1ACA"/>
    <w:rsid w:val="004E1EE7"/>
    <w:rsid w:val="004E234E"/>
    <w:rsid w:val="004E24EB"/>
    <w:rsid w:val="004E2590"/>
    <w:rsid w:val="004E27FA"/>
    <w:rsid w:val="004E2964"/>
    <w:rsid w:val="004E2BD6"/>
    <w:rsid w:val="004E2E2D"/>
    <w:rsid w:val="004E3467"/>
    <w:rsid w:val="004E3569"/>
    <w:rsid w:val="004E35FA"/>
    <w:rsid w:val="004E3A72"/>
    <w:rsid w:val="004E3D6A"/>
    <w:rsid w:val="004E40D6"/>
    <w:rsid w:val="004E4254"/>
    <w:rsid w:val="004E4407"/>
    <w:rsid w:val="004E4AE8"/>
    <w:rsid w:val="004E533B"/>
    <w:rsid w:val="004E5369"/>
    <w:rsid w:val="004E53FD"/>
    <w:rsid w:val="004E5747"/>
    <w:rsid w:val="004E5950"/>
    <w:rsid w:val="004E6754"/>
    <w:rsid w:val="004E6DA7"/>
    <w:rsid w:val="004E6FC1"/>
    <w:rsid w:val="004E7004"/>
    <w:rsid w:val="004E74F6"/>
    <w:rsid w:val="004E7657"/>
    <w:rsid w:val="004E7E75"/>
    <w:rsid w:val="004E7F4C"/>
    <w:rsid w:val="004F0195"/>
    <w:rsid w:val="004F0947"/>
    <w:rsid w:val="004F13A1"/>
    <w:rsid w:val="004F1C30"/>
    <w:rsid w:val="004F26F9"/>
    <w:rsid w:val="004F2B33"/>
    <w:rsid w:val="004F36E3"/>
    <w:rsid w:val="004F39C0"/>
    <w:rsid w:val="004F3A98"/>
    <w:rsid w:val="004F4656"/>
    <w:rsid w:val="004F48B9"/>
    <w:rsid w:val="004F494B"/>
    <w:rsid w:val="004F4C07"/>
    <w:rsid w:val="004F4E32"/>
    <w:rsid w:val="004F4FFF"/>
    <w:rsid w:val="004F5706"/>
    <w:rsid w:val="004F59B6"/>
    <w:rsid w:val="004F5C01"/>
    <w:rsid w:val="004F5EC9"/>
    <w:rsid w:val="004F6357"/>
    <w:rsid w:val="004F6704"/>
    <w:rsid w:val="004F6996"/>
    <w:rsid w:val="004F6EAB"/>
    <w:rsid w:val="004F6EF1"/>
    <w:rsid w:val="004F7EB0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3B3"/>
    <w:rsid w:val="00503C4D"/>
    <w:rsid w:val="00504817"/>
    <w:rsid w:val="00504B67"/>
    <w:rsid w:val="00504C06"/>
    <w:rsid w:val="00504CF0"/>
    <w:rsid w:val="00504D4A"/>
    <w:rsid w:val="005052F7"/>
    <w:rsid w:val="00505C98"/>
    <w:rsid w:val="00506A1D"/>
    <w:rsid w:val="00506DA5"/>
    <w:rsid w:val="00507147"/>
    <w:rsid w:val="0050741A"/>
    <w:rsid w:val="005074A4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D"/>
    <w:rsid w:val="005144FE"/>
    <w:rsid w:val="0051465E"/>
    <w:rsid w:val="00514776"/>
    <w:rsid w:val="00514D95"/>
    <w:rsid w:val="00514FAB"/>
    <w:rsid w:val="0051525D"/>
    <w:rsid w:val="00515958"/>
    <w:rsid w:val="00516EF5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563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24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CF9"/>
    <w:rsid w:val="00537F5F"/>
    <w:rsid w:val="00537F81"/>
    <w:rsid w:val="00540A1E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3E3"/>
    <w:rsid w:val="005444C5"/>
    <w:rsid w:val="0054457E"/>
    <w:rsid w:val="00544B69"/>
    <w:rsid w:val="00544EF2"/>
    <w:rsid w:val="0054516F"/>
    <w:rsid w:val="00545327"/>
    <w:rsid w:val="005455AA"/>
    <w:rsid w:val="00545951"/>
    <w:rsid w:val="00545F2A"/>
    <w:rsid w:val="00546189"/>
    <w:rsid w:val="00546F31"/>
    <w:rsid w:val="005472E7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659"/>
    <w:rsid w:val="00553A03"/>
    <w:rsid w:val="00553D0B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57E6E"/>
    <w:rsid w:val="00560865"/>
    <w:rsid w:val="005609E2"/>
    <w:rsid w:val="00560B9C"/>
    <w:rsid w:val="00560BE0"/>
    <w:rsid w:val="00560CC6"/>
    <w:rsid w:val="00560F20"/>
    <w:rsid w:val="00561459"/>
    <w:rsid w:val="00561872"/>
    <w:rsid w:val="00561FAD"/>
    <w:rsid w:val="00562242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08"/>
    <w:rsid w:val="00571B87"/>
    <w:rsid w:val="00571E51"/>
    <w:rsid w:val="00571F26"/>
    <w:rsid w:val="005721E3"/>
    <w:rsid w:val="00572259"/>
    <w:rsid w:val="0057228F"/>
    <w:rsid w:val="005722DA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B61"/>
    <w:rsid w:val="00575E17"/>
    <w:rsid w:val="00575F4D"/>
    <w:rsid w:val="00576221"/>
    <w:rsid w:val="00576B94"/>
    <w:rsid w:val="00577AF8"/>
    <w:rsid w:val="00577C9B"/>
    <w:rsid w:val="0058000D"/>
    <w:rsid w:val="00580505"/>
    <w:rsid w:val="00580F65"/>
    <w:rsid w:val="00581726"/>
    <w:rsid w:val="00581AC1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0F1"/>
    <w:rsid w:val="00585877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879E1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2D60"/>
    <w:rsid w:val="00593038"/>
    <w:rsid w:val="005930EE"/>
    <w:rsid w:val="005942CF"/>
    <w:rsid w:val="0059489F"/>
    <w:rsid w:val="005949BD"/>
    <w:rsid w:val="005952C2"/>
    <w:rsid w:val="00595B56"/>
    <w:rsid w:val="00596070"/>
    <w:rsid w:val="00597377"/>
    <w:rsid w:val="00597AD1"/>
    <w:rsid w:val="00597B6B"/>
    <w:rsid w:val="00597F16"/>
    <w:rsid w:val="005A01BB"/>
    <w:rsid w:val="005A0CE1"/>
    <w:rsid w:val="005A0E21"/>
    <w:rsid w:val="005A122A"/>
    <w:rsid w:val="005A16EF"/>
    <w:rsid w:val="005A1723"/>
    <w:rsid w:val="005A1A01"/>
    <w:rsid w:val="005A1A67"/>
    <w:rsid w:val="005A1A71"/>
    <w:rsid w:val="005A1AF5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6C60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1DB7"/>
    <w:rsid w:val="005B252B"/>
    <w:rsid w:val="005B262D"/>
    <w:rsid w:val="005B2745"/>
    <w:rsid w:val="005B2B45"/>
    <w:rsid w:val="005B2B5E"/>
    <w:rsid w:val="005B347E"/>
    <w:rsid w:val="005B44E0"/>
    <w:rsid w:val="005B4E67"/>
    <w:rsid w:val="005B54F7"/>
    <w:rsid w:val="005B5A06"/>
    <w:rsid w:val="005B5B3C"/>
    <w:rsid w:val="005B6686"/>
    <w:rsid w:val="005B66AD"/>
    <w:rsid w:val="005B6A7C"/>
    <w:rsid w:val="005B75D2"/>
    <w:rsid w:val="005B75E5"/>
    <w:rsid w:val="005C0577"/>
    <w:rsid w:val="005C0711"/>
    <w:rsid w:val="005C0F98"/>
    <w:rsid w:val="005C20B5"/>
    <w:rsid w:val="005C20B7"/>
    <w:rsid w:val="005C215A"/>
    <w:rsid w:val="005C21AE"/>
    <w:rsid w:val="005C2900"/>
    <w:rsid w:val="005C2BD0"/>
    <w:rsid w:val="005C30E1"/>
    <w:rsid w:val="005C31B6"/>
    <w:rsid w:val="005C410A"/>
    <w:rsid w:val="005C42AC"/>
    <w:rsid w:val="005C471F"/>
    <w:rsid w:val="005C47D3"/>
    <w:rsid w:val="005C4B7A"/>
    <w:rsid w:val="005C4EAC"/>
    <w:rsid w:val="005C5BF2"/>
    <w:rsid w:val="005C60D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4FD"/>
    <w:rsid w:val="005D5512"/>
    <w:rsid w:val="005D5760"/>
    <w:rsid w:val="005D5BCD"/>
    <w:rsid w:val="005D664C"/>
    <w:rsid w:val="005D6BC0"/>
    <w:rsid w:val="005D777E"/>
    <w:rsid w:val="005D7899"/>
    <w:rsid w:val="005D7F94"/>
    <w:rsid w:val="005E091C"/>
    <w:rsid w:val="005E0AE7"/>
    <w:rsid w:val="005E0EA3"/>
    <w:rsid w:val="005E105A"/>
    <w:rsid w:val="005E15A6"/>
    <w:rsid w:val="005E16E7"/>
    <w:rsid w:val="005E1C0D"/>
    <w:rsid w:val="005E21D9"/>
    <w:rsid w:val="005E25F0"/>
    <w:rsid w:val="005E2660"/>
    <w:rsid w:val="005E274B"/>
    <w:rsid w:val="005E294D"/>
    <w:rsid w:val="005E2E81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10C"/>
    <w:rsid w:val="005E7259"/>
    <w:rsid w:val="005E77C2"/>
    <w:rsid w:val="005E7ADE"/>
    <w:rsid w:val="005E7C1D"/>
    <w:rsid w:val="005F025E"/>
    <w:rsid w:val="005F0EBD"/>
    <w:rsid w:val="005F105E"/>
    <w:rsid w:val="005F111C"/>
    <w:rsid w:val="005F1B9F"/>
    <w:rsid w:val="005F1BA9"/>
    <w:rsid w:val="005F2203"/>
    <w:rsid w:val="005F22C4"/>
    <w:rsid w:val="005F25C4"/>
    <w:rsid w:val="005F27C4"/>
    <w:rsid w:val="005F3A59"/>
    <w:rsid w:val="005F3AFE"/>
    <w:rsid w:val="005F48B8"/>
    <w:rsid w:val="005F494C"/>
    <w:rsid w:val="005F4CCE"/>
    <w:rsid w:val="005F5312"/>
    <w:rsid w:val="005F5427"/>
    <w:rsid w:val="005F5BF5"/>
    <w:rsid w:val="005F6554"/>
    <w:rsid w:val="005F6AF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1887"/>
    <w:rsid w:val="0060206F"/>
    <w:rsid w:val="006025DF"/>
    <w:rsid w:val="006029CB"/>
    <w:rsid w:val="00602C1D"/>
    <w:rsid w:val="0060307E"/>
    <w:rsid w:val="006030D0"/>
    <w:rsid w:val="00603630"/>
    <w:rsid w:val="006036B7"/>
    <w:rsid w:val="00603A08"/>
    <w:rsid w:val="006040E9"/>
    <w:rsid w:val="00604197"/>
    <w:rsid w:val="00604602"/>
    <w:rsid w:val="006047E1"/>
    <w:rsid w:val="006059CE"/>
    <w:rsid w:val="00605A9C"/>
    <w:rsid w:val="00605B9B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9D3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3FAF"/>
    <w:rsid w:val="006143B6"/>
    <w:rsid w:val="0061444D"/>
    <w:rsid w:val="006145FD"/>
    <w:rsid w:val="006148B3"/>
    <w:rsid w:val="0061491F"/>
    <w:rsid w:val="00614A11"/>
    <w:rsid w:val="00614A37"/>
    <w:rsid w:val="00614C74"/>
    <w:rsid w:val="00614F92"/>
    <w:rsid w:val="006158D7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B82"/>
    <w:rsid w:val="0062308A"/>
    <w:rsid w:val="006234CC"/>
    <w:rsid w:val="00623A26"/>
    <w:rsid w:val="00623A3B"/>
    <w:rsid w:val="00623DD2"/>
    <w:rsid w:val="00624EA0"/>
    <w:rsid w:val="00624F1B"/>
    <w:rsid w:val="0062570D"/>
    <w:rsid w:val="00625B1B"/>
    <w:rsid w:val="00626199"/>
    <w:rsid w:val="006261BD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1FD"/>
    <w:rsid w:val="00640938"/>
    <w:rsid w:val="00640D03"/>
    <w:rsid w:val="00641D33"/>
    <w:rsid w:val="00642154"/>
    <w:rsid w:val="006428D9"/>
    <w:rsid w:val="00643127"/>
    <w:rsid w:val="00643AF9"/>
    <w:rsid w:val="00643C87"/>
    <w:rsid w:val="00643DE0"/>
    <w:rsid w:val="00643F46"/>
    <w:rsid w:val="00644003"/>
    <w:rsid w:val="006442D0"/>
    <w:rsid w:val="00644420"/>
    <w:rsid w:val="00645787"/>
    <w:rsid w:val="006458C7"/>
    <w:rsid w:val="00646967"/>
    <w:rsid w:val="00646DAD"/>
    <w:rsid w:val="00646F6F"/>
    <w:rsid w:val="00646FD8"/>
    <w:rsid w:val="0065035F"/>
    <w:rsid w:val="006508FA"/>
    <w:rsid w:val="0065194D"/>
    <w:rsid w:val="00651B06"/>
    <w:rsid w:val="00651B95"/>
    <w:rsid w:val="006522E1"/>
    <w:rsid w:val="0065283B"/>
    <w:rsid w:val="00653234"/>
    <w:rsid w:val="0065341B"/>
    <w:rsid w:val="00653428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68F0"/>
    <w:rsid w:val="006574F6"/>
    <w:rsid w:val="006574FD"/>
    <w:rsid w:val="006578C6"/>
    <w:rsid w:val="00657982"/>
    <w:rsid w:val="00660227"/>
    <w:rsid w:val="00660682"/>
    <w:rsid w:val="00661133"/>
    <w:rsid w:val="00661A01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4E34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752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77D0F"/>
    <w:rsid w:val="0068056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5CA"/>
    <w:rsid w:val="00683CBF"/>
    <w:rsid w:val="0068409B"/>
    <w:rsid w:val="00684150"/>
    <w:rsid w:val="006842CD"/>
    <w:rsid w:val="00685444"/>
    <w:rsid w:val="0068573E"/>
    <w:rsid w:val="00687C35"/>
    <w:rsid w:val="00690749"/>
    <w:rsid w:val="00690BC3"/>
    <w:rsid w:val="00690FAC"/>
    <w:rsid w:val="00691134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8BA"/>
    <w:rsid w:val="00694981"/>
    <w:rsid w:val="00695335"/>
    <w:rsid w:val="00695CBB"/>
    <w:rsid w:val="00695CDD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A3"/>
    <w:rsid w:val="006A08E2"/>
    <w:rsid w:val="006A0905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37E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967"/>
    <w:rsid w:val="006B509C"/>
    <w:rsid w:val="006B56B4"/>
    <w:rsid w:val="006B5970"/>
    <w:rsid w:val="006B5A4A"/>
    <w:rsid w:val="006B5D00"/>
    <w:rsid w:val="006B76C8"/>
    <w:rsid w:val="006C0007"/>
    <w:rsid w:val="006C018D"/>
    <w:rsid w:val="006C0FCE"/>
    <w:rsid w:val="006C154C"/>
    <w:rsid w:val="006C194E"/>
    <w:rsid w:val="006C1DAD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7BB"/>
    <w:rsid w:val="006C6AEA"/>
    <w:rsid w:val="006C6E3C"/>
    <w:rsid w:val="006D009D"/>
    <w:rsid w:val="006D10CE"/>
    <w:rsid w:val="006D10FB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0BC"/>
    <w:rsid w:val="006D5357"/>
    <w:rsid w:val="006D5836"/>
    <w:rsid w:val="006D59C4"/>
    <w:rsid w:val="006D659B"/>
    <w:rsid w:val="006D67CD"/>
    <w:rsid w:val="006D6979"/>
    <w:rsid w:val="006D6D2B"/>
    <w:rsid w:val="006D6DF8"/>
    <w:rsid w:val="006D7009"/>
    <w:rsid w:val="006D7262"/>
    <w:rsid w:val="006D782B"/>
    <w:rsid w:val="006E0308"/>
    <w:rsid w:val="006E05D9"/>
    <w:rsid w:val="006E0D75"/>
    <w:rsid w:val="006E1309"/>
    <w:rsid w:val="006E14E6"/>
    <w:rsid w:val="006E17B5"/>
    <w:rsid w:val="006E25E6"/>
    <w:rsid w:val="006E2732"/>
    <w:rsid w:val="006E2DF3"/>
    <w:rsid w:val="006E31A3"/>
    <w:rsid w:val="006E41D5"/>
    <w:rsid w:val="006E433D"/>
    <w:rsid w:val="006E48BE"/>
    <w:rsid w:val="006E5C4C"/>
    <w:rsid w:val="006E6137"/>
    <w:rsid w:val="006E6143"/>
    <w:rsid w:val="006E66FA"/>
    <w:rsid w:val="006E6A0A"/>
    <w:rsid w:val="006E6F8A"/>
    <w:rsid w:val="006E77B5"/>
    <w:rsid w:val="006E7969"/>
    <w:rsid w:val="006E7B51"/>
    <w:rsid w:val="006E7DC6"/>
    <w:rsid w:val="006E7F03"/>
    <w:rsid w:val="006F011B"/>
    <w:rsid w:val="006F057C"/>
    <w:rsid w:val="006F1616"/>
    <w:rsid w:val="006F17DD"/>
    <w:rsid w:val="006F2AB0"/>
    <w:rsid w:val="006F2B5B"/>
    <w:rsid w:val="006F2BA2"/>
    <w:rsid w:val="006F4771"/>
    <w:rsid w:val="006F507D"/>
    <w:rsid w:val="006F552E"/>
    <w:rsid w:val="006F57FC"/>
    <w:rsid w:val="006F59B5"/>
    <w:rsid w:val="006F5CE0"/>
    <w:rsid w:val="006F5DF7"/>
    <w:rsid w:val="006F62FA"/>
    <w:rsid w:val="006F6885"/>
    <w:rsid w:val="006F7246"/>
    <w:rsid w:val="006F7608"/>
    <w:rsid w:val="006F7B62"/>
    <w:rsid w:val="00700748"/>
    <w:rsid w:val="007007B2"/>
    <w:rsid w:val="00700F1E"/>
    <w:rsid w:val="007010A2"/>
    <w:rsid w:val="007013E5"/>
    <w:rsid w:val="00701577"/>
    <w:rsid w:val="00701860"/>
    <w:rsid w:val="00701FE6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49"/>
    <w:rsid w:val="007057CE"/>
    <w:rsid w:val="00705C11"/>
    <w:rsid w:val="00705CBA"/>
    <w:rsid w:val="0070601C"/>
    <w:rsid w:val="00706658"/>
    <w:rsid w:val="0070701E"/>
    <w:rsid w:val="00707307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2B85"/>
    <w:rsid w:val="00713C5A"/>
    <w:rsid w:val="0071429B"/>
    <w:rsid w:val="007142C7"/>
    <w:rsid w:val="007146EC"/>
    <w:rsid w:val="0071474D"/>
    <w:rsid w:val="00715107"/>
    <w:rsid w:val="00715164"/>
    <w:rsid w:val="007157A4"/>
    <w:rsid w:val="007157B9"/>
    <w:rsid w:val="00715CA4"/>
    <w:rsid w:val="00716082"/>
    <w:rsid w:val="00716568"/>
    <w:rsid w:val="007171F2"/>
    <w:rsid w:val="00717298"/>
    <w:rsid w:val="0071738F"/>
    <w:rsid w:val="007174CC"/>
    <w:rsid w:val="0071758C"/>
    <w:rsid w:val="00720EAF"/>
    <w:rsid w:val="00721965"/>
    <w:rsid w:val="00721C0E"/>
    <w:rsid w:val="007220E5"/>
    <w:rsid w:val="00722861"/>
    <w:rsid w:val="00722B71"/>
    <w:rsid w:val="00724834"/>
    <w:rsid w:val="00724D59"/>
    <w:rsid w:val="00724DF0"/>
    <w:rsid w:val="00724E68"/>
    <w:rsid w:val="00724FAE"/>
    <w:rsid w:val="00725133"/>
    <w:rsid w:val="00725773"/>
    <w:rsid w:val="00725C5B"/>
    <w:rsid w:val="00725D84"/>
    <w:rsid w:val="00725DED"/>
    <w:rsid w:val="00726B2E"/>
    <w:rsid w:val="00726F7E"/>
    <w:rsid w:val="0072712E"/>
    <w:rsid w:val="007272D3"/>
    <w:rsid w:val="00727E80"/>
    <w:rsid w:val="00731649"/>
    <w:rsid w:val="007319CE"/>
    <w:rsid w:val="00731CCC"/>
    <w:rsid w:val="00731D02"/>
    <w:rsid w:val="00732240"/>
    <w:rsid w:val="00732A2E"/>
    <w:rsid w:val="00732B35"/>
    <w:rsid w:val="00732FC8"/>
    <w:rsid w:val="0073373A"/>
    <w:rsid w:val="0073434E"/>
    <w:rsid w:val="00734468"/>
    <w:rsid w:val="00734761"/>
    <w:rsid w:val="00734CA0"/>
    <w:rsid w:val="00734DF4"/>
    <w:rsid w:val="00735422"/>
    <w:rsid w:val="0073566F"/>
    <w:rsid w:val="007357E0"/>
    <w:rsid w:val="007357F5"/>
    <w:rsid w:val="00735875"/>
    <w:rsid w:val="007359AD"/>
    <w:rsid w:val="00735A31"/>
    <w:rsid w:val="00735B4B"/>
    <w:rsid w:val="00735C24"/>
    <w:rsid w:val="00735EE1"/>
    <w:rsid w:val="0073609D"/>
    <w:rsid w:val="0073636A"/>
    <w:rsid w:val="0073652D"/>
    <w:rsid w:val="007367F0"/>
    <w:rsid w:val="007368CE"/>
    <w:rsid w:val="00737375"/>
    <w:rsid w:val="0073783C"/>
    <w:rsid w:val="007379AF"/>
    <w:rsid w:val="00740A69"/>
    <w:rsid w:val="00740AE5"/>
    <w:rsid w:val="00740C76"/>
    <w:rsid w:val="00740D13"/>
    <w:rsid w:val="00740E8A"/>
    <w:rsid w:val="00740EE0"/>
    <w:rsid w:val="007412B1"/>
    <w:rsid w:val="007419CB"/>
    <w:rsid w:val="00741FAE"/>
    <w:rsid w:val="00742114"/>
    <w:rsid w:val="00742163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BD9"/>
    <w:rsid w:val="00744C89"/>
    <w:rsid w:val="00745278"/>
    <w:rsid w:val="00745542"/>
    <w:rsid w:val="007456F0"/>
    <w:rsid w:val="007457E8"/>
    <w:rsid w:val="007458DC"/>
    <w:rsid w:val="00745D39"/>
    <w:rsid w:val="0074657C"/>
    <w:rsid w:val="00746D4F"/>
    <w:rsid w:val="007475E8"/>
    <w:rsid w:val="0074790F"/>
    <w:rsid w:val="00747957"/>
    <w:rsid w:val="00750F5A"/>
    <w:rsid w:val="007514E7"/>
    <w:rsid w:val="00751CD7"/>
    <w:rsid w:val="00752516"/>
    <w:rsid w:val="0075316F"/>
    <w:rsid w:val="007534FA"/>
    <w:rsid w:val="00753EED"/>
    <w:rsid w:val="007540DD"/>
    <w:rsid w:val="0075474E"/>
    <w:rsid w:val="007549F8"/>
    <w:rsid w:val="00754B65"/>
    <w:rsid w:val="00756173"/>
    <w:rsid w:val="00756286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2EF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669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31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2B88"/>
    <w:rsid w:val="00773167"/>
    <w:rsid w:val="00773AA3"/>
    <w:rsid w:val="007744B4"/>
    <w:rsid w:val="00774528"/>
    <w:rsid w:val="007746F5"/>
    <w:rsid w:val="007750BC"/>
    <w:rsid w:val="0077534F"/>
    <w:rsid w:val="00775A60"/>
    <w:rsid w:val="00775BA3"/>
    <w:rsid w:val="00775D69"/>
    <w:rsid w:val="00775E22"/>
    <w:rsid w:val="00776452"/>
    <w:rsid w:val="0077666F"/>
    <w:rsid w:val="00776F8D"/>
    <w:rsid w:val="0077733B"/>
    <w:rsid w:val="00781A35"/>
    <w:rsid w:val="007824F6"/>
    <w:rsid w:val="0078251C"/>
    <w:rsid w:val="00782D40"/>
    <w:rsid w:val="007830EF"/>
    <w:rsid w:val="00783D06"/>
    <w:rsid w:val="00783F19"/>
    <w:rsid w:val="007840D7"/>
    <w:rsid w:val="00785280"/>
    <w:rsid w:val="00785484"/>
    <w:rsid w:val="007859F5"/>
    <w:rsid w:val="00785C95"/>
    <w:rsid w:val="007860B0"/>
    <w:rsid w:val="007862C8"/>
    <w:rsid w:val="007866B7"/>
    <w:rsid w:val="00790170"/>
    <w:rsid w:val="00790606"/>
    <w:rsid w:val="007906E3"/>
    <w:rsid w:val="0079091C"/>
    <w:rsid w:val="00790DBF"/>
    <w:rsid w:val="0079107F"/>
    <w:rsid w:val="007915C9"/>
    <w:rsid w:val="007916FB"/>
    <w:rsid w:val="0079177E"/>
    <w:rsid w:val="007917C8"/>
    <w:rsid w:val="00791B11"/>
    <w:rsid w:val="00792156"/>
    <w:rsid w:val="00793B1D"/>
    <w:rsid w:val="00793DCD"/>
    <w:rsid w:val="0079415A"/>
    <w:rsid w:val="007941B5"/>
    <w:rsid w:val="007951E4"/>
    <w:rsid w:val="0079567F"/>
    <w:rsid w:val="00795FAB"/>
    <w:rsid w:val="00796431"/>
    <w:rsid w:val="007964BE"/>
    <w:rsid w:val="007966E8"/>
    <w:rsid w:val="007969A2"/>
    <w:rsid w:val="00796D77"/>
    <w:rsid w:val="00796F2D"/>
    <w:rsid w:val="00797926"/>
    <w:rsid w:val="00797AD6"/>
    <w:rsid w:val="007A0FF7"/>
    <w:rsid w:val="007A1160"/>
    <w:rsid w:val="007A1AC9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A7F86"/>
    <w:rsid w:val="007B01AC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860"/>
    <w:rsid w:val="007B39DE"/>
    <w:rsid w:val="007B3BF0"/>
    <w:rsid w:val="007B40B2"/>
    <w:rsid w:val="007B40C1"/>
    <w:rsid w:val="007B45F5"/>
    <w:rsid w:val="007B4D7A"/>
    <w:rsid w:val="007B5582"/>
    <w:rsid w:val="007B6057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9B8"/>
    <w:rsid w:val="007B7BDC"/>
    <w:rsid w:val="007B7ECE"/>
    <w:rsid w:val="007C0355"/>
    <w:rsid w:val="007C089C"/>
    <w:rsid w:val="007C1075"/>
    <w:rsid w:val="007C1703"/>
    <w:rsid w:val="007C1A6E"/>
    <w:rsid w:val="007C1C67"/>
    <w:rsid w:val="007C2B0B"/>
    <w:rsid w:val="007C2DC2"/>
    <w:rsid w:val="007C2E19"/>
    <w:rsid w:val="007C2FCB"/>
    <w:rsid w:val="007C3550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0F7"/>
    <w:rsid w:val="007C758E"/>
    <w:rsid w:val="007C7811"/>
    <w:rsid w:val="007C78C1"/>
    <w:rsid w:val="007D00F0"/>
    <w:rsid w:val="007D013D"/>
    <w:rsid w:val="007D1182"/>
    <w:rsid w:val="007D1CF5"/>
    <w:rsid w:val="007D1F62"/>
    <w:rsid w:val="007D21D4"/>
    <w:rsid w:val="007D2558"/>
    <w:rsid w:val="007D34DF"/>
    <w:rsid w:val="007D40C2"/>
    <w:rsid w:val="007D4351"/>
    <w:rsid w:val="007D4FA6"/>
    <w:rsid w:val="007D5164"/>
    <w:rsid w:val="007D5A4D"/>
    <w:rsid w:val="007D6CB1"/>
    <w:rsid w:val="007D7988"/>
    <w:rsid w:val="007D798B"/>
    <w:rsid w:val="007D79F5"/>
    <w:rsid w:val="007D7CFA"/>
    <w:rsid w:val="007E0331"/>
    <w:rsid w:val="007E04AD"/>
    <w:rsid w:val="007E099A"/>
    <w:rsid w:val="007E0AA0"/>
    <w:rsid w:val="007E0B28"/>
    <w:rsid w:val="007E0F0E"/>
    <w:rsid w:val="007E1977"/>
    <w:rsid w:val="007E22AC"/>
    <w:rsid w:val="007E2393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AA1"/>
    <w:rsid w:val="007E7FD2"/>
    <w:rsid w:val="007F02A6"/>
    <w:rsid w:val="007F05B3"/>
    <w:rsid w:val="007F08DB"/>
    <w:rsid w:val="007F2E76"/>
    <w:rsid w:val="007F30B2"/>
    <w:rsid w:val="007F336E"/>
    <w:rsid w:val="007F3615"/>
    <w:rsid w:val="007F4862"/>
    <w:rsid w:val="007F4C5E"/>
    <w:rsid w:val="007F4D2B"/>
    <w:rsid w:val="007F5056"/>
    <w:rsid w:val="007F511C"/>
    <w:rsid w:val="007F53BF"/>
    <w:rsid w:val="007F5728"/>
    <w:rsid w:val="007F5A83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AF3"/>
    <w:rsid w:val="00803F3C"/>
    <w:rsid w:val="008040A8"/>
    <w:rsid w:val="00804CFE"/>
    <w:rsid w:val="0080522B"/>
    <w:rsid w:val="00805489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8D0"/>
    <w:rsid w:val="00810A38"/>
    <w:rsid w:val="00810CFB"/>
    <w:rsid w:val="00810F2C"/>
    <w:rsid w:val="00811084"/>
    <w:rsid w:val="00811098"/>
    <w:rsid w:val="0081130A"/>
    <w:rsid w:val="0081130E"/>
    <w:rsid w:val="00811B08"/>
    <w:rsid w:val="00811B44"/>
    <w:rsid w:val="00812021"/>
    <w:rsid w:val="008124B1"/>
    <w:rsid w:val="0081321E"/>
    <w:rsid w:val="0081383D"/>
    <w:rsid w:val="00814408"/>
    <w:rsid w:val="0081448D"/>
    <w:rsid w:val="008145CD"/>
    <w:rsid w:val="008147F2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2E4"/>
    <w:rsid w:val="008208E3"/>
    <w:rsid w:val="00820E29"/>
    <w:rsid w:val="00821229"/>
    <w:rsid w:val="008212F0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385A"/>
    <w:rsid w:val="00823C2C"/>
    <w:rsid w:val="00824351"/>
    <w:rsid w:val="00824809"/>
    <w:rsid w:val="00824822"/>
    <w:rsid w:val="008255DF"/>
    <w:rsid w:val="00825CD2"/>
    <w:rsid w:val="00826427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596"/>
    <w:rsid w:val="00830AD9"/>
    <w:rsid w:val="00830C7A"/>
    <w:rsid w:val="0083109C"/>
    <w:rsid w:val="00831187"/>
    <w:rsid w:val="00831C93"/>
    <w:rsid w:val="00831DAA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6D9E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197"/>
    <w:rsid w:val="00843724"/>
    <w:rsid w:val="008438A7"/>
    <w:rsid w:val="0084390D"/>
    <w:rsid w:val="008439FE"/>
    <w:rsid w:val="00843BA2"/>
    <w:rsid w:val="00843D40"/>
    <w:rsid w:val="00844447"/>
    <w:rsid w:val="00844452"/>
    <w:rsid w:val="0084483B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9AE"/>
    <w:rsid w:val="00855E6B"/>
    <w:rsid w:val="00856059"/>
    <w:rsid w:val="00856159"/>
    <w:rsid w:val="008567A9"/>
    <w:rsid w:val="00856E14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B0F"/>
    <w:rsid w:val="00864EB7"/>
    <w:rsid w:val="00865DF8"/>
    <w:rsid w:val="00865FB8"/>
    <w:rsid w:val="008660ED"/>
    <w:rsid w:val="0086646B"/>
    <w:rsid w:val="008664EA"/>
    <w:rsid w:val="008703E1"/>
    <w:rsid w:val="00870470"/>
    <w:rsid w:val="00870497"/>
    <w:rsid w:val="0087116F"/>
    <w:rsid w:val="008712D9"/>
    <w:rsid w:val="00871D6F"/>
    <w:rsid w:val="00871ED7"/>
    <w:rsid w:val="00871F5D"/>
    <w:rsid w:val="00871FAE"/>
    <w:rsid w:val="0087244E"/>
    <w:rsid w:val="00872702"/>
    <w:rsid w:val="0087450D"/>
    <w:rsid w:val="008746CA"/>
    <w:rsid w:val="008747DB"/>
    <w:rsid w:val="00874854"/>
    <w:rsid w:val="00874B29"/>
    <w:rsid w:val="00875090"/>
    <w:rsid w:val="00875130"/>
    <w:rsid w:val="00875146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3AEE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007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8F1"/>
    <w:rsid w:val="008929D0"/>
    <w:rsid w:val="00892A09"/>
    <w:rsid w:val="00892D7E"/>
    <w:rsid w:val="00892F3E"/>
    <w:rsid w:val="00893134"/>
    <w:rsid w:val="00893227"/>
    <w:rsid w:val="0089389D"/>
    <w:rsid w:val="00893B56"/>
    <w:rsid w:val="00893FF4"/>
    <w:rsid w:val="00894731"/>
    <w:rsid w:val="0089549B"/>
    <w:rsid w:val="00895570"/>
    <w:rsid w:val="00895673"/>
    <w:rsid w:val="00895A48"/>
    <w:rsid w:val="00895DBA"/>
    <w:rsid w:val="00895F72"/>
    <w:rsid w:val="008962AC"/>
    <w:rsid w:val="00896379"/>
    <w:rsid w:val="00896C42"/>
    <w:rsid w:val="00896CF8"/>
    <w:rsid w:val="00896DD1"/>
    <w:rsid w:val="008970B2"/>
    <w:rsid w:val="008979C6"/>
    <w:rsid w:val="00897A59"/>
    <w:rsid w:val="00897C31"/>
    <w:rsid w:val="008A06C6"/>
    <w:rsid w:val="008A09D4"/>
    <w:rsid w:val="008A0EB6"/>
    <w:rsid w:val="008A154D"/>
    <w:rsid w:val="008A1C56"/>
    <w:rsid w:val="008A1F8B"/>
    <w:rsid w:val="008A2ABD"/>
    <w:rsid w:val="008A2AF6"/>
    <w:rsid w:val="008A3086"/>
    <w:rsid w:val="008A3629"/>
    <w:rsid w:val="008A38B7"/>
    <w:rsid w:val="008A4252"/>
    <w:rsid w:val="008A466C"/>
    <w:rsid w:val="008A4A85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745"/>
    <w:rsid w:val="008B0A30"/>
    <w:rsid w:val="008B0D5C"/>
    <w:rsid w:val="008B0DF7"/>
    <w:rsid w:val="008B173A"/>
    <w:rsid w:val="008B188F"/>
    <w:rsid w:val="008B1B0A"/>
    <w:rsid w:val="008B2549"/>
    <w:rsid w:val="008B2CDD"/>
    <w:rsid w:val="008B314C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5F45"/>
    <w:rsid w:val="008B6121"/>
    <w:rsid w:val="008B6367"/>
    <w:rsid w:val="008B6E98"/>
    <w:rsid w:val="008B7019"/>
    <w:rsid w:val="008B7C98"/>
    <w:rsid w:val="008C0417"/>
    <w:rsid w:val="008C0478"/>
    <w:rsid w:val="008C1040"/>
    <w:rsid w:val="008C1F56"/>
    <w:rsid w:val="008C30F3"/>
    <w:rsid w:val="008C4354"/>
    <w:rsid w:val="008C46B4"/>
    <w:rsid w:val="008C4C9C"/>
    <w:rsid w:val="008C50C2"/>
    <w:rsid w:val="008C53E7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C7F4C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55"/>
    <w:rsid w:val="008D32FF"/>
    <w:rsid w:val="008D3692"/>
    <w:rsid w:val="008D41FE"/>
    <w:rsid w:val="008D4442"/>
    <w:rsid w:val="008D459A"/>
    <w:rsid w:val="008D47B6"/>
    <w:rsid w:val="008D47F9"/>
    <w:rsid w:val="008D4A83"/>
    <w:rsid w:val="008D56BB"/>
    <w:rsid w:val="008D603B"/>
    <w:rsid w:val="008D6C8D"/>
    <w:rsid w:val="008D7579"/>
    <w:rsid w:val="008D7E68"/>
    <w:rsid w:val="008E05AE"/>
    <w:rsid w:val="008E0671"/>
    <w:rsid w:val="008E0EDB"/>
    <w:rsid w:val="008E0FB8"/>
    <w:rsid w:val="008E1013"/>
    <w:rsid w:val="008E1660"/>
    <w:rsid w:val="008E1A1F"/>
    <w:rsid w:val="008E2951"/>
    <w:rsid w:val="008E3291"/>
    <w:rsid w:val="008E3422"/>
    <w:rsid w:val="008E3932"/>
    <w:rsid w:val="008E393B"/>
    <w:rsid w:val="008E3A33"/>
    <w:rsid w:val="008E3F6B"/>
    <w:rsid w:val="008E48BB"/>
    <w:rsid w:val="008E4BF3"/>
    <w:rsid w:val="008E4D85"/>
    <w:rsid w:val="008E5151"/>
    <w:rsid w:val="008E5D10"/>
    <w:rsid w:val="008E5F42"/>
    <w:rsid w:val="008E5FB1"/>
    <w:rsid w:val="008E7659"/>
    <w:rsid w:val="008E7666"/>
    <w:rsid w:val="008E7BF7"/>
    <w:rsid w:val="008E7FBD"/>
    <w:rsid w:val="008F00BB"/>
    <w:rsid w:val="008F033C"/>
    <w:rsid w:val="008F0C82"/>
    <w:rsid w:val="008F103E"/>
    <w:rsid w:val="008F118F"/>
    <w:rsid w:val="008F1198"/>
    <w:rsid w:val="008F307C"/>
    <w:rsid w:val="008F30AE"/>
    <w:rsid w:val="008F3335"/>
    <w:rsid w:val="008F3B33"/>
    <w:rsid w:val="008F3E6A"/>
    <w:rsid w:val="008F3E83"/>
    <w:rsid w:val="008F4B70"/>
    <w:rsid w:val="008F4E7E"/>
    <w:rsid w:val="008F52E7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25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CD"/>
    <w:rsid w:val="009124EC"/>
    <w:rsid w:val="009130D0"/>
    <w:rsid w:val="009138BE"/>
    <w:rsid w:val="00914097"/>
    <w:rsid w:val="00914D92"/>
    <w:rsid w:val="00915296"/>
    <w:rsid w:val="009153BC"/>
    <w:rsid w:val="00915770"/>
    <w:rsid w:val="00915885"/>
    <w:rsid w:val="00916AD9"/>
    <w:rsid w:val="00916D7E"/>
    <w:rsid w:val="00916DAE"/>
    <w:rsid w:val="009170DD"/>
    <w:rsid w:val="00917160"/>
    <w:rsid w:val="0091741D"/>
    <w:rsid w:val="0091768E"/>
    <w:rsid w:val="00920411"/>
    <w:rsid w:val="00921252"/>
    <w:rsid w:val="0092127C"/>
    <w:rsid w:val="00921903"/>
    <w:rsid w:val="00922044"/>
    <w:rsid w:val="00922F2C"/>
    <w:rsid w:val="00923417"/>
    <w:rsid w:val="00923452"/>
    <w:rsid w:val="00923466"/>
    <w:rsid w:val="00923662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653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4FE9"/>
    <w:rsid w:val="00935193"/>
    <w:rsid w:val="0093519D"/>
    <w:rsid w:val="0093532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9DF"/>
    <w:rsid w:val="00937AF1"/>
    <w:rsid w:val="00937F69"/>
    <w:rsid w:val="009401AB"/>
    <w:rsid w:val="00940A8F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5056"/>
    <w:rsid w:val="00945118"/>
    <w:rsid w:val="009451A1"/>
    <w:rsid w:val="00945725"/>
    <w:rsid w:val="00945E34"/>
    <w:rsid w:val="00945F24"/>
    <w:rsid w:val="009461A6"/>
    <w:rsid w:val="009462E7"/>
    <w:rsid w:val="00946307"/>
    <w:rsid w:val="009473CA"/>
    <w:rsid w:val="00947D7C"/>
    <w:rsid w:val="00947E57"/>
    <w:rsid w:val="00947FF7"/>
    <w:rsid w:val="0095039D"/>
    <w:rsid w:val="0095053F"/>
    <w:rsid w:val="00950ADD"/>
    <w:rsid w:val="00950F25"/>
    <w:rsid w:val="00951161"/>
    <w:rsid w:val="00951638"/>
    <w:rsid w:val="00951C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970"/>
    <w:rsid w:val="00954AB5"/>
    <w:rsid w:val="00954D21"/>
    <w:rsid w:val="009558F6"/>
    <w:rsid w:val="009560B1"/>
    <w:rsid w:val="00956163"/>
    <w:rsid w:val="00956309"/>
    <w:rsid w:val="00956543"/>
    <w:rsid w:val="00956C0E"/>
    <w:rsid w:val="00956EF1"/>
    <w:rsid w:val="00956F5F"/>
    <w:rsid w:val="00957559"/>
    <w:rsid w:val="009576FB"/>
    <w:rsid w:val="00957F36"/>
    <w:rsid w:val="00961364"/>
    <w:rsid w:val="009615F1"/>
    <w:rsid w:val="00961BB4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3F86"/>
    <w:rsid w:val="009644A5"/>
    <w:rsid w:val="00964DED"/>
    <w:rsid w:val="00965169"/>
    <w:rsid w:val="00965761"/>
    <w:rsid w:val="00965B2E"/>
    <w:rsid w:val="0096664F"/>
    <w:rsid w:val="00966787"/>
    <w:rsid w:val="0096703D"/>
    <w:rsid w:val="00967B9E"/>
    <w:rsid w:val="00967DF3"/>
    <w:rsid w:val="009709E9"/>
    <w:rsid w:val="00971155"/>
    <w:rsid w:val="009711B6"/>
    <w:rsid w:val="0097144B"/>
    <w:rsid w:val="00971479"/>
    <w:rsid w:val="00971D5C"/>
    <w:rsid w:val="00971EFC"/>
    <w:rsid w:val="00971F72"/>
    <w:rsid w:val="00972052"/>
    <w:rsid w:val="0097316C"/>
    <w:rsid w:val="00974CAD"/>
    <w:rsid w:val="00974EF7"/>
    <w:rsid w:val="00974FC5"/>
    <w:rsid w:val="00975D91"/>
    <w:rsid w:val="00976203"/>
    <w:rsid w:val="009762DD"/>
    <w:rsid w:val="00976CAB"/>
    <w:rsid w:val="0097724C"/>
    <w:rsid w:val="009772A2"/>
    <w:rsid w:val="0097736B"/>
    <w:rsid w:val="0097774D"/>
    <w:rsid w:val="00977ABC"/>
    <w:rsid w:val="00977E53"/>
    <w:rsid w:val="00977F58"/>
    <w:rsid w:val="0098005B"/>
    <w:rsid w:val="009800F6"/>
    <w:rsid w:val="00980582"/>
    <w:rsid w:val="00980958"/>
    <w:rsid w:val="00982193"/>
    <w:rsid w:val="0098260C"/>
    <w:rsid w:val="009827E5"/>
    <w:rsid w:val="00983137"/>
    <w:rsid w:val="009838C7"/>
    <w:rsid w:val="009839E6"/>
    <w:rsid w:val="00983F16"/>
    <w:rsid w:val="0098419E"/>
    <w:rsid w:val="00985B11"/>
    <w:rsid w:val="00985E7A"/>
    <w:rsid w:val="00986667"/>
    <w:rsid w:val="009868FF"/>
    <w:rsid w:val="009878BD"/>
    <w:rsid w:val="00987E2A"/>
    <w:rsid w:val="00990E8B"/>
    <w:rsid w:val="00991139"/>
    <w:rsid w:val="0099191E"/>
    <w:rsid w:val="009924DB"/>
    <w:rsid w:val="0099397A"/>
    <w:rsid w:val="009952EF"/>
    <w:rsid w:val="009954A4"/>
    <w:rsid w:val="00995FE5"/>
    <w:rsid w:val="00996335"/>
    <w:rsid w:val="009963F4"/>
    <w:rsid w:val="009969B2"/>
    <w:rsid w:val="00996B29"/>
    <w:rsid w:val="00996C67"/>
    <w:rsid w:val="00997A1A"/>
    <w:rsid w:val="009A1ED0"/>
    <w:rsid w:val="009A25B1"/>
    <w:rsid w:val="009A2689"/>
    <w:rsid w:val="009A278A"/>
    <w:rsid w:val="009A27CC"/>
    <w:rsid w:val="009A28D1"/>
    <w:rsid w:val="009A2D53"/>
    <w:rsid w:val="009A2D5C"/>
    <w:rsid w:val="009A31B5"/>
    <w:rsid w:val="009A33F4"/>
    <w:rsid w:val="009A3EB9"/>
    <w:rsid w:val="009A3F2A"/>
    <w:rsid w:val="009A4264"/>
    <w:rsid w:val="009A447C"/>
    <w:rsid w:val="009A4A7D"/>
    <w:rsid w:val="009A5A06"/>
    <w:rsid w:val="009A5C0B"/>
    <w:rsid w:val="009A5CC1"/>
    <w:rsid w:val="009A5D24"/>
    <w:rsid w:val="009A6916"/>
    <w:rsid w:val="009A6C20"/>
    <w:rsid w:val="009A7129"/>
    <w:rsid w:val="009A7564"/>
    <w:rsid w:val="009A77C5"/>
    <w:rsid w:val="009A7A13"/>
    <w:rsid w:val="009A7BDE"/>
    <w:rsid w:val="009A7C30"/>
    <w:rsid w:val="009B068C"/>
    <w:rsid w:val="009B0705"/>
    <w:rsid w:val="009B07F6"/>
    <w:rsid w:val="009B0FDA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A27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B7CDE"/>
    <w:rsid w:val="009C06F2"/>
    <w:rsid w:val="009C0BAB"/>
    <w:rsid w:val="009C0EFA"/>
    <w:rsid w:val="009C1B92"/>
    <w:rsid w:val="009C204E"/>
    <w:rsid w:val="009C226E"/>
    <w:rsid w:val="009C2428"/>
    <w:rsid w:val="009C2565"/>
    <w:rsid w:val="009C2729"/>
    <w:rsid w:val="009C34A4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5CE3"/>
    <w:rsid w:val="009C61D0"/>
    <w:rsid w:val="009C650E"/>
    <w:rsid w:val="009C67E7"/>
    <w:rsid w:val="009C6F9C"/>
    <w:rsid w:val="009C6FF5"/>
    <w:rsid w:val="009C707E"/>
    <w:rsid w:val="009C70A5"/>
    <w:rsid w:val="009C71D5"/>
    <w:rsid w:val="009C74BB"/>
    <w:rsid w:val="009C751E"/>
    <w:rsid w:val="009C7704"/>
    <w:rsid w:val="009C7A2F"/>
    <w:rsid w:val="009C7E31"/>
    <w:rsid w:val="009C7E82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5EC"/>
    <w:rsid w:val="009D35FE"/>
    <w:rsid w:val="009D37CD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06A9"/>
    <w:rsid w:val="009E1374"/>
    <w:rsid w:val="009E15DC"/>
    <w:rsid w:val="009E1FA5"/>
    <w:rsid w:val="009E2C78"/>
    <w:rsid w:val="009E3860"/>
    <w:rsid w:val="009E3A97"/>
    <w:rsid w:val="009E3D42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E7207"/>
    <w:rsid w:val="009F0149"/>
    <w:rsid w:val="009F0196"/>
    <w:rsid w:val="009F0B7E"/>
    <w:rsid w:val="009F0DCF"/>
    <w:rsid w:val="009F1166"/>
    <w:rsid w:val="009F1DC3"/>
    <w:rsid w:val="009F1DC7"/>
    <w:rsid w:val="009F290E"/>
    <w:rsid w:val="009F2AD1"/>
    <w:rsid w:val="009F2BB1"/>
    <w:rsid w:val="009F2F25"/>
    <w:rsid w:val="009F3D15"/>
    <w:rsid w:val="009F4435"/>
    <w:rsid w:val="009F497A"/>
    <w:rsid w:val="009F4A26"/>
    <w:rsid w:val="009F5B93"/>
    <w:rsid w:val="009F6220"/>
    <w:rsid w:val="009F628C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2E60"/>
    <w:rsid w:val="00A03123"/>
    <w:rsid w:val="00A03298"/>
    <w:rsid w:val="00A0362C"/>
    <w:rsid w:val="00A03BB3"/>
    <w:rsid w:val="00A0447D"/>
    <w:rsid w:val="00A04A70"/>
    <w:rsid w:val="00A04BC4"/>
    <w:rsid w:val="00A0501B"/>
    <w:rsid w:val="00A05221"/>
    <w:rsid w:val="00A05764"/>
    <w:rsid w:val="00A069AC"/>
    <w:rsid w:val="00A06DD9"/>
    <w:rsid w:val="00A06EE2"/>
    <w:rsid w:val="00A06F25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750"/>
    <w:rsid w:val="00A13853"/>
    <w:rsid w:val="00A13BA5"/>
    <w:rsid w:val="00A13DC5"/>
    <w:rsid w:val="00A143A2"/>
    <w:rsid w:val="00A14916"/>
    <w:rsid w:val="00A14A10"/>
    <w:rsid w:val="00A15011"/>
    <w:rsid w:val="00A156FF"/>
    <w:rsid w:val="00A16060"/>
    <w:rsid w:val="00A1630D"/>
    <w:rsid w:val="00A16507"/>
    <w:rsid w:val="00A16CCC"/>
    <w:rsid w:val="00A1726A"/>
    <w:rsid w:val="00A17506"/>
    <w:rsid w:val="00A17597"/>
    <w:rsid w:val="00A17C99"/>
    <w:rsid w:val="00A17FC5"/>
    <w:rsid w:val="00A20917"/>
    <w:rsid w:val="00A20EF3"/>
    <w:rsid w:val="00A21040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C3"/>
    <w:rsid w:val="00A26CD0"/>
    <w:rsid w:val="00A27218"/>
    <w:rsid w:val="00A27E6C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E36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2F16"/>
    <w:rsid w:val="00A43880"/>
    <w:rsid w:val="00A4397F"/>
    <w:rsid w:val="00A43B2D"/>
    <w:rsid w:val="00A4400F"/>
    <w:rsid w:val="00A44849"/>
    <w:rsid w:val="00A44FC7"/>
    <w:rsid w:val="00A45518"/>
    <w:rsid w:val="00A45900"/>
    <w:rsid w:val="00A461B6"/>
    <w:rsid w:val="00A464EE"/>
    <w:rsid w:val="00A46570"/>
    <w:rsid w:val="00A47070"/>
    <w:rsid w:val="00A4767F"/>
    <w:rsid w:val="00A476CF"/>
    <w:rsid w:val="00A479FD"/>
    <w:rsid w:val="00A5033E"/>
    <w:rsid w:val="00A5043F"/>
    <w:rsid w:val="00A50EFF"/>
    <w:rsid w:val="00A5117C"/>
    <w:rsid w:val="00A51201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969"/>
    <w:rsid w:val="00A53D8F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412E"/>
    <w:rsid w:val="00A649B0"/>
    <w:rsid w:val="00A6520A"/>
    <w:rsid w:val="00A65259"/>
    <w:rsid w:val="00A65A05"/>
    <w:rsid w:val="00A65B88"/>
    <w:rsid w:val="00A65CEA"/>
    <w:rsid w:val="00A660C5"/>
    <w:rsid w:val="00A663B6"/>
    <w:rsid w:val="00A6688A"/>
    <w:rsid w:val="00A66FFA"/>
    <w:rsid w:val="00A7081A"/>
    <w:rsid w:val="00A70BC4"/>
    <w:rsid w:val="00A70F38"/>
    <w:rsid w:val="00A71302"/>
    <w:rsid w:val="00A71428"/>
    <w:rsid w:val="00A714EF"/>
    <w:rsid w:val="00A715C0"/>
    <w:rsid w:val="00A71783"/>
    <w:rsid w:val="00A71C43"/>
    <w:rsid w:val="00A7219F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6F00"/>
    <w:rsid w:val="00A770A6"/>
    <w:rsid w:val="00A776D2"/>
    <w:rsid w:val="00A777FB"/>
    <w:rsid w:val="00A77914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4069"/>
    <w:rsid w:val="00A843E4"/>
    <w:rsid w:val="00A84411"/>
    <w:rsid w:val="00A84478"/>
    <w:rsid w:val="00A8456C"/>
    <w:rsid w:val="00A84742"/>
    <w:rsid w:val="00A85479"/>
    <w:rsid w:val="00A857B0"/>
    <w:rsid w:val="00A85A23"/>
    <w:rsid w:val="00A860C1"/>
    <w:rsid w:val="00A8635B"/>
    <w:rsid w:val="00A86368"/>
    <w:rsid w:val="00A86526"/>
    <w:rsid w:val="00A8669E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3957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97558"/>
    <w:rsid w:val="00AA0334"/>
    <w:rsid w:val="00AA0686"/>
    <w:rsid w:val="00AA0897"/>
    <w:rsid w:val="00AA0950"/>
    <w:rsid w:val="00AA11B2"/>
    <w:rsid w:val="00AA1E53"/>
    <w:rsid w:val="00AA211C"/>
    <w:rsid w:val="00AA37DD"/>
    <w:rsid w:val="00AA3933"/>
    <w:rsid w:val="00AA3C5C"/>
    <w:rsid w:val="00AA3FFE"/>
    <w:rsid w:val="00AA43EA"/>
    <w:rsid w:val="00AA45E2"/>
    <w:rsid w:val="00AA476C"/>
    <w:rsid w:val="00AA4BD3"/>
    <w:rsid w:val="00AA608A"/>
    <w:rsid w:val="00AA68BB"/>
    <w:rsid w:val="00AA6AF3"/>
    <w:rsid w:val="00AA704C"/>
    <w:rsid w:val="00AA7118"/>
    <w:rsid w:val="00AB0072"/>
    <w:rsid w:val="00AB0557"/>
    <w:rsid w:val="00AB0BBE"/>
    <w:rsid w:val="00AB0CFE"/>
    <w:rsid w:val="00AB0EDE"/>
    <w:rsid w:val="00AB14FA"/>
    <w:rsid w:val="00AB165D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CE7"/>
    <w:rsid w:val="00AC33E1"/>
    <w:rsid w:val="00AC3C9B"/>
    <w:rsid w:val="00AC422D"/>
    <w:rsid w:val="00AC4464"/>
    <w:rsid w:val="00AC499B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42E"/>
    <w:rsid w:val="00AE199A"/>
    <w:rsid w:val="00AE1A0F"/>
    <w:rsid w:val="00AE29CF"/>
    <w:rsid w:val="00AE2F2C"/>
    <w:rsid w:val="00AE362D"/>
    <w:rsid w:val="00AE3BB6"/>
    <w:rsid w:val="00AE3F8B"/>
    <w:rsid w:val="00AE4453"/>
    <w:rsid w:val="00AE44C1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24E"/>
    <w:rsid w:val="00AF0818"/>
    <w:rsid w:val="00AF1301"/>
    <w:rsid w:val="00AF153B"/>
    <w:rsid w:val="00AF1614"/>
    <w:rsid w:val="00AF2243"/>
    <w:rsid w:val="00AF234A"/>
    <w:rsid w:val="00AF2816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9C0"/>
    <w:rsid w:val="00AF5CFD"/>
    <w:rsid w:val="00AF6661"/>
    <w:rsid w:val="00AF6768"/>
    <w:rsid w:val="00AF6C5B"/>
    <w:rsid w:val="00AF6DBB"/>
    <w:rsid w:val="00AF71B8"/>
    <w:rsid w:val="00AF795C"/>
    <w:rsid w:val="00AF79B7"/>
    <w:rsid w:val="00AF7A7A"/>
    <w:rsid w:val="00AF7DCD"/>
    <w:rsid w:val="00AF7EA4"/>
    <w:rsid w:val="00B001C6"/>
    <w:rsid w:val="00B008BF"/>
    <w:rsid w:val="00B0109C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21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7BD"/>
    <w:rsid w:val="00B1489E"/>
    <w:rsid w:val="00B14E31"/>
    <w:rsid w:val="00B14E8D"/>
    <w:rsid w:val="00B15298"/>
    <w:rsid w:val="00B15309"/>
    <w:rsid w:val="00B153C9"/>
    <w:rsid w:val="00B15730"/>
    <w:rsid w:val="00B158BF"/>
    <w:rsid w:val="00B15E55"/>
    <w:rsid w:val="00B160FA"/>
    <w:rsid w:val="00B1618F"/>
    <w:rsid w:val="00B16220"/>
    <w:rsid w:val="00B16B67"/>
    <w:rsid w:val="00B16D86"/>
    <w:rsid w:val="00B1708A"/>
    <w:rsid w:val="00B20144"/>
    <w:rsid w:val="00B205B2"/>
    <w:rsid w:val="00B20EBC"/>
    <w:rsid w:val="00B21122"/>
    <w:rsid w:val="00B21E37"/>
    <w:rsid w:val="00B21F7D"/>
    <w:rsid w:val="00B22BCF"/>
    <w:rsid w:val="00B22C85"/>
    <w:rsid w:val="00B22FF0"/>
    <w:rsid w:val="00B2324C"/>
    <w:rsid w:val="00B2363F"/>
    <w:rsid w:val="00B23677"/>
    <w:rsid w:val="00B23B15"/>
    <w:rsid w:val="00B24395"/>
    <w:rsid w:val="00B2460C"/>
    <w:rsid w:val="00B2497C"/>
    <w:rsid w:val="00B255C8"/>
    <w:rsid w:val="00B2567F"/>
    <w:rsid w:val="00B25ED7"/>
    <w:rsid w:val="00B261DD"/>
    <w:rsid w:val="00B26AC2"/>
    <w:rsid w:val="00B26E9E"/>
    <w:rsid w:val="00B26FE6"/>
    <w:rsid w:val="00B2713A"/>
    <w:rsid w:val="00B275BA"/>
    <w:rsid w:val="00B27636"/>
    <w:rsid w:val="00B2766D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0A1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123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67561"/>
    <w:rsid w:val="00B67A2F"/>
    <w:rsid w:val="00B67B5D"/>
    <w:rsid w:val="00B701B2"/>
    <w:rsid w:val="00B70581"/>
    <w:rsid w:val="00B7083F"/>
    <w:rsid w:val="00B709FF"/>
    <w:rsid w:val="00B71003"/>
    <w:rsid w:val="00B710B7"/>
    <w:rsid w:val="00B71995"/>
    <w:rsid w:val="00B71F50"/>
    <w:rsid w:val="00B72A24"/>
    <w:rsid w:val="00B72F26"/>
    <w:rsid w:val="00B73291"/>
    <w:rsid w:val="00B73DE2"/>
    <w:rsid w:val="00B73EFF"/>
    <w:rsid w:val="00B7402B"/>
    <w:rsid w:val="00B74046"/>
    <w:rsid w:val="00B74C46"/>
    <w:rsid w:val="00B75348"/>
    <w:rsid w:val="00B761B0"/>
    <w:rsid w:val="00B76B0E"/>
    <w:rsid w:val="00B76D2D"/>
    <w:rsid w:val="00B7755D"/>
    <w:rsid w:val="00B77566"/>
    <w:rsid w:val="00B778CA"/>
    <w:rsid w:val="00B77AB4"/>
    <w:rsid w:val="00B77B95"/>
    <w:rsid w:val="00B77DC8"/>
    <w:rsid w:val="00B77FD4"/>
    <w:rsid w:val="00B80672"/>
    <w:rsid w:val="00B813CC"/>
    <w:rsid w:val="00B81608"/>
    <w:rsid w:val="00B817A8"/>
    <w:rsid w:val="00B82A6C"/>
    <w:rsid w:val="00B82E27"/>
    <w:rsid w:val="00B82FF6"/>
    <w:rsid w:val="00B83842"/>
    <w:rsid w:val="00B8410B"/>
    <w:rsid w:val="00B8436E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D8B"/>
    <w:rsid w:val="00B97E04"/>
    <w:rsid w:val="00BA045B"/>
    <w:rsid w:val="00BA0639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6D69"/>
    <w:rsid w:val="00BA6EBF"/>
    <w:rsid w:val="00BA7813"/>
    <w:rsid w:val="00BB037B"/>
    <w:rsid w:val="00BB07C3"/>
    <w:rsid w:val="00BB0941"/>
    <w:rsid w:val="00BB1625"/>
    <w:rsid w:val="00BB1629"/>
    <w:rsid w:val="00BB20BE"/>
    <w:rsid w:val="00BB2764"/>
    <w:rsid w:val="00BB2CE7"/>
    <w:rsid w:val="00BB34C6"/>
    <w:rsid w:val="00BB35DD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008"/>
    <w:rsid w:val="00BB5197"/>
    <w:rsid w:val="00BB54E8"/>
    <w:rsid w:val="00BB618A"/>
    <w:rsid w:val="00BB6436"/>
    <w:rsid w:val="00BB68A4"/>
    <w:rsid w:val="00BB6A42"/>
    <w:rsid w:val="00BB6FF8"/>
    <w:rsid w:val="00BB70F7"/>
    <w:rsid w:val="00BB7564"/>
    <w:rsid w:val="00BB790E"/>
    <w:rsid w:val="00BB7B97"/>
    <w:rsid w:val="00BB7FE4"/>
    <w:rsid w:val="00BC02A7"/>
    <w:rsid w:val="00BC05C8"/>
    <w:rsid w:val="00BC08A8"/>
    <w:rsid w:val="00BC0A78"/>
    <w:rsid w:val="00BC0D9B"/>
    <w:rsid w:val="00BC1280"/>
    <w:rsid w:val="00BC16C3"/>
    <w:rsid w:val="00BC1CF8"/>
    <w:rsid w:val="00BC1DC1"/>
    <w:rsid w:val="00BC310D"/>
    <w:rsid w:val="00BC3623"/>
    <w:rsid w:val="00BC44CB"/>
    <w:rsid w:val="00BC45FC"/>
    <w:rsid w:val="00BC4D84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3BE"/>
    <w:rsid w:val="00BD3815"/>
    <w:rsid w:val="00BD4A05"/>
    <w:rsid w:val="00BD4D54"/>
    <w:rsid w:val="00BD503E"/>
    <w:rsid w:val="00BD5224"/>
    <w:rsid w:val="00BD5985"/>
    <w:rsid w:val="00BD5E01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3D24"/>
    <w:rsid w:val="00BE4034"/>
    <w:rsid w:val="00BE40C7"/>
    <w:rsid w:val="00BE442B"/>
    <w:rsid w:val="00BE484C"/>
    <w:rsid w:val="00BE4988"/>
    <w:rsid w:val="00BE52A7"/>
    <w:rsid w:val="00BE561A"/>
    <w:rsid w:val="00BE5A23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2E9"/>
    <w:rsid w:val="00BF050B"/>
    <w:rsid w:val="00BF0518"/>
    <w:rsid w:val="00BF0880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61A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4E63"/>
    <w:rsid w:val="00C0589C"/>
    <w:rsid w:val="00C05D58"/>
    <w:rsid w:val="00C05F8B"/>
    <w:rsid w:val="00C067EB"/>
    <w:rsid w:val="00C06865"/>
    <w:rsid w:val="00C07AB5"/>
    <w:rsid w:val="00C07FEE"/>
    <w:rsid w:val="00C1040F"/>
    <w:rsid w:val="00C104B7"/>
    <w:rsid w:val="00C10700"/>
    <w:rsid w:val="00C10938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577"/>
    <w:rsid w:val="00C22AE7"/>
    <w:rsid w:val="00C22CFD"/>
    <w:rsid w:val="00C23540"/>
    <w:rsid w:val="00C23606"/>
    <w:rsid w:val="00C236D6"/>
    <w:rsid w:val="00C23B57"/>
    <w:rsid w:val="00C2460D"/>
    <w:rsid w:val="00C2477C"/>
    <w:rsid w:val="00C24834"/>
    <w:rsid w:val="00C24A4F"/>
    <w:rsid w:val="00C2503E"/>
    <w:rsid w:val="00C2536D"/>
    <w:rsid w:val="00C2543E"/>
    <w:rsid w:val="00C25601"/>
    <w:rsid w:val="00C258B4"/>
    <w:rsid w:val="00C26144"/>
    <w:rsid w:val="00C26466"/>
    <w:rsid w:val="00C26542"/>
    <w:rsid w:val="00C2693F"/>
    <w:rsid w:val="00C269C2"/>
    <w:rsid w:val="00C276A9"/>
    <w:rsid w:val="00C30A1E"/>
    <w:rsid w:val="00C30CF6"/>
    <w:rsid w:val="00C314A5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0A6"/>
    <w:rsid w:val="00C341B4"/>
    <w:rsid w:val="00C349E9"/>
    <w:rsid w:val="00C34B39"/>
    <w:rsid w:val="00C350E3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BCA"/>
    <w:rsid w:val="00C42CC8"/>
    <w:rsid w:val="00C432B6"/>
    <w:rsid w:val="00C435D0"/>
    <w:rsid w:val="00C436E9"/>
    <w:rsid w:val="00C438B7"/>
    <w:rsid w:val="00C43B93"/>
    <w:rsid w:val="00C43CB8"/>
    <w:rsid w:val="00C441EC"/>
    <w:rsid w:val="00C444E4"/>
    <w:rsid w:val="00C44600"/>
    <w:rsid w:val="00C44B12"/>
    <w:rsid w:val="00C457CD"/>
    <w:rsid w:val="00C461FA"/>
    <w:rsid w:val="00C4654D"/>
    <w:rsid w:val="00C470C8"/>
    <w:rsid w:val="00C47298"/>
    <w:rsid w:val="00C472F2"/>
    <w:rsid w:val="00C4767B"/>
    <w:rsid w:val="00C478B1"/>
    <w:rsid w:val="00C47A7C"/>
    <w:rsid w:val="00C50354"/>
    <w:rsid w:val="00C505DC"/>
    <w:rsid w:val="00C50C8E"/>
    <w:rsid w:val="00C514EA"/>
    <w:rsid w:val="00C518E0"/>
    <w:rsid w:val="00C52317"/>
    <w:rsid w:val="00C52C9B"/>
    <w:rsid w:val="00C5318D"/>
    <w:rsid w:val="00C53450"/>
    <w:rsid w:val="00C5419C"/>
    <w:rsid w:val="00C5435D"/>
    <w:rsid w:val="00C54FD6"/>
    <w:rsid w:val="00C554B3"/>
    <w:rsid w:val="00C55863"/>
    <w:rsid w:val="00C55D51"/>
    <w:rsid w:val="00C563B3"/>
    <w:rsid w:val="00C56865"/>
    <w:rsid w:val="00C56EAF"/>
    <w:rsid w:val="00C57366"/>
    <w:rsid w:val="00C57AE7"/>
    <w:rsid w:val="00C57E1E"/>
    <w:rsid w:val="00C57E7B"/>
    <w:rsid w:val="00C57ED3"/>
    <w:rsid w:val="00C57F9E"/>
    <w:rsid w:val="00C604E1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D27"/>
    <w:rsid w:val="00C64EC1"/>
    <w:rsid w:val="00C65541"/>
    <w:rsid w:val="00C655E8"/>
    <w:rsid w:val="00C6614E"/>
    <w:rsid w:val="00C67161"/>
    <w:rsid w:val="00C671BE"/>
    <w:rsid w:val="00C67981"/>
    <w:rsid w:val="00C67999"/>
    <w:rsid w:val="00C67CBA"/>
    <w:rsid w:val="00C67D1C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651"/>
    <w:rsid w:val="00C75BF9"/>
    <w:rsid w:val="00C761BE"/>
    <w:rsid w:val="00C76C8D"/>
    <w:rsid w:val="00C76CE2"/>
    <w:rsid w:val="00C76CEF"/>
    <w:rsid w:val="00C77F58"/>
    <w:rsid w:val="00C8058F"/>
    <w:rsid w:val="00C80AEC"/>
    <w:rsid w:val="00C80B8E"/>
    <w:rsid w:val="00C81826"/>
    <w:rsid w:val="00C818DF"/>
    <w:rsid w:val="00C81A87"/>
    <w:rsid w:val="00C81E32"/>
    <w:rsid w:val="00C81FD9"/>
    <w:rsid w:val="00C82463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24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B43"/>
    <w:rsid w:val="00C94F6C"/>
    <w:rsid w:val="00C95BBB"/>
    <w:rsid w:val="00C95D0E"/>
    <w:rsid w:val="00C96045"/>
    <w:rsid w:val="00C96163"/>
    <w:rsid w:val="00C96308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3A6"/>
    <w:rsid w:val="00CA1484"/>
    <w:rsid w:val="00CA1569"/>
    <w:rsid w:val="00CA18E6"/>
    <w:rsid w:val="00CA1A8C"/>
    <w:rsid w:val="00CA1D0E"/>
    <w:rsid w:val="00CA1F6F"/>
    <w:rsid w:val="00CA25F0"/>
    <w:rsid w:val="00CA2B68"/>
    <w:rsid w:val="00CA3578"/>
    <w:rsid w:val="00CA384E"/>
    <w:rsid w:val="00CA3B62"/>
    <w:rsid w:val="00CA417D"/>
    <w:rsid w:val="00CA42F6"/>
    <w:rsid w:val="00CA4ACA"/>
    <w:rsid w:val="00CA4ED3"/>
    <w:rsid w:val="00CA5070"/>
    <w:rsid w:val="00CA5125"/>
    <w:rsid w:val="00CA53CD"/>
    <w:rsid w:val="00CA5DAC"/>
    <w:rsid w:val="00CA6338"/>
    <w:rsid w:val="00CA635E"/>
    <w:rsid w:val="00CA661B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876"/>
    <w:rsid w:val="00CB395B"/>
    <w:rsid w:val="00CB3C29"/>
    <w:rsid w:val="00CB3DF5"/>
    <w:rsid w:val="00CB3F3F"/>
    <w:rsid w:val="00CB4A34"/>
    <w:rsid w:val="00CB5040"/>
    <w:rsid w:val="00CB51A6"/>
    <w:rsid w:val="00CB5811"/>
    <w:rsid w:val="00CB601E"/>
    <w:rsid w:val="00CB67E1"/>
    <w:rsid w:val="00CB6BA5"/>
    <w:rsid w:val="00CB7534"/>
    <w:rsid w:val="00CB7692"/>
    <w:rsid w:val="00CB77F3"/>
    <w:rsid w:val="00CC03E6"/>
    <w:rsid w:val="00CC0431"/>
    <w:rsid w:val="00CC085C"/>
    <w:rsid w:val="00CC11AE"/>
    <w:rsid w:val="00CC1212"/>
    <w:rsid w:val="00CC1F9C"/>
    <w:rsid w:val="00CC28EF"/>
    <w:rsid w:val="00CC29F3"/>
    <w:rsid w:val="00CC2D37"/>
    <w:rsid w:val="00CC326B"/>
    <w:rsid w:val="00CC3A76"/>
    <w:rsid w:val="00CC436F"/>
    <w:rsid w:val="00CC4581"/>
    <w:rsid w:val="00CC47BF"/>
    <w:rsid w:val="00CC47F8"/>
    <w:rsid w:val="00CC4CF3"/>
    <w:rsid w:val="00CC5404"/>
    <w:rsid w:val="00CC5535"/>
    <w:rsid w:val="00CC565E"/>
    <w:rsid w:val="00CC5E1E"/>
    <w:rsid w:val="00CC6065"/>
    <w:rsid w:val="00CC60EA"/>
    <w:rsid w:val="00CC62C8"/>
    <w:rsid w:val="00CC6C47"/>
    <w:rsid w:val="00CC6F59"/>
    <w:rsid w:val="00CC7970"/>
    <w:rsid w:val="00CC7C3C"/>
    <w:rsid w:val="00CC7DB5"/>
    <w:rsid w:val="00CD0108"/>
    <w:rsid w:val="00CD022C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27"/>
    <w:rsid w:val="00CD3EAA"/>
    <w:rsid w:val="00CD3F4E"/>
    <w:rsid w:val="00CD4902"/>
    <w:rsid w:val="00CD49DB"/>
    <w:rsid w:val="00CD5340"/>
    <w:rsid w:val="00CD5DDD"/>
    <w:rsid w:val="00CD6C61"/>
    <w:rsid w:val="00CD738B"/>
    <w:rsid w:val="00CD7579"/>
    <w:rsid w:val="00CD75F7"/>
    <w:rsid w:val="00CE00BC"/>
    <w:rsid w:val="00CE0434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709"/>
    <w:rsid w:val="00CE5A70"/>
    <w:rsid w:val="00CE5D07"/>
    <w:rsid w:val="00CE6B90"/>
    <w:rsid w:val="00CE6B9F"/>
    <w:rsid w:val="00CE6FFB"/>
    <w:rsid w:val="00CE748D"/>
    <w:rsid w:val="00CE7555"/>
    <w:rsid w:val="00CE7727"/>
    <w:rsid w:val="00CE78B8"/>
    <w:rsid w:val="00CF0532"/>
    <w:rsid w:val="00CF06D1"/>
    <w:rsid w:val="00CF0D33"/>
    <w:rsid w:val="00CF0EEB"/>
    <w:rsid w:val="00CF0FCE"/>
    <w:rsid w:val="00CF106B"/>
    <w:rsid w:val="00CF12A3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4636"/>
    <w:rsid w:val="00CF4E78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152"/>
    <w:rsid w:val="00D026EA"/>
    <w:rsid w:val="00D027B6"/>
    <w:rsid w:val="00D02C00"/>
    <w:rsid w:val="00D031DB"/>
    <w:rsid w:val="00D03506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4A4"/>
    <w:rsid w:val="00D06E07"/>
    <w:rsid w:val="00D0726A"/>
    <w:rsid w:val="00D07422"/>
    <w:rsid w:val="00D07486"/>
    <w:rsid w:val="00D0774A"/>
    <w:rsid w:val="00D07A4D"/>
    <w:rsid w:val="00D07D68"/>
    <w:rsid w:val="00D107E5"/>
    <w:rsid w:val="00D10F12"/>
    <w:rsid w:val="00D1135F"/>
    <w:rsid w:val="00D11482"/>
    <w:rsid w:val="00D114F0"/>
    <w:rsid w:val="00D1158E"/>
    <w:rsid w:val="00D121CB"/>
    <w:rsid w:val="00D1225A"/>
    <w:rsid w:val="00D125E2"/>
    <w:rsid w:val="00D12AD6"/>
    <w:rsid w:val="00D1322C"/>
    <w:rsid w:val="00D1364B"/>
    <w:rsid w:val="00D13B72"/>
    <w:rsid w:val="00D13C8E"/>
    <w:rsid w:val="00D13D3C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6FF0"/>
    <w:rsid w:val="00D17035"/>
    <w:rsid w:val="00D200A9"/>
    <w:rsid w:val="00D201B6"/>
    <w:rsid w:val="00D203D4"/>
    <w:rsid w:val="00D21040"/>
    <w:rsid w:val="00D217A3"/>
    <w:rsid w:val="00D217FD"/>
    <w:rsid w:val="00D21A49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3F0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1251"/>
    <w:rsid w:val="00D31572"/>
    <w:rsid w:val="00D317B5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1D70"/>
    <w:rsid w:val="00D422AD"/>
    <w:rsid w:val="00D43207"/>
    <w:rsid w:val="00D43787"/>
    <w:rsid w:val="00D43C65"/>
    <w:rsid w:val="00D44225"/>
    <w:rsid w:val="00D44E3C"/>
    <w:rsid w:val="00D4543B"/>
    <w:rsid w:val="00D45E0F"/>
    <w:rsid w:val="00D462DB"/>
    <w:rsid w:val="00D46722"/>
    <w:rsid w:val="00D46735"/>
    <w:rsid w:val="00D4680B"/>
    <w:rsid w:val="00D4768D"/>
    <w:rsid w:val="00D50026"/>
    <w:rsid w:val="00D5046A"/>
    <w:rsid w:val="00D50CDB"/>
    <w:rsid w:val="00D51B44"/>
    <w:rsid w:val="00D5218B"/>
    <w:rsid w:val="00D52295"/>
    <w:rsid w:val="00D52606"/>
    <w:rsid w:val="00D52A53"/>
    <w:rsid w:val="00D52ADC"/>
    <w:rsid w:val="00D5365A"/>
    <w:rsid w:val="00D538D4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0EE9"/>
    <w:rsid w:val="00D61F53"/>
    <w:rsid w:val="00D61F9B"/>
    <w:rsid w:val="00D6270E"/>
    <w:rsid w:val="00D62D73"/>
    <w:rsid w:val="00D62D93"/>
    <w:rsid w:val="00D631C0"/>
    <w:rsid w:val="00D63523"/>
    <w:rsid w:val="00D63835"/>
    <w:rsid w:val="00D63BDB"/>
    <w:rsid w:val="00D63C65"/>
    <w:rsid w:val="00D63C7A"/>
    <w:rsid w:val="00D63F73"/>
    <w:rsid w:val="00D641AC"/>
    <w:rsid w:val="00D6495B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8B"/>
    <w:rsid w:val="00D676A4"/>
    <w:rsid w:val="00D67967"/>
    <w:rsid w:val="00D7051F"/>
    <w:rsid w:val="00D708C8"/>
    <w:rsid w:val="00D70B48"/>
    <w:rsid w:val="00D70D07"/>
    <w:rsid w:val="00D70D80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2"/>
    <w:rsid w:val="00D75CE5"/>
    <w:rsid w:val="00D7609F"/>
    <w:rsid w:val="00D76567"/>
    <w:rsid w:val="00D768BB"/>
    <w:rsid w:val="00D76906"/>
    <w:rsid w:val="00D774E2"/>
    <w:rsid w:val="00D77C35"/>
    <w:rsid w:val="00D77D0C"/>
    <w:rsid w:val="00D77D26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1DAE"/>
    <w:rsid w:val="00D92111"/>
    <w:rsid w:val="00D924E4"/>
    <w:rsid w:val="00D92848"/>
    <w:rsid w:val="00D928B4"/>
    <w:rsid w:val="00D92C61"/>
    <w:rsid w:val="00D93249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1A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67B8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6F6"/>
    <w:rsid w:val="00DB1719"/>
    <w:rsid w:val="00DB282E"/>
    <w:rsid w:val="00DB3E57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15D"/>
    <w:rsid w:val="00DB63CE"/>
    <w:rsid w:val="00DB6402"/>
    <w:rsid w:val="00DB68F0"/>
    <w:rsid w:val="00DB6E5C"/>
    <w:rsid w:val="00DB6E5F"/>
    <w:rsid w:val="00DC0001"/>
    <w:rsid w:val="00DC0149"/>
    <w:rsid w:val="00DC042E"/>
    <w:rsid w:val="00DC0605"/>
    <w:rsid w:val="00DC0672"/>
    <w:rsid w:val="00DC0919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3FFD"/>
    <w:rsid w:val="00DC42C2"/>
    <w:rsid w:val="00DC4A02"/>
    <w:rsid w:val="00DC5680"/>
    <w:rsid w:val="00DC6617"/>
    <w:rsid w:val="00DC7615"/>
    <w:rsid w:val="00DC77BF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783"/>
    <w:rsid w:val="00DD1A66"/>
    <w:rsid w:val="00DD2E50"/>
    <w:rsid w:val="00DD304C"/>
    <w:rsid w:val="00DD3207"/>
    <w:rsid w:val="00DD33C3"/>
    <w:rsid w:val="00DD363F"/>
    <w:rsid w:val="00DD3697"/>
    <w:rsid w:val="00DD3A1D"/>
    <w:rsid w:val="00DD3DF5"/>
    <w:rsid w:val="00DD4034"/>
    <w:rsid w:val="00DD423D"/>
    <w:rsid w:val="00DD450D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2D2F"/>
    <w:rsid w:val="00DE3B32"/>
    <w:rsid w:val="00DE3CB2"/>
    <w:rsid w:val="00DE3E40"/>
    <w:rsid w:val="00DE435E"/>
    <w:rsid w:val="00DE47E0"/>
    <w:rsid w:val="00DE552C"/>
    <w:rsid w:val="00DE5764"/>
    <w:rsid w:val="00DE60B2"/>
    <w:rsid w:val="00DE6406"/>
    <w:rsid w:val="00DE656A"/>
    <w:rsid w:val="00DE6B6D"/>
    <w:rsid w:val="00DE6D41"/>
    <w:rsid w:val="00DE707A"/>
    <w:rsid w:val="00DE70A5"/>
    <w:rsid w:val="00DE73A2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797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1F1A"/>
    <w:rsid w:val="00E021C3"/>
    <w:rsid w:val="00E023E3"/>
    <w:rsid w:val="00E02737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B37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E15"/>
    <w:rsid w:val="00E12FD2"/>
    <w:rsid w:val="00E13DAF"/>
    <w:rsid w:val="00E13EAA"/>
    <w:rsid w:val="00E14129"/>
    <w:rsid w:val="00E14BD1"/>
    <w:rsid w:val="00E15863"/>
    <w:rsid w:val="00E15E33"/>
    <w:rsid w:val="00E1633A"/>
    <w:rsid w:val="00E1640C"/>
    <w:rsid w:val="00E16522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337A"/>
    <w:rsid w:val="00E233A7"/>
    <w:rsid w:val="00E237BB"/>
    <w:rsid w:val="00E24285"/>
    <w:rsid w:val="00E24931"/>
    <w:rsid w:val="00E25668"/>
    <w:rsid w:val="00E2578F"/>
    <w:rsid w:val="00E25D0F"/>
    <w:rsid w:val="00E25F37"/>
    <w:rsid w:val="00E267C2"/>
    <w:rsid w:val="00E26EE6"/>
    <w:rsid w:val="00E26F20"/>
    <w:rsid w:val="00E26F67"/>
    <w:rsid w:val="00E270EC"/>
    <w:rsid w:val="00E27316"/>
    <w:rsid w:val="00E27960"/>
    <w:rsid w:val="00E27E52"/>
    <w:rsid w:val="00E30BDA"/>
    <w:rsid w:val="00E30D08"/>
    <w:rsid w:val="00E31A28"/>
    <w:rsid w:val="00E31E1C"/>
    <w:rsid w:val="00E321B6"/>
    <w:rsid w:val="00E3228D"/>
    <w:rsid w:val="00E32FD4"/>
    <w:rsid w:val="00E330DC"/>
    <w:rsid w:val="00E332E4"/>
    <w:rsid w:val="00E33532"/>
    <w:rsid w:val="00E33841"/>
    <w:rsid w:val="00E33CED"/>
    <w:rsid w:val="00E33F45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40E76"/>
    <w:rsid w:val="00E41898"/>
    <w:rsid w:val="00E41BE0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45B"/>
    <w:rsid w:val="00E4756C"/>
    <w:rsid w:val="00E47602"/>
    <w:rsid w:val="00E47673"/>
    <w:rsid w:val="00E47770"/>
    <w:rsid w:val="00E47940"/>
    <w:rsid w:val="00E47D8B"/>
    <w:rsid w:val="00E47D91"/>
    <w:rsid w:val="00E50EC4"/>
    <w:rsid w:val="00E51191"/>
    <w:rsid w:val="00E517B9"/>
    <w:rsid w:val="00E51B05"/>
    <w:rsid w:val="00E51DA4"/>
    <w:rsid w:val="00E5265D"/>
    <w:rsid w:val="00E5285B"/>
    <w:rsid w:val="00E53303"/>
    <w:rsid w:val="00E53515"/>
    <w:rsid w:val="00E53605"/>
    <w:rsid w:val="00E539E2"/>
    <w:rsid w:val="00E539ED"/>
    <w:rsid w:val="00E53C35"/>
    <w:rsid w:val="00E53EC5"/>
    <w:rsid w:val="00E54142"/>
    <w:rsid w:val="00E5423C"/>
    <w:rsid w:val="00E54D2E"/>
    <w:rsid w:val="00E54FF3"/>
    <w:rsid w:val="00E555C1"/>
    <w:rsid w:val="00E55CE9"/>
    <w:rsid w:val="00E56A9F"/>
    <w:rsid w:val="00E56B64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101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1FC5"/>
    <w:rsid w:val="00E7206E"/>
    <w:rsid w:val="00E72D72"/>
    <w:rsid w:val="00E73779"/>
    <w:rsid w:val="00E73C36"/>
    <w:rsid w:val="00E748F7"/>
    <w:rsid w:val="00E754B8"/>
    <w:rsid w:val="00E75C82"/>
    <w:rsid w:val="00E7611F"/>
    <w:rsid w:val="00E7632E"/>
    <w:rsid w:val="00E763F2"/>
    <w:rsid w:val="00E7642A"/>
    <w:rsid w:val="00E76A41"/>
    <w:rsid w:val="00E774D3"/>
    <w:rsid w:val="00E77DB6"/>
    <w:rsid w:val="00E800CC"/>
    <w:rsid w:val="00E80539"/>
    <w:rsid w:val="00E80796"/>
    <w:rsid w:val="00E809EF"/>
    <w:rsid w:val="00E80D6C"/>
    <w:rsid w:val="00E814CC"/>
    <w:rsid w:val="00E8291A"/>
    <w:rsid w:val="00E8307E"/>
    <w:rsid w:val="00E832BD"/>
    <w:rsid w:val="00E833B1"/>
    <w:rsid w:val="00E83564"/>
    <w:rsid w:val="00E84971"/>
    <w:rsid w:val="00E8575B"/>
    <w:rsid w:val="00E8581F"/>
    <w:rsid w:val="00E85DE1"/>
    <w:rsid w:val="00E861D6"/>
    <w:rsid w:val="00E87028"/>
    <w:rsid w:val="00E8724B"/>
    <w:rsid w:val="00E87395"/>
    <w:rsid w:val="00E87BD5"/>
    <w:rsid w:val="00E902B4"/>
    <w:rsid w:val="00E9050E"/>
    <w:rsid w:val="00E909D8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4F3C"/>
    <w:rsid w:val="00E95160"/>
    <w:rsid w:val="00E956F3"/>
    <w:rsid w:val="00E95A64"/>
    <w:rsid w:val="00E9602C"/>
    <w:rsid w:val="00E963DA"/>
    <w:rsid w:val="00E96624"/>
    <w:rsid w:val="00E96C1E"/>
    <w:rsid w:val="00E96F15"/>
    <w:rsid w:val="00E96F4E"/>
    <w:rsid w:val="00E96F57"/>
    <w:rsid w:val="00E9738C"/>
    <w:rsid w:val="00E97430"/>
    <w:rsid w:val="00E974ED"/>
    <w:rsid w:val="00EA0743"/>
    <w:rsid w:val="00EA0D24"/>
    <w:rsid w:val="00EA1129"/>
    <w:rsid w:val="00EA1831"/>
    <w:rsid w:val="00EA1DAA"/>
    <w:rsid w:val="00EA2129"/>
    <w:rsid w:val="00EA232D"/>
    <w:rsid w:val="00EA28F3"/>
    <w:rsid w:val="00EA2A7C"/>
    <w:rsid w:val="00EA2B48"/>
    <w:rsid w:val="00EA2CAB"/>
    <w:rsid w:val="00EA2E7A"/>
    <w:rsid w:val="00EA3B8C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22"/>
    <w:rsid w:val="00EA749A"/>
    <w:rsid w:val="00EA74E1"/>
    <w:rsid w:val="00EA78C4"/>
    <w:rsid w:val="00EA7FDA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64C"/>
    <w:rsid w:val="00EB57D0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27D"/>
    <w:rsid w:val="00EC7DB1"/>
    <w:rsid w:val="00EC7E63"/>
    <w:rsid w:val="00ED05BA"/>
    <w:rsid w:val="00ED0847"/>
    <w:rsid w:val="00ED085E"/>
    <w:rsid w:val="00ED0BFB"/>
    <w:rsid w:val="00ED0C65"/>
    <w:rsid w:val="00ED1321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4C7E"/>
    <w:rsid w:val="00ED50E0"/>
    <w:rsid w:val="00ED59A9"/>
    <w:rsid w:val="00ED602F"/>
    <w:rsid w:val="00ED61C9"/>
    <w:rsid w:val="00ED6425"/>
    <w:rsid w:val="00ED6859"/>
    <w:rsid w:val="00ED6DE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E13"/>
    <w:rsid w:val="00EE570B"/>
    <w:rsid w:val="00EE5DD3"/>
    <w:rsid w:val="00EE6868"/>
    <w:rsid w:val="00EE6B35"/>
    <w:rsid w:val="00EE6BE0"/>
    <w:rsid w:val="00EE7BC0"/>
    <w:rsid w:val="00EE7D04"/>
    <w:rsid w:val="00EE7ED9"/>
    <w:rsid w:val="00EF00D2"/>
    <w:rsid w:val="00EF027E"/>
    <w:rsid w:val="00EF06FB"/>
    <w:rsid w:val="00EF07A8"/>
    <w:rsid w:val="00EF0CD5"/>
    <w:rsid w:val="00EF0CDF"/>
    <w:rsid w:val="00EF2916"/>
    <w:rsid w:val="00EF2B34"/>
    <w:rsid w:val="00EF3200"/>
    <w:rsid w:val="00EF3795"/>
    <w:rsid w:val="00EF379E"/>
    <w:rsid w:val="00EF3CAA"/>
    <w:rsid w:val="00EF42C2"/>
    <w:rsid w:val="00EF4904"/>
    <w:rsid w:val="00EF4A35"/>
    <w:rsid w:val="00EF4C2B"/>
    <w:rsid w:val="00EF54BB"/>
    <w:rsid w:val="00EF5ECE"/>
    <w:rsid w:val="00EF69D6"/>
    <w:rsid w:val="00EF703B"/>
    <w:rsid w:val="00EF7085"/>
    <w:rsid w:val="00EF7135"/>
    <w:rsid w:val="00EF7D4B"/>
    <w:rsid w:val="00EF7F98"/>
    <w:rsid w:val="00F00685"/>
    <w:rsid w:val="00F013C7"/>
    <w:rsid w:val="00F014B3"/>
    <w:rsid w:val="00F01512"/>
    <w:rsid w:val="00F0182A"/>
    <w:rsid w:val="00F01B95"/>
    <w:rsid w:val="00F0207A"/>
    <w:rsid w:val="00F026C7"/>
    <w:rsid w:val="00F02788"/>
    <w:rsid w:val="00F03232"/>
    <w:rsid w:val="00F03922"/>
    <w:rsid w:val="00F047DB"/>
    <w:rsid w:val="00F04C89"/>
    <w:rsid w:val="00F05381"/>
    <w:rsid w:val="00F05AE0"/>
    <w:rsid w:val="00F05DEC"/>
    <w:rsid w:val="00F05F8A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927"/>
    <w:rsid w:val="00F11C21"/>
    <w:rsid w:val="00F12612"/>
    <w:rsid w:val="00F12ECD"/>
    <w:rsid w:val="00F13830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6CD3"/>
    <w:rsid w:val="00F17098"/>
    <w:rsid w:val="00F174C7"/>
    <w:rsid w:val="00F200C9"/>
    <w:rsid w:val="00F20171"/>
    <w:rsid w:val="00F2048E"/>
    <w:rsid w:val="00F208DE"/>
    <w:rsid w:val="00F208F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2FDE"/>
    <w:rsid w:val="00F230B0"/>
    <w:rsid w:val="00F237CA"/>
    <w:rsid w:val="00F23A8E"/>
    <w:rsid w:val="00F23B9A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5985"/>
    <w:rsid w:val="00F35ABF"/>
    <w:rsid w:val="00F363FA"/>
    <w:rsid w:val="00F36E20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5C4F"/>
    <w:rsid w:val="00F461F2"/>
    <w:rsid w:val="00F467B0"/>
    <w:rsid w:val="00F468F2"/>
    <w:rsid w:val="00F470FF"/>
    <w:rsid w:val="00F471D3"/>
    <w:rsid w:val="00F47507"/>
    <w:rsid w:val="00F47F70"/>
    <w:rsid w:val="00F5052D"/>
    <w:rsid w:val="00F5084D"/>
    <w:rsid w:val="00F50A8A"/>
    <w:rsid w:val="00F50B19"/>
    <w:rsid w:val="00F51255"/>
    <w:rsid w:val="00F51545"/>
    <w:rsid w:val="00F5186D"/>
    <w:rsid w:val="00F53052"/>
    <w:rsid w:val="00F533DD"/>
    <w:rsid w:val="00F5436C"/>
    <w:rsid w:val="00F54509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5FF"/>
    <w:rsid w:val="00F60DA3"/>
    <w:rsid w:val="00F61983"/>
    <w:rsid w:val="00F61CDC"/>
    <w:rsid w:val="00F621D1"/>
    <w:rsid w:val="00F6227F"/>
    <w:rsid w:val="00F6242D"/>
    <w:rsid w:val="00F627A2"/>
    <w:rsid w:val="00F628E0"/>
    <w:rsid w:val="00F62A32"/>
    <w:rsid w:val="00F6354F"/>
    <w:rsid w:val="00F6383A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67C"/>
    <w:rsid w:val="00F67A43"/>
    <w:rsid w:val="00F67B27"/>
    <w:rsid w:val="00F700B4"/>
    <w:rsid w:val="00F70104"/>
    <w:rsid w:val="00F70C6C"/>
    <w:rsid w:val="00F70C99"/>
    <w:rsid w:val="00F71086"/>
    <w:rsid w:val="00F71B47"/>
    <w:rsid w:val="00F72572"/>
    <w:rsid w:val="00F72685"/>
    <w:rsid w:val="00F729BC"/>
    <w:rsid w:val="00F72DCF"/>
    <w:rsid w:val="00F72ECF"/>
    <w:rsid w:val="00F73950"/>
    <w:rsid w:val="00F742B7"/>
    <w:rsid w:val="00F74A82"/>
    <w:rsid w:val="00F74AED"/>
    <w:rsid w:val="00F74D20"/>
    <w:rsid w:val="00F752B4"/>
    <w:rsid w:val="00F75433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1D82"/>
    <w:rsid w:val="00F81F52"/>
    <w:rsid w:val="00F82E0E"/>
    <w:rsid w:val="00F8351E"/>
    <w:rsid w:val="00F83773"/>
    <w:rsid w:val="00F83AA8"/>
    <w:rsid w:val="00F84461"/>
    <w:rsid w:val="00F84875"/>
    <w:rsid w:val="00F8490C"/>
    <w:rsid w:val="00F84AF1"/>
    <w:rsid w:val="00F85019"/>
    <w:rsid w:val="00F851FE"/>
    <w:rsid w:val="00F85263"/>
    <w:rsid w:val="00F852BA"/>
    <w:rsid w:val="00F85339"/>
    <w:rsid w:val="00F8548C"/>
    <w:rsid w:val="00F8563B"/>
    <w:rsid w:val="00F8615C"/>
    <w:rsid w:val="00F8694B"/>
    <w:rsid w:val="00F86B58"/>
    <w:rsid w:val="00F87123"/>
    <w:rsid w:val="00F87870"/>
    <w:rsid w:val="00F9020A"/>
    <w:rsid w:val="00F908F1"/>
    <w:rsid w:val="00F9090B"/>
    <w:rsid w:val="00F91004"/>
    <w:rsid w:val="00F92288"/>
    <w:rsid w:val="00F924AE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3F3"/>
    <w:rsid w:val="00F964A1"/>
    <w:rsid w:val="00F965F1"/>
    <w:rsid w:val="00F966D6"/>
    <w:rsid w:val="00F97494"/>
    <w:rsid w:val="00F978AE"/>
    <w:rsid w:val="00F97B6D"/>
    <w:rsid w:val="00F97F48"/>
    <w:rsid w:val="00FA03A0"/>
    <w:rsid w:val="00FA0523"/>
    <w:rsid w:val="00FA0969"/>
    <w:rsid w:val="00FA0BC9"/>
    <w:rsid w:val="00FA1317"/>
    <w:rsid w:val="00FA17D2"/>
    <w:rsid w:val="00FA1F17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38"/>
    <w:rsid w:val="00FA49A1"/>
    <w:rsid w:val="00FA4B81"/>
    <w:rsid w:val="00FA5155"/>
    <w:rsid w:val="00FA58EF"/>
    <w:rsid w:val="00FA6474"/>
    <w:rsid w:val="00FA653D"/>
    <w:rsid w:val="00FA6C25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1536"/>
    <w:rsid w:val="00FB20FF"/>
    <w:rsid w:val="00FB27FA"/>
    <w:rsid w:val="00FB2AE3"/>
    <w:rsid w:val="00FB3067"/>
    <w:rsid w:val="00FB3140"/>
    <w:rsid w:val="00FB346C"/>
    <w:rsid w:val="00FB3498"/>
    <w:rsid w:val="00FB361C"/>
    <w:rsid w:val="00FB3C08"/>
    <w:rsid w:val="00FB5040"/>
    <w:rsid w:val="00FB5B09"/>
    <w:rsid w:val="00FB5F47"/>
    <w:rsid w:val="00FB60E8"/>
    <w:rsid w:val="00FB69A7"/>
    <w:rsid w:val="00FB6AA8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C0A"/>
    <w:rsid w:val="00FC0E0C"/>
    <w:rsid w:val="00FC1D4D"/>
    <w:rsid w:val="00FC1E21"/>
    <w:rsid w:val="00FC1FAC"/>
    <w:rsid w:val="00FC20E1"/>
    <w:rsid w:val="00FC2A71"/>
    <w:rsid w:val="00FC301F"/>
    <w:rsid w:val="00FC30D5"/>
    <w:rsid w:val="00FC352F"/>
    <w:rsid w:val="00FC3569"/>
    <w:rsid w:val="00FC4519"/>
    <w:rsid w:val="00FC4932"/>
    <w:rsid w:val="00FC4BC3"/>
    <w:rsid w:val="00FC4CC4"/>
    <w:rsid w:val="00FC55FA"/>
    <w:rsid w:val="00FC561D"/>
    <w:rsid w:val="00FC5DB4"/>
    <w:rsid w:val="00FC6237"/>
    <w:rsid w:val="00FC6676"/>
    <w:rsid w:val="00FC6709"/>
    <w:rsid w:val="00FC70D4"/>
    <w:rsid w:val="00FC737F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30E"/>
    <w:rsid w:val="00FD4D12"/>
    <w:rsid w:val="00FD520B"/>
    <w:rsid w:val="00FD5971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7A"/>
    <w:rsid w:val="00FE2FA0"/>
    <w:rsid w:val="00FE3698"/>
    <w:rsid w:val="00FE4709"/>
    <w:rsid w:val="00FE4FDD"/>
    <w:rsid w:val="00FE5043"/>
    <w:rsid w:val="00FE567B"/>
    <w:rsid w:val="00FE56E8"/>
    <w:rsid w:val="00FE5B30"/>
    <w:rsid w:val="00FE5BF6"/>
    <w:rsid w:val="00FE61B9"/>
    <w:rsid w:val="00FE6267"/>
    <w:rsid w:val="00FE641C"/>
    <w:rsid w:val="00FE65D9"/>
    <w:rsid w:val="00FE6A58"/>
    <w:rsid w:val="00FE76DC"/>
    <w:rsid w:val="00FE7CB0"/>
    <w:rsid w:val="00FE7D35"/>
    <w:rsid w:val="00FF03D1"/>
    <w:rsid w:val="00FF0E93"/>
    <w:rsid w:val="00FF177B"/>
    <w:rsid w:val="00FF1CFB"/>
    <w:rsid w:val="00FF1E83"/>
    <w:rsid w:val="00FF1EA9"/>
    <w:rsid w:val="00FF249B"/>
    <w:rsid w:val="00FF2726"/>
    <w:rsid w:val="00FF28BF"/>
    <w:rsid w:val="00FF3831"/>
    <w:rsid w:val="00FF3E0F"/>
    <w:rsid w:val="00FF44D6"/>
    <w:rsid w:val="00FF4BB5"/>
    <w:rsid w:val="00FF4E74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01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754B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57228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7228F"/>
    <w:rPr>
      <w:rFonts w:eastAsia="MS Mincho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7228F"/>
    <w:rPr>
      <w:rFonts w:ascii="Arial" w:eastAsia="Times New Roman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D9597-6319-454B-A9D3-F86F8DE70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29</Pages>
  <Words>7183</Words>
  <Characters>30592</Characters>
  <Application>Microsoft Office Word</Application>
  <DocSecurity>0</DocSecurity>
  <Lines>254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Somjai, Nigonyanont</cp:lastModifiedBy>
  <cp:revision>3</cp:revision>
  <cp:lastPrinted>2019-11-07T07:22:00Z</cp:lastPrinted>
  <dcterms:created xsi:type="dcterms:W3CDTF">2019-11-07T15:32:00Z</dcterms:created>
  <dcterms:modified xsi:type="dcterms:W3CDTF">2019-11-07T15:34:00Z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