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2762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450E0A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Pr="0060234A" w:rsidRDefault="00DC6F9C" w:rsidP="00472E8E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785D22">
      <w:pPr>
        <w:pStyle w:val="Default"/>
        <w:spacing w:before="12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</w:t>
      </w:r>
      <w:r w:rsidR="00450E0A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0E0A" w:rsidRPr="00450E0A">
        <w:rPr>
          <w:rFonts w:ascii="Angsana New" w:hAnsi="Angsana New" w:cs="Angsana New" w:hint="cs"/>
          <w:sz w:val="32"/>
          <w:szCs w:val="32"/>
          <w:cs/>
        </w:rPr>
        <w:t>กันย</w:t>
      </w:r>
      <w:r w:rsidR="00450E0A" w:rsidRPr="00450E0A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006D3C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3532F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D6E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532F5">
        <w:rPr>
          <w:rFonts w:ascii="Angsana New" w:hAnsi="Angsana New" w:cs="Angsana New" w:hint="cs"/>
          <w:sz w:val="32"/>
          <w:szCs w:val="32"/>
          <w:cs/>
        </w:rPr>
        <w:t>งวดสามเดือนและเก้าเดือนสิ้นสุดวันเดียวกัน</w:t>
      </w:r>
      <w:r w:rsidR="00BD4F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BD4F24">
        <w:rPr>
          <w:rFonts w:ascii="Angsana New" w:hAnsi="Angsana New" w:cs="Angsana New" w:hint="cs"/>
          <w:sz w:val="32"/>
          <w:szCs w:val="32"/>
          <w:cs/>
        </w:rPr>
        <w:t>เก้า</w:t>
      </w:r>
      <w:r w:rsidR="00450E0A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บริษัท</w:t>
      </w:r>
      <w:r w:rsidR="00785D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</w:t>
      </w:r>
      <w:r w:rsidR="00785D2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9D6E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="00785D2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:rsidR="00DC6F9C" w:rsidRPr="00B366AC" w:rsidRDefault="00DC6F9C" w:rsidP="003532F5">
      <w:pPr>
        <w:pStyle w:val="Default"/>
        <w:spacing w:before="24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3532F5">
      <w:pPr>
        <w:pStyle w:val="CM2"/>
        <w:spacing w:before="12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3532F5">
      <w:pPr>
        <w:pStyle w:val="CM2"/>
        <w:spacing w:before="24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3532F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:rsidR="00C574FE" w:rsidRDefault="00DC6F9C" w:rsidP="00472E8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A24CB6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76639D">
        <w:rPr>
          <w:rFonts w:ascii="Angsana New" w:hAnsi="Angsana New"/>
          <w:spacing w:val="-4"/>
          <w:sz w:val="32"/>
          <w:szCs w:val="32"/>
        </w:rPr>
        <w:t>7</w:t>
      </w:r>
      <w:r w:rsidR="003532F5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06D3C">
        <w:rPr>
          <w:rFonts w:ascii="Angsana New" w:hAnsi="Angsana New"/>
          <w:spacing w:val="-4"/>
          <w:sz w:val="32"/>
          <w:szCs w:val="32"/>
        </w:rPr>
        <w:t>256</w:t>
      </w:r>
      <w:r w:rsidR="00A24CB6">
        <w:rPr>
          <w:rFonts w:ascii="Angsana New" w:hAnsi="Angsana New"/>
          <w:spacing w:val="-4"/>
          <w:sz w:val="32"/>
          <w:szCs w:val="32"/>
        </w:rPr>
        <w:t>2</w:t>
      </w:r>
    </w:p>
    <w:sectPr w:rsidR="00900CA2" w:rsidRPr="00A24CB6" w:rsidSect="00472E8E">
      <w:footerReference w:type="default" r:id="rId7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DBC" w:rsidRDefault="00866DBC" w:rsidP="0077481E">
      <w:r>
        <w:separator/>
      </w:r>
    </w:p>
  </w:endnote>
  <w:endnote w:type="continuationSeparator" w:id="0">
    <w:p w:rsidR="00866DBC" w:rsidRDefault="00866DB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DBC" w:rsidRDefault="00866DBC" w:rsidP="0077481E">
      <w:r>
        <w:separator/>
      </w:r>
    </w:p>
  </w:footnote>
  <w:footnote w:type="continuationSeparator" w:id="0">
    <w:p w:rsidR="00866DBC" w:rsidRDefault="00866DB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2F5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0E0A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1E1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639D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5D22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6DBC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6EC3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CB6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F24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15401E4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49</cp:revision>
  <cp:lastPrinted>2019-10-30T11:01:00Z</cp:lastPrinted>
  <dcterms:created xsi:type="dcterms:W3CDTF">2013-08-19T07:22:00Z</dcterms:created>
  <dcterms:modified xsi:type="dcterms:W3CDTF">2019-10-30T11:01:00Z</dcterms:modified>
</cp:coreProperties>
</file>