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5F377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 3</w:t>
      </w:r>
      <w:r w:rsidRPr="0002213A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0948B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</w:t>
      </w:r>
      <w:r w:rsidRPr="0002213A">
        <w:rPr>
          <w:rFonts w:ascii="Angsana New" w:hAnsi="Angsana New" w:cs="Angsana New"/>
          <w:b w:val="0"/>
          <w:bCs w:val="0"/>
          <w:sz w:val="32"/>
          <w:szCs w:val="32"/>
        </w:rPr>
        <w:t>62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6F5CC8">
        <w:rPr>
          <w:rFonts w:ascii="Angsana New" w:hAnsi="Angsana New"/>
          <w:sz w:val="30"/>
          <w:szCs w:val="30"/>
        </w:rPr>
        <w:t>0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0948B2">
        <w:rPr>
          <w:rFonts w:ascii="Angsana New" w:hAnsi="Angsana New" w:hint="cs"/>
          <w:sz w:val="30"/>
          <w:szCs w:val="30"/>
          <w:cs/>
        </w:rPr>
        <w:t>กันยายน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="007B6394" w:rsidRPr="00CE458C">
        <w:rPr>
          <w:rFonts w:ascii="Angsana New" w:hAnsi="Angsana New"/>
          <w:sz w:val="30"/>
          <w:szCs w:val="30"/>
          <w:cs/>
        </w:rPr>
        <w:t>25</w:t>
      </w:r>
      <w:r w:rsidR="008F6CCF">
        <w:rPr>
          <w:rFonts w:ascii="Angsana New" w:hAnsi="Angsana New"/>
          <w:sz w:val="30"/>
          <w:szCs w:val="30"/>
        </w:rPr>
        <w:t>62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 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 xml:space="preserve">          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543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0948B2">
        <w:rPr>
          <w:rFonts w:ascii="Angsana New" w:hAnsi="Angsana New" w:hint="cs"/>
          <w:sz w:val="30"/>
          <w:szCs w:val="30"/>
          <w:cs/>
        </w:rPr>
        <w:t>เก้า</w:t>
      </w:r>
      <w:r w:rsidR="00BA54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   </w:t>
      </w:r>
      <w:r w:rsidR="00B82E03">
        <w:rPr>
          <w:rFonts w:ascii="Angsana New" w:hAnsi="Angsana New"/>
          <w:sz w:val="30"/>
          <w:szCs w:val="30"/>
        </w:rPr>
        <w:t xml:space="preserve">     30 </w:t>
      </w:r>
      <w:r w:rsidR="000948B2">
        <w:rPr>
          <w:rFonts w:ascii="Angsana New" w:hAnsi="Angsana New" w:hint="cs"/>
          <w:sz w:val="30"/>
          <w:szCs w:val="30"/>
          <w:cs/>
        </w:rPr>
        <w:t>กันยายน</w:t>
      </w:r>
      <w:r w:rsidR="00B82E03">
        <w:rPr>
          <w:rFonts w:ascii="Angsana New" w:hAnsi="Angsana New" w:hint="cs"/>
          <w:sz w:val="30"/>
          <w:szCs w:val="30"/>
          <w:cs/>
        </w:rPr>
        <w:t xml:space="preserve"> </w:t>
      </w:r>
      <w:r w:rsidR="00B82E03">
        <w:rPr>
          <w:rFonts w:ascii="Angsana New" w:hAnsi="Angsana New"/>
          <w:sz w:val="30"/>
          <w:szCs w:val="30"/>
        </w:rPr>
        <w:t>2562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82E03">
        <w:rPr>
          <w:rFonts w:ascii="Angsana New" w:hAnsi="Angsana New"/>
          <w:sz w:val="30"/>
          <w:szCs w:val="30"/>
        </w:rPr>
        <w:t xml:space="preserve">        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0948B2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3</w:t>
      </w:r>
      <w:r w:rsidR="006F5CC8" w:rsidRPr="00B82E03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48B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25</w:t>
      </w:r>
      <w:r w:rsidR="00104961" w:rsidRPr="00B82E03">
        <w:rPr>
          <w:rFonts w:ascii="Angsana New" w:hAnsi="Angsana New"/>
          <w:spacing w:val="-4"/>
          <w:sz w:val="30"/>
          <w:szCs w:val="30"/>
        </w:rPr>
        <w:t>62</w:t>
      </w:r>
      <w:r w:rsidRPr="00CE458C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 xml:space="preserve">ฉบับที่ </w:t>
      </w:r>
      <w:r w:rsidRPr="00B82E03">
        <w:rPr>
          <w:rFonts w:ascii="Angsana New" w:hAnsi="Angsana New"/>
          <w:spacing w:val="-6"/>
          <w:sz w:val="30"/>
          <w:szCs w:val="30"/>
        </w:rPr>
        <w:t>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เรื่อง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="00382FF0" w:rsidRPr="00CE458C">
        <w:rPr>
          <w:rFonts w:ascii="Angsana New" w:hAnsi="Angsana New"/>
          <w:sz w:val="30"/>
          <w:szCs w:val="30"/>
          <w:cs/>
        </w:rPr>
        <w:t>การรายงานทาง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 34 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D14BF2" w:rsidRPr="00CE458C">
        <w:rPr>
          <w:rFonts w:ascii="Angsana New" w:hAnsi="Angsana New"/>
          <w:sz w:val="30"/>
          <w:szCs w:val="30"/>
          <w:cs/>
          <w:lang w:val="th-TH"/>
        </w:rPr>
        <w:t>ศศิธร พงศ์อดิศักดิ์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14BF2" w:rsidRPr="00CE458C">
        <w:rPr>
          <w:rFonts w:ascii="Angsana New" w:hAnsi="Angsana New" w:cs="Angsana New"/>
          <w:sz w:val="30"/>
          <w:szCs w:val="30"/>
          <w:lang w:val="en-US"/>
        </w:rPr>
        <w:t>8802</w:t>
      </w:r>
    </w:p>
    <w:p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E1C23" w:rsidRPr="00CE458C" w:rsidRDefault="009D03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948B2">
        <w:rPr>
          <w:rFonts w:ascii="Angsana New" w:hAnsi="Angsana New" w:hint="cs"/>
          <w:sz w:val="30"/>
          <w:szCs w:val="30"/>
          <w:cs/>
        </w:rPr>
        <w:t>2562</w:t>
      </w:r>
    </w:p>
    <w:p w:rsidR="001E6F74" w:rsidRPr="001E6F74" w:rsidRDefault="001E6F74" w:rsidP="004745A9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z w:val="30"/>
          <w:szCs w:val="30"/>
        </w:rPr>
      </w:pPr>
      <w:bookmarkStart w:id="0" w:name="_GoBack"/>
      <w:bookmarkEnd w:id="0"/>
    </w:p>
    <w:sectPr w:rsidR="001E6F74" w:rsidRPr="001E6F74" w:rsidSect="004745A9">
      <w:headerReference w:type="default" r:id="rId13"/>
      <w:footerReference w:type="default" r:id="rId14"/>
      <w:footerReference w:type="firs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74A" w:rsidRDefault="0097474A">
      <w:r>
        <w:separator/>
      </w:r>
    </w:p>
  </w:endnote>
  <w:endnote w:type="continuationSeparator" w:id="0">
    <w:p w:rsidR="0097474A" w:rsidRDefault="0097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Default="00E2526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E25260" w:rsidRDefault="00E2526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305593" w:rsidRDefault="00E2526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25260" w:rsidRPr="002D3586" w:rsidRDefault="00E2526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4745A9">
      <w:rPr>
        <w:rFonts w:ascii="Angsana New" w:hAnsi="Angsana New"/>
        <w:i/>
        <w:iCs/>
        <w:noProof/>
        <w:sz w:val="30"/>
        <w:szCs w:val="30"/>
      </w:rPr>
      <w:t>amerint1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Default="00E252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1E26BA" w:rsidRDefault="00E2526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25260" w:rsidRPr="00E4104E" w:rsidRDefault="00E2526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4B7A13" w:rsidRDefault="00E2526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745A9">
      <w:rPr>
        <w:rFonts w:ascii="Angsana New" w:hAnsi="Angsana New"/>
        <w:noProof/>
        <w:sz w:val="30"/>
        <w:szCs w:val="30"/>
      </w:rPr>
      <w:t>amerint1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74A" w:rsidRDefault="0097474A">
      <w:r>
        <w:separator/>
      </w:r>
    </w:p>
  </w:footnote>
  <w:footnote w:type="continuationSeparator" w:id="0">
    <w:p w:rsidR="0097474A" w:rsidRDefault="00974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Default="00E25260">
    <w:pPr>
      <w:rPr>
        <w:lang w:val="en-GB"/>
      </w:rPr>
    </w:pPr>
  </w:p>
  <w:p w:rsidR="00E25260" w:rsidRDefault="00E25260">
    <w:pPr>
      <w:rPr>
        <w:lang w:val="en-GB"/>
      </w:rPr>
    </w:pPr>
  </w:p>
  <w:p w:rsidR="00E25260" w:rsidRDefault="00E25260">
    <w:pPr>
      <w:rPr>
        <w:lang w:val="en-GB"/>
      </w:rPr>
    </w:pPr>
  </w:p>
  <w:p w:rsidR="00E25260" w:rsidRDefault="00E2526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Default="00E252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Default="00E25260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:rsidR="004745A9" w:rsidRDefault="004745A9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1"/>
  </w:num>
  <w:num w:numId="14">
    <w:abstractNumId w:val="15"/>
  </w:num>
  <w:num w:numId="15">
    <w:abstractNumId w:val="18"/>
  </w:num>
  <w:num w:numId="16">
    <w:abstractNumId w:val="11"/>
  </w:num>
  <w:num w:numId="17">
    <w:abstractNumId w:val="14"/>
  </w:num>
  <w:num w:numId="18">
    <w:abstractNumId w:val="10"/>
  </w:num>
  <w:num w:numId="19">
    <w:abstractNumId w:val="23"/>
  </w:num>
  <w:num w:numId="20">
    <w:abstractNumId w:val="19"/>
  </w:num>
  <w:num w:numId="21">
    <w:abstractNumId w:val="22"/>
  </w:num>
  <w:num w:numId="22">
    <w:abstractNumId w:val="20"/>
  </w:num>
  <w:num w:numId="23">
    <w:abstractNumId w:val="17"/>
  </w:num>
  <w:num w:numId="24">
    <w:abstractNumId w:val="12"/>
  </w:num>
  <w:num w:numId="2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911"/>
    <w:rsid w:val="00000DF2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5ED2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8B2"/>
    <w:rsid w:val="00094BD7"/>
    <w:rsid w:val="000950D5"/>
    <w:rsid w:val="0009518B"/>
    <w:rsid w:val="000951B7"/>
    <w:rsid w:val="0009531C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B7472"/>
    <w:rsid w:val="000C03F0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DF"/>
    <w:rsid w:val="000C27DC"/>
    <w:rsid w:val="000C27E3"/>
    <w:rsid w:val="000C29E5"/>
    <w:rsid w:val="000C2B17"/>
    <w:rsid w:val="000C2FE0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0F7F9A"/>
    <w:rsid w:val="0010002F"/>
    <w:rsid w:val="001001BD"/>
    <w:rsid w:val="00100ADB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7F4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611"/>
    <w:rsid w:val="0014579B"/>
    <w:rsid w:val="00145911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18E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5D45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5FC3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398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22C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5AF"/>
    <w:rsid w:val="0019095D"/>
    <w:rsid w:val="00190A46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29E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AED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12F"/>
    <w:rsid w:val="001B62D9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2209"/>
    <w:rsid w:val="001D233C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2FC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A23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97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3A"/>
    <w:rsid w:val="002675D0"/>
    <w:rsid w:val="00267652"/>
    <w:rsid w:val="002676F5"/>
    <w:rsid w:val="00267BEC"/>
    <w:rsid w:val="002703E7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85E"/>
    <w:rsid w:val="00296A9B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CC6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0A8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0DD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96B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52A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22C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A06"/>
    <w:rsid w:val="00364BEC"/>
    <w:rsid w:val="00364F95"/>
    <w:rsid w:val="003651B0"/>
    <w:rsid w:val="003655F1"/>
    <w:rsid w:val="003660C3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1FE1"/>
    <w:rsid w:val="003A2670"/>
    <w:rsid w:val="003A2F25"/>
    <w:rsid w:val="003A329F"/>
    <w:rsid w:val="003A36A3"/>
    <w:rsid w:val="003A3943"/>
    <w:rsid w:val="003A3D50"/>
    <w:rsid w:val="003A3F8A"/>
    <w:rsid w:val="003A45D5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CB4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E8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990"/>
    <w:rsid w:val="003E3A5E"/>
    <w:rsid w:val="003E3D2C"/>
    <w:rsid w:val="003E3E5A"/>
    <w:rsid w:val="003E3F74"/>
    <w:rsid w:val="003E4176"/>
    <w:rsid w:val="003E4531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0F"/>
    <w:rsid w:val="003F2B74"/>
    <w:rsid w:val="003F2F09"/>
    <w:rsid w:val="003F32EE"/>
    <w:rsid w:val="003F3794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D60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83E"/>
    <w:rsid w:val="00404E5E"/>
    <w:rsid w:val="00405130"/>
    <w:rsid w:val="004051E6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64F"/>
    <w:rsid w:val="004247FB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6FA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816"/>
    <w:rsid w:val="00440D5E"/>
    <w:rsid w:val="00441756"/>
    <w:rsid w:val="00441DAD"/>
    <w:rsid w:val="00442146"/>
    <w:rsid w:val="00442676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65"/>
    <w:rsid w:val="0045570E"/>
    <w:rsid w:val="00455A6A"/>
    <w:rsid w:val="00455E77"/>
    <w:rsid w:val="00455E94"/>
    <w:rsid w:val="0045611A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65E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AC1"/>
    <w:rsid w:val="00463B86"/>
    <w:rsid w:val="00463CC1"/>
    <w:rsid w:val="004644E0"/>
    <w:rsid w:val="004646D9"/>
    <w:rsid w:val="004654D6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5A9"/>
    <w:rsid w:val="00474892"/>
    <w:rsid w:val="004748E0"/>
    <w:rsid w:val="00474B23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1D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276"/>
    <w:rsid w:val="004842EB"/>
    <w:rsid w:val="00484FD5"/>
    <w:rsid w:val="00485066"/>
    <w:rsid w:val="0048578F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CD3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64C"/>
    <w:rsid w:val="004B45D5"/>
    <w:rsid w:val="004B4C47"/>
    <w:rsid w:val="004B4EAF"/>
    <w:rsid w:val="004B4FB7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4C"/>
    <w:rsid w:val="004C3BD3"/>
    <w:rsid w:val="004C3E89"/>
    <w:rsid w:val="004C42AD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26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F4"/>
    <w:rsid w:val="004D703E"/>
    <w:rsid w:val="004D72DB"/>
    <w:rsid w:val="004D739A"/>
    <w:rsid w:val="004D790A"/>
    <w:rsid w:val="004D79AE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910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3CC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9B6"/>
    <w:rsid w:val="00524B7F"/>
    <w:rsid w:val="00524D2A"/>
    <w:rsid w:val="00524DE2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2E4"/>
    <w:rsid w:val="005475C3"/>
    <w:rsid w:val="00547616"/>
    <w:rsid w:val="00547667"/>
    <w:rsid w:val="00547C96"/>
    <w:rsid w:val="00547CE7"/>
    <w:rsid w:val="00550217"/>
    <w:rsid w:val="00550C05"/>
    <w:rsid w:val="00551589"/>
    <w:rsid w:val="00551707"/>
    <w:rsid w:val="00551808"/>
    <w:rsid w:val="005518D2"/>
    <w:rsid w:val="00551FDB"/>
    <w:rsid w:val="00552412"/>
    <w:rsid w:val="0055245D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85E"/>
    <w:rsid w:val="00597BEE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56"/>
    <w:rsid w:val="005B0695"/>
    <w:rsid w:val="005B072A"/>
    <w:rsid w:val="005B092E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BE2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C7CE5"/>
    <w:rsid w:val="005D01F0"/>
    <w:rsid w:val="005D0C2A"/>
    <w:rsid w:val="005D0E9E"/>
    <w:rsid w:val="005D0ED9"/>
    <w:rsid w:val="005D1191"/>
    <w:rsid w:val="005D13C7"/>
    <w:rsid w:val="005D1626"/>
    <w:rsid w:val="005D1687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BC3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3274"/>
    <w:rsid w:val="005F3778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E17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527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5010F"/>
    <w:rsid w:val="00650172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8CE"/>
    <w:rsid w:val="00667E75"/>
    <w:rsid w:val="006701F3"/>
    <w:rsid w:val="0067027B"/>
    <w:rsid w:val="0067034C"/>
    <w:rsid w:val="00670797"/>
    <w:rsid w:val="00670B30"/>
    <w:rsid w:val="00670C03"/>
    <w:rsid w:val="00670DBA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5C8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09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C93"/>
    <w:rsid w:val="006B2E45"/>
    <w:rsid w:val="006B2F35"/>
    <w:rsid w:val="006B354E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A99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B80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74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AC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2EF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3F23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81B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1AD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939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91D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3F7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27E89"/>
    <w:rsid w:val="008300B0"/>
    <w:rsid w:val="0083062A"/>
    <w:rsid w:val="0083069A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460"/>
    <w:rsid w:val="008347CA"/>
    <w:rsid w:val="008347D5"/>
    <w:rsid w:val="00834A0D"/>
    <w:rsid w:val="00834C44"/>
    <w:rsid w:val="008351F3"/>
    <w:rsid w:val="008353A2"/>
    <w:rsid w:val="00835550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4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2BA"/>
    <w:rsid w:val="00885504"/>
    <w:rsid w:val="0088553A"/>
    <w:rsid w:val="00885BC1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688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0E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54F6"/>
    <w:rsid w:val="008C58AA"/>
    <w:rsid w:val="008C5C7E"/>
    <w:rsid w:val="008C61DD"/>
    <w:rsid w:val="008C64BF"/>
    <w:rsid w:val="008C65A7"/>
    <w:rsid w:val="008C6893"/>
    <w:rsid w:val="008C6D46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F4"/>
    <w:rsid w:val="008E7978"/>
    <w:rsid w:val="008F0268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6CD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03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CF1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2634"/>
    <w:rsid w:val="00952A27"/>
    <w:rsid w:val="0095303D"/>
    <w:rsid w:val="0095317E"/>
    <w:rsid w:val="009533AA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004"/>
    <w:rsid w:val="0097217B"/>
    <w:rsid w:val="009721AC"/>
    <w:rsid w:val="009721C5"/>
    <w:rsid w:val="009721F5"/>
    <w:rsid w:val="0097220C"/>
    <w:rsid w:val="00972261"/>
    <w:rsid w:val="009724A7"/>
    <w:rsid w:val="009727C1"/>
    <w:rsid w:val="00973662"/>
    <w:rsid w:val="00973B07"/>
    <w:rsid w:val="00974713"/>
    <w:rsid w:val="0097474A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90B"/>
    <w:rsid w:val="00982F56"/>
    <w:rsid w:val="009835FB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C13"/>
    <w:rsid w:val="00985D04"/>
    <w:rsid w:val="0098602F"/>
    <w:rsid w:val="00986340"/>
    <w:rsid w:val="009868FD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08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12"/>
    <w:rsid w:val="009D03EE"/>
    <w:rsid w:val="009D079B"/>
    <w:rsid w:val="009D0B26"/>
    <w:rsid w:val="009D0C4F"/>
    <w:rsid w:val="009D0DD3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CF6"/>
    <w:rsid w:val="009D6EAC"/>
    <w:rsid w:val="009D6EE0"/>
    <w:rsid w:val="009D7438"/>
    <w:rsid w:val="009D7672"/>
    <w:rsid w:val="009D769D"/>
    <w:rsid w:val="009D7FF9"/>
    <w:rsid w:val="009E00DE"/>
    <w:rsid w:val="009E01E7"/>
    <w:rsid w:val="009E0321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207"/>
    <w:rsid w:val="00A327E3"/>
    <w:rsid w:val="00A32952"/>
    <w:rsid w:val="00A32EC2"/>
    <w:rsid w:val="00A32EF7"/>
    <w:rsid w:val="00A32F1C"/>
    <w:rsid w:val="00A33027"/>
    <w:rsid w:val="00A33252"/>
    <w:rsid w:val="00A3359E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953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39CC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6FFE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EBB"/>
    <w:rsid w:val="00A97468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37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63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530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3A7"/>
    <w:rsid w:val="00AF5741"/>
    <w:rsid w:val="00AF5782"/>
    <w:rsid w:val="00AF5790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7B"/>
    <w:rsid w:val="00B1296E"/>
    <w:rsid w:val="00B130F2"/>
    <w:rsid w:val="00B135ED"/>
    <w:rsid w:val="00B13866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9E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3DD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508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1232"/>
    <w:rsid w:val="00BA1C3E"/>
    <w:rsid w:val="00BA1C49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5054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5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615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5BB"/>
    <w:rsid w:val="00C32BA2"/>
    <w:rsid w:val="00C33014"/>
    <w:rsid w:val="00C3308C"/>
    <w:rsid w:val="00C333F3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9F4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A4C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2A00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D22"/>
    <w:rsid w:val="00C9511C"/>
    <w:rsid w:val="00C9516B"/>
    <w:rsid w:val="00C95170"/>
    <w:rsid w:val="00C95235"/>
    <w:rsid w:val="00C956C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A6B"/>
    <w:rsid w:val="00CB5133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77A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3C56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31B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104D"/>
    <w:rsid w:val="00CF1082"/>
    <w:rsid w:val="00CF1907"/>
    <w:rsid w:val="00CF1A4A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5F30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4F45"/>
    <w:rsid w:val="00D55134"/>
    <w:rsid w:val="00D556B8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D1"/>
    <w:rsid w:val="00D645FC"/>
    <w:rsid w:val="00D65046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70209"/>
    <w:rsid w:val="00D7034B"/>
    <w:rsid w:val="00D7083C"/>
    <w:rsid w:val="00D70A4C"/>
    <w:rsid w:val="00D70B1D"/>
    <w:rsid w:val="00D70C04"/>
    <w:rsid w:val="00D70D3A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031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C31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8B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1AC0"/>
    <w:rsid w:val="00DB1C12"/>
    <w:rsid w:val="00DB1DFB"/>
    <w:rsid w:val="00DB2448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C93"/>
    <w:rsid w:val="00DF6D4D"/>
    <w:rsid w:val="00DF7133"/>
    <w:rsid w:val="00DF7397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D4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CE1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E4A"/>
    <w:rsid w:val="00E23F16"/>
    <w:rsid w:val="00E240F5"/>
    <w:rsid w:val="00E2410C"/>
    <w:rsid w:val="00E2494D"/>
    <w:rsid w:val="00E24A89"/>
    <w:rsid w:val="00E24C60"/>
    <w:rsid w:val="00E24D58"/>
    <w:rsid w:val="00E25260"/>
    <w:rsid w:val="00E25428"/>
    <w:rsid w:val="00E2596B"/>
    <w:rsid w:val="00E2600F"/>
    <w:rsid w:val="00E26900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6D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80D"/>
    <w:rsid w:val="00E45F8E"/>
    <w:rsid w:val="00E4602F"/>
    <w:rsid w:val="00E46542"/>
    <w:rsid w:val="00E46998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369"/>
    <w:rsid w:val="00E654FC"/>
    <w:rsid w:val="00E65CB2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3DD1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D4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6D"/>
    <w:rsid w:val="00EB5E9B"/>
    <w:rsid w:val="00EB5F28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5FEA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CFE"/>
    <w:rsid w:val="00ED2DC1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4E0A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C3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FBD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44A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B0"/>
    <w:rsid w:val="00F654D6"/>
    <w:rsid w:val="00F656A6"/>
    <w:rsid w:val="00F6599D"/>
    <w:rsid w:val="00F65B75"/>
    <w:rsid w:val="00F65DC8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C7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36C"/>
    <w:rsid w:val="00FB356B"/>
    <w:rsid w:val="00FB3683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44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D12"/>
    <w:rsid w:val="00FD3EA3"/>
    <w:rsid w:val="00FD4018"/>
    <w:rsid w:val="00FD4723"/>
    <w:rsid w:val="00FD49CB"/>
    <w:rsid w:val="00FD4CF8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7DA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2F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CEA04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F1EC-153E-4130-8A25-0D332518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428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2019-11-05T06:50:00Z</cp:lastPrinted>
  <dcterms:created xsi:type="dcterms:W3CDTF">2019-11-07T10:25:00Z</dcterms:created>
  <dcterms:modified xsi:type="dcterms:W3CDTF">2019-11-07T10:29:00Z</dcterms:modified>
</cp:coreProperties>
</file>