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CE458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CE458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0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CE458C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E1E58" w:rsidRPr="00CE458C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CE1E58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DD4626" w:rsidRPr="00751D84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751D84" w:rsidRDefault="00751D84" w:rsidP="00751D8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</w:t>
      </w:r>
      <w:r w:rsidRPr="00474634">
        <w:rPr>
          <w:rFonts w:ascii="Angsana New" w:hAnsi="Angsana New" w:cs="Angsana New"/>
          <w:sz w:val="30"/>
          <w:szCs w:val="30"/>
          <w:cs/>
          <w:lang w:bidi="th-TH"/>
        </w:rPr>
        <w:t>ลงทุน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ระยะยาวอื่น</w:t>
      </w:r>
    </w:p>
    <w:p w:rsidR="00711C2C" w:rsidRPr="00290012" w:rsidRDefault="00711C2C" w:rsidP="00A85F87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CE458C">
        <w:rPr>
          <w:rFonts w:ascii="Angsana New" w:hAnsi="Angsana New" w:cs="Angsana New"/>
          <w:sz w:val="30"/>
          <w:szCs w:val="30"/>
          <w:cs/>
          <w:lang w:bidi="th-TH"/>
        </w:rPr>
        <w:t>และประกอบกิจการ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:rsidR="00F8324E" w:rsidRPr="00DE719A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:rsidR="00DC794B" w:rsidRPr="0078611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918D5" w:rsidRPr="00CE458C" w:rsidRDefault="00A918D5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DD4626" w:rsidRPr="00420E9A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E458C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:rsidR="00FF6771" w:rsidRPr="00FF6771" w:rsidRDefault="00FF6771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F6771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bookmarkStart w:id="1" w:name="_GoBack"/>
      <w:bookmarkEnd w:id="0"/>
      <w:bookmarkEnd w:id="1"/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:rsidR="0025275A" w:rsidRPr="000304CF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CE458C">
        <w:rPr>
          <w:rFonts w:ascii="Angsana New" w:hAnsi="Angsana New"/>
          <w:sz w:val="30"/>
          <w:szCs w:val="30"/>
          <w:cs/>
        </w:rPr>
        <w:t>วันที่</w:t>
      </w:r>
      <w:r w:rsidR="00125715" w:rsidRPr="00CE458C">
        <w:rPr>
          <w:rFonts w:ascii="Angsana New" w:hAnsi="Angsana New"/>
          <w:sz w:val="30"/>
          <w:szCs w:val="30"/>
        </w:rPr>
        <w:t xml:space="preserve"> </w:t>
      </w:r>
      <w:r w:rsidR="009D0312">
        <w:rPr>
          <w:rFonts w:ascii="Angsana New" w:hAnsi="Angsana New"/>
          <w:sz w:val="30"/>
          <w:szCs w:val="30"/>
        </w:rPr>
        <w:t xml:space="preserve">8 </w:t>
      </w:r>
      <w:r w:rsidR="009D031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948B2">
        <w:rPr>
          <w:rFonts w:ascii="Angsana New" w:hAnsi="Angsana New" w:hint="cs"/>
          <w:sz w:val="30"/>
          <w:szCs w:val="30"/>
          <w:cs/>
        </w:rPr>
        <w:t>2562</w:t>
      </w:r>
    </w:p>
    <w:p w:rsidR="00E66B73" w:rsidRPr="000304CF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r w:rsidR="00A55A02" w:rsidRPr="00CE458C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CE458C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66B73" w:rsidRPr="000304CF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B4279" w:rsidRPr="00CE458C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CE458C">
        <w:rPr>
          <w:rFonts w:ascii="Angsana New" w:hAnsi="Angsana New"/>
          <w:spacing w:val="4"/>
          <w:sz w:val="30"/>
          <w:szCs w:val="30"/>
          <w:cs/>
        </w:rPr>
        <w:tab/>
      </w:r>
      <w:r w:rsidR="00C17293" w:rsidRPr="00CE458C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1C69FA" w:rsidRPr="00CE458C">
        <w:rPr>
          <w:rFonts w:ascii="Angsana New" w:hAnsi="Angsana New"/>
          <w:spacing w:val="4"/>
          <w:sz w:val="30"/>
          <w:szCs w:val="30"/>
          <w:cs/>
        </w:rPr>
        <w:t>รับจ้างพิมพ์ โฆษณา และขายสิ่งพิมพ์</w:t>
      </w:r>
      <w:r w:rsidR="008560B2" w:rsidRPr="00CE458C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</w:t>
      </w:r>
      <w:r w:rsidR="008560B2" w:rsidRPr="00C801DD">
        <w:rPr>
          <w:rFonts w:ascii="Angsana New" w:hAnsi="Angsana New"/>
          <w:spacing w:val="4"/>
          <w:sz w:val="30"/>
          <w:szCs w:val="30"/>
          <w:cs/>
        </w:rPr>
        <w:t>ดำเนินธุรกิจหลักเกี่ยวกับ</w:t>
      </w:r>
      <w:r w:rsidR="008560B2" w:rsidRPr="00793FE8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C24EBE" w:rsidRPr="00793FE8">
        <w:rPr>
          <w:rFonts w:ascii="Angsana New" w:hAnsi="Angsana New" w:hint="cs"/>
          <w:sz w:val="30"/>
          <w:szCs w:val="30"/>
          <w:cs/>
        </w:rPr>
        <w:t>ผลิต</w:t>
      </w:r>
      <w:r w:rsidR="00793FE8" w:rsidRPr="00793FE8">
        <w:rPr>
          <w:rFonts w:ascii="Angsana New" w:hAnsi="Angsana New" w:hint="cs"/>
          <w:sz w:val="30"/>
          <w:szCs w:val="30"/>
          <w:cs/>
        </w:rPr>
        <w:t>และ</w:t>
      </w:r>
      <w:r w:rsidR="008560B2" w:rsidRPr="00793FE8">
        <w:rPr>
          <w:rFonts w:ascii="Angsana New" w:hAnsi="Angsana New"/>
          <w:sz w:val="30"/>
          <w:szCs w:val="30"/>
          <w:cs/>
        </w:rPr>
        <w:t>ขายสิ่งพิมพ์และธุรกิจผลิตรายการโทรทัศน์</w:t>
      </w:r>
      <w:r w:rsidR="00BF6580" w:rsidRPr="00793FE8">
        <w:rPr>
          <w:rFonts w:ascii="Angsana New" w:hAnsi="Angsana New"/>
          <w:sz w:val="30"/>
          <w:szCs w:val="30"/>
        </w:rPr>
        <w:t xml:space="preserve"> </w:t>
      </w:r>
      <w:r w:rsidR="00BF6580" w:rsidRPr="00793FE8">
        <w:rPr>
          <w:rFonts w:ascii="Angsana New" w:hAnsi="Angsana New" w:hint="cs"/>
          <w:sz w:val="30"/>
          <w:szCs w:val="30"/>
          <w:cs/>
        </w:rPr>
        <w:t>เผยแพร่ออกอากาศและให้บริการโฆษณา</w:t>
      </w:r>
      <w:r w:rsidR="00BF6580">
        <w:rPr>
          <w:rFonts w:ascii="Angsana New" w:hAnsi="Angsana New" w:hint="cs"/>
          <w:spacing w:val="4"/>
          <w:sz w:val="30"/>
          <w:szCs w:val="30"/>
          <w:cs/>
        </w:rPr>
        <w:t>ผ่านสื่อโทรทัศน์ในระบบดิจิทัล</w:t>
      </w:r>
    </w:p>
    <w:p w:rsidR="001B4279" w:rsidRPr="000304CF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BF6580" w:rsidRPr="00BF6580" w:rsidRDefault="00BF6580" w:rsidP="00BF6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A41CFA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</w:t>
      </w:r>
      <w:r w:rsidRPr="00A41CFA">
        <w:rPr>
          <w:rFonts w:ascii="Angsana New" w:hAnsi="Angsana New"/>
          <w:spacing w:val="-6"/>
          <w:sz w:val="30"/>
          <w:szCs w:val="30"/>
          <w:cs/>
        </w:rPr>
        <w:t>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</w:t>
      </w:r>
      <w:r w:rsidRPr="00A41CFA">
        <w:rPr>
          <w:rFonts w:ascii="Angsana New" w:hAnsi="Angsana New"/>
          <w:spacing w:val="4"/>
          <w:sz w:val="30"/>
          <w:szCs w:val="30"/>
          <w:cs/>
        </w:rPr>
        <w:t xml:space="preserve"> โดยมีระยะเวลา 15 ปี เริ่มตั้งแต่วันที่ 25 เมษายน 2557 ถึงวันที่ 24 เมษายน 2572</w:t>
      </w:r>
    </w:p>
    <w:p w:rsidR="00BF6580" w:rsidRPr="000304CF" w:rsidRDefault="00BF658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66B73" w:rsidRPr="00CE458C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CE458C">
        <w:rPr>
          <w:rFonts w:ascii="Angsana New" w:hAnsi="Angsana New"/>
          <w:b/>
          <w:bCs/>
          <w:sz w:val="30"/>
          <w:szCs w:val="30"/>
        </w:rPr>
        <w:tab/>
      </w:r>
      <w:bookmarkStart w:id="2" w:name="_Hlk13605220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เกณฑ์การจัดทำงบ</w:t>
      </w:r>
      <w:bookmarkEnd w:id="2"/>
      <w:r w:rsidR="00E66B73" w:rsidRPr="00CE458C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716186" w:rsidRPr="00CE458C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1001BD" w:rsidRPr="000304CF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:rsidR="00716186" w:rsidRPr="00CE458C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(ก)</w:t>
      </w:r>
      <w:r w:rsidRPr="00CE458C">
        <w:rPr>
          <w:rFonts w:ascii="Angsana New" w:hAnsi="Angsana New"/>
          <w:i/>
          <w:iCs/>
          <w:sz w:val="30"/>
          <w:szCs w:val="30"/>
          <w:cs/>
        </w:rPr>
        <w:tab/>
      </w:r>
      <w:bookmarkStart w:id="3" w:name="_Hlk13606120"/>
      <w:r w:rsidRPr="00CE458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  <w:bookmarkEnd w:id="3"/>
    </w:p>
    <w:p w:rsidR="00716186" w:rsidRPr="000304CF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DE719A" w:rsidRPr="00C871D2" w:rsidRDefault="00DE719A" w:rsidP="00DE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FB67F7">
        <w:rPr>
          <w:rFonts w:ascii="Angsana New" w:hAnsi="Angsana New"/>
          <w:sz w:val="30"/>
          <w:szCs w:val="30"/>
          <w:cs/>
        </w:rPr>
        <w:t>การเงิน</w:t>
      </w:r>
      <w:r w:rsidRPr="007B2E94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="00BF5EC2">
        <w:rPr>
          <w:rFonts w:ascii="Angsana New" w:hAnsi="Angsana New" w:hint="cs"/>
          <w:spacing w:val="2"/>
          <w:sz w:val="30"/>
          <w:szCs w:val="30"/>
          <w:cs/>
        </w:rPr>
        <w:t>แบบย่อ</w:t>
      </w:r>
      <w:r w:rsidRPr="00A41CFA">
        <w:rPr>
          <w:rFonts w:ascii="Angsana New" w:hAnsi="Angsana New"/>
          <w:spacing w:val="2"/>
          <w:sz w:val="30"/>
          <w:szCs w:val="30"/>
          <w:cs/>
        </w:rPr>
        <w:t>นี้</w:t>
      </w:r>
      <w:r w:rsidRPr="00A41CFA">
        <w:rPr>
          <w:rFonts w:ascii="Angsana New" w:hAnsi="Angsana New" w:hint="cs"/>
          <w:sz w:val="30"/>
          <w:szCs w:val="30"/>
          <w:cs/>
        </w:rPr>
        <w:t>นำเสนอ</w:t>
      </w:r>
      <w:bookmarkStart w:id="4" w:name="_Hlk13605252"/>
      <w:r w:rsidRPr="00A41CFA">
        <w:rPr>
          <w:rFonts w:ascii="Angsana New" w:hAnsi="Angsana New" w:hint="cs"/>
          <w:sz w:val="30"/>
          <w:szCs w:val="30"/>
          <w:cs/>
        </w:rPr>
        <w:t>รายการในงบการเงิน</w:t>
      </w:r>
      <w:r w:rsidRPr="00A41CF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41CF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A41CFA">
        <w:rPr>
          <w:rFonts w:ascii="Angsana New" w:hAnsi="Angsana New"/>
          <w:sz w:val="30"/>
          <w:szCs w:val="30"/>
          <w:cs/>
        </w:rPr>
        <w:t>จัดทำ</w:t>
      </w:r>
      <w:r w:rsidR="00BF5EC2">
        <w:rPr>
          <w:rFonts w:ascii="Angsana New" w:hAnsi="Angsana New"/>
          <w:sz w:val="30"/>
          <w:szCs w:val="30"/>
        </w:rPr>
        <w:t xml:space="preserve">  </w:t>
      </w:r>
      <w:r w:rsidRPr="00BF5EC2">
        <w:rPr>
          <w:rFonts w:ascii="Angsana New" w:hAnsi="Angsana New" w:hint="cs"/>
          <w:spacing w:val="-6"/>
          <w:sz w:val="30"/>
          <w:szCs w:val="30"/>
          <w:cs/>
        </w:rPr>
        <w:t>หมายเหตุประกอบงบการเงิน</w:t>
      </w:r>
      <w:r w:rsidRPr="00BF5EC2">
        <w:rPr>
          <w:rFonts w:ascii="Angsana New" w:hAnsi="Angsana New"/>
          <w:spacing w:val="-6"/>
          <w:sz w:val="30"/>
          <w:szCs w:val="30"/>
          <w:cs/>
        </w:rPr>
        <w:t>ระหว่างกาลในรูปแบบย่อ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F5EC2" w:rsidRPr="00BF5EC2">
        <w:rPr>
          <w:rFonts w:ascii="Angsana New" w:hAnsi="Angsana New"/>
          <w:spacing w:val="-6"/>
          <w:sz w:val="30"/>
          <w:szCs w:val="30"/>
        </w:rPr>
        <w:t>(“</w:t>
      </w:r>
      <w:r w:rsidR="00BF5EC2" w:rsidRPr="00BF5EC2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BF5EC2" w:rsidRPr="00BF5EC2">
        <w:rPr>
          <w:rFonts w:ascii="Angsana New" w:hAnsi="Angsana New"/>
          <w:spacing w:val="-6"/>
          <w:sz w:val="30"/>
          <w:szCs w:val="30"/>
        </w:rPr>
        <w:t xml:space="preserve">”) </w:t>
      </w:r>
      <w:r w:rsidRPr="00BF5EC2">
        <w:rPr>
          <w:rFonts w:ascii="Angsana New" w:hAnsi="Angsana New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BF5EC2">
        <w:rPr>
          <w:rFonts w:ascii="Angsana New" w:hAnsi="Angsana New"/>
          <w:spacing w:val="-6"/>
          <w:sz w:val="30"/>
          <w:szCs w:val="30"/>
        </w:rPr>
        <w:t>34</w:t>
      </w:r>
      <w:bookmarkEnd w:id="4"/>
      <w:r w:rsidRPr="00A41CFA">
        <w:rPr>
          <w:rFonts w:ascii="Angsana New" w:hAnsi="Angsana New" w:hint="cs"/>
          <w:spacing w:val="2"/>
          <w:sz w:val="30"/>
          <w:szCs w:val="30"/>
          <w:cs/>
          <w:lang w:eastAsia="ko-KR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 xml:space="preserve">เรื่อง </w:t>
      </w:r>
      <w:r w:rsidRPr="00A41C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1CFA">
        <w:rPr>
          <w:rFonts w:ascii="Angsana New" w:hAnsi="Angsana New"/>
          <w:sz w:val="30"/>
          <w:szCs w:val="30"/>
          <w:cs/>
        </w:rPr>
        <w:t xml:space="preserve"> </w:t>
      </w:r>
      <w:r w:rsidRPr="00A41CFA">
        <w:rPr>
          <w:rFonts w:ascii="Angsana New" w:hAnsi="Angsana New"/>
          <w:sz w:val="30"/>
          <w:szCs w:val="30"/>
        </w:rPr>
        <w:t xml:space="preserve"> </w:t>
      </w:r>
      <w:r w:rsidRPr="00A41C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0304CF" w:rsidRPr="00A41CFA" w:rsidRDefault="000304C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E747E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bookmarkStart w:id="5" w:name="_Hlk13605481"/>
      <w:r w:rsidR="00716186" w:rsidRPr="00CE458C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CE7FA1">
        <w:rPr>
          <w:rFonts w:ascii="Angsana New" w:hAnsi="Angsana New"/>
          <w:sz w:val="30"/>
          <w:szCs w:val="30"/>
          <w:cs/>
        </w:rPr>
        <w:t>25</w:t>
      </w:r>
      <w:r w:rsidR="00CE7FA1">
        <w:rPr>
          <w:rFonts w:ascii="Angsana New" w:hAnsi="Angsana New"/>
          <w:sz w:val="30"/>
          <w:szCs w:val="30"/>
        </w:rPr>
        <w:t>6</w:t>
      </w:r>
      <w:r w:rsidR="00090F6B">
        <w:rPr>
          <w:rFonts w:ascii="Angsana New" w:hAnsi="Angsana New"/>
          <w:sz w:val="30"/>
          <w:szCs w:val="30"/>
        </w:rPr>
        <w:t>1</w:t>
      </w:r>
      <w:r w:rsidR="00716186" w:rsidRPr="00CE458C">
        <w:rPr>
          <w:rFonts w:ascii="Angsana New" w:hAnsi="Angsana New"/>
          <w:sz w:val="30"/>
          <w:szCs w:val="30"/>
        </w:rPr>
        <w:t xml:space="preserve">           </w:t>
      </w:r>
      <w:r w:rsidR="00716186" w:rsidRPr="00CE458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E747E9" w:rsidRPr="00CE458C">
        <w:rPr>
          <w:rFonts w:ascii="Angsana New" w:hAnsi="Angsana New"/>
          <w:sz w:val="30"/>
          <w:szCs w:val="30"/>
          <w:cs/>
        </w:rPr>
        <w:t xml:space="preserve">           </w:t>
      </w:r>
      <w:r w:rsidR="00716186" w:rsidRPr="00CE458C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CE458C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716186" w:rsidRPr="00CE458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CE7FA1">
        <w:rPr>
          <w:rFonts w:ascii="Angsana New" w:hAnsi="Angsana New"/>
          <w:sz w:val="30"/>
          <w:szCs w:val="30"/>
          <w:cs/>
        </w:rPr>
        <w:t>25</w:t>
      </w:r>
      <w:r w:rsidR="00E300E1">
        <w:rPr>
          <w:rFonts w:ascii="Angsana New" w:hAnsi="Angsana New"/>
          <w:sz w:val="30"/>
          <w:szCs w:val="30"/>
        </w:rPr>
        <w:t>61</w:t>
      </w:r>
      <w:bookmarkEnd w:id="5"/>
    </w:p>
    <w:p w:rsidR="00F82A24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A41CFA" w:rsidRPr="000304CF" w:rsidRDefault="00A41CFA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716186" w:rsidRPr="00CE458C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CE458C">
        <w:rPr>
          <w:i/>
          <w:iCs/>
          <w:cs/>
        </w:rPr>
        <w:lastRenderedPageBreak/>
        <w:t>(</w:t>
      </w:r>
      <w:r w:rsidR="00A41CFA">
        <w:rPr>
          <w:rFonts w:hint="cs"/>
          <w:i/>
          <w:iCs/>
          <w:cs/>
          <w:lang w:val="en-US"/>
        </w:rPr>
        <w:t>ข</w:t>
      </w:r>
      <w:r w:rsidRPr="00CE458C">
        <w:rPr>
          <w:i/>
          <w:iCs/>
          <w:cs/>
        </w:rPr>
        <w:t>)</w:t>
      </w:r>
      <w:r w:rsidRPr="00CE458C">
        <w:rPr>
          <w:i/>
          <w:iCs/>
          <w:cs/>
        </w:rPr>
        <w:tab/>
      </w:r>
      <w:bookmarkStart w:id="6" w:name="_Hlk13606134"/>
      <w:r w:rsidR="00CA3CD4" w:rsidRPr="00CA3CD4">
        <w:rPr>
          <w:i/>
          <w:iCs/>
          <w:cs/>
        </w:rPr>
        <w:t>การใช้วิจารณญาณ การประมาณการ</w:t>
      </w:r>
      <w:bookmarkEnd w:id="6"/>
      <w:r w:rsidR="00CA3CD4" w:rsidRPr="00CA3CD4">
        <w:rPr>
          <w:i/>
          <w:iCs/>
          <w:cs/>
        </w:rPr>
        <w:t>และนโยบายการบัญชี</w:t>
      </w:r>
    </w:p>
    <w:p w:rsidR="00716186" w:rsidRPr="00A3402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19095D" w:rsidRDefault="00ED72B8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CA3CD4" w:rsidRPr="00A34027">
        <w:rPr>
          <w:rFonts w:ascii="Angsana New" w:hAnsi="Angsana New"/>
          <w:sz w:val="30"/>
          <w:szCs w:val="30"/>
          <w:cs/>
        </w:rPr>
        <w:t>ในการจัดทำ</w:t>
      </w:r>
      <w:r w:rsidR="00CA3CD4" w:rsidRPr="00A34027">
        <w:rPr>
          <w:rFonts w:ascii="Angsana New" w:hAnsi="Angsana New" w:hint="cs"/>
          <w:sz w:val="30"/>
          <w:szCs w:val="30"/>
          <w:cs/>
        </w:rPr>
        <w:t>งบ</w:t>
      </w:r>
      <w:r w:rsidR="00CA3CD4" w:rsidRPr="00A3402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CA3CD4" w:rsidRPr="007444DB">
        <w:rPr>
          <w:rFonts w:ascii="Angsana New" w:hAnsi="Angsana New"/>
          <w:sz w:val="30"/>
          <w:szCs w:val="30"/>
          <w:cs/>
        </w:rPr>
        <w:t>บริษัท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7444DB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CA3CD4" w:rsidRPr="007444DB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="00CA3CD4" w:rsidRPr="007444DB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="00CA3CD4" w:rsidRPr="007444DB">
        <w:rPr>
          <w:rFonts w:ascii="Angsana New" w:hAnsi="Angsana New"/>
          <w:sz w:val="30"/>
          <w:szCs w:val="30"/>
          <w:cs/>
        </w:rPr>
        <w:t>นั้น</w:t>
      </w:r>
      <w:r w:rsidR="00CA3CD4" w:rsidRPr="007444DB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="00CA3CD4" w:rsidRPr="007444DB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A3CD4" w:rsidRPr="007444DB">
        <w:rPr>
          <w:rFonts w:ascii="Angsana New" w:hAnsi="Angsana New"/>
          <w:sz w:val="30"/>
          <w:szCs w:val="30"/>
        </w:rPr>
        <w:t xml:space="preserve">31 </w:t>
      </w:r>
      <w:r w:rsidR="00CA3CD4" w:rsidRPr="007444DB">
        <w:rPr>
          <w:rFonts w:ascii="Angsana New" w:hAnsi="Angsana New"/>
          <w:sz w:val="30"/>
          <w:szCs w:val="30"/>
          <w:cs/>
        </w:rPr>
        <w:t xml:space="preserve">ธันวาคม </w:t>
      </w:r>
      <w:r w:rsidR="00CA3CD4" w:rsidRPr="007444DB">
        <w:rPr>
          <w:rFonts w:ascii="Angsana New" w:hAnsi="Angsana New"/>
          <w:sz w:val="30"/>
          <w:szCs w:val="30"/>
        </w:rPr>
        <w:t>2561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CA3CD4" w:rsidRPr="007444DB">
        <w:rPr>
          <w:rFonts w:ascii="Angsana New" w:hAnsi="Angsana New"/>
          <w:sz w:val="30"/>
          <w:szCs w:val="30"/>
          <w:cs/>
        </w:rPr>
        <w:t>าร</w:t>
      </w:r>
      <w:r w:rsidR="00CA3CD4" w:rsidRPr="007444DB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CA3CD4" w:rsidRPr="007444DB">
        <w:rPr>
          <w:rFonts w:ascii="Angsana New" w:hAnsi="Angsana New"/>
          <w:sz w:val="30"/>
          <w:szCs w:val="30"/>
          <w:cs/>
        </w:rPr>
        <w:t>ใช้</w:t>
      </w:r>
      <w:r w:rsidR="00CA3CD4" w:rsidRPr="007444DB">
        <w:rPr>
          <w:rFonts w:ascii="Angsana New" w:hAnsi="Angsana New" w:hint="cs"/>
          <w:sz w:val="30"/>
          <w:szCs w:val="30"/>
          <w:cs/>
        </w:rPr>
        <w:t>วิจารณญาณ</w:t>
      </w:r>
      <w:r w:rsidR="00CA3CD4" w:rsidRPr="007444DB">
        <w:rPr>
          <w:rFonts w:ascii="Angsana New" w:hAnsi="Angsana New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CA3CD4" w:rsidRPr="007444DB">
        <w:rPr>
          <w:rFonts w:ascii="Angsana New" w:hAnsi="Angsana New"/>
          <w:sz w:val="30"/>
          <w:szCs w:val="30"/>
        </w:rPr>
        <w:t xml:space="preserve">15 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A3CD4" w:rsidRPr="007444DB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CA3CD4" w:rsidRPr="007444DB">
        <w:rPr>
          <w:rFonts w:ascii="Angsana New" w:hAnsi="Angsana New" w:hint="cs"/>
          <w:sz w:val="30"/>
          <w:szCs w:val="30"/>
          <w:cs/>
        </w:rPr>
        <w:t xml:space="preserve"> (“</w:t>
      </w:r>
      <w:r w:rsidR="00CA3CD4" w:rsidRPr="007444DB">
        <w:rPr>
          <w:rFonts w:ascii="Angsana New" w:hAnsi="Angsana New"/>
          <w:sz w:val="30"/>
          <w:szCs w:val="30"/>
        </w:rPr>
        <w:t>TFRS 15</w:t>
      </w:r>
      <w:r w:rsidR="00CA3CD4" w:rsidRPr="007444DB">
        <w:rPr>
          <w:rFonts w:ascii="Angsana New" w:hAnsi="Angsana New" w:hint="cs"/>
          <w:sz w:val="30"/>
          <w:szCs w:val="30"/>
          <w:cs/>
        </w:rPr>
        <w:t>”)</w:t>
      </w:r>
      <w:r w:rsidR="00CA3CD4" w:rsidRPr="007444DB">
        <w:rPr>
          <w:rFonts w:ascii="Angsana New" w:hAnsi="Angsana New"/>
          <w:sz w:val="30"/>
          <w:szCs w:val="30"/>
        </w:rPr>
        <w:t xml:space="preserve"> </w:t>
      </w:r>
      <w:r w:rsidR="00CA3CD4" w:rsidRPr="007444DB">
        <w:rPr>
          <w:rFonts w:ascii="Angsana New" w:hAnsi="Angsana New" w:hint="cs"/>
          <w:sz w:val="30"/>
          <w:szCs w:val="30"/>
          <w:cs/>
        </w:rPr>
        <w:t>ที่</w:t>
      </w:r>
      <w:r w:rsidR="00CA3CD4" w:rsidRPr="007444DB">
        <w:rPr>
          <w:rFonts w:ascii="Angsana New" w:hAnsi="Angsana New"/>
          <w:sz w:val="30"/>
          <w:szCs w:val="30"/>
          <w:cs/>
        </w:rPr>
        <w:t>กลุ่มบริษัท</w:t>
      </w:r>
      <w:r w:rsidR="00CA3CD4" w:rsidRPr="007444DB">
        <w:rPr>
          <w:rFonts w:ascii="Angsana New" w:hAnsi="Angsana New" w:hint="cs"/>
          <w:sz w:val="30"/>
          <w:szCs w:val="30"/>
          <w:cs/>
        </w:rPr>
        <w:t>ถือ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ปฏิบัติเป็นครั้งแรกแทนมาตรฐานการบัญชี ฉบับที่ </w:t>
      </w:r>
      <w:r w:rsidR="00CA3CD4" w:rsidRPr="00A34027">
        <w:rPr>
          <w:rFonts w:ascii="Angsana New" w:hAnsi="Angsana New"/>
          <w:sz w:val="30"/>
          <w:szCs w:val="30"/>
        </w:rPr>
        <w:t xml:space="preserve">18 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CA3CD4" w:rsidRPr="00A3402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CA3CD4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A34027">
        <w:rPr>
          <w:rFonts w:ascii="Angsana New" w:hAnsi="Angsana New"/>
          <w:sz w:val="30"/>
          <w:szCs w:val="30"/>
        </w:rPr>
        <w:t>(“TAS 18”)</w:t>
      </w:r>
      <w:r w:rsidR="00A34027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A34027" w:rsidRPr="00A34027">
        <w:rPr>
          <w:rFonts w:ascii="Angsana New" w:hAnsi="Angsana New"/>
          <w:sz w:val="30"/>
          <w:szCs w:val="30"/>
          <w:cs/>
        </w:rPr>
        <w:t>มาตรฐานการบัญชี ฉบับที่ 11 เรื่อง สัญญาก่อสร้าง (“</w:t>
      </w:r>
      <w:r w:rsidR="00A34027" w:rsidRPr="00A34027">
        <w:rPr>
          <w:rFonts w:ascii="Angsana New" w:hAnsi="Angsana New"/>
          <w:sz w:val="30"/>
          <w:szCs w:val="30"/>
        </w:rPr>
        <w:t xml:space="preserve">TAS </w:t>
      </w:r>
      <w:r w:rsidR="00A34027" w:rsidRPr="00A34027">
        <w:rPr>
          <w:rFonts w:ascii="Angsana New" w:hAnsi="Angsana New"/>
          <w:sz w:val="30"/>
          <w:szCs w:val="30"/>
          <w:cs/>
        </w:rPr>
        <w:t>11”)</w:t>
      </w:r>
      <w:r w:rsidR="00A34027" w:rsidRPr="00A34027">
        <w:rPr>
          <w:rFonts w:ascii="Angsana New" w:hAnsi="Angsana New" w:hint="cs"/>
          <w:sz w:val="30"/>
          <w:szCs w:val="30"/>
          <w:cs/>
        </w:rPr>
        <w:t xml:space="preserve"> </w:t>
      </w:r>
      <w:r w:rsidR="00CA3CD4" w:rsidRPr="00A34027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CA3CD4" w:rsidRPr="007444DB" w:rsidRDefault="00CA3CD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CA3CD4" w:rsidRDefault="00CA3CD4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AC33D5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TFRS 15</w:t>
      </w:r>
      <w:r w:rsidRPr="00AC33D5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กลุ่มบริษัทรับรู้รายได้เมื่อ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ลูกค้ามีอำนาจ</w:t>
      </w:r>
      <w:r w:rsidRPr="00AC33D5">
        <w:rPr>
          <w:rFonts w:ascii="Angsana New" w:hAnsi="Angsana New"/>
          <w:spacing w:val="-2"/>
          <w:sz w:val="30"/>
          <w:szCs w:val="30"/>
          <w:cs/>
        </w:rPr>
        <w:t>ควบคุม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AC33D5">
        <w:rPr>
          <w:rFonts w:ascii="Angsana New" w:hAnsi="Angsana New"/>
          <w:spacing w:val="-2"/>
          <w:sz w:val="30"/>
          <w:szCs w:val="30"/>
          <w:cs/>
        </w:rPr>
        <w:t>สินค้าหรือบริการ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ด้วยจำนวนเงินที่สะท้อนถึง</w:t>
      </w:r>
      <w:r>
        <w:rPr>
          <w:rFonts w:ascii="Angsana New" w:hAnsi="Angsana New"/>
          <w:spacing w:val="-2"/>
          <w:sz w:val="30"/>
          <w:szCs w:val="30"/>
        </w:rPr>
        <w:t xml:space="preserve">        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สิ่งตอบแทนที่</w:t>
      </w:r>
      <w:r w:rsidRPr="00AC33D5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คาดว่าจะมีสิทธิได้รับ</w:t>
      </w:r>
      <w:r w:rsidRPr="00AC33D5">
        <w:rPr>
          <w:rFonts w:ascii="Angsana New" w:hAnsi="Angsana New"/>
          <w:spacing w:val="-2"/>
          <w:sz w:val="30"/>
          <w:szCs w:val="30"/>
          <w:cs/>
        </w:rPr>
        <w:t xml:space="preserve"> และมีการใช้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วิจารณญาณ</w:t>
      </w:r>
      <w:r w:rsidRPr="00AC33D5">
        <w:rPr>
          <w:rFonts w:ascii="Angsana New" w:hAnsi="Angsana New"/>
          <w:spacing w:val="-2"/>
          <w:sz w:val="30"/>
          <w:szCs w:val="30"/>
          <w:cs/>
        </w:rPr>
        <w:t>ในการพิจารณาจังหวะเวลาในการส่งมอบ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Pr="001730F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 xml:space="preserve">ในขณะที่ </w:t>
      </w:r>
      <w:r w:rsidRPr="001730F2">
        <w:rPr>
          <w:rFonts w:ascii="Angsana New" w:hAnsi="Angsana New"/>
          <w:spacing w:val="-6"/>
          <w:sz w:val="30"/>
          <w:szCs w:val="30"/>
        </w:rPr>
        <w:t xml:space="preserve">TAS 18 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AC33D5">
        <w:rPr>
          <w:rFonts w:ascii="Angsana New" w:hAnsi="Angsana New"/>
          <w:spacing w:val="-2"/>
          <w:sz w:val="30"/>
          <w:szCs w:val="30"/>
        </w:rPr>
        <w:t xml:space="preserve">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รับรู้รายได้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>จากการขายสินค้า</w:t>
      </w:r>
      <w:r w:rsidRPr="00AC33D5">
        <w:rPr>
          <w:rFonts w:ascii="Angsana New" w:hAnsi="Angsana New"/>
          <w:spacing w:val="-2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</w:t>
      </w:r>
      <w:r w:rsidRPr="001730F2">
        <w:rPr>
          <w:rFonts w:ascii="Angsana New" w:hAnsi="Angsana New"/>
          <w:spacing w:val="-6"/>
          <w:sz w:val="30"/>
          <w:szCs w:val="30"/>
          <w:cs/>
        </w:rPr>
        <w:t>ผู้ซื้อแล้ว</w:t>
      </w:r>
      <w:r w:rsidRPr="001730F2">
        <w:rPr>
          <w:rFonts w:ascii="Angsana New" w:hAnsi="Angsana New"/>
          <w:spacing w:val="-6"/>
          <w:sz w:val="30"/>
          <w:szCs w:val="30"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1730F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730F2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</w:t>
      </w:r>
      <w:r>
        <w:rPr>
          <w:rFonts w:ascii="Angsana New" w:hAnsi="Angsana New"/>
          <w:spacing w:val="-2"/>
          <w:sz w:val="30"/>
          <w:szCs w:val="30"/>
        </w:rPr>
        <w:t xml:space="preserve">     </w:t>
      </w:r>
      <w:r w:rsidRPr="00AC33D5">
        <w:rPr>
          <w:rFonts w:ascii="Angsana New" w:hAnsi="Angsana New"/>
          <w:spacing w:val="-2"/>
          <w:sz w:val="30"/>
          <w:szCs w:val="30"/>
          <w:cs/>
        </w:rPr>
        <w:t>นัยสำคัญในการได้รับประโยชน์เชิงเศรษฐกิจจากการขายสินค้าหรือให้บริการนั้น</w:t>
      </w:r>
      <w:r w:rsidRPr="00AC33D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ED2CFE" w:rsidRPr="00E25260" w:rsidRDefault="00ED2CFE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D2CFE" w:rsidRPr="00E25260" w:rsidRDefault="00ED2CFE" w:rsidP="00ED2CFE">
      <w:pPr>
        <w:pStyle w:val="Heading2"/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E25260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การพิจารณา</w:t>
      </w:r>
      <w:r w:rsidRPr="00E25260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เกี่ยวกับ</w:t>
      </w:r>
      <w:r w:rsidRPr="00E25260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ตัวการ</w:t>
      </w:r>
      <w:r w:rsidRPr="00E25260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หรือ</w:t>
      </w:r>
      <w:r w:rsidRPr="00E25260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ตัวแทน</w:t>
      </w:r>
    </w:p>
    <w:p w:rsidR="00ED2CFE" w:rsidRPr="00ED2CFE" w:rsidRDefault="00ED2CFE" w:rsidP="00ED2CFE">
      <w:pPr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:rsidR="00ED2CFE" w:rsidRPr="00ED2CFE" w:rsidRDefault="00ED2CFE" w:rsidP="00ED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กลุ่มบริษัทได้ทำข้อตกลงทางการค้าโดยมีเงื่อนไขการจ่ายเงินตามยอดขายกับผู้ขาย ตาม </w:t>
      </w:r>
      <w:r w:rsidRPr="00ED2CFE">
        <w:rPr>
          <w:rFonts w:ascii="Angsana New" w:hAnsi="Angsana New"/>
          <w:spacing w:val="-2"/>
          <w:sz w:val="30"/>
          <w:szCs w:val="30"/>
        </w:rPr>
        <w:t xml:space="preserve">TAS </w:t>
      </w:r>
      <w:r w:rsidRPr="00ED2CFE">
        <w:rPr>
          <w:rFonts w:ascii="Angsana New" w:hAnsi="Angsana New"/>
          <w:spacing w:val="-2"/>
          <w:sz w:val="30"/>
          <w:szCs w:val="30"/>
          <w:cs/>
        </w:rPr>
        <w:t>18 กลุ่มบริษัทพิจารณาว่ากลุ่มบริษัทมีความเสี่ยงและผลตอบแทนที่มีนัยสำคัญโดยพิจารณาจากความเสี่ยงด้านเครดิต ผู้รับผิดชอบหลักในการจัดจำหน่ายให้กับลูกค้า ความเสี่ยงในสินค้าคงเหลือ และผู้กำหนดราคา และสรุปได้ว่า ในภาพรวมของการดำเนินธุรกิจ กลุ่มบริษัททำหน้าที่เป็นตัวการและรับรู้รายได้จากการขายทั้งจำนวน</w:t>
      </w:r>
      <w:r w:rsidRPr="00ED2CFE">
        <w:rPr>
          <w:rFonts w:ascii="Angsana New" w:hAnsi="Angsana New"/>
          <w:spacing w:val="-2"/>
          <w:sz w:val="30"/>
          <w:szCs w:val="30"/>
        </w:rPr>
        <w:t xml:space="preserve"> </w:t>
      </w: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ตาม </w:t>
      </w:r>
      <w:r w:rsidRPr="00ED2CFE">
        <w:rPr>
          <w:rFonts w:ascii="Angsana New" w:hAnsi="Angsana New"/>
          <w:spacing w:val="-2"/>
          <w:sz w:val="30"/>
          <w:szCs w:val="30"/>
        </w:rPr>
        <w:t xml:space="preserve">TFRS </w:t>
      </w:r>
      <w:r w:rsidRPr="00ED2CFE">
        <w:rPr>
          <w:rFonts w:ascii="Angsana New" w:hAnsi="Angsana New"/>
          <w:spacing w:val="-2"/>
          <w:sz w:val="30"/>
          <w:szCs w:val="30"/>
          <w:cs/>
        </w:rPr>
        <w:t>15 กลุ่มบริษัทได้ทบทวน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ED2CFE">
        <w:rPr>
          <w:rFonts w:ascii="Angsana New" w:hAnsi="Angsana New"/>
          <w:spacing w:val="-2"/>
          <w:sz w:val="30"/>
          <w:szCs w:val="30"/>
          <w:cs/>
        </w:rPr>
        <w:t>การพิจารณาเรื่องตัวการหรือตัวแทนอีกครั้ง และประเมินว่ากลุ่มบริษัท</w:t>
      </w:r>
      <w:r w:rsidRPr="00ED2CFE">
        <w:rPr>
          <w:rFonts w:ascii="Angsana New" w:hAnsi="Angsana New" w:hint="cs"/>
          <w:spacing w:val="-2"/>
          <w:sz w:val="30"/>
          <w:szCs w:val="30"/>
          <w:cs/>
        </w:rPr>
        <w:t>มีรายได้บางประเภทที่มีลักษณะเป็นตัวแทน ตามข้อบ่งชี้ใหม่ที่กำหนดในมาตรฐานฉบับนี้</w:t>
      </w: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 ดังนั้น กลุ่มบริษัทจึงถือเป็นตัวแทนและรับรู้รายได้จากการขาย</w:t>
      </w:r>
      <w:r w:rsidR="00145611">
        <w:rPr>
          <w:rFonts w:ascii="Angsana New" w:hAnsi="Angsana New" w:hint="cs"/>
          <w:spacing w:val="-2"/>
          <w:sz w:val="30"/>
          <w:szCs w:val="30"/>
          <w:cs/>
        </w:rPr>
        <w:t xml:space="preserve">           บางประ</w:t>
      </w:r>
      <w:r w:rsidR="00DF7397">
        <w:rPr>
          <w:rFonts w:ascii="Angsana New" w:hAnsi="Angsana New" w:hint="cs"/>
          <w:spacing w:val="-2"/>
          <w:sz w:val="30"/>
          <w:szCs w:val="30"/>
          <w:cs/>
        </w:rPr>
        <w:t>เภท</w:t>
      </w:r>
      <w:r w:rsidRPr="00ED2CFE">
        <w:rPr>
          <w:rFonts w:ascii="Angsana New" w:hAnsi="Angsana New"/>
          <w:spacing w:val="-2"/>
          <w:sz w:val="30"/>
          <w:szCs w:val="30"/>
          <w:cs/>
        </w:rPr>
        <w:t>ด้วยยอดสุทธิจากต้นทุนขาย การเปลี่ยนแปลงดังกล่าวส่งผลให้รายได้จากการขายและต้นทุนขายลดลง</w:t>
      </w:r>
    </w:p>
    <w:p w:rsidR="00ED2CFE" w:rsidRDefault="00ED2CFE" w:rsidP="00ED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F75EC7" w:rsidRPr="00ED2CFE" w:rsidRDefault="00F75EC7" w:rsidP="00ED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ED2CFE" w:rsidRPr="00ED2CFE" w:rsidRDefault="00ED2CFE" w:rsidP="00ED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D2CFE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กลุ่มบริษัทได้</w:t>
      </w:r>
      <w:r w:rsidRPr="00ED2CFE">
        <w:rPr>
          <w:rFonts w:ascii="Angsana New" w:hAnsi="Angsana New" w:hint="cs"/>
          <w:spacing w:val="-2"/>
          <w:sz w:val="30"/>
          <w:szCs w:val="30"/>
          <w:cs/>
        </w:rPr>
        <w:t>ปรับปรุงย้อนหลัง</w:t>
      </w:r>
      <w:r w:rsidRPr="00ED2CFE">
        <w:rPr>
          <w:rFonts w:ascii="Angsana New" w:hAnsi="Angsana New"/>
          <w:spacing w:val="-2"/>
          <w:sz w:val="30"/>
          <w:szCs w:val="30"/>
          <w:cs/>
        </w:rPr>
        <w:t>ในงบกำไรขาดทุนเบ็ดเสร็จสำหรับงวดสามเดือน</w:t>
      </w:r>
      <w:r w:rsidR="00F75EC7">
        <w:rPr>
          <w:rFonts w:ascii="Angsana New" w:hAnsi="Angsana New" w:hint="cs"/>
          <w:spacing w:val="-2"/>
          <w:sz w:val="30"/>
          <w:szCs w:val="30"/>
          <w:cs/>
        </w:rPr>
        <w:t>และเก้าเดือน</w:t>
      </w: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F75EC7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</w:t>
      </w:r>
      <w:r w:rsidRPr="00ED2CFE">
        <w:rPr>
          <w:rFonts w:ascii="Angsana New" w:hAnsi="Angsana New"/>
          <w:spacing w:val="-2"/>
          <w:sz w:val="30"/>
          <w:szCs w:val="30"/>
          <w:cs/>
        </w:rPr>
        <w:t>3</w:t>
      </w:r>
      <w:r w:rsidR="00F75EC7">
        <w:rPr>
          <w:rFonts w:ascii="Angsana New" w:hAnsi="Angsana New"/>
          <w:spacing w:val="-2"/>
          <w:sz w:val="30"/>
          <w:szCs w:val="30"/>
        </w:rPr>
        <w:t>0</w:t>
      </w: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75EC7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D2CFE">
        <w:rPr>
          <w:rFonts w:ascii="Angsana New" w:hAnsi="Angsana New"/>
          <w:spacing w:val="-2"/>
          <w:sz w:val="30"/>
          <w:szCs w:val="30"/>
          <w:cs/>
        </w:rPr>
        <w:t xml:space="preserve"> 2561 เพื่อให้สอดคล้องกับการเปลี่ยนแปลงนโยบายบัญชี ดัง</w:t>
      </w:r>
      <w:r w:rsidRPr="00ED2CFE">
        <w:rPr>
          <w:rFonts w:ascii="Angsana New" w:hAnsi="Angsana New" w:hint="cs"/>
          <w:spacing w:val="-2"/>
          <w:sz w:val="30"/>
          <w:szCs w:val="30"/>
          <w:cs/>
        </w:rPr>
        <w:t>นี้</w:t>
      </w:r>
    </w:p>
    <w:p w:rsidR="00ED2CFE" w:rsidRPr="00AD663D" w:rsidRDefault="00ED2CFE" w:rsidP="00ED2CFE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070"/>
        <w:gridCol w:w="237"/>
        <w:gridCol w:w="2074"/>
        <w:gridCol w:w="250"/>
        <w:gridCol w:w="2074"/>
      </w:tblGrid>
      <w:tr w:rsidR="00ED2CFE" w:rsidRPr="009F5D68" w:rsidTr="00F75EC7">
        <w:tc>
          <w:tcPr>
            <w:tcW w:w="2520" w:type="dxa"/>
            <w:vAlign w:val="bottom"/>
          </w:tcPr>
          <w:p w:rsidR="00ED2CFE" w:rsidRPr="009F5D68" w:rsidRDefault="00ED2CFE" w:rsidP="008C64BF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ED2CFE" w:rsidRPr="009F5D68" w:rsidRDefault="00ED2CFE" w:rsidP="008C64BF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5D6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D2CFE" w:rsidRPr="00D9175A" w:rsidTr="00F75EC7">
        <w:tc>
          <w:tcPr>
            <w:tcW w:w="2520" w:type="dxa"/>
            <w:vAlign w:val="bottom"/>
          </w:tcPr>
          <w:p w:rsidR="00AD663D" w:rsidRPr="00AD663D" w:rsidRDefault="00AD663D" w:rsidP="00AD6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ED2CFE" w:rsidRPr="00AD663D" w:rsidRDefault="00AD663D" w:rsidP="00AD6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070" w:type="dxa"/>
            <w:vAlign w:val="bottom"/>
          </w:tcPr>
          <w:p w:rsidR="00ED2CFE" w:rsidRPr="009F5D68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7" w:type="dxa"/>
            <w:vAlign w:val="bottom"/>
          </w:tcPr>
          <w:p w:rsidR="00ED2CFE" w:rsidRPr="009F5D68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ED2CFE" w:rsidRPr="009F5D68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0" w:type="dxa"/>
            <w:vAlign w:val="bottom"/>
          </w:tcPr>
          <w:p w:rsidR="00ED2CFE" w:rsidRPr="009F5D68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ED2CFE" w:rsidRPr="009F5D68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ED2CFE" w:rsidRPr="00D9175A" w:rsidTr="00F75EC7">
        <w:tc>
          <w:tcPr>
            <w:tcW w:w="2520" w:type="dxa"/>
          </w:tcPr>
          <w:p w:rsidR="00ED2CFE" w:rsidRPr="00D9175A" w:rsidRDefault="00ED2CFE" w:rsidP="008C64BF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ED2CFE" w:rsidRPr="009F5D68" w:rsidRDefault="00ED2CFE" w:rsidP="008C64BF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5D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CFE" w:rsidRPr="00D9175A" w:rsidTr="00F75EC7">
        <w:tc>
          <w:tcPr>
            <w:tcW w:w="2520" w:type="dxa"/>
          </w:tcPr>
          <w:p w:rsidR="00ED2CFE" w:rsidRPr="00F75EC7" w:rsidRDefault="00ED2CFE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="00F75EC7"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</w:p>
          <w:p w:rsidR="00F75EC7" w:rsidRPr="00F75EC7" w:rsidRDefault="00F75EC7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2070" w:type="dxa"/>
          </w:tcPr>
          <w:p w:rsidR="008C64BF" w:rsidRPr="00F113C3" w:rsidRDefault="008C64BF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ED2CFE" w:rsidRPr="00F113C3" w:rsidRDefault="00F113C3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B5939"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,0</w:t>
            </w: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96</w:t>
            </w:r>
            <w:r w:rsidR="007B5939"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37" w:type="dxa"/>
          </w:tcPr>
          <w:p w:rsidR="00ED2CFE" w:rsidRPr="00F75EC7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ED2CFE" w:rsidRPr="00F113C3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113C3" w:rsidRPr="00F113C3" w:rsidRDefault="00F113C3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113C3">
              <w:rPr>
                <w:rFonts w:asciiTheme="majorBidi" w:hAnsiTheme="majorBidi" w:cstheme="majorBidi"/>
                <w:sz w:val="30"/>
                <w:szCs w:val="30"/>
              </w:rPr>
              <w:t>(265,170)</w:t>
            </w:r>
          </w:p>
        </w:tc>
        <w:tc>
          <w:tcPr>
            <w:tcW w:w="250" w:type="dxa"/>
          </w:tcPr>
          <w:p w:rsidR="00ED2CFE" w:rsidRPr="00F75EC7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8C64BF" w:rsidRPr="00985C13" w:rsidRDefault="008C64BF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ED2CFE" w:rsidRPr="00985C13" w:rsidRDefault="00985C13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85C13">
              <w:rPr>
                <w:rFonts w:asciiTheme="majorBidi" w:eastAsia="Calibri" w:hAnsiTheme="majorBidi" w:cstheme="majorBidi"/>
                <w:sz w:val="30"/>
                <w:szCs w:val="30"/>
              </w:rPr>
              <w:t>830,951</w:t>
            </w:r>
          </w:p>
        </w:tc>
      </w:tr>
      <w:tr w:rsidR="00ED2CFE" w:rsidRPr="00D9175A" w:rsidTr="00F75EC7">
        <w:tc>
          <w:tcPr>
            <w:tcW w:w="2520" w:type="dxa"/>
            <w:vAlign w:val="bottom"/>
          </w:tcPr>
          <w:p w:rsidR="00ED2CFE" w:rsidRPr="00F75EC7" w:rsidRDefault="00ED2CFE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  <w:r w:rsidR="00F75EC7"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070" w:type="dxa"/>
          </w:tcPr>
          <w:p w:rsidR="00ED2CFE" w:rsidRPr="00F113C3" w:rsidRDefault="00ED2CFE" w:rsidP="008C64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F113C3"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786</w:t>
            </w: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F113C3"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072</w:t>
            </w:r>
            <w:r w:rsidRPr="00F113C3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ED2CFE" w:rsidRPr="00F75EC7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ED2CFE" w:rsidRPr="00F113C3" w:rsidRDefault="00F113C3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F113C3">
              <w:rPr>
                <w:rFonts w:asciiTheme="majorBidi" w:hAnsiTheme="majorBidi" w:cstheme="majorBidi"/>
                <w:sz w:val="30"/>
                <w:szCs w:val="30"/>
              </w:rPr>
              <w:t>265,170</w:t>
            </w:r>
          </w:p>
        </w:tc>
        <w:tc>
          <w:tcPr>
            <w:tcW w:w="250" w:type="dxa"/>
          </w:tcPr>
          <w:p w:rsidR="00ED2CFE" w:rsidRPr="00F75EC7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ED2CFE" w:rsidRPr="00985C13" w:rsidRDefault="00ED2CFE" w:rsidP="008C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985C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5C13" w:rsidRPr="00985C13">
              <w:rPr>
                <w:rFonts w:asciiTheme="majorBidi" w:hAnsiTheme="majorBidi" w:cstheme="majorBidi"/>
                <w:sz w:val="30"/>
                <w:szCs w:val="30"/>
              </w:rPr>
              <w:t>520,902)</w:t>
            </w:r>
          </w:p>
        </w:tc>
      </w:tr>
    </w:tbl>
    <w:p w:rsidR="00ED2CFE" w:rsidRPr="00AD663D" w:rsidRDefault="00ED2CFE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070"/>
        <w:gridCol w:w="237"/>
        <w:gridCol w:w="2074"/>
        <w:gridCol w:w="250"/>
        <w:gridCol w:w="2074"/>
      </w:tblGrid>
      <w:tr w:rsidR="00AD663D" w:rsidRPr="009F5D68" w:rsidTr="00E25260">
        <w:tc>
          <w:tcPr>
            <w:tcW w:w="2520" w:type="dxa"/>
            <w:vAlign w:val="bottom"/>
          </w:tcPr>
          <w:p w:rsidR="00AD663D" w:rsidRPr="009F5D68" w:rsidRDefault="00AD663D" w:rsidP="00E25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AD663D" w:rsidRPr="009F5D68" w:rsidRDefault="00AD663D" w:rsidP="00E25260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5D6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D663D" w:rsidRPr="00D9175A" w:rsidTr="00E25260">
        <w:tc>
          <w:tcPr>
            <w:tcW w:w="2520" w:type="dxa"/>
            <w:vAlign w:val="bottom"/>
          </w:tcPr>
          <w:p w:rsidR="00AD663D" w:rsidRPr="00AD663D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AD663D" w:rsidRPr="00AD663D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D66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AD66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070" w:type="dxa"/>
            <w:vAlign w:val="bottom"/>
          </w:tcPr>
          <w:p w:rsidR="00AD663D" w:rsidRPr="009F5D68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237" w:type="dxa"/>
            <w:vAlign w:val="bottom"/>
          </w:tcPr>
          <w:p w:rsidR="00AD663D" w:rsidRPr="009F5D68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AD663D" w:rsidRPr="009F5D68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50" w:type="dxa"/>
            <w:vAlign w:val="bottom"/>
          </w:tcPr>
          <w:p w:rsidR="00AD663D" w:rsidRPr="009F5D68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  <w:vAlign w:val="bottom"/>
          </w:tcPr>
          <w:p w:rsidR="00AD663D" w:rsidRPr="009F5D68" w:rsidRDefault="00AD663D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D6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D663D" w:rsidRPr="00D9175A" w:rsidTr="00E25260">
        <w:tc>
          <w:tcPr>
            <w:tcW w:w="2520" w:type="dxa"/>
          </w:tcPr>
          <w:p w:rsidR="00AD663D" w:rsidRPr="00D9175A" w:rsidRDefault="00AD663D" w:rsidP="00E25260">
            <w:pPr>
              <w:pStyle w:val="NoSpacing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  <w:gridSpan w:val="5"/>
            <w:vAlign w:val="bottom"/>
          </w:tcPr>
          <w:p w:rsidR="00AD663D" w:rsidRPr="009F5D68" w:rsidRDefault="00AD663D" w:rsidP="00E25260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5D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939" w:rsidRPr="00D9175A" w:rsidTr="00E25260">
        <w:tc>
          <w:tcPr>
            <w:tcW w:w="2520" w:type="dxa"/>
          </w:tcPr>
          <w:p w:rsidR="007B5939" w:rsidRPr="00F75EC7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รายได้จากการขาย</w:t>
            </w: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</w:t>
            </w:r>
          </w:p>
          <w:p w:rsidR="007B5939" w:rsidRPr="00F75EC7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  การให้บริการ</w:t>
            </w:r>
          </w:p>
        </w:tc>
        <w:tc>
          <w:tcPr>
            <w:tcW w:w="2070" w:type="dxa"/>
          </w:tcPr>
          <w:p w:rsidR="007B5939" w:rsidRPr="007B5939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7B5939" w:rsidRPr="007B5939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2,087,788</w:t>
            </w:r>
          </w:p>
        </w:tc>
        <w:tc>
          <w:tcPr>
            <w:tcW w:w="237" w:type="dxa"/>
          </w:tcPr>
          <w:p w:rsidR="007B5939" w:rsidRPr="00F75EC7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(265,170)</w:t>
            </w:r>
          </w:p>
        </w:tc>
        <w:tc>
          <w:tcPr>
            <w:tcW w:w="250" w:type="dxa"/>
          </w:tcPr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7B5939" w:rsidRPr="007B5939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:rsidR="007B5939" w:rsidRPr="007B5939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1,822,618</w:t>
            </w:r>
          </w:p>
        </w:tc>
      </w:tr>
      <w:tr w:rsidR="007B5939" w:rsidRPr="00D9175A" w:rsidTr="00E25260">
        <w:tc>
          <w:tcPr>
            <w:tcW w:w="2520" w:type="dxa"/>
            <w:vAlign w:val="bottom"/>
          </w:tcPr>
          <w:p w:rsidR="007B5939" w:rsidRPr="00F75EC7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5EC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ต้นทุนขาย</w:t>
            </w:r>
            <w:r w:rsidRPr="00F75EC7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070" w:type="dxa"/>
          </w:tcPr>
          <w:p w:rsidR="007B5939" w:rsidRPr="007B5939" w:rsidRDefault="007B5939" w:rsidP="007B59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eastAsia="Calibri" w:hAnsiTheme="majorBidi" w:cstheme="majorBidi"/>
                <w:sz w:val="30"/>
                <w:szCs w:val="30"/>
              </w:rPr>
              <w:t>(1,632,316)</w:t>
            </w:r>
          </w:p>
        </w:tc>
        <w:tc>
          <w:tcPr>
            <w:tcW w:w="237" w:type="dxa"/>
          </w:tcPr>
          <w:p w:rsidR="007B5939" w:rsidRPr="00F75EC7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74" w:type="dxa"/>
          </w:tcPr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hAnsiTheme="majorBidi" w:cstheme="majorBidi"/>
                <w:sz w:val="30"/>
                <w:szCs w:val="30"/>
              </w:rPr>
              <w:t>265,170</w:t>
            </w:r>
          </w:p>
        </w:tc>
        <w:tc>
          <w:tcPr>
            <w:tcW w:w="250" w:type="dxa"/>
          </w:tcPr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4" w:type="dxa"/>
          </w:tcPr>
          <w:p w:rsidR="007B5939" w:rsidRPr="007B5939" w:rsidRDefault="007B5939" w:rsidP="007B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7B5939">
              <w:rPr>
                <w:rFonts w:asciiTheme="majorBidi" w:hAnsiTheme="majorBidi" w:cstheme="majorBidi"/>
                <w:sz w:val="30"/>
                <w:szCs w:val="30"/>
              </w:rPr>
              <w:t>(1,367,146)</w:t>
            </w:r>
          </w:p>
        </w:tc>
      </w:tr>
    </w:tbl>
    <w:p w:rsidR="00AD663D" w:rsidRPr="00AD663D" w:rsidRDefault="00AD663D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1D0694" w:rsidRPr="00EE2AE6" w:rsidRDefault="00EE2AE6" w:rsidP="00EE2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E2AE6">
        <w:rPr>
          <w:rFonts w:ascii="Angsana New" w:hAnsi="Angsana New"/>
          <w:spacing w:val="-2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>
        <w:rPr>
          <w:rFonts w:ascii="Angsana New" w:hAnsi="Angsana New"/>
          <w:spacing w:val="-2"/>
          <w:sz w:val="30"/>
          <w:szCs w:val="30"/>
        </w:rPr>
        <w:t xml:space="preserve">    </w:t>
      </w:r>
      <w:r w:rsidRPr="00EE2AE6">
        <w:rPr>
          <w:rFonts w:ascii="Angsana New" w:hAnsi="Angsana New"/>
          <w:spacing w:val="-2"/>
          <w:sz w:val="30"/>
          <w:szCs w:val="30"/>
          <w:cs/>
        </w:rPr>
        <w:t>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</w:t>
      </w:r>
      <w:r>
        <w:rPr>
          <w:rFonts w:ascii="Angsana New" w:hAnsi="Angsana New"/>
          <w:spacing w:val="-2"/>
          <w:sz w:val="30"/>
          <w:szCs w:val="30"/>
        </w:rPr>
        <w:t xml:space="preserve">                </w:t>
      </w:r>
      <w:r w:rsidRPr="00EE2AE6">
        <w:rPr>
          <w:rFonts w:ascii="Angsana New" w:hAnsi="Angsana New"/>
          <w:spacing w:val="-2"/>
          <w:sz w:val="30"/>
          <w:szCs w:val="30"/>
          <w:cs/>
        </w:rPr>
        <w:t>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>
        <w:rPr>
          <w:rFonts w:ascii="Angsana New" w:hAnsi="Angsana New" w:hint="cs"/>
          <w:spacing w:val="-2"/>
          <w:sz w:val="30"/>
          <w:szCs w:val="30"/>
          <w:cs/>
        </w:rPr>
        <w:t>ประกอบ                 งบการเงิน</w:t>
      </w:r>
      <w:r w:rsidRPr="00EE2AE6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>
        <w:rPr>
          <w:rFonts w:ascii="Angsana New" w:hAnsi="Angsana New"/>
          <w:spacing w:val="-2"/>
          <w:sz w:val="30"/>
          <w:szCs w:val="30"/>
        </w:rPr>
        <w:t>1</w:t>
      </w:r>
      <w:r w:rsidR="00E93DD1">
        <w:rPr>
          <w:rFonts w:ascii="Angsana New" w:hAnsi="Angsana New"/>
          <w:spacing w:val="-2"/>
          <w:sz w:val="30"/>
          <w:szCs w:val="30"/>
        </w:rPr>
        <w:t>4</w:t>
      </w:r>
    </w:p>
    <w:p w:rsidR="001D0694" w:rsidRDefault="001D0694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AD663D" w:rsidRDefault="00AD663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:rsidR="00E66B73" w:rsidRPr="00CE458C" w:rsidRDefault="00B4316E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="00F96459"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61BCB" w:rsidRPr="00FD3D12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2A4A3B" w:rsidRPr="000E24DC" w:rsidRDefault="00DA74FC" w:rsidP="00DD5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CE458C">
        <w:rPr>
          <w:rFonts w:ascii="Angsana New" w:hAnsi="Angsana New"/>
          <w:b/>
          <w:sz w:val="30"/>
          <w:szCs w:val="30"/>
        </w:rPr>
        <w:tab/>
      </w:r>
      <w:r w:rsidR="00240ECE" w:rsidRPr="00CE458C">
        <w:rPr>
          <w:rFonts w:ascii="Angsana New" w:hAnsi="Angsana New"/>
          <w:b/>
          <w:spacing w:val="4"/>
          <w:sz w:val="30"/>
          <w:szCs w:val="30"/>
          <w:cs/>
        </w:rPr>
        <w:t>ความสัมพันธ์ที่มีกับบริษัท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ร่วม</w:t>
      </w:r>
      <w:r w:rsidR="008B5A56" w:rsidRPr="00CE458C">
        <w:rPr>
          <w:rFonts w:ascii="Angsana New" w:hAnsi="Angsana New"/>
          <w:b/>
          <w:spacing w:val="4"/>
          <w:sz w:val="30"/>
          <w:szCs w:val="30"/>
          <w:cs/>
        </w:rPr>
        <w:t>และบริษัท</w:t>
      </w:r>
      <w:r w:rsidR="001B612F">
        <w:rPr>
          <w:rFonts w:ascii="Angsana New" w:hAnsi="Angsana New" w:hint="cs"/>
          <w:b/>
          <w:spacing w:val="4"/>
          <w:sz w:val="30"/>
          <w:szCs w:val="30"/>
          <w:cs/>
        </w:rPr>
        <w:t>ย่อย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ได้เปิดเผยในหมายเหตุ</w:t>
      </w:r>
      <w:r w:rsidR="00511F3A" w:rsidRPr="00CE458C">
        <w:rPr>
          <w:rFonts w:ascii="Angsana New" w:hAnsi="Angsana New"/>
          <w:b/>
          <w:spacing w:val="4"/>
          <w:sz w:val="30"/>
          <w:szCs w:val="30"/>
          <w:cs/>
        </w:rPr>
        <w:t>ประกอบงบการเงิน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ข้อ</w:t>
      </w:r>
      <w:r w:rsidR="003F61B9" w:rsidRPr="00CE458C">
        <w:rPr>
          <w:rFonts w:ascii="Angsana New" w:hAnsi="Angsana New"/>
          <w:bCs/>
          <w:spacing w:val="4"/>
          <w:sz w:val="30"/>
          <w:szCs w:val="30"/>
        </w:rPr>
        <w:t xml:space="preserve"> </w:t>
      </w:r>
      <w:r w:rsidR="004D5660" w:rsidRPr="00CE458C">
        <w:rPr>
          <w:rFonts w:ascii="Angsana New" w:hAnsi="Angsana New"/>
          <w:bCs/>
          <w:spacing w:val="4"/>
          <w:sz w:val="30"/>
          <w:szCs w:val="30"/>
        </w:rPr>
        <w:t>5</w:t>
      </w:r>
      <w:r w:rsidR="00241F34" w:rsidRPr="00CE458C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3F61B9" w:rsidRPr="00CE458C">
        <w:rPr>
          <w:rFonts w:ascii="Angsana New" w:hAnsi="Angsana New"/>
          <w:b/>
          <w:spacing w:val="4"/>
          <w:sz w:val="30"/>
          <w:szCs w:val="30"/>
          <w:cs/>
        </w:rPr>
        <w:t>และ</w:t>
      </w:r>
      <w:r w:rsidR="003F61B9" w:rsidRPr="00CE458C">
        <w:rPr>
          <w:rFonts w:ascii="Angsana New" w:hAnsi="Angsana New"/>
          <w:bCs/>
          <w:spacing w:val="4"/>
          <w:sz w:val="30"/>
          <w:szCs w:val="30"/>
          <w:cs/>
        </w:rPr>
        <w:t xml:space="preserve"> </w:t>
      </w:r>
      <w:r w:rsidR="004D5660" w:rsidRPr="00CE458C">
        <w:rPr>
          <w:rFonts w:ascii="Angsana New" w:hAnsi="Angsana New"/>
          <w:bCs/>
          <w:spacing w:val="4"/>
          <w:sz w:val="30"/>
          <w:szCs w:val="30"/>
        </w:rPr>
        <w:t>6</w:t>
      </w:r>
      <w:r w:rsidR="003F61B9" w:rsidRPr="00CE458C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:rsidR="006F5CC8" w:rsidRPr="00A96EBB" w:rsidRDefault="00A040D4" w:rsidP="00B54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4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งวดสามเดือนและ</w:t>
      </w:r>
      <w:r w:rsidR="000948B2">
        <w:rPr>
          <w:rFonts w:ascii="Angsana New" w:hAnsi="Angsana New" w:hint="cs"/>
          <w:b/>
          <w:spacing w:val="4"/>
          <w:sz w:val="30"/>
          <w:szCs w:val="30"/>
          <w:cs/>
        </w:rPr>
        <w:t>เก้า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เดือน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สิ้นสุดวันที่</w:t>
      </w:r>
      <w:r w:rsidR="00A96EBB" w:rsidRPr="00A96EBB">
        <w:rPr>
          <w:rFonts w:ascii="Angsana New" w:hAnsi="Angsana New"/>
          <w:bCs/>
          <w:spacing w:val="4"/>
          <w:sz w:val="30"/>
          <w:szCs w:val="30"/>
        </w:rPr>
        <w:t xml:space="preserve"> 30</w:t>
      </w:r>
      <w:r w:rsidR="006F5CC8" w:rsidRPr="00A96EB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0948B2">
        <w:rPr>
          <w:rFonts w:ascii="Angsana New" w:hAnsi="Angsana New" w:hint="cs"/>
          <w:b/>
          <w:spacing w:val="4"/>
          <w:sz w:val="30"/>
          <w:szCs w:val="30"/>
          <w:cs/>
        </w:rPr>
        <w:t>กันยายน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 xml:space="preserve"> 25</w:t>
      </w:r>
      <w:r w:rsidR="006F5CC8" w:rsidRPr="00A96EBB">
        <w:rPr>
          <w:rFonts w:ascii="Angsana New" w:hAnsi="Angsana New"/>
          <w:bCs/>
          <w:spacing w:val="4"/>
          <w:sz w:val="30"/>
          <w:szCs w:val="30"/>
        </w:rPr>
        <w:t>6</w:t>
      </w:r>
      <w:r w:rsidR="006F5CC8" w:rsidRPr="00A96EBB">
        <w:rPr>
          <w:rFonts w:ascii="Angsana New" w:hAnsi="Angsana New" w:hint="cs"/>
          <w:b/>
          <w:spacing w:val="4"/>
          <w:sz w:val="30"/>
          <w:szCs w:val="30"/>
          <w:cs/>
        </w:rPr>
        <w:t>2 และ 25</w:t>
      </w:r>
      <w:r w:rsidR="006F5CC8" w:rsidRPr="00A96EBB">
        <w:rPr>
          <w:rFonts w:ascii="Angsana New" w:hAnsi="Angsana New"/>
          <w:bCs/>
          <w:spacing w:val="4"/>
          <w:sz w:val="30"/>
          <w:szCs w:val="30"/>
        </w:rPr>
        <w:t>6</w:t>
      </w:r>
      <w:r w:rsidRPr="00A96EBB">
        <w:rPr>
          <w:rFonts w:ascii="Angsana New" w:hAnsi="Angsana New"/>
          <w:bCs/>
          <w:spacing w:val="4"/>
          <w:sz w:val="30"/>
          <w:szCs w:val="30"/>
        </w:rPr>
        <w:t>1</w:t>
      </w:r>
      <w:r w:rsidR="006F5CC8" w:rsidRPr="00A96EB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6F5CC8" w:rsidRPr="00A96EBB">
        <w:rPr>
          <w:rFonts w:ascii="Angsana New" w:hAnsi="Angsana New"/>
          <w:b/>
          <w:spacing w:val="4"/>
          <w:sz w:val="30"/>
          <w:szCs w:val="30"/>
          <w:cs/>
        </w:rPr>
        <w:t>สรุปได้ดังนี้</w:t>
      </w:r>
    </w:p>
    <w:p w:rsidR="000948B2" w:rsidRPr="00A20896" w:rsidRDefault="000948B2" w:rsidP="0009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  <w:r w:rsidRPr="00C42AFC">
        <w:rPr>
          <w:rFonts w:ascii="Angsana New" w:hAnsi="Angsana New"/>
          <w:b/>
          <w:color w:val="FFFFFF"/>
          <w:sz w:val="30"/>
          <w:szCs w:val="30"/>
        </w:rPr>
        <w:t>...............................................................................................................................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0948B2" w:rsidRPr="00B43BC0" w:rsidTr="00FD3D12">
        <w:trPr>
          <w:tblHeader/>
        </w:trPr>
        <w:tc>
          <w:tcPr>
            <w:tcW w:w="4138" w:type="dxa"/>
          </w:tcPr>
          <w:p w:rsidR="000948B2" w:rsidRPr="008E362A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0948B2" w:rsidRPr="008E362A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948B2" w:rsidRPr="008E362A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948B2" w:rsidRPr="008E362A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8B2" w:rsidRPr="00B43BC0" w:rsidTr="00FD3D12">
        <w:trPr>
          <w:tblHeader/>
        </w:trPr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36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948B2" w:rsidRPr="00B43BC0" w:rsidTr="00FD3D12">
        <w:trPr>
          <w:tblHeader/>
        </w:trPr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36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36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101,02</w:t>
            </w:r>
            <w:r w:rsidR="005B3BE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101,773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D5EFB"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D5EFB">
              <w:rPr>
                <w:rFonts w:ascii="Angsana New" w:hAnsi="Angsana New"/>
                <w:sz w:val="30"/>
                <w:szCs w:val="30"/>
              </w:rPr>
              <w:t>1,535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  <w:r w:rsidR="005B3BE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D5EFB"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D645D1" w:rsidP="0044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D5EFB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362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5,680</w:t>
            </w:r>
          </w:p>
        </w:tc>
        <w:tc>
          <w:tcPr>
            <w:tcW w:w="27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D5EF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D5EFB">
              <w:rPr>
                <w:rFonts w:ascii="Angsana New" w:hAnsi="Angsana New"/>
                <w:sz w:val="30"/>
                <w:szCs w:val="30"/>
              </w:rPr>
              <w:t>11,266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9907F4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907F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0948B2" w:rsidRPr="008E362A" w:rsidRDefault="00E23E4A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9907F4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948B2" w:rsidRPr="00EC330E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2,804</w:t>
            </w:r>
          </w:p>
        </w:tc>
        <w:tc>
          <w:tcPr>
            <w:tcW w:w="270" w:type="dxa"/>
          </w:tcPr>
          <w:p w:rsidR="000948B2" w:rsidRPr="009907F4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C330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C330E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Pr="00EC330E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691409" w:rsidRPr="00B43BC0" w:rsidTr="00FD3D12">
        <w:tc>
          <w:tcPr>
            <w:tcW w:w="4138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B43BC0" w:rsidTr="00FD3D12"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B43BC0" w:rsidTr="00FD3D12"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948B2" w:rsidRPr="001A1AED" w:rsidRDefault="007F13F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1AED">
              <w:rPr>
                <w:rFonts w:ascii="Angsana New" w:hAnsi="Angsana New"/>
                <w:sz w:val="30"/>
                <w:szCs w:val="30"/>
              </w:rPr>
              <w:t>5,13</w:t>
            </w:r>
            <w:r w:rsidR="00675C8F" w:rsidRPr="001A1A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13,035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0948B2" w:rsidRPr="000F3978" w:rsidRDefault="007F13F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0F397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3978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D645D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0948B2" w:rsidRPr="000F3978" w:rsidRDefault="007F13F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0F397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3978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C72A00" w:rsidP="00C7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0948B2" w:rsidRPr="00C72A00" w:rsidRDefault="00C72A0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72A00">
              <w:rPr>
                <w:rFonts w:ascii="Angsana New" w:hAnsi="Angsana New"/>
                <w:sz w:val="30"/>
                <w:szCs w:val="30"/>
              </w:rPr>
              <w:t>7,840</w:t>
            </w:r>
          </w:p>
        </w:tc>
        <w:tc>
          <w:tcPr>
            <w:tcW w:w="276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41A32"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  <w:shd w:val="clear" w:color="auto" w:fill="auto"/>
          </w:tcPr>
          <w:p w:rsidR="000948B2" w:rsidRPr="00741A32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48B2" w:rsidRPr="00741A32" w:rsidRDefault="00C72A00" w:rsidP="00C72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948B2" w:rsidRPr="00741A32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948B2" w:rsidRPr="00741A32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741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48B2" w:rsidRPr="00B43BC0" w:rsidTr="00FD3D12">
        <w:tc>
          <w:tcPr>
            <w:tcW w:w="4138" w:type="dxa"/>
          </w:tcPr>
          <w:p w:rsidR="000948B2" w:rsidRPr="00E43C5F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1083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948B2" w:rsidRPr="00B43BC0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0948B2" w:rsidRPr="000F3978" w:rsidRDefault="00C72A0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19,84</w:t>
            </w:r>
            <w:r w:rsidR="005B3BE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0F397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16,346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D556B8" w:rsidRDefault="00D556B8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56B8">
              <w:rPr>
                <w:rFonts w:ascii="Angsana New" w:hAnsi="Angsana New"/>
                <w:sz w:val="30"/>
                <w:szCs w:val="30"/>
              </w:rPr>
              <w:t>11,29</w:t>
            </w:r>
            <w:r w:rsidR="005B3BE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9,156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0948B2" w:rsidRPr="000F3978" w:rsidRDefault="00C72A0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0F397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D556B8" w:rsidRDefault="00EB0D45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556B8">
              <w:rPr>
                <w:rFonts w:ascii="Angsana New" w:hAnsi="Angsana New"/>
                <w:sz w:val="30"/>
                <w:szCs w:val="30"/>
              </w:rPr>
              <w:t>3</w:t>
            </w:r>
            <w:r w:rsidR="008C6D4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948B2" w:rsidRPr="000F3978" w:rsidRDefault="00C72A0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948B2" w:rsidRPr="000F397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8B2" w:rsidRPr="00D556B8" w:rsidRDefault="008C6D46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C72A0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20,57</w:t>
            </w:r>
            <w:r w:rsidR="008C6D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17,329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D556B8" w:rsidRDefault="00EB0D45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6B8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D556B8" w:rsidRPr="00D556B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8C6D4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9,416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948B2" w:rsidRPr="00E60A18" w:rsidTr="00FD3D12">
        <w:trPr>
          <w:trHeight w:hRule="exact" w:val="374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rPr>
          <w:trHeight w:hRule="exact" w:val="374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948B2" w:rsidRPr="00E60A18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32,946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21,329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EB0D45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6,507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7,258</w:t>
            </w:r>
          </w:p>
        </w:tc>
      </w:tr>
      <w:tr w:rsidR="000948B2" w:rsidRPr="00E60A18" w:rsidTr="00FD3D12">
        <w:trPr>
          <w:trHeight w:hRule="exact" w:val="374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0948B2" w:rsidRPr="005B0F2D" w:rsidRDefault="00D45F30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5B0F2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5B0F2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EB0D45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0948B2" w:rsidRPr="005B0F2D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B41A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5B0F2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</w:t>
            </w:r>
            <w:r w:rsidR="0030096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6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3" w:type="dxa"/>
          </w:tcPr>
          <w:p w:rsidR="000948B2" w:rsidRPr="005B0F2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1A1AE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5B0F2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3009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</w:tbl>
    <w:p w:rsidR="000948B2" w:rsidRPr="00B41A9E" w:rsidRDefault="000948B2" w:rsidP="0009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0948B2" w:rsidRPr="00B43BC0" w:rsidTr="00FD3D12">
        <w:trPr>
          <w:trHeight w:hRule="exact" w:val="374"/>
          <w:tblHeader/>
        </w:trPr>
        <w:tc>
          <w:tcPr>
            <w:tcW w:w="4138" w:type="dxa"/>
          </w:tcPr>
          <w:p w:rsidR="000948B2" w:rsidRPr="006B2B25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0948B2" w:rsidRPr="006B2B25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948B2" w:rsidRPr="006B2B25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948B2" w:rsidRPr="006B2B25" w:rsidRDefault="000948B2" w:rsidP="00A63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8B2" w:rsidRPr="00B43BC0" w:rsidTr="00FD3D12">
        <w:trPr>
          <w:trHeight w:hRule="exact" w:val="374"/>
          <w:tblHeader/>
        </w:trPr>
        <w:tc>
          <w:tcPr>
            <w:tcW w:w="4138" w:type="dxa"/>
          </w:tcPr>
          <w:p w:rsidR="000948B2" w:rsidRPr="008E362A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E36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3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6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948B2" w:rsidRPr="00B43BC0" w:rsidTr="00FD3D12">
        <w:trPr>
          <w:trHeight w:hRule="exact" w:val="374"/>
          <w:tblHeader/>
        </w:trPr>
        <w:tc>
          <w:tcPr>
            <w:tcW w:w="4138" w:type="dxa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:rsidR="000948B2" w:rsidRPr="006B2B25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B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C551BB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327,756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111,243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3,960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3,416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4,875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2,559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Default="0030096B" w:rsidP="0030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30096B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15,123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26,173</w:t>
            </w:r>
          </w:p>
        </w:tc>
      </w:tr>
      <w:tr w:rsidR="00B41A9E" w:rsidRPr="00B43BC0" w:rsidTr="00FD3D12">
        <w:trPr>
          <w:trHeight w:hRule="exact" w:val="374"/>
        </w:trPr>
        <w:tc>
          <w:tcPr>
            <w:tcW w:w="413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Default="0030096B" w:rsidP="0030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  <w:tc>
          <w:tcPr>
            <w:tcW w:w="270" w:type="dxa"/>
          </w:tcPr>
          <w:p w:rsidR="00B41A9E" w:rsidRPr="00C551BB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1A9E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691409" w:rsidRPr="00B43BC0" w:rsidTr="00FD3D12">
        <w:trPr>
          <w:trHeight w:hRule="exact" w:val="374"/>
        </w:trPr>
        <w:tc>
          <w:tcPr>
            <w:tcW w:w="4138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1409" w:rsidRPr="007134BE" w:rsidRDefault="00691409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948B2" w:rsidRPr="007134BE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16,854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26,358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12,377</w:t>
            </w: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066D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0948B2" w:rsidRPr="00B43BC0" w:rsidTr="00FD3D12">
        <w:trPr>
          <w:trHeight w:hRule="exact" w:val="374"/>
        </w:trPr>
        <w:tc>
          <w:tcPr>
            <w:tcW w:w="4138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</w:t>
            </w:r>
          </w:p>
        </w:tc>
        <w:tc>
          <w:tcPr>
            <w:tcW w:w="276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066D"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B41A9E" w:rsidP="00B41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1,062</w:t>
            </w:r>
          </w:p>
        </w:tc>
        <w:tc>
          <w:tcPr>
            <w:tcW w:w="27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7134BE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</w:tr>
      <w:tr w:rsidR="000948B2" w:rsidRPr="000C5A5D" w:rsidTr="00FD3D12">
        <w:trPr>
          <w:trHeight w:hRule="exact" w:val="374"/>
        </w:trPr>
        <w:tc>
          <w:tcPr>
            <w:tcW w:w="4138" w:type="dxa"/>
          </w:tcPr>
          <w:p w:rsidR="000948B2" w:rsidRPr="000C5A5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21,471</w:t>
            </w:r>
          </w:p>
        </w:tc>
        <w:tc>
          <w:tcPr>
            <w:tcW w:w="276" w:type="dxa"/>
          </w:tcPr>
          <w:p w:rsidR="000948B2" w:rsidRPr="000C5A5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15,379</w:t>
            </w:r>
          </w:p>
        </w:tc>
        <w:tc>
          <w:tcPr>
            <w:tcW w:w="270" w:type="dxa"/>
          </w:tcPr>
          <w:p w:rsidR="000948B2" w:rsidRPr="000C5A5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948B2" w:rsidRPr="000C5A5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948B2" w:rsidRPr="000C5A5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948B2" w:rsidRPr="000C5A5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4173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A1AED" w:rsidRPr="00E60A18" w:rsidTr="00FD3D12">
        <w:tc>
          <w:tcPr>
            <w:tcW w:w="4138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A1AED" w:rsidRPr="00E60A18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58,185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DF06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33,710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26,809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2,561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0948B2" w:rsidRPr="00DF066D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8B2" w:rsidRPr="00E60A18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B41A9E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60,606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48,486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2412FC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34,694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27,589</w:t>
            </w:r>
          </w:p>
        </w:tc>
      </w:tr>
      <w:tr w:rsidR="000948B2" w:rsidRPr="00E60A18" w:rsidTr="00FD3D12">
        <w:trPr>
          <w:trHeight w:hRule="exact" w:val="288"/>
        </w:trPr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:rsidR="000948B2" w:rsidRPr="00E60A18" w:rsidRDefault="00AA383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95,957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235,195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27,420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190,137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:rsidR="000948B2" w:rsidRPr="00DF066D" w:rsidRDefault="00AA383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12,330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F066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:rsidR="000948B2" w:rsidRPr="00DF066D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42,041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Default="00AA3837" w:rsidP="00AA3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22,521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9,413</w:t>
            </w:r>
          </w:p>
        </w:tc>
      </w:tr>
      <w:tr w:rsidR="000948B2" w:rsidRPr="00E60A18" w:rsidTr="00FD3D12">
        <w:tc>
          <w:tcPr>
            <w:tcW w:w="4138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60A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:rsidR="000948B2" w:rsidRPr="00DF066D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  <w:tc>
          <w:tcPr>
            <w:tcW w:w="276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948B2" w:rsidRPr="00DF066D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11,707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AA3837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</w:t>
            </w:r>
          </w:p>
        </w:tc>
        <w:tc>
          <w:tcPr>
            <w:tcW w:w="27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948B2" w:rsidRPr="00E60A18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8,720</w:t>
            </w:r>
          </w:p>
        </w:tc>
      </w:tr>
    </w:tbl>
    <w:p w:rsidR="000948B2" w:rsidRPr="00F75EC7" w:rsidRDefault="000948B2" w:rsidP="00094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  <w:highlight w:val="yellow"/>
        </w:rPr>
      </w:pPr>
    </w:p>
    <w:p w:rsidR="00355993" w:rsidRPr="006F5CC8" w:rsidRDefault="00355993" w:rsidP="00D5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="Angsana New" w:hAnsi="Angsana New"/>
          <w:sz w:val="30"/>
          <w:szCs w:val="30"/>
        </w:rPr>
      </w:pPr>
      <w:r w:rsidRPr="006F5CC8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6F5CC8">
        <w:rPr>
          <w:rFonts w:ascii="Angsana New" w:hAnsi="Angsana New"/>
          <w:sz w:val="30"/>
          <w:szCs w:val="30"/>
          <w:cs/>
        </w:rPr>
        <w:t>กับ</w:t>
      </w:r>
      <w:r w:rsidR="00342641" w:rsidRPr="006F5CC8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6F5CC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F5CC8">
        <w:rPr>
          <w:rFonts w:ascii="Angsana New" w:hAnsi="Angsana New"/>
          <w:sz w:val="30"/>
          <w:szCs w:val="30"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F5CC8">
        <w:rPr>
          <w:rFonts w:ascii="Angsana New" w:hAnsi="Angsana New" w:hint="cs"/>
          <w:sz w:val="30"/>
          <w:szCs w:val="30"/>
          <w:cs/>
        </w:rPr>
        <w:t xml:space="preserve">30 </w:t>
      </w:r>
      <w:r w:rsidR="000948B2">
        <w:rPr>
          <w:rFonts w:ascii="Angsana New" w:hAnsi="Angsana New" w:hint="cs"/>
          <w:sz w:val="30"/>
          <w:szCs w:val="30"/>
          <w:cs/>
        </w:rPr>
        <w:t>กันยายน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</w:t>
      </w:r>
      <w:r w:rsidR="007B6394" w:rsidRPr="006F5CC8">
        <w:rPr>
          <w:rFonts w:ascii="Angsana New" w:hAnsi="Angsana New"/>
          <w:sz w:val="30"/>
          <w:szCs w:val="30"/>
          <w:cs/>
        </w:rPr>
        <w:t>25</w:t>
      </w:r>
      <w:r w:rsidR="00F505FA" w:rsidRPr="006F5CC8">
        <w:rPr>
          <w:rFonts w:ascii="Angsana New" w:hAnsi="Angsana New"/>
          <w:sz w:val="30"/>
          <w:szCs w:val="30"/>
        </w:rPr>
        <w:t>6</w:t>
      </w:r>
      <w:r w:rsidR="00001D2E" w:rsidRPr="006F5CC8">
        <w:rPr>
          <w:rFonts w:ascii="Angsana New" w:hAnsi="Angsana New"/>
          <w:sz w:val="30"/>
          <w:szCs w:val="30"/>
        </w:rPr>
        <w:t>2</w:t>
      </w:r>
      <w:r w:rsidR="00202EA2" w:rsidRPr="006F5CC8">
        <w:rPr>
          <w:rFonts w:ascii="Angsana New" w:hAnsi="Angsana New"/>
          <w:sz w:val="30"/>
          <w:szCs w:val="30"/>
          <w:cs/>
        </w:rPr>
        <w:t xml:space="preserve"> และ 31 </w:t>
      </w:r>
      <w:r w:rsidR="00C22F29" w:rsidRPr="006F5CC8">
        <w:rPr>
          <w:rFonts w:ascii="Angsana New" w:hAnsi="Angsana New"/>
          <w:sz w:val="30"/>
          <w:szCs w:val="30"/>
          <w:cs/>
        </w:rPr>
        <w:t>ธันวาคม</w:t>
      </w:r>
      <w:r w:rsidR="001B14DE" w:rsidRPr="006F5CC8">
        <w:rPr>
          <w:rFonts w:ascii="Angsana New" w:hAnsi="Angsana New"/>
          <w:sz w:val="30"/>
          <w:szCs w:val="30"/>
          <w:cs/>
        </w:rPr>
        <w:t xml:space="preserve"> </w:t>
      </w:r>
      <w:r w:rsidR="00125715" w:rsidRPr="006F5CC8">
        <w:rPr>
          <w:rFonts w:ascii="Angsana New" w:hAnsi="Angsana New"/>
          <w:sz w:val="30"/>
          <w:szCs w:val="30"/>
          <w:cs/>
        </w:rPr>
        <w:t>25</w:t>
      </w:r>
      <w:r w:rsidR="00001D2E" w:rsidRPr="006F5CC8">
        <w:rPr>
          <w:rFonts w:ascii="Angsana New" w:hAnsi="Angsana New"/>
          <w:sz w:val="30"/>
          <w:szCs w:val="30"/>
        </w:rPr>
        <w:t>61</w:t>
      </w:r>
      <w:r w:rsidR="00C22F29" w:rsidRPr="006F5CC8">
        <w:rPr>
          <w:rFonts w:ascii="Angsana New" w:hAnsi="Angsana New"/>
          <w:sz w:val="30"/>
          <w:szCs w:val="30"/>
          <w:cs/>
        </w:rPr>
        <w:t xml:space="preserve"> </w:t>
      </w:r>
      <w:r w:rsidRPr="006F5CC8">
        <w:rPr>
          <w:rFonts w:ascii="Angsana New" w:hAnsi="Angsana New"/>
          <w:sz w:val="30"/>
          <w:szCs w:val="30"/>
          <w:cs/>
        </w:rPr>
        <w:t>มีดังนี้</w:t>
      </w:r>
    </w:p>
    <w:p w:rsidR="005B2070" w:rsidRPr="00F75EC7" w:rsidRDefault="005B2070" w:rsidP="00522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67"/>
        <w:rPr>
          <w:rFonts w:ascii="Angsana New" w:hAnsi="Angsana New"/>
          <w:sz w:val="20"/>
          <w:szCs w:val="20"/>
        </w:rPr>
      </w:pPr>
    </w:p>
    <w:tbl>
      <w:tblPr>
        <w:tblW w:w="923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6"/>
        <w:gridCol w:w="406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2070" w:rsidRPr="00104961" w:rsidTr="00F75EC7">
        <w:tc>
          <w:tcPr>
            <w:tcW w:w="4104" w:type="dxa"/>
            <w:gridSpan w:val="2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8B2" w:rsidRPr="00104961" w:rsidTr="00F75EC7">
        <w:tc>
          <w:tcPr>
            <w:tcW w:w="4104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948B2" w:rsidRPr="00104961" w:rsidTr="00F75EC7">
        <w:tc>
          <w:tcPr>
            <w:tcW w:w="4104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154,077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181,385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7,495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7,706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60,232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27,862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11,563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67,727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168,430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200,558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0496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04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65,445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48B2" w:rsidRPr="00104961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166,148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  <w:tr w:rsidR="00FD3D12" w:rsidRPr="00104961" w:rsidTr="00F75EC7">
        <w:trPr>
          <w:gridBefore w:val="1"/>
          <w:wBefore w:w="36" w:type="dxa"/>
        </w:trPr>
        <w:tc>
          <w:tcPr>
            <w:tcW w:w="4068" w:type="dxa"/>
          </w:tcPr>
          <w:p w:rsidR="00FD3D12" w:rsidRPr="00104961" w:rsidRDefault="00FD3D1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4"/>
          </w:tcPr>
          <w:p w:rsidR="00FD3D12" w:rsidRPr="00104961" w:rsidRDefault="00FD3D1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:rsidR="00FD3D12" w:rsidRPr="00104961" w:rsidRDefault="00FD3D1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D3D12" w:rsidRPr="00104961" w:rsidRDefault="00FD3D1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2070" w:rsidRPr="00104961" w:rsidTr="00F75EC7">
        <w:trPr>
          <w:gridBefore w:val="1"/>
          <w:wBefore w:w="36" w:type="dxa"/>
        </w:trPr>
        <w:tc>
          <w:tcPr>
            <w:tcW w:w="4068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4F50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10" w:type="dxa"/>
            <w:gridSpan w:val="4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B2070" w:rsidRPr="00104961" w:rsidRDefault="005B2070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8B2" w:rsidRPr="00104961" w:rsidTr="00F75EC7">
        <w:trPr>
          <w:gridBefore w:val="1"/>
          <w:wBefore w:w="36" w:type="dxa"/>
        </w:trPr>
        <w:tc>
          <w:tcPr>
            <w:tcW w:w="4068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9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0948B2" w:rsidRPr="00104961" w:rsidTr="00F75EC7">
        <w:trPr>
          <w:gridBefore w:val="1"/>
          <w:wBefore w:w="36" w:type="dxa"/>
        </w:trPr>
        <w:tc>
          <w:tcPr>
            <w:tcW w:w="4068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gridSpan w:val="2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6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36" w:type="dxa"/>
        </w:trPr>
        <w:tc>
          <w:tcPr>
            <w:tcW w:w="4068" w:type="dxa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36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CC6365" w:rsidRDefault="00491CD3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48B2" w:rsidRPr="00CC6365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48B2" w:rsidRPr="00104961" w:rsidTr="00F75EC7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36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104961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48B2" w:rsidRPr="00CC6365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48B2" w:rsidRPr="00CC6365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6229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0948B2" w:rsidRPr="00FE6229" w:rsidTr="00F75EC7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36" w:type="dxa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6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48B2" w:rsidRPr="00CC6365" w:rsidRDefault="001A1AED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20,468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948B2" w:rsidRPr="00CC6365" w:rsidRDefault="00E17CE1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8,032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948B2" w:rsidRPr="00FE6229" w:rsidRDefault="000948B2" w:rsidP="00094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</w:tr>
    </w:tbl>
    <w:p w:rsidR="00F75EC7" w:rsidRDefault="00F75EC7" w:rsidP="00F24244">
      <w:pPr>
        <w:ind w:firstLine="207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:rsidR="00FD3D12" w:rsidRDefault="00FD3D12" w:rsidP="00F24244">
      <w:pPr>
        <w:ind w:firstLine="207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:rsidR="00FD3D12" w:rsidRDefault="00FD3D12" w:rsidP="00F24244">
      <w:pPr>
        <w:ind w:firstLine="207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:rsidR="00F24244" w:rsidRPr="00F24244" w:rsidRDefault="00F505FA" w:rsidP="00F24244">
      <w:pPr>
        <w:ind w:firstLine="207"/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</w:pPr>
      <w:r w:rsidRPr="00F24244">
        <w:rPr>
          <w:rFonts w:ascii="Angsana New" w:hAnsi="Angsana New"/>
          <w:b/>
          <w:bCs/>
          <w:i/>
          <w:iCs/>
          <w:spacing w:val="-6"/>
          <w:sz w:val="30"/>
          <w:szCs w:val="30"/>
        </w:rPr>
        <w:lastRenderedPageBreak/>
        <w:t xml:space="preserve">           </w:t>
      </w:r>
      <w:r w:rsidR="00F24244" w:rsidRPr="00F24244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เงินให้กู้ยืมระยะสั้นแก่บริษัทย่อย</w:t>
      </w:r>
    </w:p>
    <w:p w:rsidR="00F24244" w:rsidRDefault="00F24244" w:rsidP="00675992">
      <w:pPr>
        <w:rPr>
          <w:rFonts w:ascii="Angsana New" w:hAnsi="Angsana New"/>
          <w:sz w:val="30"/>
          <w:szCs w:val="30"/>
        </w:rPr>
      </w:pPr>
    </w:p>
    <w:p w:rsidR="00366EED" w:rsidRPr="00F24244" w:rsidRDefault="00366EED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75"/>
        <w:jc w:val="thaiDistribute"/>
        <w:rPr>
          <w:rFonts w:ascii="Angsana New" w:hAnsi="Angsana New"/>
          <w:spacing w:val="-6"/>
          <w:sz w:val="30"/>
          <w:szCs w:val="30"/>
        </w:rPr>
      </w:pPr>
      <w:r w:rsidRPr="00F24244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ระยะสั้น</w:t>
      </w:r>
      <w:r w:rsidRPr="00F24244">
        <w:rPr>
          <w:rFonts w:ascii="Angsana New" w:hAnsi="Angsana New"/>
          <w:spacing w:val="-6"/>
          <w:sz w:val="30"/>
          <w:szCs w:val="30"/>
          <w:cs/>
        </w:rPr>
        <w:t>แก่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Pr="00F24244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0948B2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>เดือนสิ้</w:t>
      </w:r>
      <w:r w:rsidRPr="00F24244">
        <w:rPr>
          <w:rFonts w:ascii="Angsana New" w:hAnsi="Angsana New"/>
          <w:spacing w:val="-6"/>
          <w:sz w:val="30"/>
          <w:szCs w:val="30"/>
          <w:cs/>
        </w:rPr>
        <w:t xml:space="preserve">นสุดวันที่ </w:t>
      </w:r>
      <w:r w:rsidRPr="00F24244">
        <w:rPr>
          <w:rFonts w:ascii="Angsana New" w:hAnsi="Angsana New"/>
          <w:spacing w:val="-6"/>
          <w:sz w:val="30"/>
          <w:szCs w:val="30"/>
        </w:rPr>
        <w:t xml:space="preserve">30 </w:t>
      </w:r>
      <w:r w:rsidR="000948B2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 xml:space="preserve"> 25</w:t>
      </w:r>
      <w:r w:rsidRPr="00F24244">
        <w:rPr>
          <w:rFonts w:ascii="Angsana New" w:hAnsi="Angsana New"/>
          <w:spacing w:val="-6"/>
          <w:sz w:val="30"/>
          <w:szCs w:val="30"/>
        </w:rPr>
        <w:t>6</w:t>
      </w:r>
      <w:r w:rsidRPr="00F24244">
        <w:rPr>
          <w:rFonts w:ascii="Angsana New" w:hAnsi="Angsana New" w:hint="cs"/>
          <w:spacing w:val="-6"/>
          <w:sz w:val="30"/>
          <w:szCs w:val="30"/>
          <w:cs/>
        </w:rPr>
        <w:t xml:space="preserve">2 </w:t>
      </w:r>
      <w:r w:rsidRPr="00F24244">
        <w:rPr>
          <w:rFonts w:ascii="Angsana New" w:hAnsi="Angsana New"/>
          <w:spacing w:val="-6"/>
          <w:sz w:val="30"/>
          <w:szCs w:val="30"/>
          <w:cs/>
        </w:rPr>
        <w:t xml:space="preserve">มีดังนี้  </w:t>
      </w:r>
    </w:p>
    <w:p w:rsidR="00473F9B" w:rsidRPr="00EB46D7" w:rsidRDefault="00473F9B" w:rsidP="00F24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1666"/>
        <w:gridCol w:w="1240"/>
        <w:gridCol w:w="234"/>
        <w:gridCol w:w="1019"/>
        <w:gridCol w:w="235"/>
        <w:gridCol w:w="1043"/>
        <w:gridCol w:w="321"/>
        <w:gridCol w:w="936"/>
        <w:gridCol w:w="235"/>
        <w:gridCol w:w="1002"/>
        <w:gridCol w:w="235"/>
        <w:gridCol w:w="1194"/>
      </w:tblGrid>
      <w:tr w:rsidR="00473F9B" w:rsidRPr="00723710" w:rsidTr="00155D45">
        <w:trPr>
          <w:tblHeader/>
        </w:trPr>
        <w:tc>
          <w:tcPr>
            <w:tcW w:w="1672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6" w:type="dxa"/>
            <w:gridSpan w:val="3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493DE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7" w:type="dxa"/>
            <w:gridSpan w:val="7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0566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3F9B" w:rsidRPr="00723710" w:rsidTr="00155D45">
        <w:trPr>
          <w:tblHeader/>
        </w:trPr>
        <w:tc>
          <w:tcPr>
            <w:tcW w:w="1672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30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948B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30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F2B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3F9B" w:rsidRPr="00723710" w:rsidTr="00155D45">
        <w:trPr>
          <w:tblHeader/>
        </w:trPr>
        <w:tc>
          <w:tcPr>
            <w:tcW w:w="1672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93DE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:rsidR="00473F9B" w:rsidRPr="00056690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669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73F9B" w:rsidRPr="00723710" w:rsidTr="00155D45">
        <w:trPr>
          <w:tblHeader/>
        </w:trPr>
        <w:tc>
          <w:tcPr>
            <w:tcW w:w="1672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6" w:type="dxa"/>
            <w:gridSpan w:val="3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57" w:type="dxa"/>
            <w:gridSpan w:val="7"/>
            <w:shd w:val="clear" w:color="auto" w:fill="auto"/>
          </w:tcPr>
          <w:p w:rsidR="00473F9B" w:rsidRPr="00493DE8" w:rsidRDefault="00473F9B" w:rsidP="006F6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B44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93D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5D45" w:rsidRPr="00723710" w:rsidTr="00155D45">
        <w:trPr>
          <w:trHeight w:val="380"/>
        </w:trPr>
        <w:tc>
          <w:tcPr>
            <w:tcW w:w="1672" w:type="dxa"/>
            <w:shd w:val="clear" w:color="auto" w:fill="auto"/>
          </w:tcPr>
          <w:p w:rsidR="00155D45" w:rsidRPr="00493DE8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1.75 - 2.00</w:t>
            </w:r>
          </w:p>
        </w:tc>
        <w:tc>
          <w:tcPr>
            <w:tcW w:w="234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35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265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19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321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5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(140,000)</w:t>
            </w:r>
          </w:p>
        </w:tc>
        <w:tc>
          <w:tcPr>
            <w:tcW w:w="235" w:type="dxa"/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:rsidR="00155D45" w:rsidRPr="00E81952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395,000</w:t>
            </w:r>
          </w:p>
        </w:tc>
      </w:tr>
    </w:tbl>
    <w:p w:rsidR="00366EED" w:rsidRPr="00D209D0" w:rsidRDefault="00366EED">
      <w:pPr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87"/>
        <w:gridCol w:w="1198"/>
        <w:gridCol w:w="291"/>
        <w:gridCol w:w="9"/>
        <w:gridCol w:w="1047"/>
        <w:gridCol w:w="9"/>
        <w:gridCol w:w="261"/>
        <w:gridCol w:w="1151"/>
      </w:tblGrid>
      <w:tr w:rsidR="00A73A03" w:rsidRPr="00104961" w:rsidTr="00B34A74">
        <w:tc>
          <w:tcPr>
            <w:tcW w:w="2157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5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0F" w:rsidRPr="00104961" w:rsidTr="00366EED">
        <w:tc>
          <w:tcPr>
            <w:tcW w:w="2157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3" w:type="pct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55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gridSpan w:val="2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F2B0F" w:rsidRPr="00104961" w:rsidTr="00366EED">
        <w:tc>
          <w:tcPr>
            <w:tcW w:w="2157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8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63" w:type="pct"/>
            <w:gridSpan w:val="2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2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3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2B0F" w:rsidRPr="00104961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3" w:type="pct"/>
            <w:gridSpan w:val="9"/>
            <w:vAlign w:val="bottom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049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5D45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12,240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24,606</w:t>
            </w:r>
          </w:p>
        </w:tc>
      </w:tr>
      <w:tr w:rsidR="00155D45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7,987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D45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12,148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104961" w:rsidRDefault="003B3CB4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ab/>
              <w:t>10,790</w:t>
            </w:r>
          </w:p>
        </w:tc>
      </w:tr>
      <w:tr w:rsidR="00155D45" w:rsidRPr="00104961" w:rsidTr="00366EE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7" w:type="pct"/>
            <w:tcBorders>
              <w:top w:val="nil"/>
              <w:bottom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15,152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20,135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45D" w:rsidRPr="00104961" w:rsidRDefault="0055245D" w:rsidP="0055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3"/>
                <w:tab w:val="right" w:pos="84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13,805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155D45" w:rsidRPr="00104961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</w:rPr>
              <w:t>35,396</w:t>
            </w:r>
          </w:p>
        </w:tc>
      </w:tr>
    </w:tbl>
    <w:p w:rsidR="00F75EC7" w:rsidRPr="00104961" w:rsidRDefault="00A73A03" w:rsidP="00A73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104961">
        <w:rPr>
          <w:rFonts w:ascii="Angsana New" w:hAnsi="Angsana New"/>
          <w:sz w:val="30"/>
          <w:szCs w:val="30"/>
        </w:rPr>
        <w:tab/>
      </w:r>
    </w:p>
    <w:tbl>
      <w:tblPr>
        <w:tblW w:w="94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60"/>
        <w:gridCol w:w="1083"/>
        <w:gridCol w:w="288"/>
        <w:gridCol w:w="1194"/>
        <w:gridCol w:w="241"/>
        <w:gridCol w:w="1108"/>
        <w:gridCol w:w="9"/>
        <w:gridCol w:w="236"/>
        <w:gridCol w:w="1185"/>
      </w:tblGrid>
      <w:tr w:rsidR="00A73A03" w:rsidRPr="00104961" w:rsidTr="00B34A74">
        <w:tc>
          <w:tcPr>
            <w:tcW w:w="2159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4" w:type="pct"/>
            <w:gridSpan w:val="3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pct"/>
            <w:gridSpan w:val="4"/>
          </w:tcPr>
          <w:p w:rsidR="00A73A03" w:rsidRPr="00104961" w:rsidRDefault="00A73A03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0F" w:rsidRPr="00CE458C" w:rsidTr="00366EED">
        <w:tc>
          <w:tcPr>
            <w:tcW w:w="2159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53" w:type="pct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28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0" w:type="pct"/>
            <w:gridSpan w:val="2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F2B0F" w:rsidRPr="00CE458C" w:rsidTr="00366EED">
        <w:tc>
          <w:tcPr>
            <w:tcW w:w="2159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5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9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gridSpan w:val="2"/>
            <w:vAlign w:val="center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:rsidR="003F2B0F" w:rsidRPr="0010496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2B0F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8"/>
            <w:tcBorders>
              <w:bottom w:val="nil"/>
            </w:tcBorders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55D45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104961" w:rsidRDefault="00155D45" w:rsidP="000C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9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444E00" w:rsidRDefault="0055245D" w:rsidP="0055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155D45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5D45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left w:val="nil"/>
              <w:bottom w:val="nil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1A1AE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55D45" w:rsidRPr="00CE458C" w:rsidRDefault="0055245D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12,825</w:t>
            </w:r>
          </w:p>
        </w:tc>
      </w:tr>
      <w:tr w:rsidR="00155D45" w:rsidRPr="00CE458C" w:rsidTr="00B34A7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159" w:type="pct"/>
            <w:tcBorders>
              <w:top w:val="nil"/>
              <w:bottom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5D45" w:rsidRPr="00CC6365" w:rsidRDefault="000C03F0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1A1AE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5D45" w:rsidRPr="00444E00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55D45" w:rsidRPr="00CE458C" w:rsidRDefault="0055245D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13,150</w:t>
            </w:r>
          </w:p>
        </w:tc>
      </w:tr>
    </w:tbl>
    <w:p w:rsidR="00F75EC7" w:rsidRDefault="00F75EC7" w:rsidP="008C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bookmarkStart w:id="7" w:name="_Hlk13607159"/>
    </w:p>
    <w:p w:rsidR="00FD3D12" w:rsidRDefault="00FD3D12" w:rsidP="008C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D3D12" w:rsidRDefault="00FD3D12" w:rsidP="008C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83590" w:rsidRPr="009C5425" w:rsidRDefault="00342641" w:rsidP="008C5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C54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7"/>
    <w:p w:rsidR="00A66276" w:rsidRPr="00F75EC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A66276" w:rsidRPr="009C5425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C5425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Pr="009C5425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A66276" w:rsidRPr="00F75EC7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A66276" w:rsidRPr="009C5425" w:rsidRDefault="00A66276" w:rsidP="0057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5425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124B2F" w:rsidRPr="009C5425">
        <w:rPr>
          <w:rFonts w:ascii="Angsana New" w:hAnsi="Angsana New"/>
          <w:spacing w:val="-6"/>
          <w:sz w:val="30"/>
          <w:szCs w:val="30"/>
          <w:cs/>
        </w:rPr>
        <w:t>ได้ทำสัญญา</w:t>
      </w:r>
      <w:r w:rsidRPr="009C5425">
        <w:rPr>
          <w:rFonts w:ascii="Angsana New" w:hAnsi="Angsana New"/>
          <w:spacing w:val="-6"/>
          <w:sz w:val="30"/>
          <w:szCs w:val="30"/>
          <w:cs/>
        </w:rPr>
        <w:t>บริการกับ</w:t>
      </w:r>
      <w:r w:rsidR="00BC4E95" w:rsidRPr="009C542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9C5425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9C5425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</w:t>
      </w:r>
      <w:r w:rsidR="00ED01C1" w:rsidRPr="009C5425">
        <w:rPr>
          <w:rFonts w:ascii="Angsana New" w:hAnsi="Angsana New"/>
          <w:spacing w:val="-6"/>
          <w:sz w:val="30"/>
          <w:szCs w:val="30"/>
          <w:cs/>
        </w:rPr>
        <w:t xml:space="preserve"> โดยบริษัท</w:t>
      </w:r>
      <w:r w:rsidRPr="009C5425">
        <w:rPr>
          <w:rFonts w:ascii="Angsana New" w:hAnsi="Angsana New"/>
          <w:spacing w:val="-6"/>
          <w:sz w:val="30"/>
          <w:szCs w:val="30"/>
          <w:cs/>
        </w:rPr>
        <w:t>มีหน้าที่</w:t>
      </w:r>
      <w:r w:rsidR="009B5261" w:rsidRPr="009C5425">
        <w:rPr>
          <w:rFonts w:ascii="Angsana New" w:hAnsi="Angsana New"/>
          <w:spacing w:val="-6"/>
          <w:sz w:val="30"/>
          <w:szCs w:val="30"/>
          <w:cs/>
        </w:rPr>
        <w:t xml:space="preserve">ให้คำปรึกษาและรับผิดชอบงานสรรหาว่าจ้าง งานด้านการจัดซื้อจัดจ้างและงานอื่นที่เกี่ยวข้องทั้งหมด แต่ไม่รวมถึงที่เกี่ยวกับการผลิตรายการ และการออกอากาศโทรทัศน์ </w:t>
      </w:r>
      <w:r w:rsidRPr="009C5425">
        <w:rPr>
          <w:rFonts w:ascii="Angsana New" w:hAnsi="Angsana New"/>
          <w:sz w:val="30"/>
          <w:szCs w:val="30"/>
          <w:cs/>
        </w:rPr>
        <w:t>โดยมีกำหนดระยะเวลาหนึ่งปี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ตั้งแต่วันที่</w:t>
      </w:r>
      <w:r w:rsidRPr="009C5425">
        <w:rPr>
          <w:rFonts w:ascii="Angsana New" w:hAnsi="Angsana New"/>
          <w:sz w:val="30"/>
          <w:szCs w:val="30"/>
        </w:rPr>
        <w:t xml:space="preserve"> 1 </w:t>
      </w:r>
      <w:r w:rsidRPr="009C5425">
        <w:rPr>
          <w:rFonts w:ascii="Angsana New" w:hAnsi="Angsana New"/>
          <w:sz w:val="30"/>
          <w:szCs w:val="30"/>
          <w:cs/>
        </w:rPr>
        <w:t>มกราคม</w:t>
      </w:r>
      <w:r w:rsidRPr="009C5425">
        <w:rPr>
          <w:rFonts w:ascii="Angsana New" w:hAnsi="Angsana New"/>
          <w:sz w:val="30"/>
          <w:szCs w:val="30"/>
        </w:rPr>
        <w:t xml:space="preserve"> 256</w:t>
      </w:r>
      <w:r w:rsidR="00691783" w:rsidRPr="009C5425">
        <w:rPr>
          <w:rFonts w:ascii="Angsana New" w:hAnsi="Angsana New"/>
          <w:sz w:val="30"/>
          <w:szCs w:val="30"/>
        </w:rPr>
        <w:t>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ถึงวันที่</w:t>
      </w:r>
      <w:r w:rsidRPr="009C5425">
        <w:rPr>
          <w:rFonts w:ascii="Angsana New" w:hAnsi="Angsana New"/>
          <w:sz w:val="30"/>
          <w:szCs w:val="30"/>
        </w:rPr>
        <w:t xml:space="preserve"> 31 </w:t>
      </w:r>
      <w:r w:rsidRPr="009C5425">
        <w:rPr>
          <w:rFonts w:ascii="Angsana New" w:hAnsi="Angsana New"/>
          <w:sz w:val="30"/>
          <w:szCs w:val="30"/>
          <w:cs/>
        </w:rPr>
        <w:t>ธันวาคม</w:t>
      </w:r>
      <w:r w:rsidRPr="009C5425">
        <w:rPr>
          <w:rFonts w:ascii="Angsana New" w:hAnsi="Angsana New"/>
          <w:sz w:val="30"/>
          <w:szCs w:val="30"/>
        </w:rPr>
        <w:t xml:space="preserve"> 256</w:t>
      </w:r>
      <w:r w:rsidR="00691783" w:rsidRPr="009C5425">
        <w:rPr>
          <w:rFonts w:ascii="Angsana New" w:hAnsi="Angsana New"/>
          <w:sz w:val="30"/>
          <w:szCs w:val="30"/>
        </w:rPr>
        <w:t>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โดยบริษัท</w:t>
      </w:r>
      <w:r w:rsidR="00BC4E95" w:rsidRPr="009C5425">
        <w:rPr>
          <w:rFonts w:ascii="Angsana New" w:hAnsi="Angsana New"/>
          <w:sz w:val="30"/>
          <w:szCs w:val="30"/>
          <w:cs/>
        </w:rPr>
        <w:t>ย่อยดังกล่าว</w:t>
      </w:r>
      <w:r w:rsidRPr="009C5425">
        <w:rPr>
          <w:rFonts w:ascii="Angsana New" w:hAnsi="Angsana New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:rsidR="004F3865" w:rsidRPr="00F75EC7" w:rsidRDefault="004F3865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510D" w:rsidRPr="009C5425" w:rsidRDefault="0073510D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5425">
        <w:rPr>
          <w:rFonts w:ascii="Angsana New" w:hAnsi="Angsana New" w:hint="cs"/>
          <w:i/>
          <w:iCs/>
          <w:sz w:val="30"/>
          <w:szCs w:val="30"/>
          <w:cs/>
        </w:rPr>
        <w:t>สัญญาบริหารงาน</w:t>
      </w:r>
    </w:p>
    <w:p w:rsidR="0073510D" w:rsidRPr="00F75EC7" w:rsidRDefault="0073510D" w:rsidP="0035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3510D" w:rsidRDefault="0073510D" w:rsidP="00735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5425">
        <w:rPr>
          <w:rFonts w:ascii="Angsana New" w:hAnsi="Angsana New"/>
          <w:sz w:val="30"/>
          <w:szCs w:val="30"/>
          <w:cs/>
        </w:rPr>
        <w:t>บริษัทได้ทำสัญญาบ</w:t>
      </w:r>
      <w:r w:rsidRPr="009C5425">
        <w:rPr>
          <w:rFonts w:ascii="Angsana New" w:hAnsi="Angsana New" w:hint="cs"/>
          <w:sz w:val="30"/>
          <w:szCs w:val="30"/>
          <w:cs/>
        </w:rPr>
        <w:t>ริหารงาน</w:t>
      </w:r>
      <w:r w:rsidRPr="009C5425">
        <w:rPr>
          <w:rFonts w:ascii="Angsana New" w:hAnsi="Angsana New"/>
          <w:sz w:val="30"/>
          <w:szCs w:val="30"/>
          <w:cs/>
        </w:rPr>
        <w:t xml:space="preserve">กับบริษัท อมรินทร์ </w:t>
      </w:r>
      <w:r w:rsidRPr="009C5425">
        <w:rPr>
          <w:rFonts w:ascii="Angsana New" w:hAnsi="Angsana New" w:hint="cs"/>
          <w:sz w:val="30"/>
          <w:szCs w:val="30"/>
          <w:cs/>
        </w:rPr>
        <w:t>บุ๊ค เซ็นเตอร์</w:t>
      </w:r>
      <w:r w:rsidRPr="009C5425">
        <w:rPr>
          <w:rFonts w:ascii="Angsana New" w:hAnsi="Angsana New"/>
          <w:sz w:val="30"/>
          <w:szCs w:val="30"/>
          <w:cs/>
        </w:rPr>
        <w:t xml:space="preserve"> จำกัด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 xml:space="preserve">ซึ่งเป็นบริษัทย่อย โดยบริษัทให้บริการรับจ้างเป็นที่ปรึกษา รับผิดชอบคัดสรร และสรรหาสินค้าเพื่อจัดจำหน่าย  </w:t>
      </w:r>
      <w:r w:rsidR="002D174B" w:rsidRPr="009C5425">
        <w:rPr>
          <w:rFonts w:ascii="Angsana New" w:hAnsi="Angsana New" w:hint="cs"/>
          <w:sz w:val="30"/>
          <w:szCs w:val="30"/>
          <w:cs/>
        </w:rPr>
        <w:t>และงานอื่นๆ ที่เกี่ยวข้องกับ</w:t>
      </w:r>
      <w:r w:rsidRPr="009C5425">
        <w:rPr>
          <w:rFonts w:ascii="Angsana New" w:hAnsi="Angsana New"/>
          <w:sz w:val="30"/>
          <w:szCs w:val="30"/>
          <w:cs/>
        </w:rPr>
        <w:t>ธุรกิจทีวีช็อปปิ้ง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    </w:t>
      </w:r>
      <w:r w:rsidRPr="009C5425">
        <w:rPr>
          <w:rFonts w:ascii="Angsana New" w:hAnsi="Angsana New"/>
          <w:sz w:val="30"/>
          <w:szCs w:val="30"/>
          <w:cs/>
        </w:rPr>
        <w:t>กับบริษัทย่อยดังกล่าว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9C5425">
        <w:rPr>
          <w:rFonts w:ascii="Angsana New" w:hAnsi="Angsana New"/>
          <w:sz w:val="30"/>
          <w:szCs w:val="30"/>
        </w:rPr>
        <w:t xml:space="preserve">1 </w:t>
      </w:r>
      <w:r w:rsidR="002D174B" w:rsidRPr="009C542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D174B" w:rsidRPr="009C5425">
        <w:rPr>
          <w:rFonts w:ascii="Angsana New" w:hAnsi="Angsana New"/>
          <w:sz w:val="30"/>
          <w:szCs w:val="30"/>
        </w:rPr>
        <w:t>2562</w:t>
      </w:r>
      <w:r w:rsidRPr="009C5425">
        <w:rPr>
          <w:rFonts w:ascii="Angsana New" w:hAnsi="Angsana New"/>
          <w:sz w:val="30"/>
          <w:szCs w:val="30"/>
        </w:rPr>
        <w:t xml:space="preserve"> </w:t>
      </w:r>
      <w:r w:rsidRPr="009C5425">
        <w:rPr>
          <w:rFonts w:ascii="Angsana New" w:hAnsi="Angsana New"/>
          <w:sz w:val="30"/>
          <w:szCs w:val="30"/>
          <w:cs/>
        </w:rPr>
        <w:t>โดยบริษัทย่อยดังกล่าวตกลงจะจ่ายค่าบริการเป็นรายเดือน</w:t>
      </w:r>
      <w:r w:rsidR="002D174B" w:rsidRPr="009C5425">
        <w:rPr>
          <w:rFonts w:ascii="Angsana New" w:hAnsi="Angsana New"/>
          <w:sz w:val="30"/>
          <w:szCs w:val="30"/>
        </w:rPr>
        <w:t xml:space="preserve">        </w:t>
      </w:r>
      <w:r w:rsidRPr="009C5425">
        <w:rPr>
          <w:rFonts w:ascii="Angsana New" w:hAnsi="Angsana New"/>
          <w:sz w:val="30"/>
          <w:szCs w:val="30"/>
          <w:cs/>
        </w:rPr>
        <w:t>ตามอัตราที่ระบุไว้ในสัญญา ทั้งนี้</w:t>
      </w:r>
      <w:r w:rsidRPr="009C5425">
        <w:rPr>
          <w:rFonts w:ascii="Angsana New" w:hAnsi="Angsana New"/>
          <w:spacing w:val="-4"/>
          <w:sz w:val="30"/>
          <w:szCs w:val="30"/>
          <w:cs/>
        </w:rPr>
        <w:t>หากครบกำหนดสัญญาและไม่มีคู่สัญญาฝ่ายใดบอกเลิกสัญญา</w:t>
      </w:r>
      <w:r w:rsidR="002D174B" w:rsidRPr="009C5425">
        <w:rPr>
          <w:rFonts w:ascii="Angsana New" w:hAnsi="Angsana New"/>
          <w:spacing w:val="-4"/>
          <w:sz w:val="30"/>
          <w:szCs w:val="30"/>
        </w:rPr>
        <w:t xml:space="preserve"> </w:t>
      </w:r>
      <w:r w:rsidRPr="009C5425">
        <w:rPr>
          <w:rFonts w:ascii="Angsana New" w:hAnsi="Angsana New"/>
          <w:spacing w:val="-4"/>
          <w:sz w:val="30"/>
          <w:szCs w:val="30"/>
          <w:cs/>
        </w:rPr>
        <w:t>สัญญาฉบับนี้จะมี</w:t>
      </w:r>
      <w:r w:rsidR="002D174B" w:rsidRPr="009C5425">
        <w:rPr>
          <w:rFonts w:ascii="Angsana New" w:hAnsi="Angsana New"/>
          <w:spacing w:val="-4"/>
          <w:sz w:val="30"/>
          <w:szCs w:val="30"/>
        </w:rPr>
        <w:t xml:space="preserve">     </w:t>
      </w:r>
      <w:r w:rsidRPr="009C5425">
        <w:rPr>
          <w:rFonts w:ascii="Angsana New" w:hAnsi="Angsana New"/>
          <w:spacing w:val="-4"/>
          <w:sz w:val="30"/>
          <w:szCs w:val="30"/>
          <w:cs/>
        </w:rPr>
        <w:t>ผลบังคับใช้ต่อไป</w:t>
      </w:r>
    </w:p>
    <w:p w:rsidR="00F75EC7" w:rsidRPr="004C42AD" w:rsidRDefault="00F75EC7" w:rsidP="00310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10F7E" w:rsidRDefault="00751D84" w:rsidP="001B1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7D2547" w:rsidRPr="00CE458C">
        <w:rPr>
          <w:rFonts w:ascii="Angsana New" w:hAnsi="Angsana New"/>
          <w:b/>
          <w:bCs/>
          <w:sz w:val="30"/>
          <w:szCs w:val="30"/>
        </w:rPr>
        <w:tab/>
      </w:r>
      <w:r w:rsidR="00192DBF" w:rsidRPr="00CE458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FD3D12" w:rsidRPr="00FA0F74" w:rsidRDefault="00FD3D12" w:rsidP="001B1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7"/>
        <w:gridCol w:w="812"/>
        <w:gridCol w:w="273"/>
        <w:gridCol w:w="1238"/>
        <w:gridCol w:w="239"/>
        <w:gridCol w:w="1196"/>
        <w:gridCol w:w="273"/>
        <w:gridCol w:w="1160"/>
        <w:gridCol w:w="261"/>
        <w:gridCol w:w="1136"/>
      </w:tblGrid>
      <w:tr w:rsidR="00F563F2" w:rsidRPr="00CE458C" w:rsidTr="00E90BA9">
        <w:tc>
          <w:tcPr>
            <w:tcW w:w="1520" w:type="pct"/>
          </w:tcPr>
          <w:p w:rsidR="00F563F2" w:rsidRPr="00CE458C" w:rsidRDefault="00F563F2" w:rsidP="00637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8" w:name="_Hlk23839514"/>
          </w:p>
        </w:tc>
        <w:tc>
          <w:tcPr>
            <w:tcW w:w="429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F563F2" w:rsidRPr="00CE458C" w:rsidRDefault="00F563F2" w:rsidP="00637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6" w:type="pct"/>
            <w:vAlign w:val="center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8" w:type="pct"/>
            <w:vAlign w:val="center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Pr="00F563F2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63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center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7" w:type="pct"/>
            <w:gridSpan w:val="7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bookmarkEnd w:id="8"/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9" w:type="pct"/>
          </w:tcPr>
          <w:p w:rsidR="003F2B0F" w:rsidRPr="00F563F2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63F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B0F" w:rsidRPr="00CE458C" w:rsidTr="00E90BA9">
        <w:trPr>
          <w:trHeight w:val="362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3F2B0F" w:rsidRPr="00CE458C" w:rsidRDefault="005E3BC3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C03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50">
              <w:rPr>
                <w:rFonts w:ascii="Angsana New" w:hAnsi="Angsana New"/>
                <w:sz w:val="30"/>
                <w:szCs w:val="30"/>
              </w:rPr>
              <w:t>23,205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CE458C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167,750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196,025</w:t>
            </w:r>
          </w:p>
        </w:tc>
      </w:tr>
      <w:tr w:rsidR="003F2B0F" w:rsidRPr="00CE458C" w:rsidTr="00E90BA9">
        <w:trPr>
          <w:trHeight w:val="425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29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B0F" w:rsidRPr="00CE458C" w:rsidTr="00E90BA9">
        <w:trPr>
          <w:trHeight w:val="362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3F2B0F" w:rsidRPr="00CE458C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3,610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4,737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CE458C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4,533</w:t>
            </w:r>
          </w:p>
        </w:tc>
      </w:tr>
      <w:tr w:rsidR="003F2B0F" w:rsidRPr="00731DFA" w:rsidTr="00E90BA9">
        <w:trPr>
          <w:trHeight w:val="352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B0F" w:rsidRPr="00372079" w:rsidRDefault="005E3BC3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0C03F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27,942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3F2B0F" w:rsidRPr="00D6769F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168,430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3F2B0F" w:rsidRPr="00D6769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3F2B0F" w:rsidRPr="00CE458C" w:rsidTr="00E90BA9">
        <w:trPr>
          <w:trHeight w:val="407"/>
        </w:trPr>
        <w:tc>
          <w:tcPr>
            <w:tcW w:w="1949" w:type="pct"/>
            <w:gridSpan w:val="2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Default="005E3BC3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0C03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7,626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Default="000C03F0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2B0F" w:rsidRPr="00CE458C" w:rsidTr="000C03F0">
        <w:trPr>
          <w:trHeight w:val="407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B0F" w:rsidRPr="00DB5E31" w:rsidRDefault="000C03F0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67,727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35,568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3F2B0F" w:rsidRPr="00D6769F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168,430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3F2B0F" w:rsidRPr="00D6769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200,558</w:t>
            </w:r>
          </w:p>
        </w:tc>
      </w:tr>
      <w:tr w:rsidR="003F2B0F" w:rsidRPr="00CE458C" w:rsidTr="000C03F0">
        <w:trPr>
          <w:trHeight w:val="407"/>
        </w:trPr>
        <w:tc>
          <w:tcPr>
            <w:tcW w:w="1949" w:type="pct"/>
            <w:gridSpan w:val="2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ค่าเผื่อประมาณการรับคืนนิตยสาร</w:t>
            </w: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Pr="00CE458C" w:rsidRDefault="000C03F0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(3,581)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Pr="00CE458C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1"/>
              </w:tabs>
              <w:spacing w:after="0"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(2,282)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1"/>
              </w:tabs>
              <w:spacing w:after="0"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(3,660)</w:t>
            </w:r>
          </w:p>
        </w:tc>
      </w:tr>
      <w:tr w:rsidR="003F2B0F" w:rsidRPr="00CE458C" w:rsidTr="000C03F0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B0F" w:rsidRPr="00CE458C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65,445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31,987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B0F" w:rsidRPr="00D6769F" w:rsidRDefault="000C03F0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166,148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3F2B0F" w:rsidRPr="00D6769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196,898</w:t>
            </w:r>
          </w:p>
        </w:tc>
      </w:tr>
      <w:tr w:rsidR="00FD3D12" w:rsidRPr="00CE458C" w:rsidTr="00E25260">
        <w:tc>
          <w:tcPr>
            <w:tcW w:w="152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D3D12" w:rsidRPr="00CE458C" w:rsidRDefault="00FD3D12" w:rsidP="00E2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D3D12" w:rsidRPr="00CE458C" w:rsidRDefault="00FD3D12" w:rsidP="00E2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D3D12" w:rsidRPr="00CE458C" w:rsidRDefault="00FD3D12" w:rsidP="00E2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D3D12" w:rsidRPr="00CE458C" w:rsidRDefault="00FD3D12" w:rsidP="00E2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FD3D12" w:rsidRPr="00CE458C" w:rsidRDefault="00FD3D12" w:rsidP="00E2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3D12" w:rsidRPr="00CE458C" w:rsidTr="00E25260">
        <w:tc>
          <w:tcPr>
            <w:tcW w:w="152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D3D12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D3D12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6" w:type="pct"/>
            <w:vAlign w:val="center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8" w:type="pct"/>
            <w:vAlign w:val="center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FD3D12" w:rsidRPr="00CE458C" w:rsidTr="00E25260">
        <w:tc>
          <w:tcPr>
            <w:tcW w:w="152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D3D12" w:rsidRPr="00F563F2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FD3D12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3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  <w:vAlign w:val="center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D3D12" w:rsidRPr="00CE458C" w:rsidTr="00E25260">
        <w:tc>
          <w:tcPr>
            <w:tcW w:w="1520" w:type="pct"/>
          </w:tcPr>
          <w:p w:rsidR="00FD3D12" w:rsidRPr="00CE458C" w:rsidRDefault="00FD3D12" w:rsidP="00E2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FD3D12" w:rsidRPr="00CE458C" w:rsidRDefault="00FD3D12" w:rsidP="00E2526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:rsidR="00FD3D12" w:rsidRPr="00CE458C" w:rsidRDefault="00FD3D12" w:rsidP="00E2526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7" w:type="pct"/>
            <w:gridSpan w:val="7"/>
          </w:tcPr>
          <w:p w:rsidR="00FD3D12" w:rsidRPr="00CE458C" w:rsidRDefault="00FD3D12" w:rsidP="00E2526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E45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29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294,998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418,373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88,583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140,040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429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E458C">
              <w:rPr>
                <w:rFonts w:ascii="Angsana New" w:hAnsi="Angsana New"/>
                <w:sz w:val="30"/>
                <w:szCs w:val="30"/>
              </w:rPr>
              <w:t>3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49,428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76,181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206B81" w:rsidRDefault="0026753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36,188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</w:rPr>
              <w:t>3 - 6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3,637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3,469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2,520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5,758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14,534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11,574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:rsidR="003F2B0F" w:rsidRPr="00CE458C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515,111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111,065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180,318</w:t>
            </w:r>
          </w:p>
        </w:tc>
      </w:tr>
      <w:tr w:rsidR="003F2B0F" w:rsidRPr="00CE458C" w:rsidTr="00E90BA9">
        <w:tc>
          <w:tcPr>
            <w:tcW w:w="1949" w:type="pct"/>
            <w:gridSpan w:val="2"/>
          </w:tcPr>
          <w:p w:rsidR="003F2B0F" w:rsidRPr="00F563F2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563F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สินทรัพย์ที่เกิดจากสัญญา </w:t>
            </w:r>
            <w:r w:rsidRPr="00F563F2">
              <w:rPr>
                <w:rFonts w:ascii="Angsana New" w:hAnsi="Angsana New"/>
                <w:sz w:val="30"/>
                <w:szCs w:val="30"/>
                <w:lang w:val="th-TH"/>
              </w:rPr>
              <w:t xml:space="preserve">- </w:t>
            </w:r>
            <w:r w:rsidRPr="00F563F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รายได้ค้างรับ</w:t>
            </w: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:rsidR="003F2B0F" w:rsidRPr="0047751D" w:rsidRDefault="007971A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7751D">
              <w:rPr>
                <w:rFonts w:ascii="Angsana New" w:hAnsi="Angsana New"/>
                <w:sz w:val="30"/>
                <w:szCs w:val="30"/>
              </w:rPr>
              <w:t>86,5</w:t>
            </w:r>
            <w:r w:rsidR="00600E17">
              <w:rPr>
                <w:rFonts w:ascii="Angsana New" w:hAnsi="Angsana New"/>
                <w:sz w:val="30"/>
                <w:szCs w:val="30"/>
              </w:rPr>
              <w:t>8</w:t>
            </w:r>
            <w:r w:rsidRPr="0047751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46,783</w:t>
            </w:r>
          </w:p>
        </w:tc>
        <w:tc>
          <w:tcPr>
            <w:tcW w:w="144" w:type="pct"/>
            <w:vAlign w:val="bottom"/>
          </w:tcPr>
          <w:p w:rsidR="003F2B0F" w:rsidRPr="00CB5D28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vAlign w:val="bottom"/>
          </w:tcPr>
          <w:p w:rsidR="003F2B0F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18,940</w:t>
            </w:r>
          </w:p>
        </w:tc>
        <w:tc>
          <w:tcPr>
            <w:tcW w:w="138" w:type="pct"/>
            <w:vAlign w:val="bottom"/>
          </w:tcPr>
          <w:p w:rsidR="003F2B0F" w:rsidRPr="00CB5D28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604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:rsidR="003F2B0F" w:rsidRPr="00C34382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34382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B0F" w:rsidRPr="00C34382" w:rsidRDefault="0047751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451,9</w:t>
            </w:r>
            <w:r w:rsidR="00600E1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26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561,894</w:t>
            </w:r>
          </w:p>
        </w:tc>
        <w:tc>
          <w:tcPr>
            <w:tcW w:w="144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B0F" w:rsidRPr="00206B81" w:rsidRDefault="00EC5FEA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0B0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0,005</w:t>
            </w:r>
          </w:p>
        </w:tc>
        <w:tc>
          <w:tcPr>
            <w:tcW w:w="138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:rsidR="003F2B0F" w:rsidRPr="00206B8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180,922</w:t>
            </w:r>
          </w:p>
        </w:tc>
      </w:tr>
      <w:tr w:rsidR="003F2B0F" w:rsidRPr="00CE458C" w:rsidTr="00E90BA9">
        <w:tc>
          <w:tcPr>
            <w:tcW w:w="1949" w:type="pct"/>
            <w:gridSpan w:val="2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3F2B0F" w:rsidRPr="00CE458C" w:rsidRDefault="0047751D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(1,908)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(8,512)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:rsidR="003F2B0F" w:rsidRPr="00206B81" w:rsidRDefault="00EC5FEA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F2B0F" w:rsidRPr="00206B8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(6,261)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29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Pr="00CE458C" w:rsidRDefault="0047751D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(15,058)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70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(20,131)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0F" w:rsidRPr="00206B81" w:rsidRDefault="00EC5FEA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(1,699)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3F2B0F" w:rsidRPr="00206B8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B0F" w:rsidRPr="00CE458C" w:rsidRDefault="0047751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910B0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10B03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="00600E1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533,251</w:t>
            </w:r>
          </w:p>
        </w:tc>
        <w:tc>
          <w:tcPr>
            <w:tcW w:w="144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2B0F" w:rsidRPr="00206B81" w:rsidRDefault="00EC5FEA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128,063</w:t>
            </w:r>
          </w:p>
        </w:tc>
        <w:tc>
          <w:tcPr>
            <w:tcW w:w="138" w:type="pct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:rsidR="003F2B0F" w:rsidRPr="00206B81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171,215</w:t>
            </w:r>
          </w:p>
        </w:tc>
      </w:tr>
      <w:tr w:rsidR="003F2B0F" w:rsidRPr="00CE458C" w:rsidTr="00E90BA9">
        <w:trPr>
          <w:trHeight w:hRule="exact" w:val="408"/>
        </w:trPr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29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3F2B0F" w:rsidRPr="00731DFA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3F2B0F" w:rsidRPr="00206B8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8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:rsidR="003F2B0F" w:rsidRPr="00731DFA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B0F" w:rsidRPr="00CE458C" w:rsidTr="00E90BA9">
        <w:tc>
          <w:tcPr>
            <w:tcW w:w="1520" w:type="pct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9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3F2B0F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2B0F" w:rsidRPr="00CE458C" w:rsidRDefault="00EB5E6D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500,457</w:t>
            </w:r>
          </w:p>
        </w:tc>
        <w:tc>
          <w:tcPr>
            <w:tcW w:w="126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3F2B0F" w:rsidRPr="00731DFA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565,238</w:t>
            </w:r>
          </w:p>
        </w:tc>
        <w:tc>
          <w:tcPr>
            <w:tcW w:w="144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2B0F" w:rsidRPr="00CE458C" w:rsidRDefault="00EB5E6D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294,211</w:t>
            </w:r>
          </w:p>
        </w:tc>
        <w:tc>
          <w:tcPr>
            <w:tcW w:w="138" w:type="pct"/>
            <w:vAlign w:val="bottom"/>
          </w:tcPr>
          <w:p w:rsidR="003F2B0F" w:rsidRPr="00CE458C" w:rsidRDefault="003F2B0F" w:rsidP="003F2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vAlign w:val="bottom"/>
          </w:tcPr>
          <w:p w:rsidR="003F2B0F" w:rsidRPr="00206B81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368,113</w:t>
            </w:r>
          </w:p>
        </w:tc>
      </w:tr>
    </w:tbl>
    <w:p w:rsidR="00F75EC7" w:rsidRPr="00FD3D12" w:rsidRDefault="00F75EC7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5B68B9" w:rsidRPr="00CE458C" w:rsidRDefault="00680729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E458C">
        <w:rPr>
          <w:rFonts w:ascii="Angsana New" w:hAnsi="Angsana New"/>
          <w:sz w:val="30"/>
          <w:szCs w:val="30"/>
          <w:cs/>
        </w:rPr>
        <w:t>กลุ่ม</w:t>
      </w:r>
      <w:r w:rsidRPr="00CE458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702FB1" w:rsidRPr="00CE458C">
        <w:rPr>
          <w:rFonts w:ascii="Angsana New" w:hAnsi="Angsana New"/>
          <w:sz w:val="30"/>
          <w:szCs w:val="30"/>
          <w:cs/>
        </w:rPr>
        <w:t>มีระยะเวลา</w:t>
      </w:r>
      <w:r w:rsidR="00D76D4A" w:rsidRPr="00CE458C">
        <w:rPr>
          <w:rFonts w:ascii="Angsana New" w:hAnsi="Angsana New"/>
          <w:sz w:val="30"/>
          <w:szCs w:val="30"/>
          <w:cs/>
        </w:rPr>
        <w:t>ตั้งแต่</w:t>
      </w:r>
      <w:r w:rsidR="00702FB1" w:rsidRPr="00CE458C">
        <w:rPr>
          <w:rFonts w:ascii="Angsana New" w:hAnsi="Angsana New"/>
          <w:sz w:val="30"/>
          <w:szCs w:val="30"/>
          <w:cs/>
        </w:rPr>
        <w:t xml:space="preserve"> </w:t>
      </w:r>
      <w:r w:rsidR="00702FB1" w:rsidRPr="00CE458C">
        <w:rPr>
          <w:rFonts w:ascii="Angsana New" w:hAnsi="Angsana New"/>
          <w:sz w:val="30"/>
          <w:szCs w:val="30"/>
        </w:rPr>
        <w:t xml:space="preserve">30 </w:t>
      </w:r>
      <w:r w:rsidR="00D76D4A" w:rsidRPr="00CE458C">
        <w:rPr>
          <w:rFonts w:ascii="Angsana New" w:hAnsi="Angsana New"/>
          <w:sz w:val="30"/>
          <w:szCs w:val="30"/>
          <w:cs/>
        </w:rPr>
        <w:t>ถึง</w:t>
      </w:r>
      <w:r w:rsidR="00702FB1" w:rsidRPr="00CE458C">
        <w:rPr>
          <w:rFonts w:ascii="Angsana New" w:hAnsi="Angsana New"/>
          <w:sz w:val="30"/>
          <w:szCs w:val="30"/>
        </w:rPr>
        <w:t xml:space="preserve"> 120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วัน</w:t>
      </w:r>
    </w:p>
    <w:p w:rsidR="009964D7" w:rsidRPr="00CE458C" w:rsidRDefault="009964D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  <w:sectPr w:rsidR="009964D7" w:rsidRPr="00CE458C" w:rsidSect="00E104D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:rsidR="009D0C4F" w:rsidRP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D2209" w:rsidRPr="00CE458C" w:rsidRDefault="00420A85" w:rsidP="009D0C4F">
      <w:pPr>
        <w:pStyle w:val="block"/>
        <w:spacing w:after="0" w:line="240" w:lineRule="auto"/>
        <w:ind w:left="0" w:firstLine="576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904B54" w:rsidRPr="00CE458C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บริษัทร่วม ณ วันที่ 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366EED">
        <w:rPr>
          <w:rFonts w:ascii="Angsana New" w:hAnsi="Angsana New" w:cs="Angsana New" w:hint="cs"/>
          <w:sz w:val="30"/>
          <w:szCs w:val="30"/>
          <w:cs/>
          <w:lang w:val="en-US" w:bidi="th-TH"/>
        </w:rPr>
        <w:t>0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F2B0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E15BF0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A1EAA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25</w:t>
      </w:r>
      <w:r w:rsidR="00AA1EAA" w:rsidRPr="00CE458C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4111D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E15BF0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 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B6394" w:rsidRPr="00CE458C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4111D9">
        <w:rPr>
          <w:rFonts w:ascii="Angsana New" w:hAnsi="Angsana New" w:cs="Angsana New"/>
          <w:sz w:val="30"/>
          <w:szCs w:val="30"/>
          <w:lang w:val="en-US" w:bidi="th-TH"/>
        </w:rPr>
        <w:t>61</w:t>
      </w:r>
      <w:r w:rsidR="005B310E"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CF6499" w:rsidRPr="009D0C4F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4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84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1075"/>
        <w:gridCol w:w="183"/>
        <w:gridCol w:w="1069"/>
        <w:gridCol w:w="8"/>
      </w:tblGrid>
      <w:tr w:rsidR="00637DF2" w:rsidRPr="00CE458C" w:rsidTr="003F3794">
        <w:trPr>
          <w:gridAfter w:val="1"/>
          <w:wAfter w:w="8" w:type="dxa"/>
          <w:cantSplit/>
          <w:trHeight w:val="70"/>
          <w:tblHeader/>
        </w:trPr>
        <w:tc>
          <w:tcPr>
            <w:tcW w:w="2284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521" w:type="dxa"/>
            <w:gridSpan w:val="1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37DF2" w:rsidRPr="00CE458C" w:rsidTr="003F3794">
        <w:trPr>
          <w:gridAfter w:val="1"/>
          <w:wAfter w:w="8" w:type="dxa"/>
          <w:cantSplit/>
          <w:trHeight w:val="70"/>
          <w:tblHeader/>
        </w:trPr>
        <w:tc>
          <w:tcPr>
            <w:tcW w:w="2284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637DF2" w:rsidRPr="00CE458C" w:rsidTr="003F3794">
        <w:trPr>
          <w:gridAfter w:val="1"/>
          <w:wAfter w:w="8" w:type="dxa"/>
          <w:cantSplit/>
          <w:trHeight w:val="70"/>
          <w:tblHeader/>
        </w:trPr>
        <w:tc>
          <w:tcPr>
            <w:tcW w:w="2284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2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3F2B0F" w:rsidRPr="00CE458C" w:rsidTr="003F3794">
        <w:trPr>
          <w:cantSplit/>
          <w:trHeight w:val="70"/>
          <w:tblHeader/>
        </w:trPr>
        <w:tc>
          <w:tcPr>
            <w:tcW w:w="2284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98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3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F2B0F" w:rsidRPr="00CE458C" w:rsidTr="003F3794">
        <w:trPr>
          <w:cantSplit/>
          <w:trHeight w:val="70"/>
          <w:tblHeader/>
        </w:trPr>
        <w:tc>
          <w:tcPr>
            <w:tcW w:w="2284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8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</w:tr>
      <w:tr w:rsidR="003F2B0F" w:rsidRPr="00CE458C" w:rsidTr="003F3794">
        <w:trPr>
          <w:gridAfter w:val="1"/>
          <w:wAfter w:w="8" w:type="dxa"/>
          <w:cantSplit/>
        </w:trPr>
        <w:tc>
          <w:tcPr>
            <w:tcW w:w="2284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372" w:type="dxa"/>
            <w:gridSpan w:val="11"/>
            <w:vAlign w:val="bottom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55D45" w:rsidRPr="00CE458C" w:rsidTr="003F3794">
        <w:trPr>
          <w:cantSplit/>
        </w:trPr>
        <w:tc>
          <w:tcPr>
            <w:tcW w:w="2284" w:type="dxa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คาโดคาวะ อมรินทร์ จำกัด</w:t>
            </w:r>
          </w:p>
        </w:tc>
        <w:tc>
          <w:tcPr>
            <w:tcW w:w="2531" w:type="dxa"/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1080" w:type="dxa"/>
            <w:vAlign w:val="bottom"/>
          </w:tcPr>
          <w:p w:rsidR="00155D45" w:rsidRPr="00CE458C" w:rsidRDefault="003F3794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155D4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0,000</w:t>
            </w:r>
          </w:p>
        </w:tc>
        <w:tc>
          <w:tcPr>
            <w:tcW w:w="198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1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13,800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26,113</w:t>
            </w:r>
          </w:p>
        </w:tc>
        <w:tc>
          <w:tcPr>
            <w:tcW w:w="183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12,293</w:t>
            </w:r>
          </w:p>
        </w:tc>
      </w:tr>
      <w:tr w:rsidR="00155D45" w:rsidRPr="00CE458C" w:rsidTr="003F3794">
        <w:trPr>
          <w:cantSplit/>
        </w:trPr>
        <w:tc>
          <w:tcPr>
            <w:tcW w:w="2284" w:type="dxa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บริษัท เรียล ฮีโร่ มวยไทย จำกัด</w:t>
            </w:r>
          </w:p>
        </w:tc>
        <w:tc>
          <w:tcPr>
            <w:tcW w:w="2531" w:type="dxa"/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98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5D45" w:rsidRPr="008D7AF9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  <w:tc>
          <w:tcPr>
            <w:tcW w:w="183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:rsidR="00155D45" w:rsidRPr="008D7AF9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27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2,588</w:t>
            </w:r>
          </w:p>
        </w:tc>
      </w:tr>
      <w:tr w:rsidR="00155D45" w:rsidRPr="00CE458C" w:rsidTr="003F3794">
        <w:trPr>
          <w:cantSplit/>
        </w:trPr>
        <w:tc>
          <w:tcPr>
            <w:tcW w:w="2284" w:type="dxa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:rsidR="00155D45" w:rsidRPr="00CE458C" w:rsidRDefault="00155D45" w:rsidP="0015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16,800</w:t>
            </w:r>
          </w:p>
        </w:tc>
        <w:tc>
          <w:tcPr>
            <w:tcW w:w="185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28,701</w:t>
            </w:r>
          </w:p>
        </w:tc>
        <w:tc>
          <w:tcPr>
            <w:tcW w:w="183" w:type="dxa"/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D45" w:rsidRPr="00CE458C" w:rsidRDefault="00155D45" w:rsidP="00155D45">
            <w:pPr>
              <w:pStyle w:val="acctfourfigures"/>
              <w:tabs>
                <w:tab w:val="clear" w:pos="765"/>
              </w:tabs>
              <w:spacing w:line="320" w:lineRule="exac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14,881</w:t>
            </w:r>
          </w:p>
        </w:tc>
      </w:tr>
    </w:tbl>
    <w:p w:rsidR="00637DF2" w:rsidRDefault="00637DF2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p w:rsidR="009D0C4F" w:rsidRPr="00CE458C" w:rsidRDefault="009D0C4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2520"/>
        <w:gridCol w:w="900"/>
        <w:gridCol w:w="810"/>
        <w:gridCol w:w="7"/>
        <w:gridCol w:w="893"/>
        <w:gridCol w:w="180"/>
        <w:gridCol w:w="900"/>
        <w:gridCol w:w="7"/>
        <w:gridCol w:w="173"/>
        <w:gridCol w:w="7"/>
        <w:gridCol w:w="882"/>
        <w:gridCol w:w="191"/>
        <w:gridCol w:w="900"/>
        <w:gridCol w:w="7"/>
        <w:gridCol w:w="184"/>
        <w:gridCol w:w="7"/>
        <w:gridCol w:w="871"/>
        <w:gridCol w:w="7"/>
        <w:gridCol w:w="171"/>
        <w:gridCol w:w="7"/>
        <w:gridCol w:w="794"/>
        <w:gridCol w:w="7"/>
        <w:gridCol w:w="285"/>
        <w:gridCol w:w="878"/>
        <w:gridCol w:w="7"/>
        <w:gridCol w:w="173"/>
        <w:gridCol w:w="7"/>
        <w:gridCol w:w="893"/>
        <w:gridCol w:w="7"/>
      </w:tblGrid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55" w:type="dxa"/>
            <w:gridSpan w:val="28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1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5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37DF2" w:rsidRPr="00CE458C" w:rsidTr="007A2258">
        <w:trPr>
          <w:cantSplit/>
          <w:trHeight w:val="70"/>
        </w:trPr>
        <w:tc>
          <w:tcPr>
            <w:tcW w:w="1969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 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7" w:type="dxa"/>
            <w:gridSpan w:val="3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1" w:type="dxa"/>
            <w:gridSpan w:val="2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7" w:type="dxa"/>
            <w:gridSpan w:val="6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85" w:type="dxa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65" w:type="dxa"/>
            <w:gridSpan w:val="6"/>
          </w:tcPr>
          <w:p w:rsidR="00637DF2" w:rsidRPr="00CE458C" w:rsidRDefault="00637DF2" w:rsidP="00DD79F0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-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F2B0F" w:rsidRPr="00CE458C" w:rsidTr="007A2258">
        <w:trPr>
          <w:gridAfter w:val="1"/>
          <w:wAfter w:w="7" w:type="dxa"/>
          <w:cantSplit/>
          <w:trHeight w:val="70"/>
        </w:trPr>
        <w:tc>
          <w:tcPr>
            <w:tcW w:w="1969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81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F2B0F" w:rsidRPr="00E044D5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044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91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F2B0F" w:rsidRPr="00E044D5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044D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91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3F2B0F" w:rsidRPr="00E044D5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E044D5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78"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F2B0F" w:rsidRPr="00CE458C" w:rsidTr="007A2258">
        <w:trPr>
          <w:gridAfter w:val="1"/>
          <w:wAfter w:w="7" w:type="dxa"/>
          <w:cantSplit/>
          <w:trHeight w:val="70"/>
        </w:trPr>
        <w:tc>
          <w:tcPr>
            <w:tcW w:w="1969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90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8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91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91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2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F2B0F" w:rsidRPr="00CE458C" w:rsidTr="007A2258">
        <w:trPr>
          <w:cantSplit/>
        </w:trPr>
        <w:tc>
          <w:tcPr>
            <w:tcW w:w="1969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38" w:type="dxa"/>
            <w:gridSpan w:val="25"/>
            <w:vAlign w:val="bottom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CE458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E631B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บริษัท คาโดคาวะ อมรินทร์ จำกัด</w:t>
            </w:r>
          </w:p>
        </w:tc>
        <w:tc>
          <w:tcPr>
            <w:tcW w:w="2520" w:type="dxa"/>
            <w:vAlign w:val="bottom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ผลิตและจำหน่ายหนังสือการ์ตูน</w:t>
            </w: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46.00</w:t>
            </w:r>
          </w:p>
        </w:tc>
        <w:tc>
          <w:tcPr>
            <w:tcW w:w="900" w:type="dxa"/>
            <w:gridSpan w:val="2"/>
            <w:vAlign w:val="bottom"/>
          </w:tcPr>
          <w:p w:rsidR="00CE631B" w:rsidRPr="00CE458C" w:rsidRDefault="005C7CE5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="00CE631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18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13,800</w:t>
            </w:r>
          </w:p>
        </w:tc>
        <w:tc>
          <w:tcPr>
            <w:tcW w:w="191" w:type="dxa"/>
            <w:gridSpan w:val="2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13,800</w:t>
            </w:r>
          </w:p>
        </w:tc>
      </w:tr>
      <w:tr w:rsidR="00CE631B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90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บริษัท เรียล ฮีโร่ มวยไทย จำกัด</w:t>
            </w:r>
          </w:p>
        </w:tc>
        <w:tc>
          <w:tcPr>
            <w:tcW w:w="2520" w:type="dxa"/>
            <w:vAlign w:val="bottom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2" w:right="101" w:hanging="20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sz w:val="24"/>
                <w:szCs w:val="24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30.00</w:t>
            </w:r>
          </w:p>
        </w:tc>
        <w:tc>
          <w:tcPr>
            <w:tcW w:w="81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30.00</w:t>
            </w:r>
          </w:p>
        </w:tc>
        <w:tc>
          <w:tcPr>
            <w:tcW w:w="90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91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CE631B" w:rsidRPr="005355FF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bottom w:val="single" w:sz="4" w:space="0" w:color="auto"/>
            </w:tcBorders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  <w:p w:rsidR="00CE631B" w:rsidRPr="005355FF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3,000</w:t>
            </w:r>
          </w:p>
        </w:tc>
      </w:tr>
      <w:tr w:rsidR="00CE631B" w:rsidRPr="00CE458C" w:rsidTr="007A2258">
        <w:trPr>
          <w:gridAfter w:val="1"/>
          <w:wAfter w:w="7" w:type="dxa"/>
          <w:cantSplit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4" w:hanging="2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91" w:type="dxa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16,800</w:t>
            </w:r>
          </w:p>
        </w:tc>
        <w:tc>
          <w:tcPr>
            <w:tcW w:w="191" w:type="dxa"/>
            <w:gridSpan w:val="2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2" w:type="dxa"/>
            <w:gridSpan w:val="2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0" w:type="dxa"/>
            <w:gridSpan w:val="2"/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631B" w:rsidRPr="00CE458C" w:rsidRDefault="00CE631B" w:rsidP="00CE631B">
            <w:pPr>
              <w:pStyle w:val="acctfourfigures"/>
              <w:tabs>
                <w:tab w:val="clear" w:pos="765"/>
              </w:tabs>
              <w:spacing w:line="32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16,800</w:t>
            </w:r>
          </w:p>
        </w:tc>
      </w:tr>
    </w:tbl>
    <w:p w:rsidR="00637DF2" w:rsidRPr="009D0C4F" w:rsidRDefault="00637DF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:rsidR="00EA4860" w:rsidRDefault="00F96EA8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CE458C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306BC">
        <w:rPr>
          <w:rFonts w:ascii="Angsana New" w:hAnsi="Angsana New" w:hint="cs"/>
          <w:sz w:val="30"/>
          <w:szCs w:val="30"/>
          <w:cs/>
        </w:rPr>
        <w:t>ข้างต้น</w:t>
      </w:r>
      <w:r w:rsidRPr="00CE458C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กลุ่มบริษัทไม่มีเงินลงทุนในบริษัทร่วมที่จดทะเบี</w:t>
      </w:r>
      <w:r w:rsidR="008824AD" w:rsidRPr="00CE458C">
        <w:rPr>
          <w:rFonts w:ascii="Angsana New" w:hAnsi="Angsana New"/>
          <w:sz w:val="30"/>
          <w:szCs w:val="30"/>
          <w:cs/>
          <w:lang w:val="en-GB"/>
        </w:rPr>
        <w:t>ยนในตลาดหลักทรัพย์ ดังนั้นจึง</w:t>
      </w:r>
      <w:r w:rsidR="009D572F" w:rsidRPr="00CE458C">
        <w:rPr>
          <w:rFonts w:ascii="Angsana New" w:hAnsi="Angsana New"/>
          <w:sz w:val="30"/>
          <w:szCs w:val="30"/>
          <w:cs/>
          <w:lang w:val="en-GB"/>
        </w:rPr>
        <w:t>ไม่มีราคาที่เปิดเผยต่อสาธารณชน</w:t>
      </w:r>
    </w:p>
    <w:p w:rsidR="009D0C4F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:rsidR="009D0C4F" w:rsidRPr="00CE458C" w:rsidRDefault="009D0C4F" w:rsidP="009D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9D0C4F" w:rsidRPr="00CE458C" w:rsidSect="00621170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21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2562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บริษัท คาโดคาวะ อมรินทร์ จำกัด ซึ่งเป็นบริษัทร่วม ได้จดทะเบียนเพิ่มทุนโดยการออกหุ้นสามัญใหม่ให้แก่ผู้ถือหุ้นเดิม จำนวน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30.00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ล้านบาท (จำนวน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30,000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หุ้น มูลค่าหุ้นละ </w:t>
      </w:r>
      <w:r w:rsidRPr="009D0C4F">
        <w:rPr>
          <w:rFonts w:ascii="Angsana New" w:hAnsi="Angsana New"/>
          <w:sz w:val="30"/>
          <w:szCs w:val="30"/>
          <w:lang w:val="en-GB"/>
        </w:rPr>
        <w:t xml:space="preserve">1,000 </w:t>
      </w:r>
      <w:r w:rsidRPr="009D0C4F">
        <w:rPr>
          <w:rFonts w:ascii="Angsana New" w:hAnsi="Angsana New"/>
          <w:sz w:val="30"/>
          <w:szCs w:val="30"/>
          <w:cs/>
          <w:lang w:val="en-GB"/>
        </w:rPr>
        <w:t xml:space="preserve">บาท) ทั้งนี้บริษัทได้ชำระค่าหุ้นเพิ่มทุนเต็มจำนวนแล้ว </w:t>
      </w:r>
    </w:p>
    <w:p w:rsidR="00F60451" w:rsidRPr="00CE458C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0C26DF" w:rsidRPr="00CE458C" w:rsidRDefault="000C26DF" w:rsidP="000C2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0C26DF" w:rsidRPr="00400D60" w:rsidRDefault="000C26DF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0E38AD" w:rsidRPr="00CE458C" w:rsidRDefault="000E38AD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F45557">
        <w:rPr>
          <w:rFonts w:ascii="Angsana New" w:hAnsi="Angsana New" w:cs="Angsana New" w:hint="cs"/>
          <w:sz w:val="30"/>
          <w:szCs w:val="30"/>
          <w:cs/>
          <w:lang w:bidi="th-TH"/>
        </w:rPr>
        <w:t>ทางตรง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7B6394" w:rsidRPr="00CE458C">
        <w:rPr>
          <w:rFonts w:ascii="Angsana New" w:hAnsi="Angsana New" w:cs="Angsana New"/>
          <w:sz w:val="30"/>
          <w:szCs w:val="30"/>
          <w:cs/>
          <w:lang w:bidi="th-TH"/>
        </w:rPr>
        <w:t>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="007B6394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F2B0F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="00185E75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77783C" w:rsidRPr="00CE458C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77783C"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 w:rsidR="00D17EB9">
        <w:rPr>
          <w:rFonts w:ascii="Angsana New" w:hAnsi="Angsana New" w:cs="Angsana New"/>
          <w:sz w:val="30"/>
          <w:szCs w:val="30"/>
          <w:lang w:bidi="th-TH"/>
        </w:rPr>
        <w:t>2</w:t>
      </w:r>
      <w:r w:rsidR="00185E75"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393866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D17EB9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185E75"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6553F3" w:rsidRPr="00400D60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1541"/>
        <w:gridCol w:w="1080"/>
        <w:gridCol w:w="987"/>
        <w:gridCol w:w="178"/>
        <w:gridCol w:w="992"/>
        <w:gridCol w:w="990"/>
        <w:gridCol w:w="178"/>
        <w:gridCol w:w="995"/>
        <w:gridCol w:w="178"/>
        <w:gridCol w:w="983"/>
        <w:gridCol w:w="9"/>
        <w:gridCol w:w="169"/>
        <w:gridCol w:w="9"/>
        <w:gridCol w:w="992"/>
        <w:gridCol w:w="178"/>
        <w:gridCol w:w="889"/>
        <w:gridCol w:w="13"/>
        <w:gridCol w:w="165"/>
        <w:gridCol w:w="13"/>
        <w:gridCol w:w="992"/>
        <w:gridCol w:w="178"/>
        <w:gridCol w:w="981"/>
        <w:gridCol w:w="11"/>
      </w:tblGrid>
      <w:tr w:rsidR="00360329" w:rsidRPr="00CE458C" w:rsidTr="00605527">
        <w:trPr>
          <w:gridAfter w:val="1"/>
          <w:wAfter w:w="11" w:type="dxa"/>
          <w:cantSplit/>
          <w:tblHeader/>
        </w:trPr>
        <w:tc>
          <w:tcPr>
            <w:tcW w:w="1969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9" w:type="dxa"/>
            <w:gridSpan w:val="21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60329" w:rsidRPr="00CE458C" w:rsidTr="00605527">
        <w:trPr>
          <w:gridAfter w:val="1"/>
          <w:wAfter w:w="11" w:type="dxa"/>
          <w:cantSplit/>
          <w:tblHeader/>
        </w:trPr>
        <w:tc>
          <w:tcPr>
            <w:tcW w:w="1969" w:type="dxa"/>
            <w:vAlign w:val="bottom"/>
          </w:tcPr>
          <w:p w:rsidR="00360329" w:rsidRPr="00CE458C" w:rsidRDefault="00360329" w:rsidP="00CE458C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56" w:type="dxa"/>
            <w:gridSpan w:val="3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68" w:type="dxa"/>
            <w:gridSpan w:val="4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4"/>
            <w:vAlign w:val="bottom"/>
          </w:tcPr>
          <w:p w:rsidR="00360329" w:rsidRPr="00CE458C" w:rsidRDefault="00360329" w:rsidP="00CE458C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F2B0F" w:rsidRPr="00CE458C" w:rsidTr="00605527">
        <w:trPr>
          <w:cantSplit/>
          <w:trHeight w:val="270"/>
          <w:tblHeader/>
        </w:trPr>
        <w:tc>
          <w:tcPr>
            <w:tcW w:w="1969" w:type="dxa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87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F2B0F" w:rsidRPr="00CE458C" w:rsidTr="00605527">
        <w:trPr>
          <w:cantSplit/>
          <w:trHeight w:val="270"/>
          <w:tblHeader/>
        </w:trPr>
        <w:tc>
          <w:tcPr>
            <w:tcW w:w="1969" w:type="dxa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87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16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F2B0F" w:rsidRPr="00CE458C" w:rsidTr="00605527">
        <w:trPr>
          <w:gridAfter w:val="1"/>
          <w:wAfter w:w="11" w:type="dxa"/>
          <w:cantSplit/>
          <w:trHeight w:val="270"/>
        </w:trPr>
        <w:tc>
          <w:tcPr>
            <w:tcW w:w="1969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04" w:type="dxa"/>
            <w:gridSpan w:val="18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CE631B" w:rsidRPr="00CE458C" w:rsidTr="00605527">
        <w:trPr>
          <w:cantSplit/>
          <w:trHeight w:val="270"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41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1080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CE631B" w:rsidRPr="00CE458C" w:rsidTr="00605527">
        <w:trPr>
          <w:cantSplit/>
          <w:trHeight w:val="270"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</w:t>
            </w:r>
            <w:r w:rsidR="00605527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เซ็นเตอร์ จำกัด</w:t>
            </w:r>
          </w:p>
        </w:tc>
        <w:tc>
          <w:tcPr>
            <w:tcW w:w="1541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1080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CE631B" w:rsidRPr="00CE458C" w:rsidTr="00605527">
        <w:trPr>
          <w:cantSplit/>
          <w:trHeight w:val="270"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จำกัด</w:t>
            </w: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41" w:type="dxa"/>
          </w:tcPr>
          <w:p w:rsidR="00CE631B" w:rsidRDefault="00CE631B" w:rsidP="00CE631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421D3E" w:rsidRDefault="00CE631B" w:rsidP="00CE631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1080" w:type="dxa"/>
          </w:tcPr>
          <w:p w:rsidR="00CE631B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87" w:type="dxa"/>
          </w:tcPr>
          <w:p w:rsidR="00CE631B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605527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CE631B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0" w:type="dxa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CE631B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CE631B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CE631B" w:rsidRPr="00421D3E" w:rsidRDefault="00CE631B" w:rsidP="00CE631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CE631B" w:rsidRPr="00CE458C" w:rsidTr="00605527">
        <w:trPr>
          <w:cantSplit/>
          <w:trHeight w:val="270"/>
        </w:trPr>
        <w:tc>
          <w:tcPr>
            <w:tcW w:w="196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458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41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E631B" w:rsidRPr="002E70DE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631B" w:rsidRPr="002E70DE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E70D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4,137,280</w:t>
            </w:r>
          </w:p>
        </w:tc>
      </w:tr>
    </w:tbl>
    <w:p w:rsidR="00360329" w:rsidRPr="00400D60" w:rsidRDefault="0036032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F45557" w:rsidRDefault="0077783C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26D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F45557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="004E067A" w:rsidRPr="000C26DF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Pr="000C26D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 w:rsidRPr="000C26DF">
        <w:rPr>
          <w:rFonts w:ascii="Angsana New" w:hAnsi="Angsana New" w:cs="Angsana New" w:hint="cs"/>
          <w:sz w:val="30"/>
          <w:szCs w:val="30"/>
          <w:cs/>
        </w:rPr>
        <w:t>ทางตรง</w:t>
      </w:r>
      <w:r w:rsidRPr="000C26DF">
        <w:rPr>
          <w:rFonts w:ascii="Angsana New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Pr="00400D60" w:rsidRDefault="000C26DF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24"/>
          <w:szCs w:val="24"/>
        </w:rPr>
      </w:pPr>
    </w:p>
    <w:p w:rsidR="00605527" w:rsidRPr="000C26DF" w:rsidRDefault="00605527" w:rsidP="0060552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DA518B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0C26DF">
        <w:rPr>
          <w:rFonts w:ascii="Angsana New" w:hAnsi="Angsana New" w:cs="Angsana New"/>
          <w:sz w:val="30"/>
          <w:szCs w:val="30"/>
        </w:rPr>
        <w:t xml:space="preserve"> </w:t>
      </w:r>
      <w:r w:rsidR="00DA518B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C26DF">
        <w:rPr>
          <w:rFonts w:ascii="Angsana New" w:hAnsi="Angsana New" w:cs="Angsana New"/>
          <w:sz w:val="30"/>
          <w:szCs w:val="30"/>
        </w:rPr>
        <w:t xml:space="preserve">2562 </w:t>
      </w:r>
      <w:r w:rsidR="00B663D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และวันที่ </w:t>
      </w:r>
      <w:r w:rsidR="00B663DD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="00B663D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กรกฎาคม </w:t>
      </w:r>
      <w:r w:rsidR="00B663DD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อมรินทร์ ออมนิเวิร์ส จำกัด ซึ่งเป็นบริษัทย่อยแห่งหนึ่ง ได้รับชำระค่าหุ้นส่วนที่ยังไม่ได้รับชำระในสัดส่วนร้อยละ </w:t>
      </w:r>
      <w:r w:rsidRPr="000C26DF">
        <w:rPr>
          <w:rFonts w:ascii="Angsana New" w:hAnsi="Angsana New" w:cs="Angsana New"/>
          <w:sz w:val="30"/>
          <w:szCs w:val="30"/>
        </w:rPr>
        <w:t xml:space="preserve">25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ของทุนจดทะเบียนจำนวน </w:t>
      </w:r>
      <w:r w:rsidRPr="000C26DF">
        <w:rPr>
          <w:rFonts w:ascii="Angsana New" w:hAnsi="Angsana New" w:cs="Angsana New"/>
          <w:sz w:val="30"/>
          <w:szCs w:val="30"/>
        </w:rPr>
        <w:t xml:space="preserve">10,000,000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มูลค่าหุ้นละ </w:t>
      </w:r>
      <w:r w:rsidRPr="000C26DF">
        <w:rPr>
          <w:rFonts w:ascii="Angsana New" w:hAnsi="Angsana New" w:cs="Angsana New"/>
          <w:sz w:val="30"/>
          <w:szCs w:val="30"/>
        </w:rPr>
        <w:t xml:space="preserve">5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บาท เป็นจำนวน </w:t>
      </w:r>
      <w:r w:rsidR="00B663DD">
        <w:rPr>
          <w:rFonts w:ascii="Angsana New" w:hAnsi="Angsana New" w:cs="Angsana New"/>
          <w:sz w:val="30"/>
          <w:szCs w:val="30"/>
          <w:lang w:bidi="th-TH"/>
        </w:rPr>
        <w:t>50</w:t>
      </w:r>
      <w:r w:rsidRPr="000C26DF">
        <w:rPr>
          <w:rFonts w:ascii="Angsana New" w:hAnsi="Angsana New" w:cs="Angsana New"/>
          <w:sz w:val="30"/>
          <w:szCs w:val="30"/>
        </w:rPr>
        <w:t xml:space="preserve"> </w:t>
      </w:r>
      <w:r w:rsidRPr="000C26D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</w:p>
    <w:p w:rsidR="00605527" w:rsidRPr="00605527" w:rsidRDefault="00605527" w:rsidP="000C26DF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20"/>
          <w:lang w:bidi="th-TH"/>
        </w:rPr>
      </w:pP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E1476F">
        <w:rPr>
          <w:rFonts w:ascii="Angsana New" w:hAnsi="Angsana New" w:cs="Angsana New" w:hint="cs"/>
          <w:sz w:val="30"/>
          <w:szCs w:val="30"/>
          <w:cs/>
          <w:lang w:bidi="th-TH"/>
        </w:rPr>
        <w:t>ทางอ้อม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3</w:t>
      </w:r>
      <w:r w:rsidR="00366EED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F2B0F">
        <w:rPr>
          <w:rFonts w:ascii="Angsana New" w:hAnsi="Angsana New" w:cs="Angsana New" w:hint="cs"/>
          <w:sz w:val="30"/>
          <w:szCs w:val="30"/>
          <w:cs/>
          <w:lang w:bidi="th-TH"/>
        </w:rPr>
        <w:t>กันยายน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Pr="00CE458C"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Pr="00CE458C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Pr="00CE458C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CE458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1541"/>
        <w:gridCol w:w="1080"/>
        <w:gridCol w:w="987"/>
        <w:gridCol w:w="178"/>
        <w:gridCol w:w="992"/>
        <w:gridCol w:w="990"/>
        <w:gridCol w:w="178"/>
        <w:gridCol w:w="995"/>
        <w:gridCol w:w="178"/>
        <w:gridCol w:w="983"/>
        <w:gridCol w:w="9"/>
        <w:gridCol w:w="169"/>
        <w:gridCol w:w="9"/>
        <w:gridCol w:w="992"/>
        <w:gridCol w:w="178"/>
        <w:gridCol w:w="889"/>
        <w:gridCol w:w="13"/>
        <w:gridCol w:w="165"/>
        <w:gridCol w:w="13"/>
        <w:gridCol w:w="992"/>
        <w:gridCol w:w="178"/>
        <w:gridCol w:w="981"/>
        <w:gridCol w:w="11"/>
      </w:tblGrid>
      <w:tr w:rsidR="00E90BA9" w:rsidRPr="00CE458C" w:rsidTr="003F2B0F">
        <w:trPr>
          <w:gridAfter w:val="1"/>
          <w:wAfter w:w="11" w:type="dxa"/>
          <w:cantSplit/>
          <w:tblHeader/>
        </w:trPr>
        <w:tc>
          <w:tcPr>
            <w:tcW w:w="2509" w:type="dxa"/>
            <w:vAlign w:val="bottom"/>
          </w:tcPr>
          <w:p w:rsidR="00E90BA9" w:rsidRPr="00CE458C" w:rsidRDefault="00E90BA9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E90BA9" w:rsidRPr="00CE458C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9" w:type="dxa"/>
            <w:gridSpan w:val="21"/>
            <w:vAlign w:val="bottom"/>
          </w:tcPr>
          <w:p w:rsidR="00E90BA9" w:rsidRPr="00E90BA9" w:rsidRDefault="00E90BA9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E90BA9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45557" w:rsidRPr="00CE458C" w:rsidTr="003F2B0F">
        <w:trPr>
          <w:gridAfter w:val="1"/>
          <w:wAfter w:w="11" w:type="dxa"/>
          <w:cantSplit/>
          <w:tblHeader/>
        </w:trPr>
        <w:tc>
          <w:tcPr>
            <w:tcW w:w="2509" w:type="dxa"/>
            <w:vAlign w:val="bottom"/>
          </w:tcPr>
          <w:p w:rsidR="00F45557" w:rsidRPr="00CE458C" w:rsidRDefault="00F45557" w:rsidP="00857837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41" w:type="dxa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67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56" w:type="dxa"/>
            <w:gridSpan w:val="3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68" w:type="dxa"/>
            <w:gridSpan w:val="4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4"/>
            <w:vAlign w:val="bottom"/>
          </w:tcPr>
          <w:p w:rsidR="00F45557" w:rsidRPr="00CE458C" w:rsidRDefault="00F45557" w:rsidP="00857837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CE458C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3F2B0F" w:rsidRPr="00CE458C" w:rsidTr="003F2B0F">
        <w:trPr>
          <w:cantSplit/>
          <w:trHeight w:val="270"/>
          <w:tblHeader/>
        </w:trPr>
        <w:tc>
          <w:tcPr>
            <w:tcW w:w="2509" w:type="dxa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87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99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30 กันยายน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31 </w:t>
            </w:r>
            <w:r w:rsidRPr="00CE458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3F2B0F" w:rsidRPr="00CE458C" w:rsidTr="003F2B0F">
        <w:trPr>
          <w:cantSplit/>
          <w:trHeight w:val="270"/>
          <w:tblHeader/>
        </w:trPr>
        <w:tc>
          <w:tcPr>
            <w:tcW w:w="2509" w:type="dxa"/>
          </w:tcPr>
          <w:p w:rsidR="003F2B0F" w:rsidRPr="00CE458C" w:rsidRDefault="003F2B0F" w:rsidP="003F2B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87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0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 w:rsidRPr="00CE458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  <w:tc>
          <w:tcPr>
            <w:tcW w:w="178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F2B0F" w:rsidRPr="00CE458C" w:rsidRDefault="003F2B0F" w:rsidP="003F2B0F">
            <w:pPr>
              <w:pStyle w:val="acctfourfigures"/>
              <w:tabs>
                <w:tab w:val="clear" w:pos="765"/>
              </w:tabs>
              <w:spacing w:line="320" w:lineRule="exact"/>
              <w:ind w:left="-92" w:right="-7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E458C">
              <w:rPr>
                <w:rFonts w:ascii="Angsana New" w:hAnsi="Angsana New" w:cs="Angsana New"/>
                <w:sz w:val="24"/>
                <w:szCs w:val="24"/>
                <w:lang w:bidi="th-TH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</w:t>
            </w:r>
          </w:p>
        </w:tc>
      </w:tr>
      <w:tr w:rsidR="003F2B0F" w:rsidRPr="00CE458C" w:rsidTr="003F2B0F">
        <w:trPr>
          <w:gridAfter w:val="1"/>
          <w:wAfter w:w="11" w:type="dxa"/>
          <w:cantSplit/>
          <w:trHeight w:val="270"/>
        </w:trPr>
        <w:tc>
          <w:tcPr>
            <w:tcW w:w="2509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1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67" w:type="dxa"/>
            <w:gridSpan w:val="2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04" w:type="dxa"/>
            <w:gridSpan w:val="18"/>
          </w:tcPr>
          <w:p w:rsidR="003F2B0F" w:rsidRPr="00CE458C" w:rsidRDefault="003F2B0F" w:rsidP="003F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CE458C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CE631B" w:rsidRPr="00CE458C" w:rsidTr="003F2B0F">
        <w:trPr>
          <w:cantSplit/>
          <w:trHeight w:val="270"/>
        </w:trPr>
        <w:tc>
          <w:tcPr>
            <w:tcW w:w="2509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ฟู้ด แอนด์เบเวอเรจ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541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ผลิตและจำหน่าย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987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  <w:gridSpan w:val="2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  <w:gridSpan w:val="2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</w:tcPr>
          <w:p w:rsidR="00CE631B" w:rsidRPr="009A0D48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CE631B" w:rsidRPr="009A0D48" w:rsidRDefault="00CE631B" w:rsidP="00CE631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0D4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F45557" w:rsidRPr="00CE458C" w:rsidRDefault="00F45557" w:rsidP="00F45557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51D84" w:rsidRDefault="00F45557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4F5DC8">
        <w:rPr>
          <w:rFonts w:ascii="Angsana New" w:hAnsi="Angsana New" w:hint="cs"/>
          <w:sz w:val="30"/>
          <w:szCs w:val="30"/>
          <w:cs/>
        </w:rPr>
        <w:t>ทางอ้อม</w:t>
      </w:r>
      <w:r w:rsidRPr="00CE458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C26DF" w:rsidRDefault="000C26DF" w:rsidP="00F45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0C26DF" w:rsidSect="00621170">
          <w:footerReference w:type="default" r:id="rId13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p w:rsidR="00751D84" w:rsidRDefault="00751D84" w:rsidP="00B61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1D7A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751D84">
        <w:rPr>
          <w:rFonts w:ascii="Angsana New" w:hAnsi="Angsana New"/>
          <w:b/>
          <w:bCs/>
          <w:sz w:val="30"/>
          <w:szCs w:val="30"/>
        </w:rPr>
        <w:t xml:space="preserve"> </w:t>
      </w:r>
      <w:r w:rsidRPr="00CE458C">
        <w:rPr>
          <w:rFonts w:ascii="Angsana New" w:hAnsi="Angsana New"/>
          <w:b/>
          <w:bCs/>
          <w:sz w:val="30"/>
          <w:szCs w:val="30"/>
        </w:rPr>
        <w:tab/>
      </w:r>
      <w:r w:rsidRPr="00CE458C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ระยะยาวอื่น</w:t>
      </w:r>
    </w:p>
    <w:p w:rsidR="00080D5A" w:rsidRDefault="00080D5A" w:rsidP="00751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after="0" w:line="240" w:lineRule="auto"/>
        <w:ind w:left="-90" w:firstLine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448"/>
        <w:gridCol w:w="234"/>
        <w:gridCol w:w="1262"/>
        <w:gridCol w:w="236"/>
        <w:gridCol w:w="1148"/>
        <w:gridCol w:w="235"/>
        <w:gridCol w:w="935"/>
        <w:gridCol w:w="235"/>
        <w:gridCol w:w="1170"/>
        <w:gridCol w:w="235"/>
        <w:gridCol w:w="1150"/>
      </w:tblGrid>
      <w:tr w:rsidR="00A66EDB" w:rsidRPr="007E51E7" w:rsidTr="0033452A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A66E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6EDB" w:rsidRPr="007E51E7" w:rsidTr="0033452A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ตัดจำหน่ายส่วนเกิน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>30</w:t>
            </w: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F2B0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66EDB" w:rsidRPr="007E51E7" w:rsidTr="0033452A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ED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66EDB" w:rsidRPr="00A60905" w:rsidTr="0033452A">
        <w:trPr>
          <w:tblHeader/>
        </w:trPr>
        <w:tc>
          <w:tcPr>
            <w:tcW w:w="24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9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6EDB" w:rsidRPr="00A60905" w:rsidTr="0033452A">
        <w:tc>
          <w:tcPr>
            <w:tcW w:w="24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ตราสารหนี้ที่จะถือ</w:t>
            </w:r>
          </w:p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E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จนครบกำหนด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6EDB" w:rsidRPr="00A60905" w:rsidTr="0033452A">
        <w:tc>
          <w:tcPr>
            <w:tcW w:w="24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015E1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0015E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0015E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D23F01" w:rsidP="0000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631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397C09" w:rsidRPr="00A66EDB" w:rsidRDefault="004B61F4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</w:t>
            </w:r>
            <w:r w:rsidR="00CE631B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A66EDB" w:rsidRPr="00A60905" w:rsidTr="0033452A">
        <w:tc>
          <w:tcPr>
            <w:tcW w:w="24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827DBB" w:rsidP="009E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 w:rsidR="009E678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827DBB" w:rsidP="00827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827DBB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:rsidR="00397C09" w:rsidRPr="00A66EDB" w:rsidRDefault="00827DBB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</w:t>
            </w:r>
            <w:r w:rsidR="009E678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66EDB" w:rsidRPr="005D6132" w:rsidTr="0033452A">
        <w:tc>
          <w:tcPr>
            <w:tcW w:w="24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E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C09" w:rsidRPr="00A66EDB" w:rsidRDefault="00C16BF8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10,021</w:t>
            </w:r>
          </w:p>
        </w:tc>
        <w:tc>
          <w:tcPr>
            <w:tcW w:w="236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:rsidR="00397C09" w:rsidRPr="00A66EDB" w:rsidRDefault="00397C09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7C09" w:rsidRPr="00A66EDB" w:rsidRDefault="009E678E" w:rsidP="00A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B61F4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C1655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E631B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</w:tbl>
    <w:p w:rsidR="00751D84" w:rsidRPr="00080D5A" w:rsidRDefault="00751D84" w:rsidP="00751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pacing w:after="0" w:line="240" w:lineRule="auto"/>
        <w:ind w:left="-90" w:firstLine="540"/>
        <w:jc w:val="thaiDistribute"/>
        <w:rPr>
          <w:rFonts w:ascii="Angsana New" w:hAnsi="Angsana New"/>
          <w:b/>
          <w:sz w:val="30"/>
          <w:szCs w:val="30"/>
        </w:rPr>
      </w:pPr>
    </w:p>
    <w:p w:rsidR="00E12103" w:rsidRPr="00A46471" w:rsidRDefault="00CB68F1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3452A">
        <w:rPr>
          <w:rFonts w:ascii="Angsana New" w:hAnsi="Angsana New"/>
          <w:spacing w:val="-6"/>
          <w:sz w:val="30"/>
          <w:szCs w:val="30"/>
          <w:cs/>
        </w:rPr>
        <w:t>เมื่อวันที่ 28 กุมภาพันธ์ 2562 บริษัทลงทุนในหุ้นกู้ชนิดระบุชื่อผู้ถือ ประเภทไม่ด้อยสิทธิ ไม่มีประกัน ชำระคืนเงินต้น</w:t>
      </w:r>
      <w:r w:rsidRPr="00A46471">
        <w:rPr>
          <w:rFonts w:ascii="Angsana New" w:hAnsi="Angsana New"/>
          <w:sz w:val="30"/>
          <w:szCs w:val="30"/>
          <w:cs/>
        </w:rPr>
        <w:t>วันเดียวกับวันครบกำหนดไถ่ถอนและมีผู้แทนให้แก่ผู้ถือจำนวน 700 ล้านบาท มีกำหนด</w:t>
      </w:r>
      <w:r w:rsidR="007764D8" w:rsidRPr="00A46471">
        <w:rPr>
          <w:rFonts w:ascii="Angsana New" w:hAnsi="Angsana New" w:hint="cs"/>
          <w:sz w:val="30"/>
          <w:szCs w:val="30"/>
          <w:cs/>
        </w:rPr>
        <w:t>รับ</w:t>
      </w:r>
      <w:r w:rsidRPr="00A46471">
        <w:rPr>
          <w:rFonts w:ascii="Angsana New" w:hAnsi="Angsana New"/>
          <w:sz w:val="30"/>
          <w:szCs w:val="30"/>
          <w:cs/>
        </w:rPr>
        <w:t xml:space="preserve">ชำระดอกเบี้ยทุก </w:t>
      </w:r>
      <w:r w:rsidR="00B31F42">
        <w:rPr>
          <w:rFonts w:ascii="Angsana New" w:hAnsi="Angsana New"/>
          <w:sz w:val="30"/>
          <w:szCs w:val="30"/>
        </w:rPr>
        <w:t xml:space="preserve">        </w:t>
      </w:r>
      <w:r w:rsidR="0033452A">
        <w:rPr>
          <w:rFonts w:ascii="Angsana New" w:hAnsi="Angsana New" w:hint="cs"/>
          <w:sz w:val="30"/>
          <w:szCs w:val="30"/>
          <w:cs/>
        </w:rPr>
        <w:t xml:space="preserve">   </w:t>
      </w:r>
      <w:r w:rsidR="00B31F42">
        <w:rPr>
          <w:rFonts w:ascii="Angsana New" w:hAnsi="Angsana New"/>
          <w:sz w:val="30"/>
          <w:szCs w:val="30"/>
        </w:rPr>
        <w:t xml:space="preserve"> </w:t>
      </w:r>
      <w:r w:rsidRPr="00A46471">
        <w:rPr>
          <w:rFonts w:ascii="Angsana New" w:hAnsi="Angsana New"/>
          <w:sz w:val="30"/>
          <w:szCs w:val="30"/>
          <w:cs/>
        </w:rPr>
        <w:t>6 เดือน</w:t>
      </w:r>
      <w:r w:rsidR="00080D5A" w:rsidRPr="00A46471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080D5A" w:rsidRPr="00A46471">
        <w:rPr>
          <w:rFonts w:ascii="Angsana New" w:hAnsi="Angsana New"/>
          <w:sz w:val="30"/>
          <w:szCs w:val="30"/>
        </w:rPr>
        <w:t xml:space="preserve">3.00 </w:t>
      </w:r>
      <w:r w:rsidR="00080D5A" w:rsidRPr="00A46471">
        <w:rPr>
          <w:rFonts w:ascii="Angsana New" w:hAnsi="Angsana New" w:hint="cs"/>
          <w:sz w:val="30"/>
          <w:szCs w:val="30"/>
          <w:cs/>
        </w:rPr>
        <w:t>ต่อปี</w:t>
      </w:r>
      <w:r w:rsidRPr="00A46471">
        <w:rPr>
          <w:rFonts w:ascii="Angsana New" w:hAnsi="Angsana New"/>
          <w:sz w:val="30"/>
          <w:szCs w:val="30"/>
          <w:cs/>
        </w:rPr>
        <w:t xml:space="preserve"> โดยครบกำหนดไถ่ถอนในวันที่ 22 มีนาคม 2564</w:t>
      </w:r>
      <w:r w:rsidRPr="00A464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080D5A" w:rsidRPr="00080D5A" w:rsidRDefault="00080D5A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:rsidR="00E12103" w:rsidRDefault="00E12103" w:rsidP="00A46471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3452A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366EED" w:rsidRPr="0033452A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3F2B0F" w:rsidRPr="0033452A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33452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3452A">
        <w:rPr>
          <w:rFonts w:ascii="Angsana New" w:hAnsi="Angsana New"/>
          <w:spacing w:val="-6"/>
          <w:sz w:val="30"/>
          <w:szCs w:val="30"/>
        </w:rPr>
        <w:t xml:space="preserve">2562 </w:t>
      </w:r>
      <w:r w:rsidRPr="0033452A">
        <w:rPr>
          <w:rFonts w:ascii="Angsana New" w:hAnsi="Angsana New"/>
          <w:spacing w:val="-6"/>
          <w:sz w:val="30"/>
          <w:szCs w:val="30"/>
          <w:cs/>
        </w:rPr>
        <w:t>ตราสารหนี้อื่นที่จะถือจนครบกำหนด</w:t>
      </w:r>
      <w:r w:rsidRPr="0033452A">
        <w:rPr>
          <w:rFonts w:ascii="Angsana New" w:hAnsi="Angsana New" w:hint="cs"/>
          <w:spacing w:val="-6"/>
          <w:sz w:val="30"/>
          <w:szCs w:val="30"/>
          <w:cs/>
        </w:rPr>
        <w:t>ในพันธบัตรรัฐบาล</w:t>
      </w:r>
      <w:r w:rsidR="005B59DB" w:rsidRPr="0033452A">
        <w:rPr>
          <w:rFonts w:ascii="Angsana New" w:hAnsi="Angsana New"/>
          <w:spacing w:val="-6"/>
          <w:sz w:val="30"/>
          <w:szCs w:val="30"/>
        </w:rPr>
        <w:t xml:space="preserve"> </w:t>
      </w:r>
      <w:r w:rsidRPr="0033452A">
        <w:rPr>
          <w:rFonts w:ascii="Angsana New" w:hAnsi="Angsana New" w:hint="cs"/>
          <w:spacing w:val="-6"/>
          <w:sz w:val="30"/>
          <w:szCs w:val="30"/>
          <w:cs/>
        </w:rPr>
        <w:t>ซึ่งมีมูลค่าตามบัญชีเป็นจำนวนเงิน</w:t>
      </w:r>
      <w:r w:rsidRPr="00DD410C">
        <w:rPr>
          <w:rFonts w:ascii="Angsana New" w:hAnsi="Angsana New" w:hint="cs"/>
          <w:sz w:val="30"/>
          <w:szCs w:val="30"/>
          <w:cs/>
        </w:rPr>
        <w:t xml:space="preserve"> </w:t>
      </w:r>
      <w:r w:rsidR="00526DBE">
        <w:rPr>
          <w:rFonts w:ascii="Angsana New" w:hAnsi="Angsana New"/>
          <w:sz w:val="30"/>
          <w:szCs w:val="30"/>
        </w:rPr>
        <w:t>10.01</w:t>
      </w:r>
      <w:r w:rsidRPr="00DD410C">
        <w:rPr>
          <w:rFonts w:ascii="Angsana New" w:hAnsi="Angsana New"/>
          <w:sz w:val="30"/>
          <w:szCs w:val="30"/>
        </w:rPr>
        <w:t xml:space="preserve"> </w:t>
      </w:r>
      <w:r w:rsidRPr="00DD410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97C09">
        <w:rPr>
          <w:rFonts w:ascii="Angsana New" w:hAnsi="Angsana New"/>
          <w:i/>
          <w:iCs/>
          <w:sz w:val="30"/>
          <w:szCs w:val="30"/>
        </w:rPr>
        <w:t>2561:</w:t>
      </w:r>
      <w:r w:rsidR="00CB68F1"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97C09">
        <w:rPr>
          <w:rFonts w:ascii="Angsana New" w:hAnsi="Angsana New"/>
          <w:i/>
          <w:iCs/>
          <w:sz w:val="30"/>
          <w:szCs w:val="30"/>
        </w:rPr>
        <w:t>10.02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A46471">
        <w:rPr>
          <w:rFonts w:ascii="Angsana New" w:hAnsi="Angsana New"/>
          <w:sz w:val="30"/>
          <w:szCs w:val="30"/>
        </w:rPr>
        <w:t xml:space="preserve"> </w:t>
      </w:r>
      <w:r w:rsidRPr="00DD410C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>
        <w:rPr>
          <w:rFonts w:ascii="Angsana New" w:hAnsi="Angsana New"/>
          <w:sz w:val="30"/>
          <w:szCs w:val="30"/>
        </w:rPr>
        <w:t>1.77</w:t>
      </w:r>
      <w:r w:rsidR="00CB68F1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DD410C">
        <w:rPr>
          <w:rFonts w:ascii="Angsana New" w:hAnsi="Angsana New"/>
          <w:sz w:val="30"/>
          <w:szCs w:val="30"/>
        </w:rPr>
        <w:t xml:space="preserve"> 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556B8">
        <w:rPr>
          <w:rFonts w:ascii="Angsana New" w:hAnsi="Angsana New"/>
          <w:i/>
          <w:iCs/>
          <w:sz w:val="30"/>
          <w:szCs w:val="30"/>
          <w:cs/>
        </w:rPr>
        <w:br/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397C09">
        <w:rPr>
          <w:rFonts w:ascii="Angsana New" w:hAnsi="Angsana New"/>
          <w:i/>
          <w:iCs/>
          <w:sz w:val="30"/>
          <w:szCs w:val="30"/>
        </w:rPr>
        <w:t xml:space="preserve"> 1.77</w:t>
      </w:r>
      <w:r w:rsidRPr="00397C0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DD410C">
        <w:rPr>
          <w:rFonts w:ascii="Angsana New" w:hAnsi="Angsana New" w:hint="cs"/>
          <w:sz w:val="30"/>
          <w:szCs w:val="30"/>
          <w:cs/>
        </w:rPr>
        <w:t xml:space="preserve"> </w:t>
      </w:r>
      <w:r w:rsidR="00CB68F1">
        <w:rPr>
          <w:rFonts w:ascii="Angsana New" w:hAnsi="Angsana New" w:hint="cs"/>
          <w:sz w:val="30"/>
          <w:szCs w:val="30"/>
          <w:cs/>
        </w:rPr>
        <w:t>โดย</w:t>
      </w:r>
      <w:r w:rsidRPr="00DD410C">
        <w:rPr>
          <w:rFonts w:ascii="Angsana New" w:hAnsi="Angsana New" w:hint="cs"/>
          <w:sz w:val="30"/>
          <w:szCs w:val="30"/>
          <w:cs/>
        </w:rPr>
        <w:t xml:space="preserve">ถึงกำหนดรับชำระภายในปี </w:t>
      </w:r>
      <w:r w:rsidRPr="00DD410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DD410C">
        <w:rPr>
          <w:rFonts w:ascii="Angsana New" w:hAnsi="Angsana New"/>
          <w:sz w:val="30"/>
          <w:szCs w:val="30"/>
        </w:rPr>
        <w:t xml:space="preserve"> </w:t>
      </w:r>
    </w:p>
    <w:p w:rsidR="00D76739" w:rsidRPr="00BD7B2F" w:rsidRDefault="00D76739" w:rsidP="00542A1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9"/>
        <w:jc w:val="thaiDistribute"/>
        <w:rPr>
          <w:rFonts w:ascii="Angsana New" w:hAnsi="Angsana New"/>
          <w:sz w:val="30"/>
          <w:szCs w:val="30"/>
        </w:rPr>
      </w:pPr>
    </w:p>
    <w:p w:rsidR="00F202C2" w:rsidRPr="00CE458C" w:rsidRDefault="007D6071" w:rsidP="001C48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8</w:t>
      </w:r>
      <w:r w:rsidR="00F202C2" w:rsidRPr="001C48B4">
        <w:rPr>
          <w:rFonts w:ascii="Angsana New" w:hAnsi="Angsana New"/>
          <w:b/>
          <w:sz w:val="30"/>
          <w:szCs w:val="30"/>
          <w:cs/>
        </w:rPr>
        <w:tab/>
      </w:r>
      <w:r w:rsidR="00F202C2" w:rsidRPr="001C48B4">
        <w:rPr>
          <w:rFonts w:ascii="Angsana New" w:hAnsi="Angsana New"/>
          <w:bCs/>
          <w:sz w:val="30"/>
          <w:szCs w:val="30"/>
          <w:cs/>
        </w:rPr>
        <w:t>ใบอนุญาตให้ใช้คลื่นความถี่</w:t>
      </w:r>
      <w:r w:rsidR="00F94E43" w:rsidRPr="001C48B4">
        <w:rPr>
          <w:rFonts w:ascii="Angsana New" w:hAnsi="Angsana New"/>
          <w:bCs/>
          <w:sz w:val="30"/>
          <w:szCs w:val="30"/>
          <w:cs/>
        </w:rPr>
        <w:t>และประกอบกิจการ</w:t>
      </w:r>
      <w:r w:rsidR="00F202C2" w:rsidRPr="001C48B4">
        <w:rPr>
          <w:rFonts w:ascii="Angsana New" w:hAnsi="Angsana New"/>
          <w:bCs/>
          <w:sz w:val="30"/>
          <w:szCs w:val="30"/>
          <w:cs/>
        </w:rPr>
        <w:t>โทรทัศน์</w:t>
      </w:r>
    </w:p>
    <w:p w:rsidR="00F202C2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610F8E" w:rsidRDefault="00610F8E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11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เมษายน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2562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คณะรักษาความสงบแห่งชาติ (“คสช.”) ออกคำสั่งที่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4/2562 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เรื่อง </w:t>
      </w:r>
      <w:r w:rsidRPr="008A2B55">
        <w:rPr>
          <w:rFonts w:ascii="Angsana New" w:hAnsi="Angsana New"/>
          <w:spacing w:val="4"/>
          <w:sz w:val="30"/>
          <w:szCs w:val="30"/>
          <w:cs/>
        </w:rPr>
        <w:t>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ตรก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รแก้ไขปัญห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รประกอบกิจก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รโทรทัศน์และกิจก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รโทรคมน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คม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โดยอาศัยอำนาจตามความในมาตรา </w:t>
      </w:r>
      <w:r w:rsidRPr="008A2B55">
        <w:rPr>
          <w:rFonts w:ascii="Angsana New" w:hAnsi="Angsana New"/>
          <w:spacing w:val="4"/>
          <w:sz w:val="30"/>
          <w:szCs w:val="30"/>
        </w:rPr>
        <w:t xml:space="preserve">265 </w:t>
      </w:r>
      <w:r w:rsidRPr="008A2B55">
        <w:rPr>
          <w:rFonts w:ascii="Angsana New" w:hAnsi="Angsana New"/>
          <w:spacing w:val="4"/>
          <w:sz w:val="30"/>
          <w:szCs w:val="30"/>
          <w:cs/>
        </w:rPr>
        <w:t>ของรัฐธรรมนูญแห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่</w:t>
      </w:r>
      <w:r w:rsidRPr="008A2B55">
        <w:rPr>
          <w:rFonts w:ascii="Angsana New" w:hAnsi="Angsana New"/>
          <w:spacing w:val="4"/>
          <w:sz w:val="30"/>
          <w:szCs w:val="30"/>
          <w:cs/>
        </w:rPr>
        <w:t>งร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ชอ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ณ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จักรไทย ประกอบกับม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ตร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A2B55">
        <w:rPr>
          <w:rFonts w:ascii="Angsana New" w:hAnsi="Angsana New"/>
          <w:spacing w:val="4"/>
          <w:sz w:val="30"/>
          <w:szCs w:val="30"/>
        </w:rPr>
        <w:t>44</w:t>
      </w:r>
      <w:r w:rsidRPr="008A2B55">
        <w:rPr>
          <w:rFonts w:ascii="Angsana New" w:hAnsi="Angsana New"/>
          <w:spacing w:val="4"/>
          <w:sz w:val="30"/>
          <w:szCs w:val="30"/>
          <w:cs/>
        </w:rPr>
        <w:t xml:space="preserve"> ของรัฐธรรมนูญแห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่</w:t>
      </w:r>
      <w:r w:rsidRPr="008A2B55">
        <w:rPr>
          <w:rFonts w:ascii="Angsana New" w:hAnsi="Angsana New"/>
          <w:spacing w:val="4"/>
          <w:sz w:val="30"/>
          <w:szCs w:val="30"/>
          <w:cs/>
        </w:rPr>
        <w:t>งร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ชอ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ณ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จักรไทย (ฉบับชั่วคร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8A2B55">
        <w:rPr>
          <w:rFonts w:ascii="Angsana New" w:hAnsi="Angsana New"/>
          <w:spacing w:val="4"/>
          <w:sz w:val="30"/>
          <w:szCs w:val="30"/>
          <w:cs/>
        </w:rPr>
        <w:t>ว)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ทั้งนี้คำสั่งสำคัญที่เกี่ยวข้องกับ</w:t>
      </w:r>
      <w:r w:rsidR="00A62C20">
        <w:rPr>
          <w:rFonts w:ascii="Angsana New" w:hAnsi="Angsana New" w:hint="cs"/>
          <w:spacing w:val="4"/>
          <w:sz w:val="30"/>
          <w:szCs w:val="30"/>
          <w:cs/>
        </w:rPr>
        <w:t>บริษัทย่อย</w:t>
      </w:r>
      <w:r w:rsidRPr="008A2B55">
        <w:rPr>
          <w:rFonts w:ascii="Angsana New" w:hAnsi="Angsana New" w:hint="cs"/>
          <w:spacing w:val="4"/>
          <w:sz w:val="30"/>
          <w:szCs w:val="30"/>
          <w:cs/>
        </w:rPr>
        <w:t xml:space="preserve"> มีดังนี้</w:t>
      </w:r>
    </w:p>
    <w:p w:rsidR="00610F8E" w:rsidRDefault="00610F8E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B5F28" w:rsidRDefault="00EB5F28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EB5F28" w:rsidRDefault="00EB5F28" w:rsidP="00610F8E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610F8E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55" w:hanging="306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lastRenderedPageBreak/>
        <w:t>ผู้รับใบอนุญาตให้ใช้คลื่นความถี่เพื่อให้บริการโทรทัศน์ในระบบดิจิทัล (“ผู้รับใบอนุญาต”) รายใดประสงค์ที่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874D38">
        <w:rPr>
          <w:rFonts w:ascii="Angsana New" w:hAnsi="Angsana New" w:hint="cs"/>
          <w:sz w:val="30"/>
          <w:szCs w:val="30"/>
          <w:cs/>
        </w:rPr>
        <w:t>จะคืนใบอนุญาต ให้แจ้งเป็นหนังสือไปยังสำนักงาน</w:t>
      </w:r>
      <w:r w:rsidR="00BF5EC2" w:rsidRPr="00BF5EC2">
        <w:rPr>
          <w:rFonts w:ascii="Angsana New" w:hAnsi="Angsana New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(“กสทช.”)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Pr="00874D38">
        <w:rPr>
          <w:rFonts w:ascii="Angsana New" w:hAnsi="Angsana New" w:hint="cs"/>
          <w:sz w:val="30"/>
          <w:szCs w:val="30"/>
        </w:rPr>
        <w:t xml:space="preserve">30 </w:t>
      </w:r>
      <w:r w:rsidRPr="00874D38">
        <w:rPr>
          <w:rFonts w:ascii="Angsana New" w:hAnsi="Angsana New" w:hint="cs"/>
          <w:sz w:val="30"/>
          <w:szCs w:val="30"/>
          <w:cs/>
        </w:rPr>
        <w:t>วันนับตั้งแต่วันที่คำสั่งนี้มีผลบังคับใช้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และให้สำนักงาน กสทช. พิจารณากำหนดค่าชดเชยให้แก่ผู้รับใบอนุญาตดังกล่าว โดยให้เป็นไปตามประกาศสำนักงาน กสทช. เมื่อวันที่ </w:t>
      </w:r>
      <w:r w:rsidRPr="00874D38">
        <w:rPr>
          <w:rFonts w:ascii="Angsana New" w:hAnsi="Angsana New" w:hint="cs"/>
          <w:sz w:val="30"/>
          <w:szCs w:val="30"/>
        </w:rPr>
        <w:t xml:space="preserve">2 </w:t>
      </w:r>
      <w:r w:rsidRPr="00874D3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74D38">
        <w:rPr>
          <w:rFonts w:ascii="Angsana New" w:hAnsi="Angsana New" w:hint="cs"/>
          <w:sz w:val="30"/>
          <w:szCs w:val="30"/>
        </w:rPr>
        <w:t xml:space="preserve">2562 </w:t>
      </w:r>
      <w:r w:rsidRPr="00874D38">
        <w:rPr>
          <w:rFonts w:ascii="Angsana New" w:hAnsi="Angsana New" w:hint="cs"/>
          <w:sz w:val="30"/>
          <w:szCs w:val="30"/>
          <w:cs/>
        </w:rPr>
        <w:t>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ทัล</w:t>
      </w:r>
      <w:r w:rsidR="00D53314">
        <w:rPr>
          <w:rFonts w:ascii="Angsana New" w:hAnsi="Angsana New" w:hint="cs"/>
          <w:sz w:val="30"/>
          <w:szCs w:val="30"/>
          <w:cs/>
        </w:rPr>
        <w:t xml:space="preserve"> (</w:t>
      </w:r>
      <w:r w:rsidR="00D53314">
        <w:rPr>
          <w:rFonts w:ascii="Angsana New" w:hAnsi="Angsana New"/>
          <w:sz w:val="30"/>
          <w:szCs w:val="30"/>
        </w:rPr>
        <w:t>“</w:t>
      </w:r>
      <w:r w:rsidR="00D53314">
        <w:rPr>
          <w:rFonts w:ascii="Angsana New" w:hAnsi="Angsana New" w:hint="cs"/>
          <w:sz w:val="30"/>
          <w:szCs w:val="30"/>
          <w:cs/>
        </w:rPr>
        <w:t>ใบอนุญาต</w:t>
      </w:r>
      <w:r w:rsidR="00D53314">
        <w:rPr>
          <w:rFonts w:ascii="Angsana New" w:hAnsi="Angsana New"/>
          <w:sz w:val="30"/>
          <w:szCs w:val="30"/>
        </w:rPr>
        <w:t>”)</w:t>
      </w:r>
      <w:r w:rsidRPr="00874D38">
        <w:rPr>
          <w:rFonts w:ascii="Angsana New" w:hAnsi="Angsana New" w:hint="cs"/>
          <w:sz w:val="30"/>
          <w:szCs w:val="30"/>
          <w:cs/>
        </w:rPr>
        <w:t xml:space="preserve"> โดยคำนึงถึงผลประโยชน์</w:t>
      </w:r>
      <w:r w:rsidR="00847935">
        <w:rPr>
          <w:rFonts w:ascii="Angsana New" w:hAnsi="Angsana New"/>
          <w:sz w:val="30"/>
          <w:szCs w:val="30"/>
        </w:rPr>
        <w:t xml:space="preserve">      </w:t>
      </w:r>
      <w:r w:rsidRPr="00874D38">
        <w:rPr>
          <w:rFonts w:ascii="Angsana New" w:hAnsi="Angsana New" w:hint="cs"/>
          <w:sz w:val="30"/>
          <w:szCs w:val="30"/>
          <w:cs/>
        </w:rPr>
        <w:t>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</w:t>
      </w:r>
      <w:r w:rsidR="00847935">
        <w:rPr>
          <w:rFonts w:ascii="Angsana New" w:hAnsi="Angsana New"/>
          <w:sz w:val="30"/>
          <w:szCs w:val="30"/>
        </w:rPr>
        <w:t xml:space="preserve">         </w:t>
      </w:r>
      <w:r w:rsidRPr="00874D38">
        <w:rPr>
          <w:rFonts w:ascii="Angsana New" w:hAnsi="Angsana New" w:hint="cs"/>
          <w:sz w:val="30"/>
          <w:szCs w:val="30"/>
          <w:cs/>
        </w:rPr>
        <w:t>ที่ได้มีการชำระแล้ว</w:t>
      </w:r>
    </w:p>
    <w:p w:rsidR="00610F8E" w:rsidRPr="00874D38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64" w:hanging="315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874D38">
        <w:rPr>
          <w:rFonts w:ascii="Angsana New" w:hAnsi="Angsana New" w:hint="cs"/>
          <w:sz w:val="30"/>
          <w:szCs w:val="30"/>
        </w:rPr>
        <w:t xml:space="preserve">700 MHz </w:t>
      </w:r>
      <w:r w:rsidRPr="00874D38">
        <w:rPr>
          <w:rFonts w:ascii="Angsana New" w:hAnsi="Angsana New" w:hint="cs"/>
          <w:sz w:val="30"/>
          <w:szCs w:val="30"/>
          <w:cs/>
        </w:rPr>
        <w:t xml:space="preserve">ในช่วง </w:t>
      </w:r>
      <w:r w:rsidRPr="00874D38">
        <w:rPr>
          <w:rFonts w:ascii="Angsana New" w:hAnsi="Angsana New" w:hint="cs"/>
          <w:sz w:val="30"/>
          <w:szCs w:val="30"/>
        </w:rPr>
        <w:t xml:space="preserve">674 - 790 MHz </w:t>
      </w:r>
      <w:r w:rsidRPr="00874D38">
        <w:rPr>
          <w:rFonts w:ascii="Angsana New" w:hAnsi="Angsana New" w:hint="cs"/>
          <w:sz w:val="30"/>
          <w:szCs w:val="30"/>
          <w:cs/>
        </w:rPr>
        <w:t>จากผู้รับใบอนุญาต</w:t>
      </w:r>
      <w:r>
        <w:rPr>
          <w:rFonts w:ascii="Angsana New" w:hAnsi="Angsana New"/>
          <w:sz w:val="30"/>
          <w:szCs w:val="30"/>
        </w:rPr>
        <w:t xml:space="preserve">   </w:t>
      </w:r>
      <w:r w:rsidRPr="00874D38">
        <w:rPr>
          <w:rFonts w:ascii="Angsana New" w:hAnsi="Angsana New" w:hint="cs"/>
          <w:sz w:val="30"/>
          <w:szCs w:val="30"/>
          <w:cs/>
        </w:rPr>
        <w:t xml:space="preserve"> ที่นอกเหนือจากผู้รับใบอนุญาต</w:t>
      </w:r>
      <w:r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 xml:space="preserve">ที่ประสงค์จะคืนใบอนุญาตตามข้อ </w:t>
      </w:r>
      <w:r w:rsidRPr="00874D38">
        <w:rPr>
          <w:rFonts w:ascii="Angsana New" w:hAnsi="Angsana New" w:hint="cs"/>
          <w:sz w:val="30"/>
          <w:szCs w:val="30"/>
        </w:rPr>
        <w:t>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610F8E" w:rsidRPr="00874D38" w:rsidRDefault="00610F8E" w:rsidP="00610F8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50" w:hanging="459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ผู้รับใบอนุญาตได้รับยกเว้นค่าธรรมเนียมใบอนุญาตให้ใช้คลื่นความถี่ที่ต้องชำระงวดสุดท้ายของราคา</w:t>
      </w:r>
      <w:r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>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610F8E" w:rsidRPr="00874D38" w:rsidRDefault="00610F8E" w:rsidP="00610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800" w:hanging="441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ให้ผู้รับใบอนุญาตรายนั้นชำระค่าธรรมเนียมดังกล่าวให้ครบถ้วนจนถึง</w:t>
      </w:r>
      <w:r>
        <w:rPr>
          <w:rFonts w:ascii="Angsana New" w:hAnsi="Angsana New"/>
          <w:sz w:val="30"/>
          <w:szCs w:val="30"/>
        </w:rPr>
        <w:t xml:space="preserve">   </w:t>
      </w:r>
      <w:r w:rsidRPr="00874D38">
        <w:rPr>
          <w:rFonts w:ascii="Angsana New" w:hAnsi="Angsana New" w:hint="cs"/>
          <w:sz w:val="30"/>
          <w:szCs w:val="30"/>
          <w:cs/>
        </w:rPr>
        <w:t xml:space="preserve">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โดยให้ชำระภายใน </w:t>
      </w:r>
      <w:r w:rsidRPr="00874D38">
        <w:rPr>
          <w:rFonts w:ascii="Angsana New" w:hAnsi="Angsana New" w:hint="cs"/>
          <w:sz w:val="30"/>
          <w:szCs w:val="30"/>
        </w:rPr>
        <w:t xml:space="preserve">120 </w:t>
      </w:r>
      <w:r w:rsidRPr="00874D38">
        <w:rPr>
          <w:rFonts w:ascii="Angsana New" w:hAnsi="Angsana New" w:hint="cs"/>
          <w:sz w:val="30"/>
          <w:szCs w:val="30"/>
          <w:cs/>
        </w:rPr>
        <w:t>วัน</w:t>
      </w:r>
      <w:r w:rsidR="00BF5EC2">
        <w:rPr>
          <w:rFonts w:ascii="Angsana New" w:hAnsi="Angsana New"/>
          <w:sz w:val="30"/>
          <w:szCs w:val="30"/>
        </w:rPr>
        <w:t xml:space="preserve"> </w:t>
      </w:r>
      <w:r w:rsidRPr="00874D38">
        <w:rPr>
          <w:rFonts w:ascii="Angsana New" w:hAnsi="Angsana New" w:hint="cs"/>
          <w:sz w:val="30"/>
          <w:szCs w:val="30"/>
          <w:cs/>
        </w:rPr>
        <w:t>นับแต่วันที่คำสั่งนี้มีผลใช้บังคับ</w:t>
      </w:r>
    </w:p>
    <w:p w:rsidR="00610F8E" w:rsidRPr="00874D38" w:rsidRDefault="00610F8E" w:rsidP="00610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800" w:hanging="441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 xml:space="preserve">ในกรณีที่ผู้รับใบอนุญาต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Pr="00874D38">
        <w:rPr>
          <w:rFonts w:ascii="Angsana New" w:hAnsi="Angsana New" w:hint="cs"/>
          <w:sz w:val="30"/>
          <w:szCs w:val="30"/>
        </w:rPr>
        <w:t>2.1</w:t>
      </w:r>
      <w:r w:rsidRPr="00874D38">
        <w:rPr>
          <w:rFonts w:ascii="Angsana New" w:hAnsi="Angsana New" w:hint="cs"/>
          <w:sz w:val="30"/>
          <w:szCs w:val="30"/>
          <w:cs/>
        </w:rPr>
        <w:t xml:space="preserve"> ผู้รับใบอนุญาตรายนั้นได้รับเงินค่าธรรมเนียมดังกล่าวคืน</w:t>
      </w:r>
    </w:p>
    <w:p w:rsidR="00610F8E" w:rsidRPr="00874D38" w:rsidRDefault="00610F8E" w:rsidP="00610F8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350" w:hanging="432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</w:t>
      </w:r>
      <w:r w:rsidR="00C0333F">
        <w:rPr>
          <w:rFonts w:ascii="Angsana New" w:hAnsi="Angsana New"/>
          <w:sz w:val="30"/>
          <w:szCs w:val="30"/>
          <w:cs/>
        </w:rPr>
        <w:br/>
      </w:r>
      <w:r w:rsidRPr="00874D38">
        <w:rPr>
          <w:rFonts w:ascii="Angsana New" w:hAnsi="Angsana New" w:hint="cs"/>
          <w:sz w:val="30"/>
          <w:szCs w:val="30"/>
          <w:cs/>
        </w:rPr>
        <w:t>ในระบบดิจิทัลให้แก่ผู้รับใบอนุญาตตลอดระยะเวลาการได้รับอนุญาตการให้บริการโทรทัศน์ดิจิทัล</w:t>
      </w:r>
      <w:r w:rsidR="00E826DA">
        <w:rPr>
          <w:rFonts w:ascii="Angsana New" w:hAnsi="Angsana New"/>
          <w:sz w:val="30"/>
          <w:szCs w:val="30"/>
          <w:cs/>
        </w:rPr>
        <w:br/>
      </w:r>
      <w:r w:rsidRPr="00874D38">
        <w:rPr>
          <w:rFonts w:ascii="Angsana New" w:hAnsi="Angsana New" w:hint="cs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874D38">
        <w:rPr>
          <w:rFonts w:ascii="Angsana New" w:hAnsi="Angsana New" w:hint="cs"/>
          <w:sz w:val="30"/>
          <w:szCs w:val="30"/>
        </w:rPr>
        <w:t xml:space="preserve">8 </w:t>
      </w:r>
      <w:r w:rsidRPr="00874D38">
        <w:rPr>
          <w:rFonts w:ascii="Angsana New" w:hAnsi="Angsana New" w:hint="cs"/>
          <w:sz w:val="30"/>
          <w:szCs w:val="30"/>
          <w:cs/>
        </w:rPr>
        <w:t xml:space="preserve">วรรคหนึ่ง ของคำสั่ง คสช. ที่ </w:t>
      </w:r>
      <w:r w:rsidRPr="00874D38">
        <w:rPr>
          <w:rFonts w:ascii="Angsana New" w:hAnsi="Angsana New" w:hint="cs"/>
          <w:sz w:val="30"/>
          <w:szCs w:val="30"/>
        </w:rPr>
        <w:t xml:space="preserve">9/2561 </w:t>
      </w:r>
      <w:r w:rsidRPr="00874D38">
        <w:rPr>
          <w:rFonts w:ascii="Angsana New" w:hAnsi="Angsana New" w:hint="cs"/>
          <w:sz w:val="30"/>
          <w:szCs w:val="30"/>
          <w:cs/>
        </w:rPr>
        <w:t>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ทั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610F8E" w:rsidRDefault="00610F8E" w:rsidP="00610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864" w:hanging="317"/>
        <w:jc w:val="thaiDistribute"/>
        <w:rPr>
          <w:rFonts w:ascii="Angsana New" w:hAnsi="Angsana New"/>
          <w:sz w:val="30"/>
          <w:szCs w:val="30"/>
        </w:rPr>
      </w:pPr>
      <w:r w:rsidRPr="00874D38">
        <w:rPr>
          <w:rFonts w:ascii="Angsana New" w:hAnsi="Angsana New" w:hint="cs"/>
          <w:sz w:val="30"/>
          <w:szCs w:val="30"/>
          <w:cs/>
        </w:rPr>
        <w:t>ในกรณีที่ผู้รับใบอนุญาต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</w:t>
      </w:r>
      <w:r>
        <w:rPr>
          <w:rFonts w:ascii="Angsana New" w:hAnsi="Angsana New" w:hint="cs"/>
          <w:sz w:val="30"/>
          <w:szCs w:val="30"/>
          <w:cs/>
        </w:rPr>
        <w:t>ทัล</w:t>
      </w:r>
      <w:r w:rsidRPr="00874D38">
        <w:rPr>
          <w:rFonts w:ascii="Angsana New" w:hAnsi="Angsana New" w:hint="cs"/>
          <w:sz w:val="30"/>
          <w:szCs w:val="30"/>
          <w:cs/>
        </w:rPr>
        <w:t xml:space="preserve"> ให้สำนักงาน กสทช. พิจารณาจัดสรรเงินจำนวนหนึ่งสำหรับใช้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874D38">
        <w:rPr>
          <w:rFonts w:ascii="Angsana New" w:hAnsi="Angsana New" w:hint="cs"/>
          <w:sz w:val="30"/>
          <w:szCs w:val="30"/>
          <w:cs/>
        </w:rPr>
        <w:t>ในการดำเนินการดังกล่าว</w:t>
      </w:r>
    </w:p>
    <w:p w:rsidR="00610F8E" w:rsidRDefault="00610F8E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:rsidR="00B36AFC" w:rsidRPr="00DC2E82" w:rsidRDefault="00B36AFC" w:rsidP="00B36AFC">
      <w:pPr>
        <w:pStyle w:val="FSBlank"/>
        <w:rPr>
          <w:sz w:val="30"/>
          <w:szCs w:val="30"/>
          <w:cs/>
        </w:rPr>
      </w:pPr>
      <w:r w:rsidRPr="0065387A">
        <w:rPr>
          <w:rFonts w:hint="cs"/>
          <w:spacing w:val="-6"/>
          <w:sz w:val="30"/>
          <w:szCs w:val="30"/>
          <w:cs/>
        </w:rPr>
        <w:lastRenderedPageBreak/>
        <w:t>ในการนี้ บริษัท</w:t>
      </w:r>
      <w:r>
        <w:rPr>
          <w:rFonts w:hint="cs"/>
          <w:spacing w:val="-6"/>
          <w:sz w:val="30"/>
          <w:szCs w:val="30"/>
          <w:cs/>
        </w:rPr>
        <w:t>ย่อย</w:t>
      </w:r>
      <w:r w:rsidRPr="0065387A">
        <w:rPr>
          <w:rFonts w:hint="cs"/>
          <w:spacing w:val="-6"/>
          <w:sz w:val="30"/>
          <w:szCs w:val="30"/>
          <w:cs/>
        </w:rPr>
        <w:t>ได้บันทึกลดมูลค่าตามบัญชีของค่าใบอนุญาตให้ใช้คลื่นความถี่และประกอบกิจการโทรทัศน์ค้างจ่าย</w:t>
      </w:r>
      <w:r w:rsidRPr="002C3D5A">
        <w:rPr>
          <w:rFonts w:hint="cs"/>
          <w:sz w:val="30"/>
          <w:szCs w:val="30"/>
          <w:cs/>
        </w:rPr>
        <w:t>และ</w:t>
      </w:r>
      <w:r>
        <w:rPr>
          <w:rFonts w:hint="cs"/>
          <w:sz w:val="30"/>
          <w:szCs w:val="30"/>
          <w:cs/>
        </w:rPr>
        <w:t>ลด</w:t>
      </w:r>
      <w:r w:rsidRPr="002C3D5A">
        <w:rPr>
          <w:rFonts w:hint="cs"/>
          <w:sz w:val="30"/>
          <w:szCs w:val="30"/>
          <w:cs/>
        </w:rPr>
        <w:t>มูลค่าตามบัญชีของใบอนุญาต</w:t>
      </w:r>
      <w:r>
        <w:rPr>
          <w:rFonts w:hint="cs"/>
          <w:sz w:val="30"/>
          <w:szCs w:val="30"/>
          <w:cs/>
        </w:rPr>
        <w:t xml:space="preserve"> </w:t>
      </w:r>
      <w:r w:rsidRPr="002C3D5A">
        <w:rPr>
          <w:rFonts w:hint="cs"/>
          <w:sz w:val="30"/>
          <w:szCs w:val="30"/>
          <w:cs/>
        </w:rPr>
        <w:t>เพื่อสะท้อนมูลค่าปัจจุบันของกระแสเงินสดที่บริษัท</w:t>
      </w:r>
      <w:r>
        <w:rPr>
          <w:rFonts w:hint="cs"/>
          <w:sz w:val="30"/>
          <w:szCs w:val="30"/>
          <w:cs/>
        </w:rPr>
        <w:t>ย่อย</w:t>
      </w:r>
      <w:r w:rsidRPr="002C3D5A">
        <w:rPr>
          <w:rFonts w:hint="cs"/>
          <w:sz w:val="30"/>
          <w:szCs w:val="30"/>
          <w:cs/>
        </w:rPr>
        <w:t>ต้องชำระ</w:t>
      </w:r>
      <w:r>
        <w:rPr>
          <w:rFonts w:hint="cs"/>
          <w:sz w:val="30"/>
          <w:szCs w:val="30"/>
          <w:cs/>
        </w:rPr>
        <w:t xml:space="preserve">                       </w:t>
      </w:r>
      <w:r w:rsidRPr="00B36AFC">
        <w:rPr>
          <w:rFonts w:hint="cs"/>
          <w:spacing w:val="-6"/>
          <w:sz w:val="30"/>
          <w:szCs w:val="30"/>
          <w:cs/>
        </w:rPr>
        <w:t>ที่เปลี่ยนแปลงไปสำหรับ</w:t>
      </w:r>
      <w:r w:rsidR="00731CD4" w:rsidRPr="00731CD4">
        <w:rPr>
          <w:spacing w:val="-6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B36AFC">
        <w:rPr>
          <w:rFonts w:hint="cs"/>
          <w:spacing w:val="-6"/>
          <w:sz w:val="30"/>
          <w:szCs w:val="30"/>
          <w:cs/>
        </w:rPr>
        <w:t>งวดที่ห้าและงวดที่หก</w:t>
      </w:r>
      <w:r w:rsidR="00731CD4">
        <w:rPr>
          <w:rFonts w:hint="cs"/>
          <w:spacing w:val="-6"/>
          <w:sz w:val="30"/>
          <w:szCs w:val="30"/>
          <w:cs/>
        </w:rPr>
        <w:t xml:space="preserve">    </w:t>
      </w:r>
      <w:r w:rsidRPr="00B36AFC">
        <w:rPr>
          <w:rFonts w:hint="cs"/>
          <w:spacing w:val="-6"/>
          <w:sz w:val="30"/>
          <w:szCs w:val="30"/>
          <w:cs/>
        </w:rPr>
        <w:t xml:space="preserve">ของราคาที่เกินกว่าขั้นต่ำจำนวน </w:t>
      </w:r>
      <w:r w:rsidRPr="00B36AFC">
        <w:rPr>
          <w:spacing w:val="-6"/>
          <w:sz w:val="30"/>
          <w:szCs w:val="30"/>
        </w:rPr>
        <w:t>664.5</w:t>
      </w:r>
      <w:r w:rsidR="00D1452C">
        <w:rPr>
          <w:spacing w:val="-6"/>
          <w:sz w:val="30"/>
          <w:szCs w:val="30"/>
        </w:rPr>
        <w:t>8</w:t>
      </w:r>
      <w:r w:rsidRPr="00B36AFC">
        <w:rPr>
          <w:spacing w:val="-6"/>
          <w:sz w:val="30"/>
          <w:szCs w:val="30"/>
        </w:rPr>
        <w:t xml:space="preserve"> </w:t>
      </w:r>
      <w:r w:rsidRPr="00B36AFC">
        <w:rPr>
          <w:rFonts w:hint="cs"/>
          <w:spacing w:val="-6"/>
          <w:sz w:val="30"/>
          <w:szCs w:val="30"/>
          <w:cs/>
        </w:rPr>
        <w:t>ล้านบาท สุทธิจากดอกเบี้ยรอตัดบัญชี</w:t>
      </w:r>
      <w:r w:rsidRPr="003F71D1">
        <w:rPr>
          <w:rFonts w:hint="cs"/>
          <w:spacing w:val="-8"/>
          <w:sz w:val="30"/>
          <w:szCs w:val="30"/>
          <w:cs/>
        </w:rPr>
        <w:t>จำนวน</w:t>
      </w:r>
      <w:r>
        <w:rPr>
          <w:spacing w:val="-8"/>
          <w:sz w:val="30"/>
          <w:szCs w:val="30"/>
        </w:rPr>
        <w:t xml:space="preserve"> </w:t>
      </w:r>
      <w:r w:rsidRPr="003F71D1">
        <w:rPr>
          <w:spacing w:val="-8"/>
          <w:sz w:val="30"/>
          <w:szCs w:val="30"/>
        </w:rPr>
        <w:t xml:space="preserve">59.42 </w:t>
      </w:r>
      <w:r w:rsidRPr="003F71D1">
        <w:rPr>
          <w:rFonts w:hint="cs"/>
          <w:spacing w:val="-8"/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</w:t>
      </w:r>
      <w:r w:rsidRPr="00DC2E82">
        <w:rPr>
          <w:rFonts w:hint="cs"/>
          <w:sz w:val="30"/>
          <w:szCs w:val="30"/>
          <w:cs/>
        </w:rPr>
        <w:t>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:rsidR="00724934" w:rsidRPr="00724934" w:rsidRDefault="00724934" w:rsidP="0072493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9A0D48" w:rsidRPr="00AC7900" w:rsidRDefault="00497D6D" w:rsidP="00497D6D">
      <w:pPr>
        <w:pStyle w:val="FSBlank"/>
        <w:rPr>
          <w:spacing w:val="-6"/>
          <w:sz w:val="30"/>
          <w:szCs w:val="30"/>
        </w:rPr>
      </w:pPr>
      <w:r w:rsidRPr="00497D6D">
        <w:rPr>
          <w:spacing w:val="-6"/>
          <w:sz w:val="30"/>
          <w:szCs w:val="30"/>
          <w:cs/>
        </w:rPr>
        <w:t>ในระหว่างงวดสามเดือนและ</w:t>
      </w:r>
      <w:r w:rsidR="003F2B0F">
        <w:rPr>
          <w:rFonts w:hint="cs"/>
          <w:spacing w:val="-6"/>
          <w:sz w:val="30"/>
          <w:szCs w:val="30"/>
          <w:cs/>
        </w:rPr>
        <w:t>เก้า</w:t>
      </w:r>
      <w:r w:rsidRPr="00497D6D">
        <w:rPr>
          <w:spacing w:val="-6"/>
          <w:sz w:val="30"/>
          <w:szCs w:val="30"/>
          <w:cs/>
        </w:rPr>
        <w:t xml:space="preserve">เดือนสิ้นสุดวันที่ 30 </w:t>
      </w:r>
      <w:r w:rsidR="003F2B0F">
        <w:rPr>
          <w:rFonts w:hint="cs"/>
          <w:spacing w:val="-6"/>
          <w:sz w:val="30"/>
          <w:szCs w:val="30"/>
          <w:cs/>
        </w:rPr>
        <w:t>กันยายน</w:t>
      </w:r>
      <w:r w:rsidRPr="00497D6D">
        <w:rPr>
          <w:spacing w:val="-6"/>
          <w:sz w:val="30"/>
          <w:szCs w:val="30"/>
          <w:cs/>
        </w:rPr>
        <w:t xml:space="preserve"> 2562 บริษัท</w:t>
      </w:r>
      <w:r w:rsidR="0056328D">
        <w:rPr>
          <w:rFonts w:hint="cs"/>
          <w:spacing w:val="-6"/>
          <w:sz w:val="30"/>
          <w:szCs w:val="30"/>
          <w:cs/>
        </w:rPr>
        <w:t>ย่อย</w:t>
      </w:r>
      <w:r w:rsidRPr="00497D6D">
        <w:rPr>
          <w:spacing w:val="-6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และค่าใช้จ่ายในการส่งสัญญาณโทรทัศน์ที่ให้บริการเป็นการทั่วไปผ่านดาวเทียมจากสำนักงาน กสทช. และบันทึกในบัญชีรายได้อื่นเป็นจำนวนเงิน 24.</w:t>
      </w:r>
      <w:r w:rsidR="009046CD">
        <w:rPr>
          <w:spacing w:val="-6"/>
          <w:sz w:val="30"/>
          <w:szCs w:val="30"/>
        </w:rPr>
        <w:t>33</w:t>
      </w:r>
      <w:r w:rsidRPr="00497D6D">
        <w:rPr>
          <w:spacing w:val="-6"/>
          <w:sz w:val="30"/>
          <w:szCs w:val="30"/>
          <w:cs/>
        </w:rPr>
        <w:t xml:space="preserve"> ล้านบาท และ </w:t>
      </w:r>
      <w:r w:rsidR="009046CD">
        <w:rPr>
          <w:spacing w:val="-6"/>
          <w:sz w:val="30"/>
          <w:szCs w:val="30"/>
        </w:rPr>
        <w:t>73</w:t>
      </w:r>
      <w:r w:rsidRPr="00497D6D">
        <w:rPr>
          <w:spacing w:val="-6"/>
          <w:sz w:val="30"/>
          <w:szCs w:val="30"/>
          <w:cs/>
        </w:rPr>
        <w:t>.4</w:t>
      </w:r>
      <w:r w:rsidR="009046CD">
        <w:rPr>
          <w:spacing w:val="-6"/>
          <w:sz w:val="30"/>
          <w:szCs w:val="30"/>
        </w:rPr>
        <w:t>8</w:t>
      </w:r>
      <w:r w:rsidRPr="00497D6D">
        <w:rPr>
          <w:spacing w:val="-6"/>
          <w:sz w:val="30"/>
          <w:szCs w:val="30"/>
          <w:cs/>
        </w:rPr>
        <w:t xml:space="preserve"> ล้านบาท ตามลำดับ </w:t>
      </w:r>
      <w:r w:rsidRPr="00497D6D">
        <w:rPr>
          <w:i/>
          <w:iCs/>
          <w:spacing w:val="-6"/>
          <w:sz w:val="30"/>
          <w:szCs w:val="30"/>
          <w:cs/>
        </w:rPr>
        <w:t>(2561:</w:t>
      </w:r>
      <w:r w:rsidR="00B76208">
        <w:rPr>
          <w:i/>
          <w:iCs/>
          <w:spacing w:val="-6"/>
          <w:sz w:val="30"/>
          <w:szCs w:val="30"/>
        </w:rPr>
        <w:t xml:space="preserve"> </w:t>
      </w:r>
      <w:r w:rsidR="00D1452C">
        <w:rPr>
          <w:i/>
          <w:iCs/>
          <w:spacing w:val="-6"/>
          <w:sz w:val="30"/>
          <w:szCs w:val="30"/>
        </w:rPr>
        <w:t>2</w:t>
      </w:r>
      <w:r w:rsidR="009046CD">
        <w:rPr>
          <w:i/>
          <w:iCs/>
          <w:spacing w:val="-6"/>
          <w:sz w:val="30"/>
          <w:szCs w:val="30"/>
        </w:rPr>
        <w:t>4</w:t>
      </w:r>
      <w:r w:rsidR="00D1452C">
        <w:rPr>
          <w:i/>
          <w:iCs/>
          <w:spacing w:val="-6"/>
          <w:sz w:val="30"/>
          <w:szCs w:val="30"/>
        </w:rPr>
        <w:t>.8</w:t>
      </w:r>
      <w:r w:rsidR="009046CD">
        <w:rPr>
          <w:i/>
          <w:iCs/>
          <w:spacing w:val="-6"/>
          <w:sz w:val="30"/>
          <w:szCs w:val="30"/>
        </w:rPr>
        <w:t>1</w:t>
      </w:r>
      <w:r w:rsidR="00D1452C">
        <w:rPr>
          <w:i/>
          <w:iCs/>
          <w:spacing w:val="-6"/>
          <w:sz w:val="30"/>
          <w:szCs w:val="30"/>
        </w:rPr>
        <w:t xml:space="preserve"> </w:t>
      </w:r>
      <w:r w:rsidR="00B76208">
        <w:rPr>
          <w:rFonts w:hint="cs"/>
          <w:i/>
          <w:iCs/>
          <w:spacing w:val="-6"/>
          <w:sz w:val="30"/>
          <w:szCs w:val="30"/>
          <w:cs/>
        </w:rPr>
        <w:t>ล้านบาท และ</w:t>
      </w:r>
      <w:r w:rsidRPr="00497D6D">
        <w:rPr>
          <w:i/>
          <w:iCs/>
          <w:spacing w:val="-6"/>
          <w:sz w:val="30"/>
          <w:szCs w:val="30"/>
          <w:cs/>
        </w:rPr>
        <w:t xml:space="preserve"> </w:t>
      </w:r>
      <w:r w:rsidR="009046CD">
        <w:rPr>
          <w:i/>
          <w:iCs/>
          <w:spacing w:val="-6"/>
          <w:sz w:val="30"/>
          <w:szCs w:val="30"/>
        </w:rPr>
        <w:t>53.80</w:t>
      </w:r>
      <w:r w:rsidRPr="00497D6D">
        <w:rPr>
          <w:i/>
          <w:iCs/>
          <w:spacing w:val="-6"/>
          <w:sz w:val="30"/>
          <w:szCs w:val="30"/>
          <w:cs/>
        </w:rPr>
        <w:t xml:space="preserve"> ล้านบาท</w:t>
      </w:r>
      <w:r w:rsidR="00B76208">
        <w:rPr>
          <w:rFonts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497D6D">
        <w:rPr>
          <w:i/>
          <w:iCs/>
          <w:spacing w:val="-6"/>
          <w:sz w:val="30"/>
          <w:szCs w:val="30"/>
          <w:cs/>
        </w:rPr>
        <w:t>)</w:t>
      </w:r>
      <w:r w:rsidR="00AC7900">
        <w:rPr>
          <w:rFonts w:hint="cs"/>
          <w:i/>
          <w:iCs/>
          <w:spacing w:val="-6"/>
          <w:sz w:val="30"/>
          <w:szCs w:val="30"/>
          <w:cs/>
        </w:rPr>
        <w:t xml:space="preserve"> </w:t>
      </w:r>
      <w:r w:rsidR="00AC7900">
        <w:rPr>
          <w:rFonts w:hint="cs"/>
          <w:spacing w:val="-6"/>
          <w:sz w:val="30"/>
          <w:szCs w:val="30"/>
          <w:cs/>
        </w:rPr>
        <w:t>ในงบกำไรขาดทุนเบ็ดเสร็จรวม</w:t>
      </w:r>
    </w:p>
    <w:p w:rsidR="00497D6D" w:rsidRPr="00D23F01" w:rsidRDefault="00497D6D" w:rsidP="006C6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5C4B" w:rsidRDefault="000D4054" w:rsidP="00A33D88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Pr="00CE458C">
        <w:rPr>
          <w:rFonts w:ascii="Angsana New" w:hAnsi="Angsana New"/>
          <w:spacing w:val="-4"/>
          <w:sz w:val="30"/>
          <w:szCs w:val="30"/>
          <w:cs/>
        </w:rPr>
        <w:t xml:space="preserve"> ณ วันที่ 3</w:t>
      </w:r>
      <w:r w:rsidR="00366EED">
        <w:rPr>
          <w:rFonts w:ascii="Angsana New" w:hAnsi="Angsana New" w:hint="cs"/>
          <w:spacing w:val="-4"/>
          <w:sz w:val="30"/>
          <w:szCs w:val="30"/>
          <w:cs/>
        </w:rPr>
        <w:t>0</w:t>
      </w:r>
      <w:r w:rsidRPr="00CE458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F2B0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E458C">
        <w:rPr>
          <w:rFonts w:ascii="Angsana New" w:hAnsi="Angsana New"/>
          <w:spacing w:val="-4"/>
          <w:sz w:val="30"/>
          <w:szCs w:val="30"/>
        </w:rPr>
        <w:t> 256</w:t>
      </w:r>
      <w:r w:rsidR="00D17EB9">
        <w:rPr>
          <w:rFonts w:ascii="Angsana New" w:hAnsi="Angsana New"/>
          <w:spacing w:val="-4"/>
          <w:sz w:val="30"/>
          <w:szCs w:val="30"/>
        </w:rPr>
        <w:t>2</w:t>
      </w:r>
      <w:r w:rsidRPr="00CE458C">
        <w:rPr>
          <w:rFonts w:ascii="Angsana New" w:hAnsi="Angsana New"/>
          <w:spacing w:val="-4"/>
          <w:sz w:val="30"/>
          <w:szCs w:val="30"/>
        </w:rPr>
        <w:t> </w:t>
      </w:r>
      <w:r w:rsidRPr="00CE458C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CE458C"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103C8B" w:rsidRPr="00CE458C">
        <w:rPr>
          <w:rFonts w:ascii="Angsana New" w:hAnsi="Angsana New"/>
          <w:sz w:val="30"/>
          <w:szCs w:val="30"/>
          <w:cs/>
        </w:rPr>
        <w:t>25</w:t>
      </w:r>
      <w:r w:rsidR="00D17EB9">
        <w:rPr>
          <w:rFonts w:ascii="Angsana New" w:hAnsi="Angsana New"/>
          <w:sz w:val="30"/>
          <w:szCs w:val="30"/>
        </w:rPr>
        <w:t>61</w:t>
      </w:r>
      <w:r w:rsidR="00DA74FC"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มีรายละเอียด ดังนี้</w:t>
      </w:r>
    </w:p>
    <w:p w:rsidR="001C48B4" w:rsidRPr="00D23F01" w:rsidRDefault="001C48B4" w:rsidP="00A33D88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7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990"/>
        <w:gridCol w:w="270"/>
        <w:gridCol w:w="900"/>
        <w:gridCol w:w="270"/>
        <w:gridCol w:w="1080"/>
        <w:gridCol w:w="270"/>
        <w:gridCol w:w="990"/>
        <w:gridCol w:w="270"/>
        <w:gridCol w:w="810"/>
        <w:gridCol w:w="270"/>
        <w:gridCol w:w="1147"/>
      </w:tblGrid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</w:tcPr>
          <w:p w:rsidR="00B55C4B" w:rsidRPr="00CE458C" w:rsidRDefault="00366EED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3F2B0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B55C4B" w:rsidRPr="00CE45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5C4B" w:rsidRPr="00CE458C">
              <w:rPr>
                <w:rFonts w:ascii="Angsana New" w:hAnsi="Angsana New"/>
                <w:sz w:val="26"/>
                <w:szCs w:val="26"/>
              </w:rPr>
              <w:t>25</w:t>
            </w:r>
            <w:r w:rsidR="00D30CD6" w:rsidRPr="00CE458C">
              <w:rPr>
                <w:rFonts w:ascii="Angsana New" w:hAnsi="Angsana New"/>
                <w:sz w:val="26"/>
                <w:szCs w:val="26"/>
              </w:rPr>
              <w:t>6</w:t>
            </w:r>
            <w:r w:rsidR="00D17EB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487" w:type="dxa"/>
            <w:gridSpan w:val="5"/>
          </w:tcPr>
          <w:p w:rsidR="00B55C4B" w:rsidRPr="00CE458C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="00646E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646EF2" w:rsidRPr="00CE458C">
              <w:rPr>
                <w:rFonts w:ascii="Angsana New" w:hAnsi="Angsana New"/>
                <w:sz w:val="26"/>
                <w:szCs w:val="26"/>
              </w:rPr>
              <w:t>256</w:t>
            </w:r>
            <w:r w:rsidR="00D17EB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247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1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ของจำนวนเงิน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</w:tcPr>
          <w:p w:rsidR="00B55C4B" w:rsidRPr="00CE458C" w:rsidRDefault="00B55C4B" w:rsidP="000712AB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458C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ที่ต้องจ่าย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67" w:type="dxa"/>
            <w:gridSpan w:val="11"/>
          </w:tcPr>
          <w:p w:rsidR="00B55C4B" w:rsidRPr="00CE458C" w:rsidRDefault="00B55C4B" w:rsidP="000712AB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CE458C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55C4B" w:rsidRPr="00CE458C" w:rsidTr="00D23F01">
        <w:trPr>
          <w:cantSplit/>
        </w:trPr>
        <w:tc>
          <w:tcPr>
            <w:tcW w:w="2448" w:type="dxa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99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B55C4B" w:rsidRPr="00CE458C" w:rsidRDefault="00B55C4B" w:rsidP="0098290B">
            <w:pPr>
              <w:pStyle w:val="a2"/>
              <w:tabs>
                <w:tab w:val="decimal" w:pos="612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B55C4B" w:rsidRPr="00CE458C" w:rsidRDefault="00B55C4B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55C4B" w:rsidRPr="00CE458C" w:rsidRDefault="00B55C4B" w:rsidP="000712A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55C4B" w:rsidRPr="00CE458C" w:rsidRDefault="00B55C4B" w:rsidP="000A503F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55C4B" w:rsidRPr="00CE458C" w:rsidRDefault="00B55C4B" w:rsidP="000A503F">
            <w:pPr>
              <w:pStyle w:val="a2"/>
              <w:tabs>
                <w:tab w:val="decimal" w:pos="554"/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B55C4B" w:rsidRPr="00CE458C" w:rsidRDefault="00B55C4B" w:rsidP="000A5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631B" w:rsidRPr="00CE458C" w:rsidTr="0019729E">
        <w:trPr>
          <w:cantSplit/>
          <w:trHeight w:val="74"/>
        </w:trPr>
        <w:tc>
          <w:tcPr>
            <w:tcW w:w="244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E458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618,500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(55,981)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562,519</w:t>
            </w:r>
          </w:p>
        </w:tc>
      </w:tr>
      <w:tr w:rsidR="00CE631B" w:rsidRPr="00CE458C" w:rsidTr="0019729E">
        <w:trPr>
          <w:cantSplit/>
          <w:trHeight w:val="74"/>
        </w:trPr>
        <w:tc>
          <w:tcPr>
            <w:tcW w:w="244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หลังจากห้าปี</w:t>
            </w:r>
          </w:p>
        </w:tc>
        <w:tc>
          <w:tcPr>
            <w:tcW w:w="99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CE631B" w:rsidRPr="00293574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362,000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(8,855)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353,145</w:t>
            </w:r>
          </w:p>
        </w:tc>
      </w:tr>
      <w:tr w:rsidR="00CE631B" w:rsidRPr="00CE458C" w:rsidTr="0019729E">
        <w:trPr>
          <w:cantSplit/>
        </w:trPr>
        <w:tc>
          <w:tcPr>
            <w:tcW w:w="2448" w:type="dxa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1B" w:rsidRP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31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1B" w:rsidRP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31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31B" w:rsidRPr="00CE631B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631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980,500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31B" w:rsidRPr="00CE458C" w:rsidRDefault="00CE631B" w:rsidP="00CE631B">
            <w:pPr>
              <w:pStyle w:val="a2"/>
              <w:tabs>
                <w:tab w:val="decimal" w:pos="635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(64,836)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31B" w:rsidRPr="00CE458C" w:rsidRDefault="00CE631B" w:rsidP="00C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915,664</w:t>
            </w:r>
          </w:p>
        </w:tc>
      </w:tr>
    </w:tbl>
    <w:p w:rsidR="00C73BCD" w:rsidRPr="0092689D" w:rsidRDefault="00C73BCD" w:rsidP="006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887C50" w:rsidRPr="0092689D" w:rsidRDefault="003E5B18" w:rsidP="00A93214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bookmarkStart w:id="9" w:name="_Hlk7734198"/>
      <w:r>
        <w:rPr>
          <w:rFonts w:ascii="Angsana New" w:hAnsi="Angsana New"/>
          <w:sz w:val="30"/>
          <w:szCs w:val="30"/>
          <w:cs/>
        </w:rPr>
        <w:br w:type="page"/>
      </w:r>
      <w:r w:rsidR="00887C50" w:rsidRPr="0092689D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การเปลี่ยนแปลงของค่าใบอนุญาตให้ใช้คลื่นความถี่</w:t>
      </w:r>
      <w:r w:rsidR="00EA353A" w:rsidRPr="0092689D">
        <w:rPr>
          <w:rFonts w:ascii="Angsana New" w:hAnsi="Angsana New" w:hint="cs"/>
          <w:sz w:val="30"/>
          <w:szCs w:val="30"/>
          <w:cs/>
        </w:rPr>
        <w:t>และประกอบกิจการโทรทัศน์ค้างจ่ายในระหว่างงวด</w:t>
      </w:r>
      <w:r w:rsidR="003F2B0F">
        <w:rPr>
          <w:rFonts w:ascii="Angsana New" w:hAnsi="Angsana New" w:hint="cs"/>
          <w:sz w:val="30"/>
          <w:szCs w:val="30"/>
          <w:cs/>
        </w:rPr>
        <w:t>เก้า</w:t>
      </w:r>
      <w:r w:rsidR="00EA353A" w:rsidRPr="003E5B1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87C50" w:rsidRPr="003E5B18">
        <w:rPr>
          <w:rFonts w:ascii="Angsana New" w:hAnsi="Angsana New" w:hint="cs"/>
          <w:sz w:val="30"/>
          <w:szCs w:val="30"/>
          <w:cs/>
        </w:rPr>
        <w:t xml:space="preserve"> 3</w:t>
      </w:r>
      <w:r w:rsidR="0048305B" w:rsidRPr="003E5B18">
        <w:rPr>
          <w:rFonts w:ascii="Angsana New" w:hAnsi="Angsana New"/>
          <w:sz w:val="30"/>
          <w:szCs w:val="30"/>
        </w:rPr>
        <w:t xml:space="preserve">0 </w:t>
      </w:r>
      <w:r w:rsidR="003F2B0F">
        <w:rPr>
          <w:rFonts w:ascii="Angsana New" w:hAnsi="Angsana New" w:hint="cs"/>
          <w:sz w:val="30"/>
          <w:szCs w:val="30"/>
          <w:cs/>
        </w:rPr>
        <w:t>กันยายน</w:t>
      </w:r>
      <w:r w:rsidR="00957D25" w:rsidRPr="003E5B18">
        <w:rPr>
          <w:rFonts w:ascii="Angsana New" w:hAnsi="Angsana New" w:hint="cs"/>
          <w:sz w:val="30"/>
          <w:szCs w:val="30"/>
          <w:cs/>
        </w:rPr>
        <w:t xml:space="preserve"> </w:t>
      </w:r>
      <w:r w:rsidR="00D17EB9" w:rsidRPr="003E5B18">
        <w:rPr>
          <w:rFonts w:ascii="Angsana New" w:hAnsi="Angsana New"/>
          <w:sz w:val="30"/>
          <w:szCs w:val="30"/>
        </w:rPr>
        <w:t>2562</w:t>
      </w:r>
      <w:r w:rsidR="00957D25" w:rsidRPr="003E5B18">
        <w:rPr>
          <w:rFonts w:ascii="Angsana New" w:hAnsi="Angsana New"/>
          <w:sz w:val="30"/>
          <w:szCs w:val="30"/>
        </w:rPr>
        <w:t xml:space="preserve"> </w:t>
      </w:r>
      <w:r w:rsidR="00887C50" w:rsidRPr="003E5B18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:rsidR="001C48B4" w:rsidRPr="0092689D" w:rsidRDefault="001C48B4" w:rsidP="00A93214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390"/>
        <w:gridCol w:w="1170"/>
        <w:gridCol w:w="1548"/>
      </w:tblGrid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865C6E" w:rsidRDefault="00865C6E" w:rsidP="00580F2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C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9"/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865C6E" w:rsidP="00580F2F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580F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65C6E" w:rsidRPr="00A62507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865C6E" w:rsidRDefault="00865C6E" w:rsidP="00580F2F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5C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865C6E" w:rsidRPr="00926B80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โทรทัศน์ค้างจ่าย</w:t>
            </w: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926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865C6E" w:rsidRPr="00A62507" w:rsidRDefault="00865C6E" w:rsidP="00366EE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:rsidR="009046CD" w:rsidRDefault="009046CD" w:rsidP="00F642D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65C6E" w:rsidRPr="00926B80" w:rsidRDefault="009046CD" w:rsidP="00F642D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6CD">
              <w:rPr>
                <w:rFonts w:ascii="Angsana New" w:hAnsi="Angsana New"/>
                <w:sz w:val="30"/>
                <w:szCs w:val="30"/>
              </w:rPr>
              <w:t>915,664</w:t>
            </w:r>
          </w:p>
        </w:tc>
      </w:tr>
      <w:tr w:rsidR="009046CD" w:rsidRPr="00926B80" w:rsidTr="00865C6E">
        <w:tc>
          <w:tcPr>
            <w:tcW w:w="6390" w:type="dxa"/>
          </w:tcPr>
          <w:p w:rsidR="009046CD" w:rsidRPr="00926B80" w:rsidRDefault="009046CD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170" w:type="dxa"/>
          </w:tcPr>
          <w:p w:rsidR="009046CD" w:rsidRPr="00F46F25" w:rsidRDefault="009046CD" w:rsidP="00366EE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9046CD" w:rsidRPr="00926B80" w:rsidRDefault="009046CD" w:rsidP="009046CD">
            <w:pPr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6CD">
              <w:rPr>
                <w:rFonts w:ascii="Angsana New" w:hAnsi="Angsana New"/>
                <w:sz w:val="30"/>
                <w:szCs w:val="30"/>
              </w:rPr>
              <w:t>(256,500)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366E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B8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865C6E" w:rsidRPr="00F46F25" w:rsidRDefault="00865C6E" w:rsidP="00366EE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9046CD" w:rsidP="009046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5,421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926B80" w:rsidRDefault="00865C6E" w:rsidP="004D4A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ได้รับยกเว้นค่าธรรมเนียม</w:t>
            </w:r>
          </w:p>
        </w:tc>
        <w:tc>
          <w:tcPr>
            <w:tcW w:w="1170" w:type="dxa"/>
          </w:tcPr>
          <w:p w:rsidR="00865C6E" w:rsidRPr="00F46F25" w:rsidRDefault="00865C6E" w:rsidP="004D4AC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9046CD" w:rsidP="004D4ACD">
            <w:pPr>
              <w:tabs>
                <w:tab w:val="clear" w:pos="680"/>
                <w:tab w:val="clear" w:pos="907"/>
                <w:tab w:val="left" w:pos="785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(724,000)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Default="00865C6E" w:rsidP="004D4A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กลับรายการดอกเบี้ยค้างจ่าย</w:t>
            </w:r>
          </w:p>
        </w:tc>
        <w:tc>
          <w:tcPr>
            <w:tcW w:w="1170" w:type="dxa"/>
          </w:tcPr>
          <w:p w:rsidR="00865C6E" w:rsidRPr="00F46F25" w:rsidRDefault="00865C6E" w:rsidP="004D4ACD">
            <w:pPr>
              <w:spacing w:line="240" w:lineRule="auto"/>
              <w:ind w:left="-18"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:rsidR="00865C6E" w:rsidRPr="00926B80" w:rsidRDefault="009046CD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59,415</w:t>
            </w:r>
          </w:p>
        </w:tc>
      </w:tr>
      <w:tr w:rsidR="00865C6E" w:rsidRPr="00926B80" w:rsidTr="00865C6E">
        <w:tc>
          <w:tcPr>
            <w:tcW w:w="6390" w:type="dxa"/>
          </w:tcPr>
          <w:p w:rsidR="00865C6E" w:rsidRPr="005E1241" w:rsidRDefault="00865C6E" w:rsidP="004D4A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ค่าใบอนุญาตให้ใช้คลื่นความถี่และประกอบกิจการ</w:t>
            </w:r>
          </w:p>
          <w:p w:rsidR="00865C6E" w:rsidRPr="00926B80" w:rsidRDefault="00865C6E" w:rsidP="004D4A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12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โทรทัศน์ค้างจ่าย</w:t>
            </w:r>
            <w:r w:rsidRPr="00926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F2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:rsidR="00865C6E" w:rsidRPr="00A62507" w:rsidRDefault="00865C6E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:rsidR="009046CD" w:rsidRDefault="009046CD" w:rsidP="004D4ACD">
            <w:pPr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65C6E" w:rsidRPr="00926B80" w:rsidRDefault="009046CD" w:rsidP="009046CD">
            <w:pPr>
              <w:spacing w:line="240" w:lineRule="auto"/>
              <w:ind w:left="-18"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93214" w:rsidRPr="002D0881" w:rsidRDefault="00A93214" w:rsidP="00EA3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13945" w:rsidRPr="0056328D" w:rsidRDefault="009046CD" w:rsidP="0056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013945" w:rsidRPr="0056328D" w:rsidSect="00621170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9046CD">
        <w:rPr>
          <w:rFonts w:ascii="Angsana New" w:hAnsi="Angsana New"/>
          <w:sz w:val="30"/>
          <w:szCs w:val="30"/>
          <w:cs/>
        </w:rPr>
        <w:t>เมื่อวันที่ 28 มิถุนายน และ 20 สิงหาคม 2562 บริษัท</w:t>
      </w:r>
      <w:r w:rsidR="004346FA">
        <w:rPr>
          <w:rFonts w:ascii="Angsana New" w:hAnsi="Angsana New" w:hint="cs"/>
          <w:sz w:val="30"/>
          <w:szCs w:val="30"/>
          <w:cs/>
        </w:rPr>
        <w:t>ย่อย</w:t>
      </w:r>
      <w:r w:rsidRPr="009046CD">
        <w:rPr>
          <w:rFonts w:ascii="Angsana New" w:hAnsi="Angsana New"/>
          <w:sz w:val="30"/>
          <w:szCs w:val="30"/>
          <w:cs/>
        </w:rPr>
        <w:t>ได้รับคืนหนังสือค้ำประกันจากสถาบันการเงินที่ได้วางไว้ เพื่อค้ำประกันการชำระเงินค่าธรรมเนียมใบอนุญาตในส่วนที่ได้รับการยกเว้นไม่ต้องชำระค่าธรรมเนียมจำนวน 774.68 และ 274.46 ล้านบาท ตามลำดับ ตามคำสั่ง คสช. ที่ 4/2562 ดังที่กล่าวไว้ข้างต้น ณ วันที่ 30 กันยายน 2562 บริษัท</w:t>
      </w:r>
      <w:r w:rsidR="004346FA">
        <w:rPr>
          <w:rFonts w:ascii="Angsana New" w:hAnsi="Angsana New" w:hint="cs"/>
          <w:sz w:val="30"/>
          <w:szCs w:val="30"/>
          <w:cs/>
        </w:rPr>
        <w:t>ย่อย</w:t>
      </w:r>
      <w:r w:rsidRPr="009046CD">
        <w:rPr>
          <w:rFonts w:ascii="Angsana New" w:hAnsi="Angsana New"/>
          <w:sz w:val="30"/>
          <w:szCs w:val="30"/>
          <w:cs/>
        </w:rPr>
        <w:t>ไม่มียอดคงเหลือของหนังสือค้ำประกันจากสถานบันการเงินที่วางไว้เพื่อค้ำประกันการชำระเงินค่าธรรมเนียมส่วนที่เหลือให้กับสำนักงาน</w:t>
      </w:r>
      <w:r w:rsidR="00887C50" w:rsidRPr="00F84010">
        <w:rPr>
          <w:rFonts w:ascii="Angsana New" w:hAnsi="Angsana New"/>
          <w:sz w:val="30"/>
          <w:szCs w:val="30"/>
          <w:cs/>
        </w:rPr>
        <w:t xml:space="preserve"> </w:t>
      </w:r>
      <w:r w:rsidR="00887C50" w:rsidRPr="00F84010">
        <w:rPr>
          <w:rFonts w:ascii="Angsana New" w:hAnsi="Angsana New"/>
          <w:i/>
          <w:iCs/>
          <w:sz w:val="30"/>
          <w:szCs w:val="30"/>
        </w:rPr>
        <w:t>(</w:t>
      </w:r>
      <w:r w:rsidR="00887C50" w:rsidRPr="00F84010">
        <w:rPr>
          <w:rFonts w:ascii="Angsana New" w:hAnsi="Angsana New"/>
          <w:i/>
          <w:iCs/>
          <w:sz w:val="30"/>
          <w:szCs w:val="30"/>
          <w:cs/>
        </w:rPr>
        <w:t xml:space="preserve">31 ธันวาคม </w:t>
      </w:r>
      <w:r w:rsidR="00D17EB9">
        <w:rPr>
          <w:rFonts w:ascii="Angsana New" w:hAnsi="Angsana New"/>
          <w:i/>
          <w:iCs/>
          <w:sz w:val="30"/>
          <w:szCs w:val="30"/>
        </w:rPr>
        <w:t>2561</w:t>
      </w:r>
      <w:r w:rsidR="00887C50" w:rsidRPr="00F84010">
        <w:rPr>
          <w:rFonts w:ascii="Angsana New" w:hAnsi="Angsana New"/>
          <w:i/>
          <w:iCs/>
          <w:sz w:val="30"/>
          <w:szCs w:val="30"/>
        </w:rPr>
        <w:t xml:space="preserve">: 1,049.14 </w:t>
      </w:r>
      <w:r w:rsidR="00887C50" w:rsidRPr="00F84010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="00887C50" w:rsidRPr="00F84010">
        <w:rPr>
          <w:rFonts w:ascii="Angsana New" w:hAnsi="Angsana New"/>
          <w:i/>
          <w:iCs/>
          <w:sz w:val="30"/>
          <w:szCs w:val="30"/>
          <w:cs/>
        </w:rPr>
        <w:t>านบาท</w:t>
      </w:r>
      <w:r w:rsidR="0056328D">
        <w:rPr>
          <w:rFonts w:ascii="Angsana New" w:hAnsi="Angsana New"/>
          <w:i/>
          <w:iCs/>
          <w:sz w:val="30"/>
          <w:szCs w:val="30"/>
        </w:rPr>
        <w:t xml:space="preserve">) </w:t>
      </w:r>
    </w:p>
    <w:p w:rsidR="00176CC9" w:rsidRPr="00A562AD" w:rsidRDefault="007D6071" w:rsidP="00131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3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C48B4" w:rsidRPr="001C48B4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ส่วนงานดำเนินงานและการจำแนกรายได้</w:t>
      </w: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margin" w:tblpX="545" w:tblpY="307"/>
        <w:tblW w:w="142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170"/>
        <w:gridCol w:w="180"/>
        <w:gridCol w:w="1080"/>
        <w:gridCol w:w="180"/>
        <w:gridCol w:w="990"/>
        <w:gridCol w:w="180"/>
        <w:gridCol w:w="902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45611A" w:rsidRPr="00BE540A" w:rsidTr="0045611A">
        <w:trPr>
          <w:cantSplit/>
        </w:trPr>
        <w:tc>
          <w:tcPr>
            <w:tcW w:w="2520" w:type="dxa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10" w:type="dxa"/>
            <w:gridSpan w:val="19"/>
            <w:shd w:val="clear" w:color="auto" w:fill="auto"/>
          </w:tcPr>
          <w:p w:rsidR="0045611A" w:rsidRPr="00596EA7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5611A" w:rsidRPr="00BE540A" w:rsidTr="0045611A">
        <w:trPr>
          <w:cantSplit/>
        </w:trPr>
        <w:tc>
          <w:tcPr>
            <w:tcW w:w="2520" w:type="dxa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611A" w:rsidRPr="00BE540A" w:rsidTr="0045611A">
        <w:trPr>
          <w:cantSplit/>
        </w:trPr>
        <w:tc>
          <w:tcPr>
            <w:tcW w:w="252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C10CC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E03BD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</w:t>
            </w:r>
            <w:r w:rsidRPr="00C10C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117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45611A" w:rsidRPr="00BE540A" w:rsidTr="0045611A">
        <w:trPr>
          <w:cantSplit/>
        </w:trPr>
        <w:tc>
          <w:tcPr>
            <w:tcW w:w="2520" w:type="dxa"/>
          </w:tcPr>
          <w:p w:rsidR="0045611A" w:rsidRPr="00161EF5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10" w:type="dxa"/>
            <w:gridSpan w:val="19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161EF5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161EF5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45611A" w:rsidRPr="00BE540A" w:rsidTr="0045611A">
        <w:trPr>
          <w:cantSplit/>
        </w:trPr>
        <w:tc>
          <w:tcPr>
            <w:tcW w:w="2520" w:type="dxa"/>
          </w:tcPr>
          <w:p w:rsidR="0045611A" w:rsidRPr="0067027B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61EF5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C469F4" w:rsidRPr="00BE540A" w:rsidTr="00A32207">
        <w:trPr>
          <w:cantSplit/>
        </w:trPr>
        <w:tc>
          <w:tcPr>
            <w:tcW w:w="2520" w:type="dxa"/>
          </w:tcPr>
          <w:p w:rsidR="00C469F4" w:rsidRPr="00161EF5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17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sz w:val="26"/>
                <w:szCs w:val="26"/>
              </w:rPr>
              <w:t xml:space="preserve"> 345,739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sz w:val="26"/>
                <w:szCs w:val="26"/>
              </w:rPr>
              <w:t xml:space="preserve"> 378,72</w:t>
            </w:r>
            <w:r w:rsidR="008344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C469F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216,934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224,984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231,134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227,24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793,807 </w:t>
            </w:r>
          </w:p>
        </w:tc>
        <w:tc>
          <w:tcPr>
            <w:tcW w:w="18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830,951 </w:t>
            </w:r>
          </w:p>
        </w:tc>
      </w:tr>
      <w:tr w:rsidR="00C469F4" w:rsidRPr="00BE540A" w:rsidTr="00DA518B">
        <w:trPr>
          <w:cantSplit/>
        </w:trPr>
        <w:tc>
          <w:tcPr>
            <w:tcW w:w="2520" w:type="dxa"/>
          </w:tcPr>
          <w:p w:rsidR="00C469F4" w:rsidRPr="00161EF5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EF5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sz w:val="26"/>
                <w:szCs w:val="26"/>
              </w:rPr>
              <w:t xml:space="preserve"> 100,734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sz w:val="26"/>
                <w:szCs w:val="26"/>
              </w:rPr>
              <w:t xml:space="preserve"> 100,423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1,170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1,344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30,968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23,468 </w:t>
            </w:r>
          </w:p>
        </w:tc>
        <w:tc>
          <w:tcPr>
            <w:tcW w:w="186" w:type="dxa"/>
            <w:vAlign w:val="bottom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(132,872)</w:t>
            </w:r>
          </w:p>
        </w:tc>
        <w:tc>
          <w:tcPr>
            <w:tcW w:w="18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sz w:val="26"/>
                <w:szCs w:val="26"/>
              </w:rPr>
              <w:t xml:space="preserve"> (125,235)</w:t>
            </w:r>
          </w:p>
        </w:tc>
        <w:tc>
          <w:tcPr>
            <w:tcW w:w="186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69F4" w:rsidRPr="00161EF5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61EF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469F4" w:rsidRPr="00161EF5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C469F4" w:rsidRPr="00161EF5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161EF5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C469F4" w:rsidRPr="00BE540A" w:rsidTr="00A32207">
        <w:trPr>
          <w:cantSplit/>
        </w:trPr>
        <w:tc>
          <w:tcPr>
            <w:tcW w:w="2520" w:type="dxa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446,473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479,14</w:t>
            </w:r>
            <w:r w:rsidR="0083446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C469F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218,104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226,328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262,102 </w:t>
            </w:r>
          </w:p>
        </w:tc>
        <w:tc>
          <w:tcPr>
            <w:tcW w:w="180" w:type="dxa"/>
            <w:vAlign w:val="bottom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250,71</w:t>
            </w:r>
            <w:r w:rsidR="003E399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(132,872)</w:t>
            </w:r>
          </w:p>
        </w:tc>
        <w:tc>
          <w:tcPr>
            <w:tcW w:w="180" w:type="dxa"/>
          </w:tcPr>
          <w:p w:rsidR="00C469F4" w:rsidRP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  <w:tab w:val="decimal" w:pos="742"/>
              </w:tabs>
              <w:spacing w:line="240" w:lineRule="auto"/>
              <w:ind w:left="-129" w:right="-108"/>
              <w:jc w:val="right"/>
              <w:rPr>
                <w:rFonts w:ascii="Angsana New" w:eastAsia="MS Mincho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(125,235)</w:t>
            </w:r>
          </w:p>
        </w:tc>
        <w:tc>
          <w:tcPr>
            <w:tcW w:w="186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793,807 </w:t>
            </w:r>
          </w:p>
        </w:tc>
        <w:tc>
          <w:tcPr>
            <w:tcW w:w="180" w:type="dxa"/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C469F4" w:rsidRP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C469F4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830,951 </w:t>
            </w:r>
          </w:p>
        </w:tc>
      </w:tr>
      <w:tr w:rsidR="00C469F4" w:rsidRPr="00BE540A" w:rsidTr="0045611A">
        <w:trPr>
          <w:cantSplit/>
          <w:trHeight w:val="40"/>
        </w:trPr>
        <w:tc>
          <w:tcPr>
            <w:tcW w:w="2520" w:type="dxa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469F4" w:rsidRPr="00BE540A" w:rsidTr="0045611A">
        <w:trPr>
          <w:cantSplit/>
          <w:trHeight w:val="40"/>
        </w:trPr>
        <w:tc>
          <w:tcPr>
            <w:tcW w:w="2520" w:type="dxa"/>
          </w:tcPr>
          <w:p w:rsidR="00C469F4" w:rsidRPr="0067027B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17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C469F4" w:rsidRPr="00BE540A" w:rsidTr="0045611A">
        <w:trPr>
          <w:cantSplit/>
          <w:trHeight w:val="40"/>
        </w:trPr>
        <w:tc>
          <w:tcPr>
            <w:tcW w:w="2520" w:type="dxa"/>
          </w:tcPr>
          <w:p w:rsidR="00C469F4" w:rsidRPr="00640752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469F4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69F4" w:rsidRPr="00156F03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69F4" w:rsidRPr="00156F03" w:rsidRDefault="00C469F4" w:rsidP="00C469F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C469F4" w:rsidRDefault="00C469F4" w:rsidP="00C46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6FFE" w:rsidRPr="00BE540A" w:rsidTr="00DA518B">
        <w:trPr>
          <w:cantSplit/>
          <w:trHeight w:val="40"/>
        </w:trPr>
        <w:tc>
          <w:tcPr>
            <w:tcW w:w="2520" w:type="dxa"/>
            <w:vAlign w:val="bottom"/>
          </w:tcPr>
          <w:p w:rsidR="00A66FFE" w:rsidRPr="00120A96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170" w:type="dxa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sz w:val="26"/>
                <w:szCs w:val="26"/>
              </w:rPr>
              <w:t xml:space="preserve"> 441,094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sz w:val="26"/>
                <w:szCs w:val="26"/>
              </w:rPr>
              <w:t>479,14</w:t>
            </w:r>
            <w:r w:rsidR="003E3990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202,460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207,654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66FFE" w:rsidRPr="00A66FFE" w:rsidRDefault="003E3990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193,601</w:t>
            </w:r>
          </w:p>
        </w:tc>
        <w:tc>
          <w:tcPr>
            <w:tcW w:w="180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A66FFE" w:rsidRPr="00A66FFE" w:rsidRDefault="003E3990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213,328</w:t>
            </w:r>
          </w:p>
        </w:tc>
        <w:tc>
          <w:tcPr>
            <w:tcW w:w="186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3E399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119,115</w:t>
            </w:r>
            <w:r w:rsidRPr="00A66F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(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109,086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718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040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7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91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039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</w:tr>
      <w:tr w:rsidR="00A66FFE" w:rsidRPr="00BE540A" w:rsidTr="00DA518B">
        <w:trPr>
          <w:cantSplit/>
          <w:trHeight w:val="40"/>
        </w:trPr>
        <w:tc>
          <w:tcPr>
            <w:tcW w:w="2520" w:type="dxa"/>
            <w:vAlign w:val="bottom"/>
          </w:tcPr>
          <w:p w:rsidR="00A66FFE" w:rsidRPr="00120A96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sz w:val="26"/>
                <w:szCs w:val="26"/>
              </w:rPr>
              <w:t xml:space="preserve"> 5,379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6FFE" w:rsidRPr="00161EF5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61EF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15,644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18,674 </w:t>
            </w:r>
          </w:p>
        </w:tc>
        <w:tc>
          <w:tcPr>
            <w:tcW w:w="180" w:type="dxa"/>
            <w:vAlign w:val="bottom"/>
          </w:tcPr>
          <w:p w:rsidR="00A66FFE" w:rsidRPr="00984BD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66FFE" w:rsidRPr="00A66FFE" w:rsidRDefault="003E3990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68,501</w:t>
            </w:r>
          </w:p>
        </w:tc>
        <w:tc>
          <w:tcPr>
            <w:tcW w:w="180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A66FFE" w:rsidRPr="00A66FFE" w:rsidRDefault="003E3990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37,387</w:t>
            </w:r>
          </w:p>
        </w:tc>
        <w:tc>
          <w:tcPr>
            <w:tcW w:w="186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3E399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66F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E3990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A66FF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(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16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149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6" w:type="dxa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75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767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A66FFE" w:rsidRPr="00F7477C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39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3E3990">
              <w:rPr>
                <w:rFonts w:ascii="Angsana New" w:eastAsia="MS Mincho" w:hAnsi="Angsana New"/>
                <w:sz w:val="26"/>
                <w:szCs w:val="26"/>
              </w:rPr>
              <w:t>912</w:t>
            </w:r>
            <w:r w:rsidRPr="00A66F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</w:tc>
      </w:tr>
      <w:tr w:rsidR="00A66FFE" w:rsidRPr="00BE540A" w:rsidTr="00DA518B">
        <w:trPr>
          <w:cantSplit/>
          <w:trHeight w:val="40"/>
        </w:trPr>
        <w:tc>
          <w:tcPr>
            <w:tcW w:w="2520" w:type="dxa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446,473 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479,14</w:t>
            </w:r>
            <w:r w:rsidR="003E3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218,104 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226,328 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262,102 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250,71</w:t>
            </w:r>
            <w:r w:rsidR="003E399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6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(132,872)</w:t>
            </w:r>
          </w:p>
        </w:tc>
        <w:tc>
          <w:tcPr>
            <w:tcW w:w="180" w:type="dxa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(125,235)</w:t>
            </w:r>
          </w:p>
        </w:tc>
        <w:tc>
          <w:tcPr>
            <w:tcW w:w="186" w:type="dxa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793,807 </w:t>
            </w:r>
          </w:p>
        </w:tc>
        <w:tc>
          <w:tcPr>
            <w:tcW w:w="180" w:type="dxa"/>
            <w:vAlign w:val="bottom"/>
          </w:tcPr>
          <w:p w:rsidR="00A66FFE" w:rsidRP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830,951 </w:t>
            </w:r>
          </w:p>
        </w:tc>
      </w:tr>
      <w:tr w:rsidR="00A66FFE" w:rsidRPr="00BE540A" w:rsidTr="0045611A">
        <w:trPr>
          <w:cantSplit/>
          <w:trHeight w:val="40"/>
        </w:trPr>
        <w:tc>
          <w:tcPr>
            <w:tcW w:w="2520" w:type="dxa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:rsid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A66FFE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6FFE" w:rsidRPr="00BE540A" w:rsidTr="0045611A">
        <w:trPr>
          <w:cantSplit/>
          <w:trHeight w:val="40"/>
        </w:trPr>
        <w:tc>
          <w:tcPr>
            <w:tcW w:w="2520" w:type="dxa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24,587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27,95</w:t>
            </w:r>
            <w:r w:rsidR="003E3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38,528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48,54</w:t>
            </w:r>
            <w:r w:rsidR="003E39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15,108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(5,253)</w:t>
            </w:r>
          </w:p>
        </w:tc>
        <w:tc>
          <w:tcPr>
            <w:tcW w:w="186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</w:r>
            <w:r w:rsidRPr="00A66FF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(8,161)</w:t>
            </w:r>
          </w:p>
        </w:tc>
        <w:tc>
          <w:tcPr>
            <w:tcW w:w="180" w:type="dxa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  <w:p w:rsidR="00A66FFE" w:rsidRPr="00A66FFE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48,17</w:t>
            </w:r>
            <w:r w:rsidR="003E3990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6" w:type="dxa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70,062</w:t>
            </w:r>
          </w:p>
        </w:tc>
        <w:tc>
          <w:tcPr>
            <w:tcW w:w="180" w:type="dxa"/>
            <w:vAlign w:val="bottom"/>
          </w:tcPr>
          <w:p w:rsidR="00A66FFE" w:rsidRPr="00156F03" w:rsidRDefault="00A66FFE" w:rsidP="00A66FF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A66FFE" w:rsidRPr="00156F03" w:rsidRDefault="00A66FFE" w:rsidP="00A66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A66FF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119,415</w:t>
            </w:r>
          </w:p>
        </w:tc>
      </w:tr>
    </w:tbl>
    <w:p w:rsidR="00A639CC" w:rsidRPr="00464BDE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Pr="00464BDE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Default="00A639CC" w:rsidP="00A63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A639CC" w:rsidRPr="0045611A" w:rsidRDefault="00A639CC" w:rsidP="000C7CDE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pPr w:leftFromText="180" w:rightFromText="180" w:vertAnchor="text" w:horzAnchor="margin" w:tblpX="455" w:tblpY="307"/>
        <w:tblW w:w="143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45611A" w:rsidRPr="00BE540A" w:rsidTr="0045611A">
        <w:trPr>
          <w:cantSplit/>
          <w:trHeight w:val="360"/>
          <w:tblHeader/>
        </w:trPr>
        <w:tc>
          <w:tcPr>
            <w:tcW w:w="2779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45611A" w:rsidRPr="00596EA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5611A" w:rsidRPr="00BE540A" w:rsidTr="0045611A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474B2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45611A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45611A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45611A" w:rsidRPr="00BE540A" w:rsidTr="0045611A">
        <w:trPr>
          <w:cantSplit/>
          <w:tblHeader/>
        </w:trPr>
        <w:tc>
          <w:tcPr>
            <w:tcW w:w="2779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474B2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108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45611A" w:rsidRPr="00BE540A" w:rsidTr="0045611A">
        <w:trPr>
          <w:cantSplit/>
          <w:trHeight w:val="80"/>
          <w:tblHeader/>
        </w:trPr>
        <w:tc>
          <w:tcPr>
            <w:tcW w:w="2779" w:type="dxa"/>
          </w:tcPr>
          <w:p w:rsidR="0045611A" w:rsidRPr="00B9226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B9226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67027B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74B23" w:rsidRPr="00BE540A" w:rsidTr="002703E7">
        <w:trPr>
          <w:cantSplit/>
        </w:trPr>
        <w:tc>
          <w:tcPr>
            <w:tcW w:w="2779" w:type="dxa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1,107,597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874,26</w:t>
            </w:r>
            <w:r w:rsidR="00AF579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368,208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336,661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4B23" w:rsidRPr="0059785E" w:rsidRDefault="00474B23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623,268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611,69</w:t>
            </w:r>
            <w:r w:rsidR="00AF579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74B23">
              <w:rPr>
                <w:rFonts w:ascii="Angsana New" w:eastAsia="MS Mincho" w:hAnsi="Angsana New"/>
                <w:sz w:val="26"/>
                <w:szCs w:val="26"/>
              </w:rPr>
              <w:t>2,099,073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74B23">
              <w:rPr>
                <w:rFonts w:ascii="Angsana New" w:eastAsia="MS Mincho" w:hAnsi="Angsana New"/>
                <w:sz w:val="26"/>
                <w:szCs w:val="26"/>
              </w:rPr>
              <w:t>1,822,618</w:t>
            </w:r>
          </w:p>
        </w:tc>
      </w:tr>
      <w:tr w:rsidR="00474B23" w:rsidRPr="00BE540A" w:rsidTr="00DA518B">
        <w:trPr>
          <w:cantSplit/>
        </w:trPr>
        <w:tc>
          <w:tcPr>
            <w:tcW w:w="2779" w:type="dxa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226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325,942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108,646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2,796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2,590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74B23" w:rsidRPr="0059785E" w:rsidRDefault="00474B23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71,195 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60,728 </w:t>
            </w:r>
          </w:p>
        </w:tc>
        <w:tc>
          <w:tcPr>
            <w:tcW w:w="186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(399,933)</w:t>
            </w:r>
          </w:p>
        </w:tc>
        <w:tc>
          <w:tcPr>
            <w:tcW w:w="180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(171,964)</w:t>
            </w:r>
          </w:p>
        </w:tc>
        <w:tc>
          <w:tcPr>
            <w:tcW w:w="186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474B23" w:rsidRPr="00BE540A" w:rsidTr="002703E7">
        <w:trPr>
          <w:cantSplit/>
        </w:trPr>
        <w:tc>
          <w:tcPr>
            <w:tcW w:w="2779" w:type="dxa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226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1,433,539 </w:t>
            </w:r>
          </w:p>
        </w:tc>
        <w:tc>
          <w:tcPr>
            <w:tcW w:w="180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982,91</w:t>
            </w:r>
            <w:r w:rsidR="00AF57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371,004 </w:t>
            </w:r>
          </w:p>
        </w:tc>
        <w:tc>
          <w:tcPr>
            <w:tcW w:w="180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339,251 </w:t>
            </w:r>
          </w:p>
        </w:tc>
        <w:tc>
          <w:tcPr>
            <w:tcW w:w="180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694,463 </w:t>
            </w:r>
          </w:p>
        </w:tc>
        <w:tc>
          <w:tcPr>
            <w:tcW w:w="180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672,41</w:t>
            </w:r>
            <w:r w:rsidR="00AF57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(399,933)</w:t>
            </w:r>
          </w:p>
        </w:tc>
        <w:tc>
          <w:tcPr>
            <w:tcW w:w="180" w:type="dxa"/>
          </w:tcPr>
          <w:p w:rsidR="00474B23" w:rsidRPr="0059785E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74B23" w:rsidRPr="0059785E" w:rsidRDefault="00474B23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(171,964)</w:t>
            </w:r>
          </w:p>
        </w:tc>
        <w:tc>
          <w:tcPr>
            <w:tcW w:w="186" w:type="dxa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B23" w:rsidRPr="00B60904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74B2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2,099,073</w:t>
            </w:r>
          </w:p>
        </w:tc>
        <w:tc>
          <w:tcPr>
            <w:tcW w:w="180" w:type="dxa"/>
            <w:vAlign w:val="bottom"/>
          </w:tcPr>
          <w:p w:rsidR="00474B23" w:rsidRPr="00B92267" w:rsidRDefault="00474B23" w:rsidP="00474B2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B23" w:rsidRPr="00B92267" w:rsidRDefault="00474B23" w:rsidP="00474B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74B23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1,822,618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67027B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7027B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640752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20A9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785E" w:rsidRPr="00BE540A" w:rsidTr="00DA518B">
        <w:trPr>
          <w:cantSplit/>
        </w:trPr>
        <w:tc>
          <w:tcPr>
            <w:tcW w:w="2779" w:type="dxa"/>
            <w:vAlign w:val="bottom"/>
          </w:tcPr>
          <w:p w:rsidR="0059785E" w:rsidRPr="00120A96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lastRenderedPageBreak/>
              <w:t>ณ เวลาใดเวลาหนึ่ง</w:t>
            </w:r>
          </w:p>
        </w:tc>
        <w:tc>
          <w:tcPr>
            <w:tcW w:w="10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1,417,401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59785E" w:rsidRPr="00B60904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>982,91</w:t>
            </w:r>
            <w:r w:rsidR="00AF579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312,499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263,736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499,707 </w:t>
            </w:r>
          </w:p>
        </w:tc>
        <w:tc>
          <w:tcPr>
            <w:tcW w:w="180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569,49</w:t>
            </w:r>
            <w:r w:rsidR="00AF579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  <w:vAlign w:val="bottom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(358,930)</w:t>
            </w:r>
          </w:p>
        </w:tc>
        <w:tc>
          <w:tcPr>
            <w:tcW w:w="180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(133,464)</w:t>
            </w:r>
          </w:p>
        </w:tc>
        <w:tc>
          <w:tcPr>
            <w:tcW w:w="186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1,870,677 </w:t>
            </w:r>
          </w:p>
        </w:tc>
        <w:tc>
          <w:tcPr>
            <w:tcW w:w="180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1,682,680 </w:t>
            </w:r>
          </w:p>
        </w:tc>
      </w:tr>
      <w:tr w:rsidR="0059785E" w:rsidRPr="00BE540A" w:rsidTr="00DA518B">
        <w:trPr>
          <w:cantSplit/>
        </w:trPr>
        <w:tc>
          <w:tcPr>
            <w:tcW w:w="2779" w:type="dxa"/>
            <w:vAlign w:val="bottom"/>
          </w:tcPr>
          <w:p w:rsidR="0059785E" w:rsidRPr="00120A96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120A9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16,138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9785E" w:rsidRPr="00B92267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58,505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75,515 </w:t>
            </w:r>
          </w:p>
        </w:tc>
        <w:tc>
          <w:tcPr>
            <w:tcW w:w="180" w:type="dxa"/>
            <w:vAlign w:val="bottom"/>
          </w:tcPr>
          <w:p w:rsidR="0059785E" w:rsidRPr="00156F03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194,756 </w:t>
            </w:r>
          </w:p>
        </w:tc>
        <w:tc>
          <w:tcPr>
            <w:tcW w:w="180" w:type="dxa"/>
            <w:vAlign w:val="bottom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102,923 </w:t>
            </w:r>
          </w:p>
        </w:tc>
        <w:tc>
          <w:tcPr>
            <w:tcW w:w="186" w:type="dxa"/>
            <w:vAlign w:val="bottom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(41,003)</w:t>
            </w:r>
          </w:p>
        </w:tc>
        <w:tc>
          <w:tcPr>
            <w:tcW w:w="180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sz w:val="26"/>
                <w:szCs w:val="26"/>
              </w:rPr>
              <w:t xml:space="preserve"> (38,500)</w:t>
            </w:r>
          </w:p>
        </w:tc>
        <w:tc>
          <w:tcPr>
            <w:tcW w:w="186" w:type="dxa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228,396 </w:t>
            </w:r>
          </w:p>
        </w:tc>
        <w:tc>
          <w:tcPr>
            <w:tcW w:w="180" w:type="dxa"/>
            <w:vAlign w:val="bottom"/>
          </w:tcPr>
          <w:p w:rsidR="0059785E" w:rsidRPr="00F7477C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sz w:val="26"/>
                <w:szCs w:val="26"/>
              </w:rPr>
              <w:t xml:space="preserve"> 139,938 </w:t>
            </w:r>
          </w:p>
        </w:tc>
      </w:tr>
      <w:tr w:rsidR="0059785E" w:rsidRPr="00BE540A" w:rsidTr="00DA518B">
        <w:trPr>
          <w:cantSplit/>
        </w:trPr>
        <w:tc>
          <w:tcPr>
            <w:tcW w:w="2779" w:type="dxa"/>
          </w:tcPr>
          <w:p w:rsidR="0059785E" w:rsidRPr="00156F03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56F0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1,433,539 </w:t>
            </w:r>
          </w:p>
        </w:tc>
        <w:tc>
          <w:tcPr>
            <w:tcW w:w="180" w:type="dxa"/>
            <w:vAlign w:val="bottom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982,91</w:t>
            </w:r>
            <w:r w:rsidR="00AF57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371,004 </w:t>
            </w:r>
          </w:p>
        </w:tc>
        <w:tc>
          <w:tcPr>
            <w:tcW w:w="1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339,251 </w:t>
            </w:r>
          </w:p>
        </w:tc>
        <w:tc>
          <w:tcPr>
            <w:tcW w:w="1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694,463 </w:t>
            </w:r>
          </w:p>
        </w:tc>
        <w:tc>
          <w:tcPr>
            <w:tcW w:w="1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672,41</w:t>
            </w:r>
            <w:r w:rsidR="00AF57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</w:t>
            </w: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6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(399,933)</w:t>
            </w:r>
          </w:p>
        </w:tc>
        <w:tc>
          <w:tcPr>
            <w:tcW w:w="1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(171,964)</w:t>
            </w:r>
          </w:p>
        </w:tc>
        <w:tc>
          <w:tcPr>
            <w:tcW w:w="186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2,099,073 </w:t>
            </w:r>
          </w:p>
        </w:tc>
        <w:tc>
          <w:tcPr>
            <w:tcW w:w="180" w:type="dxa"/>
          </w:tcPr>
          <w:p w:rsidR="0059785E" w:rsidRPr="0059785E" w:rsidRDefault="0059785E" w:rsidP="005978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59785E" w:rsidRPr="0059785E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 xml:space="preserve"> 1,822,618 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156F03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56F03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CC7E6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:rsidR="0045611A" w:rsidRPr="00CC7E6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C7E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41,69</w:t>
            </w:r>
            <w:r w:rsidR="002A5C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44,74</w:t>
            </w:r>
            <w:r w:rsidR="002A5C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42,142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67,27</w:t>
            </w:r>
            <w:r w:rsidR="002A5CC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(20,057)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(62,587)</w:t>
            </w:r>
          </w:p>
        </w:tc>
        <w:tc>
          <w:tcPr>
            <w:tcW w:w="186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:rsidR="0059785E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/>
                <w:b/>
                <w:bCs/>
                <w:sz w:val="26"/>
                <w:szCs w:val="26"/>
              </w:rPr>
              <w:t>(13,355)</w:t>
            </w:r>
          </w:p>
        </w:tc>
        <w:tc>
          <w:tcPr>
            <w:tcW w:w="180" w:type="dxa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59785E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48,05</w:t>
            </w:r>
            <w:r w:rsidR="002A5CC6"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  <w:t>2</w:t>
            </w:r>
          </w:p>
        </w:tc>
        <w:tc>
          <w:tcPr>
            <w:tcW w:w="186" w:type="dxa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50,42</w:t>
            </w:r>
            <w:r w:rsidR="002A5CC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45611A" w:rsidRPr="00CC7E6A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5611A" w:rsidRPr="00CC7E6A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97,48</w:t>
            </w:r>
            <w:r w:rsidR="002A5CC6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45611A" w:rsidRPr="00BE540A" w:rsidTr="0045611A">
        <w:trPr>
          <w:cantSplit/>
          <w:trHeight w:hRule="exact" w:val="259"/>
        </w:trPr>
        <w:tc>
          <w:tcPr>
            <w:tcW w:w="2779" w:type="dxa"/>
          </w:tcPr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5611A" w:rsidRPr="0021018F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  <w:highlight w:val="yellow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9D2430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9D2430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9D2430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9D2430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347C19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347C19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45611A" w:rsidRPr="00596EA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5611A" w:rsidRPr="00BE540A" w:rsidTr="0045611A">
        <w:trPr>
          <w:cantSplit/>
          <w:trHeight w:val="720"/>
          <w:tblHeader/>
        </w:trPr>
        <w:tc>
          <w:tcPr>
            <w:tcW w:w="2779" w:type="dxa"/>
            <w:vAlign w:val="bottom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3A45D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เก้า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ธุรกิจผลิตและจำหน่ายหนังสือและให้บริการโฆษณา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ผลิตและ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:rsidR="0045611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:rsidR="0045611A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B92267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B92267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t>่าว้นสามัญเป็นจำนวนเงิน</w:t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  <w:r w:rsidRPr="00B92267">
              <w:rPr>
                <w:rFonts w:ascii="Angsana New" w:hAnsi="Angsana New" w:cs="Angsana New" w:hint="cs"/>
                <w:bCs/>
                <w:vanish/>
                <w:color w:val="000000"/>
                <w:sz w:val="26"/>
                <w:szCs w:val="26"/>
                <w:cs/>
                <w:lang w:bidi="th-TH"/>
              </w:rPr>
              <w:pgNum/>
            </w:r>
          </w:p>
        </w:tc>
        <w:tc>
          <w:tcPr>
            <w:tcW w:w="186" w:type="dxa"/>
          </w:tcPr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45611A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:rsidR="0045611A" w:rsidRPr="00B92267" w:rsidRDefault="0045611A" w:rsidP="0045611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B9226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B92267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B9226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3A45D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กันยา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ยน</w:t>
            </w:r>
          </w:p>
        </w:tc>
        <w:tc>
          <w:tcPr>
            <w:tcW w:w="108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45611A" w:rsidRPr="00C10CC6" w:rsidRDefault="0045611A" w:rsidP="0045611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6" w:type="dxa"/>
          </w:tcPr>
          <w:p w:rsidR="0045611A" w:rsidRPr="00C10CC6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Pr="00C73183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C73183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Pr="00D23F0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8" w:type="dxa"/>
            <w:gridSpan w:val="19"/>
            <w:shd w:val="clear" w:color="auto" w:fill="auto"/>
          </w:tcPr>
          <w:p w:rsidR="0045611A" w:rsidRPr="00A5449A" w:rsidRDefault="0045611A" w:rsidP="0045611A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C64A4C">
              <w:rPr>
                <w:rFonts w:ascii="Angsana New" w:hAnsi="Angsana New" w:cs="Angsana New"/>
                <w:b w:val="0"/>
                <w:bCs/>
                <w:i/>
                <w:iCs/>
                <w:sz w:val="26"/>
                <w:szCs w:val="26"/>
                <w:lang w:bidi="th-TH"/>
              </w:rPr>
              <w:t>(</w:t>
            </w:r>
            <w:r w:rsidRPr="00A5449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9745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ณ วันที่ 30</w:t>
            </w:r>
            <w:r w:rsidRPr="00B97457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A45D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/ 31 ธันวาคม</w:t>
            </w:r>
          </w:p>
        </w:tc>
        <w:tc>
          <w:tcPr>
            <w:tcW w:w="10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635</w:t>
            </w:r>
            <w:r w:rsidRPr="00B974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636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1,815,549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974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B97457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7457">
              <w:rPr>
                <w:rFonts w:ascii="Angsana New" w:hAnsi="Angsana New" w:cs="Angsana New"/>
                <w:sz w:val="26"/>
                <w:szCs w:val="26"/>
              </w:rPr>
              <w:t>16,483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5611A" w:rsidRPr="00B97457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000,985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2,747,852</w:t>
            </w:r>
          </w:p>
        </w:tc>
        <w:tc>
          <w:tcPr>
            <w:tcW w:w="186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(18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Pr="00B97457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800</w:t>
            </w:r>
            <w:r w:rsidRPr="00B97457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(211,474)</w:t>
            </w:r>
          </w:p>
        </w:tc>
        <w:tc>
          <w:tcPr>
            <w:tcW w:w="186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3,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466</w:t>
            </w:r>
            <w:r w:rsidRPr="00B97457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8</w:t>
            </w:r>
            <w:r w:rsidRPr="00B97457">
              <w:rPr>
                <w:rFonts w:ascii="Angsana New" w:eastAsia="MS Mincho" w:hAnsi="Angsana New"/>
                <w:sz w:val="26"/>
                <w:szCs w:val="26"/>
              </w:rPr>
              <w:t>7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4,368,410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611A" w:rsidRPr="00B97457" w:rsidRDefault="0059785E" w:rsidP="005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1,868,731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sz w:val="26"/>
                <w:szCs w:val="26"/>
              </w:rPr>
              <w:t>1,799,039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B9745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611A" w:rsidRPr="00B97457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5,335,604</w:t>
            </w:r>
          </w:p>
        </w:tc>
        <w:tc>
          <w:tcPr>
            <w:tcW w:w="180" w:type="dxa"/>
            <w:vAlign w:val="bottom"/>
          </w:tcPr>
          <w:p w:rsidR="0045611A" w:rsidRPr="00B97457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611A" w:rsidRPr="00B97457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B9745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6,167,449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:rsidR="0045611A" w:rsidRPr="003422C6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  <w:r w:rsidRPr="00347C1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A45D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/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31</w:t>
            </w:r>
            <w:r w:rsidRPr="00347C1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45611A" w:rsidRPr="001936FC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="0059785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59785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80" w:type="dxa"/>
            <w:vAlign w:val="bottom"/>
          </w:tcPr>
          <w:p w:rsidR="0045611A" w:rsidRPr="001936FC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960,561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4D2D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9785E">
              <w:rPr>
                <w:rFonts w:ascii="Angsana New" w:hAnsi="Angsana New" w:cs="Angsana New"/>
                <w:sz w:val="26"/>
                <w:szCs w:val="26"/>
              </w:rPr>
              <w:t>085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113,382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59785E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45611A" w:rsidRPr="004D2D0E">
              <w:rPr>
                <w:rFonts w:ascii="Angsana New" w:hAnsi="Angsana New" w:cs="Angsana New"/>
                <w:sz w:val="26"/>
                <w:szCs w:val="26"/>
              </w:rPr>
              <w:t>,86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D2D0E">
              <w:rPr>
                <w:rFonts w:ascii="Angsana New" w:hAnsi="Angsana New" w:cs="Angsana New"/>
                <w:sz w:val="26"/>
                <w:szCs w:val="26"/>
              </w:rPr>
              <w:t>1,108,799</w:t>
            </w:r>
          </w:p>
        </w:tc>
        <w:tc>
          <w:tcPr>
            <w:tcW w:w="186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(17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4D2D0E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41</w:t>
            </w:r>
            <w:r w:rsidRPr="004D2D0E">
              <w:rPr>
                <w:rFonts w:ascii="Angsana New" w:eastAsia="MS Mincho" w:hAnsi="Angsana New"/>
                <w:sz w:val="26"/>
                <w:szCs w:val="26"/>
              </w:rPr>
              <w:t>6)</w:t>
            </w:r>
          </w:p>
        </w:tc>
        <w:tc>
          <w:tcPr>
            <w:tcW w:w="180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(210,616)</w:t>
            </w:r>
          </w:p>
        </w:tc>
        <w:tc>
          <w:tcPr>
            <w:tcW w:w="186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20</w:t>
            </w:r>
            <w:r w:rsidRPr="004D2D0E">
              <w:rPr>
                <w:rFonts w:ascii="Angsana New" w:eastAsia="MS Mincho" w:hAnsi="Angsana New"/>
                <w:sz w:val="26"/>
                <w:szCs w:val="26"/>
              </w:rPr>
              <w:t>4,</w:t>
            </w:r>
            <w:r w:rsidR="0059785E">
              <w:rPr>
                <w:rFonts w:ascii="Angsana New" w:eastAsia="MS Mincho" w:hAnsi="Angsana New"/>
                <w:sz w:val="26"/>
                <w:szCs w:val="26"/>
              </w:rPr>
              <w:t>492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1,972,126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1936FC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:rsidR="0045611A" w:rsidRPr="001936FC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1936FC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5611A" w:rsidRPr="004D2D0E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87</w:t>
            </w:r>
            <w:r w:rsidR="0045611A" w:rsidRPr="004D2D0E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852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sz w:val="26"/>
                <w:szCs w:val="26"/>
              </w:rPr>
              <w:t>120,363</w:t>
            </w:r>
          </w:p>
        </w:tc>
      </w:tr>
      <w:tr w:rsidR="0045611A" w:rsidRPr="00BE540A" w:rsidTr="0045611A">
        <w:trPr>
          <w:cantSplit/>
        </w:trPr>
        <w:tc>
          <w:tcPr>
            <w:tcW w:w="2779" w:type="dxa"/>
          </w:tcPr>
          <w:p w:rsidR="0045611A" w:rsidRPr="001936FC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36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45611A" w:rsidRPr="0021018F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611A" w:rsidRPr="004D2D0E" w:rsidRDefault="0059785E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59785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1,292,344</w:t>
            </w:r>
          </w:p>
        </w:tc>
        <w:tc>
          <w:tcPr>
            <w:tcW w:w="180" w:type="dxa"/>
            <w:vAlign w:val="bottom"/>
          </w:tcPr>
          <w:p w:rsidR="0045611A" w:rsidRPr="004D2D0E" w:rsidRDefault="0045611A" w:rsidP="0045611A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5611A" w:rsidRPr="004D2D0E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4D2D0E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2,092,489</w:t>
            </w:r>
          </w:p>
        </w:tc>
      </w:tr>
    </w:tbl>
    <w:p w:rsidR="00F7477C" w:rsidRDefault="00F7477C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:rsidR="0045611A" w:rsidRPr="000C7CDE" w:rsidRDefault="0045611A" w:rsidP="0045611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:rsidR="0045611A" w:rsidRDefault="0045611A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:rsidR="0045611A" w:rsidRDefault="0045611A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:rsidR="0045611A" w:rsidRDefault="0045611A" w:rsidP="00F7477C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:rsidR="0045611A" w:rsidRDefault="0045611A" w:rsidP="0045611A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45611A" w:rsidRPr="00CC277A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45611A" w:rsidRPr="00CC277A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5611A" w:rsidRPr="00CC277A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45611A" w:rsidRPr="00CC277A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:rsidR="0045611A" w:rsidRPr="00CC277A" w:rsidRDefault="0045611A" w:rsidP="004561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ธุรกิจผลิต</w:t>
            </w: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และจำหน่ายหนังสือ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br/>
            </w: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และให้บริการโฆษณา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br/>
            </w: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:rsidR="00CC277A" w:rsidRDefault="00CC277A" w:rsidP="004561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  <w:p w:rsidR="00175FC3" w:rsidRDefault="0045611A" w:rsidP="00175F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ธุรกิจจัดงานแสดง</w:t>
            </w: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ผลิตและ</w:t>
            </w:r>
          </w:p>
          <w:p w:rsidR="0045611A" w:rsidRPr="00CC277A" w:rsidRDefault="0045611A" w:rsidP="00175F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ให้บริการโฆษณาผ่านสื่อออนไลน์</w:t>
            </w:r>
          </w:p>
        </w:tc>
        <w:tc>
          <w:tcPr>
            <w:tcW w:w="27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5611A" w:rsidRPr="00CC277A" w:rsidTr="0045611A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:rsidR="0045611A" w:rsidRPr="00CC277A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46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84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267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3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73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57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27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27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2561</w:t>
            </w:r>
          </w:p>
        </w:tc>
      </w:tr>
      <w:tr w:rsidR="0045611A" w:rsidRPr="00CC277A" w:rsidTr="0045611A">
        <w:trPr>
          <w:trHeight w:val="87"/>
          <w:tblHeader/>
        </w:trPr>
        <w:tc>
          <w:tcPr>
            <w:tcW w:w="4680" w:type="dxa"/>
            <w:vAlign w:val="bottom"/>
          </w:tcPr>
          <w:p w:rsidR="0045611A" w:rsidRPr="00CC277A" w:rsidRDefault="0045611A" w:rsidP="0045611A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:rsidR="0045611A" w:rsidRPr="00CC277A" w:rsidRDefault="0045611A" w:rsidP="0045611A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45611A" w:rsidRPr="00CC277A" w:rsidTr="0045611A">
        <w:tc>
          <w:tcPr>
            <w:tcW w:w="4680" w:type="dxa"/>
            <w:shd w:val="clear" w:color="auto" w:fill="auto"/>
            <w:vAlign w:val="bottom"/>
          </w:tcPr>
          <w:p w:rsidR="0045611A" w:rsidRPr="00CC277A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CC27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34522C"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</w:tr>
      <w:tr w:rsidR="00CC277A" w:rsidRPr="00CC277A" w:rsidTr="0045611A">
        <w:tc>
          <w:tcPr>
            <w:tcW w:w="4680" w:type="dxa"/>
          </w:tcPr>
          <w:p w:rsidR="00CC277A" w:rsidRPr="00175FC3" w:rsidRDefault="00175FC3" w:rsidP="0045611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175F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การจำแนกรายได้</w:t>
            </w:r>
          </w:p>
        </w:tc>
        <w:tc>
          <w:tcPr>
            <w:tcW w:w="126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</w:tr>
      <w:tr w:rsidR="0045611A" w:rsidRPr="00CC277A" w:rsidTr="0045611A">
        <w:tc>
          <w:tcPr>
            <w:tcW w:w="4680" w:type="dxa"/>
            <w:hideMark/>
          </w:tcPr>
          <w:p w:rsidR="0045611A" w:rsidRPr="00CC277A" w:rsidRDefault="0045611A" w:rsidP="0045611A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6"/>
                <w:szCs w:val="26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26"/>
                <w:szCs w:val="26"/>
                <w:highlight w:val="cyan"/>
                <w:lang w:val="en-GB" w:eastAsia="en-GB"/>
              </w:rPr>
            </w:pPr>
          </w:p>
        </w:tc>
      </w:tr>
      <w:tr w:rsidR="0045611A" w:rsidRPr="00CC277A" w:rsidTr="0045611A">
        <w:tc>
          <w:tcPr>
            <w:tcW w:w="4680" w:type="dxa"/>
            <w:vAlign w:val="bottom"/>
            <w:hideMark/>
          </w:tcPr>
          <w:p w:rsidR="0045611A" w:rsidRPr="00CC277A" w:rsidRDefault="0045611A" w:rsidP="0045611A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</w:t>
            </w:r>
            <w:r w:rsidR="0034522C" w:rsidRPr="00CC277A">
              <w:rPr>
                <w:rFonts w:ascii="Angsana New" w:hAnsi="Angsana New"/>
                <w:sz w:val="26"/>
                <w:szCs w:val="26"/>
                <w:lang w:eastAsia="en-GB"/>
              </w:rPr>
              <w:t>01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="0034522C" w:rsidRPr="00CC277A">
              <w:rPr>
                <w:rFonts w:ascii="Angsana New" w:hAnsi="Angsana New"/>
                <w:sz w:val="26"/>
                <w:szCs w:val="26"/>
                <w:lang w:eastAsia="en-GB"/>
              </w:rPr>
              <w:t>566</w:t>
            </w:r>
          </w:p>
        </w:tc>
        <w:tc>
          <w:tcPr>
            <w:tcW w:w="246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-108"/>
                <w:tab w:val="left" w:pos="655"/>
              </w:tabs>
              <w:ind w:left="-108" w:right="7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</w:t>
            </w:r>
            <w:r w:rsidR="0034522C" w:rsidRPr="00CC277A">
              <w:rPr>
                <w:rFonts w:ascii="Angsana New" w:hAnsi="Angsana New"/>
                <w:sz w:val="26"/>
                <w:szCs w:val="26"/>
                <w:lang w:eastAsia="en-GB"/>
              </w:rPr>
              <w:t>27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="0034522C" w:rsidRPr="00CC277A">
              <w:rPr>
                <w:rFonts w:ascii="Angsana New" w:hAnsi="Angsana New"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267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vAlign w:val="bottom"/>
          </w:tcPr>
          <w:p w:rsidR="0045611A" w:rsidRPr="00CC277A" w:rsidRDefault="0034522C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202</w:t>
            </w:r>
            <w:r w:rsidR="0045611A" w:rsidRPr="00CC277A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460</w:t>
            </w:r>
          </w:p>
        </w:tc>
        <w:tc>
          <w:tcPr>
            <w:tcW w:w="273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57" w:type="dxa"/>
            <w:vAlign w:val="bottom"/>
          </w:tcPr>
          <w:p w:rsidR="0045611A" w:rsidRPr="00CC277A" w:rsidRDefault="00FC7443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207</w:t>
            </w:r>
            <w:r w:rsidR="0045611A" w:rsidRPr="00CC277A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654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:rsidR="0045611A" w:rsidRPr="00CC277A" w:rsidRDefault="00FC7443" w:rsidP="004561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404</w:t>
            </w:r>
            <w:r w:rsidR="0045611A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026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350" w:type="dxa"/>
          </w:tcPr>
          <w:p w:rsidR="0045611A" w:rsidRPr="00CC277A" w:rsidRDefault="00FC7443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434</w:t>
            </w:r>
            <w:r w:rsidR="0045611A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734</w:t>
            </w:r>
          </w:p>
        </w:tc>
      </w:tr>
      <w:tr w:rsidR="0045611A" w:rsidRPr="00CC277A" w:rsidTr="0045611A">
        <w:trPr>
          <w:trHeight w:val="74"/>
        </w:trPr>
        <w:tc>
          <w:tcPr>
            <w:tcW w:w="4680" w:type="dxa"/>
            <w:vAlign w:val="bottom"/>
            <w:hideMark/>
          </w:tcPr>
          <w:p w:rsidR="0045611A" w:rsidRPr="00CC277A" w:rsidRDefault="0045611A" w:rsidP="0045611A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2,250</w:t>
            </w:r>
          </w:p>
        </w:tc>
        <w:tc>
          <w:tcPr>
            <w:tcW w:w="246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6"/>
                <w:tab w:val="left" w:pos="96"/>
                <w:tab w:val="left" w:pos="186"/>
                <w:tab w:val="left" w:pos="1071"/>
              </w:tabs>
              <w:ind w:left="-108" w:right="-547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FC7443" w:rsidRPr="00CC277A">
              <w:rPr>
                <w:rFonts w:ascii="Angsana New" w:hAnsi="Angsana New"/>
                <w:sz w:val="26"/>
                <w:szCs w:val="26"/>
                <w:lang w:eastAsia="en-GB"/>
              </w:rPr>
              <w:t>5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,</w:t>
            </w:r>
            <w:r w:rsidR="00FC7443" w:rsidRPr="00CC277A">
              <w:rPr>
                <w:rFonts w:ascii="Angsana New" w:hAnsi="Angsana New"/>
                <w:sz w:val="26"/>
                <w:szCs w:val="26"/>
                <w:lang w:eastAsia="en-GB"/>
              </w:rPr>
              <w:t>644</w:t>
            </w:r>
          </w:p>
        </w:tc>
        <w:tc>
          <w:tcPr>
            <w:tcW w:w="273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A" w:rsidRPr="00CC277A" w:rsidRDefault="00FC7443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18,674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611A" w:rsidRPr="00CC277A" w:rsidRDefault="0045611A" w:rsidP="004561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1</w:t>
            </w:r>
            <w:r w:rsidR="00FC7443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7</w:t>
            </w: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="00FC7443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894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611A" w:rsidRPr="00CC277A" w:rsidRDefault="00FC7443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1</w:t>
            </w:r>
            <w:r w:rsidR="0045611A" w:rsidRPr="00CC277A">
              <w:rPr>
                <w:rFonts w:ascii="Angsana New" w:hAnsi="Angsana New"/>
                <w:sz w:val="26"/>
                <w:szCs w:val="26"/>
                <w:lang w:eastAsia="en-GB"/>
              </w:rPr>
              <w:t>8,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674</w:t>
            </w:r>
          </w:p>
        </w:tc>
      </w:tr>
      <w:tr w:rsidR="0045611A" w:rsidRPr="00CC277A" w:rsidTr="0045611A">
        <w:tc>
          <w:tcPr>
            <w:tcW w:w="4680" w:type="dxa"/>
            <w:hideMark/>
          </w:tcPr>
          <w:p w:rsidR="0045611A" w:rsidRPr="00CC277A" w:rsidRDefault="0045611A" w:rsidP="0045611A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</w:t>
            </w:r>
            <w:r w:rsidR="0034522C"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03,816</w:t>
            </w:r>
          </w:p>
        </w:tc>
        <w:tc>
          <w:tcPr>
            <w:tcW w:w="246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</w:t>
            </w:r>
            <w:r w:rsidR="0034522C"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27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,</w:t>
            </w:r>
            <w:r w:rsidR="0034522C"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080</w:t>
            </w:r>
          </w:p>
        </w:tc>
        <w:tc>
          <w:tcPr>
            <w:tcW w:w="267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5611A" w:rsidRPr="00CC277A" w:rsidRDefault="00FC7443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218</w:t>
            </w:r>
            <w:r w:rsidR="0045611A"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104</w:t>
            </w:r>
          </w:p>
        </w:tc>
        <w:tc>
          <w:tcPr>
            <w:tcW w:w="273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5611A" w:rsidRPr="00CC277A" w:rsidRDefault="00FC7443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226</w:t>
            </w:r>
            <w:r w:rsidR="0045611A"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328</w:t>
            </w:r>
          </w:p>
        </w:tc>
        <w:tc>
          <w:tcPr>
            <w:tcW w:w="270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611A" w:rsidRPr="00CC277A" w:rsidRDefault="00FC7443" w:rsidP="004561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421</w:t>
            </w:r>
            <w:r w:rsidR="0045611A"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920</w:t>
            </w:r>
            <w:r w:rsidR="0045611A"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5611A" w:rsidRPr="00CC277A" w:rsidRDefault="00FC7443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453</w:t>
            </w:r>
            <w:r w:rsidR="0045611A"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,</w:t>
            </w: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408</w:t>
            </w:r>
            <w:r w:rsidR="0045611A"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45611A" w:rsidRPr="00CC277A" w:rsidTr="0045611A">
        <w:tc>
          <w:tcPr>
            <w:tcW w:w="4680" w:type="dxa"/>
          </w:tcPr>
          <w:p w:rsidR="0045611A" w:rsidRPr="00CC277A" w:rsidRDefault="0045611A" w:rsidP="0045611A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45611A" w:rsidRPr="00CC277A" w:rsidTr="0045611A">
        <w:tc>
          <w:tcPr>
            <w:tcW w:w="4680" w:type="dxa"/>
            <w:shd w:val="clear" w:color="auto" w:fill="auto"/>
            <w:vAlign w:val="bottom"/>
          </w:tcPr>
          <w:p w:rsidR="0045611A" w:rsidRPr="00CC277A" w:rsidRDefault="0045611A" w:rsidP="0045611A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FC7443"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Pr="00CC27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FC7443" w:rsidRPr="00CC277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CC277A" w:rsidRPr="00CC277A" w:rsidTr="0045611A">
        <w:tc>
          <w:tcPr>
            <w:tcW w:w="4680" w:type="dxa"/>
          </w:tcPr>
          <w:p w:rsidR="00CC277A" w:rsidRPr="00175FC3" w:rsidRDefault="00175FC3" w:rsidP="0045611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175F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CC277A" w:rsidRPr="00CC277A" w:rsidRDefault="00CC277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CC277A" w:rsidRPr="00CC277A" w:rsidRDefault="00CC277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CC277A" w:rsidRPr="00CC277A" w:rsidRDefault="00CC277A" w:rsidP="0045611A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CC277A" w:rsidRPr="00CC277A" w:rsidRDefault="00CC277A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C277A" w:rsidRPr="00CC277A" w:rsidRDefault="00CC277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45611A" w:rsidRPr="00CC277A" w:rsidTr="0045611A">
        <w:tc>
          <w:tcPr>
            <w:tcW w:w="4680" w:type="dxa"/>
          </w:tcPr>
          <w:p w:rsidR="0045611A" w:rsidRPr="00CC277A" w:rsidRDefault="0045611A" w:rsidP="0045611A">
            <w:pPr>
              <w:ind w:left="72" w:right="-115" w:hanging="72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46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7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3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="0045611A" w:rsidRPr="00CC277A" w:rsidRDefault="0045611A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70" w:type="dxa"/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5611A" w:rsidRPr="00CC277A" w:rsidRDefault="0045611A" w:rsidP="0045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 w:bidi="ar-SA"/>
              </w:rPr>
            </w:pPr>
          </w:p>
        </w:tc>
      </w:tr>
      <w:tr w:rsidR="0045611A" w:rsidRPr="00CC277A" w:rsidTr="0045611A">
        <w:tc>
          <w:tcPr>
            <w:tcW w:w="4680" w:type="dxa"/>
            <w:vAlign w:val="bottom"/>
          </w:tcPr>
          <w:p w:rsidR="0045611A" w:rsidRPr="00CC277A" w:rsidRDefault="0045611A" w:rsidP="0045611A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5611A" w:rsidRPr="00CC277A" w:rsidRDefault="00783F23" w:rsidP="0045611A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682,143</w:t>
            </w:r>
          </w:p>
        </w:tc>
        <w:tc>
          <w:tcPr>
            <w:tcW w:w="246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:rsidR="0045611A" w:rsidRPr="00CC277A" w:rsidRDefault="00783F23" w:rsidP="0045611A">
            <w:pPr>
              <w:tabs>
                <w:tab w:val="clear" w:pos="454"/>
                <w:tab w:val="clear" w:pos="680"/>
                <w:tab w:val="clear" w:pos="907"/>
                <w:tab w:val="decimal" w:pos="-108"/>
                <w:tab w:val="left" w:pos="655"/>
              </w:tabs>
              <w:ind w:left="-108" w:right="7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730,859</w:t>
            </w:r>
          </w:p>
        </w:tc>
        <w:tc>
          <w:tcPr>
            <w:tcW w:w="267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="0045611A" w:rsidRPr="00CC277A" w:rsidRDefault="00783F23" w:rsidP="0045611A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312,499</w:t>
            </w:r>
          </w:p>
        </w:tc>
        <w:tc>
          <w:tcPr>
            <w:tcW w:w="273" w:type="dxa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="0045611A" w:rsidRPr="00CC277A" w:rsidRDefault="00783F23" w:rsidP="0045611A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263,736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5611A" w:rsidRPr="00CC277A" w:rsidRDefault="00783F23" w:rsidP="0045611A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994</w:t>
            </w:r>
            <w:r w:rsidR="0045611A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,6</w:t>
            </w: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270" w:type="dxa"/>
            <w:vAlign w:val="bottom"/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5611A" w:rsidRPr="00CC277A" w:rsidRDefault="0045611A" w:rsidP="0045611A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9</w:t>
            </w:r>
            <w:r w:rsidR="00783F23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94</w:t>
            </w: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,</w:t>
            </w:r>
            <w:r w:rsidR="00783F23"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595</w:t>
            </w:r>
          </w:p>
        </w:tc>
      </w:tr>
      <w:tr w:rsidR="00783F23" w:rsidRPr="00CC277A" w:rsidTr="0045611A">
        <w:tc>
          <w:tcPr>
            <w:tcW w:w="4680" w:type="dxa"/>
            <w:vAlign w:val="bottom"/>
          </w:tcPr>
          <w:p w:rsidR="00783F23" w:rsidRPr="00CC277A" w:rsidRDefault="00783F23" w:rsidP="00783F23">
            <w:pPr>
              <w:ind w:left="72" w:right="-115" w:hanging="72"/>
              <w:rPr>
                <w:rFonts w:ascii="Angsana New" w:hAnsi="Angsana New"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sz w:val="26"/>
                <w:szCs w:val="26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6,750</w:t>
            </w:r>
          </w:p>
        </w:tc>
        <w:tc>
          <w:tcPr>
            <w:tcW w:w="246" w:type="dxa"/>
            <w:vAlign w:val="bottom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83F23" w:rsidRPr="00CC277A" w:rsidRDefault="00783F23" w:rsidP="00783F2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6"/>
                <w:tab w:val="left" w:pos="96"/>
                <w:tab w:val="left" w:pos="186"/>
                <w:tab w:val="left" w:pos="1071"/>
              </w:tabs>
              <w:ind w:left="-108" w:right="-547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 xml:space="preserve"> 58,505 </w:t>
            </w:r>
          </w:p>
        </w:tc>
        <w:tc>
          <w:tcPr>
            <w:tcW w:w="273" w:type="dxa"/>
          </w:tcPr>
          <w:p w:rsidR="00783F23" w:rsidRPr="00CC277A" w:rsidRDefault="00783F23" w:rsidP="00783F23">
            <w:pPr>
              <w:rPr>
                <w:sz w:val="26"/>
                <w:szCs w:val="26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 w:right="7"/>
              <w:jc w:val="right"/>
              <w:rPr>
                <w:sz w:val="26"/>
                <w:szCs w:val="26"/>
              </w:rPr>
            </w:pPr>
            <w:r w:rsidRPr="00CC277A">
              <w:rPr>
                <w:sz w:val="26"/>
                <w:szCs w:val="26"/>
              </w:rPr>
              <w:t xml:space="preserve"> </w:t>
            </w:r>
            <w:r w:rsidRPr="00CC277A">
              <w:rPr>
                <w:rFonts w:ascii="Angsana New" w:hAnsi="Angsana New"/>
                <w:sz w:val="26"/>
                <w:szCs w:val="26"/>
                <w:lang w:eastAsia="en-GB"/>
              </w:rPr>
              <w:t>75,515</w:t>
            </w:r>
            <w:r w:rsidRPr="00CC277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783F23" w:rsidRPr="00CC277A" w:rsidRDefault="00783F23" w:rsidP="00783F2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>65,255</w:t>
            </w:r>
          </w:p>
        </w:tc>
        <w:tc>
          <w:tcPr>
            <w:tcW w:w="270" w:type="dxa"/>
            <w:vAlign w:val="bottom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26"/>
                <w:szCs w:val="26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783F23" w:rsidRPr="00CC277A" w:rsidRDefault="00783F23" w:rsidP="00FC7443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sz w:val="26"/>
                <w:szCs w:val="26"/>
                <w:lang w:eastAsia="en-GB"/>
              </w:rPr>
              <w:t xml:space="preserve"> 75,515 </w:t>
            </w:r>
          </w:p>
        </w:tc>
      </w:tr>
      <w:tr w:rsidR="00783F23" w:rsidRPr="00CC277A" w:rsidTr="0045611A">
        <w:tc>
          <w:tcPr>
            <w:tcW w:w="4680" w:type="dxa"/>
          </w:tcPr>
          <w:p w:rsidR="00783F23" w:rsidRPr="00CC277A" w:rsidRDefault="00783F23" w:rsidP="00783F23">
            <w:pPr>
              <w:ind w:right="-115"/>
              <w:rPr>
                <w:rFonts w:ascii="Angsana New" w:hAnsi="Angsana New"/>
                <w:b/>
                <w:bCs/>
                <w:sz w:val="26"/>
                <w:szCs w:val="26"/>
                <w:lang w:eastAsia="en-GB" w:bidi="ar-SA"/>
              </w:rPr>
            </w:pPr>
            <w:r w:rsidRPr="00CC27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688,893</w:t>
            </w:r>
          </w:p>
        </w:tc>
        <w:tc>
          <w:tcPr>
            <w:tcW w:w="246" w:type="dxa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83F23" w:rsidRPr="00CC277A" w:rsidRDefault="00783F23" w:rsidP="00783F23">
            <w:pPr>
              <w:tabs>
                <w:tab w:val="clear" w:pos="454"/>
                <w:tab w:val="clear" w:pos="680"/>
                <w:tab w:val="clear" w:pos="907"/>
                <w:tab w:val="decimal" w:pos="-108"/>
                <w:tab w:val="left" w:pos="655"/>
              </w:tabs>
              <w:ind w:left="-108" w:right="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730,859</w:t>
            </w:r>
          </w:p>
        </w:tc>
        <w:tc>
          <w:tcPr>
            <w:tcW w:w="267" w:type="dxa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b/>
                <w:bCs/>
                <w:sz w:val="26"/>
                <w:szCs w:val="26"/>
              </w:rPr>
            </w:pPr>
            <w:r w:rsidRPr="00CC277A">
              <w:rPr>
                <w:b/>
                <w:bCs/>
                <w:sz w:val="26"/>
                <w:szCs w:val="26"/>
              </w:rPr>
              <w:t xml:space="preserve"> 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371,004</w:t>
            </w:r>
            <w:r w:rsidRPr="00CC277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3" w:type="dxa"/>
          </w:tcPr>
          <w:p w:rsidR="00783F23" w:rsidRPr="00CC277A" w:rsidRDefault="00783F23" w:rsidP="00783F23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3F23" w:rsidRPr="00CC277A" w:rsidRDefault="00783F23" w:rsidP="00783F23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b/>
                <w:bCs/>
                <w:sz w:val="26"/>
                <w:szCs w:val="26"/>
              </w:rPr>
            </w:pPr>
            <w:r w:rsidRPr="00CC277A">
              <w:rPr>
                <w:b/>
                <w:bCs/>
                <w:sz w:val="26"/>
                <w:szCs w:val="26"/>
              </w:rPr>
              <w:t xml:space="preserve"> </w:t>
            </w:r>
            <w:r w:rsidRPr="00CC277A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339,251</w:t>
            </w:r>
            <w:r w:rsidRPr="00CC277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3F23" w:rsidRPr="00CC277A" w:rsidRDefault="00783F23" w:rsidP="00783F23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1,059,897</w:t>
            </w:r>
          </w:p>
        </w:tc>
        <w:tc>
          <w:tcPr>
            <w:tcW w:w="270" w:type="dxa"/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83F23" w:rsidRPr="00CC277A" w:rsidRDefault="00783F23" w:rsidP="00783F23">
            <w:pPr>
              <w:pStyle w:val="acctfourfigures"/>
              <w:tabs>
                <w:tab w:val="decimal" w:pos="436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</w:pPr>
            <w:r w:rsidRPr="00CC277A">
              <w:rPr>
                <w:rFonts w:ascii="Angsana New" w:hAnsi="Angsana New" w:cs="Angsana New"/>
                <w:b/>
                <w:bCs/>
                <w:sz w:val="26"/>
                <w:szCs w:val="26"/>
                <w:lang w:eastAsia="en-GB"/>
              </w:rPr>
              <w:t>1,070,110</w:t>
            </w:r>
          </w:p>
        </w:tc>
      </w:tr>
    </w:tbl>
    <w:p w:rsidR="0045611A" w:rsidRPr="00F7477C" w:rsidRDefault="0045611A" w:rsidP="006678CE">
      <w:pPr>
        <w:tabs>
          <w:tab w:val="clear" w:pos="454"/>
          <w:tab w:val="left" w:pos="630"/>
        </w:tabs>
        <w:ind w:left="666" w:hanging="36"/>
        <w:jc w:val="thaiDistribute"/>
        <w:rPr>
          <w:rFonts w:ascii="Angsana New" w:hAnsi="Angsana New"/>
          <w:sz w:val="30"/>
          <w:szCs w:val="30"/>
        </w:rPr>
        <w:sectPr w:rsidR="0045611A" w:rsidRPr="00F7477C" w:rsidSect="00CF1A4A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/>
      </w:r>
      <w:r w:rsidRPr="00F7477C">
        <w:rPr>
          <w:rFonts w:ascii="Angsana New" w:hAnsi="Angsana New" w:hint="cs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ไม่มีรายได้จากต่างประเทศที่มีสาระสำคัญ</w:t>
      </w:r>
    </w:p>
    <w:p w:rsidR="0067034C" w:rsidRPr="008F68E5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  <w:r w:rsidRPr="008F68E5">
        <w:rPr>
          <w:rFonts w:ascii="Angsana New" w:hAnsi="Angsana New"/>
          <w:i/>
          <w:iCs/>
          <w:sz w:val="30"/>
          <w:szCs w:val="30"/>
          <w:cs/>
          <w:lang w:val="en-AU"/>
        </w:rPr>
        <w:lastRenderedPageBreak/>
        <w:t xml:space="preserve">ยอดคงเหลือของสัญญา </w:t>
      </w:r>
    </w:p>
    <w:p w:rsidR="00D22BEA" w:rsidRPr="008F68E5" w:rsidRDefault="00D22BEA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67034C" w:rsidRPr="00D22BEA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D22BEA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</w:t>
      </w:r>
      <w:r w:rsidR="00294C70" w:rsidRPr="00D22BEA">
        <w:rPr>
          <w:rFonts w:ascii="Angsana New" w:hAnsi="Angsana New"/>
          <w:sz w:val="30"/>
          <w:szCs w:val="30"/>
          <w:cs/>
          <w:lang w:val="en-AU"/>
        </w:rPr>
        <w:t>สิทธิในการได้รับผลิตภัณฑ์คืน</w:t>
      </w:r>
      <w:r w:rsidRPr="00D22BEA">
        <w:rPr>
          <w:rFonts w:ascii="Angsana New" w:hAnsi="Angsana New"/>
          <w:sz w:val="30"/>
          <w:szCs w:val="30"/>
          <w:cs/>
          <w:lang w:val="en-AU"/>
        </w:rPr>
        <w:t xml:space="preserve"> สินทรัพย์ที่เกิดจากสัญญาและ</w:t>
      </w:r>
      <w:r w:rsidR="00933DA5">
        <w:rPr>
          <w:rFonts w:ascii="Angsana New" w:hAnsi="Angsana New" w:hint="cs"/>
          <w:sz w:val="30"/>
          <w:szCs w:val="30"/>
          <w:cs/>
          <w:lang w:val="en-AU"/>
        </w:rPr>
        <w:t>หนี้สินที่เกิดจากสัญญา</w:t>
      </w:r>
      <w:r w:rsidRPr="00D22BEA">
        <w:rPr>
          <w:rFonts w:ascii="Angsana New" w:hAnsi="Angsana New"/>
          <w:sz w:val="30"/>
          <w:szCs w:val="30"/>
          <w:cs/>
          <w:lang w:val="en-AU"/>
        </w:rPr>
        <w:t>ที่ทำกับลูกค้า</w:t>
      </w:r>
      <w:r w:rsidRPr="00D22BEA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67034C" w:rsidRPr="00206C35" w:rsidRDefault="0067034C" w:rsidP="008F68E5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9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450"/>
        <w:gridCol w:w="1170"/>
        <w:gridCol w:w="180"/>
        <w:gridCol w:w="1080"/>
        <w:gridCol w:w="180"/>
        <w:gridCol w:w="1170"/>
        <w:gridCol w:w="180"/>
        <w:gridCol w:w="1080"/>
      </w:tblGrid>
      <w:tr w:rsidR="0067034C" w:rsidRPr="001B0394" w:rsidTr="00296419">
        <w:trPr>
          <w:cantSplit/>
          <w:tblHeader/>
        </w:trPr>
        <w:tc>
          <w:tcPr>
            <w:tcW w:w="3859" w:type="dxa"/>
          </w:tcPr>
          <w:p w:rsidR="0067034C" w:rsidRPr="0067034C" w:rsidRDefault="0067034C" w:rsidP="00E86477">
            <w:pPr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450" w:type="dxa"/>
          </w:tcPr>
          <w:p w:rsidR="0067034C" w:rsidRPr="00587654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80" w:type="dxa"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67034C" w:rsidRPr="00D22BEA" w:rsidRDefault="0067034C" w:rsidP="00E864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  <w:r w:rsidRPr="00D22BEA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176CC9" w:rsidRPr="001B0394" w:rsidTr="00296419">
        <w:trPr>
          <w:cantSplit/>
          <w:trHeight w:val="103"/>
          <w:tblHeader/>
        </w:trPr>
        <w:tc>
          <w:tcPr>
            <w:tcW w:w="3859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50" w:type="dxa"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 xml:space="preserve">30 </w:t>
            </w:r>
            <w:r w:rsidR="0009531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กันยา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ยน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  <w:hideMark/>
          </w:tcPr>
          <w:p w:rsidR="00176CC9" w:rsidRPr="00587654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 xml:space="preserve">30 </w:t>
            </w:r>
            <w:r w:rsidR="0009531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กันยา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ยน</w:t>
            </w:r>
            <w:r w:rsidRPr="00587654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176CC9" w:rsidRPr="001E7D2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176CC9" w:rsidRPr="001E7D2C" w:rsidRDefault="00176CC9" w:rsidP="00176CC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E7D2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1E7D2C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1E7D2C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176CC9" w:rsidRPr="001B0394" w:rsidTr="00296419">
        <w:trPr>
          <w:cantSplit/>
          <w:tblHeader/>
        </w:trPr>
        <w:tc>
          <w:tcPr>
            <w:tcW w:w="3859" w:type="dxa"/>
          </w:tcPr>
          <w:p w:rsidR="00176CC9" w:rsidRPr="0067034C" w:rsidRDefault="00176CC9" w:rsidP="00176CC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450" w:type="dxa"/>
          </w:tcPr>
          <w:p w:rsidR="00176CC9" w:rsidRPr="00587654" w:rsidRDefault="00176CC9" w:rsidP="00176CC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:rsidR="00176CC9" w:rsidRPr="00587654" w:rsidRDefault="00176CC9" w:rsidP="00176CC9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587654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76CC9" w:rsidRPr="001B0394" w:rsidTr="00296419">
        <w:trPr>
          <w:cantSplit/>
        </w:trPr>
        <w:tc>
          <w:tcPr>
            <w:tcW w:w="3859" w:type="dxa"/>
          </w:tcPr>
          <w:p w:rsidR="00176CC9" w:rsidRPr="007A315F" w:rsidRDefault="00176CC9" w:rsidP="0029641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A315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รายได้ค้างรับ</w:t>
            </w:r>
          </w:p>
          <w:p w:rsidR="00176CC9" w:rsidRPr="0067034C" w:rsidRDefault="00176CC9" w:rsidP="00176CC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A315F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7A315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1170" w:type="dxa"/>
          </w:tcPr>
          <w:p w:rsidR="00176CC9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CF3978" w:rsidRPr="00294C70" w:rsidRDefault="0009531C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5E3BC3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E3206D">
              <w:rPr>
                <w:rFonts w:ascii="Angsana New" w:hAnsi="Angsana New" w:cs="Angsana New"/>
                <w:sz w:val="30"/>
                <w:szCs w:val="30"/>
                <w:lang w:eastAsia="en-GB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5E3BC3">
              <w:rPr>
                <w:rFonts w:ascii="Angsana New" w:hAnsi="Angsana New" w:cs="Angsana New"/>
                <w:sz w:val="30"/>
                <w:szCs w:val="30"/>
                <w:lang w:eastAsia="en-GB"/>
              </w:rPr>
              <w:t>89</w:t>
            </w:r>
            <w:r w:rsidR="00E3206D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:rsidR="00176CC9" w:rsidRPr="00294C7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54,409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2C1F22" w:rsidRPr="009503D0" w:rsidRDefault="002C1F22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6C1A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9503D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6C1A9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E320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604</w:t>
            </w:r>
          </w:p>
        </w:tc>
      </w:tr>
      <w:tr w:rsidR="00176CC9" w:rsidRPr="001B0394" w:rsidTr="00296419">
        <w:trPr>
          <w:cantSplit/>
        </w:trPr>
        <w:tc>
          <w:tcPr>
            <w:tcW w:w="3859" w:type="dxa"/>
          </w:tcPr>
          <w:p w:rsidR="00176CC9" w:rsidRPr="0067034C" w:rsidRDefault="00176CC9" w:rsidP="00176CC9">
            <w:pPr>
              <w:ind w:left="180" w:hanging="180"/>
              <w:rPr>
                <w:rFonts w:ascii="Angsana New" w:hAnsi="Angsana New"/>
                <w:sz w:val="30"/>
                <w:szCs w:val="30"/>
                <w:highlight w:val="cyan"/>
                <w:cs/>
                <w:lang w:eastAsia="en-GB"/>
              </w:rPr>
            </w:pPr>
            <w:r w:rsidRPr="0067034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สิทธิในการได้รับผลิตภัณฑ์คื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1170" w:type="dxa"/>
          </w:tcPr>
          <w:p w:rsidR="00176CC9" w:rsidRPr="004C6F26" w:rsidRDefault="006C1A9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</w:t>
            </w:r>
            <w:r w:rsidR="004C6F2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408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485AD5" w:rsidP="00485AD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6C1A99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ind w:left="90" w:right="10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 w:rsidRPr="009503D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</w:t>
            </w: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176CC9" w:rsidRPr="001B0394" w:rsidTr="00296419">
        <w:trPr>
          <w:cantSplit/>
          <w:trHeight w:val="369"/>
        </w:trPr>
        <w:tc>
          <w:tcPr>
            <w:tcW w:w="3859" w:type="dxa"/>
            <w:shd w:val="clear" w:color="auto" w:fill="auto"/>
          </w:tcPr>
          <w:p w:rsidR="00176CC9" w:rsidRPr="002751C4" w:rsidRDefault="00176CC9" w:rsidP="00176CC9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751C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รายได้รับล่วงหน้า</w:t>
            </w:r>
          </w:p>
          <w:p w:rsidR="00176CC9" w:rsidRPr="00E86477" w:rsidRDefault="00176CC9" w:rsidP="00176CC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51C4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2751C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450" w:type="dxa"/>
          </w:tcPr>
          <w:p w:rsidR="00176CC9" w:rsidRPr="0067034C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170" w:type="dxa"/>
          </w:tcPr>
          <w:p w:rsidR="00176CC9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3B6A45" w:rsidRPr="00294C70" w:rsidRDefault="003B6A45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4C6F26">
              <w:rPr>
                <w:rFonts w:ascii="Angsana New" w:hAnsi="Angsana New" w:cs="Angsana New"/>
                <w:sz w:val="30"/>
                <w:szCs w:val="30"/>
                <w:lang w:eastAsia="en-GB"/>
              </w:rPr>
              <w:t>69</w:t>
            </w:r>
            <w:r w:rsidR="006C1A9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4C6F26">
              <w:rPr>
                <w:rFonts w:ascii="Angsana New" w:hAnsi="Angsana New" w:cs="Angsana New"/>
                <w:sz w:val="30"/>
                <w:szCs w:val="30"/>
                <w:lang w:eastAsia="en-GB"/>
              </w:rPr>
              <w:t>897</w:t>
            </w:r>
          </w:p>
        </w:tc>
        <w:tc>
          <w:tcPr>
            <w:tcW w:w="180" w:type="dxa"/>
          </w:tcPr>
          <w:p w:rsidR="00176CC9" w:rsidRPr="0067034C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75,952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:rsidR="00175630" w:rsidRPr="009503D0" w:rsidRDefault="00175630" w:rsidP="00176CC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</w:t>
            </w:r>
            <w:r w:rsidR="006C1A9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</w:t>
            </w:r>
            <w:r w:rsidRPr="009503D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</w:t>
            </w:r>
            <w:r w:rsidR="006C1A9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287</w:t>
            </w:r>
          </w:p>
        </w:tc>
        <w:tc>
          <w:tcPr>
            <w:tcW w:w="1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  <w:p w:rsidR="00176CC9" w:rsidRPr="009503D0" w:rsidRDefault="00176CC9" w:rsidP="00176CC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9503D0">
              <w:rPr>
                <w:rFonts w:ascii="Angsana New" w:hAnsi="Angsana New" w:cs="Angsana New"/>
                <w:sz w:val="30"/>
                <w:szCs w:val="30"/>
                <w:lang w:eastAsia="en-GB"/>
              </w:rPr>
              <w:t>57,109</w:t>
            </w:r>
          </w:p>
        </w:tc>
      </w:tr>
    </w:tbl>
    <w:p w:rsidR="00921041" w:rsidRPr="008F68E5" w:rsidRDefault="00921041" w:rsidP="00921041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</w:rPr>
      </w:pPr>
    </w:p>
    <w:p w:rsidR="005A6102" w:rsidRDefault="005A6102" w:rsidP="005A6102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highlight w:val="cyan"/>
        </w:rPr>
      </w:pPr>
      <w:r w:rsidRPr="005A6102">
        <w:rPr>
          <w:rFonts w:ascii="Angsana New" w:hAnsi="Angsana New"/>
          <w:sz w:val="30"/>
          <w:szCs w:val="30"/>
          <w:cs/>
          <w:lang w:val="en-AU"/>
        </w:rPr>
        <w:t>สินทรัพย์ที่เกิดจากสัญญา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5A6102">
        <w:rPr>
          <w:rFonts w:ascii="Angsana New" w:hAnsi="Angsana New"/>
          <w:sz w:val="30"/>
          <w:szCs w:val="30"/>
          <w:cs/>
          <w:lang w:val="en-AU"/>
        </w:rPr>
        <w:t>แสดงถึงสิทธิของกลุ่มบริษัทในการได้รับสิ่งตอบแทน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จากสินค้า</w:t>
      </w:r>
      <w:r w:rsidRPr="005A6102">
        <w:rPr>
          <w:rFonts w:ascii="Angsana New" w:hAnsi="Angsana New"/>
          <w:sz w:val="30"/>
          <w:szCs w:val="30"/>
          <w:cs/>
          <w:lang w:val="en-AU"/>
        </w:rPr>
        <w:t>สั่งทำ</w:t>
      </w:r>
      <w:r w:rsidR="000921A2">
        <w:rPr>
          <w:rFonts w:ascii="Angsana New" w:hAnsi="Angsana New" w:hint="cs"/>
          <w:sz w:val="30"/>
          <w:szCs w:val="30"/>
          <w:cs/>
          <w:lang w:val="en-AU"/>
        </w:rPr>
        <w:t>และ</w:t>
      </w:r>
      <w:r w:rsidR="0037134B">
        <w:rPr>
          <w:rFonts w:ascii="Angsana New" w:hAnsi="Angsana New" w:hint="cs"/>
          <w:sz w:val="30"/>
          <w:szCs w:val="30"/>
          <w:cs/>
          <w:lang w:val="en-AU"/>
        </w:rPr>
        <w:t>การ</w:t>
      </w:r>
      <w:r w:rsidR="000921A2" w:rsidRPr="00793FE8">
        <w:rPr>
          <w:rFonts w:ascii="Angsana New" w:hAnsi="Angsana New" w:hint="cs"/>
          <w:sz w:val="30"/>
          <w:szCs w:val="30"/>
          <w:cs/>
        </w:rPr>
        <w:t>ให้บริการโฆษณา</w:t>
      </w:r>
      <w:r w:rsidRPr="005A6102">
        <w:rPr>
          <w:rFonts w:ascii="Angsana New" w:hAnsi="Angsana New"/>
          <w:sz w:val="30"/>
          <w:szCs w:val="30"/>
          <w:cs/>
          <w:lang w:val="en-AU"/>
        </w:rPr>
        <w:t xml:space="preserve">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5A6102">
        <w:rPr>
          <w:rFonts w:ascii="Angsana New" w:hAnsi="Angsana New"/>
          <w:sz w:val="30"/>
          <w:szCs w:val="30"/>
          <w:cs/>
          <w:lang w:val="en-AU"/>
        </w:rPr>
        <w:t>สิทธิในการได้รับสิ่งตอบแทน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โดยไม่มีเงื่อนไข</w:t>
      </w:r>
      <w:r w:rsidRPr="005A6102">
        <w:rPr>
          <w:rFonts w:ascii="Angsana New" w:hAnsi="Angsana New"/>
          <w:sz w:val="30"/>
          <w:szCs w:val="30"/>
          <w:cs/>
          <w:lang w:val="en-AU"/>
        </w:rPr>
        <w:t xml:space="preserve"> ซึ่งโดย</w:t>
      </w:r>
      <w:r w:rsidRPr="005A6102">
        <w:rPr>
          <w:rFonts w:ascii="Angsana New" w:hAnsi="Angsana New" w:hint="cs"/>
          <w:sz w:val="30"/>
          <w:szCs w:val="30"/>
          <w:cs/>
          <w:lang w:val="en-AU"/>
        </w:rPr>
        <w:t>ทั่วไป</w:t>
      </w:r>
      <w:r w:rsidRPr="005A6102">
        <w:rPr>
          <w:rFonts w:ascii="Angsana New" w:hAnsi="Angsana New"/>
          <w:sz w:val="30"/>
          <w:szCs w:val="30"/>
          <w:cs/>
          <w:lang w:val="en-AU"/>
        </w:rPr>
        <w:t>เกิดขึ้น</w:t>
      </w:r>
      <w:r w:rsidR="000921A2">
        <w:rPr>
          <w:rFonts w:ascii="Angsana New" w:hAnsi="Angsana New"/>
          <w:sz w:val="30"/>
          <w:szCs w:val="30"/>
          <w:cs/>
          <w:lang w:val="en-AU"/>
        </w:rPr>
        <w:br/>
      </w:r>
      <w:r w:rsidRPr="005A6102">
        <w:rPr>
          <w:rFonts w:ascii="Angsana New" w:hAnsi="Angsana New"/>
          <w:sz w:val="30"/>
          <w:szCs w:val="30"/>
          <w:cs/>
          <w:lang w:val="en-AU"/>
        </w:rPr>
        <w:t>เมื่อออกใบแจ้งหนี้</w:t>
      </w:r>
      <w:r w:rsidRPr="005A6102">
        <w:rPr>
          <w:rFonts w:ascii="Angsana New" w:hAnsi="Angsana New"/>
          <w:sz w:val="30"/>
          <w:szCs w:val="30"/>
          <w:highlight w:val="cyan"/>
          <w:cs/>
        </w:rPr>
        <w:t xml:space="preserve"> </w:t>
      </w:r>
    </w:p>
    <w:p w:rsidR="000921A2" w:rsidRPr="008F68E5" w:rsidRDefault="000921A2" w:rsidP="005A6102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A6102" w:rsidRDefault="000921A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D22BEA">
        <w:rPr>
          <w:rFonts w:ascii="Angsana New" w:hAnsi="Angsana New" w:hint="cs"/>
          <w:sz w:val="30"/>
          <w:szCs w:val="30"/>
          <w:cs/>
          <w:lang w:val="en-AU"/>
        </w:rPr>
        <w:t>สิทธิในการได้รับผลิตภัณฑ์คืน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ผลิตภัณฑ์ดังกล่าว</w:t>
      </w:r>
    </w:p>
    <w:p w:rsidR="000921A2" w:rsidRPr="008F68E5" w:rsidRDefault="000921A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5A6102" w:rsidRDefault="005A6102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</w:pPr>
      <w:r w:rsidRPr="00BD5615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BD5615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เกิดจากสิ่งตอบแทนที่ได้รับล่วงหน้าจากลูกค้าสำหรับ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 xml:space="preserve">การให้บริการ </w:t>
      </w:r>
      <w:r w:rsidR="000921A2">
        <w:rPr>
          <w:rFonts w:ascii="Angsana New" w:hAnsi="Angsana New"/>
          <w:sz w:val="30"/>
          <w:szCs w:val="30"/>
          <w:cs/>
          <w:lang w:val="en-AU"/>
        </w:rPr>
        <w:br/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โดย</w:t>
      </w:r>
      <w:r w:rsidRPr="00BD5615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BD5615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:rsidR="00921041" w:rsidRPr="00921041" w:rsidRDefault="00921041" w:rsidP="00D22BEA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:rsidR="00921041" w:rsidRPr="003E5565" w:rsidRDefault="00921041" w:rsidP="00921041">
      <w:pPr>
        <w:tabs>
          <w:tab w:val="clear" w:pos="454"/>
          <w:tab w:val="left" w:pos="990"/>
        </w:tabs>
        <w:ind w:left="990"/>
        <w:rPr>
          <w:rFonts w:ascii="Angsana New" w:hAnsi="Angsana New"/>
          <w:sz w:val="20"/>
          <w:szCs w:val="20"/>
          <w:cs/>
        </w:rPr>
      </w:pPr>
    </w:p>
    <w:p w:rsidR="0067034C" w:rsidRPr="00921041" w:rsidRDefault="0067034C" w:rsidP="00D22BEA">
      <w:pPr>
        <w:tabs>
          <w:tab w:val="clear" w:pos="454"/>
          <w:tab w:val="left" w:pos="990"/>
        </w:tabs>
        <w:ind w:left="990"/>
        <w:rPr>
          <w:rFonts w:ascii="Angsana New" w:hAnsi="Angsana New"/>
          <w:sz w:val="20"/>
          <w:szCs w:val="20"/>
          <w:lang w:val="en-AU"/>
        </w:rPr>
      </w:pPr>
    </w:p>
    <w:p w:rsidR="0067034C" w:rsidRPr="00921041" w:rsidRDefault="00921041" w:rsidP="00921041">
      <w:pPr>
        <w:tabs>
          <w:tab w:val="clear" w:pos="454"/>
          <w:tab w:val="left" w:pos="990"/>
        </w:tabs>
        <w:ind w:left="990" w:right="472"/>
        <w:jc w:val="thaiDistribute"/>
        <w:rPr>
          <w:rFonts w:ascii="Angsana New" w:hAnsi="Angsana New"/>
          <w:sz w:val="30"/>
          <w:szCs w:val="30"/>
          <w:lang w:val="en-AU"/>
        </w:rPr>
        <w:sectPr w:rsidR="0067034C" w:rsidRPr="00921041" w:rsidSect="0067034C">
          <w:headerReference w:type="first" r:id="rId18"/>
          <w:pgSz w:w="11909" w:h="16834" w:code="9"/>
          <w:pgMar w:top="1152" w:right="691" w:bottom="1152" w:left="576" w:header="720" w:footer="720" w:gutter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  <w:cs/>
          <w:lang w:val="en-AU"/>
        </w:rPr>
        <w:tab/>
      </w:r>
      <w:r w:rsidR="0067034C">
        <w:rPr>
          <w:rFonts w:ascii="Angsana New" w:hAnsi="Angsana New"/>
          <w:cs/>
        </w:rPr>
        <w:br/>
      </w:r>
    </w:p>
    <w:p w:rsidR="00DC794B" w:rsidRPr="00CE458C" w:rsidRDefault="00D676F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D6071">
        <w:rPr>
          <w:rFonts w:ascii="Angsana New" w:hAnsi="Angsana New"/>
          <w:b/>
          <w:bCs/>
          <w:sz w:val="30"/>
          <w:szCs w:val="30"/>
        </w:rPr>
        <w:t>0</w:t>
      </w:r>
      <w:r w:rsidR="00DC794B" w:rsidRPr="00CE458C">
        <w:rPr>
          <w:rFonts w:ascii="Angsana New" w:hAnsi="Angsana New"/>
          <w:b/>
          <w:bCs/>
          <w:sz w:val="30"/>
          <w:szCs w:val="30"/>
        </w:rPr>
        <w:tab/>
      </w:r>
      <w:r w:rsidR="00DC794B"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C794B" w:rsidRPr="00CE458C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794B" w:rsidRDefault="00191905" w:rsidP="0061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26871"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</w:t>
      </w:r>
      <w:r w:rsidR="00764D76" w:rsidRPr="00CE458C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CE458C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CE458C">
        <w:rPr>
          <w:rFonts w:ascii="Angsana New" w:hAnsi="Angsana New"/>
          <w:sz w:val="30"/>
          <w:szCs w:val="30"/>
          <w:cs/>
        </w:rPr>
        <w:t>และบริษัท</w:t>
      </w:r>
      <w:r w:rsidRPr="00CE458C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3B71E6">
        <w:rPr>
          <w:rFonts w:ascii="Angsana New" w:hAnsi="Angsana New" w:hint="cs"/>
          <w:sz w:val="30"/>
          <w:szCs w:val="30"/>
          <w:cs/>
        </w:rPr>
        <w:t xml:space="preserve">30 </w:t>
      </w:r>
      <w:r w:rsidR="006C1A99">
        <w:rPr>
          <w:rFonts w:ascii="Angsana New" w:hAnsi="Angsana New" w:hint="cs"/>
          <w:sz w:val="30"/>
          <w:szCs w:val="30"/>
          <w:cs/>
        </w:rPr>
        <w:t>กันยา</w:t>
      </w:r>
      <w:r w:rsidR="003B71E6">
        <w:rPr>
          <w:rFonts w:ascii="Angsana New" w:hAnsi="Angsana New" w:hint="cs"/>
          <w:sz w:val="30"/>
          <w:szCs w:val="30"/>
          <w:cs/>
        </w:rPr>
        <w:t>ยน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CE458C">
        <w:rPr>
          <w:rFonts w:ascii="Angsana New" w:hAnsi="Angsana New"/>
          <w:sz w:val="30"/>
          <w:szCs w:val="30"/>
        </w:rPr>
        <w:t>25</w:t>
      </w:r>
      <w:r w:rsidR="00202A50" w:rsidRPr="00CE458C">
        <w:rPr>
          <w:rFonts w:ascii="Angsana New" w:hAnsi="Angsana New"/>
          <w:sz w:val="30"/>
          <w:szCs w:val="30"/>
        </w:rPr>
        <w:t>6</w:t>
      </w:r>
      <w:r w:rsidR="00166847">
        <w:rPr>
          <w:rFonts w:ascii="Angsana New" w:hAnsi="Angsana New"/>
          <w:sz w:val="30"/>
          <w:szCs w:val="30"/>
        </w:rPr>
        <w:t>2</w:t>
      </w:r>
      <w:r w:rsidRPr="00CE458C">
        <w:rPr>
          <w:rFonts w:ascii="Angsana New" w:hAnsi="Angsana New"/>
          <w:sz w:val="30"/>
          <w:szCs w:val="30"/>
          <w:cs/>
        </w:rPr>
        <w:t xml:space="preserve"> คือ</w:t>
      </w:r>
      <w:r w:rsidR="00614789" w:rsidRPr="00CE458C">
        <w:rPr>
          <w:rFonts w:ascii="Angsana New" w:hAnsi="Angsana New"/>
          <w:sz w:val="30"/>
          <w:szCs w:val="30"/>
          <w:cs/>
        </w:rPr>
        <w:t>ร้อยล</w:t>
      </w:r>
      <w:r w:rsidR="002D382D">
        <w:rPr>
          <w:rFonts w:ascii="Angsana New" w:hAnsi="Angsana New" w:hint="cs"/>
          <w:sz w:val="30"/>
          <w:szCs w:val="30"/>
          <w:cs/>
        </w:rPr>
        <w:t xml:space="preserve">ะ </w:t>
      </w:r>
      <w:r w:rsidR="006C1A99">
        <w:rPr>
          <w:rFonts w:ascii="Angsana New" w:hAnsi="Angsana New"/>
          <w:sz w:val="30"/>
          <w:szCs w:val="30"/>
        </w:rPr>
        <w:t>17</w:t>
      </w:r>
      <w:r w:rsidR="00BC215B">
        <w:rPr>
          <w:rFonts w:ascii="Angsana New" w:hAnsi="Angsana New" w:hint="cs"/>
          <w:sz w:val="30"/>
          <w:szCs w:val="30"/>
          <w:cs/>
        </w:rPr>
        <w:t>.</w:t>
      </w:r>
      <w:r w:rsidR="006C1A99">
        <w:rPr>
          <w:rFonts w:ascii="Angsana New" w:hAnsi="Angsana New"/>
          <w:sz w:val="30"/>
          <w:szCs w:val="30"/>
        </w:rPr>
        <w:t>4</w:t>
      </w:r>
      <w:r w:rsidR="00926871">
        <w:rPr>
          <w:rFonts w:ascii="Angsana New" w:hAnsi="Angsana New"/>
          <w:sz w:val="30"/>
          <w:szCs w:val="30"/>
        </w:rPr>
        <w:t>0</w:t>
      </w:r>
      <w:r w:rsidR="00E70F70" w:rsidRPr="00527568">
        <w:rPr>
          <w:rFonts w:ascii="Angsana New" w:hAnsi="Angsana New"/>
          <w:sz w:val="30"/>
          <w:szCs w:val="30"/>
          <w:cs/>
        </w:rPr>
        <w:t xml:space="preserve"> และร้อยล</w:t>
      </w:r>
      <w:r w:rsidR="00BC215B">
        <w:rPr>
          <w:rFonts w:ascii="Angsana New" w:hAnsi="Angsana New" w:hint="cs"/>
          <w:sz w:val="30"/>
          <w:szCs w:val="30"/>
          <w:cs/>
        </w:rPr>
        <w:t xml:space="preserve">ะ </w:t>
      </w:r>
      <w:r w:rsidR="006C1A99">
        <w:rPr>
          <w:rFonts w:ascii="Angsana New" w:hAnsi="Angsana New"/>
          <w:sz w:val="30"/>
          <w:szCs w:val="30"/>
        </w:rPr>
        <w:t>19</w:t>
      </w:r>
      <w:r w:rsidR="00BC215B">
        <w:rPr>
          <w:rFonts w:ascii="Angsana New" w:hAnsi="Angsana New" w:hint="cs"/>
          <w:sz w:val="30"/>
          <w:szCs w:val="30"/>
          <w:cs/>
        </w:rPr>
        <w:t>.</w:t>
      </w:r>
      <w:r w:rsidR="006C1A99">
        <w:rPr>
          <w:rFonts w:ascii="Angsana New" w:hAnsi="Angsana New"/>
          <w:sz w:val="30"/>
          <w:szCs w:val="30"/>
        </w:rPr>
        <w:t>26</w:t>
      </w:r>
      <w:r w:rsidR="00E70F70" w:rsidRPr="00CE458C">
        <w:rPr>
          <w:rFonts w:ascii="Angsana New" w:hAnsi="Angsana New"/>
          <w:sz w:val="30"/>
          <w:szCs w:val="30"/>
        </w:rPr>
        <w:t xml:space="preserve"> </w:t>
      </w:r>
      <w:r w:rsidR="00E70F70" w:rsidRPr="00CE458C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D24F83">
        <w:rPr>
          <w:rFonts w:ascii="Angsana New" w:hAnsi="Angsana New"/>
          <w:i/>
          <w:iCs/>
          <w:sz w:val="30"/>
          <w:szCs w:val="30"/>
        </w:rPr>
        <w:t>(</w:t>
      </w:r>
      <w:r w:rsidR="00166847">
        <w:rPr>
          <w:rFonts w:ascii="Angsana New" w:hAnsi="Angsana New"/>
          <w:i/>
          <w:iCs/>
          <w:sz w:val="30"/>
          <w:szCs w:val="30"/>
        </w:rPr>
        <w:t>2561</w:t>
      </w:r>
      <w:r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6C1A99">
        <w:rPr>
          <w:rFonts w:ascii="Angsana New" w:hAnsi="Angsana New"/>
          <w:i/>
          <w:iCs/>
          <w:sz w:val="30"/>
          <w:szCs w:val="30"/>
        </w:rPr>
        <w:t>2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C1A99">
        <w:rPr>
          <w:rFonts w:ascii="Angsana New" w:hAnsi="Angsana New"/>
          <w:i/>
          <w:iCs/>
          <w:sz w:val="30"/>
          <w:szCs w:val="30"/>
        </w:rPr>
        <w:t>58</w:t>
      </w:r>
      <w:r w:rsidR="00E70F70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166847">
        <w:rPr>
          <w:rFonts w:ascii="Angsana New" w:hAnsi="Angsana New"/>
          <w:i/>
          <w:iCs/>
          <w:sz w:val="30"/>
          <w:szCs w:val="30"/>
        </w:rPr>
        <w:t>1</w:t>
      </w:r>
      <w:r w:rsidR="006C1A99">
        <w:rPr>
          <w:rFonts w:ascii="Angsana New" w:hAnsi="Angsana New"/>
          <w:i/>
          <w:iCs/>
          <w:sz w:val="30"/>
          <w:szCs w:val="30"/>
        </w:rPr>
        <w:t>8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C1A99">
        <w:rPr>
          <w:rFonts w:ascii="Angsana New" w:hAnsi="Angsana New"/>
          <w:i/>
          <w:iCs/>
          <w:sz w:val="30"/>
          <w:szCs w:val="30"/>
        </w:rPr>
        <w:t>6</w:t>
      </w:r>
      <w:r w:rsidR="003B71E6">
        <w:rPr>
          <w:rFonts w:ascii="Angsana New" w:hAnsi="Angsana New" w:hint="cs"/>
          <w:i/>
          <w:iCs/>
          <w:sz w:val="30"/>
          <w:szCs w:val="30"/>
          <w:cs/>
        </w:rPr>
        <w:t>8</w:t>
      </w:r>
      <w:r w:rsidR="00C869D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C869D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>)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และสำหรับระยะเวลา</w:t>
      </w:r>
      <w:r w:rsidR="006C1A99">
        <w:rPr>
          <w:rFonts w:ascii="Angsana New" w:hAnsi="Angsana New" w:hint="cs"/>
          <w:sz w:val="30"/>
          <w:szCs w:val="30"/>
          <w:cs/>
        </w:rPr>
        <w:t>เก้า</w:t>
      </w:r>
      <w:r w:rsidR="003B71E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6C1A99">
        <w:rPr>
          <w:rFonts w:ascii="Angsana New" w:hAnsi="Angsana New" w:hint="cs"/>
          <w:sz w:val="30"/>
          <w:szCs w:val="30"/>
          <w:cs/>
        </w:rPr>
        <w:t>กันยา</w:t>
      </w:r>
      <w:r w:rsidR="003B71E6">
        <w:rPr>
          <w:rFonts w:ascii="Angsana New" w:hAnsi="Angsana New" w:hint="cs"/>
          <w:sz w:val="30"/>
          <w:szCs w:val="30"/>
          <w:cs/>
        </w:rPr>
        <w:t xml:space="preserve">ยน 2562 คือร้อยละ </w:t>
      </w:r>
      <w:r w:rsidR="006C1A99">
        <w:rPr>
          <w:rFonts w:ascii="Angsana New" w:hAnsi="Angsana New"/>
          <w:sz w:val="30"/>
          <w:szCs w:val="30"/>
        </w:rPr>
        <w:t>24</w:t>
      </w:r>
      <w:r w:rsidR="00BC215B">
        <w:rPr>
          <w:rFonts w:ascii="Angsana New" w:hAnsi="Angsana New" w:hint="cs"/>
          <w:sz w:val="30"/>
          <w:szCs w:val="30"/>
          <w:cs/>
        </w:rPr>
        <w:t>.2</w:t>
      </w:r>
      <w:r w:rsidR="006C1A99">
        <w:rPr>
          <w:rFonts w:ascii="Angsana New" w:hAnsi="Angsana New"/>
          <w:sz w:val="30"/>
          <w:szCs w:val="30"/>
        </w:rPr>
        <w:t>8</w:t>
      </w:r>
      <w:r w:rsidR="003B71E6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6C1A99">
        <w:rPr>
          <w:rFonts w:ascii="Angsana New" w:hAnsi="Angsana New"/>
          <w:sz w:val="30"/>
          <w:szCs w:val="30"/>
        </w:rPr>
        <w:t>17</w:t>
      </w:r>
      <w:r w:rsidR="00BC215B">
        <w:rPr>
          <w:rFonts w:ascii="Angsana New" w:hAnsi="Angsana New" w:hint="cs"/>
          <w:sz w:val="30"/>
          <w:szCs w:val="30"/>
          <w:cs/>
        </w:rPr>
        <w:t>.</w:t>
      </w:r>
      <w:r w:rsidR="006C1A99">
        <w:rPr>
          <w:rFonts w:ascii="Angsana New" w:hAnsi="Angsana New"/>
          <w:sz w:val="30"/>
          <w:szCs w:val="30"/>
        </w:rPr>
        <w:t>69</w:t>
      </w:r>
      <w:r w:rsidR="003B71E6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E76F4">
        <w:rPr>
          <w:rFonts w:ascii="Angsana New" w:hAnsi="Angsana New" w:hint="cs"/>
          <w:sz w:val="30"/>
          <w:szCs w:val="30"/>
          <w:cs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</w:rPr>
        <w:t>(</w:t>
      </w:r>
      <w:r w:rsidR="008E76F4">
        <w:rPr>
          <w:rFonts w:ascii="Angsana New" w:hAnsi="Angsana New"/>
          <w:i/>
          <w:iCs/>
          <w:sz w:val="30"/>
          <w:szCs w:val="30"/>
        </w:rPr>
        <w:t>2561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: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6C1A99">
        <w:rPr>
          <w:rFonts w:ascii="Angsana New" w:hAnsi="Angsana New"/>
          <w:i/>
          <w:iCs/>
          <w:sz w:val="30"/>
          <w:szCs w:val="30"/>
        </w:rPr>
        <w:t>9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C1A99">
        <w:rPr>
          <w:rFonts w:ascii="Angsana New" w:hAnsi="Angsana New"/>
          <w:i/>
          <w:iCs/>
          <w:sz w:val="30"/>
          <w:szCs w:val="30"/>
        </w:rPr>
        <w:t>44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6C1A99">
        <w:rPr>
          <w:rFonts w:ascii="Angsana New" w:hAnsi="Angsana New"/>
          <w:i/>
          <w:iCs/>
          <w:sz w:val="30"/>
          <w:szCs w:val="30"/>
        </w:rPr>
        <w:t>7</w:t>
      </w:r>
      <w:r w:rsidR="0062054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6C1A99">
        <w:rPr>
          <w:rFonts w:ascii="Angsana New" w:hAnsi="Angsana New"/>
          <w:i/>
          <w:iCs/>
          <w:sz w:val="30"/>
          <w:szCs w:val="30"/>
        </w:rPr>
        <w:t>78</w:t>
      </w:r>
      <w:r w:rsidR="008E76F4" w:rsidRPr="00D24F83">
        <w:rPr>
          <w:rFonts w:ascii="Angsana New" w:hAnsi="Angsana New"/>
          <w:i/>
          <w:iCs/>
          <w:sz w:val="30"/>
          <w:szCs w:val="30"/>
        </w:rPr>
        <w:t xml:space="preserve"> </w:t>
      </w:r>
      <w:r w:rsidR="008E76F4"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8E76F4" w:rsidRPr="00CE458C">
        <w:rPr>
          <w:rFonts w:ascii="Angsana New" w:hAnsi="Angsana New"/>
          <w:i/>
          <w:iCs/>
          <w:sz w:val="30"/>
          <w:szCs w:val="30"/>
        </w:rPr>
        <w:t>)</w:t>
      </w:r>
      <w:r w:rsidR="00F3778C" w:rsidRPr="00CE458C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</w:t>
      </w:r>
      <w:r w:rsidR="00811EC9" w:rsidRPr="00CE458C">
        <w:rPr>
          <w:rFonts w:ascii="Angsana New" w:hAnsi="Angsana New"/>
          <w:sz w:val="30"/>
          <w:szCs w:val="30"/>
          <w:cs/>
        </w:rPr>
        <w:t>และรายจ่าย</w:t>
      </w:r>
      <w:r w:rsidR="00614789" w:rsidRPr="00CE458C">
        <w:rPr>
          <w:rFonts w:ascii="Angsana New" w:hAnsi="Angsana New"/>
          <w:sz w:val="30"/>
          <w:szCs w:val="30"/>
          <w:cs/>
        </w:rPr>
        <w:t>ทางบัญชีและภาษี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1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เงินปันผล </w:t>
      </w:r>
    </w:p>
    <w:p w:rsidR="009D0DD3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9D0DD3" w:rsidRPr="00D7267A" w:rsidRDefault="009D0DD3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267A">
        <w:rPr>
          <w:rFonts w:ascii="Angsana New" w:hAnsi="Angsana New"/>
          <w:sz w:val="30"/>
          <w:szCs w:val="30"/>
          <w:cs/>
        </w:rPr>
        <w:t>เงินปันผล</w:t>
      </w:r>
      <w:r w:rsidRPr="00D7267A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D7267A">
        <w:rPr>
          <w:rFonts w:ascii="Angsana New" w:hAnsi="Angsana New"/>
          <w:sz w:val="30"/>
          <w:szCs w:val="30"/>
          <w:cs/>
        </w:rPr>
        <w:t>ดังนี้</w:t>
      </w:r>
      <w:r w:rsidRPr="00D7267A">
        <w:rPr>
          <w:rFonts w:ascii="Angsana New" w:hAnsi="Angsana New" w:hint="cs"/>
          <w:sz w:val="30"/>
          <w:szCs w:val="30"/>
          <w:cs/>
        </w:rPr>
        <w:t xml:space="preserve"> </w:t>
      </w:r>
    </w:p>
    <w:p w:rsidR="007D6071" w:rsidRPr="007D6071" w:rsidRDefault="007D6071" w:rsidP="009D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348"/>
        <w:gridCol w:w="1620"/>
        <w:gridCol w:w="1620"/>
        <w:gridCol w:w="1350"/>
        <w:gridCol w:w="236"/>
        <w:gridCol w:w="1294"/>
      </w:tblGrid>
      <w:tr w:rsidR="009B3947" w:rsidRPr="000307FB" w:rsidTr="00A5449A">
        <w:tc>
          <w:tcPr>
            <w:tcW w:w="3348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9D0DD3" w:rsidRPr="008E5D3D" w:rsidDel="00D43E7A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:rsidR="009D0DD3" w:rsidRPr="009B3947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B3947" w:rsidRPr="000307FB" w:rsidTr="00A5449A">
        <w:tc>
          <w:tcPr>
            <w:tcW w:w="3348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9D0DD3" w:rsidRPr="008E5D3D" w:rsidRDefault="00C44D65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9D0DD3" w:rsidP="008E5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</w:t>
            </w:r>
            <w:r w:rsidR="00C44D65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:rsidR="009D0DD3" w:rsidRPr="008E5D3D" w:rsidRDefault="009D0DD3" w:rsidP="009B3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:rsidR="009D0DD3" w:rsidRPr="008E5D3D" w:rsidRDefault="00C44D65" w:rsidP="008E5D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88</w:t>
            </w:r>
            <w:r w:rsidR="008E5D3D"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</w:tbl>
    <w:p w:rsidR="009D0DD3" w:rsidRDefault="009D0DD3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67027B" w:rsidRPr="00176CC9" w:rsidRDefault="0067027B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</w:p>
    <w:p w:rsidR="00DA46AF" w:rsidRPr="00176CC9" w:rsidRDefault="00DA46AF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DC7504">
        <w:rPr>
          <w:rFonts w:ascii="Angsana New" w:hAnsi="Angsana New"/>
          <w:b/>
          <w:bCs/>
          <w:sz w:val="30"/>
          <w:szCs w:val="30"/>
        </w:rPr>
        <w:t>2</w:t>
      </w:r>
      <w:r w:rsidRPr="00176CC9">
        <w:rPr>
          <w:rFonts w:ascii="Angsana New" w:hAnsi="Angsana New"/>
          <w:b/>
          <w:bCs/>
          <w:sz w:val="30"/>
          <w:szCs w:val="30"/>
        </w:rPr>
        <w:tab/>
      </w:r>
      <w:r w:rsidR="00397A42"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71D41" w:rsidRPr="00176CC9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highlight w:val="yellow"/>
          <w:cs/>
        </w:rPr>
      </w:pPr>
    </w:p>
    <w:p w:rsidR="00D735D2" w:rsidRPr="00176CC9" w:rsidRDefault="00D735D2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76CC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D735D2" w:rsidRPr="00176CC9" w:rsidRDefault="00D735D2" w:rsidP="00176CC9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p w:rsidR="009D0DD3" w:rsidRDefault="009D0DD3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26BB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D5077" w:rsidRPr="00DD5077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หนี้สินทางการเงิน</w:t>
      </w:r>
      <w:r w:rsidRPr="00C26BB9">
        <w:rPr>
          <w:rFonts w:ascii="Angsana New" w:hAnsi="Angsana New"/>
          <w:sz w:val="30"/>
          <w:szCs w:val="30"/>
          <w:cs/>
        </w:rPr>
        <w:t>รวมถึง</w:t>
      </w:r>
      <w:r w:rsidRPr="00DD5077">
        <w:rPr>
          <w:rFonts w:ascii="Angsana New" w:hAnsi="Angsana New"/>
          <w:spacing w:val="-6"/>
          <w:sz w:val="30"/>
          <w:szCs w:val="30"/>
          <w:cs/>
        </w:rPr>
        <w:t>ลำดับชั้นมูลค่ายุติธรรม</w:t>
      </w:r>
      <w:r w:rsidR="00DD5077" w:rsidRPr="00DD5077">
        <w:rPr>
          <w:rFonts w:ascii="Angsana New" w:hAnsi="Angsana New" w:cstheme="minorBidi" w:hint="cs"/>
          <w:spacing w:val="-6"/>
          <w:sz w:val="30"/>
          <w:szCs w:val="38"/>
          <w:cs/>
          <w:lang w:bidi="th-TH"/>
        </w:rPr>
        <w:t xml:space="preserve"> </w:t>
      </w:r>
      <w:r w:rsidRPr="00DD5077">
        <w:rPr>
          <w:rFonts w:ascii="Angsana New" w:hAnsi="Angsana New"/>
          <w:spacing w:val="-6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ที่ไม่ได้วัด</w:t>
      </w:r>
      <w:r w:rsidRPr="00C26BB9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C26BB9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4165ED" w:rsidRDefault="004165ED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DD5077" w:rsidRPr="00CE458C" w:rsidTr="00DD5077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F2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8B39AB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D1687" w:rsidRPr="00DD5077" w:rsidTr="00DD5077">
        <w:tc>
          <w:tcPr>
            <w:tcW w:w="5839" w:type="dxa"/>
            <w:shd w:val="clear" w:color="auto" w:fill="auto"/>
          </w:tcPr>
          <w:p w:rsidR="005D1687" w:rsidRPr="00DD5077" w:rsidRDefault="005D1687" w:rsidP="005D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5D1687" w:rsidRPr="001B1F6E" w:rsidRDefault="005D1687" w:rsidP="005D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1687">
              <w:rPr>
                <w:rFonts w:ascii="Angsana New" w:hAnsi="Angsana New"/>
                <w:sz w:val="30"/>
                <w:szCs w:val="30"/>
                <w:lang w:val="en-GB"/>
              </w:rPr>
              <w:t>710,008</w:t>
            </w:r>
          </w:p>
        </w:tc>
        <w:tc>
          <w:tcPr>
            <w:tcW w:w="180" w:type="dxa"/>
            <w:shd w:val="clear" w:color="auto" w:fill="auto"/>
          </w:tcPr>
          <w:p w:rsidR="005D1687" w:rsidRPr="00B13D49" w:rsidRDefault="005D1687" w:rsidP="005D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:rsidR="005D1687" w:rsidRPr="00190A46" w:rsidRDefault="005D1687" w:rsidP="00190A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90A46">
              <w:rPr>
                <w:rFonts w:ascii="Angsana New" w:hAnsi="Angsana New"/>
                <w:sz w:val="30"/>
                <w:szCs w:val="30"/>
              </w:rPr>
              <w:t>720,875</w:t>
            </w: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D5077" w:rsidRPr="00CE458C" w:rsidTr="00DD5077">
        <w:tc>
          <w:tcPr>
            <w:tcW w:w="5839" w:type="dxa"/>
            <w:shd w:val="clear" w:color="auto" w:fill="auto"/>
          </w:tcPr>
          <w:p w:rsidR="00DD5077" w:rsidRPr="00CE458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D5077" w:rsidRPr="002D4546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D5077" w:rsidRPr="00FB336C" w:rsidRDefault="00DD5077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13D49" w:rsidRPr="008B39AB" w:rsidTr="000C3FD5">
        <w:tc>
          <w:tcPr>
            <w:tcW w:w="5839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19729E" w:rsidRDefault="0019729E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2D4546" w:rsidRDefault="0019729E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17,452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B13D49" w:rsidRPr="002D4546" w:rsidRDefault="00F04E0A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18,907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F04E0A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20,816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F04E0A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21,963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519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DD5077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4546">
              <w:rPr>
                <w:rFonts w:ascii="Angsana New" w:hAnsi="Angsana New"/>
                <w:sz w:val="30"/>
                <w:szCs w:val="30"/>
                <w:lang w:val="en-GB"/>
              </w:rPr>
              <w:t>10,013</w:t>
            </w:r>
          </w:p>
        </w:tc>
        <w:tc>
          <w:tcPr>
            <w:tcW w:w="180" w:type="dxa"/>
            <w:shd w:val="clear" w:color="auto" w:fill="auto"/>
          </w:tcPr>
          <w:p w:rsidR="00B13D49" w:rsidRPr="002D4546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2D4546" w:rsidRDefault="002D4546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2D4546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16,675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B13D49" w:rsidRP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13D49">
              <w:rPr>
                <w:rFonts w:ascii="Angsana New" w:hAnsi="Angsana New"/>
                <w:sz w:val="30"/>
                <w:szCs w:val="30"/>
              </w:rPr>
              <w:t>19,013</w:t>
            </w:r>
          </w:p>
        </w:tc>
      </w:tr>
      <w:tr w:rsidR="00B13D49" w:rsidRPr="00CE458C" w:rsidTr="00DD5077">
        <w:tc>
          <w:tcPr>
            <w:tcW w:w="5839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B13D49" w:rsidRPr="00B13D49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32,810</w:t>
            </w:r>
          </w:p>
        </w:tc>
        <w:tc>
          <w:tcPr>
            <w:tcW w:w="180" w:type="dxa"/>
            <w:shd w:val="clear" w:color="auto" w:fill="auto"/>
          </w:tcPr>
          <w:p w:rsidR="00B13D49" w:rsidRPr="00CE458C" w:rsidRDefault="00B13D49" w:rsidP="00B13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Default="00B13D49" w:rsidP="00B13D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34,457</w:t>
            </w:r>
          </w:p>
        </w:tc>
      </w:tr>
    </w:tbl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p w:rsidR="00DD5077" w:rsidRDefault="00DD5077" w:rsidP="009D0DD3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="Angsana New" w:hAnsi="Angsana New" w:cs="Cordia New"/>
          <w:sz w:val="30"/>
          <w:szCs w:val="30"/>
          <w:lang w:bidi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39"/>
        <w:gridCol w:w="1620"/>
        <w:gridCol w:w="180"/>
        <w:gridCol w:w="1620"/>
      </w:tblGrid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13D49" w:rsidRPr="00CE458C" w:rsidTr="000C3FD5">
        <w:trPr>
          <w:tblHeader/>
        </w:trPr>
        <w:tc>
          <w:tcPr>
            <w:tcW w:w="5839" w:type="dxa"/>
            <w:shd w:val="clear" w:color="auto" w:fill="auto"/>
            <w:vAlign w:val="bottom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 w:hanging="2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F2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3D49" w:rsidRPr="00CE458C" w:rsidTr="000C3FD5">
        <w:tc>
          <w:tcPr>
            <w:tcW w:w="5839" w:type="dxa"/>
            <w:shd w:val="clear" w:color="auto" w:fill="auto"/>
          </w:tcPr>
          <w:p w:rsidR="00B13D49" w:rsidRPr="00CE458C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B13D49" w:rsidRPr="008B39AB" w:rsidRDefault="00B13D49" w:rsidP="000C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868FD" w:rsidRPr="00DD5077" w:rsidTr="000C3FD5">
        <w:tc>
          <w:tcPr>
            <w:tcW w:w="5839" w:type="dxa"/>
            <w:shd w:val="clear" w:color="auto" w:fill="auto"/>
          </w:tcPr>
          <w:p w:rsidR="009868FD" w:rsidRPr="00DD5077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9868FD" w:rsidRPr="001B1F6E" w:rsidRDefault="005D1687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D1687">
              <w:rPr>
                <w:rFonts w:ascii="Angsana New" w:hAnsi="Angsana New"/>
                <w:sz w:val="30"/>
                <w:szCs w:val="30"/>
                <w:lang w:val="en-GB"/>
              </w:rPr>
              <w:t>710,008</w:t>
            </w:r>
          </w:p>
        </w:tc>
        <w:tc>
          <w:tcPr>
            <w:tcW w:w="18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175FC3" w:rsidRDefault="009868FD" w:rsidP="00175FC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75FC3">
              <w:rPr>
                <w:rFonts w:ascii="Angsana New" w:hAnsi="Angsana New"/>
                <w:sz w:val="30"/>
                <w:szCs w:val="30"/>
              </w:rPr>
              <w:t>7</w:t>
            </w:r>
            <w:r w:rsidR="005D1687" w:rsidRPr="00175FC3">
              <w:rPr>
                <w:rFonts w:ascii="Angsana New" w:hAnsi="Angsana New"/>
                <w:sz w:val="30"/>
                <w:szCs w:val="30"/>
              </w:rPr>
              <w:t>2</w:t>
            </w:r>
            <w:r w:rsidRPr="00175FC3">
              <w:rPr>
                <w:rFonts w:ascii="Angsana New" w:hAnsi="Angsana New"/>
                <w:sz w:val="30"/>
                <w:szCs w:val="30"/>
              </w:rPr>
              <w:t>0,8</w:t>
            </w:r>
            <w:r w:rsidR="005D1687" w:rsidRPr="00175FC3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1B1F6E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8B39AB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8B39AB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9868FD" w:rsidRPr="001B1F6E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8B39AB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8B39AB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9868FD" w:rsidRPr="008B39AB" w:rsidTr="000C3FD5">
        <w:tc>
          <w:tcPr>
            <w:tcW w:w="5839" w:type="dxa"/>
            <w:shd w:val="clear" w:color="auto" w:fill="auto"/>
          </w:tcPr>
          <w:p w:rsidR="009868FD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868FD" w:rsidRPr="00CB76A5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16,785</w:t>
            </w: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9868FD" w:rsidRPr="000F02D9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17,789</w:t>
            </w: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20,</w:t>
            </w:r>
            <w:r w:rsidR="00FB336C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CE458C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20,539</w:t>
            </w: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85194A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13D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13D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DD5077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</w:rPr>
            </w:pPr>
            <w:r w:rsidRPr="00DD507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shd w:val="clear" w:color="auto" w:fill="auto"/>
          </w:tcPr>
          <w:p w:rsidR="009868FD" w:rsidRPr="001B1F6E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B1F6E">
              <w:rPr>
                <w:rFonts w:ascii="Angsana New" w:hAnsi="Angsana New"/>
                <w:sz w:val="30"/>
                <w:szCs w:val="30"/>
                <w:lang w:val="en-GB"/>
              </w:rPr>
              <w:t>10,013</w:t>
            </w:r>
          </w:p>
        </w:tc>
        <w:tc>
          <w:tcPr>
            <w:tcW w:w="180" w:type="dxa"/>
            <w:shd w:val="clear" w:color="auto" w:fill="auto"/>
          </w:tcPr>
          <w:p w:rsidR="009868FD" w:rsidRPr="001B1F6E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1B1F6E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1B1F6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หนี้สินตามสัญญาเช่าการเงินที่ถึงกำหนดชำระ</w:t>
            </w:r>
          </w:p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16,033</w:t>
            </w: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  <w:p w:rsidR="009868FD" w:rsidRPr="00B13D49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B13D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B13D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9868FD" w:rsidRPr="00CE458C" w:rsidTr="000C3FD5">
        <w:tc>
          <w:tcPr>
            <w:tcW w:w="5839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1" w:hanging="2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620" w:type="dxa"/>
            <w:shd w:val="clear" w:color="auto" w:fill="auto"/>
          </w:tcPr>
          <w:p w:rsidR="009868FD" w:rsidRPr="00B13D49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31,785</w:t>
            </w:r>
          </w:p>
        </w:tc>
        <w:tc>
          <w:tcPr>
            <w:tcW w:w="180" w:type="dxa"/>
            <w:shd w:val="clear" w:color="auto" w:fill="auto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9868FD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33,424</w:t>
            </w:r>
          </w:p>
        </w:tc>
      </w:tr>
    </w:tbl>
    <w:p w:rsidR="0093623C" w:rsidRPr="00792994" w:rsidRDefault="0093623C" w:rsidP="0033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479D1" w:rsidRPr="00CE458C" w:rsidRDefault="00E479D1" w:rsidP="005B2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1</w:t>
      </w:r>
      <w:r w:rsidR="00DC7504">
        <w:rPr>
          <w:rFonts w:ascii="Angsana New" w:hAnsi="Angsana New"/>
          <w:b/>
          <w:bCs/>
          <w:sz w:val="30"/>
          <w:szCs w:val="30"/>
        </w:rPr>
        <w:t>3</w:t>
      </w:r>
      <w:r w:rsidRPr="00FD5B0B">
        <w:rPr>
          <w:rFonts w:ascii="Angsana New" w:hAnsi="Angsana New"/>
          <w:b/>
          <w:bCs/>
          <w:sz w:val="30"/>
          <w:szCs w:val="30"/>
        </w:rPr>
        <w:tab/>
      </w: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E479D1" w:rsidRPr="00CE458C" w:rsidRDefault="00E479D1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9"/>
        <w:gridCol w:w="1348"/>
        <w:gridCol w:w="296"/>
        <w:gridCol w:w="1324"/>
      </w:tblGrid>
      <w:tr w:rsidR="005222D6" w:rsidRPr="00CE458C" w:rsidTr="009868FD">
        <w:trPr>
          <w:cantSplit/>
          <w:trHeight w:val="420"/>
          <w:tblHeader/>
        </w:trPr>
        <w:tc>
          <w:tcPr>
            <w:tcW w:w="3386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974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33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:rsidTr="00B1162C">
        <w:trPr>
          <w:cantSplit/>
          <w:trHeight w:val="420"/>
          <w:tblHeader/>
        </w:trPr>
        <w:tc>
          <w:tcPr>
            <w:tcW w:w="3386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pct"/>
            <w:gridSpan w:val="3"/>
            <w:vAlign w:val="bottom"/>
          </w:tcPr>
          <w:p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8FD" w:rsidRPr="00CE458C" w:rsidTr="009868FD">
        <w:trPr>
          <w:trHeight w:val="420"/>
        </w:trPr>
        <w:tc>
          <w:tcPr>
            <w:tcW w:w="3386" w:type="pct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33" w:type="pct"/>
            <w:shd w:val="clear" w:color="auto" w:fill="FFFFFF"/>
          </w:tcPr>
          <w:p w:rsidR="00A60953" w:rsidRPr="00A60953" w:rsidRDefault="00A60953" w:rsidP="00A609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14,304</w:t>
            </w:r>
          </w:p>
        </w:tc>
        <w:tc>
          <w:tcPr>
            <w:tcW w:w="161" w:type="pct"/>
          </w:tcPr>
          <w:p w:rsidR="009868FD" w:rsidRPr="00CE458C" w:rsidRDefault="009868FD" w:rsidP="0098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</w:tcPr>
          <w:p w:rsidR="009868FD" w:rsidRPr="00CE458C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14,304</w:t>
            </w:r>
          </w:p>
        </w:tc>
      </w:tr>
      <w:tr w:rsidR="009868FD" w:rsidRPr="00CE458C" w:rsidTr="009868FD">
        <w:trPr>
          <w:trHeight w:val="420"/>
        </w:trPr>
        <w:tc>
          <w:tcPr>
            <w:tcW w:w="3386" w:type="pct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FFFFF"/>
          </w:tcPr>
          <w:p w:rsidR="009868FD" w:rsidRPr="00CE458C" w:rsidRDefault="00A60953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61" w:type="pct"/>
          </w:tcPr>
          <w:p w:rsidR="009868FD" w:rsidRPr="00CE458C" w:rsidRDefault="009868FD" w:rsidP="0098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9868FD" w:rsidRPr="00CE458C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9868FD" w:rsidRPr="00CE458C" w:rsidTr="009868FD">
        <w:trPr>
          <w:trHeight w:val="420"/>
        </w:trPr>
        <w:tc>
          <w:tcPr>
            <w:tcW w:w="3386" w:type="pct"/>
          </w:tcPr>
          <w:p w:rsidR="009868FD" w:rsidRPr="00CE458C" w:rsidRDefault="009868FD" w:rsidP="00986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A60953" w:rsidRPr="00A60953" w:rsidRDefault="00A60953" w:rsidP="00A6095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14,465</w:t>
            </w:r>
          </w:p>
        </w:tc>
        <w:tc>
          <w:tcPr>
            <w:tcW w:w="161" w:type="pct"/>
          </w:tcPr>
          <w:p w:rsidR="009868FD" w:rsidRPr="00CE458C" w:rsidRDefault="009868FD" w:rsidP="00986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9868FD" w:rsidRPr="00CE458C" w:rsidRDefault="009868FD" w:rsidP="009868F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14,465</w:t>
            </w: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733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1" w:type="pct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:rsidR="005222D6" w:rsidRPr="009D0DD3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3" w:type="pct"/>
            <w:shd w:val="clear" w:color="auto" w:fill="FFFFFF"/>
            <w:vAlign w:val="bottom"/>
          </w:tcPr>
          <w:p w:rsidR="005222D6" w:rsidRPr="00CE458C" w:rsidRDefault="009721AC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92,842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  <w:vAlign w:val="bottom"/>
          </w:tcPr>
          <w:p w:rsidR="005222D6" w:rsidRPr="00D945B7" w:rsidRDefault="009868FD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CE45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458C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33" w:type="pct"/>
            <w:shd w:val="clear" w:color="auto" w:fill="FFFFFF"/>
          </w:tcPr>
          <w:p w:rsidR="005222D6" w:rsidRPr="00CE458C" w:rsidRDefault="009721AC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81,053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:rsidR="005222D6" w:rsidRPr="00D945B7" w:rsidRDefault="009868FD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FFFFF"/>
          </w:tcPr>
          <w:p w:rsidR="005222D6" w:rsidRPr="00CE458C" w:rsidRDefault="009721AC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5222D6" w:rsidRPr="00D945B7" w:rsidRDefault="009868FD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222D6" w:rsidRPr="00CE458C" w:rsidRDefault="009721AC" w:rsidP="00D945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174,103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5222D6" w:rsidRPr="00D945B7" w:rsidRDefault="009868FD" w:rsidP="0062310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</w:tr>
      <w:tr w:rsidR="005222D6" w:rsidRPr="00CE458C" w:rsidTr="0029685E">
        <w:tc>
          <w:tcPr>
            <w:tcW w:w="3386" w:type="pct"/>
          </w:tcPr>
          <w:p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FFFFFF"/>
          </w:tcPr>
          <w:p w:rsidR="005222D6" w:rsidRPr="00CE458C" w:rsidRDefault="005222D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:rsidR="005222D6" w:rsidRPr="009D0DD3" w:rsidRDefault="005222D6" w:rsidP="00176C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3" w:type="pct"/>
            <w:shd w:val="clear" w:color="auto" w:fill="FFFFFF"/>
          </w:tcPr>
          <w:p w:rsidR="005222D6" w:rsidRPr="00CE458C" w:rsidRDefault="005222D6" w:rsidP="00522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  <w:vAlign w:val="bottom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:rsidR="005222D6" w:rsidRPr="009D0DD3" w:rsidRDefault="005222D6" w:rsidP="005222D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5222D6" w:rsidRPr="00CE458C" w:rsidTr="009868FD">
        <w:trPr>
          <w:trHeight w:val="420"/>
        </w:trPr>
        <w:tc>
          <w:tcPr>
            <w:tcW w:w="3386" w:type="pct"/>
            <w:shd w:val="clear" w:color="auto" w:fill="auto"/>
          </w:tcPr>
          <w:p w:rsidR="005222D6" w:rsidRPr="00CE458C" w:rsidRDefault="005222D6" w:rsidP="00522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FFFFFF"/>
          </w:tcPr>
          <w:p w:rsidR="005222D6" w:rsidRPr="00CE458C" w:rsidRDefault="009721AC" w:rsidP="000E305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46,030</w:t>
            </w:r>
          </w:p>
        </w:tc>
        <w:tc>
          <w:tcPr>
            <w:tcW w:w="161" w:type="pct"/>
            <w:vAlign w:val="bottom"/>
          </w:tcPr>
          <w:p w:rsidR="005222D6" w:rsidRPr="00CE458C" w:rsidRDefault="005222D6" w:rsidP="00522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  <w:tcBorders>
              <w:bottom w:val="double" w:sz="4" w:space="0" w:color="auto"/>
            </w:tcBorders>
          </w:tcPr>
          <w:p w:rsidR="005222D6" w:rsidRPr="009D0DD3" w:rsidRDefault="009868FD" w:rsidP="00D56BA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9868FD">
              <w:rPr>
                <w:rFonts w:ascii="Angsana New" w:hAnsi="Angsana New"/>
                <w:b/>
                <w:bCs/>
                <w:sz w:val="30"/>
                <w:szCs w:val="30"/>
              </w:rPr>
              <w:t>12,990</w:t>
            </w:r>
          </w:p>
        </w:tc>
      </w:tr>
    </w:tbl>
    <w:p w:rsidR="00B1162C" w:rsidRPr="0029685E" w:rsidRDefault="00EB0F09" w:rsidP="00B1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E458C">
        <w:rPr>
          <w:rFonts w:ascii="Angsana New" w:hAnsi="Angsana New"/>
          <w:spacing w:val="-4"/>
          <w:sz w:val="30"/>
          <w:szCs w:val="30"/>
        </w:rPr>
        <w:tab/>
      </w:r>
    </w:p>
    <w:p w:rsidR="00CF6638" w:rsidRDefault="0091272D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1277B"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 xml:space="preserve">       </w:t>
      </w:r>
      <w:r w:rsidR="00CF663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1272D" w:rsidRPr="0029685E" w:rsidRDefault="0091272D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71896" w:rsidRDefault="00E65CB2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5CB2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65CB2">
        <w:rPr>
          <w:rFonts w:ascii="Angsana New" w:hAnsi="Angsana New"/>
          <w:sz w:val="30"/>
          <w:szCs w:val="30"/>
          <w:cs/>
        </w:rPr>
        <w:t xml:space="preserve"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</w:t>
      </w:r>
      <w:r>
        <w:rPr>
          <w:rFonts w:ascii="Angsana New" w:hAnsi="Angsana New"/>
          <w:sz w:val="30"/>
          <w:szCs w:val="30"/>
        </w:rPr>
        <w:t xml:space="preserve">                  </w:t>
      </w:r>
      <w:r w:rsidRPr="00E65CB2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E65CB2" w:rsidRPr="0029685E" w:rsidRDefault="00E65CB2" w:rsidP="001E6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3" w:type="dxa"/>
        <w:tblInd w:w="450" w:type="dxa"/>
        <w:tblLook w:val="04A0" w:firstRow="1" w:lastRow="0" w:firstColumn="1" w:lastColumn="0" w:noHBand="0" w:noVBand="1"/>
      </w:tblPr>
      <w:tblGrid>
        <w:gridCol w:w="4338"/>
        <w:gridCol w:w="4955"/>
      </w:tblGrid>
      <w:tr w:rsidR="00F71896" w:rsidRPr="00536D0E" w:rsidTr="0029685E">
        <w:trPr>
          <w:tblHeader/>
        </w:trPr>
        <w:tc>
          <w:tcPr>
            <w:tcW w:w="4338" w:type="dxa"/>
            <w:shd w:val="clear" w:color="auto" w:fill="auto"/>
            <w:vAlign w:val="bottom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71896" w:rsidRPr="00536D0E" w:rsidTr="0029685E">
        <w:tc>
          <w:tcPr>
            <w:tcW w:w="4338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71896" w:rsidRPr="00536D0E" w:rsidTr="0029685E">
        <w:tc>
          <w:tcPr>
            <w:tcW w:w="4338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1896" w:rsidRPr="00536D0E" w:rsidTr="0029685E">
        <w:tc>
          <w:tcPr>
            <w:tcW w:w="4338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3368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3368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F71896" w:rsidRPr="00536D0E" w:rsidTr="0029685E">
        <w:tc>
          <w:tcPr>
            <w:tcW w:w="4338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83368D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83368D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F71896" w:rsidRPr="0083368D" w:rsidRDefault="00F71896" w:rsidP="0083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3368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F71896" w:rsidRPr="0029685E" w:rsidRDefault="00F71896" w:rsidP="0091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1896" w:rsidRDefault="00F71896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67FB9">
        <w:rPr>
          <w:rFonts w:ascii="Angsana New" w:hAnsi="Angsana New"/>
          <w:sz w:val="30"/>
          <w:szCs w:val="30"/>
        </w:rPr>
        <w:t xml:space="preserve">* </w:t>
      </w:r>
      <w:r w:rsidRPr="00167F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70A40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167FB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29685E" w:rsidRDefault="0029685E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685E" w:rsidRDefault="0029685E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685E" w:rsidRDefault="0029685E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685E" w:rsidRDefault="0029685E" w:rsidP="00F7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1896" w:rsidRPr="00536D0E" w:rsidRDefault="00F71896" w:rsidP="001F51B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36D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F71896" w:rsidRPr="00A70A40" w:rsidRDefault="00F71896" w:rsidP="00A70A40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A70A40" w:rsidRPr="00A70A40" w:rsidRDefault="00A70A40" w:rsidP="00A70A40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0A4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A70A40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70A40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A70A40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0" w:name="_Hlk15580843"/>
      <w:bookmarkStart w:id="11" w:name="_Hlk15582546"/>
      <w:r w:rsidRPr="00A70A40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0"/>
      <w:r w:rsidRPr="00A70A40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A70A40">
        <w:rPr>
          <w:rFonts w:ascii="Angsana New" w:hAnsi="Angsana New" w:hint="cs"/>
          <w:sz w:val="30"/>
          <w:szCs w:val="30"/>
          <w:cs/>
        </w:rPr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A70A40">
        <w:rPr>
          <w:rFonts w:ascii="Angsana New" w:hAnsi="Angsana New" w:hint="cs"/>
          <w:sz w:val="30"/>
          <w:szCs w:val="30"/>
          <w:cs/>
        </w:rPr>
        <w:t>ที่มีผลบังคับใช้อยู่ในปัจจุบันถูกยกเลิกไป</w:t>
      </w:r>
      <w:bookmarkEnd w:id="11"/>
    </w:p>
    <w:p w:rsidR="001E6F74" w:rsidRPr="00181398" w:rsidRDefault="001E6F74" w:rsidP="00F718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71896" w:rsidRPr="00536D0E" w:rsidRDefault="00F71896" w:rsidP="001F51B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36D0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F71896" w:rsidRPr="00181398" w:rsidRDefault="00F71896" w:rsidP="00F7189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53040B" w:rsidRDefault="00CC3194" w:rsidP="00F720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3194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CC319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CC3194" w:rsidRPr="00F7206B" w:rsidRDefault="00CC3194" w:rsidP="00F720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1E6F74" w:rsidRPr="001E6F74" w:rsidRDefault="00CC3194" w:rsidP="00CC3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319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CC3194">
        <w:rPr>
          <w:rFonts w:ascii="Angsana New" w:hAnsi="Angsana New"/>
          <w:sz w:val="30"/>
          <w:szCs w:val="30"/>
          <w:cs/>
        </w:rPr>
        <w:t xml:space="preserve">การรายงานทางการเงินดังกล่าวข้างต้น  </w:t>
      </w:r>
    </w:p>
    <w:sectPr w:rsidR="001E6F74" w:rsidRPr="001E6F74" w:rsidSect="00621170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74A" w:rsidRDefault="0097474A">
      <w:r>
        <w:separator/>
      </w:r>
    </w:p>
  </w:endnote>
  <w:endnote w:type="continuationSeparator" w:id="0">
    <w:p w:rsidR="0097474A" w:rsidRDefault="0097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7B3D4F" w:rsidRDefault="00E25260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7B715D" w:rsidRDefault="00E25260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7916B1" w:rsidRDefault="00E25260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Default="00E25260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7916B1" w:rsidRDefault="00E25260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2F7024" w:rsidRDefault="00E25260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9201F6" w:rsidRDefault="00E2526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201F6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201F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31</w:t>
    </w:r>
    <w:r w:rsidRPr="009201F6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BE316A" w:rsidRDefault="00E25260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CE24D0" w:rsidRDefault="00E25260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:rsidR="00E25260" w:rsidRPr="00AC7B7C" w:rsidRDefault="00E25260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1E26BA" w:rsidRDefault="00E2526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E25260" w:rsidRPr="00E4104E" w:rsidRDefault="00E2526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4B7A13" w:rsidRDefault="00E2526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E104D6">
      <w:rPr>
        <w:rFonts w:ascii="Angsana New" w:hAnsi="Angsana New"/>
        <w:noProof/>
        <w:sz w:val="30"/>
        <w:szCs w:val="30"/>
      </w:rPr>
      <w:t>amerint3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74A" w:rsidRDefault="0097474A">
      <w:r>
        <w:separator/>
      </w:r>
    </w:p>
  </w:footnote>
  <w:footnote w:type="continuationSeparator" w:id="0">
    <w:p w:rsidR="0097474A" w:rsidRDefault="0097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WordArt 1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25260" w:rsidRDefault="00E25260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" filled="f" stroked="f">
              <o:lock v:ext="edit" shapetype="t"/>
              <v:textbox style="mso-fit-shape-to-text:t">
                <w:txbxContent>
                  <w:p w:rsidR="00E25260" w:rsidRDefault="00E25260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04D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6028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8D22B2" w:rsidRDefault="00E25260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E25260" w:rsidRDefault="00E25260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:rsidR="00E25260" w:rsidRPr="008D22B2" w:rsidRDefault="00E25260" w:rsidP="006F5C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Pr="008D22B2" w:rsidRDefault="00E25260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4A6A7D" w:rsidRDefault="00E104D6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4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E25260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E25260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E25260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E25260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E25260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E25260" w:rsidRPr="004A6A7D" w:rsidRDefault="00E25260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E25260" w:rsidRPr="004A6A7D" w:rsidRDefault="00E25260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:rsidR="00E25260" w:rsidRPr="004A6A7D" w:rsidRDefault="00E25260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17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25260" w:rsidRDefault="00E25260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7 KISDraft" o:spid="_x0000_s1027" type="#_x0000_t202" style="position:absolute;margin-left:0;margin-top:0;width:357.75pt;height:135.7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ZJaQIAAMIEAAAOAAAAZHJzL2Uyb0RvYy54bWysVE2P0zAQvSPxHyzf2yRt+kHUdNV2W4RY&#10;YKUW7dm1nSYQx8Z2m1SI/87YSbq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Gq0lkl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E25260" w:rsidRDefault="00E25260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04D6">
      <w:rPr>
        <w:noProof/>
        <w:sz w:val="30"/>
        <w:szCs w:val="30"/>
      </w:rPr>
      <w:pict>
        <v:shape id="PowerPlusWaterMarkObject7" o:spid="_x0000_s2050" type="#_x0000_t136" style="position:absolute;margin-left:0;margin-top:0;width:410.5pt;height:246.3pt;rotation:315;z-index:-25166131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18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25260" w:rsidRDefault="00E25260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8 KISDraft" o:spid="_x0000_s1028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wfaQIAAMI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z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" filled="f" stroked="f">
              <o:lock v:ext="edit" shapetype="t"/>
              <v:textbox style="mso-fit-shape-to-text:t">
                <w:txbxContent>
                  <w:p w:rsidR="00E25260" w:rsidRDefault="00E25260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8D22B2" w:rsidRDefault="00E25260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E25260" w:rsidRDefault="00E25260" w:rsidP="00FD23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E25260" w:rsidRPr="008D22B2" w:rsidRDefault="00E25260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Pr="008D22B2" w:rsidRDefault="00E25260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E25260" w:rsidRDefault="00E25260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E25260" w:rsidRPr="008D22B2" w:rsidRDefault="00E25260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 30 กันยายน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Pr="00333087" w:rsidRDefault="00E25260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Default="00E25260" w:rsidP="00D22B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94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:rsidR="00E25260" w:rsidRDefault="00E25260" w:rsidP="00D22BEA">
    <w:pPr>
      <w:pStyle w:val="acctmainheading"/>
      <w:spacing w:after="60"/>
      <w:ind w:left="594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แบบย่อ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:rsidR="00E25260" w:rsidRPr="008D22B2" w:rsidRDefault="00E25260" w:rsidP="00176CC9">
    <w:pPr>
      <w:pStyle w:val="acctmainheading"/>
      <w:spacing w:after="60"/>
      <w:ind w:left="594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Pr="00333087" w:rsidRDefault="00E25260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260" w:rsidRPr="00E66B73" w:rsidRDefault="00E25260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E25260" w:rsidRPr="001D530E" w:rsidRDefault="00E25260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Pr="008D22B2" w:rsidRDefault="00E25260" w:rsidP="00176CC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 2562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:rsidR="00E25260" w:rsidRDefault="00E2526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8"/>
  </w:num>
  <w:num w:numId="16">
    <w:abstractNumId w:val="11"/>
  </w:num>
  <w:num w:numId="17">
    <w:abstractNumId w:val="14"/>
  </w:num>
  <w:num w:numId="18">
    <w:abstractNumId w:val="10"/>
  </w:num>
  <w:num w:numId="19">
    <w:abstractNumId w:val="23"/>
  </w:num>
  <w:num w:numId="20">
    <w:abstractNumId w:val="19"/>
  </w:num>
  <w:num w:numId="21">
    <w:abstractNumId w:val="22"/>
  </w:num>
  <w:num w:numId="22">
    <w:abstractNumId w:val="20"/>
  </w:num>
  <w:num w:numId="23">
    <w:abstractNumId w:val="17"/>
  </w:num>
  <w:num w:numId="24">
    <w:abstractNumId w:val="12"/>
  </w:num>
  <w:num w:numId="2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911"/>
    <w:rsid w:val="00000DF2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511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47C"/>
    <w:rsid w:val="000304CF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5F4"/>
    <w:rsid w:val="00046696"/>
    <w:rsid w:val="00046F76"/>
    <w:rsid w:val="000470E9"/>
    <w:rsid w:val="00047125"/>
    <w:rsid w:val="00047389"/>
    <w:rsid w:val="00047A7A"/>
    <w:rsid w:val="00047C73"/>
    <w:rsid w:val="00047D8B"/>
    <w:rsid w:val="00050828"/>
    <w:rsid w:val="00050C53"/>
    <w:rsid w:val="00051285"/>
    <w:rsid w:val="0005146F"/>
    <w:rsid w:val="0005184E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D5A"/>
    <w:rsid w:val="00062182"/>
    <w:rsid w:val="000625CF"/>
    <w:rsid w:val="000625DB"/>
    <w:rsid w:val="00062600"/>
    <w:rsid w:val="0006274E"/>
    <w:rsid w:val="0006284F"/>
    <w:rsid w:val="00062E18"/>
    <w:rsid w:val="00063272"/>
    <w:rsid w:val="000632AF"/>
    <w:rsid w:val="00063E9C"/>
    <w:rsid w:val="0006405A"/>
    <w:rsid w:val="000647B3"/>
    <w:rsid w:val="000647F8"/>
    <w:rsid w:val="000648D5"/>
    <w:rsid w:val="00064996"/>
    <w:rsid w:val="00064D98"/>
    <w:rsid w:val="000651A1"/>
    <w:rsid w:val="000654D3"/>
    <w:rsid w:val="000657CA"/>
    <w:rsid w:val="00065A5B"/>
    <w:rsid w:val="00065ED2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5A5"/>
    <w:rsid w:val="00076709"/>
    <w:rsid w:val="000768CA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8B2"/>
    <w:rsid w:val="00094BD7"/>
    <w:rsid w:val="000950D5"/>
    <w:rsid w:val="0009518B"/>
    <w:rsid w:val="000951B7"/>
    <w:rsid w:val="0009531C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F4E"/>
    <w:rsid w:val="00097FC6"/>
    <w:rsid w:val="000A019F"/>
    <w:rsid w:val="000A05C9"/>
    <w:rsid w:val="000A07DB"/>
    <w:rsid w:val="000A09C1"/>
    <w:rsid w:val="000A0C50"/>
    <w:rsid w:val="000A0F3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813"/>
    <w:rsid w:val="000A483C"/>
    <w:rsid w:val="000A4C16"/>
    <w:rsid w:val="000A4E6D"/>
    <w:rsid w:val="000A503F"/>
    <w:rsid w:val="000A50D3"/>
    <w:rsid w:val="000A544F"/>
    <w:rsid w:val="000A598F"/>
    <w:rsid w:val="000A60F2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B7472"/>
    <w:rsid w:val="000C03F0"/>
    <w:rsid w:val="000C054A"/>
    <w:rsid w:val="000C05D8"/>
    <w:rsid w:val="000C0621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DF"/>
    <w:rsid w:val="000C27DC"/>
    <w:rsid w:val="000C27E3"/>
    <w:rsid w:val="000C29E5"/>
    <w:rsid w:val="000C2B17"/>
    <w:rsid w:val="000C2FE0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4DC"/>
    <w:rsid w:val="000E2AA7"/>
    <w:rsid w:val="000E2D0A"/>
    <w:rsid w:val="000E2EE8"/>
    <w:rsid w:val="000E305F"/>
    <w:rsid w:val="000E3430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0F7F9A"/>
    <w:rsid w:val="0010002F"/>
    <w:rsid w:val="001001BD"/>
    <w:rsid w:val="00100ADB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62"/>
    <w:rsid w:val="0010674E"/>
    <w:rsid w:val="001068B6"/>
    <w:rsid w:val="00106901"/>
    <w:rsid w:val="00106B89"/>
    <w:rsid w:val="00107460"/>
    <w:rsid w:val="00107C13"/>
    <w:rsid w:val="00110463"/>
    <w:rsid w:val="00110E6E"/>
    <w:rsid w:val="00110E8A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205DF"/>
    <w:rsid w:val="00120A96"/>
    <w:rsid w:val="00120A9F"/>
    <w:rsid w:val="00120AAC"/>
    <w:rsid w:val="00120CAA"/>
    <w:rsid w:val="00120E9F"/>
    <w:rsid w:val="00121116"/>
    <w:rsid w:val="00121427"/>
    <w:rsid w:val="00121B28"/>
    <w:rsid w:val="00121B8F"/>
    <w:rsid w:val="00121EB6"/>
    <w:rsid w:val="0012209B"/>
    <w:rsid w:val="00122248"/>
    <w:rsid w:val="001225E0"/>
    <w:rsid w:val="00122B1A"/>
    <w:rsid w:val="00122E2F"/>
    <w:rsid w:val="00123228"/>
    <w:rsid w:val="0012324A"/>
    <w:rsid w:val="001233E4"/>
    <w:rsid w:val="00123789"/>
    <w:rsid w:val="00123935"/>
    <w:rsid w:val="00123A1E"/>
    <w:rsid w:val="00123A2C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E57"/>
    <w:rsid w:val="001275C6"/>
    <w:rsid w:val="001277F4"/>
    <w:rsid w:val="001279CB"/>
    <w:rsid w:val="00127B38"/>
    <w:rsid w:val="00127BD5"/>
    <w:rsid w:val="001300B6"/>
    <w:rsid w:val="001300DE"/>
    <w:rsid w:val="001303A8"/>
    <w:rsid w:val="0013043E"/>
    <w:rsid w:val="00130483"/>
    <w:rsid w:val="0013053D"/>
    <w:rsid w:val="0013062F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30B6"/>
    <w:rsid w:val="00133286"/>
    <w:rsid w:val="00133490"/>
    <w:rsid w:val="00133C4A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F02"/>
    <w:rsid w:val="001430A7"/>
    <w:rsid w:val="0014311F"/>
    <w:rsid w:val="0014350C"/>
    <w:rsid w:val="001437BD"/>
    <w:rsid w:val="00143987"/>
    <w:rsid w:val="00143B8E"/>
    <w:rsid w:val="00143CDA"/>
    <w:rsid w:val="00144D5B"/>
    <w:rsid w:val="00144F43"/>
    <w:rsid w:val="001451A2"/>
    <w:rsid w:val="00145601"/>
    <w:rsid w:val="0014561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18E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5D45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101"/>
    <w:rsid w:val="00161467"/>
    <w:rsid w:val="001614BC"/>
    <w:rsid w:val="00161791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987"/>
    <w:rsid w:val="001649C5"/>
    <w:rsid w:val="00164D08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539E"/>
    <w:rsid w:val="00175610"/>
    <w:rsid w:val="00175630"/>
    <w:rsid w:val="00175892"/>
    <w:rsid w:val="00175DF2"/>
    <w:rsid w:val="00175FC3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D38"/>
    <w:rsid w:val="00181398"/>
    <w:rsid w:val="00181544"/>
    <w:rsid w:val="0018158C"/>
    <w:rsid w:val="0018197D"/>
    <w:rsid w:val="001825DF"/>
    <w:rsid w:val="001826BF"/>
    <w:rsid w:val="00182E1F"/>
    <w:rsid w:val="001830C5"/>
    <w:rsid w:val="001830DE"/>
    <w:rsid w:val="001831A2"/>
    <w:rsid w:val="00183221"/>
    <w:rsid w:val="0018322C"/>
    <w:rsid w:val="00183590"/>
    <w:rsid w:val="00183744"/>
    <w:rsid w:val="001837D2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46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D"/>
    <w:rsid w:val="00197151"/>
    <w:rsid w:val="0019729E"/>
    <w:rsid w:val="001974C8"/>
    <w:rsid w:val="00197514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96F"/>
    <w:rsid w:val="001A1ADF"/>
    <w:rsid w:val="001A1AED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12F"/>
    <w:rsid w:val="001B62D9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43CE"/>
    <w:rsid w:val="001C48B4"/>
    <w:rsid w:val="001C4918"/>
    <w:rsid w:val="001C4932"/>
    <w:rsid w:val="001C4F9D"/>
    <w:rsid w:val="001C52F5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0"/>
    <w:rsid w:val="001C784A"/>
    <w:rsid w:val="001C7B5F"/>
    <w:rsid w:val="001D0694"/>
    <w:rsid w:val="001D13BD"/>
    <w:rsid w:val="001D143A"/>
    <w:rsid w:val="001D1809"/>
    <w:rsid w:val="001D1C34"/>
    <w:rsid w:val="001D2209"/>
    <w:rsid w:val="001D233C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77B"/>
    <w:rsid w:val="001F1885"/>
    <w:rsid w:val="001F19CC"/>
    <w:rsid w:val="001F19D6"/>
    <w:rsid w:val="001F1A4F"/>
    <w:rsid w:val="001F1BD2"/>
    <w:rsid w:val="001F1D8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D53"/>
    <w:rsid w:val="00200EB6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D25"/>
    <w:rsid w:val="00225F5E"/>
    <w:rsid w:val="002262FE"/>
    <w:rsid w:val="00226720"/>
    <w:rsid w:val="00226CF1"/>
    <w:rsid w:val="002270BC"/>
    <w:rsid w:val="00227388"/>
    <w:rsid w:val="00227886"/>
    <w:rsid w:val="00227A59"/>
    <w:rsid w:val="002300C8"/>
    <w:rsid w:val="00230137"/>
    <w:rsid w:val="0023043A"/>
    <w:rsid w:val="00230A04"/>
    <w:rsid w:val="00230CDB"/>
    <w:rsid w:val="002315F1"/>
    <w:rsid w:val="00231889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5A5"/>
    <w:rsid w:val="00236874"/>
    <w:rsid w:val="0023690E"/>
    <w:rsid w:val="00236B36"/>
    <w:rsid w:val="00236C4E"/>
    <w:rsid w:val="00236F29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2FC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A23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AC"/>
    <w:rsid w:val="002603DE"/>
    <w:rsid w:val="00260D12"/>
    <w:rsid w:val="0026101D"/>
    <w:rsid w:val="002611EA"/>
    <w:rsid w:val="002613E5"/>
    <w:rsid w:val="002614A4"/>
    <w:rsid w:val="00261C0E"/>
    <w:rsid w:val="002625C8"/>
    <w:rsid w:val="002626FC"/>
    <w:rsid w:val="00262F4F"/>
    <w:rsid w:val="00263138"/>
    <w:rsid w:val="00263197"/>
    <w:rsid w:val="002636E1"/>
    <w:rsid w:val="0026397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3A"/>
    <w:rsid w:val="002675D0"/>
    <w:rsid w:val="00267652"/>
    <w:rsid w:val="002676F5"/>
    <w:rsid w:val="00267BEC"/>
    <w:rsid w:val="002703E7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1022"/>
    <w:rsid w:val="0029148F"/>
    <w:rsid w:val="00291A09"/>
    <w:rsid w:val="0029200C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85E"/>
    <w:rsid w:val="00296A9B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CC6"/>
    <w:rsid w:val="002A5E64"/>
    <w:rsid w:val="002A5F7C"/>
    <w:rsid w:val="002A60D7"/>
    <w:rsid w:val="002A6276"/>
    <w:rsid w:val="002A6F84"/>
    <w:rsid w:val="002A6FE1"/>
    <w:rsid w:val="002A75F2"/>
    <w:rsid w:val="002A760B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D3F"/>
    <w:rsid w:val="002C0DC7"/>
    <w:rsid w:val="002C0F5C"/>
    <w:rsid w:val="002C102B"/>
    <w:rsid w:val="002C19CA"/>
    <w:rsid w:val="002C1D7C"/>
    <w:rsid w:val="002C1F22"/>
    <w:rsid w:val="002C26F7"/>
    <w:rsid w:val="002C29C0"/>
    <w:rsid w:val="002C2AC0"/>
    <w:rsid w:val="002C2B3C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0A8"/>
    <w:rsid w:val="002C612C"/>
    <w:rsid w:val="002C632C"/>
    <w:rsid w:val="002C6422"/>
    <w:rsid w:val="002C644F"/>
    <w:rsid w:val="002C6998"/>
    <w:rsid w:val="002C6DE0"/>
    <w:rsid w:val="002C6FF9"/>
    <w:rsid w:val="002C709F"/>
    <w:rsid w:val="002C71DC"/>
    <w:rsid w:val="002C7B24"/>
    <w:rsid w:val="002C7FD5"/>
    <w:rsid w:val="002D0681"/>
    <w:rsid w:val="002D0881"/>
    <w:rsid w:val="002D09BB"/>
    <w:rsid w:val="002D1277"/>
    <w:rsid w:val="002D174B"/>
    <w:rsid w:val="002D1C5C"/>
    <w:rsid w:val="002D1CCA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0DD"/>
    <w:rsid w:val="002D7367"/>
    <w:rsid w:val="002D739D"/>
    <w:rsid w:val="002D7A3F"/>
    <w:rsid w:val="002E023F"/>
    <w:rsid w:val="002E08F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96B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52A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961"/>
    <w:rsid w:val="003446B3"/>
    <w:rsid w:val="003446B8"/>
    <w:rsid w:val="003446F0"/>
    <w:rsid w:val="00344DBD"/>
    <w:rsid w:val="00344E03"/>
    <w:rsid w:val="00344E60"/>
    <w:rsid w:val="0034522C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A3"/>
    <w:rsid w:val="00352EE5"/>
    <w:rsid w:val="0035309E"/>
    <w:rsid w:val="00353442"/>
    <w:rsid w:val="00353528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9F3"/>
    <w:rsid w:val="00364A00"/>
    <w:rsid w:val="00364A06"/>
    <w:rsid w:val="00364BEC"/>
    <w:rsid w:val="00364F95"/>
    <w:rsid w:val="003651B0"/>
    <w:rsid w:val="003655F1"/>
    <w:rsid w:val="003660C3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18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67"/>
    <w:rsid w:val="003853FE"/>
    <w:rsid w:val="0038550F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1FE1"/>
    <w:rsid w:val="003A2670"/>
    <w:rsid w:val="003A2F25"/>
    <w:rsid w:val="003A329F"/>
    <w:rsid w:val="003A36A3"/>
    <w:rsid w:val="003A3943"/>
    <w:rsid w:val="003A3D50"/>
    <w:rsid w:val="003A3F8A"/>
    <w:rsid w:val="003A45D5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CB4"/>
    <w:rsid w:val="003B3DEE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C2"/>
    <w:rsid w:val="003B6099"/>
    <w:rsid w:val="003B60BF"/>
    <w:rsid w:val="003B65D4"/>
    <w:rsid w:val="003B6772"/>
    <w:rsid w:val="003B67EC"/>
    <w:rsid w:val="003B6A45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D57"/>
    <w:rsid w:val="003C5E87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970"/>
    <w:rsid w:val="003D221F"/>
    <w:rsid w:val="003D245D"/>
    <w:rsid w:val="003D2772"/>
    <w:rsid w:val="003D27EF"/>
    <w:rsid w:val="003D2839"/>
    <w:rsid w:val="003D2BA9"/>
    <w:rsid w:val="003D3173"/>
    <w:rsid w:val="003D3423"/>
    <w:rsid w:val="003D3556"/>
    <w:rsid w:val="003D36EB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4E7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990"/>
    <w:rsid w:val="003E3A5E"/>
    <w:rsid w:val="003E3D2C"/>
    <w:rsid w:val="003E3E5A"/>
    <w:rsid w:val="003E3F74"/>
    <w:rsid w:val="003E4176"/>
    <w:rsid w:val="003E4531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0F"/>
    <w:rsid w:val="003F2B74"/>
    <w:rsid w:val="003F2F09"/>
    <w:rsid w:val="003F32EE"/>
    <w:rsid w:val="003F3794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D60"/>
    <w:rsid w:val="00400F4A"/>
    <w:rsid w:val="0040145F"/>
    <w:rsid w:val="004014D5"/>
    <w:rsid w:val="00401A1B"/>
    <w:rsid w:val="00401C57"/>
    <w:rsid w:val="004024E4"/>
    <w:rsid w:val="004025B5"/>
    <w:rsid w:val="00402EBA"/>
    <w:rsid w:val="004033F6"/>
    <w:rsid w:val="00403A3C"/>
    <w:rsid w:val="00403C55"/>
    <w:rsid w:val="00403C9E"/>
    <w:rsid w:val="00403CF5"/>
    <w:rsid w:val="004044F8"/>
    <w:rsid w:val="00404508"/>
    <w:rsid w:val="0040483E"/>
    <w:rsid w:val="00404E5E"/>
    <w:rsid w:val="00405130"/>
    <w:rsid w:val="004051E6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64F"/>
    <w:rsid w:val="004247FB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6FA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816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334"/>
    <w:rsid w:val="0044546D"/>
    <w:rsid w:val="004456DC"/>
    <w:rsid w:val="0044622F"/>
    <w:rsid w:val="00446245"/>
    <w:rsid w:val="0044643E"/>
    <w:rsid w:val="00446985"/>
    <w:rsid w:val="004469A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65"/>
    <w:rsid w:val="0045570E"/>
    <w:rsid w:val="00455A6A"/>
    <w:rsid w:val="00455E77"/>
    <w:rsid w:val="00455E94"/>
    <w:rsid w:val="0045611A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566"/>
    <w:rsid w:val="0046161D"/>
    <w:rsid w:val="0046165E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79"/>
    <w:rsid w:val="00463502"/>
    <w:rsid w:val="004636B3"/>
    <w:rsid w:val="00463AC1"/>
    <w:rsid w:val="00463B86"/>
    <w:rsid w:val="00463CC1"/>
    <w:rsid w:val="004644E0"/>
    <w:rsid w:val="004646D9"/>
    <w:rsid w:val="004654D6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B23"/>
    <w:rsid w:val="00474C4A"/>
    <w:rsid w:val="00474E05"/>
    <w:rsid w:val="00474E78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1D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276"/>
    <w:rsid w:val="004842EB"/>
    <w:rsid w:val="00484FD5"/>
    <w:rsid w:val="00485066"/>
    <w:rsid w:val="0048578F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CD3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BF2"/>
    <w:rsid w:val="00497D04"/>
    <w:rsid w:val="00497D4D"/>
    <w:rsid w:val="00497D57"/>
    <w:rsid w:val="00497D6D"/>
    <w:rsid w:val="004A002F"/>
    <w:rsid w:val="004A01BD"/>
    <w:rsid w:val="004A01D9"/>
    <w:rsid w:val="004A049F"/>
    <w:rsid w:val="004A0C34"/>
    <w:rsid w:val="004A0C61"/>
    <w:rsid w:val="004A0DD0"/>
    <w:rsid w:val="004A0FD4"/>
    <w:rsid w:val="004A0FE4"/>
    <w:rsid w:val="004A1570"/>
    <w:rsid w:val="004A1CDC"/>
    <w:rsid w:val="004A1D33"/>
    <w:rsid w:val="004A1D8C"/>
    <w:rsid w:val="004A1E30"/>
    <w:rsid w:val="004A1ECA"/>
    <w:rsid w:val="004A2129"/>
    <w:rsid w:val="004A22B9"/>
    <w:rsid w:val="004A234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252F"/>
    <w:rsid w:val="004B2B95"/>
    <w:rsid w:val="004B30D4"/>
    <w:rsid w:val="004B364C"/>
    <w:rsid w:val="004B45D5"/>
    <w:rsid w:val="004B4C47"/>
    <w:rsid w:val="004B4EAF"/>
    <w:rsid w:val="004B4FB7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4C"/>
    <w:rsid w:val="004C3BD3"/>
    <w:rsid w:val="004C3E89"/>
    <w:rsid w:val="004C42AD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26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5660"/>
    <w:rsid w:val="004D5788"/>
    <w:rsid w:val="004D5B99"/>
    <w:rsid w:val="004D6033"/>
    <w:rsid w:val="004D60ED"/>
    <w:rsid w:val="004D639C"/>
    <w:rsid w:val="004D664F"/>
    <w:rsid w:val="004D66AA"/>
    <w:rsid w:val="004D66CD"/>
    <w:rsid w:val="004D67F4"/>
    <w:rsid w:val="004D703E"/>
    <w:rsid w:val="004D72DB"/>
    <w:rsid w:val="004D739A"/>
    <w:rsid w:val="004D790A"/>
    <w:rsid w:val="004D79AE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2C9"/>
    <w:rsid w:val="004E3422"/>
    <w:rsid w:val="004E38C1"/>
    <w:rsid w:val="004E3C3C"/>
    <w:rsid w:val="004E3EA5"/>
    <w:rsid w:val="004E4135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910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3CC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E17"/>
    <w:rsid w:val="0050009F"/>
    <w:rsid w:val="005004C9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385"/>
    <w:rsid w:val="005127C7"/>
    <w:rsid w:val="00512B00"/>
    <w:rsid w:val="00512D66"/>
    <w:rsid w:val="005134EF"/>
    <w:rsid w:val="00513BF8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9B6"/>
    <w:rsid w:val="00524B7F"/>
    <w:rsid w:val="00524D2A"/>
    <w:rsid w:val="00524DE2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62D"/>
    <w:rsid w:val="00541832"/>
    <w:rsid w:val="005419C8"/>
    <w:rsid w:val="00541BA4"/>
    <w:rsid w:val="00541C2F"/>
    <w:rsid w:val="00542579"/>
    <w:rsid w:val="00542A12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2E4"/>
    <w:rsid w:val="005475C3"/>
    <w:rsid w:val="00547616"/>
    <w:rsid w:val="00547667"/>
    <w:rsid w:val="00547C96"/>
    <w:rsid w:val="00547CE7"/>
    <w:rsid w:val="00550217"/>
    <w:rsid w:val="00550C05"/>
    <w:rsid w:val="00551589"/>
    <w:rsid w:val="00551707"/>
    <w:rsid w:val="00551808"/>
    <w:rsid w:val="005518D2"/>
    <w:rsid w:val="00551FDB"/>
    <w:rsid w:val="00552412"/>
    <w:rsid w:val="0055245D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D2"/>
    <w:rsid w:val="00571BAB"/>
    <w:rsid w:val="00571BF0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ECF"/>
    <w:rsid w:val="00577401"/>
    <w:rsid w:val="005779D2"/>
    <w:rsid w:val="00577C06"/>
    <w:rsid w:val="00577F79"/>
    <w:rsid w:val="0058024E"/>
    <w:rsid w:val="0058084A"/>
    <w:rsid w:val="005808A6"/>
    <w:rsid w:val="00580C87"/>
    <w:rsid w:val="00580F2F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E05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85E"/>
    <w:rsid w:val="00597BEE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56"/>
    <w:rsid w:val="005B0695"/>
    <w:rsid w:val="005B072A"/>
    <w:rsid w:val="005B092E"/>
    <w:rsid w:val="005B11E7"/>
    <w:rsid w:val="005B1412"/>
    <w:rsid w:val="005B169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BE2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69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FF"/>
    <w:rsid w:val="005C75A7"/>
    <w:rsid w:val="005C7716"/>
    <w:rsid w:val="005C7CE5"/>
    <w:rsid w:val="005D01F0"/>
    <w:rsid w:val="005D0C2A"/>
    <w:rsid w:val="005D0E9E"/>
    <w:rsid w:val="005D0ED9"/>
    <w:rsid w:val="005D1191"/>
    <w:rsid w:val="005D13C7"/>
    <w:rsid w:val="005D1626"/>
    <w:rsid w:val="005D1687"/>
    <w:rsid w:val="005D16BD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BC3"/>
    <w:rsid w:val="005E3C14"/>
    <w:rsid w:val="005E3E0E"/>
    <w:rsid w:val="005E3E23"/>
    <w:rsid w:val="005E41FB"/>
    <w:rsid w:val="005E4503"/>
    <w:rsid w:val="005E4F08"/>
    <w:rsid w:val="005E5312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3F5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778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E17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507"/>
    <w:rsid w:val="00602A46"/>
    <w:rsid w:val="00602B94"/>
    <w:rsid w:val="00602CB5"/>
    <w:rsid w:val="00602E62"/>
    <w:rsid w:val="0060327A"/>
    <w:rsid w:val="00603773"/>
    <w:rsid w:val="00603921"/>
    <w:rsid w:val="00603BC1"/>
    <w:rsid w:val="00603C09"/>
    <w:rsid w:val="00604E0D"/>
    <w:rsid w:val="00604E44"/>
    <w:rsid w:val="00604ED4"/>
    <w:rsid w:val="00605527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31E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B36"/>
    <w:rsid w:val="00646C0E"/>
    <w:rsid w:val="00646DE8"/>
    <w:rsid w:val="00646DEA"/>
    <w:rsid w:val="00646EF2"/>
    <w:rsid w:val="006470E8"/>
    <w:rsid w:val="00647D4E"/>
    <w:rsid w:val="0065010F"/>
    <w:rsid w:val="00650172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8CE"/>
    <w:rsid w:val="00667E75"/>
    <w:rsid w:val="006701F3"/>
    <w:rsid w:val="0067027B"/>
    <w:rsid w:val="0067034C"/>
    <w:rsid w:val="00670797"/>
    <w:rsid w:val="00670B30"/>
    <w:rsid w:val="00670C03"/>
    <w:rsid w:val="00670DBA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5C8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09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721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231"/>
    <w:rsid w:val="006A3316"/>
    <w:rsid w:val="006A3432"/>
    <w:rsid w:val="006A3A3D"/>
    <w:rsid w:val="006A3AC5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C93"/>
    <w:rsid w:val="006B2E45"/>
    <w:rsid w:val="006B2F35"/>
    <w:rsid w:val="006B354E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9"/>
    <w:rsid w:val="006C1391"/>
    <w:rsid w:val="006C1A99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A1A"/>
    <w:rsid w:val="006C4106"/>
    <w:rsid w:val="006C41D7"/>
    <w:rsid w:val="006C47F5"/>
    <w:rsid w:val="006C492A"/>
    <w:rsid w:val="006C4B68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3A"/>
    <w:rsid w:val="006D35CB"/>
    <w:rsid w:val="006D391F"/>
    <w:rsid w:val="006D3ACC"/>
    <w:rsid w:val="006D3B71"/>
    <w:rsid w:val="006D441D"/>
    <w:rsid w:val="006D501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AED"/>
    <w:rsid w:val="006F3F40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B80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8DE"/>
    <w:rsid w:val="00710962"/>
    <w:rsid w:val="00710ACC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74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4DB"/>
    <w:rsid w:val="00744554"/>
    <w:rsid w:val="007445D7"/>
    <w:rsid w:val="007446B7"/>
    <w:rsid w:val="00744ABE"/>
    <w:rsid w:val="00744C40"/>
    <w:rsid w:val="00744F02"/>
    <w:rsid w:val="0074501B"/>
    <w:rsid w:val="007452A3"/>
    <w:rsid w:val="0074593F"/>
    <w:rsid w:val="00745EAC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2EF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A12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3F23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81B"/>
    <w:rsid w:val="00787C7C"/>
    <w:rsid w:val="00787EC6"/>
    <w:rsid w:val="00790050"/>
    <w:rsid w:val="00790D9F"/>
    <w:rsid w:val="00791084"/>
    <w:rsid w:val="007910CA"/>
    <w:rsid w:val="0079112F"/>
    <w:rsid w:val="007917C3"/>
    <w:rsid w:val="00792387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6537"/>
    <w:rsid w:val="007967DD"/>
    <w:rsid w:val="007967E4"/>
    <w:rsid w:val="00796812"/>
    <w:rsid w:val="00796A0B"/>
    <w:rsid w:val="00797183"/>
    <w:rsid w:val="007971AD"/>
    <w:rsid w:val="00797619"/>
    <w:rsid w:val="007976CE"/>
    <w:rsid w:val="00797837"/>
    <w:rsid w:val="007A06EC"/>
    <w:rsid w:val="007A0805"/>
    <w:rsid w:val="007A1899"/>
    <w:rsid w:val="007A1AC3"/>
    <w:rsid w:val="007A2258"/>
    <w:rsid w:val="007A23D6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939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C01F8"/>
    <w:rsid w:val="007C07E6"/>
    <w:rsid w:val="007C08D2"/>
    <w:rsid w:val="007C0AD6"/>
    <w:rsid w:val="007C1601"/>
    <w:rsid w:val="007C165B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A24"/>
    <w:rsid w:val="007C6E11"/>
    <w:rsid w:val="007C6F2E"/>
    <w:rsid w:val="007C7C4A"/>
    <w:rsid w:val="007C7E5F"/>
    <w:rsid w:val="007C7F0F"/>
    <w:rsid w:val="007D014B"/>
    <w:rsid w:val="007D04EB"/>
    <w:rsid w:val="007D08A8"/>
    <w:rsid w:val="007D0B2F"/>
    <w:rsid w:val="007D1172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30A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91D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3F7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FD1"/>
    <w:rsid w:val="007F7034"/>
    <w:rsid w:val="007F74DB"/>
    <w:rsid w:val="007F7969"/>
    <w:rsid w:val="007F7E07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526"/>
    <w:rsid w:val="00806598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27E89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460"/>
    <w:rsid w:val="008347CA"/>
    <w:rsid w:val="008347D5"/>
    <w:rsid w:val="00834A0D"/>
    <w:rsid w:val="00834C44"/>
    <w:rsid w:val="008351F3"/>
    <w:rsid w:val="008353A2"/>
    <w:rsid w:val="00835550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94A"/>
    <w:rsid w:val="00851D82"/>
    <w:rsid w:val="00851DB2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535"/>
    <w:rsid w:val="00876988"/>
    <w:rsid w:val="008769CF"/>
    <w:rsid w:val="00876C4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2BA"/>
    <w:rsid w:val="00885504"/>
    <w:rsid w:val="0088553A"/>
    <w:rsid w:val="00885BC1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688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103F"/>
    <w:rsid w:val="008B11AA"/>
    <w:rsid w:val="008B1451"/>
    <w:rsid w:val="008B176B"/>
    <w:rsid w:val="008B17BD"/>
    <w:rsid w:val="008B20EC"/>
    <w:rsid w:val="008B236A"/>
    <w:rsid w:val="008B286E"/>
    <w:rsid w:val="008B2BBD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ECB"/>
    <w:rsid w:val="008C3FB9"/>
    <w:rsid w:val="008C44DB"/>
    <w:rsid w:val="008C46A5"/>
    <w:rsid w:val="008C476C"/>
    <w:rsid w:val="008C4819"/>
    <w:rsid w:val="008C485D"/>
    <w:rsid w:val="008C494C"/>
    <w:rsid w:val="008C4991"/>
    <w:rsid w:val="008C4C18"/>
    <w:rsid w:val="008C54F6"/>
    <w:rsid w:val="008C58AA"/>
    <w:rsid w:val="008C5C7E"/>
    <w:rsid w:val="008C61DD"/>
    <w:rsid w:val="008C64BF"/>
    <w:rsid w:val="008C65A7"/>
    <w:rsid w:val="008C6893"/>
    <w:rsid w:val="008C6D46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5AB"/>
    <w:rsid w:val="008E1B01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395"/>
    <w:rsid w:val="008E6552"/>
    <w:rsid w:val="008E6619"/>
    <w:rsid w:val="008E67EF"/>
    <w:rsid w:val="008E6FD1"/>
    <w:rsid w:val="008E6FFB"/>
    <w:rsid w:val="008E7495"/>
    <w:rsid w:val="008E76F4"/>
    <w:rsid w:val="008E7978"/>
    <w:rsid w:val="008F0268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601C"/>
    <w:rsid w:val="008F624E"/>
    <w:rsid w:val="008F68E5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66D"/>
    <w:rsid w:val="00903817"/>
    <w:rsid w:val="00903870"/>
    <w:rsid w:val="009039F5"/>
    <w:rsid w:val="00903B65"/>
    <w:rsid w:val="00903E4F"/>
    <w:rsid w:val="00903F3D"/>
    <w:rsid w:val="009042D3"/>
    <w:rsid w:val="009046CD"/>
    <w:rsid w:val="00904846"/>
    <w:rsid w:val="009048D5"/>
    <w:rsid w:val="009049D0"/>
    <w:rsid w:val="00904A4C"/>
    <w:rsid w:val="00904B54"/>
    <w:rsid w:val="00904E95"/>
    <w:rsid w:val="00904F0A"/>
    <w:rsid w:val="00904FD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03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A0C"/>
    <w:rsid w:val="00912A14"/>
    <w:rsid w:val="00912EB1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344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175A"/>
    <w:rsid w:val="00931CB1"/>
    <w:rsid w:val="009321CE"/>
    <w:rsid w:val="0093267A"/>
    <w:rsid w:val="0093282C"/>
    <w:rsid w:val="00932B2B"/>
    <w:rsid w:val="00932BFC"/>
    <w:rsid w:val="00933864"/>
    <w:rsid w:val="00933DA5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CF1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2634"/>
    <w:rsid w:val="00952A27"/>
    <w:rsid w:val="0095303D"/>
    <w:rsid w:val="0095317E"/>
    <w:rsid w:val="009533AA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E4"/>
    <w:rsid w:val="00971F8F"/>
    <w:rsid w:val="00972004"/>
    <w:rsid w:val="0097217B"/>
    <w:rsid w:val="009721AC"/>
    <w:rsid w:val="009721C5"/>
    <w:rsid w:val="009721F5"/>
    <w:rsid w:val="0097220C"/>
    <w:rsid w:val="00972261"/>
    <w:rsid w:val="009724A7"/>
    <w:rsid w:val="009727C1"/>
    <w:rsid w:val="00973662"/>
    <w:rsid w:val="00973B07"/>
    <w:rsid w:val="00974713"/>
    <w:rsid w:val="0097474A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90B"/>
    <w:rsid w:val="00982F56"/>
    <w:rsid w:val="009835FB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C13"/>
    <w:rsid w:val="00985D04"/>
    <w:rsid w:val="0098602F"/>
    <w:rsid w:val="00986340"/>
    <w:rsid w:val="009868FD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C8A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08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C0E"/>
    <w:rsid w:val="009B5DB9"/>
    <w:rsid w:val="009B5EB9"/>
    <w:rsid w:val="009B61FC"/>
    <w:rsid w:val="009B70CA"/>
    <w:rsid w:val="009B75C3"/>
    <w:rsid w:val="009B78E4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12"/>
    <w:rsid w:val="009D03EE"/>
    <w:rsid w:val="009D079B"/>
    <w:rsid w:val="009D0B26"/>
    <w:rsid w:val="009D0C4F"/>
    <w:rsid w:val="009D0DD3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C4"/>
    <w:rsid w:val="009D67CB"/>
    <w:rsid w:val="009D6876"/>
    <w:rsid w:val="009D687B"/>
    <w:rsid w:val="009D6CF6"/>
    <w:rsid w:val="009D6EAC"/>
    <w:rsid w:val="009D6EE0"/>
    <w:rsid w:val="009D7438"/>
    <w:rsid w:val="009D7672"/>
    <w:rsid w:val="009D769D"/>
    <w:rsid w:val="009D7FF9"/>
    <w:rsid w:val="009E00DE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61D"/>
    <w:rsid w:val="009E29FF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95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4C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BF"/>
    <w:rsid w:val="00A04A4C"/>
    <w:rsid w:val="00A04B37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3D7"/>
    <w:rsid w:val="00A064AE"/>
    <w:rsid w:val="00A065F2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B62"/>
    <w:rsid w:val="00A11C8D"/>
    <w:rsid w:val="00A121E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EB"/>
    <w:rsid w:val="00A15013"/>
    <w:rsid w:val="00A1502C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341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5ED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207"/>
    <w:rsid w:val="00A327E3"/>
    <w:rsid w:val="00A32952"/>
    <w:rsid w:val="00A32EC2"/>
    <w:rsid w:val="00A32EF7"/>
    <w:rsid w:val="00A32F1C"/>
    <w:rsid w:val="00A33027"/>
    <w:rsid w:val="00A33252"/>
    <w:rsid w:val="00A3359E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59B"/>
    <w:rsid w:val="00A455FA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749"/>
    <w:rsid w:val="00A51D47"/>
    <w:rsid w:val="00A51DC8"/>
    <w:rsid w:val="00A51FA4"/>
    <w:rsid w:val="00A52396"/>
    <w:rsid w:val="00A5248F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953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39CC"/>
    <w:rsid w:val="00A641E5"/>
    <w:rsid w:val="00A64402"/>
    <w:rsid w:val="00A644D4"/>
    <w:rsid w:val="00A649AA"/>
    <w:rsid w:val="00A64ADB"/>
    <w:rsid w:val="00A64E95"/>
    <w:rsid w:val="00A65489"/>
    <w:rsid w:val="00A657AA"/>
    <w:rsid w:val="00A65977"/>
    <w:rsid w:val="00A6607B"/>
    <w:rsid w:val="00A66101"/>
    <w:rsid w:val="00A661A3"/>
    <w:rsid w:val="00A6627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6FFE"/>
    <w:rsid w:val="00A67610"/>
    <w:rsid w:val="00A6772C"/>
    <w:rsid w:val="00A678C7"/>
    <w:rsid w:val="00A67D48"/>
    <w:rsid w:val="00A704DA"/>
    <w:rsid w:val="00A70539"/>
    <w:rsid w:val="00A70888"/>
    <w:rsid w:val="00A70A40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2BE8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8D5"/>
    <w:rsid w:val="00A91A38"/>
    <w:rsid w:val="00A9297E"/>
    <w:rsid w:val="00A929FE"/>
    <w:rsid w:val="00A92D25"/>
    <w:rsid w:val="00A92DB6"/>
    <w:rsid w:val="00A93214"/>
    <w:rsid w:val="00A933CD"/>
    <w:rsid w:val="00A9359E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EBB"/>
    <w:rsid w:val="00A97468"/>
    <w:rsid w:val="00A974B6"/>
    <w:rsid w:val="00A97AC9"/>
    <w:rsid w:val="00A97B5F"/>
    <w:rsid w:val="00A97FCC"/>
    <w:rsid w:val="00AA00A8"/>
    <w:rsid w:val="00AA01B7"/>
    <w:rsid w:val="00AA0944"/>
    <w:rsid w:val="00AA0C8D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837"/>
    <w:rsid w:val="00AA3DAB"/>
    <w:rsid w:val="00AA3F0A"/>
    <w:rsid w:val="00AA417A"/>
    <w:rsid w:val="00AA4219"/>
    <w:rsid w:val="00AA4621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5CB"/>
    <w:rsid w:val="00AC7900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63E"/>
    <w:rsid w:val="00AD5D37"/>
    <w:rsid w:val="00AD5F28"/>
    <w:rsid w:val="00AD650D"/>
    <w:rsid w:val="00AD663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530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3A7"/>
    <w:rsid w:val="00AF5741"/>
    <w:rsid w:val="00AF5782"/>
    <w:rsid w:val="00AF5790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0B93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6B1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89A"/>
    <w:rsid w:val="00B10BE9"/>
    <w:rsid w:val="00B10EA8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7B"/>
    <w:rsid w:val="00B1296E"/>
    <w:rsid w:val="00B130F2"/>
    <w:rsid w:val="00B135ED"/>
    <w:rsid w:val="00B13866"/>
    <w:rsid w:val="00B13976"/>
    <w:rsid w:val="00B13D49"/>
    <w:rsid w:val="00B13DD9"/>
    <w:rsid w:val="00B143EC"/>
    <w:rsid w:val="00B144C2"/>
    <w:rsid w:val="00B146BF"/>
    <w:rsid w:val="00B14953"/>
    <w:rsid w:val="00B14F89"/>
    <w:rsid w:val="00B15216"/>
    <w:rsid w:val="00B1571E"/>
    <w:rsid w:val="00B1572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9E2"/>
    <w:rsid w:val="00B22286"/>
    <w:rsid w:val="00B22465"/>
    <w:rsid w:val="00B228DA"/>
    <w:rsid w:val="00B22E59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607B"/>
    <w:rsid w:val="00B27623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9E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B77"/>
    <w:rsid w:val="00B47C33"/>
    <w:rsid w:val="00B50101"/>
    <w:rsid w:val="00B50621"/>
    <w:rsid w:val="00B51408"/>
    <w:rsid w:val="00B5164C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544"/>
    <w:rsid w:val="00B617FB"/>
    <w:rsid w:val="00B61AF6"/>
    <w:rsid w:val="00B61D7A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3DD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8DA"/>
    <w:rsid w:val="00B77CB8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B2"/>
    <w:rsid w:val="00B83D35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508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C3E"/>
    <w:rsid w:val="00BA1C49"/>
    <w:rsid w:val="00BA1E3B"/>
    <w:rsid w:val="00BA1E52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5054"/>
    <w:rsid w:val="00BA5365"/>
    <w:rsid w:val="00BA53A8"/>
    <w:rsid w:val="00BA543C"/>
    <w:rsid w:val="00BA569E"/>
    <w:rsid w:val="00BA5712"/>
    <w:rsid w:val="00BA5A32"/>
    <w:rsid w:val="00BA5A69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5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615"/>
    <w:rsid w:val="00BD5A2F"/>
    <w:rsid w:val="00BD5B0B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E2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4790"/>
    <w:rsid w:val="00C14BBE"/>
    <w:rsid w:val="00C150E7"/>
    <w:rsid w:val="00C15259"/>
    <w:rsid w:val="00C161A9"/>
    <w:rsid w:val="00C1655D"/>
    <w:rsid w:val="00C167C8"/>
    <w:rsid w:val="00C167DD"/>
    <w:rsid w:val="00C16BF8"/>
    <w:rsid w:val="00C16D0C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25BB"/>
    <w:rsid w:val="00C32BA2"/>
    <w:rsid w:val="00C33014"/>
    <w:rsid w:val="00C3308C"/>
    <w:rsid w:val="00C333F3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9F4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A4C"/>
    <w:rsid w:val="00C64DF1"/>
    <w:rsid w:val="00C651EA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EE8"/>
    <w:rsid w:val="00C66FE6"/>
    <w:rsid w:val="00C671D2"/>
    <w:rsid w:val="00C67B97"/>
    <w:rsid w:val="00C67E52"/>
    <w:rsid w:val="00C67EE4"/>
    <w:rsid w:val="00C7012D"/>
    <w:rsid w:val="00C70159"/>
    <w:rsid w:val="00C70B67"/>
    <w:rsid w:val="00C70E2F"/>
    <w:rsid w:val="00C70E6B"/>
    <w:rsid w:val="00C71208"/>
    <w:rsid w:val="00C715C4"/>
    <w:rsid w:val="00C71945"/>
    <w:rsid w:val="00C71A42"/>
    <w:rsid w:val="00C71CDE"/>
    <w:rsid w:val="00C71E1C"/>
    <w:rsid w:val="00C7289E"/>
    <w:rsid w:val="00C72975"/>
    <w:rsid w:val="00C729F7"/>
    <w:rsid w:val="00C72A00"/>
    <w:rsid w:val="00C73BCD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FED"/>
    <w:rsid w:val="00C7609B"/>
    <w:rsid w:val="00C7683E"/>
    <w:rsid w:val="00C76920"/>
    <w:rsid w:val="00C76DEA"/>
    <w:rsid w:val="00C76E60"/>
    <w:rsid w:val="00C7773A"/>
    <w:rsid w:val="00C77908"/>
    <w:rsid w:val="00C77A7C"/>
    <w:rsid w:val="00C77CBA"/>
    <w:rsid w:val="00C801DD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3334"/>
    <w:rsid w:val="00C83798"/>
    <w:rsid w:val="00C83C59"/>
    <w:rsid w:val="00C84F2A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717E"/>
    <w:rsid w:val="00C8728B"/>
    <w:rsid w:val="00C87381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D22"/>
    <w:rsid w:val="00C9511C"/>
    <w:rsid w:val="00C9516B"/>
    <w:rsid w:val="00C95170"/>
    <w:rsid w:val="00C95235"/>
    <w:rsid w:val="00C956C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175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4A6B"/>
    <w:rsid w:val="00CB5133"/>
    <w:rsid w:val="00CB530C"/>
    <w:rsid w:val="00CB5323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77A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3C56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31B"/>
    <w:rsid w:val="00CE6730"/>
    <w:rsid w:val="00CE6A48"/>
    <w:rsid w:val="00CE6D48"/>
    <w:rsid w:val="00CE6DC5"/>
    <w:rsid w:val="00CE6F52"/>
    <w:rsid w:val="00CE6FD5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104D"/>
    <w:rsid w:val="00CF1082"/>
    <w:rsid w:val="00CF1907"/>
    <w:rsid w:val="00CF1A4A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6160"/>
    <w:rsid w:val="00CF6499"/>
    <w:rsid w:val="00CF6638"/>
    <w:rsid w:val="00CF678F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C84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77B"/>
    <w:rsid w:val="00D13A3E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6C5"/>
    <w:rsid w:val="00D224D9"/>
    <w:rsid w:val="00D22BEA"/>
    <w:rsid w:val="00D23230"/>
    <w:rsid w:val="00D23C14"/>
    <w:rsid w:val="00D23F01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F4"/>
    <w:rsid w:val="00D4501D"/>
    <w:rsid w:val="00D453C7"/>
    <w:rsid w:val="00D457BF"/>
    <w:rsid w:val="00D45854"/>
    <w:rsid w:val="00D45F30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4F45"/>
    <w:rsid w:val="00D55134"/>
    <w:rsid w:val="00D556B8"/>
    <w:rsid w:val="00D55987"/>
    <w:rsid w:val="00D560C2"/>
    <w:rsid w:val="00D562BA"/>
    <w:rsid w:val="00D56424"/>
    <w:rsid w:val="00D5677E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D1"/>
    <w:rsid w:val="00D645FC"/>
    <w:rsid w:val="00D65046"/>
    <w:rsid w:val="00D6572A"/>
    <w:rsid w:val="00D659FF"/>
    <w:rsid w:val="00D6611B"/>
    <w:rsid w:val="00D661C3"/>
    <w:rsid w:val="00D6657D"/>
    <w:rsid w:val="00D66840"/>
    <w:rsid w:val="00D67372"/>
    <w:rsid w:val="00D6769F"/>
    <w:rsid w:val="00D676F0"/>
    <w:rsid w:val="00D67B4E"/>
    <w:rsid w:val="00D67BA1"/>
    <w:rsid w:val="00D67E23"/>
    <w:rsid w:val="00D70209"/>
    <w:rsid w:val="00D7034B"/>
    <w:rsid w:val="00D7083C"/>
    <w:rsid w:val="00D70A4C"/>
    <w:rsid w:val="00D70B1D"/>
    <w:rsid w:val="00D70C04"/>
    <w:rsid w:val="00D70D3A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5255"/>
    <w:rsid w:val="00D7536C"/>
    <w:rsid w:val="00D755A8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031"/>
    <w:rsid w:val="00D80DF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C31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C"/>
    <w:rsid w:val="00D9124C"/>
    <w:rsid w:val="00D91380"/>
    <w:rsid w:val="00D91451"/>
    <w:rsid w:val="00D915FA"/>
    <w:rsid w:val="00D916D8"/>
    <w:rsid w:val="00D91A5F"/>
    <w:rsid w:val="00D926BC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B76"/>
    <w:rsid w:val="00DA4E32"/>
    <w:rsid w:val="00DA518B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C2C"/>
    <w:rsid w:val="00DB4EE9"/>
    <w:rsid w:val="00DB5201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DF8"/>
    <w:rsid w:val="00DC117A"/>
    <w:rsid w:val="00DC1201"/>
    <w:rsid w:val="00DC1265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F0"/>
    <w:rsid w:val="00DE0A85"/>
    <w:rsid w:val="00DE0E80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768"/>
    <w:rsid w:val="00DE3869"/>
    <w:rsid w:val="00DE39FC"/>
    <w:rsid w:val="00DE3E6E"/>
    <w:rsid w:val="00DE428C"/>
    <w:rsid w:val="00DE4332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6EE"/>
    <w:rsid w:val="00DF69EE"/>
    <w:rsid w:val="00DF6C93"/>
    <w:rsid w:val="00DF6D4D"/>
    <w:rsid w:val="00DF7133"/>
    <w:rsid w:val="00DF7397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DBA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BD4"/>
    <w:rsid w:val="00E04153"/>
    <w:rsid w:val="00E04335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E97"/>
    <w:rsid w:val="00E10240"/>
    <w:rsid w:val="00E104D6"/>
    <w:rsid w:val="00E106FC"/>
    <w:rsid w:val="00E10704"/>
    <w:rsid w:val="00E1094E"/>
    <w:rsid w:val="00E10E4E"/>
    <w:rsid w:val="00E111EF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17CE1"/>
    <w:rsid w:val="00E2093C"/>
    <w:rsid w:val="00E2096A"/>
    <w:rsid w:val="00E2099B"/>
    <w:rsid w:val="00E20CCB"/>
    <w:rsid w:val="00E20F8B"/>
    <w:rsid w:val="00E210E1"/>
    <w:rsid w:val="00E21297"/>
    <w:rsid w:val="00E21881"/>
    <w:rsid w:val="00E21B45"/>
    <w:rsid w:val="00E21ECB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E4A"/>
    <w:rsid w:val="00E23F16"/>
    <w:rsid w:val="00E240F5"/>
    <w:rsid w:val="00E2410C"/>
    <w:rsid w:val="00E2494D"/>
    <w:rsid w:val="00E24A89"/>
    <w:rsid w:val="00E24C60"/>
    <w:rsid w:val="00E24D58"/>
    <w:rsid w:val="00E25260"/>
    <w:rsid w:val="00E25428"/>
    <w:rsid w:val="00E2596B"/>
    <w:rsid w:val="00E2600F"/>
    <w:rsid w:val="00E26900"/>
    <w:rsid w:val="00E2700B"/>
    <w:rsid w:val="00E270E1"/>
    <w:rsid w:val="00E27415"/>
    <w:rsid w:val="00E27C84"/>
    <w:rsid w:val="00E27D69"/>
    <w:rsid w:val="00E300D4"/>
    <w:rsid w:val="00E300E1"/>
    <w:rsid w:val="00E301E0"/>
    <w:rsid w:val="00E306FD"/>
    <w:rsid w:val="00E30FCC"/>
    <w:rsid w:val="00E3157A"/>
    <w:rsid w:val="00E318AD"/>
    <w:rsid w:val="00E31B42"/>
    <w:rsid w:val="00E31B54"/>
    <w:rsid w:val="00E31C2D"/>
    <w:rsid w:val="00E31D0F"/>
    <w:rsid w:val="00E3206D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542"/>
    <w:rsid w:val="00E46998"/>
    <w:rsid w:val="00E46C0C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369"/>
    <w:rsid w:val="00E654FC"/>
    <w:rsid w:val="00E65CB2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63F"/>
    <w:rsid w:val="00E85CD0"/>
    <w:rsid w:val="00E85E28"/>
    <w:rsid w:val="00E86477"/>
    <w:rsid w:val="00E8649C"/>
    <w:rsid w:val="00E86649"/>
    <w:rsid w:val="00E866ED"/>
    <w:rsid w:val="00E8697F"/>
    <w:rsid w:val="00E86C15"/>
    <w:rsid w:val="00E86C56"/>
    <w:rsid w:val="00E86F0A"/>
    <w:rsid w:val="00E86FB8"/>
    <w:rsid w:val="00E871D7"/>
    <w:rsid w:val="00E874F7"/>
    <w:rsid w:val="00E87DF7"/>
    <w:rsid w:val="00E9006F"/>
    <w:rsid w:val="00E900C2"/>
    <w:rsid w:val="00E905BF"/>
    <w:rsid w:val="00E909C8"/>
    <w:rsid w:val="00E90BA9"/>
    <w:rsid w:val="00E90CBA"/>
    <w:rsid w:val="00E911CE"/>
    <w:rsid w:val="00E91752"/>
    <w:rsid w:val="00E919F9"/>
    <w:rsid w:val="00E91B7B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3DD1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EA0"/>
    <w:rsid w:val="00EA7349"/>
    <w:rsid w:val="00EA750E"/>
    <w:rsid w:val="00EA782D"/>
    <w:rsid w:val="00EA7CDE"/>
    <w:rsid w:val="00EB032D"/>
    <w:rsid w:val="00EB0376"/>
    <w:rsid w:val="00EB0382"/>
    <w:rsid w:val="00EB0BB6"/>
    <w:rsid w:val="00EB0C64"/>
    <w:rsid w:val="00EB0CA5"/>
    <w:rsid w:val="00EB0D4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93"/>
    <w:rsid w:val="00EB47CC"/>
    <w:rsid w:val="00EB4D54"/>
    <w:rsid w:val="00EB4DFB"/>
    <w:rsid w:val="00EB56A3"/>
    <w:rsid w:val="00EB5867"/>
    <w:rsid w:val="00EB5BF0"/>
    <w:rsid w:val="00EB5E6D"/>
    <w:rsid w:val="00EB5E9B"/>
    <w:rsid w:val="00EB5F28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A7"/>
    <w:rsid w:val="00EC47E0"/>
    <w:rsid w:val="00EC53FC"/>
    <w:rsid w:val="00EC57AA"/>
    <w:rsid w:val="00EC5AE7"/>
    <w:rsid w:val="00EC5FEA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CFE"/>
    <w:rsid w:val="00ED2DC1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4E0A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C3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591"/>
    <w:rsid w:val="00F2386A"/>
    <w:rsid w:val="00F23BB3"/>
    <w:rsid w:val="00F24244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FBD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44A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30"/>
    <w:rsid w:val="00F448A9"/>
    <w:rsid w:val="00F44992"/>
    <w:rsid w:val="00F45122"/>
    <w:rsid w:val="00F45372"/>
    <w:rsid w:val="00F4555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D3E"/>
    <w:rsid w:val="00F54E0A"/>
    <w:rsid w:val="00F54FA9"/>
    <w:rsid w:val="00F550E5"/>
    <w:rsid w:val="00F5538F"/>
    <w:rsid w:val="00F55BF6"/>
    <w:rsid w:val="00F55C25"/>
    <w:rsid w:val="00F55CE1"/>
    <w:rsid w:val="00F56269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B0"/>
    <w:rsid w:val="00F654D6"/>
    <w:rsid w:val="00F656A6"/>
    <w:rsid w:val="00F6599D"/>
    <w:rsid w:val="00F65B75"/>
    <w:rsid w:val="00F65DC8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896"/>
    <w:rsid w:val="00F71E1A"/>
    <w:rsid w:val="00F71FE7"/>
    <w:rsid w:val="00F7200A"/>
    <w:rsid w:val="00F7206B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C7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DC"/>
    <w:rsid w:val="00F7772D"/>
    <w:rsid w:val="00F779F9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B71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36C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44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D12"/>
    <w:rsid w:val="00FD3EA3"/>
    <w:rsid w:val="00FD4018"/>
    <w:rsid w:val="00FD4723"/>
    <w:rsid w:val="00FD49CB"/>
    <w:rsid w:val="00FD4CF8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7DA"/>
    <w:rsid w:val="00FE486E"/>
    <w:rsid w:val="00FE4B48"/>
    <w:rsid w:val="00FE4BE4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2F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9EABDC02-C664-408A-8CC3-15199F22E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CC63-3AEF-41FC-B6F1-83798206D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31</Pages>
  <Words>5970</Words>
  <Characters>27552</Characters>
  <Application>Microsoft Office Word</Application>
  <DocSecurity>0</DocSecurity>
  <Lines>229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2019-11-05T06:50:00Z</cp:lastPrinted>
  <dcterms:created xsi:type="dcterms:W3CDTF">2019-11-07T10:25:00Z</dcterms:created>
  <dcterms:modified xsi:type="dcterms:W3CDTF">2019-11-07T10:27:00Z</dcterms:modified>
</cp:coreProperties>
</file>