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C20" w:rsidRPr="00553B72" w:rsidRDefault="005C7C20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 w:rsidRPr="00553B72">
        <w:rPr>
          <w:rFonts w:ascii="Angsana New" w:hAnsi="Angsana New"/>
          <w:sz w:val="28"/>
          <w:szCs w:val="28"/>
          <w:cs/>
          <w:lang w:val="en-GB"/>
        </w:rPr>
        <w:t>ข้อมูลทั่วไป</w:t>
      </w:r>
      <w:r w:rsidR="007F796D" w:rsidRPr="00553B72">
        <w:rPr>
          <w:rFonts w:ascii="Angsana New" w:hAnsi="Angsana New"/>
          <w:sz w:val="28"/>
          <w:szCs w:val="28"/>
          <w:cs/>
          <w:lang w:val="en-GB"/>
        </w:rPr>
        <w:t xml:space="preserve">  </w:t>
      </w:r>
    </w:p>
    <w:p w:rsidR="005C7C20" w:rsidRPr="00553B72" w:rsidRDefault="002966A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pacing w:val="6"/>
          <w:sz w:val="28"/>
          <w:szCs w:val="28"/>
          <w:cs/>
        </w:rPr>
        <w:t>บริษัท นิวซิตี้ (กรุงเทพฯ) จำกัด (มหาชน)</w:t>
      </w:r>
      <w:r w:rsidR="000F6A55" w:rsidRPr="00553B72">
        <w:rPr>
          <w:rFonts w:ascii="Angsana New" w:hAnsi="Angsana New"/>
          <w:spacing w:val="6"/>
          <w:sz w:val="28"/>
          <w:szCs w:val="28"/>
          <w:cs/>
        </w:rPr>
        <w:t xml:space="preserve"> (“บริษัท”)</w:t>
      </w:r>
      <w:r w:rsidRPr="00553B7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0F6A55" w:rsidRPr="00553B72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553B72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53B72">
        <w:rPr>
          <w:rFonts w:ascii="Angsana New" w:hAnsi="Angsana New"/>
          <w:spacing w:val="4"/>
          <w:sz w:val="28"/>
          <w:szCs w:val="28"/>
        </w:rPr>
        <w:t>666</w:t>
      </w:r>
      <w:r w:rsidR="000F6A55" w:rsidRPr="00553B72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53B72">
        <w:rPr>
          <w:rFonts w:ascii="Angsana New" w:hAnsi="Angsana New"/>
          <w:spacing w:val="4"/>
          <w:sz w:val="28"/>
          <w:szCs w:val="28"/>
        </w:rPr>
        <w:t>3</w:t>
      </w:r>
      <w:r w:rsidR="000F6A55" w:rsidRPr="00553B72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</w:t>
      </w:r>
      <w:r w:rsidR="000F6A55" w:rsidRPr="00553B72">
        <w:rPr>
          <w:rFonts w:ascii="Angsana New" w:hAnsi="Angsana New"/>
          <w:sz w:val="28"/>
          <w:szCs w:val="28"/>
          <w:cs/>
        </w:rPr>
        <w:t>ประเทศไทย</w:t>
      </w:r>
    </w:p>
    <w:p w:rsidR="000F6A55" w:rsidRPr="00553B72" w:rsidRDefault="000F6A5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553B72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53B72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53B72">
        <w:rPr>
          <w:rFonts w:ascii="Angsana New" w:hAnsi="Angsana New"/>
          <w:spacing w:val="4"/>
          <w:sz w:val="28"/>
          <w:szCs w:val="28"/>
        </w:rPr>
        <w:t>30</w:t>
      </w:r>
      <w:r w:rsidR="003C4A17" w:rsidRPr="00553B72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53B72">
        <w:rPr>
          <w:rFonts w:ascii="Angsana New" w:hAnsi="Angsana New"/>
          <w:spacing w:val="4"/>
          <w:sz w:val="28"/>
          <w:szCs w:val="28"/>
        </w:rPr>
        <w:t>2520</w:t>
      </w:r>
      <w:r w:rsidRPr="00553B72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553B72" w:rsidRDefault="00071E3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553B72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553B72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553B72" w:rsidRDefault="0046354E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 w:rsidRPr="00553B72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</w:t>
      </w:r>
      <w:r w:rsidR="00CF16C6" w:rsidRPr="00553B72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  <w:r w:rsidR="00907C82" w:rsidRPr="00553B72">
        <w:rPr>
          <w:rFonts w:ascii="Angsana New" w:hAnsi="Angsana New" w:hint="cs"/>
          <w:sz w:val="28"/>
          <w:szCs w:val="28"/>
          <w:cs/>
          <w:lang w:val="en-GB"/>
        </w:rPr>
        <w:t>และการนำเสนองบการเงิน</w:t>
      </w:r>
    </w:p>
    <w:p w:rsidR="00BD3750" w:rsidRPr="00553B72" w:rsidRDefault="00BD3750" w:rsidP="00BD3750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1" w:hanging="425"/>
        <w:contextualSpacing/>
        <w:rPr>
          <w:b/>
          <w:bCs/>
          <w:sz w:val="28"/>
          <w:szCs w:val="28"/>
          <w:lang w:val="en-GB"/>
        </w:rPr>
      </w:pPr>
      <w:r w:rsidRPr="00553B72">
        <w:rPr>
          <w:rFonts w:hint="cs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DC6D16" w:rsidRPr="00553B72">
        <w:rPr>
          <w:rFonts w:hint="cs"/>
          <w:b/>
          <w:bCs/>
          <w:sz w:val="28"/>
          <w:szCs w:val="28"/>
          <w:cs/>
        </w:rPr>
        <w:t>ระหว่างกาล</w:t>
      </w:r>
    </w:p>
    <w:p w:rsidR="00DC6D16" w:rsidRPr="005E1610" w:rsidRDefault="00DC6D16" w:rsidP="005E1610">
      <w:pPr>
        <w:pStyle w:val="ListParagraph"/>
        <w:tabs>
          <w:tab w:val="clear" w:pos="454"/>
          <w:tab w:val="clear" w:pos="680"/>
          <w:tab w:val="clear" w:pos="907"/>
          <w:tab w:val="left" w:pos="993"/>
        </w:tabs>
        <w:spacing w:before="240" w:line="240" w:lineRule="auto"/>
        <w:ind w:left="851"/>
        <w:jc w:val="thaiDistribute"/>
        <w:rPr>
          <w:rFonts w:ascii="Angsana New" w:hAnsi="Angsana New"/>
          <w:spacing w:val="6"/>
          <w:sz w:val="28"/>
          <w:szCs w:val="28"/>
        </w:rPr>
      </w:pPr>
      <w:r w:rsidRPr="005E1610">
        <w:rPr>
          <w:rFonts w:ascii="Angsana New" w:hAnsi="Angsana New"/>
          <w:spacing w:val="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E1610">
        <w:rPr>
          <w:rFonts w:ascii="Angsana New" w:hAnsi="Angsana New"/>
          <w:spacing w:val="6"/>
          <w:sz w:val="28"/>
          <w:szCs w:val="28"/>
        </w:rPr>
        <w:t>34</w:t>
      </w:r>
      <w:r w:rsidRPr="005E1610">
        <w:rPr>
          <w:rFonts w:ascii="Angsana New" w:hAnsi="Angsana New" w:hint="cs"/>
          <w:spacing w:val="6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</w:t>
      </w:r>
      <w:r w:rsidRPr="005E1610">
        <w:rPr>
          <w:rFonts w:ascii="Angsana New" w:hAnsi="Angsana New"/>
          <w:spacing w:val="6"/>
          <w:sz w:val="28"/>
          <w:szCs w:val="28"/>
          <w:cs/>
        </w:rPr>
        <w:t xml:space="preserve"> ได้มีการขยายการแสดงรายการในงบการเงินเพิ่มเติมเช่นเดียวกับงบการเงินประจำปี </w:t>
      </w:r>
    </w:p>
    <w:p w:rsidR="00DC6D16" w:rsidRPr="00553B72" w:rsidRDefault="00DC6D16" w:rsidP="008038E5">
      <w:pPr>
        <w:pStyle w:val="ListParagraph"/>
        <w:tabs>
          <w:tab w:val="clear" w:pos="454"/>
          <w:tab w:val="clear" w:pos="680"/>
          <w:tab w:val="clear" w:pos="907"/>
          <w:tab w:val="left" w:pos="993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553B72">
        <w:rPr>
          <w:rFonts w:ascii="Angsana New" w:hAnsi="Angsana New"/>
          <w:sz w:val="28"/>
          <w:szCs w:val="28"/>
        </w:rPr>
        <w:t>31</w:t>
      </w:r>
      <w:r w:rsidRPr="00553B7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53B72">
        <w:rPr>
          <w:rFonts w:ascii="Angsana New" w:hAnsi="Angsana New"/>
          <w:sz w:val="28"/>
          <w:szCs w:val="28"/>
        </w:rPr>
        <w:t>25</w:t>
      </w:r>
      <w:r w:rsidR="00FA158A" w:rsidRPr="00553B72">
        <w:rPr>
          <w:rFonts w:ascii="Angsana New" w:hAnsi="Angsana New" w:hint="cs"/>
          <w:sz w:val="28"/>
          <w:szCs w:val="28"/>
          <w:cs/>
        </w:rPr>
        <w:t>6</w:t>
      </w:r>
      <w:r w:rsidR="00FA158A" w:rsidRPr="00553B72">
        <w:rPr>
          <w:rFonts w:ascii="Angsana New" w:hAnsi="Angsana New"/>
          <w:sz w:val="28"/>
          <w:szCs w:val="28"/>
        </w:rPr>
        <w:t>1</w:t>
      </w:r>
    </w:p>
    <w:p w:rsidR="00DC6D16" w:rsidRPr="00553B72" w:rsidRDefault="00DC6D16" w:rsidP="005E1610">
      <w:pPr>
        <w:pStyle w:val="ListParagraph"/>
        <w:tabs>
          <w:tab w:val="clear" w:pos="454"/>
          <w:tab w:val="clear" w:pos="907"/>
          <w:tab w:val="left" w:pos="993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</w:t>
      </w:r>
      <w:r w:rsidRPr="00553B72">
        <w:rPr>
          <w:rFonts w:ascii="Angsana New" w:hAnsi="Angsana New" w:hint="cs"/>
          <w:sz w:val="28"/>
          <w:szCs w:val="28"/>
          <w:cs/>
        </w:rPr>
        <w:t>ส</w:t>
      </w:r>
      <w:r w:rsidRPr="00553B72">
        <w:rPr>
          <w:rFonts w:ascii="Angsana New" w:hAnsi="Angsana New"/>
          <w:sz w:val="28"/>
          <w:szCs w:val="28"/>
          <w:cs/>
        </w:rPr>
        <w:t>อดคล้องกับ</w:t>
      </w:r>
      <w:r w:rsidR="005E1610">
        <w:rPr>
          <w:rFonts w:ascii="Angsana New" w:hAnsi="Angsana New" w:hint="cs"/>
          <w:sz w:val="28"/>
          <w:szCs w:val="28"/>
          <w:cs/>
        </w:rPr>
        <w:t xml:space="preserve">        </w:t>
      </w:r>
      <w:r w:rsidRPr="00553B72">
        <w:rPr>
          <w:rFonts w:ascii="Angsana New" w:hAnsi="Angsana New"/>
          <w:sz w:val="28"/>
          <w:szCs w:val="28"/>
          <w:cs/>
        </w:rPr>
        <w:t>งบการเงินฉบับภาษาไทย</w:t>
      </w:r>
    </w:p>
    <w:p w:rsidR="00EC1CF7" w:rsidRPr="00553B72" w:rsidRDefault="00EC1CF7" w:rsidP="005E1610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993"/>
        </w:tabs>
        <w:spacing w:before="240" w:line="240" w:lineRule="auto"/>
        <w:ind w:left="850" w:hanging="42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5E1610">
        <w:rPr>
          <w:b/>
          <w:bCs/>
          <w:sz w:val="28"/>
          <w:szCs w:val="28"/>
          <w:cs/>
          <w:lang w:val="en-GB"/>
        </w:rPr>
        <w:t>นโยบายการ</w:t>
      </w:r>
      <w:r w:rsidRPr="00553B72">
        <w:rPr>
          <w:rFonts w:ascii="Angsana New" w:hAnsi="Angsana New"/>
          <w:b/>
          <w:bCs/>
          <w:sz w:val="28"/>
          <w:szCs w:val="28"/>
          <w:cs/>
        </w:rPr>
        <w:t>บัญชี</w:t>
      </w:r>
    </w:p>
    <w:p w:rsidR="002A3853" w:rsidRPr="002A3853" w:rsidRDefault="002A3853" w:rsidP="00374004">
      <w:pPr>
        <w:pStyle w:val="ListParagraph"/>
        <w:tabs>
          <w:tab w:val="clear" w:pos="680"/>
          <w:tab w:val="clear" w:pos="907"/>
        </w:tabs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374004">
        <w:rPr>
          <w:rFonts w:asciiTheme="majorBidi" w:hAnsiTheme="majorBidi" w:cstheme="majorBidi" w:hint="cs"/>
          <w:sz w:val="28"/>
          <w:szCs w:val="28"/>
          <w:cs/>
        </w:rPr>
        <w:t xml:space="preserve">            </w:t>
      </w:r>
      <w:r w:rsidR="00DA73B7">
        <w:rPr>
          <w:rFonts w:asciiTheme="majorBidi" w:hAnsiTheme="majorBidi" w:cstheme="majorBidi"/>
          <w:sz w:val="28"/>
          <w:szCs w:val="28"/>
          <w:cs/>
        </w:rPr>
        <w:t>งบ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การเงินสำหรับปีสิ้นสุดวันที่ </w:t>
      </w:r>
      <w:r w:rsidRPr="002A3853">
        <w:rPr>
          <w:rFonts w:asciiTheme="majorBidi" w:hAnsiTheme="majorBidi" w:cstheme="majorBidi"/>
          <w:sz w:val="28"/>
          <w:szCs w:val="28"/>
        </w:rPr>
        <w:t>31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A3853">
        <w:rPr>
          <w:rFonts w:asciiTheme="majorBidi" w:hAnsiTheme="majorBidi" w:cstheme="majorBidi"/>
          <w:sz w:val="28"/>
          <w:szCs w:val="28"/>
        </w:rPr>
        <w:t>2561</w:t>
      </w:r>
    </w:p>
    <w:p w:rsidR="002A3853" w:rsidRPr="002A3853" w:rsidRDefault="002A3853" w:rsidP="002A3853">
      <w:pPr>
        <w:pStyle w:val="BodyText3"/>
        <w:tabs>
          <w:tab w:val="left" w:pos="851"/>
        </w:tabs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A3853">
        <w:rPr>
          <w:rFonts w:asciiTheme="majorBidi" w:hAnsiTheme="majorBidi" w:cstheme="majorBidi"/>
          <w:sz w:val="28"/>
          <w:szCs w:val="28"/>
          <w:cs/>
        </w:rPr>
        <w:tab/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:rsidR="00062A77" w:rsidRPr="00062A77" w:rsidRDefault="00062A77" w:rsidP="00062A7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contextualSpacing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062A77" w:rsidRPr="00062A77" w:rsidRDefault="00062A77" w:rsidP="00062A77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contextualSpacing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062A77" w:rsidRPr="00062A77" w:rsidRDefault="00062A77" w:rsidP="00062A77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contextualSpacing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2A3853" w:rsidRPr="002A3853" w:rsidRDefault="002A3853" w:rsidP="00062A77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57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มาตรฐานการรายงานทางการเงินที่มีผลบังคับใช้สำหรับงบการเงินที่มีรอบระยะเวล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าบัญชีที่เริ่มในหรือหลังวันที่ </w:t>
      </w:r>
      <w:r w:rsidR="00325A1B">
        <w:rPr>
          <w:rFonts w:asciiTheme="majorBidi" w:hAnsiTheme="majorBidi" w:cstheme="majorBidi"/>
          <w:sz w:val="28"/>
          <w:szCs w:val="28"/>
        </w:rPr>
        <w:t>1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325A1B">
        <w:rPr>
          <w:rFonts w:asciiTheme="majorBidi" w:hAnsiTheme="majorBidi" w:cstheme="majorBidi"/>
          <w:sz w:val="28"/>
          <w:szCs w:val="28"/>
        </w:rPr>
        <w:t>2562</w:t>
      </w:r>
    </w:p>
    <w:p w:rsidR="002A3853" w:rsidRPr="002A3853" w:rsidRDefault="002A3853" w:rsidP="002A3853">
      <w:pPr>
        <w:tabs>
          <w:tab w:val="clear" w:pos="1644"/>
          <w:tab w:val="clear" w:pos="187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สภาวิชาชีพบัญชีได้ประกาศใช้มาตรฐานการรายงานทางการเงินและ การตีความมาตรฐานการรายงานทางการเงินฉบับปรับปรุงและฉบับใหม่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</w:t>
      </w:r>
      <w:r w:rsidR="00647CE2">
        <w:rPr>
          <w:rFonts w:asciiTheme="majorBidi" w:hAnsiTheme="majorBidi" w:cstheme="majorBidi"/>
          <w:sz w:val="28"/>
          <w:szCs w:val="28"/>
          <w:cs/>
        </w:rPr>
        <w:t xml:space="preserve">าบัญชีที่เริ่มในหรือหลังวันที่ </w:t>
      </w:r>
      <w:r w:rsidR="00647CE2">
        <w:rPr>
          <w:rFonts w:asciiTheme="majorBidi" w:hAnsiTheme="majorBidi" w:cstheme="majorBidi"/>
          <w:sz w:val="28"/>
          <w:szCs w:val="28"/>
        </w:rPr>
        <w:t>1</w:t>
      </w:r>
      <w:r w:rsidR="00647CE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647CE2">
        <w:rPr>
          <w:rFonts w:asciiTheme="majorBidi" w:hAnsiTheme="majorBidi" w:cstheme="majorBidi"/>
          <w:sz w:val="28"/>
          <w:szCs w:val="28"/>
        </w:rPr>
        <w:t>2562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มาตรฐานการรายงานทางการเงินดังกล่าวได้รับ 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 แนวปฏิบัติทางบัญชีกับผู้ใช้มาตรฐาน</w:t>
      </w:r>
    </w:p>
    <w:p w:rsidR="002A3853" w:rsidRPr="002A3853" w:rsidRDefault="002A3853" w:rsidP="002A3853">
      <w:pPr>
        <w:tabs>
          <w:tab w:val="clear" w:pos="1644"/>
          <w:tab w:val="clear" w:pos="187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lastRenderedPageBreak/>
        <w:t>ฝ</w:t>
      </w:r>
      <w:r w:rsidR="001D059E">
        <w:rPr>
          <w:rFonts w:asciiTheme="majorBidi" w:hAnsiTheme="majorBidi" w:cstheme="majorBidi"/>
          <w:sz w:val="28"/>
          <w:szCs w:val="28"/>
          <w:cs/>
        </w:rPr>
        <w:t>่ายบริหารของบริษัท</w:t>
      </w:r>
      <w:r w:rsidRPr="002A3853">
        <w:rPr>
          <w:rFonts w:asciiTheme="majorBidi" w:hAnsiTheme="majorBidi" w:cstheme="majorBidi"/>
          <w:sz w:val="28"/>
          <w:szCs w:val="28"/>
          <w:cs/>
        </w:rPr>
        <w:t>เชื่อว่ามาตรฐานการรายงานทางการเงินฉบับปรับปรุงดังกล่าวส่วนใหญ่ไม่มีผลกระทบอย่างเป็นสาระสำคัญต่องบการเงิ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2A3853" w:rsidRPr="002A3853" w:rsidRDefault="002A3853" w:rsidP="00325A1B">
      <w:pPr>
        <w:tabs>
          <w:tab w:val="clear" w:pos="1644"/>
          <w:tab w:val="clear" w:pos="1871"/>
          <w:tab w:val="clear" w:pos="5387"/>
          <w:tab w:val="clear" w:pos="5613"/>
          <w:tab w:val="clear" w:pos="6322"/>
          <w:tab w:val="left" w:pos="5529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="00325A1B">
        <w:rPr>
          <w:rFonts w:asciiTheme="majorBidi" w:hAnsiTheme="majorBidi" w:cstheme="majorBidi"/>
          <w:sz w:val="28"/>
          <w:szCs w:val="28"/>
        </w:rPr>
        <w:t>15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5A1B">
        <w:rPr>
          <w:rFonts w:asciiTheme="majorBidi" w:hAnsiTheme="majorBidi" w:cstheme="majorBidi"/>
          <w:sz w:val="28"/>
          <w:szCs w:val="28"/>
          <w:cs/>
        </w:rPr>
        <w:tab/>
      </w:r>
      <w:r w:rsidRPr="002A3853">
        <w:rPr>
          <w:rFonts w:asciiTheme="majorBidi" w:hAnsiTheme="majorBidi" w:cstheme="majorBidi"/>
          <w:sz w:val="28"/>
          <w:szCs w:val="28"/>
          <w:cs/>
        </w:rPr>
        <w:t>เรื่อง รายได้จากสัญญาที่ทำกับลูกค้า</w:t>
      </w:r>
    </w:p>
    <w:p w:rsidR="002A3853" w:rsidRDefault="002A3853" w:rsidP="00734EF1">
      <w:pPr>
        <w:tabs>
          <w:tab w:val="clear" w:pos="1644"/>
          <w:tab w:val="clear" w:pos="1871"/>
          <w:tab w:val="left" w:pos="1843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="00325A1B">
        <w:rPr>
          <w:rFonts w:asciiTheme="majorBidi" w:hAnsiTheme="majorBidi" w:cstheme="majorBidi"/>
          <w:sz w:val="28"/>
          <w:szCs w:val="28"/>
        </w:rPr>
        <w:t>15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330" w:type="dxa"/>
        <w:tblInd w:w="1701" w:type="dxa"/>
        <w:tblLayout w:type="fixed"/>
        <w:tblLook w:val="01E0" w:firstRow="1" w:lastRow="1" w:firstColumn="1" w:lastColumn="1" w:noHBand="0" w:noVBand="0"/>
      </w:tblPr>
      <w:tblGrid>
        <w:gridCol w:w="3936"/>
        <w:gridCol w:w="4394"/>
      </w:tblGrid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2"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การตีความมาตรฐานบัญชีฉบับที</w:t>
            </w:r>
            <w:r w:rsidR="00325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่ </w:t>
            </w:r>
            <w:r w:rsidR="00325A1B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เรื่อง รายได้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รายการแลกเปลี่ยนเกี่ยวกับบริการโฆษณา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734EF1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</w:t>
            </w:r>
            <w:r w:rsidR="00325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25A1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2A3853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2A3853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2A3853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2A3853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2A3853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vAlign w:val="bottom"/>
          </w:tcPr>
          <w:p w:rsidR="00734EF1" w:rsidRPr="002A3853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2A3853" w:rsidRPr="002A3853" w:rsidRDefault="002A3853" w:rsidP="00B25410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กิจการต้องใช้มาตรฐ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="00325A1B">
        <w:rPr>
          <w:rFonts w:asciiTheme="majorBidi" w:hAnsiTheme="majorBidi" w:cstheme="majorBidi"/>
          <w:sz w:val="28"/>
          <w:szCs w:val="28"/>
        </w:rPr>
        <w:t>15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นฉบับนี้ได้กำหนดหลักการ </w:t>
      </w:r>
      <w:r w:rsidR="00325A1B">
        <w:rPr>
          <w:rFonts w:asciiTheme="majorBidi" w:hAnsiTheme="majorBidi" w:cstheme="majorBidi"/>
          <w:sz w:val="28"/>
          <w:szCs w:val="28"/>
        </w:rPr>
        <w:t>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2A3853" w:rsidRDefault="00B43CC9" w:rsidP="00C81906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left="1560" w:hanging="70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43CC9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28"/>
          <w:szCs w:val="28"/>
        </w:rPr>
        <w:t>1</w:t>
      </w:r>
      <w:r w:rsidRPr="00B43CC9">
        <w:rPr>
          <w:rFonts w:asciiTheme="majorBidi" w:hAnsiTheme="majorBidi"/>
          <w:sz w:val="28"/>
          <w:szCs w:val="28"/>
          <w:cs/>
        </w:rPr>
        <w:t xml:space="preserve"> มกราคม </w:t>
      </w:r>
      <w:r>
        <w:rPr>
          <w:rFonts w:asciiTheme="majorBidi" w:hAnsiTheme="majorBidi"/>
          <w:sz w:val="28"/>
          <w:szCs w:val="28"/>
        </w:rPr>
        <w:t>2563</w:t>
      </w:r>
    </w:p>
    <w:p w:rsidR="00C81906" w:rsidRPr="00C81906" w:rsidRDefault="00C81906" w:rsidP="00C819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20" w:line="240" w:lineRule="auto"/>
        <w:ind w:left="1843"/>
        <w:contextualSpacing/>
        <w:jc w:val="thaiDistribute"/>
        <w:rPr>
          <w:rFonts w:asciiTheme="majorBidi" w:hAnsiTheme="majorBidi" w:cstheme="majorBidi"/>
          <w:sz w:val="12"/>
          <w:szCs w:val="12"/>
        </w:rPr>
      </w:pPr>
    </w:p>
    <w:p w:rsidR="00B43CC9" w:rsidRDefault="00B43CC9" w:rsidP="00C819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20" w:line="240" w:lineRule="auto"/>
        <w:ind w:left="18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81906">
        <w:rPr>
          <w:rFonts w:asciiTheme="majorBidi" w:hAnsiTheme="majorBidi" w:cstheme="majorBidi"/>
          <w:sz w:val="28"/>
          <w:szCs w:val="28"/>
          <w:cs/>
        </w:rPr>
        <w:t>สภาวิชาชีพบัญชีได้ประกาศใช้มาตร</w:t>
      </w:r>
      <w:r w:rsidRPr="00B43CC9">
        <w:rPr>
          <w:rFonts w:asciiTheme="majorBidi" w:hAnsiTheme="majorBidi"/>
          <w:sz w:val="28"/>
          <w:szCs w:val="28"/>
          <w:cs/>
        </w:rPr>
        <w:t xml:space="preserve">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43CC9">
        <w:rPr>
          <w:rFonts w:asciiTheme="majorBidi" w:hAnsiTheme="majorBidi" w:cstheme="majorBidi"/>
          <w:sz w:val="28"/>
          <w:szCs w:val="28"/>
        </w:rPr>
        <w:t xml:space="preserve">1 </w:t>
      </w:r>
      <w:r w:rsidRPr="00B43CC9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B43CC9">
        <w:rPr>
          <w:rFonts w:asciiTheme="majorBidi" w:hAnsiTheme="majorBidi" w:cstheme="majorBidi"/>
          <w:sz w:val="28"/>
          <w:szCs w:val="28"/>
        </w:rPr>
        <w:t xml:space="preserve">2563 </w:t>
      </w:r>
      <w:r w:rsidRPr="00B43CC9">
        <w:rPr>
          <w:rFonts w:asciiTheme="majorBidi" w:hAnsiTheme="majorBidi"/>
          <w:sz w:val="28"/>
          <w:szCs w:val="28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/>
        <w:contextualSpacing/>
        <w:jc w:val="thaiDistribute"/>
        <w:rPr>
          <w:rFonts w:asciiTheme="majorBidi" w:hAnsiTheme="majorBidi"/>
          <w:sz w:val="28"/>
          <w:szCs w:val="28"/>
        </w:rPr>
      </w:pP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/>
        <w:contextualSpacing/>
        <w:jc w:val="thaiDistribute"/>
        <w:rPr>
          <w:rFonts w:asciiTheme="majorBidi" w:hAnsiTheme="majorBidi"/>
          <w:sz w:val="28"/>
          <w:szCs w:val="28"/>
        </w:rPr>
      </w:pP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/>
        <w:contextualSpacing/>
        <w:jc w:val="thaiDistribute"/>
        <w:rPr>
          <w:rFonts w:asciiTheme="majorBidi" w:hAnsiTheme="majorBidi"/>
          <w:sz w:val="28"/>
          <w:szCs w:val="28"/>
        </w:rPr>
      </w:pPr>
    </w:p>
    <w:p w:rsidR="00B43CC9" w:rsidRPr="00AE31B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E31B9">
        <w:rPr>
          <w:rFonts w:asciiTheme="majorBidi" w:hAnsiTheme="majorBidi"/>
          <w:b/>
          <w:bCs/>
          <w:sz w:val="28"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2A3853" w:rsidRPr="002A3853" w:rsidRDefault="002A3853" w:rsidP="00B43CC9">
      <w:pPr>
        <w:tabs>
          <w:tab w:val="clear" w:pos="1644"/>
          <w:tab w:val="clear" w:pos="1871"/>
          <w:tab w:val="left" w:pos="1843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ตรฐานและการตีความมาตรฐาน จำนวน </w:t>
      </w:r>
      <w:r w:rsidR="00325A1B">
        <w:rPr>
          <w:rFonts w:asciiTheme="majorBidi" w:hAnsiTheme="majorBidi" w:cstheme="majorBidi"/>
          <w:sz w:val="28"/>
          <w:szCs w:val="28"/>
        </w:rPr>
        <w:t>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</w:p>
    <w:p w:rsidR="002A3853" w:rsidRPr="002A3853" w:rsidRDefault="002A3853" w:rsidP="002A3853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</w:t>
      </w:r>
    </w:p>
    <w:p w:rsidR="002A3853" w:rsidRPr="002A3853" w:rsidRDefault="002A3853" w:rsidP="002A3853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325A1B">
        <w:rPr>
          <w:rFonts w:asciiTheme="majorBidi" w:hAnsiTheme="majorBidi" w:cstheme="majorBidi"/>
          <w:sz w:val="28"/>
          <w:szCs w:val="28"/>
        </w:rPr>
        <w:t>7</w:t>
      </w:r>
      <w:r w:rsidRPr="002A3853">
        <w:rPr>
          <w:rFonts w:asciiTheme="majorBidi" w:hAnsiTheme="majorBidi" w:cstheme="majorBidi"/>
          <w:sz w:val="28"/>
          <w:szCs w:val="28"/>
          <w:cs/>
        </w:rPr>
        <w:tab/>
        <w:t>การเปิดเผยข้อมูลเครื่องมือทางการเงิน</w:t>
      </w:r>
    </w:p>
    <w:p w:rsidR="00CA6722" w:rsidRDefault="00325A1B" w:rsidP="00B43CC9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9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ab/>
        <w:t>เครื่องมือทางการเงิน</w:t>
      </w:r>
    </w:p>
    <w:p w:rsidR="002A3853" w:rsidRPr="002A3853" w:rsidRDefault="002A3853" w:rsidP="00CA6722">
      <w:pPr>
        <w:tabs>
          <w:tab w:val="clear" w:pos="164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มาตรฐานการบัญชี</w:t>
      </w:r>
    </w:p>
    <w:p w:rsidR="002A3853" w:rsidRPr="002A3853" w:rsidRDefault="00325A1B" w:rsidP="00CA6722">
      <w:pPr>
        <w:tabs>
          <w:tab w:val="clear" w:pos="1644"/>
          <w:tab w:val="left" w:pos="269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32</w:t>
      </w:r>
      <w:r w:rsidR="00B2541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>การแสดงรายการเครื่องมือทางการเงิน</w:t>
      </w:r>
    </w:p>
    <w:p w:rsidR="002A3853" w:rsidRPr="002A3853" w:rsidRDefault="002A3853" w:rsidP="00CA6722">
      <w:pPr>
        <w:tabs>
          <w:tab w:val="clear" w:pos="164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การตีความมาตรฐานการรายงานทางการเงิน</w:t>
      </w:r>
    </w:p>
    <w:p w:rsidR="002A3853" w:rsidRPr="002A3853" w:rsidRDefault="00325A1B" w:rsidP="00CA6722">
      <w:pPr>
        <w:tabs>
          <w:tab w:val="clear" w:pos="1644"/>
          <w:tab w:val="clear" w:pos="1871"/>
          <w:tab w:val="clear" w:pos="2580"/>
          <w:tab w:val="left" w:pos="269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16</w:t>
      </w:r>
      <w:r w:rsidR="00B254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:rsidR="002A3853" w:rsidRPr="002A3853" w:rsidRDefault="00325A1B" w:rsidP="00CA6722">
      <w:pPr>
        <w:tabs>
          <w:tab w:val="clear" w:pos="1644"/>
          <w:tab w:val="clear" w:pos="2580"/>
          <w:tab w:val="clear" w:pos="2807"/>
          <w:tab w:val="left" w:pos="269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19</w:t>
      </w:r>
      <w:r w:rsidR="00B254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>การชำระหนี้สินทางการเงินด้วยตราสารทุน</w:t>
      </w:r>
    </w:p>
    <w:p w:rsidR="002A3853" w:rsidRPr="002A3853" w:rsidRDefault="002A3853" w:rsidP="006A5313">
      <w:pPr>
        <w:tabs>
          <w:tab w:val="clear" w:pos="164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A3853">
        <w:rPr>
          <w:rFonts w:asciiTheme="majorBidi" w:hAnsiTheme="majorBidi" w:cstheme="majorBidi"/>
          <w:sz w:val="28"/>
          <w:szCs w:val="28"/>
        </w:rPr>
        <w:t xml:space="preserve">Business Model) </w:t>
      </w:r>
      <w:r w:rsidRPr="002A3853">
        <w:rPr>
          <w:rFonts w:asciiTheme="majorBidi" w:hAnsiTheme="majorBidi" w:cstheme="majorBidi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25A1B" w:rsidRDefault="002A3853" w:rsidP="0018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jc w:val="thaiDistribute"/>
        <w:rPr>
          <w:rFonts w:ascii="Angsana New" w:hAnsi="Angsana New"/>
          <w:b/>
          <w:bCs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ปัจจุบันฝ</w:t>
      </w:r>
      <w:r w:rsidR="001E4A84">
        <w:rPr>
          <w:rFonts w:asciiTheme="majorBidi" w:hAnsiTheme="majorBidi" w:cstheme="majorBidi"/>
          <w:sz w:val="28"/>
          <w:szCs w:val="28"/>
          <w:cs/>
        </w:rPr>
        <w:t>่ายบริหารของบริษัท</w:t>
      </w:r>
      <w:r w:rsidRPr="002A3853">
        <w:rPr>
          <w:rFonts w:asciiTheme="majorBidi" w:hAnsiTheme="majorBidi" w:cstheme="majorBidi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E506B5" w:rsidRPr="00AE31B9" w:rsidRDefault="00E506B5" w:rsidP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843"/>
        <w:jc w:val="thaiDistribute"/>
        <w:rPr>
          <w:rFonts w:ascii="Angsana New" w:hAnsi="Angsana New"/>
          <w:b/>
          <w:bCs/>
          <w:sz w:val="28"/>
          <w:szCs w:val="28"/>
        </w:rPr>
      </w:pPr>
      <w:r w:rsidRPr="00AE31B9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AE31B9">
        <w:rPr>
          <w:rFonts w:ascii="Angsana New" w:hAnsi="Angsana New"/>
          <w:b/>
          <w:bCs/>
          <w:sz w:val="28"/>
          <w:szCs w:val="28"/>
        </w:rPr>
        <w:t xml:space="preserve">16 </w:t>
      </w:r>
      <w:r w:rsidRPr="00AE31B9">
        <w:rPr>
          <w:rFonts w:ascii="Angsana New" w:hAnsi="Angsana New" w:hint="cs"/>
          <w:b/>
          <w:bCs/>
          <w:sz w:val="28"/>
          <w:szCs w:val="28"/>
          <w:cs/>
        </w:rPr>
        <w:t>เรื่อง สัญญาเช่า</w:t>
      </w:r>
    </w:p>
    <w:p w:rsidR="00E506B5" w:rsidRDefault="00E506B5" w:rsidP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84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16</w:t>
      </w:r>
      <w:r>
        <w:rPr>
          <w:rFonts w:ascii="Angsana New" w:hAnsi="Angsana New" w:hint="cs"/>
          <w:sz w:val="28"/>
          <w:szCs w:val="28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28"/>
          <w:szCs w:val="28"/>
        </w:rPr>
        <w:t>17</w:t>
      </w:r>
      <w:r>
        <w:rPr>
          <w:rFonts w:ascii="Angsana New" w:hAnsi="Angsana New" w:hint="cs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28"/>
          <w:szCs w:val="28"/>
        </w:rPr>
        <w:t xml:space="preserve">12 </w:t>
      </w:r>
      <w:r>
        <w:rPr>
          <w:rFonts w:ascii="Angsana New" w:hAnsi="Angsana New" w:hint="cs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:rsidR="00E506B5" w:rsidRDefault="00E506B5" w:rsidP="00E506B5">
      <w:pPr>
        <w:spacing w:before="120" w:after="120"/>
        <w:ind w:left="18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28"/>
          <w:szCs w:val="28"/>
        </w:rPr>
        <w:t xml:space="preserve">17 </w:t>
      </w:r>
      <w:r>
        <w:rPr>
          <w:rFonts w:ascii="Angsana New" w:hAnsi="Angsana New" w:hint="cs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28"/>
          <w:szCs w:val="28"/>
        </w:rPr>
        <w:t>17</w:t>
      </w:r>
    </w:p>
    <w:p w:rsidR="00E506B5" w:rsidRPr="00B43CC9" w:rsidRDefault="00E506B5" w:rsidP="000C4ADB">
      <w:pPr>
        <w:ind w:left="18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ปัจจุบันฝ่ายบริหารของบริษัท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:rsidR="00EC1CF7" w:rsidRPr="00553B72" w:rsidRDefault="00EC1CF7" w:rsidP="00325A1B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240" w:line="240" w:lineRule="auto"/>
        <w:ind w:left="857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553B72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:rsidR="00EC1CF7" w:rsidRPr="00553B72" w:rsidRDefault="00EC1CF7" w:rsidP="00EC1CF7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:rsidR="00EC1CF7" w:rsidRDefault="00EC1CF7" w:rsidP="00EC1CF7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553B72">
        <w:rPr>
          <w:rFonts w:ascii="Angsana New" w:hAnsi="Angsana New"/>
          <w:sz w:val="28"/>
          <w:szCs w:val="28"/>
        </w:rPr>
        <w:t xml:space="preserve">31 </w:t>
      </w:r>
      <w:r w:rsidRPr="00553B7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53B72">
        <w:rPr>
          <w:rFonts w:ascii="Angsana New" w:hAnsi="Angsana New"/>
          <w:sz w:val="28"/>
          <w:szCs w:val="28"/>
        </w:rPr>
        <w:t>25</w:t>
      </w:r>
      <w:r w:rsidR="004C1ECE">
        <w:rPr>
          <w:rFonts w:ascii="Angsana New" w:hAnsi="Angsana New"/>
          <w:sz w:val="28"/>
          <w:szCs w:val="28"/>
        </w:rPr>
        <w:t>61</w:t>
      </w:r>
    </w:p>
    <w:p w:rsidR="00B76C74" w:rsidRPr="00B76C74" w:rsidRDefault="00B76C74" w:rsidP="00B76C74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240" w:line="240" w:lineRule="auto"/>
        <w:ind w:left="857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B76C74">
        <w:rPr>
          <w:rFonts w:ascii="Angsana New" w:hAnsi="Angsana New" w:hint="cs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:rsidR="00B76C74" w:rsidRPr="00B76C74" w:rsidRDefault="00B76C74" w:rsidP="00B76C74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B76C74">
        <w:rPr>
          <w:rFonts w:ascii="Angsana New" w:hAnsi="Angsana New" w:hint="cs"/>
          <w:sz w:val="28"/>
          <w:szCs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และหลักล้านบาท ยกเว้นที่ระบุไว้เป็นอย่างอื่น</w:t>
      </w:r>
    </w:p>
    <w:p w:rsidR="00B76C74" w:rsidRPr="004C1ECE" w:rsidRDefault="00B76C74" w:rsidP="00B76C74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</w:p>
    <w:p w:rsidR="00325A1B" w:rsidRDefault="0032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AF1930" w:rsidRPr="00553B72" w:rsidRDefault="00F2053F" w:rsidP="00325A1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:rsidR="00F2053F" w:rsidRPr="00553B72" w:rsidRDefault="00AF1930" w:rsidP="0001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หมายถึง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283"/>
        <w:gridCol w:w="4394"/>
      </w:tblGrid>
      <w:tr w:rsidR="00F2053F" w:rsidRPr="00553B72" w:rsidTr="00EC00BC">
        <w:trPr>
          <w:trHeight w:hRule="exact" w:val="432"/>
        </w:trPr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F2053F" w:rsidRPr="00553B72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tcBorders>
              <w:top w:val="single" w:sz="4" w:space="0" w:color="auto"/>
            </w:tcBorders>
            <w:vAlign w:val="bottom"/>
          </w:tcPr>
          <w:p w:rsidR="00F2053F" w:rsidRPr="00553B72" w:rsidRDefault="00F2053F" w:rsidP="00ED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</w:t>
            </w:r>
            <w:r w:rsidR="00EC00BC" w:rsidRPr="00553B72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0D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ED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  <w:r w:rsidR="00E0034D" w:rsidRPr="00553B72">
              <w:rPr>
                <w:rFonts w:ascii="Angsana New" w:hAnsi="Angsana New"/>
                <w:b/>
                <w:sz w:val="28"/>
                <w:szCs w:val="28"/>
              </w:rPr>
              <w:t>*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97D9A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697D9A" w:rsidRPr="00553B72" w:rsidRDefault="00697D9A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-   บริษั</w:t>
            </w:r>
            <w:r w:rsidR="00E0034D"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ท โชคชัยพิบูล จำกัด (บริษัทย่อย</w:t>
            </w:r>
            <w:r w:rsidR="00E0034D" w:rsidRPr="00553B72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E0034D" w:rsidRPr="00553B72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E0034D" w:rsidRPr="00553B72">
              <w:rPr>
                <w:rFonts w:ascii="Angsana New" w:hAnsi="Angsana New"/>
                <w:bCs/>
                <w:sz w:val="28"/>
                <w:szCs w:val="28"/>
              </w:rPr>
              <w:t>*)</w:t>
            </w:r>
          </w:p>
        </w:tc>
        <w:tc>
          <w:tcPr>
            <w:tcW w:w="283" w:type="dxa"/>
            <w:vAlign w:val="bottom"/>
          </w:tcPr>
          <w:p w:rsidR="00697D9A" w:rsidRPr="00553B72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697D9A" w:rsidRPr="00553B72" w:rsidRDefault="00697D9A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C04B0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AC04B0" w:rsidRPr="00553B72" w:rsidRDefault="00AC04B0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283" w:type="dxa"/>
            <w:vAlign w:val="bottom"/>
          </w:tcPr>
          <w:p w:rsidR="00AC04B0" w:rsidRPr="00553B72" w:rsidRDefault="00AC04B0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AC04B0" w:rsidRPr="00553B72" w:rsidRDefault="00AC04B0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F2053F" w:rsidRPr="00553B72" w:rsidTr="00EC00BC">
        <w:tc>
          <w:tcPr>
            <w:tcW w:w="4962" w:type="dxa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16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553B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6E1D17" w:rsidRPr="00553B72" w:rsidRDefault="00EA4DE6" w:rsidP="0032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9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62"/>
        <w:gridCol w:w="284"/>
        <w:gridCol w:w="4144"/>
      </w:tblGrid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553B72" w:rsidRDefault="00EA4DE6" w:rsidP="00C0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553B72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553B72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553B72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าที่ตกลงร่วมกับฝ่ายบริหาร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3B72" w:rsidRDefault="009A6D19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3B72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3B72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:rsidR="00694EC9" w:rsidRPr="002C2CAD" w:rsidRDefault="004302A6" w:rsidP="00325A1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lastRenderedPageBreak/>
        <w:t>ยอดคงเหลือที่ม</w:t>
      </w:r>
      <w:r w:rsidR="000A5491" w:rsidRPr="00553B72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553B72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553B72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553B72">
        <w:rPr>
          <w:rFonts w:ascii="Angsana New" w:hAnsi="Angsana New"/>
          <w:sz w:val="28"/>
          <w:szCs w:val="28"/>
          <w:cs/>
        </w:rPr>
        <w:t xml:space="preserve">ที่เกี่ยวข้องกัน </w:t>
      </w:r>
      <w:r w:rsidRPr="002C2CA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D335F" w:rsidRPr="002C2CAD">
        <w:rPr>
          <w:rFonts w:ascii="Angsana New" w:hAnsi="Angsana New"/>
          <w:sz w:val="28"/>
          <w:szCs w:val="28"/>
        </w:rPr>
        <w:t>30</w:t>
      </w:r>
      <w:r w:rsidR="00B23BB2" w:rsidRPr="002C2CAD">
        <w:rPr>
          <w:rFonts w:ascii="Angsana New" w:hAnsi="Angsana New"/>
          <w:sz w:val="28"/>
          <w:szCs w:val="28"/>
          <w:cs/>
        </w:rPr>
        <w:t xml:space="preserve"> </w:t>
      </w:r>
      <w:r w:rsidR="000D5060" w:rsidRPr="002C2CAD">
        <w:rPr>
          <w:rFonts w:ascii="Angsana New" w:hAnsi="Angsana New" w:hint="cs"/>
          <w:sz w:val="28"/>
          <w:szCs w:val="28"/>
          <w:cs/>
        </w:rPr>
        <w:t>กันยา</w:t>
      </w:r>
      <w:r w:rsidR="009D335F" w:rsidRPr="002C2CAD">
        <w:rPr>
          <w:rFonts w:ascii="Angsana New" w:hAnsi="Angsana New" w:hint="cs"/>
          <w:sz w:val="28"/>
          <w:szCs w:val="28"/>
          <w:cs/>
        </w:rPr>
        <w:t>ยน</w:t>
      </w:r>
      <w:r w:rsidR="00D174F3" w:rsidRPr="002C2CAD">
        <w:rPr>
          <w:rFonts w:ascii="Angsana New" w:hAnsi="Angsana New"/>
          <w:sz w:val="28"/>
          <w:szCs w:val="28"/>
          <w:cs/>
        </w:rPr>
        <w:t xml:space="preserve"> </w:t>
      </w:r>
      <w:r w:rsidR="00B5724F" w:rsidRPr="002C2CAD">
        <w:rPr>
          <w:rFonts w:ascii="Angsana New" w:hAnsi="Angsana New"/>
          <w:sz w:val="28"/>
          <w:szCs w:val="28"/>
        </w:rPr>
        <w:t>256</w:t>
      </w:r>
      <w:r w:rsidR="00E45CDC" w:rsidRPr="002C2CAD">
        <w:rPr>
          <w:rFonts w:ascii="Angsana New" w:hAnsi="Angsana New"/>
          <w:sz w:val="28"/>
          <w:szCs w:val="28"/>
        </w:rPr>
        <w:t>2</w:t>
      </w:r>
      <w:r w:rsidR="00B5724F" w:rsidRPr="002C2CAD">
        <w:rPr>
          <w:rFonts w:ascii="Angsana New" w:hAnsi="Angsana New"/>
          <w:sz w:val="28"/>
          <w:szCs w:val="28"/>
        </w:rPr>
        <w:t xml:space="preserve"> </w:t>
      </w:r>
      <w:r w:rsidR="00B5724F" w:rsidRPr="002C2CAD">
        <w:rPr>
          <w:rFonts w:ascii="Angsana New" w:hAnsi="Angsana New" w:hint="cs"/>
          <w:sz w:val="28"/>
          <w:szCs w:val="28"/>
          <w:cs/>
        </w:rPr>
        <w:t xml:space="preserve">และ </w:t>
      </w:r>
      <w:r w:rsidR="00E45CDC" w:rsidRPr="002C2CA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45CDC" w:rsidRPr="002C2CAD">
        <w:rPr>
          <w:rFonts w:ascii="Angsana New" w:hAnsi="Angsana New"/>
          <w:sz w:val="28"/>
          <w:szCs w:val="28"/>
        </w:rPr>
        <w:t xml:space="preserve">31 </w:t>
      </w:r>
      <w:r w:rsidR="00E45CDC" w:rsidRPr="002C2CA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45CDC" w:rsidRPr="002C2CAD">
        <w:rPr>
          <w:rFonts w:ascii="Angsana New" w:hAnsi="Angsana New"/>
          <w:sz w:val="28"/>
          <w:szCs w:val="28"/>
        </w:rPr>
        <w:t>2561</w:t>
      </w:r>
      <w:r w:rsidR="009D0E80" w:rsidRPr="002C2CAD">
        <w:rPr>
          <w:rFonts w:ascii="Angsana New" w:hAnsi="Angsana New"/>
          <w:sz w:val="28"/>
          <w:szCs w:val="28"/>
          <w:cs/>
        </w:rPr>
        <w:t xml:space="preserve"> </w:t>
      </w:r>
      <w:r w:rsidRPr="002C2CA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9"/>
        <w:gridCol w:w="284"/>
        <w:gridCol w:w="1984"/>
        <w:gridCol w:w="284"/>
        <w:gridCol w:w="1984"/>
      </w:tblGrid>
      <w:tr w:rsidR="005C39A8" w:rsidRPr="002C2CAD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2C2CA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2C2CA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39A8" w:rsidRPr="002C2CAD" w:rsidRDefault="005C39A8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42204" w:rsidRPr="002C2CAD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2C2CAD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2C2CAD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2C2CAD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2C2CAD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2C2CAD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42204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2C2CAD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2C2CAD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2204" w:rsidRPr="002C2CAD" w:rsidRDefault="00B86DE7" w:rsidP="0008453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CAD">
              <w:rPr>
                <w:rFonts w:ascii="Angsana New" w:hAnsi="Angsana New"/>
                <w:sz w:val="28"/>
                <w:szCs w:val="28"/>
              </w:rPr>
              <w:t>30</w:t>
            </w:r>
            <w:r w:rsidR="00442204" w:rsidRPr="002C2C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453E" w:rsidRPr="002C2CAD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442204" w:rsidRPr="002C2C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2204" w:rsidRPr="002C2C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2C2CAD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</w:rPr>
              <w:t>31</w:t>
            </w:r>
            <w:r w:rsidRPr="002C2C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C2CAD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442204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A53EB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  <w:r w:rsidR="00790B0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790B0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</w:tbl>
    <w:p w:rsidR="00A971AA" w:rsidRPr="00FA53EB" w:rsidRDefault="00A971AA" w:rsidP="00FA53EB">
      <w:pPr>
        <w:rPr>
          <w:rFonts w:ascii="Angsana New" w:hAnsi="Angsana New"/>
          <w:u w:val="single"/>
          <w:cs/>
        </w:rPr>
      </w:pPr>
    </w:p>
    <w:tbl>
      <w:tblPr>
        <w:tblW w:w="98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84"/>
        <w:gridCol w:w="283"/>
        <w:gridCol w:w="1984"/>
      </w:tblGrid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</w:rPr>
            </w:pPr>
            <w:r w:rsidRPr="00FA53EB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FA53EB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FA53EB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A53E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</w:t>
            </w:r>
            <w:r w:rsidR="00EE41E9"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FA53EB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117,772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114,559</w:t>
            </w:r>
          </w:p>
        </w:tc>
      </w:tr>
      <w:tr w:rsidR="00442204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656B0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138,916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53EB">
              <w:rPr>
                <w:rFonts w:ascii="Angsana New" w:hAnsi="Angsana New"/>
                <w:sz w:val="28"/>
                <w:szCs w:val="28"/>
                <w:lang w:val="en-US"/>
              </w:rPr>
              <w:t>135,703</w:t>
            </w:r>
          </w:p>
        </w:tc>
      </w:tr>
    </w:tbl>
    <w:p w:rsidR="007F42F8" w:rsidRDefault="007F42F8"/>
    <w:p w:rsidR="00406683" w:rsidRDefault="00406683"/>
    <w:p w:rsidR="00406683" w:rsidRDefault="00406683"/>
    <w:p w:rsidR="00406683" w:rsidRDefault="00406683"/>
    <w:p w:rsidR="00406683" w:rsidRDefault="00406683"/>
    <w:p w:rsidR="00406683" w:rsidRDefault="00406683"/>
    <w:p w:rsidR="00A32BBC" w:rsidRDefault="00A32BBC"/>
    <w:p w:rsidR="00A32BBC" w:rsidRDefault="00A32BBC"/>
    <w:p w:rsidR="00406683" w:rsidRDefault="00406683"/>
    <w:p w:rsidR="00406683" w:rsidRDefault="00406683"/>
    <w:p w:rsidR="00406683" w:rsidRDefault="00406683"/>
    <w:tbl>
      <w:tblPr>
        <w:tblW w:w="98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84"/>
        <w:gridCol w:w="283"/>
        <w:gridCol w:w="1985"/>
      </w:tblGrid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7531B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1B" w:rsidRPr="00553B72" w:rsidRDefault="0077531B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7531B" w:rsidRPr="00553B72" w:rsidRDefault="0077531B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7531B" w:rsidRPr="00553B72" w:rsidRDefault="0077531B" w:rsidP="001202C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7531B" w:rsidRPr="00553B72" w:rsidRDefault="0077531B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7531B" w:rsidRPr="00553B72" w:rsidRDefault="0077531B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7531B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1B" w:rsidRPr="00553B72" w:rsidRDefault="0077531B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7531B" w:rsidRPr="00553B72" w:rsidRDefault="0077531B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531B" w:rsidRPr="00553B72" w:rsidRDefault="0077531B" w:rsidP="00E2648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CAD">
              <w:rPr>
                <w:rFonts w:ascii="Angsana New" w:hAnsi="Angsana New"/>
                <w:sz w:val="28"/>
                <w:szCs w:val="28"/>
              </w:rPr>
              <w:t>30</w:t>
            </w:r>
            <w:r w:rsidRPr="002C2C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6484" w:rsidRPr="002C2C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C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1B" w:rsidRPr="00553B72" w:rsidRDefault="0077531B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7531B" w:rsidRPr="00553B72" w:rsidRDefault="0077531B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656B0A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656B0A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656B0A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656B0A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656B0A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</w:tr>
    </w:tbl>
    <w:p w:rsidR="007F42F8" w:rsidRDefault="007F42F8"/>
    <w:tbl>
      <w:tblPr>
        <w:tblW w:w="98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84"/>
        <w:gridCol w:w="283"/>
        <w:gridCol w:w="1984"/>
      </w:tblGrid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656B0A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72,729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87,183</w:t>
            </w: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656B0A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72,729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87,183</w:t>
            </w:r>
          </w:p>
        </w:tc>
      </w:tr>
    </w:tbl>
    <w:p w:rsidR="007F42F8" w:rsidRDefault="007F42F8"/>
    <w:tbl>
      <w:tblPr>
        <w:tblW w:w="98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84"/>
        <w:gridCol w:w="283"/>
        <w:gridCol w:w="1984"/>
      </w:tblGrid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2B37AC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2B37AC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BB6498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</w:p>
        </w:tc>
      </w:tr>
    </w:tbl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48682A" w:rsidRPr="002C2CAD" w:rsidRDefault="000E38F9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lastRenderedPageBreak/>
        <w:t>รายได้และค่าใช้จ่ายที่มีสาระสำคัญที่เกิดขึ้นระหว่างบุคคลหรือกิจการที่</w:t>
      </w:r>
      <w:r w:rsidRPr="002C2CAD">
        <w:rPr>
          <w:rFonts w:ascii="Angsana New" w:hAnsi="Angsana New"/>
          <w:sz w:val="28"/>
          <w:szCs w:val="28"/>
          <w:cs/>
        </w:rPr>
        <w:t xml:space="preserve">เกี่ยวข้องกัน </w:t>
      </w:r>
      <w:r w:rsidR="009C3690" w:rsidRPr="002C2CAD">
        <w:rPr>
          <w:rFonts w:ascii="Angsana New" w:hAnsi="Angsana New"/>
          <w:sz w:val="28"/>
          <w:szCs w:val="28"/>
          <w:cs/>
        </w:rPr>
        <w:t>สำหรับ</w:t>
      </w:r>
      <w:r w:rsidR="00E7090B" w:rsidRPr="002C2CA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F53FD" w:rsidRPr="002C2CAD">
        <w:rPr>
          <w:rFonts w:ascii="Angsana New" w:hAnsi="Angsana New" w:hint="cs"/>
          <w:sz w:val="28"/>
          <w:szCs w:val="28"/>
          <w:cs/>
        </w:rPr>
        <w:t>และ</w:t>
      </w:r>
      <w:r w:rsidR="0008453E" w:rsidRPr="002C2CAD">
        <w:rPr>
          <w:rFonts w:ascii="Angsana New" w:hAnsi="Angsana New" w:hint="cs"/>
          <w:sz w:val="28"/>
          <w:szCs w:val="28"/>
          <w:cs/>
        </w:rPr>
        <w:t>เก้า</w:t>
      </w:r>
      <w:r w:rsidR="001F53FD" w:rsidRPr="002C2CAD">
        <w:rPr>
          <w:rFonts w:ascii="Angsana New" w:hAnsi="Angsana New" w:hint="cs"/>
          <w:sz w:val="28"/>
          <w:szCs w:val="28"/>
          <w:cs/>
        </w:rPr>
        <w:t>เดือน</w:t>
      </w:r>
      <w:r w:rsidR="00D51A19" w:rsidRPr="002C2CAD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2C2CAD">
        <w:rPr>
          <w:rFonts w:ascii="Angsana New" w:hAnsi="Angsana New"/>
          <w:sz w:val="28"/>
          <w:szCs w:val="28"/>
          <w:cs/>
        </w:rPr>
        <w:t xml:space="preserve"> </w:t>
      </w:r>
      <w:r w:rsidR="001F53FD" w:rsidRPr="002C2CAD">
        <w:rPr>
          <w:rFonts w:ascii="Angsana New" w:hAnsi="Angsana New"/>
          <w:sz w:val="28"/>
          <w:szCs w:val="28"/>
        </w:rPr>
        <w:t>30</w:t>
      </w:r>
      <w:r w:rsidR="008302BC" w:rsidRPr="002C2CAD">
        <w:rPr>
          <w:rFonts w:ascii="Angsana New" w:hAnsi="Angsana New"/>
          <w:sz w:val="28"/>
          <w:szCs w:val="28"/>
        </w:rPr>
        <w:t xml:space="preserve"> </w:t>
      </w:r>
      <w:r w:rsidR="0008453E" w:rsidRPr="002C2CAD">
        <w:rPr>
          <w:rFonts w:ascii="Angsana New" w:hAnsi="Angsana New" w:hint="cs"/>
          <w:sz w:val="28"/>
          <w:szCs w:val="28"/>
          <w:cs/>
        </w:rPr>
        <w:t>กันยา</w:t>
      </w:r>
      <w:r w:rsidR="001F53FD" w:rsidRPr="002C2CAD">
        <w:rPr>
          <w:rFonts w:ascii="Angsana New" w:hAnsi="Angsana New" w:hint="cs"/>
          <w:sz w:val="28"/>
          <w:szCs w:val="28"/>
          <w:cs/>
        </w:rPr>
        <w:t>ยน</w:t>
      </w:r>
      <w:r w:rsidR="008302BC" w:rsidRPr="002C2CAD">
        <w:rPr>
          <w:rFonts w:ascii="Angsana New" w:hAnsi="Angsana New"/>
          <w:sz w:val="28"/>
          <w:szCs w:val="28"/>
          <w:cs/>
        </w:rPr>
        <w:t xml:space="preserve"> </w:t>
      </w:r>
      <w:r w:rsidR="00BB6498" w:rsidRPr="002C2CAD">
        <w:rPr>
          <w:rFonts w:ascii="Angsana New" w:hAnsi="Angsana New"/>
          <w:sz w:val="28"/>
          <w:szCs w:val="28"/>
        </w:rPr>
        <w:t xml:space="preserve">2562 </w:t>
      </w:r>
      <w:r w:rsidR="00D51A19" w:rsidRPr="002C2CAD">
        <w:rPr>
          <w:rFonts w:ascii="Angsana New" w:hAnsi="Angsana New"/>
          <w:sz w:val="28"/>
          <w:szCs w:val="28"/>
          <w:cs/>
        </w:rPr>
        <w:t xml:space="preserve">และ </w:t>
      </w:r>
      <w:r w:rsidR="00BB6498" w:rsidRPr="002C2CAD">
        <w:rPr>
          <w:rFonts w:ascii="Angsana New" w:hAnsi="Angsana New"/>
          <w:sz w:val="28"/>
          <w:szCs w:val="28"/>
        </w:rPr>
        <w:t>2561</w:t>
      </w:r>
      <w:r w:rsidR="00E0083B" w:rsidRPr="002C2CAD">
        <w:rPr>
          <w:rFonts w:ascii="Angsana New" w:hAnsi="Angsana New"/>
          <w:sz w:val="28"/>
          <w:szCs w:val="28"/>
          <w:cs/>
        </w:rPr>
        <w:t xml:space="preserve"> </w:t>
      </w:r>
      <w:r w:rsidR="009C3690" w:rsidRPr="002C2CA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10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7"/>
        <w:gridCol w:w="186"/>
        <w:gridCol w:w="948"/>
        <w:gridCol w:w="186"/>
        <w:gridCol w:w="98"/>
        <w:gridCol w:w="186"/>
        <w:gridCol w:w="948"/>
        <w:gridCol w:w="185"/>
        <w:gridCol w:w="98"/>
        <w:gridCol w:w="188"/>
        <w:gridCol w:w="946"/>
        <w:gridCol w:w="190"/>
        <w:gridCol w:w="94"/>
        <w:gridCol w:w="193"/>
        <w:gridCol w:w="941"/>
        <w:gridCol w:w="187"/>
        <w:gridCol w:w="6"/>
        <w:gridCol w:w="18"/>
      </w:tblGrid>
      <w:tr w:rsidR="00827082" w:rsidRPr="002C2CAD" w:rsidTr="002B4664">
        <w:trPr>
          <w:gridAfter w:val="2"/>
          <w:wAfter w:w="24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2C2CA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2C2CA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27082" w:rsidRPr="00C8551D" w:rsidTr="002B4664">
        <w:trPr>
          <w:gridAfter w:val="2"/>
          <w:wAfter w:w="24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2C2CA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2C2CA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2C2CA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516C6F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516C6F" w:rsidRPr="002C2CA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C2CA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827082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893AB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93AB0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893AB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893AB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27082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7082" w:rsidRPr="00C8551D" w:rsidRDefault="00827082" w:rsidP="001202CB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7082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7082" w:rsidRPr="00C8551D" w:rsidRDefault="00827082" w:rsidP="001202CB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082" w:rsidRPr="00C8551D" w:rsidRDefault="00827082" w:rsidP="001202C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17F7" w:rsidRPr="00C8551D" w:rsidTr="00656B0A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7F7" w:rsidRPr="00C8551D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656B0A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7F7" w:rsidRDefault="00E71DE5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42</w:t>
            </w:r>
          </w:p>
          <w:p w:rsidR="004A17F7" w:rsidRPr="00C8551D" w:rsidRDefault="004A17F7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7F7" w:rsidRPr="00C8551D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219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C8551D" w:rsidRDefault="004A17F7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7F7" w:rsidRPr="00C8551D" w:rsidRDefault="00E71DE5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387</w:t>
            </w:r>
          </w:p>
        </w:tc>
      </w:tr>
      <w:tr w:rsidR="004A17F7" w:rsidRPr="00C8551D" w:rsidTr="00656B0A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F7" w:rsidRPr="00C8551D" w:rsidRDefault="004A17F7" w:rsidP="001202CB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A17F7" w:rsidRPr="00C8551D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656B0A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A17F7" w:rsidRPr="00306222" w:rsidRDefault="00E71DE5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62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42</w:t>
            </w:r>
          </w:p>
          <w:p w:rsidR="004A17F7" w:rsidRPr="00656B0A" w:rsidRDefault="004A17F7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A17F7" w:rsidRPr="00C8551D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C8551D" w:rsidRDefault="004A17F7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A17F7" w:rsidRPr="00C8551D" w:rsidRDefault="00E71DE5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387</w:t>
            </w:r>
          </w:p>
        </w:tc>
      </w:tr>
      <w:tr w:rsidR="004A17F7" w:rsidRPr="00C8551D" w:rsidTr="002B4664">
        <w:trPr>
          <w:gridAfter w:val="1"/>
          <w:wAfter w:w="18" w:type="dxa"/>
          <w:trHeight w:hRule="exact" w:val="438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C8551D" w:rsidRDefault="004A17F7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A17F7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C8551D" w:rsidRDefault="004A17F7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A17F7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C8551D" w:rsidRDefault="004A17F7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846A9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8E29BA" w:rsidRDefault="008846A9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29BA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656B0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70,080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E71DE5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88,300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656B0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217,695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C8551D" w:rsidRDefault="00E71DE5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252,707</w:t>
            </w:r>
          </w:p>
        </w:tc>
      </w:tr>
      <w:tr w:rsidR="008846A9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846A9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656B0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E71DE5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656B0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8846A9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846A9" w:rsidRPr="00C8551D" w:rsidRDefault="00656B0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70,080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846A9" w:rsidRPr="00C8551D" w:rsidRDefault="00E71DE5" w:rsidP="00E71D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88,300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846A9" w:rsidRPr="00C8551D" w:rsidRDefault="00656B0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217,695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846A9" w:rsidRPr="00C8551D" w:rsidRDefault="00E71DE5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252,708</w:t>
            </w:r>
          </w:p>
        </w:tc>
      </w:tr>
      <w:tr w:rsidR="004A17F7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A17F7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AA191F" w:rsidRDefault="004A17F7" w:rsidP="00AA19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2524D0" w:rsidRDefault="004A17F7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17F7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2524D0" w:rsidRDefault="004A17F7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17F7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2524D0" w:rsidRDefault="004A17F7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B0A" w:rsidRPr="002524D0" w:rsidRDefault="00656B0A" w:rsidP="00656B0A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B0A" w:rsidRPr="002524D0" w:rsidRDefault="00656B0A" w:rsidP="00656B0A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</w:tr>
      <w:tr w:rsidR="00656B0A" w:rsidRPr="00705AEF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B0A" w:rsidRPr="00705AEF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705AEF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6B0A" w:rsidRPr="00855207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855207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6B0A" w:rsidRPr="00855207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B0A" w:rsidRPr="00855207" w:rsidRDefault="00656B0A" w:rsidP="00656B0A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6B0A" w:rsidRPr="00855207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2,260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855207" w:rsidRDefault="00656B0A" w:rsidP="00656B0A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6B0A" w:rsidRPr="00855207" w:rsidRDefault="00656B0A" w:rsidP="00656B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2,635</w:t>
            </w: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2"/>
          <w:wAfter w:w="24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8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56B0A" w:rsidRPr="002C2CAD" w:rsidTr="002B4664">
        <w:trPr>
          <w:gridAfter w:val="2"/>
          <w:wAfter w:w="24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6B0A" w:rsidRPr="002524D0" w:rsidRDefault="00656B0A" w:rsidP="00656B0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6B0A" w:rsidRPr="002C2CAD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C2CA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6B0A" w:rsidRPr="002524D0" w:rsidRDefault="00656B0A" w:rsidP="00656B0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6B0A" w:rsidRPr="002524D0" w:rsidRDefault="00656B0A" w:rsidP="00656B0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B0A" w:rsidRPr="002C2CAD" w:rsidRDefault="00656B0A" w:rsidP="00656B0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C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C2CAD" w:rsidRDefault="00656B0A" w:rsidP="00656B0A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B0A" w:rsidRPr="002C2CAD" w:rsidRDefault="00656B0A" w:rsidP="00656B0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C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B0A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B0A" w:rsidRPr="002524D0" w:rsidRDefault="00656B0A" w:rsidP="00656B0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B0A" w:rsidRPr="002524D0" w:rsidRDefault="00656B0A" w:rsidP="0065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532D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658E2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</w:tr>
      <w:tr w:rsidR="0031532D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1532D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</w:tr>
      <w:tr w:rsidR="0031532D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</w:tr>
      <w:tr w:rsidR="0031532D" w:rsidRPr="008C7DC1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</w:tr>
      <w:tr w:rsidR="0031532D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2,852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3,005</w:t>
            </w:r>
          </w:p>
        </w:tc>
      </w:tr>
      <w:tr w:rsidR="0031532D" w:rsidRPr="00C8551D" w:rsidTr="002B4664">
        <w:trPr>
          <w:trHeight w:hRule="exact" w:val="43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532D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รายได้อื่น (ค่านายหน้า, ค่าเช่าและอื่น ๆ)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1532D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1532D" w:rsidRPr="00C8551D" w:rsidTr="002B4664">
        <w:trPr>
          <w:trHeight w:hRule="exact" w:val="43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AE48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427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36178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AE48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F64042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744</w:t>
            </w:r>
          </w:p>
        </w:tc>
      </w:tr>
      <w:tr w:rsidR="0031532D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1532D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103</w:t>
            </w:r>
          </w:p>
        </w:tc>
      </w:tr>
      <w:tr w:rsidR="0031532D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8551D" w:rsidRDefault="00AE4858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D946B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AE4858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847</w:t>
            </w:r>
          </w:p>
        </w:tc>
      </w:tr>
      <w:tr w:rsidR="0031532D" w:rsidRPr="00C8551D" w:rsidTr="002B4664">
        <w:trPr>
          <w:gridAfter w:val="1"/>
          <w:wAfter w:w="18" w:type="dxa"/>
          <w:trHeight w:val="43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left" w:pos="1310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1532D" w:rsidRPr="00C8551D" w:rsidTr="008E058B">
        <w:trPr>
          <w:gridAfter w:val="1"/>
          <w:wAfter w:w="18" w:type="dxa"/>
          <w:trHeight w:val="449"/>
        </w:trPr>
        <w:tc>
          <w:tcPr>
            <w:tcW w:w="724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FD5489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676"/>
              <w:jc w:val="left"/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5489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 xml:space="preserve">ค่าใช้จ่ายในการขายและบริหาร </w:t>
            </w:r>
            <w:r w:rsidRPr="00FD5489">
              <w:rPr>
                <w:rFonts w:ascii="Angsana New" w:hAnsi="Angsana New" w:hint="cs"/>
                <w:b w:val="0"/>
                <w:bCs w:val="0"/>
                <w:sz w:val="28"/>
                <w:szCs w:val="28"/>
                <w:u w:val="single"/>
                <w:cs/>
              </w:rPr>
              <w:t>(</w:t>
            </w:r>
            <w:r w:rsidRPr="00FD5489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ค่าเช่า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,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1532D" w:rsidRPr="00C8551D" w:rsidTr="008E058B">
        <w:trPr>
          <w:gridAfter w:val="1"/>
          <w:wAfter w:w="18" w:type="dxa"/>
          <w:trHeight w:val="449"/>
        </w:trPr>
        <w:tc>
          <w:tcPr>
            <w:tcW w:w="724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FD5489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1101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FD5489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ค่าบริการดูแลสินค้าและอื่นๆ)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1532D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1532D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1,261</w:t>
            </w:r>
          </w:p>
        </w:tc>
      </w:tr>
      <w:tr w:rsidR="0031532D" w:rsidRPr="00C8551D" w:rsidTr="002B4664">
        <w:trPr>
          <w:gridAfter w:val="1"/>
          <w:wAfter w:w="18" w:type="dxa"/>
          <w:trHeight w:hRule="exact" w:val="48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left" w:pos="601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</w:tr>
      <w:tr w:rsidR="0031532D" w:rsidRPr="00C8551D" w:rsidTr="002B4664">
        <w:trPr>
          <w:gridAfter w:val="1"/>
          <w:wAfter w:w="18" w:type="dxa"/>
          <w:trHeight w:hRule="exact" w:val="48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left" w:pos="601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A654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1,128</w:t>
            </w:r>
          </w:p>
        </w:tc>
      </w:tr>
      <w:tr w:rsidR="0031532D" w:rsidRPr="00B0533E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B0533E" w:rsidRDefault="0031532D" w:rsidP="0031532D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0533E">
              <w:rPr>
                <w:rFonts w:ascii="Angsana New" w:hAnsi="Angsana New" w:hint="cs"/>
                <w:sz w:val="28"/>
                <w:szCs w:val="28"/>
                <w:cs/>
              </w:rPr>
              <w:t>บริษัท โชคชัยพิบูล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374</w:t>
            </w:r>
          </w:p>
        </w:tc>
      </w:tr>
      <w:tr w:rsidR="0031532D" w:rsidRPr="00B0533E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B0533E" w:rsidRDefault="0031532D" w:rsidP="0031532D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532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532D" w:rsidRPr="00613099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532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1,748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B0533E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532D" w:rsidRPr="00613099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31532D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1,636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4,682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3,483</w:t>
            </w:r>
          </w:p>
        </w:tc>
      </w:tr>
      <w:tr w:rsidR="0031532D" w:rsidRPr="002524D0" w:rsidTr="002B4664">
        <w:trPr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1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31532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1532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532D" w:rsidRPr="002524D0" w:rsidTr="002B4664">
        <w:trPr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1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31532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32D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8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1532D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532D" w:rsidRPr="002524D0" w:rsidRDefault="0031532D" w:rsidP="0031532D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532D" w:rsidRPr="002524D0" w:rsidRDefault="0031532D" w:rsidP="0031532D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532D" w:rsidRPr="002C2CA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C2CA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31532D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532D" w:rsidRPr="002524D0" w:rsidRDefault="0031532D" w:rsidP="0031532D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532D" w:rsidRPr="002524D0" w:rsidRDefault="0031532D" w:rsidP="0031532D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532D" w:rsidRPr="002524D0" w:rsidRDefault="0031532D" w:rsidP="0031532D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32D" w:rsidRPr="002524D0" w:rsidRDefault="0031532D" w:rsidP="0031532D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532D" w:rsidRPr="002C2CAD" w:rsidRDefault="0031532D" w:rsidP="0031532D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C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32D" w:rsidRPr="002524D0" w:rsidRDefault="0031532D" w:rsidP="0031532D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532D" w:rsidRPr="002524D0" w:rsidRDefault="0031532D" w:rsidP="0031532D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1532D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10"/>
              </w:tabs>
              <w:spacing w:line="240" w:lineRule="auto"/>
              <w:ind w:left="568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32D" w:rsidRPr="002524D0" w:rsidRDefault="0031532D" w:rsidP="0031532D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532D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left" w:pos="1310"/>
              </w:tabs>
              <w:spacing w:line="240" w:lineRule="auto"/>
              <w:ind w:left="56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447DE7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3,731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3,675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2524D0" w:rsidRDefault="0031532D" w:rsidP="0031532D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447DE7" w:rsidP="0031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10,492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11,014</w:t>
            </w:r>
          </w:p>
        </w:tc>
      </w:tr>
      <w:tr w:rsidR="0031532D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C8551D" w:rsidRDefault="0031532D" w:rsidP="0031532D">
            <w:pPr>
              <w:tabs>
                <w:tab w:val="clear" w:pos="227"/>
                <w:tab w:val="left" w:pos="1310"/>
              </w:tabs>
              <w:spacing w:line="240" w:lineRule="auto"/>
              <w:ind w:left="56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447DE7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447DE7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2524D0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198</w:t>
            </w:r>
          </w:p>
        </w:tc>
      </w:tr>
      <w:tr w:rsidR="0031532D" w:rsidRPr="00CF3167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32D" w:rsidRPr="002524D0" w:rsidRDefault="0031532D" w:rsidP="0031532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568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F3167" w:rsidRDefault="00447DE7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3,825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3,742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F3167" w:rsidRDefault="00447DE7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10,758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532D" w:rsidRPr="00CF3167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532D" w:rsidRPr="00C8551D" w:rsidRDefault="0031532D" w:rsidP="003153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11,212</w:t>
            </w:r>
          </w:p>
        </w:tc>
      </w:tr>
    </w:tbl>
    <w:p w:rsidR="007B3030" w:rsidRPr="00553B72" w:rsidRDefault="0012600E" w:rsidP="004308E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ลูกหนี้การค้า</w:t>
      </w:r>
      <w:r w:rsidR="004753AE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 w:rsidRPr="00553B72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647" w:type="dxa"/>
        <w:tblInd w:w="108" w:type="dxa"/>
        <w:tblLook w:val="0000" w:firstRow="0" w:lastRow="0" w:firstColumn="0" w:lastColumn="0" w:noHBand="0" w:noVBand="0"/>
      </w:tblPr>
      <w:tblGrid>
        <w:gridCol w:w="4082"/>
        <w:gridCol w:w="1077"/>
        <w:gridCol w:w="236"/>
        <w:gridCol w:w="1984"/>
        <w:gridCol w:w="284"/>
        <w:gridCol w:w="1984"/>
      </w:tblGrid>
      <w:tr w:rsidR="006E53F1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center"/>
          </w:tcPr>
          <w:p w:rsidR="006E53F1" w:rsidRPr="00553B72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6E53F1" w:rsidRPr="00553B72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E53F1" w:rsidRPr="00553B72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6E53F1" w:rsidRPr="00553B72" w:rsidRDefault="006E53F1" w:rsidP="00665E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40568" w:rsidRPr="00840568" w:rsidTr="005867FF">
        <w:trPr>
          <w:trHeight w:hRule="exact" w:val="794"/>
        </w:trPr>
        <w:tc>
          <w:tcPr>
            <w:tcW w:w="4082" w:type="dxa"/>
            <w:shd w:val="clear" w:color="auto" w:fill="auto"/>
            <w:vAlign w:val="center"/>
          </w:tcPr>
          <w:p w:rsidR="00840568" w:rsidRPr="00553B72" w:rsidRDefault="00840568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840568" w:rsidRPr="00553B72" w:rsidRDefault="00840568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840568" w:rsidRPr="00553B72" w:rsidRDefault="00840568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CC0D67" w:rsidRDefault="00840568" w:rsidP="00665E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ุนตามวิธีส่วนได้เสีย/</w:t>
            </w:r>
          </w:p>
          <w:p w:rsidR="00840568" w:rsidRPr="00840568" w:rsidRDefault="00CC0D67" w:rsidP="00665E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840568" w:rsidRPr="00840568"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center"/>
          </w:tcPr>
          <w:p w:rsidR="00C51877" w:rsidRPr="00553B72" w:rsidRDefault="00C51877" w:rsidP="00C5187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C51877" w:rsidRPr="00553B72" w:rsidRDefault="00C51877" w:rsidP="00C5187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51877" w:rsidRPr="002C2CAD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center"/>
          </w:tcPr>
          <w:p w:rsidR="00C51877" w:rsidRPr="00553B72" w:rsidRDefault="00C51877" w:rsidP="00C5187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ind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C51877" w:rsidRPr="00553B72" w:rsidRDefault="00C51877" w:rsidP="00C5187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2C2CAD" w:rsidRDefault="005E67BD" w:rsidP="00060AA6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</w:rPr>
              <w:t>30</w:t>
            </w:r>
            <w:r w:rsidR="00C51877" w:rsidRPr="002C2C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0AA6" w:rsidRPr="002C2CAD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C51877" w:rsidRPr="002C2CAD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314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C51877" w:rsidRPr="00553B72" w:rsidRDefault="00976BA9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51877" w:rsidRPr="00553B72" w:rsidRDefault="00447DE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447DE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130,119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146,162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877" w:rsidRPr="00553B72" w:rsidRDefault="00447DE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130,168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146,207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447DE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(4,237)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(5,206)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447DE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125,931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141,001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51877" w:rsidRPr="00553B72" w:rsidRDefault="0088231D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1,159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51877" w:rsidRPr="00553B72" w:rsidRDefault="00447DE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14,318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12,508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51877" w:rsidRPr="00553B72" w:rsidRDefault="00447DE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447DE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1,736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1,746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88231D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17,942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15,154</w:t>
            </w:r>
          </w:p>
        </w:tc>
      </w:tr>
      <w:tr w:rsidR="00C51877" w:rsidRPr="00553B72" w:rsidTr="005867FF">
        <w:trPr>
          <w:trHeight w:hRule="exact" w:val="431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pacing w:val="-15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pacing w:val="-15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877" w:rsidRPr="00553B72" w:rsidRDefault="0088231D" w:rsidP="00C518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143,873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156,155</w:t>
            </w:r>
          </w:p>
        </w:tc>
      </w:tr>
    </w:tbl>
    <w:p w:rsidR="00A4096F" w:rsidRPr="00553B72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:rsidR="00A4096F" w:rsidRPr="00553B72" w:rsidRDefault="00A4096F" w:rsidP="00A4096F">
      <w:pPr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br w:type="page"/>
      </w:r>
    </w:p>
    <w:p w:rsidR="00D127B9" w:rsidRPr="00553B72" w:rsidRDefault="00D127B9" w:rsidP="0024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553B72">
        <w:rPr>
          <w:rFonts w:ascii="Angsana New" w:hAnsi="Angsana New"/>
          <w:sz w:val="28"/>
          <w:szCs w:val="28"/>
          <w:cs/>
        </w:rPr>
        <w:t>และลูกหนี้</w:t>
      </w:r>
      <w:r w:rsidR="00FF0E37">
        <w:rPr>
          <w:rFonts w:ascii="Angsana New" w:hAnsi="Angsana New" w:hint="cs"/>
          <w:sz w:val="28"/>
          <w:szCs w:val="28"/>
          <w:cs/>
        </w:rPr>
        <w:t>บริษัท</w:t>
      </w:r>
      <w:r w:rsidR="006C7998" w:rsidRPr="00553B72">
        <w:rPr>
          <w:rFonts w:ascii="Angsana New" w:hAnsi="Angsana New"/>
          <w:sz w:val="28"/>
          <w:szCs w:val="28"/>
          <w:cs/>
        </w:rPr>
        <w:t>ที่เกี่ยวข้องกัน</w:t>
      </w:r>
      <w:r w:rsidRPr="00553B72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47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020"/>
        <w:gridCol w:w="236"/>
        <w:gridCol w:w="1984"/>
        <w:gridCol w:w="284"/>
        <w:gridCol w:w="1984"/>
      </w:tblGrid>
      <w:tr w:rsidR="00417130" w:rsidRPr="00553B72" w:rsidTr="00165110">
        <w:trPr>
          <w:trHeight w:hRule="exact" w:val="432"/>
        </w:trPr>
        <w:tc>
          <w:tcPr>
            <w:tcW w:w="3969" w:type="dxa"/>
          </w:tcPr>
          <w:p w:rsidR="00417130" w:rsidRPr="00553B72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:rsidR="00417130" w:rsidRPr="00553B72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17130" w:rsidRPr="00553B72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417130" w:rsidRPr="00553B72" w:rsidRDefault="00417130" w:rsidP="0016511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C545F" w:rsidRPr="00553B72" w:rsidTr="00165110">
        <w:trPr>
          <w:trHeight w:hRule="exact" w:val="794"/>
        </w:trPr>
        <w:tc>
          <w:tcPr>
            <w:tcW w:w="3969" w:type="dxa"/>
          </w:tcPr>
          <w:p w:rsidR="00CC545F" w:rsidRPr="00553B72" w:rsidRDefault="00CC545F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:rsidR="00CC545F" w:rsidRPr="00553B72" w:rsidRDefault="00CC545F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C545F" w:rsidRPr="00553B72" w:rsidRDefault="00CC545F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CC545F" w:rsidRPr="00553B72" w:rsidRDefault="00CC545F" w:rsidP="0016511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ุนตามวิธีส่วนได้เสีย/</w:t>
            </w:r>
            <w:r w:rsidR="00684750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704" w:rsidRPr="00553B72" w:rsidTr="00165110">
        <w:trPr>
          <w:trHeight w:hRule="exact" w:val="432"/>
        </w:trPr>
        <w:tc>
          <w:tcPr>
            <w:tcW w:w="3969" w:type="dxa"/>
            <w:shd w:val="clear" w:color="auto" w:fill="auto"/>
            <w:vAlign w:val="center"/>
          </w:tcPr>
          <w:p w:rsidR="00FD6704" w:rsidRPr="00553B72" w:rsidRDefault="00FD6704" w:rsidP="00D3103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:rsidR="00FD6704" w:rsidRPr="00553B72" w:rsidRDefault="00FD6704" w:rsidP="00D3103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FD6704" w:rsidRPr="00553B72" w:rsidRDefault="00FD6704" w:rsidP="00D3103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FD6704" w:rsidRPr="002C2CAD" w:rsidRDefault="00FD6704" w:rsidP="0016511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FD6704" w:rsidRPr="00553B72" w:rsidRDefault="00FD6704" w:rsidP="001651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FD6704" w:rsidRPr="00553B72" w:rsidRDefault="00FD6704" w:rsidP="0016511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D6704" w:rsidRPr="00553B72" w:rsidTr="00165110">
        <w:trPr>
          <w:trHeight w:hRule="exact" w:val="432"/>
        </w:trPr>
        <w:tc>
          <w:tcPr>
            <w:tcW w:w="3969" w:type="dxa"/>
          </w:tcPr>
          <w:p w:rsidR="00FD6704" w:rsidRPr="00553B72" w:rsidRDefault="00FD6704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FD6704" w:rsidRPr="00553B72" w:rsidRDefault="00FD6704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FD6704" w:rsidRPr="00553B72" w:rsidRDefault="00FD6704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FD6704" w:rsidRPr="002C2CAD" w:rsidRDefault="00FD6704" w:rsidP="00060AA6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60AA6" w:rsidRPr="002C2CAD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2C2CAD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2C2CAD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84" w:type="dxa"/>
            <w:vAlign w:val="bottom"/>
          </w:tcPr>
          <w:p w:rsidR="00FD6704" w:rsidRPr="00553B72" w:rsidRDefault="00FD6704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FD6704" w:rsidRPr="00553B72" w:rsidRDefault="00FD6704" w:rsidP="001651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D31030" w:rsidRPr="00553B72" w:rsidTr="005867F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030" w:rsidRPr="002C2CAD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1030" w:rsidRPr="002C2CAD" w:rsidRDefault="003256C7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976BA9" w:rsidP="00D8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3256C7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2553A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107,436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113,964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2553A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17,607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24,560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2553A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2,433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2553A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1,325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2553A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3,835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3,880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2553A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130,119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146,162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2553A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(4,237)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(5,206)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2553A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125,882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140,956</w:t>
            </w:r>
          </w:p>
        </w:tc>
      </w:tr>
      <w:tr w:rsidR="00B81E9A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E9A" w:rsidRPr="00553B72" w:rsidRDefault="0095152C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1E9A" w:rsidRPr="00553B72" w:rsidRDefault="00B81E9A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1E9A" w:rsidRPr="00553B72" w:rsidRDefault="00B81E9A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81E9A" w:rsidRDefault="002553A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125,931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B81E9A" w:rsidRPr="00553B72" w:rsidRDefault="00B81E9A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81E9A" w:rsidRPr="00553B72" w:rsidRDefault="003334E7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141,001</w:t>
            </w:r>
          </w:p>
        </w:tc>
      </w:tr>
    </w:tbl>
    <w:p w:rsidR="00277882" w:rsidRPr="002C2CAD" w:rsidRDefault="006C7998" w:rsidP="007B3030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553B72">
        <w:rPr>
          <w:rFonts w:ascii="Angsana New" w:hAnsi="Angsana New" w:cs="Angsana New"/>
          <w:cs/>
        </w:rPr>
        <w:t>รายการเปลี่ยนแปลงของบัญชี</w:t>
      </w:r>
      <w:r w:rsidR="001D6884" w:rsidRPr="00553B72">
        <w:rPr>
          <w:rFonts w:ascii="Angsana New" w:hAnsi="Angsana New" w:cs="Angsana New"/>
          <w:cs/>
        </w:rPr>
        <w:t>ค่าเผื่อหนี้สงสัยจะสูญ</w:t>
      </w:r>
      <w:r w:rsidRPr="00553B72">
        <w:rPr>
          <w:rFonts w:ascii="Angsana New" w:hAnsi="Angsana New" w:cs="Angsana New"/>
          <w:cs/>
        </w:rPr>
        <w:t>ของลูกหนี้</w:t>
      </w:r>
      <w:r w:rsidRPr="002C2CAD">
        <w:rPr>
          <w:rFonts w:ascii="Angsana New" w:hAnsi="Angsana New" w:cs="Angsana New"/>
          <w:cs/>
        </w:rPr>
        <w:t xml:space="preserve">การค้า </w:t>
      </w:r>
      <w:r w:rsidR="008D7489" w:rsidRPr="002C2CAD">
        <w:rPr>
          <w:rFonts w:ascii="Angsana New" w:hAnsi="Angsana New" w:cs="Angsana New"/>
          <w:cs/>
        </w:rPr>
        <w:t xml:space="preserve">ณ </w:t>
      </w:r>
      <w:r w:rsidRPr="002C2CAD">
        <w:rPr>
          <w:rFonts w:ascii="Angsana New" w:hAnsi="Angsana New" w:cs="Angsana New"/>
          <w:cs/>
        </w:rPr>
        <w:t xml:space="preserve">วันที่ </w:t>
      </w:r>
      <w:r w:rsidR="009F5CF9" w:rsidRPr="002C2CAD">
        <w:rPr>
          <w:rFonts w:ascii="Angsana New" w:hAnsi="Angsana New" w:cs="Angsana New"/>
        </w:rPr>
        <w:t>30</w:t>
      </w:r>
      <w:r w:rsidR="00074A1A" w:rsidRPr="002C2CAD">
        <w:rPr>
          <w:rFonts w:ascii="Angsana New" w:hAnsi="Angsana New" w:cs="Angsana New"/>
        </w:rPr>
        <w:t xml:space="preserve"> </w:t>
      </w:r>
      <w:r w:rsidR="00060AA6" w:rsidRPr="002C2CAD">
        <w:rPr>
          <w:rFonts w:ascii="Angsana New" w:hAnsi="Angsana New" w:cs="Angsana New" w:hint="cs"/>
          <w:cs/>
        </w:rPr>
        <w:t>กันยา</w:t>
      </w:r>
      <w:r w:rsidR="009F5CF9" w:rsidRPr="002C2CAD">
        <w:rPr>
          <w:rFonts w:ascii="Angsana New" w:hAnsi="Angsana New" w:cs="Angsana New" w:hint="cs"/>
          <w:cs/>
        </w:rPr>
        <w:t>ยน</w:t>
      </w:r>
      <w:r w:rsidR="00C41EB0" w:rsidRPr="002C2CAD">
        <w:rPr>
          <w:rFonts w:ascii="Angsana New" w:hAnsi="Angsana New" w:cs="Angsana New" w:hint="cs"/>
          <w:cs/>
        </w:rPr>
        <w:t xml:space="preserve"> </w:t>
      </w:r>
      <w:r w:rsidR="00C41EB0" w:rsidRPr="002C2CAD">
        <w:rPr>
          <w:rFonts w:ascii="Angsana New" w:hAnsi="Angsana New" w:cs="Angsana New"/>
        </w:rPr>
        <w:t>2562</w:t>
      </w:r>
      <w:r w:rsidRPr="002C2CAD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439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50"/>
        <w:gridCol w:w="1134"/>
        <w:gridCol w:w="1871"/>
        <w:gridCol w:w="1984"/>
      </w:tblGrid>
      <w:tr w:rsidR="006C7998" w:rsidRPr="002C2CAD" w:rsidTr="005867FF">
        <w:trPr>
          <w:cantSplit/>
          <w:trHeight w:hRule="exact" w:val="432"/>
        </w:trPr>
        <w:tc>
          <w:tcPr>
            <w:tcW w:w="4450" w:type="dxa"/>
          </w:tcPr>
          <w:p w:rsidR="006C7998" w:rsidRPr="002C2CA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C7998" w:rsidRPr="002C2CA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:rsidR="006C7998" w:rsidRPr="002C2CA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6C7998" w:rsidRPr="002C2CAD" w:rsidRDefault="006C7998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7D4D" w:rsidRPr="002C2CAD" w:rsidTr="00165110">
        <w:trPr>
          <w:cantSplit/>
          <w:trHeight w:hRule="exact" w:val="432"/>
        </w:trPr>
        <w:tc>
          <w:tcPr>
            <w:tcW w:w="4450" w:type="dxa"/>
            <w:vAlign w:val="bottom"/>
          </w:tcPr>
          <w:p w:rsidR="002D7D4D" w:rsidRPr="002C2CAD" w:rsidRDefault="002D7D4D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2C2CA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2C2CA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C2CA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41EB0" w:rsidRPr="002C2C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4" w:type="dxa"/>
          </w:tcPr>
          <w:p w:rsidR="002D7D4D" w:rsidRPr="002C2CAD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:rsidR="002D7D4D" w:rsidRPr="002C2CAD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7D4D" w:rsidRPr="002C2CAD" w:rsidRDefault="00C41EB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2C2CAD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(5,206)</w:t>
            </w:r>
          </w:p>
        </w:tc>
      </w:tr>
      <w:tr w:rsidR="002D7D4D" w:rsidRPr="002C2CAD" w:rsidTr="00165110">
        <w:trPr>
          <w:cantSplit/>
          <w:trHeight w:hRule="exact" w:val="432"/>
        </w:trPr>
        <w:tc>
          <w:tcPr>
            <w:tcW w:w="4450" w:type="dxa"/>
            <w:vAlign w:val="bottom"/>
          </w:tcPr>
          <w:p w:rsidR="002D7D4D" w:rsidRPr="002C2CAD" w:rsidRDefault="002F2172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C2CA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="00655A7B" w:rsidRPr="002C2CA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ยอดลดลงระหว่าง</w:t>
            </w:r>
            <w:r w:rsidR="00847C05" w:rsidRPr="002C2CAD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</w:tcPr>
          <w:p w:rsidR="002D7D4D" w:rsidRPr="002C2CAD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:rsidR="002D7D4D" w:rsidRPr="002C2CAD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2D7D4D" w:rsidRPr="002C2CAD" w:rsidRDefault="00125313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969</w:t>
            </w:r>
          </w:p>
        </w:tc>
      </w:tr>
      <w:tr w:rsidR="002D7D4D" w:rsidRPr="00553B72" w:rsidTr="00165110">
        <w:trPr>
          <w:cantSplit/>
          <w:trHeight w:hRule="exact" w:val="432"/>
        </w:trPr>
        <w:tc>
          <w:tcPr>
            <w:tcW w:w="4450" w:type="dxa"/>
            <w:vAlign w:val="bottom"/>
          </w:tcPr>
          <w:p w:rsidR="002D7D4D" w:rsidRPr="00553B72" w:rsidRDefault="002D7D4D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2C2CAD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2C2CAD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2C2CAD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A2649" w:rsidRPr="002C2CAD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2C2CAD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060AA6" w:rsidRPr="002C2CAD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</w:t>
            </w:r>
            <w:r w:rsidR="000A2649" w:rsidRPr="002C2CAD">
              <w:rPr>
                <w:rFonts w:ascii="Angsana New" w:hAnsi="Angsana New" w:hint="cs"/>
                <w:b/>
                <w:sz w:val="28"/>
                <w:szCs w:val="28"/>
                <w:cs/>
              </w:rPr>
              <w:t>ยน</w:t>
            </w:r>
            <w:r w:rsidR="00C41EB0" w:rsidRPr="002C2CAD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C41EB0" w:rsidRPr="002C2CAD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1134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7D4D" w:rsidRPr="00553B72" w:rsidRDefault="00125313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(4,237)</w:t>
            </w:r>
          </w:p>
        </w:tc>
      </w:tr>
    </w:tbl>
    <w:p w:rsidR="006C7B9F" w:rsidRPr="00553B72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15423C" w:rsidRPr="00553B72" w:rsidRDefault="0015423C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48180E" w:rsidRPr="00553B72" w:rsidRDefault="0048180E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2D7D4D" w:rsidRPr="00553B72" w:rsidRDefault="009D2D95" w:rsidP="007A7B7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</w:t>
      </w:r>
      <w:r w:rsidR="00AB165F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ในหลักทรัพย์เผื่อขาย - หุ้นทุน </w:t>
      </w:r>
      <w:r w:rsidR="00AB165F" w:rsidRPr="00553B72">
        <w:rPr>
          <w:rFonts w:ascii="Angsana New" w:hAnsi="Angsana New"/>
          <w:b/>
          <w:bCs/>
          <w:sz w:val="28"/>
          <w:szCs w:val="28"/>
        </w:rPr>
        <w:t>-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45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83"/>
        <w:gridCol w:w="1701"/>
        <w:gridCol w:w="236"/>
        <w:gridCol w:w="1701"/>
        <w:gridCol w:w="236"/>
        <w:gridCol w:w="1701"/>
      </w:tblGrid>
      <w:tr w:rsidR="00BA3355" w:rsidRPr="00553B72" w:rsidTr="00165110">
        <w:trPr>
          <w:trHeight w:val="397"/>
        </w:trPr>
        <w:tc>
          <w:tcPr>
            <w:tcW w:w="3883" w:type="dxa"/>
            <w:vAlign w:val="bottom"/>
          </w:tcPr>
          <w:p w:rsidR="00BA3355" w:rsidRPr="00553B72" w:rsidRDefault="00BA3355" w:rsidP="00E27071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553B72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575" w:type="dxa"/>
            <w:gridSpan w:val="5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47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3595" w:rsidRPr="00553B72" w:rsidTr="00165110">
        <w:trPr>
          <w:trHeight w:val="397"/>
        </w:trPr>
        <w:tc>
          <w:tcPr>
            <w:tcW w:w="3883" w:type="dxa"/>
            <w:vAlign w:val="bottom"/>
          </w:tcPr>
          <w:p w:rsidR="00313595" w:rsidRPr="00553B72" w:rsidRDefault="0031359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53B72" w:rsidTr="00165110">
        <w:trPr>
          <w:trHeight w:val="397"/>
        </w:trPr>
        <w:tc>
          <w:tcPr>
            <w:tcW w:w="3883" w:type="dxa"/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:rsidR="00BA3355" w:rsidRPr="00553B72" w:rsidRDefault="00BA335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553B72" w:rsidTr="00165110">
        <w:trPr>
          <w:trHeight w:val="397"/>
        </w:trPr>
        <w:tc>
          <w:tcPr>
            <w:tcW w:w="3883" w:type="dxa"/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48180E" w:rsidRPr="00553B72">
              <w:rPr>
                <w:rFonts w:ascii="Angsana New" w:hAnsi="Angsana New"/>
                <w:sz w:val="28"/>
                <w:szCs w:val="28"/>
              </w:rPr>
              <w:t>3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BA3355" w:rsidRPr="00553B72" w:rsidRDefault="00BA335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A3355" w:rsidRPr="00553B72" w:rsidRDefault="00BA335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53B72" w:rsidTr="00807D28">
        <w:trPr>
          <w:trHeight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355" w:rsidRPr="00553B72" w:rsidRDefault="00BA3355" w:rsidP="0043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66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B6E31" w:rsidRPr="003A66F4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9D2D95" w:rsidRPr="003A66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32891" w:rsidRPr="003A66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DB6E31" w:rsidRPr="003A66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  <w:r w:rsidR="001D6739" w:rsidRPr="003A66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D6739" w:rsidRPr="003A66F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553B72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3B72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3B72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A3355" w:rsidRPr="00553B72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3B72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75D01" w:rsidRPr="00553B72" w:rsidTr="00165110">
        <w:trPr>
          <w:trHeight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A626D8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A626D8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6A6512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875D01" w:rsidRPr="00553B72" w:rsidTr="00165110">
        <w:trPr>
          <w:trHeight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A626D8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117,772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A626D8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6A6512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124,413</w:t>
            </w:r>
          </w:p>
        </w:tc>
      </w:tr>
      <w:tr w:rsidR="00875D01" w:rsidRPr="00553B72" w:rsidTr="00165110">
        <w:trPr>
          <w:trHeight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A626D8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138,916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6A6512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23,022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6A6512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161,938</w:t>
            </w:r>
          </w:p>
        </w:tc>
      </w:tr>
      <w:tr w:rsidR="00875D01" w:rsidRPr="00553B72" w:rsidTr="00165110">
        <w:trPr>
          <w:trHeight w:hRule="exact" w:val="283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75D01" w:rsidRPr="00553B72" w:rsidTr="00165110">
        <w:trPr>
          <w:trHeight w:hRule="exact"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75D01" w:rsidRPr="00553B72" w:rsidTr="00165110">
        <w:trPr>
          <w:trHeight w:hRule="exact"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875D01" w:rsidRPr="00553B72" w:rsidTr="00165110">
        <w:trPr>
          <w:trHeight w:hRule="exact"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114,559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4,729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119,288</w:t>
            </w:r>
          </w:p>
        </w:tc>
      </w:tr>
      <w:tr w:rsidR="00875D01" w:rsidRPr="00553B72" w:rsidTr="00165110">
        <w:trPr>
          <w:trHeight w:hRule="exact"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135,703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21,110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156,813</w:t>
            </w:r>
          </w:p>
        </w:tc>
      </w:tr>
    </w:tbl>
    <w:p w:rsidR="00BA3355" w:rsidRPr="00553B72" w:rsidRDefault="00BA3355" w:rsidP="00082EA7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cs/>
        </w:rPr>
        <w:sectPr w:rsidR="00BA3355" w:rsidRPr="00553B72" w:rsidSect="00382616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:rsidR="00CD4062" w:rsidRPr="00553B72" w:rsidRDefault="006E3C5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12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tbl>
      <w:tblPr>
        <w:tblW w:w="1384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24"/>
        <w:gridCol w:w="257"/>
        <w:gridCol w:w="1418"/>
        <w:gridCol w:w="283"/>
        <w:gridCol w:w="993"/>
        <w:gridCol w:w="236"/>
        <w:gridCol w:w="993"/>
        <w:gridCol w:w="284"/>
        <w:gridCol w:w="850"/>
        <w:gridCol w:w="284"/>
        <w:gridCol w:w="992"/>
        <w:gridCol w:w="284"/>
        <w:gridCol w:w="992"/>
        <w:gridCol w:w="283"/>
        <w:gridCol w:w="992"/>
        <w:gridCol w:w="284"/>
        <w:gridCol w:w="992"/>
      </w:tblGrid>
      <w:tr w:rsidR="007B231F" w:rsidRPr="00553B72" w:rsidTr="007E2E2A">
        <w:trPr>
          <w:trHeight w:hRule="exact" w:val="432"/>
        </w:trPr>
        <w:tc>
          <w:tcPr>
            <w:tcW w:w="3424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22" w:type="dxa"/>
            <w:gridSpan w:val="3"/>
            <w:vAlign w:val="bottom"/>
          </w:tcPr>
          <w:p w:rsidR="007B231F" w:rsidRPr="00553B72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53" w:type="dxa"/>
            <w:gridSpan w:val="9"/>
            <w:tcBorders>
              <w:bottom w:val="single" w:sz="4" w:space="0" w:color="auto"/>
            </w:tcBorders>
            <w:vAlign w:val="bottom"/>
          </w:tcPr>
          <w:p w:rsidR="007B231F" w:rsidRPr="00553B72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553B72" w:rsidTr="007E2E2A">
        <w:trPr>
          <w:trHeight w:hRule="exact" w:val="432"/>
        </w:trPr>
        <w:tc>
          <w:tcPr>
            <w:tcW w:w="3424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</w:tcBorders>
            <w:vAlign w:val="bottom"/>
          </w:tcPr>
          <w:p w:rsidR="007B231F" w:rsidRPr="00553B72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B231F" w:rsidRPr="00553B72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3B72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7B231F" w:rsidRPr="00553B72" w:rsidTr="007E2E2A">
        <w:trPr>
          <w:trHeight w:hRule="exact" w:val="432"/>
        </w:trPr>
        <w:tc>
          <w:tcPr>
            <w:tcW w:w="3424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22" w:type="dxa"/>
            <w:gridSpan w:val="3"/>
            <w:tcBorders>
              <w:bottom w:val="single" w:sz="4" w:space="0" w:color="auto"/>
            </w:tcBorders>
            <w:vAlign w:val="bottom"/>
          </w:tcPr>
          <w:p w:rsidR="007B231F" w:rsidRPr="00553B72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:rsidR="007B231F" w:rsidRPr="00553B72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3B72" w:rsidRDefault="007B231F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3B72" w:rsidRDefault="007B231F" w:rsidP="0016511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C91848" w:rsidRPr="00553B72" w:rsidTr="007E2E2A">
        <w:trPr>
          <w:trHeight w:hRule="exact" w:val="432"/>
        </w:trPr>
        <w:tc>
          <w:tcPr>
            <w:tcW w:w="3424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:rsidR="00C91848" w:rsidRPr="003A66F4" w:rsidRDefault="00C91848" w:rsidP="00043E33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A66F4">
              <w:rPr>
                <w:rFonts w:asciiTheme="majorBidi" w:hAnsiTheme="majorBidi" w:cstheme="majorBidi"/>
              </w:rPr>
              <w:t>30</w:t>
            </w:r>
            <w:r w:rsidRPr="003A66F4">
              <w:rPr>
                <w:rFonts w:asciiTheme="majorBidi" w:hAnsiTheme="majorBidi" w:cstheme="majorBidi"/>
                <w:cs/>
              </w:rPr>
              <w:t xml:space="preserve"> </w:t>
            </w:r>
            <w:r w:rsidR="00043E33" w:rsidRPr="003A66F4">
              <w:rPr>
                <w:rFonts w:asciiTheme="majorBidi" w:hAnsiTheme="majorBidi" w:cstheme="majorBidi" w:hint="cs"/>
                <w:cs/>
              </w:rPr>
              <w:t>กันย</w:t>
            </w:r>
            <w:r w:rsidRPr="003A66F4">
              <w:rPr>
                <w:rFonts w:asciiTheme="majorBidi" w:hAnsiTheme="majorBidi" w:cstheme="majorBidi" w:hint="cs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:rsidR="00C91848" w:rsidRPr="003A66F4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C91848" w:rsidRPr="003A66F4" w:rsidRDefault="00C91848" w:rsidP="001C2679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A66F4">
              <w:rPr>
                <w:rFonts w:asciiTheme="majorBidi" w:hAnsiTheme="majorBidi" w:cstheme="majorBidi"/>
              </w:rPr>
              <w:t>31</w:t>
            </w:r>
            <w:r w:rsidRPr="003A66F4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C91848" w:rsidRPr="003A66F4" w:rsidRDefault="00C91848" w:rsidP="001C2679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:rsidR="00C91848" w:rsidRPr="003A66F4" w:rsidRDefault="00C91848" w:rsidP="001C2679">
            <w:pPr>
              <w:pStyle w:val="a4"/>
              <w:widowControl/>
              <w:ind w:left="-72" w:right="-108"/>
              <w:jc w:val="center"/>
              <w:rPr>
                <w:rFonts w:asciiTheme="majorBidi" w:hAnsiTheme="majorBidi" w:cstheme="majorBidi"/>
                <w:cs/>
              </w:rPr>
            </w:pPr>
            <w:r w:rsidRPr="003A66F4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:rsidR="00C91848" w:rsidRPr="003A66F4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C91848" w:rsidRPr="003A66F4" w:rsidRDefault="00043E33" w:rsidP="001202CB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A66F4">
              <w:rPr>
                <w:rFonts w:asciiTheme="majorBidi" w:hAnsiTheme="majorBidi" w:cstheme="majorBidi"/>
              </w:rPr>
              <w:t>30</w:t>
            </w:r>
            <w:r w:rsidRPr="003A66F4">
              <w:rPr>
                <w:rFonts w:asciiTheme="majorBidi" w:hAnsiTheme="majorBidi" w:cstheme="majorBidi"/>
                <w:cs/>
              </w:rPr>
              <w:t xml:space="preserve"> </w:t>
            </w:r>
            <w:r w:rsidRPr="003A66F4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84" w:type="dxa"/>
            <w:vAlign w:val="bottom"/>
          </w:tcPr>
          <w:p w:rsidR="00C91848" w:rsidRPr="003A66F4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C91848" w:rsidRPr="003A66F4" w:rsidRDefault="00C91848" w:rsidP="001C2679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3A66F4">
              <w:rPr>
                <w:rFonts w:asciiTheme="majorBidi" w:hAnsiTheme="majorBidi" w:cstheme="majorBidi"/>
              </w:rPr>
              <w:t>31</w:t>
            </w:r>
            <w:r w:rsidRPr="003A66F4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3" w:type="dxa"/>
            <w:vAlign w:val="bottom"/>
          </w:tcPr>
          <w:p w:rsidR="00C91848" w:rsidRPr="003A66F4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C91848" w:rsidRPr="003A66F4" w:rsidRDefault="00043E33" w:rsidP="001202CB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A66F4">
              <w:rPr>
                <w:rFonts w:asciiTheme="majorBidi" w:hAnsiTheme="majorBidi" w:cstheme="majorBidi"/>
              </w:rPr>
              <w:t>30</w:t>
            </w:r>
            <w:r w:rsidRPr="003A66F4">
              <w:rPr>
                <w:rFonts w:asciiTheme="majorBidi" w:hAnsiTheme="majorBidi" w:cstheme="majorBidi"/>
                <w:cs/>
              </w:rPr>
              <w:t xml:space="preserve"> </w:t>
            </w:r>
            <w:r w:rsidRPr="003A66F4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left="-104" w:right="-78"/>
              <w:jc w:val="center"/>
              <w:rPr>
                <w:rFonts w:asciiTheme="majorBidi" w:hAnsiTheme="majorBidi" w:cstheme="majorBidi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C91848" w:rsidRPr="00553B72" w:rsidTr="007E2E2A">
        <w:trPr>
          <w:trHeight w:hRule="exact" w:val="432"/>
        </w:trPr>
        <w:tc>
          <w:tcPr>
            <w:tcW w:w="3424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</w:tcPr>
          <w:p w:rsidR="00C91848" w:rsidRPr="00553B72" w:rsidRDefault="00C91848" w:rsidP="001C2679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left="-58" w:right="-108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202C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3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202C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65110">
            <w:pPr>
              <w:pStyle w:val="a4"/>
              <w:widowControl/>
              <w:ind w:left="-104" w:right="-125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2561</w:t>
            </w:r>
          </w:p>
        </w:tc>
      </w:tr>
      <w:tr w:rsidR="007E2E2A" w:rsidRPr="00553B72" w:rsidTr="007E2E2A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53B72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2E2A" w:rsidRPr="00553B72" w:rsidRDefault="007E2E2A" w:rsidP="007E2E2A">
            <w:pPr>
              <w:pStyle w:val="a4"/>
              <w:widowControl/>
              <w:ind w:left="-104" w:right="0"/>
              <w:jc w:val="center"/>
              <w:rPr>
                <w:rFonts w:ascii="Angsana New" w:hAnsi="Angsana New" w:cs="Angsana New"/>
              </w:rPr>
            </w:pPr>
          </w:p>
        </w:tc>
      </w:tr>
      <w:tr w:rsidR="007E2E2A" w:rsidRPr="00553B72" w:rsidTr="00391718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456" w:right="-251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:rsidR="007E2E2A" w:rsidRPr="00553B72" w:rsidRDefault="007E2E2A" w:rsidP="002F2AD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EB405D" w:rsidP="003B21B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EB405D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EB405D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46,595</w:t>
            </w:r>
          </w:p>
        </w:tc>
      </w:tr>
      <w:tr w:rsidR="007E2E2A" w:rsidRPr="00553B72" w:rsidTr="00391718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456" w:right="-461"/>
              <w:jc w:val="thaiDistribute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53B72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EB405D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(6,806)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(7,619)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EB405D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left="-104" w:right="0"/>
              <w:jc w:val="right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-</w:t>
            </w:r>
          </w:p>
        </w:tc>
      </w:tr>
      <w:tr w:rsidR="007E2E2A" w:rsidRPr="00553B72" w:rsidTr="00391718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553B72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EB405D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63,126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62,313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EB405D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48,153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46,595</w:t>
            </w:r>
          </w:p>
        </w:tc>
      </w:tr>
    </w:tbl>
    <w:p w:rsidR="00B76E70" w:rsidRPr="00553B72" w:rsidRDefault="00B76E70" w:rsidP="00AB165F">
      <w:pPr>
        <w:tabs>
          <w:tab w:val="clear" w:pos="227"/>
          <w:tab w:val="clear" w:pos="454"/>
          <w:tab w:val="clear" w:pos="680"/>
          <w:tab w:val="clear" w:pos="907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 w:hint="cs"/>
          <w:sz w:val="28"/>
          <w:szCs w:val="28"/>
          <w:cs/>
        </w:rPr>
        <w:t>เงินลงทุนในบริษัทร่วมตามงบการเงินเฉพาะกิจการแสดงตามราคาทุนหักค่าเผื่อการด้อยค่าของเงินลงทุนบริษัทพิจารณามูลค่าที่คาดว่าจะได้รับคืน</w:t>
      </w:r>
      <w:r w:rsidR="00AB165F" w:rsidRPr="00553B72">
        <w:rPr>
          <w:rFonts w:ascii="Angsana New" w:hAnsi="Angsana New" w:hint="cs"/>
          <w:sz w:val="28"/>
          <w:szCs w:val="28"/>
          <w:cs/>
        </w:rPr>
        <w:t>โดยใช้ราคาล่าสุดของบริษัทร่วม</w:t>
      </w:r>
      <w:r w:rsidR="00AB165F"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>ที่มีการซื้อขายในตลาดหลักทรัพย์</w:t>
      </w:r>
      <w:r w:rsidRPr="00EB405D">
        <w:rPr>
          <w:rFonts w:ascii="Angsana New" w:hAnsi="Angsana New" w:hint="cs"/>
          <w:sz w:val="28"/>
          <w:szCs w:val="28"/>
          <w:cs/>
        </w:rPr>
        <w:t xml:space="preserve">ฯ ณ วันที่  </w:t>
      </w:r>
      <w:r w:rsidR="000D074F" w:rsidRPr="00EB405D">
        <w:rPr>
          <w:rFonts w:ascii="Angsana New" w:hAnsi="Angsana New"/>
          <w:sz w:val="28"/>
          <w:szCs w:val="28"/>
        </w:rPr>
        <w:t>30</w:t>
      </w:r>
      <w:r w:rsidRPr="00EB405D">
        <w:rPr>
          <w:rFonts w:ascii="Angsana New" w:hAnsi="Angsana New"/>
          <w:sz w:val="28"/>
          <w:szCs w:val="28"/>
        </w:rPr>
        <w:t xml:space="preserve"> </w:t>
      </w:r>
      <w:r w:rsidR="00043E33" w:rsidRPr="00EB405D">
        <w:rPr>
          <w:rFonts w:ascii="Angsana New" w:hAnsi="Angsana New" w:hint="cs"/>
          <w:sz w:val="28"/>
          <w:szCs w:val="28"/>
          <w:cs/>
        </w:rPr>
        <w:t xml:space="preserve"> กันย</w:t>
      </w:r>
      <w:r w:rsidR="000D074F" w:rsidRPr="00EB405D">
        <w:rPr>
          <w:rFonts w:ascii="Angsana New" w:hAnsi="Angsana New" w:hint="cs"/>
          <w:sz w:val="28"/>
          <w:szCs w:val="28"/>
          <w:cs/>
        </w:rPr>
        <w:t>ายน</w:t>
      </w:r>
      <w:r w:rsidRPr="00EB405D">
        <w:rPr>
          <w:rFonts w:ascii="Angsana New" w:hAnsi="Angsana New" w:hint="cs"/>
          <w:sz w:val="28"/>
          <w:szCs w:val="28"/>
          <w:cs/>
        </w:rPr>
        <w:t xml:space="preserve"> </w:t>
      </w:r>
      <w:r w:rsidRPr="00EB405D">
        <w:rPr>
          <w:rFonts w:ascii="Angsana New" w:hAnsi="Angsana New"/>
          <w:sz w:val="28"/>
          <w:szCs w:val="28"/>
        </w:rPr>
        <w:t>256</w:t>
      </w:r>
      <w:r w:rsidR="001C2679" w:rsidRPr="00EB405D">
        <w:rPr>
          <w:rFonts w:ascii="Angsana New" w:hAnsi="Angsana New"/>
          <w:sz w:val="28"/>
          <w:szCs w:val="28"/>
        </w:rPr>
        <w:t>2</w:t>
      </w:r>
      <w:r w:rsidRPr="00EB405D">
        <w:rPr>
          <w:rFonts w:ascii="Angsana New" w:hAnsi="Angsana New"/>
          <w:sz w:val="28"/>
          <w:szCs w:val="28"/>
        </w:rPr>
        <w:t xml:space="preserve"> </w:t>
      </w:r>
      <w:r w:rsidRPr="00EB405D">
        <w:rPr>
          <w:rFonts w:ascii="Angsana New" w:hAnsi="Angsana New" w:hint="cs"/>
          <w:sz w:val="28"/>
          <w:szCs w:val="28"/>
          <w:cs/>
        </w:rPr>
        <w:t xml:space="preserve">และ </w:t>
      </w:r>
      <w:r w:rsidR="001C2679" w:rsidRPr="00EB40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C2679" w:rsidRPr="00EB405D">
        <w:rPr>
          <w:rFonts w:ascii="Angsana New" w:hAnsi="Angsana New"/>
          <w:sz w:val="28"/>
          <w:szCs w:val="28"/>
        </w:rPr>
        <w:t xml:space="preserve">31 </w:t>
      </w:r>
      <w:r w:rsidR="001C2679" w:rsidRPr="00EB405D">
        <w:rPr>
          <w:rFonts w:ascii="Angsana New" w:hAnsi="Angsana New" w:hint="cs"/>
          <w:sz w:val="28"/>
          <w:szCs w:val="28"/>
          <w:cs/>
        </w:rPr>
        <w:t>ธันวาคม</w:t>
      </w:r>
      <w:r w:rsidR="001C2679" w:rsidRPr="00553B72">
        <w:rPr>
          <w:rFonts w:ascii="Angsana New" w:hAnsi="Angsana New" w:hint="cs"/>
          <w:sz w:val="28"/>
          <w:szCs w:val="28"/>
          <w:cs/>
        </w:rPr>
        <w:t xml:space="preserve"> </w:t>
      </w:r>
      <w:r w:rsidR="001C2679" w:rsidRPr="00553B72">
        <w:rPr>
          <w:rFonts w:ascii="Angsana New" w:hAnsi="Angsana New"/>
          <w:sz w:val="28"/>
          <w:szCs w:val="28"/>
        </w:rPr>
        <w:t>2561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EB405D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EB405D" w:rsidRPr="00EB405D">
        <w:rPr>
          <w:rFonts w:ascii="Angsana New" w:hAnsi="Angsana New"/>
          <w:sz w:val="28"/>
          <w:szCs w:val="28"/>
        </w:rPr>
        <w:t>6.81</w:t>
      </w:r>
      <w:r w:rsidRPr="00EB405D">
        <w:rPr>
          <w:rFonts w:ascii="Angsana New" w:hAnsi="Angsana New"/>
          <w:sz w:val="28"/>
          <w:szCs w:val="28"/>
        </w:rPr>
        <w:t xml:space="preserve"> </w:t>
      </w:r>
      <w:r w:rsidRPr="00EB405D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1C2679" w:rsidRPr="00EB405D">
        <w:rPr>
          <w:rFonts w:ascii="Angsana New" w:hAnsi="Angsana New"/>
          <w:sz w:val="28"/>
          <w:szCs w:val="28"/>
        </w:rPr>
        <w:t xml:space="preserve">7.62 </w:t>
      </w:r>
      <w:r w:rsidRPr="00EB405D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E71873" w:rsidRPr="00EB405D">
        <w:rPr>
          <w:rFonts w:ascii="Angsana New" w:hAnsi="Angsana New"/>
          <w:sz w:val="28"/>
          <w:szCs w:val="28"/>
        </w:rPr>
        <w:t xml:space="preserve"> </w:t>
      </w:r>
      <w:r w:rsidR="00C36A44" w:rsidRPr="00EB405D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EB405D">
        <w:rPr>
          <w:rFonts w:ascii="Angsana New" w:hAnsi="Angsana New"/>
          <w:sz w:val="28"/>
          <w:szCs w:val="28"/>
        </w:rPr>
        <w:t xml:space="preserve"> </w:t>
      </w:r>
      <w:r w:rsidRPr="00EB405D">
        <w:rPr>
          <w:rFonts w:ascii="Angsana New" w:hAnsi="Angsana New" w:hint="cs"/>
          <w:sz w:val="28"/>
          <w:szCs w:val="28"/>
          <w:cs/>
        </w:rPr>
        <w:t>บริษัทบันทึกการโอนกลับค่าเผื่อการด้อยค่</w:t>
      </w:r>
      <w:r w:rsidR="007412A1" w:rsidRPr="00EB405D">
        <w:rPr>
          <w:rFonts w:ascii="Angsana New" w:hAnsi="Angsana New" w:hint="cs"/>
          <w:sz w:val="28"/>
          <w:szCs w:val="28"/>
          <w:cs/>
        </w:rPr>
        <w:t>าของเงินลงทุนในบริษัทร่วม จำนวน</w:t>
      </w:r>
      <w:r w:rsidR="008B15B9" w:rsidRPr="00EB405D">
        <w:rPr>
          <w:rFonts w:ascii="Angsana New" w:hAnsi="Angsana New"/>
          <w:sz w:val="28"/>
          <w:szCs w:val="28"/>
        </w:rPr>
        <w:t xml:space="preserve"> </w:t>
      </w:r>
      <w:r w:rsidR="00EB405D" w:rsidRPr="00EB405D">
        <w:rPr>
          <w:rFonts w:ascii="Angsana New" w:hAnsi="Angsana New"/>
          <w:sz w:val="28"/>
          <w:szCs w:val="28"/>
        </w:rPr>
        <w:t>0.81</w:t>
      </w:r>
      <w:r w:rsidRPr="00EB405D">
        <w:rPr>
          <w:rFonts w:ascii="Angsana New" w:hAnsi="Angsana New"/>
          <w:sz w:val="28"/>
          <w:szCs w:val="28"/>
        </w:rPr>
        <w:t xml:space="preserve"> </w:t>
      </w:r>
      <w:r w:rsidRPr="00EB405D">
        <w:rPr>
          <w:rFonts w:ascii="Angsana New" w:hAnsi="Angsana New" w:hint="cs"/>
          <w:sz w:val="28"/>
          <w:szCs w:val="28"/>
          <w:cs/>
        </w:rPr>
        <w:t>ล้านบาท เนื่องจาก</w:t>
      </w:r>
      <w:r w:rsidRPr="00391718">
        <w:rPr>
          <w:rFonts w:ascii="Angsana New" w:hAnsi="Angsana New" w:hint="cs"/>
          <w:sz w:val="28"/>
          <w:szCs w:val="28"/>
          <w:cs/>
        </w:rPr>
        <w:t>ราคาซื้อขายครั้งล่าสุดสูงขึ้นจาก</w:t>
      </w:r>
      <w:r w:rsidRPr="00553B72">
        <w:rPr>
          <w:rFonts w:ascii="Angsana New" w:hAnsi="Angsana New" w:hint="cs"/>
          <w:sz w:val="28"/>
          <w:szCs w:val="28"/>
          <w:cs/>
        </w:rPr>
        <w:t>ปีก่อน</w:t>
      </w:r>
    </w:p>
    <w:p w:rsidR="000E19AF" w:rsidRPr="00553B72" w:rsidRDefault="000E19AF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0E19AF" w:rsidRPr="00553B72" w:rsidSect="008A7A57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1440" w:bottom="994" w:left="1411" w:header="1282" w:footer="446" w:gutter="0"/>
          <w:cols w:space="720"/>
          <w:docGrid w:linePitch="245"/>
        </w:sect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D3AA6" w:rsidRPr="00DE3D8C" w:rsidRDefault="009A2297" w:rsidP="0006691E">
      <w:pPr>
        <w:pStyle w:val="a"/>
        <w:tabs>
          <w:tab w:val="clear" w:pos="1080"/>
        </w:tabs>
        <w:ind w:left="426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53B72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80506B" w:rsidRPr="00553B7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553B72">
        <w:rPr>
          <w:rFonts w:ascii="Angsana New" w:hAnsi="Angsana New" w:cs="Angsana New"/>
          <w:sz w:val="28"/>
          <w:szCs w:val="28"/>
          <w:cs/>
        </w:rPr>
        <w:t>ที่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แสดงเงินลงทุนตามวิธีส่วนได้เสีย</w:t>
      </w:r>
      <w:r w:rsidRPr="00553B72">
        <w:rPr>
          <w:rFonts w:ascii="Angsana New" w:hAnsi="Angsana New" w:cs="Angsana New"/>
          <w:sz w:val="28"/>
          <w:szCs w:val="28"/>
          <w:cs/>
        </w:rPr>
        <w:t>เงิน</w:t>
      </w:r>
      <w:r w:rsidRPr="003A66F4">
        <w:rPr>
          <w:rFonts w:ascii="Angsana New" w:hAnsi="Angsana New" w:cs="Angsana New"/>
          <w:sz w:val="28"/>
          <w:szCs w:val="28"/>
          <w:cs/>
        </w:rPr>
        <w:t>ลงทุน</w:t>
      </w:r>
      <w:r w:rsidR="00984F91" w:rsidRPr="003A66F4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3A66F4">
        <w:rPr>
          <w:rFonts w:ascii="Angsana New" w:hAnsi="Angsana New" w:cs="Angsana New"/>
          <w:sz w:val="28"/>
          <w:szCs w:val="28"/>
          <w:cs/>
        </w:rPr>
        <w:t>ณ</w:t>
      </w:r>
      <w:r w:rsidR="00984F91" w:rsidRPr="003A66F4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3A66F4">
        <w:rPr>
          <w:rFonts w:ascii="Angsana New" w:hAnsi="Angsana New" w:cs="Angsana New"/>
          <w:sz w:val="28"/>
          <w:szCs w:val="28"/>
          <w:cs/>
        </w:rPr>
        <w:t>วันที่</w:t>
      </w:r>
      <w:r w:rsidR="00984F91" w:rsidRPr="003A66F4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="00A24ED0" w:rsidRPr="003A66F4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3A66F4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43E33" w:rsidRPr="003A66F4"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="00A24ED0" w:rsidRPr="003A66F4">
        <w:rPr>
          <w:rFonts w:ascii="Angsana New" w:hAnsi="Angsana New" w:cs="Angsana New" w:hint="cs"/>
          <w:sz w:val="28"/>
          <w:szCs w:val="28"/>
          <w:cs/>
          <w:lang w:val="en-US"/>
        </w:rPr>
        <w:t>ยน</w:t>
      </w:r>
      <w:r w:rsidR="0080506B" w:rsidRPr="003A66F4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3A66F4">
        <w:rPr>
          <w:rFonts w:ascii="Angsana New" w:hAnsi="Angsana New" w:cs="Angsana New"/>
          <w:sz w:val="28"/>
          <w:szCs w:val="28"/>
          <w:lang w:val="en-US"/>
        </w:rPr>
        <w:t>2562</w:t>
      </w:r>
      <w:r w:rsidR="00984F91" w:rsidRPr="003A66F4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3A66F4">
        <w:rPr>
          <w:rFonts w:ascii="Angsana New" w:hAnsi="Angsana New" w:cs="Angsana New"/>
          <w:sz w:val="28"/>
          <w:szCs w:val="28"/>
          <w:cs/>
        </w:rPr>
        <w:t>และส่วน</w:t>
      </w:r>
      <w:r w:rsidR="00880DDC" w:rsidRPr="003A66F4">
        <w:rPr>
          <w:rFonts w:ascii="Angsana New" w:hAnsi="Angsana New" w:cs="Angsana New"/>
          <w:sz w:val="28"/>
          <w:szCs w:val="28"/>
          <w:cs/>
        </w:rPr>
        <w:t>แบ่งกำไรจากบริษัทร่วมสำหรับ</w:t>
      </w:r>
      <w:r w:rsidR="00764559" w:rsidRPr="003A66F4">
        <w:rPr>
          <w:rFonts w:ascii="Angsana New" w:hAnsi="Angsana New" w:cs="Angsana New"/>
          <w:sz w:val="28"/>
          <w:szCs w:val="28"/>
          <w:cs/>
        </w:rPr>
        <w:t>งวด</w:t>
      </w:r>
      <w:r w:rsidR="00043E33" w:rsidRPr="003A66F4">
        <w:rPr>
          <w:rFonts w:ascii="Angsana New" w:hAnsi="Angsana New" w:cs="Angsana New" w:hint="cs"/>
          <w:sz w:val="28"/>
          <w:szCs w:val="28"/>
          <w:cs/>
        </w:rPr>
        <w:t>เก้า</w:t>
      </w:r>
      <w:r w:rsidR="0080506B" w:rsidRPr="003A66F4">
        <w:rPr>
          <w:rFonts w:ascii="Angsana New" w:hAnsi="Angsana New" w:cs="Angsana New"/>
          <w:sz w:val="28"/>
          <w:szCs w:val="28"/>
          <w:cs/>
        </w:rPr>
        <w:t>เดือน</w:t>
      </w:r>
      <w:r w:rsidR="00FD002A" w:rsidRPr="003A66F4">
        <w:rPr>
          <w:rFonts w:ascii="Angsana New" w:hAnsi="Angsana New" w:cs="Angsana New"/>
          <w:sz w:val="28"/>
          <w:szCs w:val="28"/>
          <w:cs/>
        </w:rPr>
        <w:t>สิ้นส</w:t>
      </w:r>
      <w:r w:rsidR="00FD002A" w:rsidRPr="003A66F4">
        <w:rPr>
          <w:rFonts w:ascii="Angsana New" w:hAnsi="Angsana New" w:cs="Angsana New" w:hint="cs"/>
          <w:sz w:val="28"/>
          <w:szCs w:val="28"/>
          <w:cs/>
        </w:rPr>
        <w:t>ุด</w:t>
      </w:r>
      <w:r w:rsidRPr="003A66F4">
        <w:rPr>
          <w:rFonts w:ascii="Angsana New" w:hAnsi="Angsana New" w:cs="Angsana New"/>
          <w:sz w:val="28"/>
          <w:szCs w:val="28"/>
          <w:cs/>
        </w:rPr>
        <w:t>วันที่</w:t>
      </w:r>
      <w:r w:rsidRPr="003A66F4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764559" w:rsidRPr="003A66F4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3A66F4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43E33" w:rsidRPr="003A66F4">
        <w:rPr>
          <w:rFonts w:ascii="Angsana New" w:hAnsi="Angsana New" w:cs="Angsana New" w:hint="cs"/>
          <w:sz w:val="28"/>
          <w:szCs w:val="28"/>
          <w:cs/>
          <w:lang w:val="en-US"/>
        </w:rPr>
        <w:t>กันย</w:t>
      </w:r>
      <w:r w:rsidR="00764559" w:rsidRPr="003A66F4">
        <w:rPr>
          <w:rFonts w:ascii="Angsana New" w:hAnsi="Angsana New" w:cs="Angsana New" w:hint="cs"/>
          <w:sz w:val="28"/>
          <w:szCs w:val="28"/>
          <w:cs/>
          <w:lang w:val="en-US"/>
        </w:rPr>
        <w:t>ายน</w:t>
      </w:r>
      <w:r w:rsidR="0080506B" w:rsidRPr="003A66F4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3A66F4">
        <w:rPr>
          <w:rFonts w:ascii="Angsana New" w:hAnsi="Angsana New" w:cs="Angsana New"/>
          <w:sz w:val="28"/>
          <w:szCs w:val="28"/>
          <w:lang w:val="en-US"/>
        </w:rPr>
        <w:t>2562</w:t>
      </w:r>
      <w:r w:rsidR="00FD002A" w:rsidRPr="003A66F4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A1706" w:rsidRPr="003A66F4">
        <w:rPr>
          <w:rFonts w:ascii="Angsana New" w:hAnsi="Angsana New" w:cs="Angsana New" w:hint="cs"/>
          <w:sz w:val="28"/>
          <w:szCs w:val="28"/>
          <w:cs/>
        </w:rPr>
        <w:t xml:space="preserve">     </w:t>
      </w:r>
      <w:r w:rsidR="00FD002A" w:rsidRPr="003A66F4">
        <w:rPr>
          <w:rFonts w:ascii="Angsana New" w:hAnsi="Angsana New" w:cs="Angsana New"/>
          <w:sz w:val="28"/>
          <w:szCs w:val="28"/>
          <w:cs/>
        </w:rPr>
        <w:t>ถือตาม</w:t>
      </w:r>
      <w:r w:rsidR="00FD002A" w:rsidRPr="003A66F4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FD002A" w:rsidRPr="003A66F4">
        <w:rPr>
          <w:rFonts w:ascii="Angsana New" w:hAnsi="Angsana New" w:cs="Angsana New"/>
          <w:sz w:val="28"/>
          <w:szCs w:val="28"/>
          <w:cs/>
        </w:rPr>
        <w:t>รวม</w:t>
      </w:r>
      <w:r w:rsidR="00764559" w:rsidRPr="003A66F4">
        <w:rPr>
          <w:rFonts w:ascii="Angsana New" w:hAnsi="Angsana New" w:cs="Angsana New"/>
          <w:sz w:val="28"/>
          <w:szCs w:val="28"/>
          <w:cs/>
          <w:lang w:val="en-US"/>
        </w:rPr>
        <w:t>สำหรับงวด</w:t>
      </w:r>
      <w:r w:rsidR="00043E33" w:rsidRPr="003A66F4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="0080506B" w:rsidRPr="003A66F4">
        <w:rPr>
          <w:rFonts w:ascii="Angsana New" w:hAnsi="Angsana New" w:cs="Angsana New"/>
          <w:sz w:val="28"/>
          <w:szCs w:val="28"/>
          <w:cs/>
          <w:lang w:val="en-US"/>
        </w:rPr>
        <w:t>เดือน</w:t>
      </w:r>
      <w:r w:rsidR="00FD002A" w:rsidRPr="003A66F4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FD002A" w:rsidRPr="003A66F4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764559" w:rsidRPr="003A66F4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3A66F4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43E33" w:rsidRPr="003A66F4"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="00764559" w:rsidRPr="003A66F4">
        <w:rPr>
          <w:rFonts w:ascii="Angsana New" w:hAnsi="Angsana New" w:cs="Angsana New" w:hint="cs"/>
          <w:sz w:val="28"/>
          <w:szCs w:val="28"/>
          <w:cs/>
          <w:lang w:val="en-US"/>
        </w:rPr>
        <w:t>ยน</w:t>
      </w:r>
      <w:r w:rsidR="0080506B" w:rsidRPr="003A66F4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3A66F4">
        <w:rPr>
          <w:rFonts w:ascii="Angsana New" w:hAnsi="Angsana New" w:cs="Angsana New"/>
          <w:sz w:val="28"/>
          <w:szCs w:val="28"/>
          <w:lang w:val="en-US"/>
        </w:rPr>
        <w:t>2562</w:t>
      </w:r>
      <w:r w:rsidRPr="003A66F4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3A66F4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3A66F4">
        <w:rPr>
          <w:rFonts w:ascii="Angsana New" w:hAnsi="Angsana New" w:cs="Angsana New"/>
          <w:sz w:val="28"/>
          <w:szCs w:val="28"/>
          <w:cs/>
          <w:lang w:val="en-US"/>
        </w:rPr>
        <w:t>นิวพลัสนิตติ้ง</w:t>
      </w:r>
      <w:r w:rsidRPr="003A66F4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3A66F4">
        <w:rPr>
          <w:rFonts w:ascii="Angsana New" w:hAnsi="Angsana New" w:cs="Angsana New"/>
          <w:sz w:val="28"/>
          <w:szCs w:val="28"/>
          <w:cs/>
          <w:lang w:val="en-US"/>
        </w:rPr>
        <w:t>จำกัด(มหาชน) และ</w:t>
      </w:r>
      <w:r w:rsidR="00043E33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 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>บริษัทย่อย ซึ่ง</w:t>
      </w:r>
      <w:r w:rsidR="0080506B" w:rsidRPr="00DE3D8C">
        <w:rPr>
          <w:rFonts w:ascii="Angsana New" w:hAnsi="Angsana New" w:cs="Angsana New" w:hint="cs"/>
          <w:sz w:val="28"/>
          <w:szCs w:val="28"/>
          <w:cs/>
          <w:lang w:val="en-US"/>
        </w:rPr>
        <w:t>สอบทาน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>โดยผู้สอบบัญชีอื่น</w:t>
      </w:r>
      <w:r w:rsidRPr="00DE3D8C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DE3D8C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Pr="00DE3D8C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923FD2" w:rsidRPr="00DE3D8C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DE3D8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43E33" w:rsidRPr="00DE3D8C">
        <w:rPr>
          <w:rFonts w:ascii="Angsana New" w:hAnsi="Angsana New" w:cs="Angsana New" w:hint="cs"/>
          <w:sz w:val="28"/>
          <w:szCs w:val="28"/>
          <w:cs/>
          <w:lang w:val="en-US"/>
        </w:rPr>
        <w:t>กันย</w:t>
      </w:r>
      <w:r w:rsidR="00923FD2" w:rsidRPr="00DE3D8C">
        <w:rPr>
          <w:rFonts w:ascii="Angsana New" w:hAnsi="Angsana New" w:cs="Angsana New" w:hint="cs"/>
          <w:sz w:val="28"/>
          <w:szCs w:val="28"/>
          <w:cs/>
          <w:lang w:val="en-US"/>
        </w:rPr>
        <w:t>ายน</w:t>
      </w:r>
      <w:r w:rsidR="0080506B" w:rsidRPr="00DE3D8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DE3D8C">
        <w:rPr>
          <w:rFonts w:ascii="Angsana New" w:hAnsi="Angsana New" w:cs="Angsana New"/>
          <w:sz w:val="28"/>
          <w:szCs w:val="28"/>
          <w:lang w:val="en-US"/>
        </w:rPr>
        <w:t>2562</w:t>
      </w:r>
      <w:r w:rsidRPr="00DE3D8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B165F" w:rsidRPr="00DE3D8C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0506B" w:rsidRPr="00DE3D8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วันที่ </w:t>
      </w:r>
      <w:r w:rsidR="00043E33" w:rsidRPr="00DE3D8C">
        <w:rPr>
          <w:rFonts w:ascii="Angsana New" w:hAnsi="Angsana New" w:cs="Angsana New"/>
          <w:sz w:val="28"/>
          <w:szCs w:val="28"/>
          <w:lang w:val="en-US"/>
        </w:rPr>
        <w:t xml:space="preserve">               </w:t>
      </w:r>
      <w:r w:rsidR="0080506B" w:rsidRPr="00DE3D8C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80506B" w:rsidRPr="00DE3D8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ธันวาคม </w:t>
      </w:r>
      <w:r w:rsidRPr="00DE3D8C">
        <w:rPr>
          <w:rFonts w:ascii="Angsana New" w:hAnsi="Angsana New" w:cs="Angsana New"/>
          <w:sz w:val="28"/>
          <w:szCs w:val="28"/>
          <w:lang w:val="en-US"/>
        </w:rPr>
        <w:t>25</w:t>
      </w:r>
      <w:r w:rsidR="0080506B" w:rsidRPr="00DE3D8C">
        <w:rPr>
          <w:rFonts w:ascii="Angsana New" w:hAnsi="Angsana New" w:cs="Angsana New"/>
          <w:sz w:val="28"/>
          <w:szCs w:val="28"/>
          <w:lang w:val="en-US"/>
        </w:rPr>
        <w:t>61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DE3D8C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จำนวน</w:t>
      </w:r>
      <w:r w:rsidR="00EA3C41" w:rsidRPr="00DE3D8C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 </w:t>
      </w:r>
      <w:r w:rsidR="00DE3D8C" w:rsidRPr="00DE3D8C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48.15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</w:t>
      </w:r>
      <w:r w:rsidRPr="00DE3D8C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บาท และ </w:t>
      </w:r>
      <w:r w:rsidR="0080506B" w:rsidRPr="00DE3D8C">
        <w:rPr>
          <w:rFonts w:ascii="Angsana New" w:hAnsi="Angsana New" w:cs="Angsana New"/>
          <w:sz w:val="28"/>
          <w:szCs w:val="28"/>
          <w:lang w:val="en-US"/>
        </w:rPr>
        <w:t>46.60</w:t>
      </w:r>
      <w:r w:rsidRPr="00DE3D8C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DE3D8C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>ส่วนแบ่งกำไร</w:t>
      </w:r>
      <w:r w:rsidR="00247BC6" w:rsidRPr="00DE3D8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B202D0" w:rsidRPr="00DE3D8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สำหรับงวด</w:t>
      </w:r>
      <w:r w:rsidR="00043E33" w:rsidRPr="00DE3D8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เก้า</w:t>
      </w:r>
      <w:r w:rsidR="0080506B" w:rsidRPr="00DE3D8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เดือน</w:t>
      </w:r>
      <w:r w:rsidR="00FD002A" w:rsidRPr="00DE3D8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Pr="00DE3D8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B240BE" w:rsidRPr="00DE3D8C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DE3D8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43E33" w:rsidRPr="00DE3D8C"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="00B240BE" w:rsidRPr="00DE3D8C">
        <w:rPr>
          <w:rFonts w:ascii="Angsana New" w:hAnsi="Angsana New" w:cs="Angsana New" w:hint="cs"/>
          <w:sz w:val="28"/>
          <w:szCs w:val="28"/>
          <w:cs/>
          <w:lang w:val="en-US"/>
        </w:rPr>
        <w:t>ยน</w:t>
      </w:r>
      <w:r w:rsidR="0080506B" w:rsidRPr="00DE3D8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DE3D8C">
        <w:rPr>
          <w:rFonts w:ascii="Angsana New" w:hAnsi="Angsana New" w:cs="Angsana New"/>
          <w:sz w:val="28"/>
          <w:szCs w:val="28"/>
          <w:lang w:val="en-US"/>
        </w:rPr>
        <w:t>2562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Pr="00DE3D8C">
        <w:rPr>
          <w:rFonts w:ascii="Angsana New" w:hAnsi="Angsana New" w:cs="Angsana New"/>
          <w:sz w:val="28"/>
          <w:szCs w:val="28"/>
          <w:lang w:val="en-US"/>
        </w:rPr>
        <w:t>25</w:t>
      </w:r>
      <w:r w:rsidR="000E6766" w:rsidRPr="00DE3D8C">
        <w:rPr>
          <w:rFonts w:ascii="Angsana New" w:hAnsi="Angsana New" w:cs="Angsana New"/>
          <w:sz w:val="28"/>
          <w:szCs w:val="28"/>
          <w:lang w:val="en-US"/>
        </w:rPr>
        <w:t>6</w:t>
      </w:r>
      <w:r w:rsidR="0080506B" w:rsidRPr="00DE3D8C">
        <w:rPr>
          <w:rFonts w:ascii="Angsana New" w:hAnsi="Angsana New" w:cs="Angsana New"/>
          <w:sz w:val="28"/>
          <w:szCs w:val="28"/>
          <w:lang w:val="en-US"/>
        </w:rPr>
        <w:t>1</w:t>
      </w:r>
      <w:r w:rsidRPr="00DE3D8C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DE3D8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DE3D8C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7412A1" w:rsidRPr="00DE3D8C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D750F8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2.23</w:t>
      </w:r>
      <w:r w:rsidRPr="00DE3D8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DE3D8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D750F8">
        <w:rPr>
          <w:rFonts w:ascii="Angsana New" w:hAnsi="Angsana New" w:cs="Angsana New"/>
          <w:sz w:val="28"/>
          <w:szCs w:val="28"/>
          <w:lang w:val="en-US"/>
        </w:rPr>
        <w:t>3.73</w:t>
      </w:r>
      <w:r w:rsidR="00732BE7" w:rsidRPr="00DE3D8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DE3D8C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</w:t>
      </w:r>
      <w:r w:rsidRPr="00DE3D8C">
        <w:rPr>
          <w:rFonts w:ascii="Angsana New" w:hAnsi="Angsana New" w:cs="Angsana New" w:hint="cs"/>
          <w:sz w:val="28"/>
          <w:szCs w:val="28"/>
          <w:cs/>
          <w:lang w:val="en-US"/>
        </w:rPr>
        <w:t>บ</w:t>
      </w:r>
    </w:p>
    <w:p w:rsidR="00A8311E" w:rsidRDefault="00A8311E" w:rsidP="0006691E">
      <w:pPr>
        <w:pStyle w:val="a"/>
        <w:tabs>
          <w:tab w:val="clear" w:pos="1080"/>
        </w:tabs>
        <w:spacing w:before="120" w:after="120"/>
        <w:ind w:left="426"/>
        <w:jc w:val="thaiDistribute"/>
        <w:rPr>
          <w:rFonts w:ascii="Angsana New" w:hAnsi="Angsana New" w:cs="Angsana New" w:hint="cs"/>
          <w:sz w:val="28"/>
          <w:szCs w:val="28"/>
          <w:cs/>
          <w:lang w:val="en-US"/>
        </w:rPr>
      </w:pPr>
      <w:r w:rsidRPr="00DE3D8C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84"/>
        <w:gridCol w:w="1984"/>
        <w:gridCol w:w="284"/>
        <w:gridCol w:w="1843"/>
      </w:tblGrid>
      <w:tr w:rsidR="00A8311E" w:rsidRPr="00B10B0C" w:rsidTr="00B8421F">
        <w:trPr>
          <w:trHeight w:val="43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A8311E" w:rsidP="005D11F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1660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8311E" w:rsidRPr="00B10B0C" w:rsidTr="00012B82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4700AC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4700AC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2561</w:t>
            </w:r>
          </w:p>
        </w:tc>
      </w:tr>
      <w:tr w:rsidR="00A8311E" w:rsidRPr="003A66F4" w:rsidTr="00012B82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3A66F4" w:rsidRDefault="00A8311E" w:rsidP="00043E33">
            <w:pPr>
              <w:ind w:left="4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66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F63C9" w:rsidRPr="003A66F4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3A66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43E33" w:rsidRPr="003A66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F63C9" w:rsidRPr="003A66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  <w:r w:rsidRPr="003A66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3A66F4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3A66F4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3A66F4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3A66F4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1478E1" w:rsidRPr="003A66F4" w:rsidTr="003A66F4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3A66F4" w:rsidRDefault="001478E1" w:rsidP="003A66F4">
            <w:pPr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78E1" w:rsidRPr="003A66F4" w:rsidRDefault="001478E1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3A66F4" w:rsidRDefault="00DE3D8C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193,860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3A66F4" w:rsidRDefault="001478E1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3A66F4" w:rsidRDefault="00AE729E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A66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213,000</w:t>
            </w:r>
          </w:p>
        </w:tc>
      </w:tr>
      <w:tr w:rsidR="001478E1" w:rsidRPr="003A66F4" w:rsidTr="003A66F4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3A66F4" w:rsidRDefault="001478E1" w:rsidP="003A66F4">
            <w:pPr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78E1" w:rsidRPr="003A66F4" w:rsidRDefault="001478E1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3A66F4" w:rsidRDefault="00DE3D8C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295,101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3A66F4" w:rsidRDefault="001478E1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3A66F4" w:rsidRDefault="00AE729E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A66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300,486</w:t>
            </w:r>
          </w:p>
        </w:tc>
      </w:tr>
      <w:tr w:rsidR="001478E1" w:rsidRPr="003A66F4" w:rsidTr="003A66F4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3A66F4" w:rsidRDefault="001478E1" w:rsidP="003A66F4">
            <w:pPr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78E1" w:rsidRPr="003A66F4" w:rsidRDefault="001478E1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3A66F4" w:rsidRDefault="00DE3D8C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31,727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3A66F4" w:rsidRDefault="001478E1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3A66F4" w:rsidRDefault="00AE729E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A66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73,502</w:t>
            </w:r>
          </w:p>
        </w:tc>
      </w:tr>
      <w:tr w:rsidR="001478E1" w:rsidRPr="003A66F4" w:rsidTr="003A66F4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3A66F4" w:rsidRDefault="001478E1" w:rsidP="003A66F4">
            <w:pPr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78E1" w:rsidRPr="003A66F4" w:rsidRDefault="001478E1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3A66F4" w:rsidRDefault="00DE3D8C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30,425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3A66F4" w:rsidRDefault="001478E1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3A66F4" w:rsidRDefault="00AE729E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A66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24,632</w:t>
            </w:r>
          </w:p>
        </w:tc>
      </w:tr>
    </w:tbl>
    <w:p w:rsidR="001202CB" w:rsidRPr="003A66F4" w:rsidRDefault="001202CB" w:rsidP="003A66F4"/>
    <w:tbl>
      <w:tblPr>
        <w:tblpPr w:leftFromText="180" w:rightFromText="180" w:vertAnchor="text" w:horzAnchor="margin" w:tblpX="288" w:tblpY="161"/>
        <w:tblW w:w="9324" w:type="dxa"/>
        <w:tblLayout w:type="fixed"/>
        <w:tblLook w:val="01E0" w:firstRow="1" w:lastRow="1" w:firstColumn="1" w:lastColumn="1" w:noHBand="0" w:noVBand="0"/>
      </w:tblPr>
      <w:tblGrid>
        <w:gridCol w:w="2806"/>
        <w:gridCol w:w="1417"/>
        <w:gridCol w:w="283"/>
        <w:gridCol w:w="1417"/>
        <w:gridCol w:w="283"/>
        <w:gridCol w:w="1417"/>
        <w:gridCol w:w="283"/>
        <w:gridCol w:w="1418"/>
      </w:tblGrid>
      <w:tr w:rsidR="00F54FBF" w:rsidRPr="003A66F4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3A66F4" w:rsidRDefault="00F54FBF" w:rsidP="003A66F4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518" w:type="dxa"/>
            <w:gridSpan w:val="7"/>
            <w:tcBorders>
              <w:bottom w:val="single" w:sz="4" w:space="0" w:color="auto"/>
            </w:tcBorders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4FBF" w:rsidRPr="003A66F4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3A66F4" w:rsidRDefault="00F54FBF" w:rsidP="003A66F4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</w:tcBorders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4FBF" w:rsidRPr="003A66F4" w:rsidRDefault="00F54FBF" w:rsidP="003A66F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43E33" w:rsidRPr="003A66F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A66F4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</w:p>
        </w:tc>
      </w:tr>
      <w:tr w:rsidR="00F54FBF" w:rsidRPr="003A66F4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3A66F4" w:rsidRDefault="00F54FBF" w:rsidP="003A66F4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17" w:type="dxa"/>
            <w:gridSpan w:val="3"/>
            <w:tcBorders>
              <w:bottom w:val="single" w:sz="4" w:space="0" w:color="auto"/>
            </w:tcBorders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3A66F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A66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3E33" w:rsidRPr="003A66F4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3A66F4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4FBF" w:rsidRPr="003A66F4" w:rsidRDefault="00F54FBF" w:rsidP="003A66F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3A66F4">
              <w:rPr>
                <w:rFonts w:ascii="Angsana New" w:hAnsi="Angsana New" w:hint="cs"/>
                <w:sz w:val="28"/>
                <w:szCs w:val="28"/>
              </w:rPr>
              <w:t>30</w:t>
            </w:r>
            <w:r w:rsidR="00043E33" w:rsidRPr="003A66F4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</w:t>
            </w:r>
            <w:r w:rsidRPr="003A66F4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F54FBF" w:rsidRPr="003A66F4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3A66F4" w:rsidRDefault="00F54FBF" w:rsidP="003A66F4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A66F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6F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4FBF" w:rsidRPr="003A66F4" w:rsidRDefault="00F54FBF" w:rsidP="003A66F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A66F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6F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54FBF" w:rsidRPr="003A66F4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3A66F4" w:rsidRDefault="00F54FBF" w:rsidP="003A66F4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54FBF" w:rsidRPr="003A66F4" w:rsidRDefault="00F54FBF" w:rsidP="003A66F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F54FBF" w:rsidRPr="003A66F4" w:rsidRDefault="00F54FBF" w:rsidP="003A66F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54FBF" w:rsidRPr="003A66F4" w:rsidRDefault="00F54FBF" w:rsidP="003A66F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54FBF" w:rsidRPr="003A66F4" w:rsidRDefault="00F54FBF" w:rsidP="003A66F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F54FBF" w:rsidRPr="003A66F4" w:rsidRDefault="00F54FBF" w:rsidP="003A66F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4FBF" w:rsidRPr="003A66F4" w:rsidRDefault="00F54FBF" w:rsidP="003A66F4">
            <w:pPr>
              <w:spacing w:after="20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0E16" w:rsidRPr="003A66F4" w:rsidTr="003A66F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B60E16" w:rsidRPr="003A66F4" w:rsidRDefault="00B60E16" w:rsidP="003A66F4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A66F4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60E16" w:rsidRPr="003A66F4" w:rsidRDefault="00DE3D8C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80,</w:t>
            </w:r>
            <w:r w:rsidR="00FB21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  <w:tc>
          <w:tcPr>
            <w:tcW w:w="283" w:type="dxa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60E16" w:rsidRPr="003A66F4" w:rsidRDefault="00AE729E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A66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98,359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3A66F4" w:rsidRDefault="00B60E16" w:rsidP="003A66F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60E16" w:rsidRPr="003A66F4" w:rsidRDefault="00DE3D8C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FB2138">
              <w:rPr>
                <w:rFonts w:ascii="Angsana New" w:eastAsia="Calibri" w:hAnsi="Angsana New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FB2138">
              <w:rPr>
                <w:rFonts w:ascii="Angsana New" w:eastAsia="Calibri" w:hAnsi="Angsana New"/>
                <w:sz w:val="28"/>
                <w:szCs w:val="28"/>
              </w:rPr>
              <w:t>691</w:t>
            </w:r>
            <w:bookmarkStart w:id="0" w:name="_GoBack"/>
            <w:bookmarkEnd w:id="0"/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60E16" w:rsidRPr="003A66F4" w:rsidRDefault="004531DA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66F4">
              <w:rPr>
                <w:rFonts w:ascii="Angsana New" w:eastAsia="Calibri" w:hAnsi="Angsana New"/>
                <w:sz w:val="28"/>
                <w:szCs w:val="28"/>
              </w:rPr>
              <w:t>286,531</w:t>
            </w:r>
          </w:p>
        </w:tc>
      </w:tr>
      <w:tr w:rsidR="00B60E16" w:rsidRPr="003A66F4" w:rsidTr="003A66F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B60E16" w:rsidRPr="003A66F4" w:rsidRDefault="00B60E16" w:rsidP="003A66F4">
            <w:pPr>
              <w:tabs>
                <w:tab w:val="clear" w:pos="227"/>
              </w:tabs>
              <w:spacing w:after="200" w:line="240" w:lineRule="auto"/>
              <w:ind w:left="142" w:hanging="39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B60E16" w:rsidRPr="003A66F4" w:rsidRDefault="00B60E16" w:rsidP="003A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60E16" w:rsidRPr="003A66F4" w:rsidRDefault="00B60E16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60E16" w:rsidRPr="003A66F4" w:rsidRDefault="00B60E16" w:rsidP="00FB2138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60E16" w:rsidRPr="003A66F4" w:rsidTr="003A66F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B60E16" w:rsidRPr="003A66F4" w:rsidRDefault="00B60E16" w:rsidP="003A66F4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</w:rPr>
            </w:pPr>
            <w:r w:rsidRPr="003A66F4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1417" w:type="dxa"/>
            <w:vAlign w:val="bottom"/>
          </w:tcPr>
          <w:p w:rsidR="00B60E16" w:rsidRPr="003A66F4" w:rsidRDefault="00DE3D8C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4,483</w:t>
            </w:r>
          </w:p>
        </w:tc>
        <w:tc>
          <w:tcPr>
            <w:tcW w:w="283" w:type="dxa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60E16" w:rsidRPr="003A66F4" w:rsidRDefault="00AE729E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A66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10,182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60E16" w:rsidRPr="003A66F4" w:rsidRDefault="00DE3D8C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10,157</w:t>
            </w:r>
          </w:p>
        </w:tc>
        <w:tc>
          <w:tcPr>
            <w:tcW w:w="283" w:type="dxa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60E16" w:rsidRPr="003A66F4" w:rsidRDefault="004531DA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66F4">
              <w:rPr>
                <w:rFonts w:ascii="Angsana New" w:eastAsia="Calibri" w:hAnsi="Angsana New"/>
                <w:sz w:val="28"/>
                <w:szCs w:val="28"/>
              </w:rPr>
              <w:t>31,129</w:t>
            </w:r>
          </w:p>
        </w:tc>
      </w:tr>
      <w:tr w:rsidR="00B60E16" w:rsidRPr="003A66F4" w:rsidTr="003A66F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B60E16" w:rsidRPr="003A66F4" w:rsidRDefault="00B60E16" w:rsidP="003A66F4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A66F4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60E16" w:rsidRPr="003A66F4" w:rsidRDefault="00DE3D8C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(102)</w:t>
            </w:r>
          </w:p>
        </w:tc>
        <w:tc>
          <w:tcPr>
            <w:tcW w:w="283" w:type="dxa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E16" w:rsidRPr="003A66F4" w:rsidRDefault="00AE729E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A66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E16" w:rsidRPr="003A66F4" w:rsidRDefault="00DE3D8C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(671)</w:t>
            </w:r>
          </w:p>
        </w:tc>
        <w:tc>
          <w:tcPr>
            <w:tcW w:w="283" w:type="dxa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E16" w:rsidRPr="003A66F4" w:rsidRDefault="004531DA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A66F4">
              <w:rPr>
                <w:rFonts w:ascii="Angsana New" w:eastAsia="Calibri" w:hAnsi="Angsana New" w:hint="cs"/>
                <w:sz w:val="28"/>
                <w:szCs w:val="28"/>
                <w:cs/>
              </w:rPr>
              <w:t>(</w:t>
            </w:r>
            <w:r w:rsidRPr="003A66F4">
              <w:rPr>
                <w:rFonts w:ascii="Angsana New" w:eastAsia="Calibri" w:hAnsi="Angsana New"/>
                <w:sz w:val="28"/>
                <w:szCs w:val="28"/>
              </w:rPr>
              <w:t>197</w:t>
            </w:r>
            <w:r w:rsidRPr="003A66F4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</w:p>
        </w:tc>
      </w:tr>
      <w:tr w:rsidR="00B60E16" w:rsidRPr="00C8551D" w:rsidTr="003A66F4">
        <w:trPr>
          <w:trHeight w:hRule="exact" w:val="397"/>
        </w:trPr>
        <w:tc>
          <w:tcPr>
            <w:tcW w:w="2806" w:type="dxa"/>
            <w:shd w:val="clear" w:color="auto" w:fill="auto"/>
            <w:vAlign w:val="bottom"/>
          </w:tcPr>
          <w:p w:rsidR="00B60E16" w:rsidRPr="003A66F4" w:rsidRDefault="00B60E16" w:rsidP="003A66F4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A66F4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กำไร(ขาดทุน)เบ็ดเสร็จรวม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E16" w:rsidRPr="003A66F4" w:rsidRDefault="00DE3D8C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4,381</w:t>
            </w:r>
          </w:p>
        </w:tc>
        <w:tc>
          <w:tcPr>
            <w:tcW w:w="283" w:type="dxa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0E16" w:rsidRPr="003A66F4" w:rsidRDefault="00AE729E" w:rsidP="003A66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A66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10,574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0E16" w:rsidRPr="003A66F4" w:rsidRDefault="00DE3D8C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9,486</w:t>
            </w:r>
          </w:p>
        </w:tc>
        <w:tc>
          <w:tcPr>
            <w:tcW w:w="283" w:type="dxa"/>
            <w:vAlign w:val="bottom"/>
          </w:tcPr>
          <w:p w:rsidR="00B60E16" w:rsidRPr="003A66F4" w:rsidRDefault="00B60E16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0E16" w:rsidRPr="00C8551D" w:rsidRDefault="004531DA" w:rsidP="003A66F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66F4">
              <w:rPr>
                <w:rFonts w:ascii="Angsana New" w:eastAsia="Calibri" w:hAnsi="Angsana New"/>
                <w:sz w:val="28"/>
                <w:szCs w:val="28"/>
              </w:rPr>
              <w:t>30,932</w:t>
            </w:r>
          </w:p>
        </w:tc>
      </w:tr>
    </w:tbl>
    <w:p w:rsidR="00A8311E" w:rsidRDefault="00A8311E" w:rsidP="00A8311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A8311E" w:rsidRDefault="00A8311E" w:rsidP="00F54FBF">
      <w:pPr>
        <w:spacing w:after="200" w:line="240" w:lineRule="auto"/>
        <w:jc w:val="right"/>
        <w:rPr>
          <w:rFonts w:ascii="Angsana New" w:hAnsi="Angsana New"/>
          <w:sz w:val="28"/>
          <w:szCs w:val="28"/>
          <w:highlight w:val="yellow"/>
        </w:rPr>
      </w:pPr>
    </w:p>
    <w:p w:rsidR="00D73D37" w:rsidRDefault="00D73D37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D73D37" w:rsidRDefault="00D73D37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2B5BE1" w:rsidRDefault="002B5BE1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2D54BD" w:rsidRDefault="002D54BD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A8311E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CD4062" w:rsidRPr="00553B72" w:rsidRDefault="00555BC9" w:rsidP="002C6A5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เงินลงทุนทั่วไป</w:t>
      </w:r>
      <w:r w:rsidR="004E3F0A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FE5E2D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หุ้นทุน </w:t>
      </w:r>
      <w:r w:rsidR="00F36721" w:rsidRPr="00553B72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FE5E2D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tbl>
      <w:tblPr>
        <w:tblW w:w="92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13"/>
        <w:gridCol w:w="1701"/>
        <w:gridCol w:w="236"/>
        <w:gridCol w:w="1703"/>
        <w:gridCol w:w="238"/>
        <w:gridCol w:w="1706"/>
      </w:tblGrid>
      <w:tr w:rsidR="003700A6" w:rsidRPr="00553B72" w:rsidTr="00785244">
        <w:trPr>
          <w:trHeight w:hRule="exact" w:val="432"/>
        </w:trPr>
        <w:tc>
          <w:tcPr>
            <w:tcW w:w="3713" w:type="dxa"/>
            <w:vAlign w:val="bottom"/>
          </w:tcPr>
          <w:p w:rsidR="003700A6" w:rsidRPr="00553B72" w:rsidRDefault="003700A6" w:rsidP="00E65CB0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553B72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F1C16" w:rsidRPr="00553B72" w:rsidTr="00785244">
        <w:trPr>
          <w:trHeight w:hRule="exact" w:val="432"/>
        </w:trPr>
        <w:tc>
          <w:tcPr>
            <w:tcW w:w="3713" w:type="dxa"/>
            <w:vAlign w:val="bottom"/>
          </w:tcPr>
          <w:p w:rsidR="00CF1C16" w:rsidRPr="00553B72" w:rsidRDefault="00CF1C16" w:rsidP="00E65CB0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CF1C16" w:rsidRPr="00553B72" w:rsidRDefault="00CF1C16" w:rsidP="00CF1C16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ุนตามวิธีส่วนได้เสีย/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vAlign w:val="bottom"/>
          </w:tcPr>
          <w:p w:rsidR="003700A6" w:rsidRPr="00553B72" w:rsidRDefault="003700A6" w:rsidP="00E6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vAlign w:val="bottom"/>
          </w:tcPr>
          <w:p w:rsidR="003700A6" w:rsidRPr="00553B72" w:rsidRDefault="003700A6" w:rsidP="00E6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78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8" w:type="dxa"/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E6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B7518C" w:rsidRPr="00553B72">
              <w:rPr>
                <w:rFonts w:ascii="Angsana New" w:hAnsi="Angsana New"/>
                <w:sz w:val="28"/>
                <w:szCs w:val="28"/>
              </w:rPr>
              <w:t>3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277D5F" w:rsidP="0004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B1036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6A120C"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43E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AB10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  <w:r w:rsidR="00EB27AC" w:rsidRPr="00553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B27AC"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521E5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FF447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521E5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521E5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306222" w:rsidP="005A7E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</w:t>
            </w:r>
            <w:r w:rsidR="00521E5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521E5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553B72" w:rsidRDefault="00521E5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553B72" w:rsidRDefault="00521E5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7,12</w:t>
            </w:r>
            <w:r w:rsidR="00FF447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553B72" w:rsidRDefault="00521E5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B27AC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left w:val="nil"/>
              <w:right w:val="nil"/>
            </w:tcBorders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left w:val="nil"/>
              <w:right w:val="nil"/>
            </w:tcBorders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B27AC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412320" w:rsidRDefault="00412320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553B72" w:rsidRDefault="00EB27AC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412320" w:rsidRDefault="00412320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553B72" w:rsidRDefault="00EB27AC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412320" w:rsidRDefault="00412320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23,930</w:t>
            </w:r>
          </w:p>
        </w:tc>
      </w:tr>
      <w:tr w:rsidR="00EB27AC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EB27AC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</w:tbl>
    <w:p w:rsidR="00674BA9" w:rsidRPr="00553B72" w:rsidRDefault="00674BA9" w:rsidP="00E212C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ที่ดิน อาคาร และอุปกรณ์ - สุทธิ </w:t>
      </w:r>
    </w:p>
    <w:p w:rsidR="006A120C" w:rsidRPr="00553B72" w:rsidRDefault="00323296" w:rsidP="006B2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="Angsana New" w:hAnsi="Angsana New"/>
          <w:b/>
          <w:bCs/>
          <w:sz w:val="28"/>
          <w:szCs w:val="28"/>
          <w:lang w:val="en-GB"/>
        </w:rPr>
      </w:pPr>
      <w:r w:rsidRPr="00F1094D">
        <w:rPr>
          <w:rFonts w:ascii="Angsana New" w:hAnsi="Angsana New"/>
          <w:sz w:val="28"/>
          <w:szCs w:val="28"/>
          <w:cs/>
        </w:rPr>
        <w:t>รายการเคลื่อนไหวอย่างย่อสำหรับงวด</w:t>
      </w:r>
      <w:r w:rsidR="00043E33" w:rsidRPr="00F1094D">
        <w:rPr>
          <w:rFonts w:ascii="Angsana New" w:hAnsi="Angsana New" w:hint="cs"/>
          <w:sz w:val="28"/>
          <w:szCs w:val="28"/>
          <w:cs/>
        </w:rPr>
        <w:t>เก้า</w:t>
      </w:r>
      <w:r w:rsidRPr="00F1094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056ED" w:rsidRPr="00F1094D">
        <w:rPr>
          <w:rFonts w:ascii="Angsana New" w:hAnsi="Angsana New"/>
          <w:sz w:val="28"/>
          <w:szCs w:val="28"/>
        </w:rPr>
        <w:t>30</w:t>
      </w:r>
      <w:r w:rsidRPr="00F1094D">
        <w:rPr>
          <w:rFonts w:ascii="Angsana New" w:hAnsi="Angsana New"/>
          <w:sz w:val="28"/>
          <w:szCs w:val="28"/>
        </w:rPr>
        <w:t xml:space="preserve"> </w:t>
      </w:r>
      <w:r w:rsidR="00043E33" w:rsidRPr="00F1094D">
        <w:rPr>
          <w:rFonts w:ascii="Angsana New" w:hAnsi="Angsana New" w:hint="cs"/>
          <w:sz w:val="28"/>
          <w:szCs w:val="28"/>
          <w:cs/>
        </w:rPr>
        <w:t>กันยา</w:t>
      </w:r>
      <w:r w:rsidR="00B056ED" w:rsidRPr="00F1094D">
        <w:rPr>
          <w:rFonts w:ascii="Angsana New" w:hAnsi="Angsana New" w:hint="cs"/>
          <w:sz w:val="28"/>
          <w:szCs w:val="28"/>
          <w:cs/>
        </w:rPr>
        <w:t>ยน</w:t>
      </w:r>
      <w:r w:rsidRPr="00F1094D">
        <w:rPr>
          <w:rFonts w:ascii="Angsana New" w:hAnsi="Angsana New" w:hint="cs"/>
          <w:sz w:val="28"/>
          <w:szCs w:val="28"/>
          <w:cs/>
        </w:rPr>
        <w:t xml:space="preserve"> </w:t>
      </w:r>
      <w:r w:rsidRPr="00F1094D">
        <w:rPr>
          <w:rFonts w:ascii="Angsana New" w:hAnsi="Angsana New"/>
          <w:sz w:val="28"/>
          <w:szCs w:val="28"/>
        </w:rPr>
        <w:t xml:space="preserve">2562 </w:t>
      </w:r>
      <w:r w:rsidRPr="00F1094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68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783"/>
        <w:gridCol w:w="3685"/>
      </w:tblGrid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481766828"/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B55CC8" w:rsidRPr="00553B72" w:rsidRDefault="00B55CC8" w:rsidP="00DA2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B55CC8" w:rsidRPr="00553B72" w:rsidRDefault="00B55CC8" w:rsidP="00B55CC8">
            <w:pPr>
              <w:tabs>
                <w:tab w:val="clear" w:pos="227"/>
                <w:tab w:val="clear" w:pos="454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</w:t>
            </w:r>
            <w:r w:rsidR="00FA1706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B55CC8" w:rsidRPr="00840568" w:rsidRDefault="00B55CC8" w:rsidP="00B55CC8">
            <w:pPr>
              <w:tabs>
                <w:tab w:val="clear" w:pos="227"/>
                <w:tab w:val="clear" w:pos="454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F08FD">
            <w:pPr>
              <w:tabs>
                <w:tab w:val="clear" w:pos="227"/>
                <w:tab w:val="clear" w:pos="454"/>
                <w:tab w:val="left" w:pos="354"/>
                <w:tab w:val="left" w:pos="3390"/>
              </w:tabs>
              <w:spacing w:line="240" w:lineRule="auto"/>
              <w:ind w:left="3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53B72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5CC8" w:rsidRPr="00553B72" w:rsidRDefault="00B55CC8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27,943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F08FD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55CC8" w:rsidRPr="00553B72" w:rsidRDefault="00521E55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5,065</w:t>
            </w:r>
          </w:p>
        </w:tc>
      </w:tr>
      <w:tr w:rsidR="00521E55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521E55" w:rsidRPr="00553B72" w:rsidRDefault="00521E55" w:rsidP="000F08FD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1E55" w:rsidRDefault="00521E55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(323)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F08FD">
            <w:pPr>
              <w:tabs>
                <w:tab w:val="clear" w:pos="227"/>
                <w:tab w:val="clear" w:pos="454"/>
                <w:tab w:val="left" w:pos="354"/>
                <w:tab w:val="left" w:pos="3390"/>
              </w:tabs>
              <w:spacing w:line="240" w:lineRule="auto"/>
              <w:ind w:left="3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CC8" w:rsidRPr="00553B72" w:rsidRDefault="00521E55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(3,406)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AE31B9" w:rsidRDefault="00B55CC8" w:rsidP="00043E33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5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3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AE31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043E33" w:rsidRPr="00AE3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AE31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Pr="00AE31B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55CC8" w:rsidRPr="00AE31B9" w:rsidRDefault="00521E55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31B9">
              <w:rPr>
                <w:rFonts w:ascii="Angsana New" w:hAnsi="Angsana New"/>
                <w:sz w:val="28"/>
                <w:szCs w:val="28"/>
                <w:lang w:val="en-US"/>
              </w:rPr>
              <w:t>29,279</w:t>
            </w:r>
          </w:p>
        </w:tc>
      </w:tr>
      <w:bookmarkEnd w:id="1"/>
    </w:tbl>
    <w:p w:rsidR="00E212C4" w:rsidRDefault="00E212C4" w:rsidP="00E21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E212C4" w:rsidRDefault="00E212C4" w:rsidP="00E21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9A2297" w:rsidRPr="00553B72" w:rsidRDefault="00A04997" w:rsidP="00A0499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 xml:space="preserve"> </w:t>
      </w:r>
      <w:r w:rsidR="00A94DE6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33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31"/>
        <w:gridCol w:w="1984"/>
        <w:gridCol w:w="236"/>
        <w:gridCol w:w="1975"/>
        <w:gridCol w:w="9"/>
      </w:tblGrid>
      <w:tr w:rsidR="00A94DE6" w:rsidRPr="00553B72" w:rsidTr="00785244">
        <w:trPr>
          <w:gridAfter w:val="1"/>
          <w:wAfter w:w="9" w:type="dxa"/>
          <w:trHeight w:hRule="exact" w:val="403"/>
        </w:trPr>
        <w:tc>
          <w:tcPr>
            <w:tcW w:w="5131" w:type="dxa"/>
          </w:tcPr>
          <w:p w:rsidR="00A94DE6" w:rsidRPr="00553B72" w:rsidRDefault="00A94DE6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5" w:type="dxa"/>
            <w:gridSpan w:val="3"/>
            <w:tcBorders>
              <w:bottom w:val="single" w:sz="4" w:space="0" w:color="auto"/>
            </w:tcBorders>
            <w:vAlign w:val="bottom"/>
          </w:tcPr>
          <w:p w:rsidR="00A94DE6" w:rsidRPr="00553B72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7382" w:rsidRPr="00553B72" w:rsidTr="00785244">
        <w:trPr>
          <w:gridAfter w:val="1"/>
          <w:wAfter w:w="9" w:type="dxa"/>
          <w:trHeight w:hRule="exact" w:val="794"/>
        </w:trPr>
        <w:tc>
          <w:tcPr>
            <w:tcW w:w="5131" w:type="dxa"/>
          </w:tcPr>
          <w:p w:rsidR="00FE7382" w:rsidRPr="00553B72" w:rsidRDefault="00FE7382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5" w:type="dxa"/>
            <w:gridSpan w:val="3"/>
            <w:tcBorders>
              <w:bottom w:val="single" w:sz="4" w:space="0" w:color="auto"/>
            </w:tcBorders>
            <w:vAlign w:val="bottom"/>
          </w:tcPr>
          <w:p w:rsidR="00785244" w:rsidRDefault="00FE7382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ุนตามวิธีส่วนได้เสีย/    </w:t>
            </w:r>
          </w:p>
          <w:p w:rsidR="00FE7382" w:rsidRPr="00553B72" w:rsidRDefault="00FE7382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</w:tcPr>
          <w:p w:rsidR="004F757C" w:rsidRPr="00553B72" w:rsidRDefault="004F757C" w:rsidP="004F75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</w:tcPr>
          <w:p w:rsidR="004F757C" w:rsidRPr="00F1094D" w:rsidRDefault="004F757C" w:rsidP="004F75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4F757C" w:rsidRPr="00F1094D" w:rsidRDefault="002A03D8" w:rsidP="008E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94D">
              <w:rPr>
                <w:rFonts w:ascii="Angsana New" w:hAnsi="Angsana New"/>
                <w:sz w:val="28"/>
                <w:szCs w:val="28"/>
              </w:rPr>
              <w:t>30</w:t>
            </w:r>
            <w:r w:rsidR="004F757C" w:rsidRPr="00F109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E058B" w:rsidRPr="00F1094D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F1094D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4F757C" w:rsidRPr="00F109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757C" w:rsidRPr="00F1094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vAlign w:val="bottom"/>
          </w:tcPr>
          <w:p w:rsidR="004F757C" w:rsidRPr="00335B0F" w:rsidRDefault="004F757C" w:rsidP="00785244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:rsidR="004F757C" w:rsidRPr="00F1094D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335B0F" w:rsidRDefault="004F757C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อัตราดอกเบี้ยร้อยละ </w:t>
            </w:r>
            <w:r w:rsidR="00335B0F"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6.74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7.75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1984" w:type="dxa"/>
            <w:shd w:val="clear" w:color="auto" w:fill="auto"/>
          </w:tcPr>
          <w:p w:rsidR="004F757C" w:rsidRPr="00F1094D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E27348" w:rsidRDefault="004F757C" w:rsidP="00AE06E0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870477"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AE06E0" w:rsidRPr="00E2734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</w:t>
            </w:r>
            <w:r w:rsidR="00870477" w:rsidRPr="00E2734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ยน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2562</w:t>
            </w:r>
            <w:r w:rsidRPr="00E2734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และร้อยละ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87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E27348" w:rsidRDefault="004F757C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 ณ วันที่</w:t>
            </w:r>
            <w:r w:rsidRPr="00E2734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335B0F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50,032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30,369</w:t>
            </w: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C42ADE" w:rsidRDefault="004F757C" w:rsidP="00785244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C42ADE" w:rsidRDefault="004F757C" w:rsidP="00785244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C42ADE" w:rsidRDefault="004F757C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อัตราดอกเบี้ยร้อย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ละ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335B0F"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2.15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D92CA1"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2.4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335B0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E27348" w:rsidRDefault="004F757C" w:rsidP="00AE06E0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275740"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AE06E0" w:rsidRPr="00E2734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</w:t>
            </w:r>
            <w:r w:rsidR="00275740" w:rsidRPr="00E2734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ยน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2562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2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713AA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A713AA" w:rsidRPr="00E27348" w:rsidRDefault="00A713AA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  <w:r w:rsidRPr="00E2734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713AA" w:rsidRPr="00553B72" w:rsidRDefault="00335B0F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13AA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A713AA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60,000</w:t>
            </w:r>
          </w:p>
        </w:tc>
      </w:tr>
      <w:tr w:rsidR="00A713AA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A713AA" w:rsidRPr="00553B72" w:rsidRDefault="00A713AA" w:rsidP="00785244">
            <w:pPr>
              <w:pStyle w:val="Heading5"/>
              <w:spacing w:line="240" w:lineRule="auto"/>
              <w:ind w:left="563" w:hanging="529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3AA" w:rsidRPr="00553B72" w:rsidRDefault="00335B0F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170,032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13AA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3AA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hanging="12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90,369</w:t>
            </w:r>
          </w:p>
        </w:tc>
      </w:tr>
    </w:tbl>
    <w:p w:rsidR="004809D2" w:rsidRPr="00B45726" w:rsidRDefault="00A94DE6" w:rsidP="00852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0B5DD5">
        <w:rPr>
          <w:rFonts w:ascii="Angsana New" w:hAnsi="Angsana New"/>
          <w:sz w:val="28"/>
          <w:szCs w:val="28"/>
          <w:cs/>
        </w:rPr>
        <w:t xml:space="preserve">ณ </w:t>
      </w:r>
      <w:r w:rsidRPr="00E27348">
        <w:rPr>
          <w:rFonts w:ascii="Angsana New" w:hAnsi="Angsana New"/>
          <w:sz w:val="28"/>
          <w:szCs w:val="28"/>
          <w:cs/>
        </w:rPr>
        <w:t xml:space="preserve">วันที่ </w:t>
      </w:r>
      <w:r w:rsidR="008523DC" w:rsidRPr="00E27348">
        <w:rPr>
          <w:rFonts w:ascii="Angsana New" w:hAnsi="Angsana New"/>
          <w:sz w:val="28"/>
          <w:szCs w:val="28"/>
        </w:rPr>
        <w:t>30</w:t>
      </w:r>
      <w:r w:rsidR="004809D2" w:rsidRPr="00E27348">
        <w:rPr>
          <w:rFonts w:ascii="Angsana New" w:hAnsi="Angsana New"/>
          <w:sz w:val="28"/>
          <w:szCs w:val="28"/>
        </w:rPr>
        <w:t xml:space="preserve"> </w:t>
      </w:r>
      <w:r w:rsidR="008E058B" w:rsidRPr="00E27348">
        <w:rPr>
          <w:rFonts w:ascii="Angsana New" w:hAnsi="Angsana New" w:hint="cs"/>
          <w:sz w:val="28"/>
          <w:szCs w:val="28"/>
          <w:cs/>
        </w:rPr>
        <w:t>กันยา</w:t>
      </w:r>
      <w:r w:rsidR="008523DC" w:rsidRPr="00E27348">
        <w:rPr>
          <w:rFonts w:ascii="Angsana New" w:hAnsi="Angsana New" w:hint="cs"/>
          <w:sz w:val="28"/>
          <w:szCs w:val="28"/>
          <w:cs/>
        </w:rPr>
        <w:t>ยน</w:t>
      </w:r>
      <w:r w:rsidR="004F757C" w:rsidRPr="00E27348">
        <w:rPr>
          <w:rFonts w:ascii="Angsana New" w:hAnsi="Angsana New" w:hint="cs"/>
          <w:sz w:val="28"/>
          <w:szCs w:val="28"/>
          <w:cs/>
        </w:rPr>
        <w:t xml:space="preserve"> </w:t>
      </w:r>
      <w:r w:rsidR="004F757C" w:rsidRPr="00E27348">
        <w:rPr>
          <w:rFonts w:ascii="Angsana New" w:hAnsi="Angsana New"/>
          <w:sz w:val="28"/>
          <w:szCs w:val="28"/>
        </w:rPr>
        <w:t>2562</w:t>
      </w:r>
      <w:r w:rsidRPr="00E27348">
        <w:rPr>
          <w:rFonts w:ascii="Angsana New" w:hAnsi="Angsana New"/>
          <w:sz w:val="28"/>
          <w:szCs w:val="28"/>
          <w:cs/>
        </w:rPr>
        <w:t xml:space="preserve"> และ</w:t>
      </w:r>
      <w:r w:rsidR="004F757C" w:rsidRPr="00E27348">
        <w:rPr>
          <w:rFonts w:ascii="Angsana New" w:hAnsi="Angsana New" w:hint="cs"/>
          <w:sz w:val="28"/>
          <w:szCs w:val="28"/>
          <w:cs/>
        </w:rPr>
        <w:t>วันที่</w:t>
      </w:r>
      <w:r w:rsidR="004F757C" w:rsidRPr="000B5DD5">
        <w:rPr>
          <w:rFonts w:ascii="Angsana New" w:hAnsi="Angsana New" w:hint="cs"/>
          <w:sz w:val="28"/>
          <w:szCs w:val="28"/>
          <w:cs/>
        </w:rPr>
        <w:t xml:space="preserve"> </w:t>
      </w:r>
      <w:r w:rsidR="004F757C" w:rsidRPr="000B5DD5">
        <w:rPr>
          <w:rFonts w:ascii="Angsana New" w:hAnsi="Angsana New"/>
          <w:sz w:val="28"/>
          <w:szCs w:val="28"/>
        </w:rPr>
        <w:t xml:space="preserve">31 </w:t>
      </w:r>
      <w:r w:rsidR="004F757C" w:rsidRPr="000B5DD5">
        <w:rPr>
          <w:rFonts w:ascii="Angsana New" w:hAnsi="Angsana New" w:hint="cs"/>
          <w:sz w:val="28"/>
          <w:szCs w:val="28"/>
          <w:cs/>
        </w:rPr>
        <w:t>ธันวาคม</w:t>
      </w:r>
      <w:r w:rsidRPr="000B5DD5">
        <w:rPr>
          <w:rFonts w:ascii="Angsana New" w:hAnsi="Angsana New"/>
          <w:sz w:val="28"/>
          <w:szCs w:val="28"/>
          <w:cs/>
        </w:rPr>
        <w:t xml:space="preserve"> </w:t>
      </w:r>
      <w:r w:rsidR="004F757C" w:rsidRPr="000B5DD5">
        <w:rPr>
          <w:rFonts w:ascii="Angsana New" w:hAnsi="Angsana New"/>
          <w:sz w:val="28"/>
          <w:szCs w:val="28"/>
        </w:rPr>
        <w:t>2561</w:t>
      </w:r>
      <w:r w:rsidRPr="000B5DD5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</w:t>
      </w:r>
      <w:r w:rsidRPr="00E27348">
        <w:rPr>
          <w:rFonts w:ascii="Angsana New" w:hAnsi="Angsana New"/>
          <w:sz w:val="28"/>
          <w:szCs w:val="28"/>
          <w:cs/>
        </w:rPr>
        <w:t xml:space="preserve">คงเหลือจำนวน </w:t>
      </w:r>
      <w:r w:rsidR="00335B0F">
        <w:rPr>
          <w:rFonts w:ascii="Angsana New" w:hAnsi="Angsana New"/>
          <w:sz w:val="28"/>
          <w:szCs w:val="28"/>
        </w:rPr>
        <w:t>249</w:t>
      </w:r>
      <w:r w:rsidRPr="00E27348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C42ADE">
        <w:rPr>
          <w:rFonts w:ascii="Angsana New" w:hAnsi="Angsana New"/>
          <w:sz w:val="28"/>
          <w:szCs w:val="28"/>
          <w:cs/>
        </w:rPr>
        <w:t xml:space="preserve"> และ </w:t>
      </w:r>
      <w:r w:rsidR="004F757C" w:rsidRPr="00C42ADE">
        <w:rPr>
          <w:rFonts w:ascii="Angsana New" w:hAnsi="Angsana New"/>
          <w:sz w:val="28"/>
          <w:szCs w:val="28"/>
        </w:rPr>
        <w:t>328</w:t>
      </w:r>
      <w:r w:rsidRPr="00C42ADE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2C6A59" w:rsidRPr="00553B72" w:rsidRDefault="002C6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A10FC0" w:rsidRPr="00553B72" w:rsidRDefault="0019469C" w:rsidP="00B7518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</w:t>
      </w:r>
      <w:r w:rsidR="00E279FD" w:rsidRPr="00553B72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553B72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ขาดทุน)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:rsidR="0019469C" w:rsidRPr="00F1094D" w:rsidRDefault="00CE618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กำไร(ขาดทุน)ต่อหุ้นขั้นพื้นฐานสำหรับ</w:t>
      </w:r>
      <w:r w:rsidR="00B7518C" w:rsidRPr="00553B72">
        <w:rPr>
          <w:rFonts w:ascii="Angsana New" w:hAnsi="Angsana New" w:hint="cs"/>
          <w:sz w:val="28"/>
          <w:szCs w:val="28"/>
          <w:cs/>
        </w:rPr>
        <w:t>งวดสาม</w:t>
      </w:r>
      <w:r w:rsidR="00B7518C" w:rsidRPr="00F1094D">
        <w:rPr>
          <w:rFonts w:ascii="Angsana New" w:hAnsi="Angsana New" w:hint="cs"/>
          <w:sz w:val="28"/>
          <w:szCs w:val="28"/>
          <w:cs/>
        </w:rPr>
        <w:t>เดือน</w:t>
      </w:r>
      <w:r w:rsidR="000B2F19" w:rsidRPr="00F1094D">
        <w:rPr>
          <w:rFonts w:ascii="Angsana New" w:hAnsi="Angsana New" w:hint="cs"/>
          <w:sz w:val="28"/>
          <w:szCs w:val="28"/>
          <w:cs/>
        </w:rPr>
        <w:t>และ</w:t>
      </w:r>
      <w:r w:rsidR="00372B21" w:rsidRPr="00F1094D">
        <w:rPr>
          <w:rFonts w:ascii="Angsana New" w:hAnsi="Angsana New" w:hint="cs"/>
          <w:sz w:val="28"/>
          <w:szCs w:val="28"/>
          <w:cs/>
        </w:rPr>
        <w:t>เก้า</w:t>
      </w:r>
      <w:r w:rsidR="000B2F19" w:rsidRPr="00F1094D">
        <w:rPr>
          <w:rFonts w:ascii="Angsana New" w:hAnsi="Angsana New" w:hint="cs"/>
          <w:sz w:val="28"/>
          <w:szCs w:val="28"/>
          <w:cs/>
        </w:rPr>
        <w:t>เดือนสิ้น</w:t>
      </w:r>
      <w:r w:rsidRPr="00F1094D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0B2F19" w:rsidRPr="00F1094D">
        <w:rPr>
          <w:rFonts w:ascii="Angsana New" w:hAnsi="Angsana New"/>
          <w:sz w:val="28"/>
          <w:szCs w:val="28"/>
        </w:rPr>
        <w:t>30</w:t>
      </w:r>
      <w:r w:rsidRPr="00F1094D">
        <w:rPr>
          <w:rFonts w:ascii="Angsana New" w:hAnsi="Angsana New"/>
          <w:sz w:val="28"/>
          <w:szCs w:val="28"/>
        </w:rPr>
        <w:t xml:space="preserve"> </w:t>
      </w:r>
      <w:r w:rsidR="00372B21" w:rsidRPr="00F1094D">
        <w:rPr>
          <w:rFonts w:ascii="Angsana New" w:hAnsi="Angsana New" w:hint="cs"/>
          <w:sz w:val="28"/>
          <w:szCs w:val="28"/>
          <w:cs/>
        </w:rPr>
        <w:t>กันยา</w:t>
      </w:r>
      <w:r w:rsidR="000B2F19" w:rsidRPr="00F1094D">
        <w:rPr>
          <w:rFonts w:ascii="Angsana New" w:hAnsi="Angsana New" w:hint="cs"/>
          <w:sz w:val="28"/>
          <w:szCs w:val="28"/>
          <w:cs/>
        </w:rPr>
        <w:t>ยน</w:t>
      </w:r>
      <w:r w:rsidR="00B7518C" w:rsidRPr="00F1094D">
        <w:rPr>
          <w:rFonts w:ascii="Angsana New" w:hAnsi="Angsana New" w:hint="cs"/>
          <w:sz w:val="28"/>
          <w:szCs w:val="28"/>
          <w:cs/>
        </w:rPr>
        <w:t xml:space="preserve"> </w:t>
      </w:r>
      <w:r w:rsidR="00B7518C" w:rsidRPr="00F1094D">
        <w:rPr>
          <w:rFonts w:ascii="Angsana New" w:hAnsi="Angsana New"/>
          <w:sz w:val="28"/>
          <w:szCs w:val="28"/>
        </w:rPr>
        <w:t>2562</w:t>
      </w:r>
      <w:r w:rsidRPr="00F1094D">
        <w:rPr>
          <w:rFonts w:ascii="Angsana New" w:hAnsi="Angsana New"/>
          <w:sz w:val="28"/>
          <w:szCs w:val="28"/>
        </w:rPr>
        <w:t xml:space="preserve"> </w:t>
      </w:r>
      <w:r w:rsidRPr="00F1094D">
        <w:rPr>
          <w:rFonts w:ascii="Angsana New" w:hAnsi="Angsana New"/>
          <w:sz w:val="28"/>
          <w:szCs w:val="28"/>
          <w:cs/>
        </w:rPr>
        <w:t xml:space="preserve">และ </w:t>
      </w:r>
      <w:r w:rsidR="001D7282" w:rsidRPr="00F1094D">
        <w:rPr>
          <w:rFonts w:ascii="Angsana New" w:hAnsi="Angsana New"/>
          <w:sz w:val="28"/>
          <w:szCs w:val="28"/>
        </w:rPr>
        <w:t>256</w:t>
      </w:r>
      <w:r w:rsidR="00B7518C" w:rsidRPr="00F1094D">
        <w:rPr>
          <w:rFonts w:ascii="Angsana New" w:hAnsi="Angsana New"/>
          <w:sz w:val="28"/>
          <w:szCs w:val="28"/>
        </w:rPr>
        <w:t>1</w:t>
      </w:r>
      <w:r w:rsidRPr="00F1094D">
        <w:rPr>
          <w:rFonts w:ascii="Angsana New" w:hAnsi="Angsana New"/>
          <w:sz w:val="28"/>
          <w:szCs w:val="28"/>
        </w:rPr>
        <w:t xml:space="preserve"> </w:t>
      </w:r>
      <w:r w:rsidR="00B7518C" w:rsidRPr="00F1094D">
        <w:rPr>
          <w:rFonts w:ascii="Angsana New" w:hAnsi="Angsana New"/>
          <w:sz w:val="28"/>
          <w:szCs w:val="28"/>
          <w:cs/>
        </w:rPr>
        <w:t>คำนวณจากกำไร(ขาดทุน)สำหรับงวด</w:t>
      </w:r>
      <w:r w:rsidRPr="00F1094D">
        <w:rPr>
          <w:rFonts w:ascii="Angsana New" w:hAnsi="Angsana New"/>
          <w:sz w:val="28"/>
          <w:szCs w:val="28"/>
          <w:cs/>
        </w:rPr>
        <w:t>ที่เป็นส่วนของผู้ถือหุ้นสามั</w:t>
      </w:r>
      <w:r w:rsidRPr="00F1094D">
        <w:rPr>
          <w:rFonts w:ascii="Angsana New" w:hAnsi="Angsana New" w:hint="cs"/>
          <w:sz w:val="28"/>
          <w:szCs w:val="28"/>
          <w:cs/>
        </w:rPr>
        <w:t>ญ</w:t>
      </w:r>
      <w:r w:rsidRPr="00F1094D">
        <w:rPr>
          <w:rFonts w:ascii="Angsana New" w:hAnsi="Angsana New"/>
          <w:sz w:val="28"/>
          <w:szCs w:val="28"/>
          <w:cs/>
        </w:rPr>
        <w:t>ของบริษัทและจำนวนหุ้</w:t>
      </w:r>
      <w:r w:rsidR="00B7518C" w:rsidRPr="00F1094D">
        <w:rPr>
          <w:rFonts w:ascii="Angsana New" w:hAnsi="Angsana New"/>
          <w:sz w:val="28"/>
          <w:szCs w:val="28"/>
          <w:cs/>
        </w:rPr>
        <w:t>นสามัญที่ออกจำหน่ายแล้วระหว่างงวด</w:t>
      </w:r>
      <w:r w:rsidRPr="00F1094D">
        <w:rPr>
          <w:rFonts w:ascii="Angsana New" w:hAnsi="Angsana New"/>
          <w:sz w:val="28"/>
          <w:szCs w:val="28"/>
          <w:cs/>
        </w:rPr>
        <w:t>ในแต่ละปี โดยแสดงการคำนวณดังนี้</w:t>
      </w:r>
    </w:p>
    <w:tbl>
      <w:tblPr>
        <w:tblpPr w:leftFromText="180" w:rightFromText="180" w:vertAnchor="text" w:horzAnchor="margin" w:tblpX="288" w:tblpY="161"/>
        <w:tblW w:w="9301" w:type="dxa"/>
        <w:tblLook w:val="01E0" w:firstRow="1" w:lastRow="1" w:firstColumn="1" w:lastColumn="1" w:noHBand="0" w:noVBand="0"/>
      </w:tblPr>
      <w:tblGrid>
        <w:gridCol w:w="2778"/>
        <w:gridCol w:w="1414"/>
        <w:gridCol w:w="283"/>
        <w:gridCol w:w="1419"/>
        <w:gridCol w:w="288"/>
        <w:gridCol w:w="1415"/>
        <w:gridCol w:w="284"/>
        <w:gridCol w:w="1420"/>
      </w:tblGrid>
      <w:tr w:rsidR="00D94F98" w:rsidRPr="00F1094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F1094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523" w:type="dxa"/>
            <w:gridSpan w:val="7"/>
            <w:tcBorders>
              <w:bottom w:val="single" w:sz="4" w:space="0" w:color="auto"/>
            </w:tcBorders>
            <w:vAlign w:val="bottom"/>
          </w:tcPr>
          <w:p w:rsidR="00D94F98" w:rsidRPr="00F1094D" w:rsidRDefault="00D94F98" w:rsidP="00785244">
            <w:pPr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1094D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D94F98" w:rsidRPr="00F1094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F1094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</w:tcBorders>
            <w:vAlign w:val="bottom"/>
          </w:tcPr>
          <w:p w:rsidR="00D94F98" w:rsidRPr="00F1094D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94D">
              <w:rPr>
                <w:rFonts w:ascii="Angsana New" w:hAnsi="Angsana New" w:hint="cs"/>
                <w:sz w:val="28"/>
                <w:szCs w:val="28"/>
                <w:cs/>
              </w:rPr>
              <w:t>สำหรับสามเดือนสิ้นสุด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F98" w:rsidRPr="00F1094D" w:rsidRDefault="00D94F98" w:rsidP="0078524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F98" w:rsidRPr="00F1094D" w:rsidRDefault="00D94F98" w:rsidP="00372B21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94D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72B21" w:rsidRPr="00F1094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094D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</w:p>
        </w:tc>
      </w:tr>
      <w:tr w:rsidR="00D94F98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F1094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16" w:type="dxa"/>
            <w:gridSpan w:val="3"/>
            <w:vAlign w:val="bottom"/>
          </w:tcPr>
          <w:p w:rsidR="00D94F98" w:rsidRPr="00F1094D" w:rsidRDefault="00D94F98" w:rsidP="00372B21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94D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F1094D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F109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72B21" w:rsidRPr="00F1094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D94F98" w:rsidRPr="00F1094D" w:rsidRDefault="00D94F98" w:rsidP="0078524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4F98" w:rsidRPr="00D44BF9" w:rsidRDefault="00D94F98" w:rsidP="00372B21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94D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F1094D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F109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72B21" w:rsidRPr="00F1094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F1094D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D94F98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C8551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D94F98" w:rsidRPr="00C8551D" w:rsidRDefault="00D94F98" w:rsidP="0078524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94F98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C8551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:rsidR="00D94F98" w:rsidRPr="00C8551D" w:rsidRDefault="00D94F98" w:rsidP="00255F16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94F98" w:rsidRPr="00C8551D" w:rsidRDefault="00D94F98" w:rsidP="00255F16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D94F98" w:rsidRPr="00C8551D" w:rsidRDefault="00D94F98" w:rsidP="00255F16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D94F98" w:rsidRPr="00C8551D" w:rsidRDefault="00D94F98" w:rsidP="00255F16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255F16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D94F98" w:rsidRPr="00C8551D" w:rsidRDefault="00D94F98" w:rsidP="00255F16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D94F98" w:rsidRPr="00C8551D" w:rsidRDefault="00D94F98" w:rsidP="00255F16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1023" w:rsidRPr="00C8551D" w:rsidTr="005966C8">
        <w:trPr>
          <w:trHeight w:hRule="exact" w:val="373"/>
        </w:trPr>
        <w:tc>
          <w:tcPr>
            <w:tcW w:w="2778" w:type="dxa"/>
            <w:shd w:val="clear" w:color="auto" w:fill="auto"/>
            <w:vAlign w:val="bottom"/>
          </w:tcPr>
          <w:p w:rsidR="008B1023" w:rsidRPr="00C8551D" w:rsidRDefault="008B1023" w:rsidP="00785244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="00255F16"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1023" w:rsidRPr="00C8551D" w:rsidRDefault="00A87721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(5,206)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1023" w:rsidRPr="00C8551D" w:rsidRDefault="00372B21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3,462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1023" w:rsidRPr="00725C7D" w:rsidRDefault="00A87721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1,640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1023" w:rsidRPr="00725C7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1023" w:rsidRPr="00725C7D" w:rsidRDefault="00372B21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12,640</w:t>
            </w:r>
          </w:p>
        </w:tc>
      </w:tr>
      <w:tr w:rsidR="008B1023" w:rsidRPr="00C8551D" w:rsidTr="00785244">
        <w:trPr>
          <w:trHeight w:hRule="exact" w:val="340"/>
        </w:trPr>
        <w:tc>
          <w:tcPr>
            <w:tcW w:w="2778" w:type="dxa"/>
            <w:shd w:val="clear" w:color="auto" w:fill="auto"/>
            <w:vAlign w:val="bottom"/>
          </w:tcPr>
          <w:p w:rsidR="008B1023" w:rsidRPr="00C8551D" w:rsidRDefault="008B1023" w:rsidP="00785244">
            <w:pPr>
              <w:tabs>
                <w:tab w:val="clear" w:pos="227"/>
              </w:tabs>
              <w:spacing w:after="200" w:line="240" w:lineRule="auto"/>
              <w:ind w:left="142" w:hanging="39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8B1023" w:rsidRPr="00C8551D" w:rsidTr="00A87721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8B1023" w:rsidRPr="00C8551D" w:rsidRDefault="008B1023" w:rsidP="00785244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</w:rPr>
            </w:pP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จำนวนหุ้นถัวเฉลี่ยถ่วงน้ำหนัก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023" w:rsidRPr="00C8551D" w:rsidRDefault="00A87721" w:rsidP="00A87721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1023" w:rsidRPr="00C8551D" w:rsidRDefault="008B1023" w:rsidP="00A87721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023" w:rsidRPr="00C8551D" w:rsidRDefault="00372B21" w:rsidP="00A87721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023" w:rsidRPr="00C8551D" w:rsidRDefault="00A87721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84" w:type="dxa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023" w:rsidRPr="00C8551D" w:rsidRDefault="00372B21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</w:tr>
      <w:tr w:rsidR="00785244" w:rsidRPr="00C8551D" w:rsidTr="00A87721">
        <w:trPr>
          <w:trHeight w:hRule="exact" w:val="431"/>
        </w:trPr>
        <w:tc>
          <w:tcPr>
            <w:tcW w:w="2778" w:type="dxa"/>
            <w:shd w:val="clear" w:color="auto" w:fill="auto"/>
            <w:vAlign w:val="bottom"/>
          </w:tcPr>
          <w:p w:rsidR="008B1023" w:rsidRPr="00C8551D" w:rsidRDefault="008B1023" w:rsidP="00785244">
            <w:pPr>
              <w:tabs>
                <w:tab w:val="clear" w:pos="227"/>
              </w:tabs>
              <w:spacing w:after="200" w:line="240" w:lineRule="auto"/>
              <w:ind w:left="284" w:hanging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="00255F16"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="00255F1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A87721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1023" w:rsidRPr="00C8551D" w:rsidRDefault="008B1023" w:rsidP="00A87721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A87721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55F16" w:rsidRPr="00C8551D" w:rsidTr="00A87721">
        <w:trPr>
          <w:trHeight w:hRule="exact" w:val="431"/>
        </w:trPr>
        <w:tc>
          <w:tcPr>
            <w:tcW w:w="2778" w:type="dxa"/>
            <w:shd w:val="clear" w:color="auto" w:fill="auto"/>
            <w:vAlign w:val="bottom"/>
          </w:tcPr>
          <w:p w:rsidR="00255F16" w:rsidRDefault="00255F16" w:rsidP="00785244">
            <w:pPr>
              <w:tabs>
                <w:tab w:val="clear" w:pos="227"/>
              </w:tabs>
              <w:spacing w:after="200" w:line="240" w:lineRule="auto"/>
              <w:ind w:left="284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>ขั้นพื้นฐาน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5F16" w:rsidRPr="00C8551D" w:rsidRDefault="00A87721" w:rsidP="00A87721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(0.35)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5F16" w:rsidRPr="00C8551D" w:rsidRDefault="00255F16" w:rsidP="00A87721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5F16" w:rsidRPr="00C8551D" w:rsidRDefault="00372B21" w:rsidP="00A87721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0.23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255F16" w:rsidRPr="00C8551D" w:rsidRDefault="00255F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5F16" w:rsidRPr="00C8551D" w:rsidRDefault="00A87721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0.11</w:t>
            </w:r>
          </w:p>
        </w:tc>
        <w:tc>
          <w:tcPr>
            <w:tcW w:w="284" w:type="dxa"/>
            <w:vAlign w:val="bottom"/>
          </w:tcPr>
          <w:p w:rsidR="00255F16" w:rsidRPr="00C8551D" w:rsidRDefault="00255F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5F16" w:rsidRPr="00C8551D" w:rsidRDefault="00372B21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0.85</w:t>
            </w:r>
          </w:p>
        </w:tc>
      </w:tr>
    </w:tbl>
    <w:p w:rsidR="003D378C" w:rsidRPr="00553B72" w:rsidRDefault="003D378C" w:rsidP="00924E9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 w:hint="cs"/>
          <w:b/>
          <w:bCs/>
          <w:sz w:val="28"/>
          <w:szCs w:val="28"/>
          <w:cs/>
          <w:lang w:val="en-GB"/>
        </w:rPr>
        <w:t>กำไรขาดทุนเบ็ดเสร็จอื่น</w:t>
      </w:r>
    </w:p>
    <w:p w:rsidR="003D378C" w:rsidRPr="00553B72" w:rsidRDefault="003D378C" w:rsidP="003D3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both"/>
        <w:rPr>
          <w:rFonts w:ascii="Angsana New" w:hAnsi="Angsana New"/>
          <w:color w:val="000000"/>
          <w:sz w:val="28"/>
          <w:szCs w:val="28"/>
        </w:rPr>
      </w:pPr>
      <w:r w:rsidRPr="00553B72">
        <w:rPr>
          <w:rFonts w:ascii="Angsana New" w:hAnsi="Angsana New"/>
          <w:color w:val="000000"/>
          <w:sz w:val="28"/>
          <w:szCs w:val="28"/>
          <w:cs/>
        </w:rPr>
        <w:t>สำหรับงวดสาม</w:t>
      </w:r>
      <w:r w:rsidRPr="00F1094D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8E1096" w:rsidRPr="00F1094D">
        <w:rPr>
          <w:rFonts w:ascii="Angsana New" w:hAnsi="Angsana New"/>
          <w:color w:val="000000"/>
          <w:sz w:val="28"/>
          <w:szCs w:val="28"/>
        </w:rPr>
        <w:t>30</w:t>
      </w:r>
      <w:r w:rsidRPr="00F1094D">
        <w:rPr>
          <w:rFonts w:ascii="Angsana New" w:hAnsi="Angsana New"/>
          <w:color w:val="000000"/>
          <w:sz w:val="28"/>
          <w:szCs w:val="28"/>
        </w:rPr>
        <w:t xml:space="preserve"> </w:t>
      </w:r>
      <w:r w:rsidR="00372B21" w:rsidRPr="00F1094D">
        <w:rPr>
          <w:rFonts w:ascii="Angsana New" w:hAnsi="Angsana New" w:hint="cs"/>
          <w:color w:val="000000"/>
          <w:sz w:val="28"/>
          <w:szCs w:val="28"/>
          <w:cs/>
        </w:rPr>
        <w:t>กันย</w:t>
      </w:r>
      <w:r w:rsidR="008E1096" w:rsidRPr="00F1094D">
        <w:rPr>
          <w:rFonts w:ascii="Angsana New" w:hAnsi="Angsana New" w:hint="cs"/>
          <w:color w:val="000000"/>
          <w:sz w:val="28"/>
          <w:szCs w:val="28"/>
          <w:cs/>
        </w:rPr>
        <w:t>ายน</w:t>
      </w:r>
      <w:r w:rsidRPr="00F1094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1094D">
        <w:rPr>
          <w:rFonts w:ascii="Angsana New" w:hAnsi="Angsana New"/>
          <w:color w:val="000000"/>
          <w:sz w:val="28"/>
          <w:szCs w:val="28"/>
        </w:rPr>
        <w:t xml:space="preserve">2562 </w:t>
      </w:r>
      <w:r w:rsidRPr="00F1094D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Pr="00F1094D">
        <w:rPr>
          <w:rFonts w:ascii="Angsana New" w:hAnsi="Angsana New"/>
          <w:color w:val="000000"/>
          <w:sz w:val="28"/>
          <w:szCs w:val="28"/>
        </w:rPr>
        <w:t>2561</w:t>
      </w:r>
    </w:p>
    <w:tbl>
      <w:tblPr>
        <w:tblW w:w="9638" w:type="dxa"/>
        <w:tblInd w:w="-34" w:type="dxa"/>
        <w:tblLook w:val="04A0" w:firstRow="1" w:lastRow="0" w:firstColumn="1" w:lastColumn="0" w:noHBand="0" w:noVBand="1"/>
      </w:tblPr>
      <w:tblGrid>
        <w:gridCol w:w="4054"/>
        <w:gridCol w:w="1701"/>
        <w:gridCol w:w="238"/>
        <w:gridCol w:w="1701"/>
        <w:gridCol w:w="238"/>
        <w:gridCol w:w="1706"/>
      </w:tblGrid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3D378C" w:rsidRPr="00553B72" w:rsidRDefault="003D378C" w:rsidP="00DA2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="00727DB0"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701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AE31B9" w:rsidP="003D378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</w:t>
            </w:r>
            <w:r w:rsidR="003D378C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3D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727DB0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ในหลักทรัพย์</w:t>
            </w: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A94140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2,753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A94140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(551)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D378C" w:rsidRPr="00553B72" w:rsidRDefault="00A94140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2,202</w:t>
            </w: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</w:t>
            </w:r>
            <w:r w:rsidR="004D0E1E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ขาดทุน</w:t>
            </w:r>
            <w:r w:rsidR="004D0E1E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)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A94140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(15)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A94140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D378C" w:rsidRPr="00553B72" w:rsidRDefault="00A94140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(15)</w:t>
            </w: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AE31B9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3D378C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378C" w:rsidRPr="00553B72" w:rsidRDefault="00A94140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2,738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378C" w:rsidRPr="00553B72" w:rsidRDefault="00A94140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(551)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378C" w:rsidRPr="00553B72" w:rsidRDefault="00A94140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2,187</w:t>
            </w:r>
          </w:p>
        </w:tc>
      </w:tr>
    </w:tbl>
    <w:p w:rsidR="003D378C" w:rsidRPr="00553B72" w:rsidRDefault="003D378C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Default="00924E97">
      <w:pPr>
        <w:rPr>
          <w:sz w:val="28"/>
          <w:szCs w:val="28"/>
        </w:rPr>
      </w:pPr>
    </w:p>
    <w:tbl>
      <w:tblPr>
        <w:tblW w:w="9638" w:type="dxa"/>
        <w:tblInd w:w="-34" w:type="dxa"/>
        <w:tblLook w:val="04A0" w:firstRow="1" w:lastRow="0" w:firstColumn="1" w:lastColumn="0" w:noHBand="0" w:noVBand="1"/>
      </w:tblPr>
      <w:tblGrid>
        <w:gridCol w:w="4054"/>
        <w:gridCol w:w="1701"/>
        <w:gridCol w:w="238"/>
        <w:gridCol w:w="1701"/>
        <w:gridCol w:w="238"/>
        <w:gridCol w:w="1706"/>
      </w:tblGrid>
      <w:tr w:rsidR="00727DB0" w:rsidRPr="00553B72" w:rsidTr="00BC6439">
        <w:trPr>
          <w:trHeight w:hRule="exact" w:val="432"/>
        </w:trPr>
        <w:tc>
          <w:tcPr>
            <w:tcW w:w="4054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701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727DB0" w:rsidRPr="00553B72" w:rsidRDefault="00F15596" w:rsidP="00C659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55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52334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F155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52334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F15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31A51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331A51" w:rsidRPr="00553B72" w:rsidRDefault="00331A51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ในหลักทรัพย์เผื่อขาย - หุ้นทุน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BB05E0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center" w:pos="684"/>
                <w:tab w:val="right" w:pos="1344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2,316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BB05E0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31A51" w:rsidRPr="00C8551D" w:rsidRDefault="00BB05E0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1,853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31A51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331A51" w:rsidRPr="00553B72" w:rsidRDefault="00331A51" w:rsidP="00C659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</w:t>
            </w:r>
            <w:r w:rsidR="0052334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ขาดทุน</w:t>
            </w:r>
            <w:r w:rsidR="0052334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)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BB05E0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BB05E0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31A51" w:rsidRPr="00C8551D" w:rsidRDefault="00BB05E0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31A51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331A51" w:rsidRPr="00553B72" w:rsidRDefault="00974771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(ขาดทุน)</w:t>
            </w:r>
            <w:r w:rsidR="00331A51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A51" w:rsidRPr="00C8551D" w:rsidRDefault="00BB05E0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2,374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A51" w:rsidRPr="00C8551D" w:rsidRDefault="00BB05E0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center" w:pos="613"/>
                <w:tab w:val="right" w:pos="120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A51" w:rsidRPr="00C8551D" w:rsidRDefault="00BB05E0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1,911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AF7C70" w:rsidRPr="00553B72" w:rsidRDefault="00AF7C70" w:rsidP="00686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both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Pr="00F1094D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372B21" w:rsidRPr="00F1094D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F1094D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Pr="00F1094D">
        <w:rPr>
          <w:rFonts w:ascii="Angsana New" w:hAnsi="Angsana New"/>
          <w:color w:val="000000"/>
          <w:sz w:val="28"/>
          <w:szCs w:val="28"/>
        </w:rPr>
        <w:t xml:space="preserve">30 </w:t>
      </w:r>
      <w:r w:rsidR="00372B21" w:rsidRPr="00F1094D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1094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1094D">
        <w:rPr>
          <w:rFonts w:ascii="Angsana New" w:hAnsi="Angsana New"/>
          <w:color w:val="000000"/>
          <w:sz w:val="28"/>
          <w:szCs w:val="28"/>
        </w:rPr>
        <w:t xml:space="preserve">2562 </w:t>
      </w:r>
      <w:r w:rsidRPr="00F1094D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Pr="00F1094D">
        <w:rPr>
          <w:rFonts w:ascii="Angsana New" w:hAnsi="Angsana New"/>
          <w:color w:val="000000"/>
          <w:sz w:val="28"/>
          <w:szCs w:val="28"/>
        </w:rPr>
        <w:t>2561</w:t>
      </w:r>
    </w:p>
    <w:tbl>
      <w:tblPr>
        <w:tblW w:w="9638" w:type="dxa"/>
        <w:tblInd w:w="-34" w:type="dxa"/>
        <w:tblLook w:val="04A0" w:firstRow="1" w:lastRow="0" w:firstColumn="1" w:lastColumn="0" w:noHBand="0" w:noVBand="1"/>
      </w:tblPr>
      <w:tblGrid>
        <w:gridCol w:w="4054"/>
        <w:gridCol w:w="1701"/>
        <w:gridCol w:w="238"/>
        <w:gridCol w:w="1701"/>
        <w:gridCol w:w="238"/>
        <w:gridCol w:w="1706"/>
      </w:tblGrid>
      <w:tr w:rsidR="00686FBB" w:rsidRPr="00553B72" w:rsidTr="00C659D3">
        <w:trPr>
          <w:trHeight w:hRule="exact" w:val="432"/>
        </w:trPr>
        <w:tc>
          <w:tcPr>
            <w:tcW w:w="4054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701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523346" w:rsidP="00C659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ผล(ขาดทุน)</w:t>
            </w:r>
            <w:r w:rsidR="00686FBB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ในหลักทรัพย์เผื่อขาย - หุ้นทุน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D35CBD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5,125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D35CBD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(1,025)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686FBB" w:rsidRPr="00553B72" w:rsidRDefault="00D35CBD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4,100</w:t>
            </w: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</w:t>
            </w:r>
            <w:r w:rsidR="0052334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ขาดทุน</w:t>
            </w:r>
            <w:r w:rsidR="0052334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)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D35CBD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(99)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D35CBD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686FBB" w:rsidRPr="00553B72" w:rsidRDefault="00D35CBD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(99)</w:t>
            </w: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AE31B9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="00686FBB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6FBB" w:rsidRPr="00553B72" w:rsidRDefault="00D35CBD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5,026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6FBB" w:rsidRPr="00553B72" w:rsidRDefault="00D35CBD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(1,025)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6FBB" w:rsidRPr="00553B72" w:rsidRDefault="00D35CBD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4,001</w:t>
            </w:r>
          </w:p>
        </w:tc>
      </w:tr>
    </w:tbl>
    <w:p w:rsidR="00AF7C70" w:rsidRPr="00447286" w:rsidRDefault="00AF7C70" w:rsidP="00AF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AF7C70" w:rsidRDefault="00AF7C70" w:rsidP="00AF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AF7C70" w:rsidRDefault="00AF7C70" w:rsidP="00AF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51830" w:rsidRDefault="00351830" w:rsidP="00AF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AF7C70" w:rsidRDefault="00AF7C70" w:rsidP="00AF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tbl>
      <w:tblPr>
        <w:tblW w:w="9638" w:type="dxa"/>
        <w:tblInd w:w="-34" w:type="dxa"/>
        <w:tblLook w:val="04A0" w:firstRow="1" w:lastRow="0" w:firstColumn="1" w:lastColumn="0" w:noHBand="0" w:noVBand="1"/>
      </w:tblPr>
      <w:tblGrid>
        <w:gridCol w:w="4054"/>
        <w:gridCol w:w="1701"/>
        <w:gridCol w:w="238"/>
        <w:gridCol w:w="1701"/>
        <w:gridCol w:w="238"/>
        <w:gridCol w:w="1706"/>
      </w:tblGrid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55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E9422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F155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E9422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F15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6179CA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ในหลักทรัพย์เผื่อขาย - หุ้นทุน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6179CA" w:rsidP="00BB05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BB05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2,354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BB05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471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6179CA" w:rsidP="00BB05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BB05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1,883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E94226" w:rsidP="001202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ผล(ขาดทุน)</w:t>
            </w:r>
            <w:r w:rsidR="006179CA" w:rsidRPr="0072348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9E08DE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6179CA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ในหลักทรัพย์หุ้นกู้แปลงสภาพ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1,534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9E08DE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307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1,227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6179CA" w:rsidP="001202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</w:t>
            </w:r>
            <w:r w:rsidR="00E9422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ขาดทุน</w:t>
            </w:r>
            <w:r w:rsidR="00E9422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)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4C4E51" w:rsidRDefault="006179CA" w:rsidP="00BB05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BB05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F7594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BB05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6179C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44585C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="006179CA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79CA" w:rsidRPr="00C8551D" w:rsidRDefault="006179CA" w:rsidP="00BB05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BB05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3,917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79CA" w:rsidRPr="00C8551D" w:rsidRDefault="00BB05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778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79CA" w:rsidRPr="00C8551D" w:rsidRDefault="006179CA" w:rsidP="00BB05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BB05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3,139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D344D5" w:rsidRDefault="00B6235B" w:rsidP="00AF7C7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ทางการเงินจำแนกตามส่วนงาน</w:t>
      </w:r>
    </w:p>
    <w:p w:rsidR="006535B5" w:rsidRPr="006535B5" w:rsidRDefault="006535B5" w:rsidP="0065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="Angsana New" w:hAnsi="Angsana New"/>
          <w:sz w:val="28"/>
          <w:szCs w:val="28"/>
          <w:lang w:val="en-GB"/>
        </w:rPr>
      </w:pPr>
      <w:r w:rsidRPr="006535B5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22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1157"/>
        <w:gridCol w:w="238"/>
        <w:gridCol w:w="1154"/>
        <w:gridCol w:w="236"/>
        <w:gridCol w:w="1157"/>
        <w:gridCol w:w="238"/>
        <w:gridCol w:w="1149"/>
        <w:gridCol w:w="8"/>
      </w:tblGrid>
      <w:tr w:rsidR="00D344D5" w:rsidRPr="00553B72" w:rsidTr="008B572B">
        <w:trPr>
          <w:gridAfter w:val="1"/>
          <w:wAfter w:w="8" w:type="dxa"/>
          <w:trHeight w:val="431"/>
        </w:trPr>
        <w:tc>
          <w:tcPr>
            <w:tcW w:w="3883" w:type="dxa"/>
          </w:tcPr>
          <w:p w:rsidR="00D344D5" w:rsidRPr="00553B72" w:rsidRDefault="00D344D5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D344D5" w:rsidRPr="00553B72" w:rsidRDefault="00CB7106" w:rsidP="00C659D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CB7106" w:rsidRPr="00553B72" w:rsidTr="008B572B">
        <w:trPr>
          <w:gridAfter w:val="1"/>
          <w:wAfter w:w="8" w:type="dxa"/>
          <w:trHeight w:val="431"/>
        </w:trPr>
        <w:tc>
          <w:tcPr>
            <w:tcW w:w="3883" w:type="dxa"/>
          </w:tcPr>
          <w:p w:rsidR="00CB7106" w:rsidRPr="00553B72" w:rsidRDefault="00CB7106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CB7106" w:rsidRPr="00553B72" w:rsidRDefault="00CB7106" w:rsidP="00C659D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344D5" w:rsidRPr="00553B72" w:rsidTr="008B572B">
        <w:trPr>
          <w:trHeight w:val="431"/>
        </w:trPr>
        <w:tc>
          <w:tcPr>
            <w:tcW w:w="3883" w:type="dxa"/>
          </w:tcPr>
          <w:p w:rsidR="00D344D5" w:rsidRPr="00553B72" w:rsidRDefault="00D344D5" w:rsidP="000A7C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C659D3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70C30" w:rsidRPr="00553B72" w:rsidTr="008B572B">
        <w:trPr>
          <w:trHeight w:val="431"/>
        </w:trPr>
        <w:tc>
          <w:tcPr>
            <w:tcW w:w="5040" w:type="dxa"/>
            <w:gridSpan w:val="2"/>
            <w:vAlign w:val="bottom"/>
          </w:tcPr>
          <w:p w:rsidR="00D70C30" w:rsidRPr="00EC66EF" w:rsidRDefault="00D70C30" w:rsidP="001141BE">
            <w:pPr>
              <w:pStyle w:val="BodyText"/>
              <w:spacing w:after="0"/>
              <w:ind w:left="34" w:right="126"/>
              <w:rPr>
                <w:rFonts w:ascii="Angsana New" w:hAnsi="Angsana New"/>
                <w:sz w:val="28"/>
                <w:szCs w:val="28"/>
              </w:rPr>
            </w:pP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สำหรับงวดสาม</w:t>
            </w:r>
            <w:r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="00626186" w:rsidRPr="00F1094D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F1094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1141BE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</w:t>
            </w:r>
            <w:r w:rsidR="00626186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ยน</w:t>
            </w:r>
            <w:r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1094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8" w:type="dxa"/>
          </w:tcPr>
          <w:p w:rsidR="00D70C30" w:rsidRPr="00553B72" w:rsidRDefault="00D70C30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D70C30" w:rsidRPr="00553B72" w:rsidRDefault="00D70C30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70C30" w:rsidRPr="00553B72" w:rsidRDefault="00D70C30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D70C30" w:rsidRPr="00553B72" w:rsidRDefault="00D70C30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D70C30" w:rsidRPr="00553B72" w:rsidRDefault="00D70C30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:rsidR="00D70C30" w:rsidRPr="00553B72" w:rsidRDefault="00D70C30" w:rsidP="000A7CA7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100,636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34,368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151,127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32,654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12,526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47,134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9E07EB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571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AE4F1F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AE4F1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1522A">
              <w:rPr>
                <w:rFonts w:ascii="Angsana New" w:hAnsi="Angsana New"/>
                <w:sz w:val="28"/>
                <w:szCs w:val="28"/>
              </w:rPr>
              <w:t>53,52</w:t>
            </w:r>
            <w:r w:rsidR="001D5CC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344AF0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9E07EB">
              <w:rPr>
                <w:rFonts w:ascii="Angsana New" w:hAnsi="Angsana New"/>
                <w:sz w:val="28"/>
                <w:szCs w:val="28"/>
              </w:rPr>
              <w:t>364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9E07EB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777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789" w:rsidRPr="00251789" w:rsidRDefault="009E07EB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1,443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E94226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(ขาดทุน)</w:t>
            </w:r>
            <w:r w:rsidR="00251789" w:rsidRPr="00553B72">
              <w:rPr>
                <w:rFonts w:ascii="Angsana New" w:hAnsi="Angsana New" w:cs="Angsana New"/>
                <w:cs/>
              </w:rPr>
              <w:t>สำหรับ</w:t>
            </w:r>
            <w:r w:rsidR="00251789"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C6300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009">
              <w:rPr>
                <w:rFonts w:ascii="Angsana New" w:hAnsi="Angsana New"/>
                <w:sz w:val="28"/>
                <w:szCs w:val="28"/>
              </w:rPr>
              <w:t>(4,962</w:t>
            </w:r>
            <w:r w:rsidR="00344AF0" w:rsidRPr="00C6300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74484C" w:rsidRPr="00553B72" w:rsidRDefault="0074484C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6"/>
        <w:gridCol w:w="1150"/>
        <w:gridCol w:w="6"/>
        <w:gridCol w:w="232"/>
        <w:gridCol w:w="6"/>
        <w:gridCol w:w="1151"/>
        <w:gridCol w:w="6"/>
        <w:gridCol w:w="233"/>
        <w:gridCol w:w="6"/>
        <w:gridCol w:w="1151"/>
        <w:gridCol w:w="6"/>
        <w:gridCol w:w="232"/>
        <w:gridCol w:w="6"/>
        <w:gridCol w:w="1140"/>
      </w:tblGrid>
      <w:tr w:rsidR="00510361" w:rsidRPr="00553B72" w:rsidTr="008B572B">
        <w:tc>
          <w:tcPr>
            <w:tcW w:w="3889" w:type="dxa"/>
            <w:gridSpan w:val="2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25" w:type="dxa"/>
            <w:gridSpan w:val="13"/>
            <w:tcBorders>
              <w:bottom w:val="single" w:sz="4" w:space="0" w:color="auto"/>
            </w:tcBorders>
            <w:vAlign w:val="bottom"/>
          </w:tcPr>
          <w:p w:rsidR="00510361" w:rsidRPr="00553B72" w:rsidRDefault="00510361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510361" w:rsidRPr="00553B72" w:rsidTr="008B572B">
        <w:tc>
          <w:tcPr>
            <w:tcW w:w="3889" w:type="dxa"/>
            <w:gridSpan w:val="2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2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10361" w:rsidRPr="00553B72" w:rsidTr="008B572B">
        <w:trPr>
          <w:trHeight w:val="431"/>
        </w:trPr>
        <w:tc>
          <w:tcPr>
            <w:tcW w:w="3889" w:type="dxa"/>
            <w:gridSpan w:val="2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  <w:u w:val="single"/>
                <w:cs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10361" w:rsidRPr="00553B72" w:rsidTr="008B572B">
        <w:tc>
          <w:tcPr>
            <w:tcW w:w="5045" w:type="dxa"/>
            <w:gridSpan w:val="4"/>
            <w:vAlign w:val="bottom"/>
          </w:tcPr>
          <w:p w:rsidR="00510361" w:rsidRPr="00F1094D" w:rsidRDefault="00510361" w:rsidP="001141BE">
            <w:pPr>
              <w:pStyle w:val="BodyText"/>
              <w:spacing w:after="0"/>
              <w:ind w:left="-74"/>
              <w:rPr>
                <w:rFonts w:ascii="Angsana New" w:hAnsi="Angsana New"/>
                <w:sz w:val="28"/>
                <w:szCs w:val="28"/>
              </w:rPr>
            </w:pPr>
            <w:r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สำหรับงวดสามเดือนสิ้นสุดวันที่ </w:t>
            </w:r>
            <w:r w:rsidR="009156E4" w:rsidRPr="00F1094D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F1094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1141BE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</w:t>
            </w:r>
            <w:r w:rsidR="009156E4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ยน</w:t>
            </w:r>
            <w:r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1094D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38" w:type="dxa"/>
            <w:gridSpan w:val="2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:rsidR="00510361" w:rsidRPr="00553B72" w:rsidRDefault="00510361" w:rsidP="00510361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:rsidR="00510361" w:rsidRPr="00553B72" w:rsidRDefault="00510361" w:rsidP="00510361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F1094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1094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105,654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16,774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46,181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168,609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30,377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2,971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19,154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52,502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1,204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spacing w:val="-20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50,499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1,651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476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กำไรสำหรับ</w:t>
            </w:r>
            <w:r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880125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3,858</w:t>
            </w:r>
          </w:p>
        </w:tc>
      </w:tr>
    </w:tbl>
    <w:p w:rsidR="0074484C" w:rsidRDefault="0074484C">
      <w:pPr>
        <w:rPr>
          <w:sz w:val="28"/>
          <w:szCs w:val="28"/>
        </w:rPr>
      </w:pPr>
    </w:p>
    <w:tbl>
      <w:tblPr>
        <w:tblW w:w="922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1157"/>
        <w:gridCol w:w="238"/>
        <w:gridCol w:w="1154"/>
        <w:gridCol w:w="236"/>
        <w:gridCol w:w="1157"/>
        <w:gridCol w:w="238"/>
        <w:gridCol w:w="1149"/>
        <w:gridCol w:w="8"/>
      </w:tblGrid>
      <w:tr w:rsidR="00BF39B0" w:rsidRPr="00553B72" w:rsidTr="008B572B">
        <w:trPr>
          <w:gridAfter w:val="1"/>
          <w:wAfter w:w="8" w:type="dxa"/>
          <w:trHeight w:val="431"/>
        </w:trPr>
        <w:tc>
          <w:tcPr>
            <w:tcW w:w="3883" w:type="dxa"/>
          </w:tcPr>
          <w:p w:rsidR="00BF39B0" w:rsidRPr="00553B72" w:rsidRDefault="00BF39B0" w:rsidP="001202C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BF39B0" w:rsidRPr="00553B72" w:rsidTr="008B572B">
        <w:trPr>
          <w:gridAfter w:val="1"/>
          <w:wAfter w:w="8" w:type="dxa"/>
          <w:trHeight w:val="431"/>
        </w:trPr>
        <w:tc>
          <w:tcPr>
            <w:tcW w:w="3883" w:type="dxa"/>
          </w:tcPr>
          <w:p w:rsidR="00BF39B0" w:rsidRPr="00553B72" w:rsidRDefault="00BF39B0" w:rsidP="001202C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</w:tcPr>
          <w:p w:rsidR="00BF39B0" w:rsidRPr="00553B72" w:rsidRDefault="00BF39B0" w:rsidP="001202CB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F39B0" w:rsidRPr="00553B72" w:rsidTr="008B572B">
        <w:trPr>
          <w:trHeight w:val="431"/>
        </w:trPr>
        <w:tc>
          <w:tcPr>
            <w:tcW w:w="5040" w:type="dxa"/>
            <w:gridSpan w:val="2"/>
            <w:vAlign w:val="bottom"/>
          </w:tcPr>
          <w:p w:rsidR="00BF39B0" w:rsidRPr="00F1094D" w:rsidRDefault="000B2B12" w:rsidP="00880125">
            <w:pPr>
              <w:pStyle w:val="BodyText"/>
              <w:spacing w:after="0"/>
              <w:ind w:left="-74" w:right="126"/>
              <w:rPr>
                <w:rFonts w:ascii="Angsana New" w:hAnsi="Angsana New"/>
                <w:sz w:val="28"/>
                <w:szCs w:val="28"/>
              </w:rPr>
            </w:pPr>
            <w:r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</w:t>
            </w:r>
            <w:r w:rsidR="00880125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เก้า</w:t>
            </w:r>
            <w:r w:rsidR="00BF39B0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="00BF39B0" w:rsidRPr="00F1094D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880125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</w:t>
            </w:r>
            <w:r w:rsidR="00BF39B0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ยน </w:t>
            </w:r>
            <w:r w:rsidR="00BF39B0" w:rsidRPr="00F1094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8" w:type="dxa"/>
          </w:tcPr>
          <w:p w:rsidR="00BF39B0" w:rsidRPr="00553B72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BF39B0" w:rsidRPr="00553B72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F39B0" w:rsidRPr="00553B72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BF39B0" w:rsidRPr="00553B72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BF39B0" w:rsidRPr="00553B72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:rsidR="00BF39B0" w:rsidRPr="00553B72" w:rsidRDefault="00BF39B0" w:rsidP="001202CB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F1094D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F1094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F1094D" w:rsidRDefault="00966E38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311,876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51,705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99,832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463,413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111,790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39,869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159,698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</w:t>
            </w:r>
            <w:r w:rsidR="00D5204E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AE4F1F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AE4F1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(163,2</w:t>
            </w:r>
            <w:r w:rsidR="00D5204E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(3,566)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D5204E">
              <w:rPr>
                <w:rFonts w:ascii="Angsana New" w:hAnsi="Angsana New"/>
                <w:sz w:val="28"/>
                <w:szCs w:val="28"/>
              </w:rPr>
              <w:t>248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9B0" w:rsidRPr="009674A8" w:rsidRDefault="00966E38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D5204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กำไรสำหรับ</w:t>
            </w:r>
            <w:r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C63009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009">
              <w:rPr>
                <w:rFonts w:ascii="Angsana New" w:hAnsi="Angsana New"/>
                <w:sz w:val="28"/>
                <w:szCs w:val="28"/>
              </w:rPr>
              <w:t>2,645</w:t>
            </w:r>
          </w:p>
        </w:tc>
      </w:tr>
    </w:tbl>
    <w:p w:rsidR="00BF39B0" w:rsidRDefault="00BF39B0">
      <w:pPr>
        <w:rPr>
          <w:sz w:val="28"/>
          <w:szCs w:val="28"/>
        </w:rPr>
      </w:pPr>
    </w:p>
    <w:p w:rsidR="006535B5" w:rsidRDefault="006535B5">
      <w:pPr>
        <w:rPr>
          <w:sz w:val="28"/>
          <w:szCs w:val="28"/>
        </w:rPr>
      </w:pPr>
    </w:p>
    <w:p w:rsidR="00292E8B" w:rsidRDefault="00292E8B">
      <w:pPr>
        <w:rPr>
          <w:sz w:val="28"/>
          <w:szCs w:val="28"/>
        </w:rPr>
      </w:pPr>
    </w:p>
    <w:p w:rsidR="00292E8B" w:rsidRDefault="00292E8B">
      <w:pPr>
        <w:rPr>
          <w:sz w:val="28"/>
          <w:szCs w:val="28"/>
        </w:rPr>
      </w:pPr>
    </w:p>
    <w:p w:rsidR="00292E8B" w:rsidRDefault="00292E8B">
      <w:pPr>
        <w:rPr>
          <w:sz w:val="28"/>
          <w:szCs w:val="28"/>
        </w:rPr>
      </w:pPr>
    </w:p>
    <w:p w:rsidR="00C023E1" w:rsidRDefault="00C023E1">
      <w:pPr>
        <w:rPr>
          <w:sz w:val="28"/>
          <w:szCs w:val="28"/>
        </w:rPr>
      </w:pPr>
    </w:p>
    <w:p w:rsidR="006535B5" w:rsidRDefault="006535B5">
      <w:pPr>
        <w:rPr>
          <w:sz w:val="28"/>
          <w:szCs w:val="28"/>
        </w:rPr>
      </w:pPr>
    </w:p>
    <w:tbl>
      <w:tblPr>
        <w:tblW w:w="922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1157"/>
        <w:gridCol w:w="238"/>
        <w:gridCol w:w="1157"/>
        <w:gridCol w:w="239"/>
        <w:gridCol w:w="1157"/>
        <w:gridCol w:w="238"/>
        <w:gridCol w:w="1157"/>
      </w:tblGrid>
      <w:tr w:rsidR="00292E8B" w:rsidRPr="00553B72" w:rsidTr="008B572B">
        <w:tc>
          <w:tcPr>
            <w:tcW w:w="3883" w:type="dxa"/>
            <w:vAlign w:val="bottom"/>
          </w:tcPr>
          <w:p w:rsidR="00292E8B" w:rsidRPr="00553B72" w:rsidRDefault="00292E8B" w:rsidP="001202CB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43" w:type="dxa"/>
            <w:gridSpan w:val="7"/>
            <w:tcBorders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292E8B" w:rsidRPr="00553B72" w:rsidTr="008B572B">
        <w:tc>
          <w:tcPr>
            <w:tcW w:w="3883" w:type="dxa"/>
            <w:vAlign w:val="bottom"/>
          </w:tcPr>
          <w:p w:rsidR="00292E8B" w:rsidRPr="00553B72" w:rsidRDefault="00292E8B" w:rsidP="001202CB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4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92E8B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92E8B" w:rsidRPr="00553B72" w:rsidRDefault="00292E8B" w:rsidP="001202CB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  <w:u w:val="single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92E8B" w:rsidRPr="00553B72" w:rsidTr="008B572B">
        <w:tc>
          <w:tcPr>
            <w:tcW w:w="5040" w:type="dxa"/>
            <w:gridSpan w:val="2"/>
            <w:vAlign w:val="bottom"/>
          </w:tcPr>
          <w:p w:rsidR="00292E8B" w:rsidRPr="00EC66EF" w:rsidRDefault="00292E8B" w:rsidP="00880125">
            <w:pPr>
              <w:pStyle w:val="BodyText"/>
              <w:spacing w:after="0"/>
              <w:ind w:left="-74"/>
              <w:rPr>
                <w:rFonts w:ascii="Angsana New" w:hAnsi="Angsana New"/>
                <w:sz w:val="28"/>
                <w:szCs w:val="28"/>
              </w:rPr>
            </w:pPr>
            <w:r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</w:t>
            </w:r>
            <w:r w:rsidR="00880125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เก้า</w:t>
            </w:r>
            <w:r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Pr="00F1094D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880125"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</w:t>
            </w:r>
            <w:r w:rsidRPr="00F109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ายน </w:t>
            </w:r>
            <w:r w:rsidRPr="00F1094D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38" w:type="dxa"/>
          </w:tcPr>
          <w:p w:rsidR="00292E8B" w:rsidRPr="00553B72" w:rsidRDefault="00292E8B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292E8B" w:rsidRPr="00553B72" w:rsidRDefault="00292E8B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292E8B" w:rsidRPr="00553B72" w:rsidRDefault="00292E8B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292E8B" w:rsidRPr="00553B72" w:rsidRDefault="00292E8B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292E8B" w:rsidRPr="00553B72" w:rsidRDefault="00292E8B" w:rsidP="001202CB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292E8B" w:rsidRPr="00553B72" w:rsidRDefault="00292E8B" w:rsidP="001202CB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1224" w:rsidRPr="00553B72" w:rsidTr="008B572B">
        <w:tc>
          <w:tcPr>
            <w:tcW w:w="3883" w:type="dxa"/>
            <w:vAlign w:val="bottom"/>
          </w:tcPr>
          <w:p w:rsidR="00BB1224" w:rsidRPr="00553B72" w:rsidRDefault="00BB1224" w:rsidP="00BB1224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332,998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49,962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99,707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BB1224" w:rsidRPr="00C8551D" w:rsidRDefault="00BB1224" w:rsidP="00BB12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482,667</w:t>
            </w:r>
          </w:p>
        </w:tc>
      </w:tr>
      <w:tr w:rsidR="00BB1224" w:rsidRPr="00553B72" w:rsidTr="008B572B">
        <w:tc>
          <w:tcPr>
            <w:tcW w:w="3883" w:type="dxa"/>
            <w:vAlign w:val="bottom"/>
          </w:tcPr>
          <w:p w:rsidR="00BB1224" w:rsidRPr="00553B72" w:rsidRDefault="00BB1224" w:rsidP="00BB1224">
            <w:pPr>
              <w:pStyle w:val="a4"/>
              <w:widowControl/>
              <w:ind w:left="-7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102,519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9,253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39,836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BB1224" w:rsidRPr="00C8551D" w:rsidRDefault="00BB1224" w:rsidP="00BB12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B1224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151,608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8,344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spacing w:val="-20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148,642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1,667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3,732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7A66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745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กำไรสำหรับ</w:t>
            </w:r>
            <w:r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7A66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12,630</w:t>
            </w:r>
          </w:p>
        </w:tc>
      </w:tr>
    </w:tbl>
    <w:p w:rsidR="006535B5" w:rsidRPr="00553B72" w:rsidRDefault="006535B5">
      <w:pPr>
        <w:rPr>
          <w:sz w:val="28"/>
          <w:szCs w:val="28"/>
        </w:rPr>
      </w:pPr>
    </w:p>
    <w:tbl>
      <w:tblPr>
        <w:tblW w:w="922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1157"/>
        <w:gridCol w:w="238"/>
        <w:gridCol w:w="1154"/>
        <w:gridCol w:w="236"/>
        <w:gridCol w:w="1157"/>
        <w:gridCol w:w="238"/>
        <w:gridCol w:w="1157"/>
      </w:tblGrid>
      <w:tr w:rsidR="0074484C" w:rsidRPr="00553B72" w:rsidTr="008B572B">
        <w:trPr>
          <w:trHeight w:val="431"/>
        </w:trPr>
        <w:tc>
          <w:tcPr>
            <w:tcW w:w="3883" w:type="dxa"/>
          </w:tcPr>
          <w:p w:rsidR="0074484C" w:rsidRPr="00553B72" w:rsidRDefault="00C72017" w:rsidP="00D83CA4">
            <w:pPr>
              <w:pStyle w:val="a4"/>
              <w:widowControl/>
              <w:ind w:left="-74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สินทรัพย์ถาวร</w:t>
            </w:r>
            <w:r w:rsidR="0074484C" w:rsidRPr="00553B72">
              <w:rPr>
                <w:rFonts w:ascii="Angsana New" w:hAnsi="Angsana New" w:cs="Angsana New"/>
                <w:cs/>
              </w:rPr>
              <w:t>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84C" w:rsidRPr="00553B72" w:rsidTr="008B572B">
        <w:trPr>
          <w:trHeight w:val="431"/>
        </w:trPr>
        <w:tc>
          <w:tcPr>
            <w:tcW w:w="3883" w:type="dxa"/>
          </w:tcPr>
          <w:p w:rsidR="0074484C" w:rsidRPr="00F1094D" w:rsidRDefault="0074484C" w:rsidP="00880125">
            <w:pPr>
              <w:pStyle w:val="a4"/>
              <w:widowControl/>
              <w:ind w:left="-216" w:right="0"/>
              <w:jc w:val="thaiDistribute"/>
              <w:rPr>
                <w:rFonts w:ascii="Angsana New" w:hAnsi="Angsana New" w:cs="Angsana New"/>
              </w:rPr>
            </w:pPr>
            <w:r w:rsidRPr="00F1094D">
              <w:rPr>
                <w:rFonts w:ascii="Angsana New" w:hAnsi="Angsana New" w:cs="Angsana New"/>
                <w:cs/>
              </w:rPr>
              <w:t xml:space="preserve">   ณ วันที่ </w:t>
            </w:r>
            <w:r w:rsidR="00D06A71" w:rsidRPr="00F1094D">
              <w:rPr>
                <w:rFonts w:ascii="Angsana New" w:hAnsi="Angsana New" w:cs="Angsana New"/>
              </w:rPr>
              <w:t>30</w:t>
            </w:r>
            <w:r w:rsidRPr="00F1094D">
              <w:rPr>
                <w:rFonts w:ascii="Angsana New" w:hAnsi="Angsana New" w:cs="Angsana New"/>
              </w:rPr>
              <w:t xml:space="preserve"> </w:t>
            </w:r>
            <w:r w:rsidR="00880125" w:rsidRPr="00F1094D">
              <w:rPr>
                <w:rFonts w:ascii="Angsana New" w:hAnsi="Angsana New" w:cs="Angsana New" w:hint="cs"/>
                <w:cs/>
              </w:rPr>
              <w:t>กันยา</w:t>
            </w:r>
            <w:r w:rsidR="00D06A71" w:rsidRPr="00F1094D">
              <w:rPr>
                <w:rFonts w:ascii="Angsana New" w:hAnsi="Angsana New" w:cs="Angsana New" w:hint="cs"/>
                <w:cs/>
              </w:rPr>
              <w:t>ยน</w:t>
            </w:r>
            <w:r w:rsidRPr="00F1094D">
              <w:rPr>
                <w:rFonts w:ascii="Angsana New" w:hAnsi="Angsana New" w:cs="Angsana New" w:hint="cs"/>
                <w:cs/>
              </w:rPr>
              <w:t xml:space="preserve"> </w:t>
            </w:r>
            <w:r w:rsidRPr="00F1094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4484C" w:rsidRPr="00B45726" w:rsidRDefault="006C473A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29,279</w:t>
            </w:r>
          </w:p>
        </w:tc>
      </w:tr>
      <w:tr w:rsidR="0074484C" w:rsidRPr="00553B72" w:rsidTr="008B572B">
        <w:trPr>
          <w:trHeight w:val="431"/>
        </w:trPr>
        <w:tc>
          <w:tcPr>
            <w:tcW w:w="3883" w:type="dxa"/>
          </w:tcPr>
          <w:p w:rsidR="0074484C" w:rsidRPr="00553B72" w:rsidRDefault="0074484C" w:rsidP="00E373C0">
            <w:pPr>
              <w:pStyle w:val="a4"/>
              <w:widowControl/>
              <w:ind w:left="-216" w:right="0"/>
              <w:jc w:val="thaiDistribute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 xml:space="preserve">   ณ วันที่ </w:t>
            </w:r>
            <w:r w:rsidRPr="00553B72">
              <w:rPr>
                <w:rFonts w:ascii="Angsana New" w:hAnsi="Angsana New" w:cs="Angsana New"/>
              </w:rPr>
              <w:t xml:space="preserve">31 </w:t>
            </w:r>
            <w:r w:rsidRPr="00553B7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53B7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484C" w:rsidRPr="00B45726" w:rsidRDefault="00B45726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5726">
              <w:rPr>
                <w:rFonts w:ascii="Angsana New" w:hAnsi="Angsana New"/>
                <w:sz w:val="28"/>
                <w:szCs w:val="28"/>
              </w:rPr>
              <w:t>27,943</w:t>
            </w:r>
          </w:p>
        </w:tc>
      </w:tr>
    </w:tbl>
    <w:p w:rsidR="0007338D" w:rsidRPr="00553B72" w:rsidRDefault="0007338D" w:rsidP="0088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93596E">
        <w:rPr>
          <w:rFonts w:ascii="Angsana New" w:hAnsi="Angsana New"/>
          <w:sz w:val="28"/>
          <w:szCs w:val="28"/>
          <w:cs/>
        </w:rPr>
        <w:t>ย</w:t>
      </w:r>
      <w:r w:rsidR="00B7355B" w:rsidRPr="0093596E">
        <w:rPr>
          <w:rFonts w:ascii="Angsana New" w:hAnsi="Angsana New"/>
          <w:sz w:val="28"/>
          <w:szCs w:val="28"/>
          <w:cs/>
        </w:rPr>
        <w:t>อดขายให้ลูกค้ารายใหญ่ในระหว่างงวดสามเดือน</w:t>
      </w:r>
      <w:r w:rsidRPr="0093596E">
        <w:rPr>
          <w:rFonts w:ascii="Angsana New" w:hAnsi="Angsana New"/>
          <w:sz w:val="28"/>
          <w:szCs w:val="28"/>
          <w:cs/>
        </w:rPr>
        <w:t>สิ้นสุดวันที่</w:t>
      </w:r>
      <w:r w:rsidR="0093596E">
        <w:rPr>
          <w:rFonts w:ascii="Angsana New" w:hAnsi="Angsana New"/>
          <w:spacing w:val="6"/>
          <w:sz w:val="28"/>
          <w:szCs w:val="28"/>
        </w:rPr>
        <w:t xml:space="preserve"> </w:t>
      </w:r>
      <w:r w:rsidRPr="0093596E">
        <w:rPr>
          <w:rFonts w:ascii="Angsana New" w:hAnsi="Angsana New"/>
          <w:spacing w:val="6"/>
          <w:sz w:val="28"/>
          <w:szCs w:val="28"/>
        </w:rPr>
        <w:t>3</w:t>
      </w:r>
      <w:r w:rsidR="00DF5491" w:rsidRPr="0093596E">
        <w:rPr>
          <w:rFonts w:ascii="Angsana New" w:hAnsi="Angsana New"/>
          <w:spacing w:val="6"/>
          <w:sz w:val="28"/>
          <w:szCs w:val="28"/>
        </w:rPr>
        <w:t>0</w:t>
      </w:r>
      <w:r w:rsidR="0093596E">
        <w:rPr>
          <w:rFonts w:ascii="Angsana New" w:hAnsi="Angsana New"/>
          <w:spacing w:val="6"/>
          <w:sz w:val="28"/>
          <w:szCs w:val="28"/>
        </w:rPr>
        <w:t xml:space="preserve"> </w:t>
      </w:r>
      <w:r w:rsidR="00880125" w:rsidRPr="0093596E">
        <w:rPr>
          <w:rFonts w:ascii="Angsana New" w:hAnsi="Angsana New" w:hint="cs"/>
          <w:spacing w:val="6"/>
          <w:sz w:val="28"/>
          <w:szCs w:val="28"/>
          <w:cs/>
        </w:rPr>
        <w:t>กันยา</w:t>
      </w:r>
      <w:r w:rsidR="00DF5491" w:rsidRPr="0093596E">
        <w:rPr>
          <w:rFonts w:ascii="Angsana New" w:hAnsi="Angsana New" w:hint="cs"/>
          <w:spacing w:val="6"/>
          <w:sz w:val="28"/>
          <w:szCs w:val="28"/>
          <w:cs/>
        </w:rPr>
        <w:t>ยน</w:t>
      </w:r>
      <w:r w:rsidR="0093596E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93596E">
        <w:rPr>
          <w:rFonts w:ascii="Angsana New" w:hAnsi="Angsana New"/>
          <w:spacing w:val="6"/>
          <w:sz w:val="28"/>
          <w:szCs w:val="28"/>
        </w:rPr>
        <w:t>256</w:t>
      </w:r>
      <w:r w:rsidR="00B7355B" w:rsidRPr="0093596E">
        <w:rPr>
          <w:rFonts w:ascii="Angsana New" w:hAnsi="Angsana New"/>
          <w:spacing w:val="6"/>
          <w:sz w:val="28"/>
          <w:szCs w:val="28"/>
        </w:rPr>
        <w:t>2</w:t>
      </w:r>
      <w:r w:rsidR="0093596E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93596E">
        <w:rPr>
          <w:rFonts w:ascii="Angsana New" w:hAnsi="Angsana New"/>
          <w:spacing w:val="6"/>
          <w:sz w:val="28"/>
          <w:szCs w:val="28"/>
          <w:cs/>
        </w:rPr>
        <w:t>และ</w:t>
      </w:r>
      <w:r w:rsidRPr="0093596E">
        <w:rPr>
          <w:rFonts w:ascii="Angsana New" w:hAnsi="Angsana New"/>
          <w:spacing w:val="6"/>
          <w:sz w:val="28"/>
          <w:szCs w:val="28"/>
        </w:rPr>
        <w:t xml:space="preserve"> </w:t>
      </w:r>
      <w:r w:rsidR="00B7355B" w:rsidRPr="0093596E">
        <w:rPr>
          <w:rFonts w:ascii="Angsana New" w:hAnsi="Angsana New"/>
          <w:spacing w:val="6"/>
          <w:sz w:val="28"/>
          <w:szCs w:val="28"/>
        </w:rPr>
        <w:t>2561</w:t>
      </w:r>
      <w:r w:rsidRPr="0093596E">
        <w:rPr>
          <w:rFonts w:ascii="Angsana New" w:hAnsi="Angsana New"/>
          <w:sz w:val="28"/>
          <w:szCs w:val="28"/>
        </w:rPr>
        <w:t xml:space="preserve"> </w:t>
      </w:r>
      <w:r w:rsidRPr="0093596E">
        <w:rPr>
          <w:rFonts w:ascii="Angsana New" w:hAnsi="Angsana New"/>
          <w:sz w:val="28"/>
          <w:szCs w:val="28"/>
          <w:cs/>
        </w:rPr>
        <w:t>มีจำนวน</w:t>
      </w:r>
      <w:r w:rsidR="006C473A">
        <w:rPr>
          <w:rFonts w:ascii="Angsana New" w:hAnsi="Angsana New"/>
          <w:sz w:val="28"/>
          <w:szCs w:val="28"/>
        </w:rPr>
        <w:t xml:space="preserve"> 29.32</w:t>
      </w:r>
      <w:r w:rsidR="00FF4C8A" w:rsidRPr="0093596E">
        <w:rPr>
          <w:rFonts w:ascii="Angsana New" w:hAnsi="Angsana New"/>
          <w:sz w:val="28"/>
          <w:szCs w:val="28"/>
        </w:rPr>
        <w:t xml:space="preserve"> </w:t>
      </w:r>
      <w:r w:rsidRPr="0093596E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DF5491" w:rsidRPr="0093596E">
        <w:rPr>
          <w:rFonts w:ascii="Angsana New" w:hAnsi="Angsana New"/>
          <w:spacing w:val="4"/>
          <w:sz w:val="28"/>
          <w:szCs w:val="28"/>
        </w:rPr>
        <w:t>2</w:t>
      </w:r>
      <w:r w:rsidR="00880125" w:rsidRPr="0093596E">
        <w:rPr>
          <w:rFonts w:ascii="Angsana New" w:hAnsi="Angsana New"/>
          <w:spacing w:val="4"/>
          <w:sz w:val="28"/>
          <w:szCs w:val="28"/>
        </w:rPr>
        <w:t>7</w:t>
      </w:r>
      <w:r w:rsidR="00DF5491" w:rsidRPr="0093596E">
        <w:rPr>
          <w:rFonts w:ascii="Angsana New" w:hAnsi="Angsana New"/>
          <w:spacing w:val="4"/>
          <w:sz w:val="28"/>
          <w:szCs w:val="28"/>
        </w:rPr>
        <w:t>.</w:t>
      </w:r>
      <w:r w:rsidR="00880125" w:rsidRPr="0093596E">
        <w:rPr>
          <w:rFonts w:ascii="Angsana New" w:hAnsi="Angsana New"/>
          <w:spacing w:val="4"/>
          <w:sz w:val="28"/>
          <w:szCs w:val="28"/>
        </w:rPr>
        <w:t>17</w:t>
      </w:r>
      <w:r w:rsidR="00DF5491" w:rsidRPr="0093596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93596E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0B5B69" w:rsidRPr="0093596E">
        <w:rPr>
          <w:rFonts w:ascii="Angsana New" w:hAnsi="Angsana New"/>
          <w:sz w:val="28"/>
          <w:szCs w:val="28"/>
        </w:rPr>
        <w:t xml:space="preserve"> </w:t>
      </w:r>
      <w:r w:rsidR="000B5B69" w:rsidRPr="0093596E">
        <w:rPr>
          <w:rFonts w:ascii="Angsana New" w:hAnsi="Angsana New"/>
          <w:spacing w:val="6"/>
          <w:sz w:val="28"/>
          <w:szCs w:val="28"/>
          <w:cs/>
        </w:rPr>
        <w:t>ยอดขายให้ลูกค้ารายใหญ่ในระหว่างงวด</w:t>
      </w:r>
      <w:r w:rsidR="00880125" w:rsidRPr="0093596E">
        <w:rPr>
          <w:rFonts w:ascii="Angsana New" w:hAnsi="Angsana New" w:hint="cs"/>
          <w:spacing w:val="6"/>
          <w:sz w:val="28"/>
          <w:szCs w:val="28"/>
          <w:cs/>
        </w:rPr>
        <w:t>เก้า</w:t>
      </w:r>
      <w:r w:rsidR="000B5B69" w:rsidRPr="0093596E">
        <w:rPr>
          <w:rFonts w:ascii="Angsana New" w:hAnsi="Angsana New"/>
          <w:spacing w:val="6"/>
          <w:sz w:val="28"/>
          <w:szCs w:val="28"/>
          <w:cs/>
        </w:rPr>
        <w:t xml:space="preserve">เดือนสิ้นสุดวันที่ </w:t>
      </w:r>
      <w:r w:rsidR="000B5B69" w:rsidRPr="0093596E">
        <w:rPr>
          <w:rFonts w:ascii="Angsana New" w:hAnsi="Angsana New"/>
          <w:spacing w:val="6"/>
          <w:sz w:val="28"/>
          <w:szCs w:val="28"/>
        </w:rPr>
        <w:t xml:space="preserve">30 </w:t>
      </w:r>
      <w:r w:rsidR="00880125" w:rsidRPr="0093596E">
        <w:rPr>
          <w:rFonts w:ascii="Angsana New" w:hAnsi="Angsana New" w:hint="cs"/>
          <w:spacing w:val="6"/>
          <w:sz w:val="28"/>
          <w:szCs w:val="28"/>
          <w:cs/>
        </w:rPr>
        <w:t>กันย</w:t>
      </w:r>
      <w:r w:rsidR="000B5B69" w:rsidRPr="0093596E">
        <w:rPr>
          <w:rFonts w:ascii="Angsana New" w:hAnsi="Angsana New"/>
          <w:spacing w:val="6"/>
          <w:sz w:val="28"/>
          <w:szCs w:val="28"/>
          <w:cs/>
        </w:rPr>
        <w:t xml:space="preserve">ายน </w:t>
      </w:r>
      <w:r w:rsidR="002F55B2" w:rsidRPr="0093596E">
        <w:rPr>
          <w:rFonts w:ascii="Angsana New" w:hAnsi="Angsana New"/>
          <w:spacing w:val="6"/>
          <w:sz w:val="28"/>
          <w:szCs w:val="28"/>
        </w:rPr>
        <w:t>2562</w:t>
      </w:r>
      <w:r w:rsidR="000B5B69" w:rsidRPr="0093596E">
        <w:rPr>
          <w:rFonts w:ascii="Angsana New" w:hAnsi="Angsana New"/>
          <w:spacing w:val="6"/>
          <w:sz w:val="28"/>
          <w:szCs w:val="28"/>
          <w:cs/>
        </w:rPr>
        <w:t xml:space="preserve"> และ</w:t>
      </w:r>
      <w:r w:rsidR="002F55B2" w:rsidRPr="0093596E">
        <w:rPr>
          <w:rFonts w:ascii="Angsana New" w:hAnsi="Angsana New"/>
          <w:spacing w:val="6"/>
          <w:sz w:val="28"/>
          <w:szCs w:val="28"/>
        </w:rPr>
        <w:t xml:space="preserve"> </w:t>
      </w:r>
      <w:r w:rsidR="000B5B69" w:rsidRPr="0093596E">
        <w:rPr>
          <w:rFonts w:ascii="Angsana New" w:hAnsi="Angsana New"/>
          <w:spacing w:val="6"/>
          <w:sz w:val="28"/>
          <w:szCs w:val="28"/>
        </w:rPr>
        <w:t>256</w:t>
      </w:r>
      <w:r w:rsidR="002F55B2" w:rsidRPr="0093596E">
        <w:rPr>
          <w:rFonts w:ascii="Angsana New" w:hAnsi="Angsana New"/>
          <w:spacing w:val="6"/>
          <w:sz w:val="28"/>
          <w:szCs w:val="28"/>
        </w:rPr>
        <w:t>1</w:t>
      </w:r>
      <w:r w:rsidR="000B5B69" w:rsidRPr="0093596E">
        <w:rPr>
          <w:rFonts w:ascii="Angsana New" w:hAnsi="Angsana New"/>
          <w:sz w:val="28"/>
          <w:szCs w:val="28"/>
          <w:cs/>
        </w:rPr>
        <w:t xml:space="preserve"> มีจำนวน </w:t>
      </w:r>
      <w:r w:rsidR="006C473A">
        <w:rPr>
          <w:rFonts w:ascii="Angsana New" w:hAnsi="Angsana New"/>
          <w:sz w:val="28"/>
          <w:szCs w:val="28"/>
        </w:rPr>
        <w:t>84.60</w:t>
      </w:r>
      <w:r w:rsidR="00984DDE" w:rsidRPr="0093596E">
        <w:rPr>
          <w:rFonts w:ascii="Angsana New" w:hAnsi="Angsana New"/>
          <w:sz w:val="28"/>
          <w:szCs w:val="28"/>
        </w:rPr>
        <w:t xml:space="preserve"> </w:t>
      </w:r>
      <w:r w:rsidR="000B5B69" w:rsidRPr="0093596E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880125" w:rsidRPr="0093596E">
        <w:rPr>
          <w:rFonts w:ascii="Angsana New" w:hAnsi="Angsana New"/>
          <w:sz w:val="28"/>
          <w:szCs w:val="28"/>
        </w:rPr>
        <w:t>84.02</w:t>
      </w:r>
      <w:r w:rsidR="002F55B2" w:rsidRPr="0093596E">
        <w:rPr>
          <w:rFonts w:ascii="Angsana New" w:hAnsi="Angsana New"/>
          <w:sz w:val="28"/>
          <w:szCs w:val="28"/>
          <w:cs/>
        </w:rPr>
        <w:t xml:space="preserve"> </w:t>
      </w:r>
      <w:r w:rsidR="000B5B69" w:rsidRPr="0093596E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B6235B" w:rsidRPr="00F1094D" w:rsidRDefault="00B6235B" w:rsidP="0021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ยอดขายทาง</w:t>
      </w:r>
      <w:r w:rsidRPr="00F1094D">
        <w:rPr>
          <w:rFonts w:ascii="Angsana New" w:hAnsi="Angsana New"/>
          <w:sz w:val="28"/>
          <w:szCs w:val="28"/>
          <w:cs/>
        </w:rPr>
        <w:t>ภูมิศาสตร์สำหรับ</w:t>
      </w:r>
      <w:r w:rsidR="00B7355B" w:rsidRPr="00F1094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C5980" w:rsidRPr="00F1094D">
        <w:rPr>
          <w:rFonts w:ascii="Angsana New" w:hAnsi="Angsana New" w:hint="cs"/>
          <w:sz w:val="28"/>
          <w:szCs w:val="28"/>
          <w:cs/>
        </w:rPr>
        <w:t>และ</w:t>
      </w:r>
      <w:r w:rsidR="00880125" w:rsidRPr="00F1094D">
        <w:rPr>
          <w:rFonts w:ascii="Angsana New" w:hAnsi="Angsana New" w:hint="cs"/>
          <w:sz w:val="28"/>
          <w:szCs w:val="28"/>
          <w:cs/>
        </w:rPr>
        <w:t>เก้า</w:t>
      </w:r>
      <w:r w:rsidR="00FC5980" w:rsidRPr="00F1094D">
        <w:rPr>
          <w:rFonts w:ascii="Angsana New" w:hAnsi="Angsana New" w:hint="cs"/>
          <w:sz w:val="28"/>
          <w:szCs w:val="28"/>
          <w:cs/>
        </w:rPr>
        <w:t>เดือน</w:t>
      </w:r>
      <w:r w:rsidRPr="00F1094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C5980" w:rsidRPr="00F1094D">
        <w:rPr>
          <w:rFonts w:ascii="Angsana New" w:hAnsi="Angsana New"/>
          <w:sz w:val="28"/>
          <w:szCs w:val="28"/>
        </w:rPr>
        <w:t>30</w:t>
      </w:r>
      <w:r w:rsidR="00FC5980" w:rsidRPr="00F1094D">
        <w:rPr>
          <w:rFonts w:ascii="Angsana New" w:hAnsi="Angsana New"/>
          <w:sz w:val="28"/>
          <w:szCs w:val="28"/>
          <w:cs/>
        </w:rPr>
        <w:t xml:space="preserve"> </w:t>
      </w:r>
      <w:r w:rsidR="00880125" w:rsidRPr="00F1094D">
        <w:rPr>
          <w:rFonts w:ascii="Angsana New" w:hAnsi="Angsana New" w:hint="cs"/>
          <w:sz w:val="28"/>
          <w:szCs w:val="28"/>
          <w:cs/>
        </w:rPr>
        <w:t>กันย</w:t>
      </w:r>
      <w:r w:rsidR="00FC5980" w:rsidRPr="00F1094D">
        <w:rPr>
          <w:rFonts w:ascii="Angsana New" w:hAnsi="Angsana New" w:hint="cs"/>
          <w:sz w:val="28"/>
          <w:szCs w:val="28"/>
          <w:cs/>
        </w:rPr>
        <w:t>ายน</w:t>
      </w:r>
      <w:r w:rsidR="005B388A" w:rsidRPr="00F1094D">
        <w:rPr>
          <w:rFonts w:ascii="Angsana New" w:hAnsi="Angsana New"/>
          <w:sz w:val="28"/>
          <w:szCs w:val="28"/>
          <w:cs/>
        </w:rPr>
        <w:t xml:space="preserve"> </w:t>
      </w:r>
      <w:r w:rsidR="00613099" w:rsidRPr="00F1094D">
        <w:rPr>
          <w:rFonts w:ascii="Angsana New" w:hAnsi="Angsana New"/>
          <w:sz w:val="28"/>
          <w:szCs w:val="28"/>
        </w:rPr>
        <w:t>256</w:t>
      </w:r>
      <w:r w:rsidR="00B7355B" w:rsidRPr="00F1094D">
        <w:rPr>
          <w:rFonts w:ascii="Angsana New" w:hAnsi="Angsana New"/>
          <w:sz w:val="28"/>
          <w:szCs w:val="28"/>
        </w:rPr>
        <w:t>2</w:t>
      </w:r>
      <w:r w:rsidR="00B81610" w:rsidRPr="00F1094D">
        <w:rPr>
          <w:rFonts w:ascii="Angsana New" w:hAnsi="Angsana New"/>
          <w:color w:val="FFFFFF"/>
          <w:sz w:val="28"/>
          <w:szCs w:val="28"/>
        </w:rPr>
        <w:t>_</w:t>
      </w:r>
      <w:r w:rsidR="00B81610" w:rsidRPr="00F1094D">
        <w:rPr>
          <w:rFonts w:ascii="Angsana New" w:hAnsi="Angsana New"/>
          <w:sz w:val="28"/>
          <w:szCs w:val="28"/>
          <w:cs/>
        </w:rPr>
        <w:t>และ</w:t>
      </w:r>
      <w:r w:rsidR="005B388A" w:rsidRPr="00F1094D">
        <w:rPr>
          <w:rFonts w:ascii="Angsana New" w:hAnsi="Angsana New"/>
          <w:sz w:val="28"/>
          <w:szCs w:val="28"/>
        </w:rPr>
        <w:t xml:space="preserve"> </w:t>
      </w:r>
      <w:r w:rsidR="00B7355B" w:rsidRPr="00F1094D">
        <w:rPr>
          <w:rFonts w:ascii="Angsana New" w:hAnsi="Angsana New"/>
          <w:sz w:val="28"/>
          <w:szCs w:val="28"/>
        </w:rPr>
        <w:t>2561</w:t>
      </w:r>
      <w:r w:rsidR="00B81610" w:rsidRPr="00F1094D">
        <w:rPr>
          <w:rFonts w:ascii="Angsana New" w:hAnsi="Angsana New"/>
          <w:sz w:val="28"/>
          <w:szCs w:val="28"/>
          <w:cs/>
        </w:rPr>
        <w:t xml:space="preserve"> </w:t>
      </w:r>
      <w:r w:rsidRPr="00F1094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1418"/>
        <w:gridCol w:w="283"/>
        <w:gridCol w:w="1418"/>
        <w:gridCol w:w="283"/>
        <w:gridCol w:w="1418"/>
      </w:tblGrid>
      <w:tr w:rsidR="00F56267" w:rsidRPr="00F1094D" w:rsidTr="008B572B">
        <w:trPr>
          <w:trHeight w:hRule="exact" w:val="391"/>
        </w:trPr>
        <w:tc>
          <w:tcPr>
            <w:tcW w:w="2835" w:type="dxa"/>
          </w:tcPr>
          <w:p w:rsidR="00F56267" w:rsidRPr="00F1094D" w:rsidRDefault="00F56267" w:rsidP="001202CB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F56267" w:rsidRPr="00F1094D" w:rsidRDefault="00F56267" w:rsidP="008B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94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</w:tcPr>
          <w:p w:rsidR="00F56267" w:rsidRPr="00F1094D" w:rsidRDefault="00F56267" w:rsidP="001202CB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F1094D" w:rsidRDefault="00F56267" w:rsidP="008B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94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6267" w:rsidRPr="00F1094D" w:rsidRDefault="00F56267" w:rsidP="008B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8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94D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880125" w:rsidRPr="00F1094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094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</w:tcPr>
          <w:p w:rsidR="00F56267" w:rsidRPr="00C8551D" w:rsidRDefault="00F56267" w:rsidP="001202CB">
            <w:pPr>
              <w:spacing w:line="240" w:lineRule="auto"/>
              <w:ind w:left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  <w:vAlign w:val="bottom"/>
          </w:tcPr>
          <w:p w:rsidR="00F56267" w:rsidRPr="00C8551D" w:rsidRDefault="00F56267" w:rsidP="008B572B">
            <w:pPr>
              <w:pStyle w:val="Heading5"/>
              <w:spacing w:line="240" w:lineRule="auto"/>
              <w:ind w:left="14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6267" w:rsidRPr="00C8551D" w:rsidRDefault="006C473A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146,476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6267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157,073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6267" w:rsidRPr="00C8551D" w:rsidRDefault="006C473A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452,866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6267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462,054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  <w:vAlign w:val="bottom"/>
          </w:tcPr>
          <w:p w:rsidR="00F56267" w:rsidRPr="00C8551D" w:rsidRDefault="00F56267" w:rsidP="008B572B">
            <w:pPr>
              <w:pStyle w:val="Heading5"/>
              <w:spacing w:line="240" w:lineRule="auto"/>
              <w:ind w:left="14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267" w:rsidRPr="00C8551D" w:rsidRDefault="006C473A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4,651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267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11,535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267" w:rsidRPr="00C8551D" w:rsidRDefault="006C473A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10,547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267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20,613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  <w:vAlign w:val="bottom"/>
          </w:tcPr>
          <w:p w:rsidR="00F56267" w:rsidRPr="00C8551D" w:rsidRDefault="00F56267" w:rsidP="008B572B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267" w:rsidRPr="00C8551D" w:rsidRDefault="006C473A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267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168,608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267" w:rsidRPr="00C8551D" w:rsidRDefault="006C473A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463,413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267" w:rsidRPr="00C8551D" w:rsidRDefault="00880125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482,667</w:t>
            </w:r>
          </w:p>
        </w:tc>
      </w:tr>
    </w:tbl>
    <w:p w:rsidR="00F56267" w:rsidRDefault="00F56267" w:rsidP="0021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sz w:val="28"/>
          <w:szCs w:val="28"/>
        </w:rPr>
      </w:pPr>
    </w:p>
    <w:p w:rsidR="00F56267" w:rsidRPr="00553B72" w:rsidRDefault="00F56267" w:rsidP="0021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sz w:val="28"/>
          <w:szCs w:val="28"/>
        </w:rPr>
      </w:pPr>
    </w:p>
    <w:p w:rsidR="00924E97" w:rsidRPr="00553B72" w:rsidRDefault="00924E97" w:rsidP="0092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:rsidR="00924E97" w:rsidRPr="00553B72" w:rsidRDefault="00924E97" w:rsidP="00924E97">
      <w:pPr>
        <w:rPr>
          <w:sz w:val="28"/>
          <w:szCs w:val="28"/>
          <w:cs/>
          <w:lang w:val="en-GB"/>
        </w:rPr>
      </w:pPr>
      <w:r w:rsidRPr="00553B72">
        <w:rPr>
          <w:sz w:val="28"/>
          <w:szCs w:val="28"/>
          <w:cs/>
          <w:lang w:val="en-GB"/>
        </w:rPr>
        <w:br w:type="page"/>
      </w:r>
    </w:p>
    <w:p w:rsidR="000F0239" w:rsidRPr="00553B72" w:rsidRDefault="00B6235B" w:rsidP="00DF2B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ภาระผูกพัน</w:t>
      </w:r>
      <w:r w:rsidR="007548AD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:rsidR="00B6235B" w:rsidRPr="00553B72" w:rsidRDefault="00B6235B" w:rsidP="00DF2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F1094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557EE" w:rsidRPr="00F1094D">
        <w:rPr>
          <w:rFonts w:ascii="Angsana New" w:hAnsi="Angsana New"/>
          <w:sz w:val="28"/>
          <w:szCs w:val="28"/>
        </w:rPr>
        <w:t>30</w:t>
      </w:r>
      <w:r w:rsidR="00410678" w:rsidRPr="00F1094D">
        <w:rPr>
          <w:rFonts w:ascii="Angsana New" w:hAnsi="Angsana New"/>
          <w:sz w:val="28"/>
          <w:szCs w:val="28"/>
        </w:rPr>
        <w:t xml:space="preserve"> </w:t>
      </w:r>
      <w:r w:rsidR="00880125" w:rsidRPr="00F1094D">
        <w:rPr>
          <w:rFonts w:ascii="Angsana New" w:hAnsi="Angsana New" w:hint="cs"/>
          <w:sz w:val="28"/>
          <w:szCs w:val="28"/>
          <w:cs/>
        </w:rPr>
        <w:t>กันยา</w:t>
      </w:r>
      <w:r w:rsidR="000557EE" w:rsidRPr="00F1094D">
        <w:rPr>
          <w:rFonts w:ascii="Angsana New" w:hAnsi="Angsana New" w:hint="cs"/>
          <w:sz w:val="28"/>
          <w:szCs w:val="28"/>
          <w:cs/>
        </w:rPr>
        <w:t>ยน</w:t>
      </w:r>
      <w:r w:rsidR="004F5131" w:rsidRPr="00F1094D">
        <w:rPr>
          <w:rFonts w:ascii="Angsana New" w:hAnsi="Angsana New" w:hint="cs"/>
          <w:sz w:val="28"/>
          <w:szCs w:val="28"/>
          <w:cs/>
        </w:rPr>
        <w:t xml:space="preserve"> </w:t>
      </w:r>
      <w:r w:rsidR="004F5131" w:rsidRPr="00F1094D">
        <w:rPr>
          <w:rFonts w:ascii="Angsana New" w:hAnsi="Angsana New"/>
          <w:sz w:val="28"/>
          <w:szCs w:val="28"/>
        </w:rPr>
        <w:t>2562</w:t>
      </w:r>
      <w:r w:rsidRPr="00F1094D">
        <w:rPr>
          <w:rFonts w:ascii="Angsana New" w:hAnsi="Angsana New"/>
          <w:sz w:val="28"/>
          <w:szCs w:val="28"/>
          <w:cs/>
        </w:rPr>
        <w:t xml:space="preserve"> บริษัทมีภาระผูกพัน</w:t>
      </w:r>
      <w:r w:rsidRPr="00553B72">
        <w:rPr>
          <w:rFonts w:ascii="Angsana New" w:hAnsi="Angsana New"/>
          <w:sz w:val="28"/>
          <w:szCs w:val="28"/>
          <w:cs/>
        </w:rPr>
        <w:t>ภายใต้สัญญาเช่ารถยนต์ อาคารและอุปกรณ์ ดังนี้</w:t>
      </w:r>
    </w:p>
    <w:tbl>
      <w:tblPr>
        <w:tblW w:w="9298" w:type="dxa"/>
        <w:tblInd w:w="284" w:type="dxa"/>
        <w:tblLook w:val="04A0" w:firstRow="1" w:lastRow="0" w:firstColumn="1" w:lastColumn="0" w:noHBand="0" w:noVBand="1"/>
      </w:tblPr>
      <w:tblGrid>
        <w:gridCol w:w="7030"/>
        <w:gridCol w:w="284"/>
        <w:gridCol w:w="1984"/>
      </w:tblGrid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B6235B" w:rsidRPr="00553B72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6235B" w:rsidRPr="00553B72" w:rsidRDefault="001533B3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7,197</w:t>
            </w:r>
          </w:p>
        </w:tc>
      </w:tr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6235B" w:rsidRPr="00553B72" w:rsidRDefault="001533B3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9,247</w:t>
            </w:r>
          </w:p>
        </w:tc>
      </w:tr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ครบกำหนดชำระหลังจากห้าปี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35B" w:rsidRPr="00553B72" w:rsidRDefault="001533B3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1,421</w:t>
            </w:r>
          </w:p>
        </w:tc>
      </w:tr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235B" w:rsidRPr="00553B72" w:rsidRDefault="001533B3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17,865</w:t>
            </w:r>
          </w:p>
        </w:tc>
      </w:tr>
    </w:tbl>
    <w:p w:rsidR="004F5131" w:rsidRPr="00BB3E11" w:rsidRDefault="00F41B94" w:rsidP="00DF2B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B3E11"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B5738A" w:rsidRPr="00880125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</w:rPr>
      </w:pPr>
    </w:p>
    <w:p w:rsidR="004F5131" w:rsidRPr="007E1786" w:rsidRDefault="004F5131" w:rsidP="00CF1E7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ind w:left="850" w:hanging="425"/>
        <w:jc w:val="thaiDistribute"/>
        <w:rPr>
          <w:rFonts w:ascii="Angsana New" w:hAnsi="Angsana New"/>
          <w:sz w:val="28"/>
          <w:szCs w:val="28"/>
        </w:rPr>
      </w:pPr>
      <w:r w:rsidRPr="007E1786">
        <w:rPr>
          <w:rFonts w:ascii="Angsana New" w:hAnsi="Angsana New" w:hint="cs"/>
          <w:sz w:val="28"/>
          <w:szCs w:val="28"/>
          <w:cs/>
        </w:rPr>
        <w:t>ในการประชุมผู้ถือหุ</w:t>
      </w:r>
      <w:r w:rsidR="00492513" w:rsidRPr="007E1786">
        <w:rPr>
          <w:rFonts w:ascii="Angsana New" w:hAnsi="Angsana New" w:hint="cs"/>
          <w:sz w:val="28"/>
          <w:szCs w:val="28"/>
          <w:cs/>
        </w:rPr>
        <w:t>้น เมื่อ</w:t>
      </w:r>
      <w:r w:rsidRPr="007E178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046A6" w:rsidRPr="007E1786">
        <w:rPr>
          <w:rFonts w:ascii="Angsana New" w:hAnsi="Angsana New"/>
          <w:sz w:val="28"/>
          <w:szCs w:val="28"/>
        </w:rPr>
        <w:t>23</w:t>
      </w:r>
      <w:r w:rsidRPr="007E1786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7E1786">
        <w:rPr>
          <w:rFonts w:ascii="Angsana New" w:hAnsi="Angsana New"/>
          <w:sz w:val="28"/>
          <w:szCs w:val="28"/>
        </w:rPr>
        <w:t>256</w:t>
      </w:r>
      <w:r w:rsidR="008046A6" w:rsidRPr="007E1786">
        <w:rPr>
          <w:rFonts w:ascii="Angsana New" w:hAnsi="Angsana New"/>
          <w:sz w:val="28"/>
          <w:szCs w:val="28"/>
        </w:rPr>
        <w:t>2</w:t>
      </w:r>
      <w:r w:rsidRPr="007E1786">
        <w:rPr>
          <w:rFonts w:ascii="Angsana New" w:hAnsi="Angsana New"/>
          <w:sz w:val="28"/>
          <w:szCs w:val="28"/>
        </w:rPr>
        <w:t xml:space="preserve"> </w:t>
      </w:r>
      <w:r w:rsidRPr="007E1786">
        <w:rPr>
          <w:rFonts w:ascii="Angsana New" w:hAnsi="Angsana New" w:hint="cs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7E1786">
        <w:rPr>
          <w:rFonts w:ascii="Angsana New" w:hAnsi="Angsana New"/>
          <w:sz w:val="28"/>
          <w:szCs w:val="28"/>
        </w:rPr>
        <w:t xml:space="preserve">31 </w:t>
      </w:r>
      <w:r w:rsidRPr="007E178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046A6" w:rsidRPr="007E1786">
        <w:rPr>
          <w:rFonts w:ascii="Angsana New" w:hAnsi="Angsana New"/>
          <w:sz w:val="28"/>
          <w:szCs w:val="28"/>
        </w:rPr>
        <w:t>2561</w:t>
      </w:r>
      <w:r w:rsidRPr="007E1786">
        <w:rPr>
          <w:rFonts w:ascii="Angsana New" w:hAnsi="Angsana New"/>
          <w:sz w:val="28"/>
          <w:szCs w:val="28"/>
        </w:rPr>
        <w:t xml:space="preserve"> </w:t>
      </w:r>
      <w:r w:rsidRPr="007E1786">
        <w:rPr>
          <w:rFonts w:ascii="Angsana New" w:hAnsi="Angsana New" w:hint="cs"/>
          <w:sz w:val="28"/>
          <w:szCs w:val="28"/>
          <w:cs/>
        </w:rPr>
        <w:t xml:space="preserve">เป็นเงินปันผลในอัตราหุ้นละ </w:t>
      </w:r>
      <w:r w:rsidRPr="007E1786">
        <w:rPr>
          <w:rFonts w:ascii="Angsana New" w:hAnsi="Angsana New"/>
          <w:sz w:val="28"/>
          <w:szCs w:val="28"/>
        </w:rPr>
        <w:t>0</w:t>
      </w:r>
      <w:r w:rsidRPr="007E1786">
        <w:rPr>
          <w:rFonts w:ascii="Angsana New" w:hAnsi="Angsana New"/>
          <w:sz w:val="28"/>
          <w:szCs w:val="28"/>
          <w:cs/>
        </w:rPr>
        <w:t>.</w:t>
      </w:r>
      <w:r w:rsidR="008046A6" w:rsidRPr="007E1786">
        <w:rPr>
          <w:rFonts w:ascii="Angsana New" w:hAnsi="Angsana New"/>
          <w:sz w:val="28"/>
          <w:szCs w:val="28"/>
        </w:rPr>
        <w:t>35</w:t>
      </w:r>
      <w:r w:rsidRPr="007E1786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7E1786">
        <w:rPr>
          <w:rFonts w:ascii="Angsana New" w:hAnsi="Angsana New"/>
          <w:sz w:val="28"/>
          <w:szCs w:val="28"/>
        </w:rPr>
        <w:t xml:space="preserve">14,951,000 </w:t>
      </w:r>
      <w:r w:rsidRPr="007E1786">
        <w:rPr>
          <w:rFonts w:ascii="Angsana New" w:hAnsi="Angsana New" w:hint="cs"/>
          <w:sz w:val="28"/>
          <w:szCs w:val="28"/>
          <w:cs/>
        </w:rPr>
        <w:t>หุ้น เป็นจำนวนเงิน</w:t>
      </w:r>
      <w:r w:rsidR="008046A6" w:rsidRPr="007E1786">
        <w:rPr>
          <w:rFonts w:ascii="Angsana New" w:hAnsi="Angsana New"/>
          <w:sz w:val="28"/>
          <w:szCs w:val="28"/>
        </w:rPr>
        <w:t xml:space="preserve"> 5.23</w:t>
      </w:r>
      <w:r w:rsidRPr="007E1786">
        <w:rPr>
          <w:rFonts w:ascii="Angsana New" w:hAnsi="Angsana New"/>
          <w:sz w:val="28"/>
          <w:szCs w:val="28"/>
        </w:rPr>
        <w:t xml:space="preserve"> </w:t>
      </w:r>
      <w:r w:rsidRPr="007E1786">
        <w:rPr>
          <w:rFonts w:ascii="Angsana New" w:hAnsi="Angsana New" w:hint="cs"/>
          <w:sz w:val="28"/>
          <w:szCs w:val="28"/>
          <w:cs/>
        </w:rPr>
        <w:t>ล้านบาท</w:t>
      </w:r>
      <w:r w:rsidRPr="007E1786">
        <w:rPr>
          <w:rFonts w:ascii="Angsana New" w:hAnsi="Angsana New"/>
          <w:sz w:val="28"/>
          <w:szCs w:val="28"/>
          <w:cs/>
        </w:rPr>
        <w:t xml:space="preserve"> </w:t>
      </w:r>
      <w:r w:rsidRPr="007E1786">
        <w:rPr>
          <w:rFonts w:ascii="Angsana New" w:hAnsi="Angsana New" w:hint="cs"/>
          <w:sz w:val="28"/>
          <w:szCs w:val="28"/>
          <w:cs/>
        </w:rPr>
        <w:t xml:space="preserve">และกำหนดจ่ายเงินปันผลในวันที่ </w:t>
      </w:r>
      <w:r w:rsidR="008046A6" w:rsidRPr="007E1786">
        <w:rPr>
          <w:rFonts w:ascii="Angsana New" w:hAnsi="Angsana New"/>
          <w:sz w:val="28"/>
          <w:szCs w:val="28"/>
        </w:rPr>
        <w:t>22</w:t>
      </w:r>
      <w:r w:rsidRPr="007E1786">
        <w:rPr>
          <w:rFonts w:ascii="Angsana New" w:hAnsi="Angsana New"/>
          <w:sz w:val="28"/>
          <w:szCs w:val="28"/>
        </w:rPr>
        <w:t xml:space="preserve"> </w:t>
      </w:r>
      <w:r w:rsidRPr="007E1786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8046A6" w:rsidRPr="007E1786">
        <w:rPr>
          <w:rFonts w:ascii="Angsana New" w:hAnsi="Angsana New"/>
          <w:sz w:val="28"/>
          <w:szCs w:val="28"/>
        </w:rPr>
        <w:t>2562</w:t>
      </w:r>
    </w:p>
    <w:p w:rsidR="003E3AEF" w:rsidRPr="007E1786" w:rsidRDefault="00492513" w:rsidP="009B360E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E1786">
        <w:rPr>
          <w:rFonts w:ascii="Angsana New" w:hAnsi="Angsana New"/>
          <w:sz w:val="28"/>
          <w:szCs w:val="28"/>
          <w:cs/>
        </w:rPr>
        <w:t>ในการประชุมผู้ถือหุ้น เมื่อ</w:t>
      </w:r>
      <w:r w:rsidR="003E3AEF" w:rsidRPr="007E1786">
        <w:rPr>
          <w:rFonts w:ascii="Angsana New" w:hAnsi="Angsana New"/>
          <w:sz w:val="28"/>
          <w:szCs w:val="28"/>
          <w:cs/>
        </w:rPr>
        <w:t xml:space="preserve">วันที่ </w:t>
      </w:r>
      <w:r w:rsidR="003E3AEF" w:rsidRPr="007E1786">
        <w:rPr>
          <w:rFonts w:ascii="Angsana New" w:hAnsi="Angsana New"/>
          <w:sz w:val="28"/>
          <w:szCs w:val="28"/>
        </w:rPr>
        <w:t xml:space="preserve">24 </w:t>
      </w:r>
      <w:r w:rsidR="003E3AEF" w:rsidRPr="007E1786">
        <w:rPr>
          <w:rFonts w:ascii="Angsana New" w:hAnsi="Angsana New"/>
          <w:sz w:val="28"/>
          <w:szCs w:val="28"/>
          <w:cs/>
        </w:rPr>
        <w:t xml:space="preserve">เมษายน </w:t>
      </w:r>
      <w:r w:rsidR="003E3AEF" w:rsidRPr="007E1786">
        <w:rPr>
          <w:rFonts w:ascii="Angsana New" w:hAnsi="Angsana New"/>
          <w:sz w:val="28"/>
          <w:szCs w:val="28"/>
        </w:rPr>
        <w:t xml:space="preserve">2561 </w:t>
      </w:r>
      <w:r w:rsidR="003E3AEF" w:rsidRPr="007E1786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="003E3AEF" w:rsidRPr="007E1786">
        <w:rPr>
          <w:rFonts w:ascii="Angsana New" w:hAnsi="Angsana New"/>
          <w:sz w:val="28"/>
          <w:szCs w:val="28"/>
        </w:rPr>
        <w:t xml:space="preserve">31 </w:t>
      </w:r>
      <w:r w:rsidR="003E3AEF" w:rsidRPr="007E1786">
        <w:rPr>
          <w:rFonts w:ascii="Angsana New" w:hAnsi="Angsana New"/>
          <w:sz w:val="28"/>
          <w:szCs w:val="28"/>
          <w:cs/>
        </w:rPr>
        <w:t xml:space="preserve">ธันวาคม </w:t>
      </w:r>
      <w:r w:rsidR="003E3AEF" w:rsidRPr="007E1786">
        <w:rPr>
          <w:rFonts w:ascii="Angsana New" w:hAnsi="Angsana New"/>
          <w:sz w:val="28"/>
          <w:szCs w:val="28"/>
        </w:rPr>
        <w:t xml:space="preserve">2560 </w:t>
      </w:r>
      <w:r w:rsidR="003E3AEF" w:rsidRPr="007E1786">
        <w:rPr>
          <w:rFonts w:ascii="Angsana New" w:hAnsi="Angsana New"/>
          <w:sz w:val="28"/>
          <w:szCs w:val="28"/>
          <w:cs/>
        </w:rPr>
        <w:t xml:space="preserve">เป็นเงินปันผลในอัตราหุ้นละ </w:t>
      </w:r>
      <w:r w:rsidR="003E3AEF" w:rsidRPr="007E1786">
        <w:rPr>
          <w:rFonts w:ascii="Angsana New" w:hAnsi="Angsana New"/>
          <w:sz w:val="28"/>
          <w:szCs w:val="28"/>
        </w:rPr>
        <w:t xml:space="preserve">0.30 </w:t>
      </w:r>
      <w:r w:rsidR="003E3AEF" w:rsidRPr="007E1786">
        <w:rPr>
          <w:rFonts w:ascii="Angsana New" w:hAnsi="Angsana New"/>
          <w:sz w:val="28"/>
          <w:szCs w:val="28"/>
          <w:cs/>
        </w:rPr>
        <w:t xml:space="preserve">จำนวน </w:t>
      </w:r>
      <w:r w:rsidR="003E3AEF" w:rsidRPr="007E1786">
        <w:rPr>
          <w:rFonts w:ascii="Angsana New" w:hAnsi="Angsana New"/>
          <w:sz w:val="28"/>
          <w:szCs w:val="28"/>
        </w:rPr>
        <w:t xml:space="preserve">14,951,000 </w:t>
      </w:r>
      <w:r w:rsidR="003E3AEF" w:rsidRPr="007E1786">
        <w:rPr>
          <w:rFonts w:ascii="Angsana New" w:hAnsi="Angsana New"/>
          <w:sz w:val="28"/>
          <w:szCs w:val="28"/>
          <w:cs/>
        </w:rPr>
        <w:t xml:space="preserve">หุ้น เป็นจำนวนเงิน </w:t>
      </w:r>
      <w:r w:rsidR="003E3AEF" w:rsidRPr="007E1786">
        <w:rPr>
          <w:rFonts w:ascii="Angsana New" w:hAnsi="Angsana New"/>
          <w:sz w:val="28"/>
          <w:szCs w:val="28"/>
        </w:rPr>
        <w:t xml:space="preserve">4.49 </w:t>
      </w:r>
      <w:r w:rsidR="003E3AEF" w:rsidRPr="007E1786">
        <w:rPr>
          <w:rFonts w:ascii="Angsana New" w:hAnsi="Angsana New"/>
          <w:sz w:val="28"/>
          <w:szCs w:val="28"/>
          <w:cs/>
        </w:rPr>
        <w:t>ล้านบาท แล</w:t>
      </w:r>
      <w:r w:rsidR="007758D6" w:rsidRPr="007E1786">
        <w:rPr>
          <w:rFonts w:ascii="Angsana New" w:hAnsi="Angsana New"/>
          <w:sz w:val="28"/>
          <w:szCs w:val="28"/>
          <w:cs/>
        </w:rPr>
        <w:t>ะกำหนดจ่ายเงินปันผลในวันที่</w:t>
      </w:r>
      <w:r w:rsidR="007758D6" w:rsidRPr="007E1786">
        <w:rPr>
          <w:rFonts w:ascii="Angsana New" w:hAnsi="Angsana New"/>
          <w:sz w:val="28"/>
          <w:szCs w:val="28"/>
        </w:rPr>
        <w:t xml:space="preserve"> </w:t>
      </w:r>
      <w:r w:rsidR="003E3AEF" w:rsidRPr="007E1786">
        <w:rPr>
          <w:rFonts w:ascii="Angsana New" w:hAnsi="Angsana New"/>
          <w:sz w:val="28"/>
          <w:szCs w:val="28"/>
        </w:rPr>
        <w:t xml:space="preserve">21 </w:t>
      </w:r>
      <w:r w:rsidR="003E3AEF" w:rsidRPr="007E1786">
        <w:rPr>
          <w:rFonts w:ascii="Angsana New" w:hAnsi="Angsana New"/>
          <w:sz w:val="28"/>
          <w:szCs w:val="28"/>
          <w:cs/>
        </w:rPr>
        <w:t xml:space="preserve">พฤษภาคม </w:t>
      </w:r>
      <w:r w:rsidR="003E3AEF" w:rsidRPr="007E1786">
        <w:rPr>
          <w:rFonts w:ascii="Angsana New" w:hAnsi="Angsana New"/>
          <w:sz w:val="28"/>
          <w:szCs w:val="28"/>
        </w:rPr>
        <w:t>2561</w:t>
      </w: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880125" w:rsidRDefault="00B5738A" w:rsidP="00CF1E76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2F092C" w:rsidRPr="00BB3E11" w:rsidRDefault="00492513" w:rsidP="002F09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B3E11">
        <w:rPr>
          <w:rFonts w:ascii="Angsana New" w:hAnsi="Angsana New"/>
          <w:b/>
          <w:bCs/>
          <w:sz w:val="28"/>
          <w:szCs w:val="28"/>
          <w:cs/>
        </w:rPr>
        <w:t>ประมาณการ</w:t>
      </w:r>
      <w:r w:rsidRPr="00BB3E11">
        <w:rPr>
          <w:rFonts w:ascii="Angsana New" w:hAnsi="Angsana New" w:hint="cs"/>
          <w:b/>
          <w:bCs/>
          <w:sz w:val="28"/>
          <w:szCs w:val="28"/>
          <w:cs/>
        </w:rPr>
        <w:t>หนี้สินผลประโยชน์พนักงาน</w:t>
      </w:r>
    </w:p>
    <w:p w:rsidR="002F092C" w:rsidRPr="007E1786" w:rsidRDefault="002F092C" w:rsidP="002F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E178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E1786">
        <w:rPr>
          <w:rFonts w:ascii="Angsana New" w:hAnsi="Angsana New"/>
          <w:sz w:val="28"/>
          <w:szCs w:val="28"/>
        </w:rPr>
        <w:t>5</w:t>
      </w:r>
      <w:r w:rsidRPr="007E1786">
        <w:rPr>
          <w:rFonts w:ascii="Angsana New" w:hAnsi="Angsana New"/>
          <w:sz w:val="28"/>
          <w:szCs w:val="28"/>
          <w:cs/>
        </w:rPr>
        <w:t xml:space="preserve"> เมษายน </w:t>
      </w:r>
      <w:r w:rsidRPr="007E1786">
        <w:rPr>
          <w:rFonts w:ascii="Angsana New" w:hAnsi="Angsana New"/>
          <w:sz w:val="28"/>
          <w:szCs w:val="28"/>
        </w:rPr>
        <w:t>2562</w:t>
      </w:r>
      <w:r w:rsidRPr="007E1786">
        <w:rPr>
          <w:rFonts w:ascii="Angsana New" w:hAnsi="Angsana New"/>
          <w:sz w:val="28"/>
          <w:szCs w:val="28"/>
          <w:cs/>
        </w:rPr>
        <w:t xml:space="preserve"> พระราชบัญญัติคุ้มครองแรงงาน (ฉบับที่ </w:t>
      </w:r>
      <w:r w:rsidRPr="007E1786">
        <w:rPr>
          <w:rFonts w:ascii="Angsana New" w:hAnsi="Angsana New"/>
          <w:sz w:val="28"/>
          <w:szCs w:val="28"/>
        </w:rPr>
        <w:t>7</w:t>
      </w:r>
      <w:r w:rsidRPr="007E1786">
        <w:rPr>
          <w:rFonts w:ascii="Angsana New" w:hAnsi="Angsana New"/>
          <w:sz w:val="28"/>
          <w:szCs w:val="28"/>
          <w:cs/>
        </w:rPr>
        <w:t xml:space="preserve">) พ.ศ. </w:t>
      </w:r>
      <w:r w:rsidRPr="007E1786">
        <w:rPr>
          <w:rFonts w:ascii="Angsana New" w:hAnsi="Angsana New"/>
          <w:sz w:val="28"/>
          <w:szCs w:val="28"/>
        </w:rPr>
        <w:t>2562</w:t>
      </w:r>
      <w:r w:rsidRPr="007E1786">
        <w:rPr>
          <w:rFonts w:ascii="Angsana New" w:hAnsi="Angsana New"/>
          <w:sz w:val="28"/>
          <w:szCs w:val="28"/>
          <w:cs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E1786">
        <w:rPr>
          <w:rFonts w:ascii="Angsana New" w:hAnsi="Angsana New"/>
          <w:sz w:val="28"/>
          <w:szCs w:val="28"/>
        </w:rPr>
        <w:t>20</w:t>
      </w:r>
      <w:r w:rsidRPr="007E1786">
        <w:rPr>
          <w:rFonts w:ascii="Angsana New" w:hAnsi="Angsana New"/>
          <w:sz w:val="28"/>
          <w:szCs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E1786">
        <w:rPr>
          <w:rFonts w:ascii="Angsana New" w:hAnsi="Angsana New"/>
          <w:sz w:val="28"/>
          <w:szCs w:val="28"/>
        </w:rPr>
        <w:t>400</w:t>
      </w:r>
      <w:r w:rsidR="004A2D75" w:rsidRPr="007E1786">
        <w:rPr>
          <w:rFonts w:ascii="Angsana New" w:hAnsi="Angsana New"/>
          <w:sz w:val="28"/>
          <w:szCs w:val="28"/>
          <w:cs/>
        </w:rPr>
        <w:t xml:space="preserve"> วัน</w:t>
      </w:r>
      <w:r w:rsidRPr="007E1786">
        <w:rPr>
          <w:rFonts w:ascii="Angsana New" w:hAnsi="Angsana New"/>
          <w:sz w:val="28"/>
          <w:szCs w:val="28"/>
          <w:cs/>
        </w:rPr>
        <w:t xml:space="preserve">นั้นได้ประกาศลงในราชกิจจานุเบกษาเป็นที่เรียบร้อยแล้ว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</w:t>
      </w:r>
      <w:r w:rsidR="00403AEF" w:rsidRPr="007E1786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7E1786">
        <w:rPr>
          <w:rFonts w:ascii="Angsana New" w:hAnsi="Angsana New"/>
          <w:sz w:val="28"/>
          <w:szCs w:val="28"/>
        </w:rPr>
        <w:t>5</w:t>
      </w:r>
      <w:r w:rsidRPr="007E178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7E1786">
        <w:rPr>
          <w:rFonts w:ascii="Angsana New" w:hAnsi="Angsana New"/>
          <w:sz w:val="28"/>
          <w:szCs w:val="28"/>
        </w:rPr>
        <w:t>2562</w:t>
      </w:r>
      <w:r w:rsidRPr="007E1786">
        <w:rPr>
          <w:rFonts w:ascii="Angsana New" w:hAnsi="Angsana New"/>
          <w:sz w:val="28"/>
          <w:szCs w:val="28"/>
          <w:cs/>
        </w:rPr>
        <w:t xml:space="preserve">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บริษัทจะบันทึกผลกระทบจากการเปลี่ยนแปลงดังกล่าวโดยรับรู้ต้นทุนบริการในอดีตเป็</w:t>
      </w:r>
      <w:r w:rsidR="004A2D75" w:rsidRPr="007E1786">
        <w:rPr>
          <w:rFonts w:ascii="Angsana New" w:hAnsi="Angsana New"/>
          <w:sz w:val="28"/>
          <w:szCs w:val="28"/>
          <w:cs/>
        </w:rPr>
        <w:t>นค่าใช้จ่ายทันทีในงบกำไรขาดทุนสำหรับงวด</w:t>
      </w:r>
      <w:r w:rsidRPr="007E1786">
        <w:rPr>
          <w:rFonts w:ascii="Angsana New" w:hAnsi="Angsana New"/>
          <w:sz w:val="28"/>
          <w:szCs w:val="28"/>
          <w:cs/>
        </w:rPr>
        <w:t xml:space="preserve">จำนวน </w:t>
      </w:r>
      <w:r w:rsidRPr="007E1786">
        <w:rPr>
          <w:rFonts w:ascii="Angsana New" w:hAnsi="Angsana New"/>
          <w:sz w:val="28"/>
          <w:szCs w:val="28"/>
        </w:rPr>
        <w:t>7.82</w:t>
      </w:r>
      <w:r w:rsidRPr="007E1786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AC4FEA" w:rsidRPr="007E1786" w:rsidRDefault="000F47BB" w:rsidP="00DF2B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7E178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AC4FEA" w:rsidRPr="007E1786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C4FEA" w:rsidRPr="00553B72" w:rsidRDefault="00AC4FEA" w:rsidP="00DF2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ข้อมูลทางการเงินระหว่างกาลนี้ได้รับการอนุมัติให้ออกโดยกรรมการของบริษัท</w:t>
      </w:r>
      <w:r w:rsidRPr="007E178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533B3" w:rsidRPr="001533B3">
        <w:rPr>
          <w:rFonts w:ascii="Angsana New" w:hAnsi="Angsana New"/>
          <w:sz w:val="28"/>
          <w:szCs w:val="28"/>
        </w:rPr>
        <w:t>8</w:t>
      </w:r>
      <w:r w:rsidRPr="001533B3">
        <w:rPr>
          <w:rFonts w:ascii="Angsana New" w:hAnsi="Angsana New"/>
          <w:sz w:val="28"/>
          <w:szCs w:val="28"/>
          <w:cs/>
        </w:rPr>
        <w:t xml:space="preserve"> </w:t>
      </w:r>
      <w:r w:rsidR="00880125" w:rsidRPr="001533B3">
        <w:rPr>
          <w:rFonts w:ascii="Angsana New" w:hAnsi="Angsana New" w:hint="cs"/>
          <w:sz w:val="28"/>
          <w:szCs w:val="28"/>
          <w:cs/>
        </w:rPr>
        <w:t>พ</w:t>
      </w:r>
      <w:r w:rsidR="00880125" w:rsidRPr="007E1786">
        <w:rPr>
          <w:rFonts w:ascii="Angsana New" w:hAnsi="Angsana New" w:hint="cs"/>
          <w:sz w:val="28"/>
          <w:szCs w:val="28"/>
          <w:cs/>
        </w:rPr>
        <w:t>ฤศจิกายน</w:t>
      </w:r>
      <w:r w:rsidRPr="007E1786">
        <w:rPr>
          <w:rFonts w:ascii="Angsana New" w:hAnsi="Angsana New" w:hint="cs"/>
          <w:sz w:val="28"/>
          <w:szCs w:val="28"/>
          <w:cs/>
        </w:rPr>
        <w:t xml:space="preserve"> </w:t>
      </w:r>
      <w:r w:rsidRPr="007E1786">
        <w:rPr>
          <w:rFonts w:ascii="Angsana New" w:hAnsi="Angsana New"/>
          <w:sz w:val="28"/>
          <w:szCs w:val="28"/>
        </w:rPr>
        <w:t>2562</w:t>
      </w:r>
    </w:p>
    <w:p w:rsidR="0027487F" w:rsidRPr="00553B72" w:rsidRDefault="0027487F" w:rsidP="00AC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27487F" w:rsidRPr="00553B72" w:rsidSect="005F63D6">
      <w:headerReference w:type="default" r:id="rId14"/>
      <w:footerReference w:type="default" r:id="rId15"/>
      <w:pgSz w:w="11909" w:h="16834" w:code="9"/>
      <w:pgMar w:top="1440" w:right="994" w:bottom="576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4AD" w:rsidRDefault="006524AD">
      <w:r>
        <w:separator/>
      </w:r>
    </w:p>
  </w:endnote>
  <w:endnote w:type="continuationSeparator" w:id="0">
    <w:p w:rsidR="006524AD" w:rsidRDefault="00652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858" w:rsidRPr="00B70E51" w:rsidRDefault="00AE4858">
    <w:pPr>
      <w:pStyle w:val="Footer"/>
      <w:jc w:val="right"/>
      <w:rPr>
        <w:rFonts w:ascii="Angsana New" w:hAnsi="Angsana New"/>
        <w:sz w:val="28"/>
        <w:szCs w:val="28"/>
      </w:rPr>
    </w:pPr>
    <w:r w:rsidRPr="003A7940">
      <w:rPr>
        <w:rFonts w:ascii="Angsana New" w:hAnsi="Angsana New" w:hint="cs"/>
        <w:sz w:val="32"/>
        <w:szCs w:val="32"/>
        <w:cs/>
      </w:rPr>
      <w:t xml:space="preserve">  </w:t>
    </w:r>
    <w:r w:rsidRPr="00B70E51">
      <w:rPr>
        <w:rFonts w:ascii="Angsana New" w:hAnsi="Angsana New"/>
        <w:sz w:val="28"/>
        <w:szCs w:val="28"/>
      </w:rPr>
      <w:fldChar w:fldCharType="begin"/>
    </w:r>
    <w:r w:rsidRPr="00B70E51">
      <w:rPr>
        <w:rFonts w:ascii="Angsana New" w:hAnsi="Angsana New"/>
        <w:sz w:val="28"/>
        <w:szCs w:val="28"/>
      </w:rPr>
      <w:instrText xml:space="preserve"> PAGE   \</w:instrText>
    </w:r>
    <w:r w:rsidRPr="00B70E51">
      <w:rPr>
        <w:rFonts w:ascii="Angsana New" w:hAnsi="Angsana New"/>
        <w:sz w:val="28"/>
        <w:szCs w:val="28"/>
        <w:cs/>
      </w:rPr>
      <w:instrText xml:space="preserve">* </w:instrText>
    </w:r>
    <w:r w:rsidRPr="00B70E51">
      <w:rPr>
        <w:rFonts w:ascii="Angsana New" w:hAnsi="Angsana New"/>
        <w:sz w:val="28"/>
        <w:szCs w:val="28"/>
      </w:rPr>
      <w:instrText xml:space="preserve">MERGEFORMAT </w:instrText>
    </w:r>
    <w:r w:rsidRPr="00B70E51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9</w:t>
    </w:r>
    <w:r w:rsidRPr="00B70E51">
      <w:rPr>
        <w:rFonts w:ascii="Angsana New" w:hAnsi="Angsana New"/>
        <w:sz w:val="28"/>
        <w:szCs w:val="28"/>
      </w:rPr>
      <w:fldChar w:fldCharType="end"/>
    </w:r>
  </w:p>
  <w:p w:rsidR="00AE4858" w:rsidRDefault="00AE4858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858" w:rsidRPr="00C91024" w:rsidRDefault="00AE4858" w:rsidP="00C91024">
    <w:pPr>
      <w:pStyle w:val="Footer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21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858" w:rsidRPr="00A20434" w:rsidRDefault="00AE4858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:rsidR="00AE4858" w:rsidRPr="0017742A" w:rsidRDefault="00AE4858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858" w:rsidRPr="00B70E51" w:rsidRDefault="00AE4858">
    <w:pPr>
      <w:pStyle w:val="Footer"/>
      <w:jc w:val="right"/>
      <w:rPr>
        <w:rFonts w:ascii="Angsana New" w:hAnsi="Angsana New"/>
        <w:sz w:val="28"/>
        <w:szCs w:val="28"/>
      </w:rPr>
    </w:pPr>
    <w:r w:rsidRPr="00B70E51">
      <w:rPr>
        <w:rFonts w:ascii="Angsana New" w:hAnsi="Angsana New"/>
        <w:noProof/>
        <w:sz w:val="28"/>
        <w:szCs w:val="28"/>
      </w:rPr>
      <w:fldChar w:fldCharType="begin"/>
    </w:r>
    <w:r w:rsidRPr="00B70E51">
      <w:rPr>
        <w:rFonts w:ascii="Angsana New" w:hAnsi="Angsana New"/>
        <w:noProof/>
        <w:sz w:val="28"/>
        <w:szCs w:val="28"/>
      </w:rPr>
      <w:instrText xml:space="preserve"> PAGE   \</w:instrText>
    </w:r>
    <w:r w:rsidRPr="00B70E51">
      <w:rPr>
        <w:rFonts w:ascii="Angsana New" w:hAnsi="Angsana New"/>
        <w:noProof/>
        <w:sz w:val="28"/>
        <w:szCs w:val="28"/>
        <w:cs/>
      </w:rPr>
      <w:instrText xml:space="preserve">* </w:instrText>
    </w:r>
    <w:r w:rsidRPr="00B70E51">
      <w:rPr>
        <w:rFonts w:ascii="Angsana New" w:hAnsi="Angsana New"/>
        <w:noProof/>
        <w:sz w:val="28"/>
        <w:szCs w:val="28"/>
      </w:rPr>
      <w:instrText xml:space="preserve">MERGEFORMAT </w:instrText>
    </w:r>
    <w:r w:rsidRPr="00B70E51">
      <w:rPr>
        <w:rFonts w:ascii="Angsana New" w:hAnsi="Angsana New"/>
        <w:noProof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27</w:t>
    </w:r>
    <w:r w:rsidRPr="00B70E51">
      <w:rPr>
        <w:rFonts w:ascii="Angsana New" w:hAnsi="Angsana New"/>
        <w:noProof/>
        <w:sz w:val="28"/>
        <w:szCs w:val="28"/>
      </w:rPr>
      <w:fldChar w:fldCharType="end"/>
    </w:r>
  </w:p>
  <w:p w:rsidR="00AE4858" w:rsidRPr="008A28CE" w:rsidRDefault="00AE4858" w:rsidP="000E5E83">
    <w:pPr>
      <w:tabs>
        <w:tab w:val="clear" w:pos="6322"/>
        <w:tab w:val="left" w:pos="6311"/>
      </w:tabs>
      <w:ind w:right="360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4AD" w:rsidRDefault="006524AD">
      <w:r>
        <w:separator/>
      </w:r>
    </w:p>
  </w:footnote>
  <w:footnote w:type="continuationSeparator" w:id="0">
    <w:p w:rsidR="006524AD" w:rsidRDefault="00652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858" w:rsidRPr="00CF16C6" w:rsidRDefault="00AE4858" w:rsidP="00CF16C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CF16C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CF16C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CF16C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CF16C6">
      <w:rPr>
        <w:rFonts w:ascii="Angsana New" w:hAnsi="Angsana New"/>
        <w:b/>
        <w:bCs/>
        <w:sz w:val="28"/>
        <w:szCs w:val="28"/>
        <w:cs/>
      </w:rPr>
      <w:tab/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 </w:t>
    </w:r>
    <w:r>
      <w:rPr>
        <w:rFonts w:ascii="Angsana New" w:hAnsi="Angsana New" w:hint="cs"/>
        <w:b/>
        <w:bCs/>
        <w:sz w:val="28"/>
        <w:szCs w:val="28"/>
        <w:cs/>
      </w:rPr>
      <w:t xml:space="preserve">     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CF16C6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:rsidR="00AE4858" w:rsidRPr="00CF16C6" w:rsidRDefault="00AE4858" w:rsidP="00DC6D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CF16C6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CF16C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CF16C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CF16C6">
      <w:rPr>
        <w:rFonts w:ascii="Angsana New" w:hAnsi="Angsana New"/>
        <w:b/>
        <w:bCs/>
        <w:sz w:val="28"/>
        <w:szCs w:val="28"/>
        <w:cs/>
      </w:rPr>
      <w:t>“สอบทานแล้ว”</w:t>
    </w:r>
  </w:p>
  <w:p w:rsidR="00AE4858" w:rsidRPr="00CF16C6" w:rsidRDefault="00AE4858" w:rsidP="00DC6D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CF16C6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CF16C6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CF16C6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CF16C6">
      <w:rPr>
        <w:rFonts w:ascii="Angsana New" w:hAnsi="Angsana New"/>
        <w:b/>
        <w:bCs/>
        <w:sz w:val="28"/>
        <w:szCs w:val="28"/>
      </w:rPr>
      <w:t>2562</w:t>
    </w:r>
  </w:p>
  <w:p w:rsidR="00AE4858" w:rsidRPr="00225770" w:rsidRDefault="00AE4858" w:rsidP="00DC6D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858" w:rsidRPr="00DB37FD" w:rsidRDefault="00AE485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51"/>
      <w:rPr>
        <w:rFonts w:ascii="Angsana New" w:hAnsi="Angsana New"/>
        <w:b/>
        <w:bCs/>
        <w:sz w:val="28"/>
        <w:szCs w:val="28"/>
        <w:cs/>
      </w:rPr>
    </w:pPr>
    <w:r w:rsidRPr="00DB37F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DB37FD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DB37FD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DB37FD">
      <w:rPr>
        <w:rFonts w:ascii="Angsana New" w:hAnsi="Angsana New"/>
        <w:b/>
        <w:bCs/>
        <w:sz w:val="28"/>
        <w:szCs w:val="28"/>
        <w:cs/>
      </w:rPr>
      <w:tab/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</w:t>
    </w:r>
    <w:r w:rsidRPr="00DB37FD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:rsidR="00AE4858" w:rsidRPr="00DB37FD" w:rsidRDefault="00AE485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51" w:firstLine="1530"/>
      <w:rPr>
        <w:rFonts w:ascii="Angsana New" w:hAnsi="Angsana New"/>
        <w:b/>
        <w:bCs/>
        <w:sz w:val="28"/>
        <w:szCs w:val="28"/>
        <w:cs/>
      </w:rPr>
    </w:pPr>
    <w:r w:rsidRPr="00DB37FD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DB37FD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DB37FD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</w:t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</w:t>
    </w:r>
    <w:r w:rsidRPr="00DB37FD">
      <w:rPr>
        <w:rFonts w:ascii="Angsana New" w:hAnsi="Angsana New"/>
        <w:b/>
        <w:bCs/>
        <w:sz w:val="28"/>
        <w:szCs w:val="28"/>
        <w:cs/>
      </w:rPr>
      <w:t>“สอบทานแล้ว”</w:t>
    </w:r>
  </w:p>
  <w:p w:rsidR="00AE4858" w:rsidRPr="00DB37FD" w:rsidRDefault="00AE485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DB37FD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DB37FD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DB37FD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B37FD">
      <w:rPr>
        <w:rFonts w:ascii="Angsana New" w:hAnsi="Angsana New"/>
        <w:b/>
        <w:bCs/>
        <w:sz w:val="28"/>
        <w:szCs w:val="28"/>
      </w:rPr>
      <w:t>2562</w:t>
    </w:r>
  </w:p>
  <w:p w:rsidR="00AE4858" w:rsidRPr="00637127" w:rsidRDefault="00AE48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858" w:rsidRDefault="00AE485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:rsidR="00AE4858" w:rsidRPr="0093624F" w:rsidRDefault="00AE485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:rsidR="00AE4858" w:rsidRDefault="00AE485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:rsidR="00AE4858" w:rsidRDefault="00AE485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:rsidR="00AE4858" w:rsidRPr="0093624F" w:rsidRDefault="00AE48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858" w:rsidRPr="00B70E51" w:rsidRDefault="00AE485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 w:rsidRPr="00B70E51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B70E51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B70E51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B70E51"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</w:t>
    </w:r>
    <w:r w:rsidRPr="00B70E51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B70E51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:rsidR="00AE4858" w:rsidRPr="00B70E51" w:rsidRDefault="00AE485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B70E5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B70E51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B70E51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  <w:r w:rsidRPr="00B70E51">
      <w:rPr>
        <w:rFonts w:ascii="Angsana New" w:hAnsi="Angsana New"/>
        <w:b/>
        <w:bCs/>
        <w:sz w:val="28"/>
        <w:szCs w:val="28"/>
        <w:cs/>
      </w:rPr>
      <w:t xml:space="preserve">              “สอบทานแล้ว”</w:t>
    </w:r>
  </w:p>
  <w:p w:rsidR="00AE4858" w:rsidRPr="00B70E51" w:rsidRDefault="00AE485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B70E51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B70E51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B70E51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B70E51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B70E51">
      <w:rPr>
        <w:rFonts w:ascii="Angsana New" w:hAnsi="Angsana New"/>
        <w:b/>
        <w:bCs/>
        <w:sz w:val="28"/>
        <w:szCs w:val="28"/>
      </w:rPr>
      <w:t>2562</w:t>
    </w:r>
  </w:p>
  <w:p w:rsidR="00AE4858" w:rsidRPr="00637127" w:rsidRDefault="00AE4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8F7FC5"/>
    <w:multiLevelType w:val="hybridMultilevel"/>
    <w:tmpl w:val="BFA6F572"/>
    <w:lvl w:ilvl="0" w:tplc="8BA6C56E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 w15:restartNumberingAfterBreak="0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072D7B39"/>
    <w:multiLevelType w:val="multilevel"/>
    <w:tmpl w:val="6EAC4A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0770013E"/>
    <w:multiLevelType w:val="multilevel"/>
    <w:tmpl w:val="58D8B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85B4D69"/>
    <w:multiLevelType w:val="hybridMultilevel"/>
    <w:tmpl w:val="42B6A434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5" w15:restartNumberingAfterBreak="0">
    <w:nsid w:val="0F8D3789"/>
    <w:multiLevelType w:val="hybridMultilevel"/>
    <w:tmpl w:val="FDC29B08"/>
    <w:lvl w:ilvl="0" w:tplc="38882EAC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FCD7025"/>
    <w:multiLevelType w:val="hybridMultilevel"/>
    <w:tmpl w:val="143CB60A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FF44EF"/>
    <w:multiLevelType w:val="multilevel"/>
    <w:tmpl w:val="4A9CCD2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9" w15:restartNumberingAfterBreak="0">
    <w:nsid w:val="1D947A84"/>
    <w:multiLevelType w:val="hybridMultilevel"/>
    <w:tmpl w:val="5BB8FF14"/>
    <w:lvl w:ilvl="0" w:tplc="9558D26E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3A81C72"/>
    <w:multiLevelType w:val="multilevel"/>
    <w:tmpl w:val="7C5076D4"/>
    <w:numStyleLink w:val="Style1"/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7508B1"/>
    <w:multiLevelType w:val="multilevel"/>
    <w:tmpl w:val="909E9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7CE36BF"/>
    <w:multiLevelType w:val="multilevel"/>
    <w:tmpl w:val="4030C1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281017CD"/>
    <w:multiLevelType w:val="hybridMultilevel"/>
    <w:tmpl w:val="1B46BF66"/>
    <w:lvl w:ilvl="0" w:tplc="627EE60C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298B03E4"/>
    <w:multiLevelType w:val="multilevel"/>
    <w:tmpl w:val="7C5076D4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8FA1261"/>
    <w:multiLevelType w:val="hybridMultilevel"/>
    <w:tmpl w:val="0FD4B3AC"/>
    <w:lvl w:ilvl="0" w:tplc="05F8411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47566F1E"/>
    <w:multiLevelType w:val="multilevel"/>
    <w:tmpl w:val="27A2C01C"/>
    <w:lvl w:ilvl="0">
      <w:start w:val="1"/>
      <w:numFmt w:val="decimal"/>
      <w:lvlText w:val="%1."/>
      <w:lvlJc w:val="left"/>
      <w:pPr>
        <w:ind w:left="1495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1" w15:restartNumberingAfterBreak="0">
    <w:nsid w:val="4A50290F"/>
    <w:multiLevelType w:val="multilevel"/>
    <w:tmpl w:val="9970F42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2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 w15:restartNumberingAfterBreak="0">
    <w:nsid w:val="519B6B65"/>
    <w:multiLevelType w:val="hybridMultilevel"/>
    <w:tmpl w:val="AF4EBA4E"/>
    <w:lvl w:ilvl="0" w:tplc="68FAD40E"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 w15:restartNumberingAfterBreak="0">
    <w:nsid w:val="5E4E2AAB"/>
    <w:multiLevelType w:val="hybridMultilevel"/>
    <w:tmpl w:val="0952DADA"/>
    <w:lvl w:ilvl="0" w:tplc="DFF4182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5" w15:restartNumberingAfterBreak="0">
    <w:nsid w:val="5F6A2A11"/>
    <w:multiLevelType w:val="multilevel"/>
    <w:tmpl w:val="188ABD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644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6" w15:restartNumberingAfterBreak="0">
    <w:nsid w:val="60957D60"/>
    <w:multiLevelType w:val="multilevel"/>
    <w:tmpl w:val="8C04F9F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7" w15:restartNumberingAfterBreak="0">
    <w:nsid w:val="6252246B"/>
    <w:multiLevelType w:val="multilevel"/>
    <w:tmpl w:val="6E94B0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8" w15:restartNumberingAfterBreak="0">
    <w:nsid w:val="656F2D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6BC0F5F"/>
    <w:multiLevelType w:val="multilevel"/>
    <w:tmpl w:val="17DA4F7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  <w:rPr>
        <w:rFonts w:hint="default"/>
      </w:rPr>
    </w:lvl>
  </w:abstractNum>
  <w:abstractNum w:abstractNumId="41" w15:restartNumberingAfterBreak="0">
    <w:nsid w:val="6B5603F1"/>
    <w:multiLevelType w:val="hybridMultilevel"/>
    <w:tmpl w:val="7606510E"/>
    <w:lvl w:ilvl="0" w:tplc="08E0F5E8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2" w15:restartNumberingAfterBreak="0">
    <w:nsid w:val="73932E97"/>
    <w:multiLevelType w:val="multilevel"/>
    <w:tmpl w:val="051E9716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43" w15:restartNumberingAfterBreak="0">
    <w:nsid w:val="73AD71FC"/>
    <w:multiLevelType w:val="hybridMultilevel"/>
    <w:tmpl w:val="B4E68D3E"/>
    <w:lvl w:ilvl="0" w:tplc="693EE18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6D21FD8"/>
    <w:multiLevelType w:val="hybridMultilevel"/>
    <w:tmpl w:val="94FCF00E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5" w15:restartNumberingAfterBreak="0">
    <w:nsid w:val="7992164C"/>
    <w:multiLevelType w:val="hybridMultilevel"/>
    <w:tmpl w:val="7EB08E2A"/>
    <w:lvl w:ilvl="0" w:tplc="472003AE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1"/>
  </w:num>
  <w:num w:numId="13">
    <w:abstractNumId w:val="39"/>
  </w:num>
  <w:num w:numId="14">
    <w:abstractNumId w:val="26"/>
  </w:num>
  <w:num w:numId="15">
    <w:abstractNumId w:val="29"/>
  </w:num>
  <w:num w:numId="16">
    <w:abstractNumId w:val="46"/>
  </w:num>
  <w:num w:numId="17">
    <w:abstractNumId w:val="18"/>
  </w:num>
  <w:num w:numId="18">
    <w:abstractNumId w:val="36"/>
  </w:num>
  <w:num w:numId="19">
    <w:abstractNumId w:val="40"/>
  </w:num>
  <w:num w:numId="20">
    <w:abstractNumId w:val="17"/>
  </w:num>
  <w:num w:numId="21">
    <w:abstractNumId w:val="32"/>
  </w:num>
  <w:num w:numId="22">
    <w:abstractNumId w:val="14"/>
  </w:num>
  <w:num w:numId="23">
    <w:abstractNumId w:val="16"/>
  </w:num>
  <w:num w:numId="24">
    <w:abstractNumId w:val="44"/>
  </w:num>
  <w:num w:numId="25">
    <w:abstractNumId w:val="45"/>
  </w:num>
  <w:num w:numId="26">
    <w:abstractNumId w:val="41"/>
  </w:num>
  <w:num w:numId="27">
    <w:abstractNumId w:val="24"/>
  </w:num>
  <w:num w:numId="28">
    <w:abstractNumId w:val="43"/>
  </w:num>
  <w:num w:numId="29">
    <w:abstractNumId w:val="34"/>
  </w:num>
  <w:num w:numId="30">
    <w:abstractNumId w:val="33"/>
  </w:num>
  <w:num w:numId="31">
    <w:abstractNumId w:val="19"/>
  </w:num>
  <w:num w:numId="32">
    <w:abstractNumId w:val="27"/>
  </w:num>
  <w:num w:numId="33">
    <w:abstractNumId w:val="10"/>
  </w:num>
  <w:num w:numId="34">
    <w:abstractNumId w:val="31"/>
  </w:num>
  <w:num w:numId="35">
    <w:abstractNumId w:val="15"/>
  </w:num>
  <w:num w:numId="36">
    <w:abstractNumId w:val="35"/>
  </w:num>
  <w:num w:numId="37">
    <w:abstractNumId w:val="12"/>
  </w:num>
  <w:num w:numId="38">
    <w:abstractNumId w:val="42"/>
  </w:num>
  <w:num w:numId="39">
    <w:abstractNumId w:val="37"/>
  </w:num>
  <w:num w:numId="40">
    <w:abstractNumId w:val="11"/>
  </w:num>
  <w:num w:numId="41">
    <w:abstractNumId w:val="30"/>
  </w:num>
  <w:num w:numId="42">
    <w:abstractNumId w:val="20"/>
    <w:lvlOverride w:ilvl="2">
      <w:lvl w:ilvl="2">
        <w:start w:val="1"/>
        <w:numFmt w:val="decimal"/>
        <w:lvlText w:val="%1.%2.%3"/>
        <w:lvlJc w:val="left"/>
        <w:pPr>
          <w:ind w:left="2989" w:hanging="720"/>
        </w:pPr>
        <w:rPr>
          <w:rFonts w:hint="default"/>
          <w:lang w:bidi="th-TH"/>
        </w:rPr>
      </w:lvl>
    </w:lvlOverride>
  </w:num>
  <w:num w:numId="43">
    <w:abstractNumId w:val="25"/>
  </w:num>
  <w:num w:numId="44">
    <w:abstractNumId w:val="38"/>
  </w:num>
  <w:num w:numId="45">
    <w:abstractNumId w:val="22"/>
  </w:num>
  <w:num w:numId="46">
    <w:abstractNumId w:val="13"/>
  </w:num>
  <w:num w:numId="4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B5B"/>
    <w:rsid w:val="0000740C"/>
    <w:rsid w:val="000077F7"/>
    <w:rsid w:val="00010251"/>
    <w:rsid w:val="000106F1"/>
    <w:rsid w:val="000114F7"/>
    <w:rsid w:val="0001157B"/>
    <w:rsid w:val="000118FF"/>
    <w:rsid w:val="00012139"/>
    <w:rsid w:val="00012B82"/>
    <w:rsid w:val="0001316F"/>
    <w:rsid w:val="00013586"/>
    <w:rsid w:val="00013B52"/>
    <w:rsid w:val="00014556"/>
    <w:rsid w:val="00014620"/>
    <w:rsid w:val="00014B40"/>
    <w:rsid w:val="00014D18"/>
    <w:rsid w:val="000151B1"/>
    <w:rsid w:val="00015810"/>
    <w:rsid w:val="000159C2"/>
    <w:rsid w:val="00015EE7"/>
    <w:rsid w:val="00016895"/>
    <w:rsid w:val="00016D45"/>
    <w:rsid w:val="00016E9B"/>
    <w:rsid w:val="00016FAB"/>
    <w:rsid w:val="000179D5"/>
    <w:rsid w:val="00020190"/>
    <w:rsid w:val="00020904"/>
    <w:rsid w:val="00020E5D"/>
    <w:rsid w:val="00021538"/>
    <w:rsid w:val="00021642"/>
    <w:rsid w:val="0002172F"/>
    <w:rsid w:val="000217E7"/>
    <w:rsid w:val="00021949"/>
    <w:rsid w:val="00021D81"/>
    <w:rsid w:val="0002214A"/>
    <w:rsid w:val="000225DA"/>
    <w:rsid w:val="00022D89"/>
    <w:rsid w:val="00022E2D"/>
    <w:rsid w:val="00022FFC"/>
    <w:rsid w:val="00023525"/>
    <w:rsid w:val="00023552"/>
    <w:rsid w:val="000241D5"/>
    <w:rsid w:val="000246A7"/>
    <w:rsid w:val="000247BD"/>
    <w:rsid w:val="000252F0"/>
    <w:rsid w:val="00025CA1"/>
    <w:rsid w:val="00026514"/>
    <w:rsid w:val="00026931"/>
    <w:rsid w:val="00027939"/>
    <w:rsid w:val="000307A3"/>
    <w:rsid w:val="00031329"/>
    <w:rsid w:val="000314CA"/>
    <w:rsid w:val="00031B51"/>
    <w:rsid w:val="00033513"/>
    <w:rsid w:val="00033B7A"/>
    <w:rsid w:val="00033C02"/>
    <w:rsid w:val="000341A0"/>
    <w:rsid w:val="0003452F"/>
    <w:rsid w:val="000348A9"/>
    <w:rsid w:val="000348FC"/>
    <w:rsid w:val="00034E89"/>
    <w:rsid w:val="0003514E"/>
    <w:rsid w:val="00035CED"/>
    <w:rsid w:val="00035E84"/>
    <w:rsid w:val="00036402"/>
    <w:rsid w:val="00036C01"/>
    <w:rsid w:val="00037962"/>
    <w:rsid w:val="0004017B"/>
    <w:rsid w:val="000402B4"/>
    <w:rsid w:val="000402D7"/>
    <w:rsid w:val="00041677"/>
    <w:rsid w:val="000416D5"/>
    <w:rsid w:val="00042006"/>
    <w:rsid w:val="000429E6"/>
    <w:rsid w:val="00042DE6"/>
    <w:rsid w:val="00043419"/>
    <w:rsid w:val="0004358E"/>
    <w:rsid w:val="00043980"/>
    <w:rsid w:val="00043BA7"/>
    <w:rsid w:val="00043E33"/>
    <w:rsid w:val="00045A88"/>
    <w:rsid w:val="00046847"/>
    <w:rsid w:val="00047226"/>
    <w:rsid w:val="00047FD9"/>
    <w:rsid w:val="000502C9"/>
    <w:rsid w:val="00050571"/>
    <w:rsid w:val="00051138"/>
    <w:rsid w:val="00051F65"/>
    <w:rsid w:val="00052AE3"/>
    <w:rsid w:val="000533E0"/>
    <w:rsid w:val="000536C7"/>
    <w:rsid w:val="00054134"/>
    <w:rsid w:val="000549BC"/>
    <w:rsid w:val="00054CFF"/>
    <w:rsid w:val="000550CF"/>
    <w:rsid w:val="000557EE"/>
    <w:rsid w:val="00056B95"/>
    <w:rsid w:val="00056C13"/>
    <w:rsid w:val="00057B6E"/>
    <w:rsid w:val="00057E28"/>
    <w:rsid w:val="00057ED5"/>
    <w:rsid w:val="00057FFC"/>
    <w:rsid w:val="00060AA6"/>
    <w:rsid w:val="0006118B"/>
    <w:rsid w:val="00061521"/>
    <w:rsid w:val="00061D22"/>
    <w:rsid w:val="00062A77"/>
    <w:rsid w:val="00062E8F"/>
    <w:rsid w:val="00063A1E"/>
    <w:rsid w:val="00063B7F"/>
    <w:rsid w:val="00063C1D"/>
    <w:rsid w:val="000640FF"/>
    <w:rsid w:val="00065110"/>
    <w:rsid w:val="00065864"/>
    <w:rsid w:val="00065A9F"/>
    <w:rsid w:val="00065E3D"/>
    <w:rsid w:val="0006691E"/>
    <w:rsid w:val="00066D53"/>
    <w:rsid w:val="00067262"/>
    <w:rsid w:val="000707D3"/>
    <w:rsid w:val="00070A26"/>
    <w:rsid w:val="000715EA"/>
    <w:rsid w:val="00071E32"/>
    <w:rsid w:val="00072019"/>
    <w:rsid w:val="00072F48"/>
    <w:rsid w:val="00073338"/>
    <w:rsid w:val="0007338D"/>
    <w:rsid w:val="000747D9"/>
    <w:rsid w:val="00074A1A"/>
    <w:rsid w:val="000754ED"/>
    <w:rsid w:val="00075E79"/>
    <w:rsid w:val="00076676"/>
    <w:rsid w:val="000768AA"/>
    <w:rsid w:val="00076CAA"/>
    <w:rsid w:val="00076F9C"/>
    <w:rsid w:val="00077EAB"/>
    <w:rsid w:val="00080337"/>
    <w:rsid w:val="000807DD"/>
    <w:rsid w:val="00081F8F"/>
    <w:rsid w:val="00082EA7"/>
    <w:rsid w:val="00083451"/>
    <w:rsid w:val="0008355A"/>
    <w:rsid w:val="00083EA8"/>
    <w:rsid w:val="0008453E"/>
    <w:rsid w:val="00084DCA"/>
    <w:rsid w:val="00084F29"/>
    <w:rsid w:val="000854D8"/>
    <w:rsid w:val="00085B18"/>
    <w:rsid w:val="00086658"/>
    <w:rsid w:val="00090399"/>
    <w:rsid w:val="00090B69"/>
    <w:rsid w:val="0009130A"/>
    <w:rsid w:val="00091F28"/>
    <w:rsid w:val="0009203B"/>
    <w:rsid w:val="0009248E"/>
    <w:rsid w:val="00092C95"/>
    <w:rsid w:val="00092CFB"/>
    <w:rsid w:val="00094094"/>
    <w:rsid w:val="000940DA"/>
    <w:rsid w:val="0009446D"/>
    <w:rsid w:val="00094E26"/>
    <w:rsid w:val="00095357"/>
    <w:rsid w:val="000957EE"/>
    <w:rsid w:val="00096CDF"/>
    <w:rsid w:val="00096D4B"/>
    <w:rsid w:val="000978A4"/>
    <w:rsid w:val="00097BE1"/>
    <w:rsid w:val="000A01E8"/>
    <w:rsid w:val="000A0459"/>
    <w:rsid w:val="000A113F"/>
    <w:rsid w:val="000A137B"/>
    <w:rsid w:val="000A17E0"/>
    <w:rsid w:val="000A2623"/>
    <w:rsid w:val="000A2649"/>
    <w:rsid w:val="000A26C4"/>
    <w:rsid w:val="000A2C20"/>
    <w:rsid w:val="000A2FAF"/>
    <w:rsid w:val="000A3938"/>
    <w:rsid w:val="000A4D80"/>
    <w:rsid w:val="000A5491"/>
    <w:rsid w:val="000A54F1"/>
    <w:rsid w:val="000A567D"/>
    <w:rsid w:val="000A5684"/>
    <w:rsid w:val="000A654F"/>
    <w:rsid w:val="000A7CA7"/>
    <w:rsid w:val="000B06C4"/>
    <w:rsid w:val="000B0951"/>
    <w:rsid w:val="000B11EB"/>
    <w:rsid w:val="000B1813"/>
    <w:rsid w:val="000B19E3"/>
    <w:rsid w:val="000B2AC6"/>
    <w:rsid w:val="000B2B12"/>
    <w:rsid w:val="000B2F19"/>
    <w:rsid w:val="000B3D0C"/>
    <w:rsid w:val="000B407A"/>
    <w:rsid w:val="000B40F1"/>
    <w:rsid w:val="000B43C0"/>
    <w:rsid w:val="000B4893"/>
    <w:rsid w:val="000B4DCD"/>
    <w:rsid w:val="000B5392"/>
    <w:rsid w:val="000B5AB3"/>
    <w:rsid w:val="000B5B69"/>
    <w:rsid w:val="000B5CFC"/>
    <w:rsid w:val="000B5DD5"/>
    <w:rsid w:val="000B63F6"/>
    <w:rsid w:val="000B7A6B"/>
    <w:rsid w:val="000B7C10"/>
    <w:rsid w:val="000B7C4F"/>
    <w:rsid w:val="000B7FE4"/>
    <w:rsid w:val="000C16AE"/>
    <w:rsid w:val="000C1831"/>
    <w:rsid w:val="000C1B64"/>
    <w:rsid w:val="000C1C26"/>
    <w:rsid w:val="000C1DC8"/>
    <w:rsid w:val="000C25E2"/>
    <w:rsid w:val="000C26A2"/>
    <w:rsid w:val="000C2D87"/>
    <w:rsid w:val="000C4769"/>
    <w:rsid w:val="000C4ADB"/>
    <w:rsid w:val="000C50AC"/>
    <w:rsid w:val="000C52D7"/>
    <w:rsid w:val="000C64B5"/>
    <w:rsid w:val="000C6E61"/>
    <w:rsid w:val="000D021F"/>
    <w:rsid w:val="000D04A3"/>
    <w:rsid w:val="000D069A"/>
    <w:rsid w:val="000D0708"/>
    <w:rsid w:val="000D074F"/>
    <w:rsid w:val="000D08E9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340"/>
    <w:rsid w:val="000D450B"/>
    <w:rsid w:val="000D5060"/>
    <w:rsid w:val="000D5DCC"/>
    <w:rsid w:val="000D6394"/>
    <w:rsid w:val="000D70A1"/>
    <w:rsid w:val="000D7735"/>
    <w:rsid w:val="000E01DA"/>
    <w:rsid w:val="000E02A2"/>
    <w:rsid w:val="000E0428"/>
    <w:rsid w:val="000E05A7"/>
    <w:rsid w:val="000E0657"/>
    <w:rsid w:val="000E0AE0"/>
    <w:rsid w:val="000E0F3E"/>
    <w:rsid w:val="000E18C6"/>
    <w:rsid w:val="000E1919"/>
    <w:rsid w:val="000E19AF"/>
    <w:rsid w:val="000E1B4D"/>
    <w:rsid w:val="000E32B1"/>
    <w:rsid w:val="000E38F9"/>
    <w:rsid w:val="000E40D7"/>
    <w:rsid w:val="000E4714"/>
    <w:rsid w:val="000E4C62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28A"/>
    <w:rsid w:val="000E7C22"/>
    <w:rsid w:val="000F0239"/>
    <w:rsid w:val="000F08FD"/>
    <w:rsid w:val="000F09F4"/>
    <w:rsid w:val="000F0C89"/>
    <w:rsid w:val="000F18C6"/>
    <w:rsid w:val="000F1D48"/>
    <w:rsid w:val="000F2433"/>
    <w:rsid w:val="000F3D51"/>
    <w:rsid w:val="000F47BB"/>
    <w:rsid w:val="000F6A55"/>
    <w:rsid w:val="000F6B04"/>
    <w:rsid w:val="000F72E8"/>
    <w:rsid w:val="000F785B"/>
    <w:rsid w:val="00101F50"/>
    <w:rsid w:val="00102997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10BE3"/>
    <w:rsid w:val="00113FF5"/>
    <w:rsid w:val="001140A2"/>
    <w:rsid w:val="00114123"/>
    <w:rsid w:val="001141BE"/>
    <w:rsid w:val="001151EB"/>
    <w:rsid w:val="00115270"/>
    <w:rsid w:val="00116163"/>
    <w:rsid w:val="00116A93"/>
    <w:rsid w:val="00116C19"/>
    <w:rsid w:val="0011710F"/>
    <w:rsid w:val="001178FE"/>
    <w:rsid w:val="00117C7F"/>
    <w:rsid w:val="00120160"/>
    <w:rsid w:val="001202CB"/>
    <w:rsid w:val="00120554"/>
    <w:rsid w:val="00121410"/>
    <w:rsid w:val="001214D8"/>
    <w:rsid w:val="001219A6"/>
    <w:rsid w:val="00122156"/>
    <w:rsid w:val="00122A02"/>
    <w:rsid w:val="00122BDD"/>
    <w:rsid w:val="00122CAF"/>
    <w:rsid w:val="0012321E"/>
    <w:rsid w:val="0012350E"/>
    <w:rsid w:val="00123867"/>
    <w:rsid w:val="00124EAF"/>
    <w:rsid w:val="0012507C"/>
    <w:rsid w:val="00125313"/>
    <w:rsid w:val="001259B5"/>
    <w:rsid w:val="0012600E"/>
    <w:rsid w:val="00126BEF"/>
    <w:rsid w:val="00126D41"/>
    <w:rsid w:val="00127401"/>
    <w:rsid w:val="001302E1"/>
    <w:rsid w:val="00130301"/>
    <w:rsid w:val="001308F0"/>
    <w:rsid w:val="00130AFA"/>
    <w:rsid w:val="00130C5A"/>
    <w:rsid w:val="00132681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681"/>
    <w:rsid w:val="00136CAA"/>
    <w:rsid w:val="00137961"/>
    <w:rsid w:val="00137A8D"/>
    <w:rsid w:val="00137EA4"/>
    <w:rsid w:val="00140016"/>
    <w:rsid w:val="00141633"/>
    <w:rsid w:val="00141AA6"/>
    <w:rsid w:val="00141F84"/>
    <w:rsid w:val="00141FDD"/>
    <w:rsid w:val="00143871"/>
    <w:rsid w:val="001438B9"/>
    <w:rsid w:val="0014471B"/>
    <w:rsid w:val="001450FA"/>
    <w:rsid w:val="00145701"/>
    <w:rsid w:val="001458BC"/>
    <w:rsid w:val="00145BD8"/>
    <w:rsid w:val="00146246"/>
    <w:rsid w:val="001466C8"/>
    <w:rsid w:val="00146A4F"/>
    <w:rsid w:val="00146FE5"/>
    <w:rsid w:val="001473CB"/>
    <w:rsid w:val="001478E1"/>
    <w:rsid w:val="00147B5A"/>
    <w:rsid w:val="00147F2A"/>
    <w:rsid w:val="00147F33"/>
    <w:rsid w:val="00147F4B"/>
    <w:rsid w:val="00150A3D"/>
    <w:rsid w:val="00151B07"/>
    <w:rsid w:val="00151C7D"/>
    <w:rsid w:val="00151FF8"/>
    <w:rsid w:val="001523ED"/>
    <w:rsid w:val="00152670"/>
    <w:rsid w:val="00152A95"/>
    <w:rsid w:val="00152C52"/>
    <w:rsid w:val="00153123"/>
    <w:rsid w:val="00153225"/>
    <w:rsid w:val="00153277"/>
    <w:rsid w:val="001533B3"/>
    <w:rsid w:val="00153AEA"/>
    <w:rsid w:val="00153FBD"/>
    <w:rsid w:val="0015423C"/>
    <w:rsid w:val="0015492A"/>
    <w:rsid w:val="001565DC"/>
    <w:rsid w:val="001566C1"/>
    <w:rsid w:val="001567BB"/>
    <w:rsid w:val="001568FE"/>
    <w:rsid w:val="00156CF4"/>
    <w:rsid w:val="00157463"/>
    <w:rsid w:val="00157AE4"/>
    <w:rsid w:val="001603CB"/>
    <w:rsid w:val="001604CE"/>
    <w:rsid w:val="001607E8"/>
    <w:rsid w:val="00161041"/>
    <w:rsid w:val="001613B4"/>
    <w:rsid w:val="00161497"/>
    <w:rsid w:val="00161B8C"/>
    <w:rsid w:val="00161E51"/>
    <w:rsid w:val="001620A0"/>
    <w:rsid w:val="001623FE"/>
    <w:rsid w:val="001638AD"/>
    <w:rsid w:val="00163CAD"/>
    <w:rsid w:val="00163D6A"/>
    <w:rsid w:val="00164051"/>
    <w:rsid w:val="00164731"/>
    <w:rsid w:val="00164F79"/>
    <w:rsid w:val="00165110"/>
    <w:rsid w:val="00166604"/>
    <w:rsid w:val="00166B3B"/>
    <w:rsid w:val="00166BCA"/>
    <w:rsid w:val="00167662"/>
    <w:rsid w:val="001679A4"/>
    <w:rsid w:val="00170654"/>
    <w:rsid w:val="001708FD"/>
    <w:rsid w:val="00170DE0"/>
    <w:rsid w:val="001729B9"/>
    <w:rsid w:val="00172D30"/>
    <w:rsid w:val="00172DC6"/>
    <w:rsid w:val="0017319E"/>
    <w:rsid w:val="001738B3"/>
    <w:rsid w:val="00173CBC"/>
    <w:rsid w:val="001752AE"/>
    <w:rsid w:val="001753F5"/>
    <w:rsid w:val="00175F93"/>
    <w:rsid w:val="001764DF"/>
    <w:rsid w:val="001768A2"/>
    <w:rsid w:val="00176E33"/>
    <w:rsid w:val="001770CD"/>
    <w:rsid w:val="001771E2"/>
    <w:rsid w:val="0017742A"/>
    <w:rsid w:val="0018146F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8D"/>
    <w:rsid w:val="001848A4"/>
    <w:rsid w:val="001862EA"/>
    <w:rsid w:val="00186598"/>
    <w:rsid w:val="001865F7"/>
    <w:rsid w:val="0018664B"/>
    <w:rsid w:val="0018669A"/>
    <w:rsid w:val="00186E63"/>
    <w:rsid w:val="00187187"/>
    <w:rsid w:val="00187EC7"/>
    <w:rsid w:val="001916F0"/>
    <w:rsid w:val="00191750"/>
    <w:rsid w:val="001918E6"/>
    <w:rsid w:val="00191C2C"/>
    <w:rsid w:val="001920E1"/>
    <w:rsid w:val="001924AF"/>
    <w:rsid w:val="00192A1A"/>
    <w:rsid w:val="00192CED"/>
    <w:rsid w:val="00193079"/>
    <w:rsid w:val="00193BE9"/>
    <w:rsid w:val="00194309"/>
    <w:rsid w:val="0019469C"/>
    <w:rsid w:val="00194A96"/>
    <w:rsid w:val="00194AEB"/>
    <w:rsid w:val="00195E3A"/>
    <w:rsid w:val="00195E52"/>
    <w:rsid w:val="0019637A"/>
    <w:rsid w:val="001965DB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D65"/>
    <w:rsid w:val="001A0DE5"/>
    <w:rsid w:val="001A0F90"/>
    <w:rsid w:val="001A12AB"/>
    <w:rsid w:val="001A1B02"/>
    <w:rsid w:val="001A1CD4"/>
    <w:rsid w:val="001A2011"/>
    <w:rsid w:val="001A25BB"/>
    <w:rsid w:val="001A25DC"/>
    <w:rsid w:val="001A281F"/>
    <w:rsid w:val="001A2874"/>
    <w:rsid w:val="001A3301"/>
    <w:rsid w:val="001A3AB7"/>
    <w:rsid w:val="001A3E16"/>
    <w:rsid w:val="001A41C3"/>
    <w:rsid w:val="001A4300"/>
    <w:rsid w:val="001A5543"/>
    <w:rsid w:val="001A6828"/>
    <w:rsid w:val="001A6B72"/>
    <w:rsid w:val="001A6D2C"/>
    <w:rsid w:val="001A7A78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11FF"/>
    <w:rsid w:val="001B142F"/>
    <w:rsid w:val="001B3063"/>
    <w:rsid w:val="001B3626"/>
    <w:rsid w:val="001B3889"/>
    <w:rsid w:val="001B389F"/>
    <w:rsid w:val="001B3C77"/>
    <w:rsid w:val="001B51A7"/>
    <w:rsid w:val="001B5A1E"/>
    <w:rsid w:val="001B5C0A"/>
    <w:rsid w:val="001B6D6C"/>
    <w:rsid w:val="001B6F04"/>
    <w:rsid w:val="001B71EA"/>
    <w:rsid w:val="001B79B0"/>
    <w:rsid w:val="001B7A0E"/>
    <w:rsid w:val="001B7BF4"/>
    <w:rsid w:val="001C0976"/>
    <w:rsid w:val="001C1531"/>
    <w:rsid w:val="001C234B"/>
    <w:rsid w:val="001C25F4"/>
    <w:rsid w:val="001C2679"/>
    <w:rsid w:val="001C2718"/>
    <w:rsid w:val="001C2E07"/>
    <w:rsid w:val="001C2F0E"/>
    <w:rsid w:val="001C36B0"/>
    <w:rsid w:val="001C3B17"/>
    <w:rsid w:val="001C3BD9"/>
    <w:rsid w:val="001C528C"/>
    <w:rsid w:val="001C5D1A"/>
    <w:rsid w:val="001C6340"/>
    <w:rsid w:val="001C6D39"/>
    <w:rsid w:val="001C6F8B"/>
    <w:rsid w:val="001C7BFF"/>
    <w:rsid w:val="001C7F52"/>
    <w:rsid w:val="001D02CA"/>
    <w:rsid w:val="001D04C9"/>
    <w:rsid w:val="001D059E"/>
    <w:rsid w:val="001D13FE"/>
    <w:rsid w:val="001D2CB7"/>
    <w:rsid w:val="001D301D"/>
    <w:rsid w:val="001D31AF"/>
    <w:rsid w:val="001D3882"/>
    <w:rsid w:val="001D3CD4"/>
    <w:rsid w:val="001D5372"/>
    <w:rsid w:val="001D57F9"/>
    <w:rsid w:val="001D5CC5"/>
    <w:rsid w:val="001D600B"/>
    <w:rsid w:val="001D654D"/>
    <w:rsid w:val="001D6739"/>
    <w:rsid w:val="001D6884"/>
    <w:rsid w:val="001D7282"/>
    <w:rsid w:val="001E0DA7"/>
    <w:rsid w:val="001E155E"/>
    <w:rsid w:val="001E1639"/>
    <w:rsid w:val="001E1A94"/>
    <w:rsid w:val="001E23F7"/>
    <w:rsid w:val="001E293B"/>
    <w:rsid w:val="001E2BFA"/>
    <w:rsid w:val="001E2C54"/>
    <w:rsid w:val="001E39DF"/>
    <w:rsid w:val="001E462E"/>
    <w:rsid w:val="001E4A60"/>
    <w:rsid w:val="001E4A84"/>
    <w:rsid w:val="001E50EA"/>
    <w:rsid w:val="001E5851"/>
    <w:rsid w:val="001E5CD5"/>
    <w:rsid w:val="001E6BB6"/>
    <w:rsid w:val="001F0386"/>
    <w:rsid w:val="001F0B05"/>
    <w:rsid w:val="001F0BA0"/>
    <w:rsid w:val="001F0CBA"/>
    <w:rsid w:val="001F1063"/>
    <w:rsid w:val="001F14D3"/>
    <w:rsid w:val="001F15AB"/>
    <w:rsid w:val="001F173B"/>
    <w:rsid w:val="001F17B0"/>
    <w:rsid w:val="001F17C4"/>
    <w:rsid w:val="001F193D"/>
    <w:rsid w:val="001F1944"/>
    <w:rsid w:val="001F22F4"/>
    <w:rsid w:val="001F23FA"/>
    <w:rsid w:val="001F442C"/>
    <w:rsid w:val="001F45A4"/>
    <w:rsid w:val="001F4634"/>
    <w:rsid w:val="001F4683"/>
    <w:rsid w:val="001F4B3B"/>
    <w:rsid w:val="001F4CB9"/>
    <w:rsid w:val="001F5013"/>
    <w:rsid w:val="001F5337"/>
    <w:rsid w:val="001F53FD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2A09"/>
    <w:rsid w:val="002040DE"/>
    <w:rsid w:val="00204AB5"/>
    <w:rsid w:val="00204C65"/>
    <w:rsid w:val="002069B4"/>
    <w:rsid w:val="00207669"/>
    <w:rsid w:val="002079E1"/>
    <w:rsid w:val="00211067"/>
    <w:rsid w:val="00211E53"/>
    <w:rsid w:val="00212180"/>
    <w:rsid w:val="00212730"/>
    <w:rsid w:val="00212908"/>
    <w:rsid w:val="00212D95"/>
    <w:rsid w:val="00212FF5"/>
    <w:rsid w:val="002136EA"/>
    <w:rsid w:val="00214A4A"/>
    <w:rsid w:val="00214C7C"/>
    <w:rsid w:val="002155C1"/>
    <w:rsid w:val="0021572F"/>
    <w:rsid w:val="002157E3"/>
    <w:rsid w:val="002161E9"/>
    <w:rsid w:val="00216684"/>
    <w:rsid w:val="002167B2"/>
    <w:rsid w:val="00216C6B"/>
    <w:rsid w:val="00216DA4"/>
    <w:rsid w:val="002171D3"/>
    <w:rsid w:val="00217298"/>
    <w:rsid w:val="00217FF3"/>
    <w:rsid w:val="00220135"/>
    <w:rsid w:val="002201CF"/>
    <w:rsid w:val="002209EB"/>
    <w:rsid w:val="00221050"/>
    <w:rsid w:val="00221AB8"/>
    <w:rsid w:val="00221DEF"/>
    <w:rsid w:val="002220CC"/>
    <w:rsid w:val="00222BE8"/>
    <w:rsid w:val="00223005"/>
    <w:rsid w:val="002247EB"/>
    <w:rsid w:val="00224CB6"/>
    <w:rsid w:val="00225770"/>
    <w:rsid w:val="00226CFF"/>
    <w:rsid w:val="002304C4"/>
    <w:rsid w:val="00230E24"/>
    <w:rsid w:val="0023140F"/>
    <w:rsid w:val="00231723"/>
    <w:rsid w:val="00231CA1"/>
    <w:rsid w:val="002327C0"/>
    <w:rsid w:val="00232DF1"/>
    <w:rsid w:val="00233318"/>
    <w:rsid w:val="0023353D"/>
    <w:rsid w:val="0023355F"/>
    <w:rsid w:val="002342E4"/>
    <w:rsid w:val="002347C9"/>
    <w:rsid w:val="00234B91"/>
    <w:rsid w:val="00235DC3"/>
    <w:rsid w:val="00236ABD"/>
    <w:rsid w:val="00236B72"/>
    <w:rsid w:val="00236DD2"/>
    <w:rsid w:val="00237406"/>
    <w:rsid w:val="002412F3"/>
    <w:rsid w:val="002419B0"/>
    <w:rsid w:val="002422C1"/>
    <w:rsid w:val="0024294A"/>
    <w:rsid w:val="00243C90"/>
    <w:rsid w:val="00243F3B"/>
    <w:rsid w:val="00244C2F"/>
    <w:rsid w:val="00244D73"/>
    <w:rsid w:val="00245F89"/>
    <w:rsid w:val="00246520"/>
    <w:rsid w:val="00246AAC"/>
    <w:rsid w:val="00246AE1"/>
    <w:rsid w:val="0024744F"/>
    <w:rsid w:val="0024771D"/>
    <w:rsid w:val="002477DA"/>
    <w:rsid w:val="00247B98"/>
    <w:rsid w:val="00247BC6"/>
    <w:rsid w:val="00250254"/>
    <w:rsid w:val="002502EA"/>
    <w:rsid w:val="0025145C"/>
    <w:rsid w:val="00251789"/>
    <w:rsid w:val="0025178F"/>
    <w:rsid w:val="002524D0"/>
    <w:rsid w:val="00252F0B"/>
    <w:rsid w:val="00253443"/>
    <w:rsid w:val="00253715"/>
    <w:rsid w:val="00253A05"/>
    <w:rsid w:val="00253F1E"/>
    <w:rsid w:val="00255085"/>
    <w:rsid w:val="002553A5"/>
    <w:rsid w:val="00255592"/>
    <w:rsid w:val="00255F16"/>
    <w:rsid w:val="00256683"/>
    <w:rsid w:val="00260239"/>
    <w:rsid w:val="00260704"/>
    <w:rsid w:val="00260B2A"/>
    <w:rsid w:val="002615FB"/>
    <w:rsid w:val="002620E8"/>
    <w:rsid w:val="00262366"/>
    <w:rsid w:val="002623A4"/>
    <w:rsid w:val="00262A21"/>
    <w:rsid w:val="0026339F"/>
    <w:rsid w:val="002644E0"/>
    <w:rsid w:val="002670DA"/>
    <w:rsid w:val="002672DB"/>
    <w:rsid w:val="00267327"/>
    <w:rsid w:val="0026739D"/>
    <w:rsid w:val="002674D6"/>
    <w:rsid w:val="002674D8"/>
    <w:rsid w:val="00271545"/>
    <w:rsid w:val="00272284"/>
    <w:rsid w:val="00272B3B"/>
    <w:rsid w:val="00273AE5"/>
    <w:rsid w:val="00274268"/>
    <w:rsid w:val="002746A7"/>
    <w:rsid w:val="0027487F"/>
    <w:rsid w:val="002754FF"/>
    <w:rsid w:val="00275740"/>
    <w:rsid w:val="00275C86"/>
    <w:rsid w:val="00276495"/>
    <w:rsid w:val="00276989"/>
    <w:rsid w:val="00276AF6"/>
    <w:rsid w:val="00277227"/>
    <w:rsid w:val="00277882"/>
    <w:rsid w:val="00277907"/>
    <w:rsid w:val="00277D5F"/>
    <w:rsid w:val="00280019"/>
    <w:rsid w:val="00280659"/>
    <w:rsid w:val="0028088E"/>
    <w:rsid w:val="00280DE9"/>
    <w:rsid w:val="002823B4"/>
    <w:rsid w:val="00282E8B"/>
    <w:rsid w:val="002834D4"/>
    <w:rsid w:val="00283830"/>
    <w:rsid w:val="002839EE"/>
    <w:rsid w:val="00284A17"/>
    <w:rsid w:val="00284F8D"/>
    <w:rsid w:val="00286090"/>
    <w:rsid w:val="00286DD9"/>
    <w:rsid w:val="0028733F"/>
    <w:rsid w:val="002900B8"/>
    <w:rsid w:val="00290B5E"/>
    <w:rsid w:val="00290C98"/>
    <w:rsid w:val="00290FD1"/>
    <w:rsid w:val="00290FE3"/>
    <w:rsid w:val="00291B35"/>
    <w:rsid w:val="00291FD2"/>
    <w:rsid w:val="00292E8B"/>
    <w:rsid w:val="00293855"/>
    <w:rsid w:val="002941D6"/>
    <w:rsid w:val="0029465C"/>
    <w:rsid w:val="002948F6"/>
    <w:rsid w:val="00294DCE"/>
    <w:rsid w:val="00294FB6"/>
    <w:rsid w:val="002959F9"/>
    <w:rsid w:val="00295B10"/>
    <w:rsid w:val="002966A5"/>
    <w:rsid w:val="00297DE8"/>
    <w:rsid w:val="00297EE9"/>
    <w:rsid w:val="002A01DA"/>
    <w:rsid w:val="002A03A6"/>
    <w:rsid w:val="002A03D8"/>
    <w:rsid w:val="002A059E"/>
    <w:rsid w:val="002A0D98"/>
    <w:rsid w:val="002A0E17"/>
    <w:rsid w:val="002A1910"/>
    <w:rsid w:val="002A283C"/>
    <w:rsid w:val="002A2FDF"/>
    <w:rsid w:val="002A3622"/>
    <w:rsid w:val="002A3853"/>
    <w:rsid w:val="002A39C8"/>
    <w:rsid w:val="002A3B24"/>
    <w:rsid w:val="002A3DF7"/>
    <w:rsid w:val="002A429F"/>
    <w:rsid w:val="002A4A25"/>
    <w:rsid w:val="002A5042"/>
    <w:rsid w:val="002A5781"/>
    <w:rsid w:val="002A5FDA"/>
    <w:rsid w:val="002A664B"/>
    <w:rsid w:val="002A6890"/>
    <w:rsid w:val="002A706B"/>
    <w:rsid w:val="002A7F05"/>
    <w:rsid w:val="002B093F"/>
    <w:rsid w:val="002B1670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7AC"/>
    <w:rsid w:val="002B4664"/>
    <w:rsid w:val="002B5182"/>
    <w:rsid w:val="002B57FD"/>
    <w:rsid w:val="002B5BE1"/>
    <w:rsid w:val="002B6336"/>
    <w:rsid w:val="002B6388"/>
    <w:rsid w:val="002B7904"/>
    <w:rsid w:val="002B7DA3"/>
    <w:rsid w:val="002C03BC"/>
    <w:rsid w:val="002C1BA4"/>
    <w:rsid w:val="002C201C"/>
    <w:rsid w:val="002C24B7"/>
    <w:rsid w:val="002C26D3"/>
    <w:rsid w:val="002C288D"/>
    <w:rsid w:val="002C2CAD"/>
    <w:rsid w:val="002C3319"/>
    <w:rsid w:val="002C3552"/>
    <w:rsid w:val="002C3E1F"/>
    <w:rsid w:val="002C4224"/>
    <w:rsid w:val="002C46ED"/>
    <w:rsid w:val="002C6A59"/>
    <w:rsid w:val="002C6C35"/>
    <w:rsid w:val="002C7613"/>
    <w:rsid w:val="002C7F22"/>
    <w:rsid w:val="002D086D"/>
    <w:rsid w:val="002D0E88"/>
    <w:rsid w:val="002D1042"/>
    <w:rsid w:val="002D1346"/>
    <w:rsid w:val="002D1979"/>
    <w:rsid w:val="002D2250"/>
    <w:rsid w:val="002D2A42"/>
    <w:rsid w:val="002D30B0"/>
    <w:rsid w:val="002D3CA1"/>
    <w:rsid w:val="002D42D6"/>
    <w:rsid w:val="002D4BE8"/>
    <w:rsid w:val="002D54BD"/>
    <w:rsid w:val="002D54BE"/>
    <w:rsid w:val="002D55DA"/>
    <w:rsid w:val="002D55F5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215C"/>
    <w:rsid w:val="002E256A"/>
    <w:rsid w:val="002E25B0"/>
    <w:rsid w:val="002E2FAB"/>
    <w:rsid w:val="002E35CE"/>
    <w:rsid w:val="002E4093"/>
    <w:rsid w:val="002E515E"/>
    <w:rsid w:val="002E5235"/>
    <w:rsid w:val="002E52AB"/>
    <w:rsid w:val="002E61E0"/>
    <w:rsid w:val="002E6249"/>
    <w:rsid w:val="002E6E23"/>
    <w:rsid w:val="002E702B"/>
    <w:rsid w:val="002E791B"/>
    <w:rsid w:val="002F065B"/>
    <w:rsid w:val="002F092C"/>
    <w:rsid w:val="002F0ED8"/>
    <w:rsid w:val="002F1C40"/>
    <w:rsid w:val="002F1FA3"/>
    <w:rsid w:val="002F2172"/>
    <w:rsid w:val="002F2822"/>
    <w:rsid w:val="002F2AD9"/>
    <w:rsid w:val="002F2F41"/>
    <w:rsid w:val="002F3048"/>
    <w:rsid w:val="002F3222"/>
    <w:rsid w:val="002F372D"/>
    <w:rsid w:val="002F3A67"/>
    <w:rsid w:val="002F3B9D"/>
    <w:rsid w:val="002F42AA"/>
    <w:rsid w:val="002F5230"/>
    <w:rsid w:val="002F5425"/>
    <w:rsid w:val="002F55B2"/>
    <w:rsid w:val="002F590B"/>
    <w:rsid w:val="002F59B5"/>
    <w:rsid w:val="002F5DBC"/>
    <w:rsid w:val="002F5DDC"/>
    <w:rsid w:val="002F7A70"/>
    <w:rsid w:val="002F7A99"/>
    <w:rsid w:val="002F7B23"/>
    <w:rsid w:val="002F7F2B"/>
    <w:rsid w:val="0030027F"/>
    <w:rsid w:val="003005CC"/>
    <w:rsid w:val="003008B8"/>
    <w:rsid w:val="00300F4D"/>
    <w:rsid w:val="00301159"/>
    <w:rsid w:val="00301712"/>
    <w:rsid w:val="00301F99"/>
    <w:rsid w:val="0030252D"/>
    <w:rsid w:val="00302916"/>
    <w:rsid w:val="00302DA3"/>
    <w:rsid w:val="0030300F"/>
    <w:rsid w:val="0030314F"/>
    <w:rsid w:val="00304296"/>
    <w:rsid w:val="0030448B"/>
    <w:rsid w:val="003045A8"/>
    <w:rsid w:val="00306222"/>
    <w:rsid w:val="0030673C"/>
    <w:rsid w:val="003067EC"/>
    <w:rsid w:val="0030688D"/>
    <w:rsid w:val="0030790F"/>
    <w:rsid w:val="003116F3"/>
    <w:rsid w:val="00312260"/>
    <w:rsid w:val="003124CD"/>
    <w:rsid w:val="00312B73"/>
    <w:rsid w:val="00313595"/>
    <w:rsid w:val="003139F7"/>
    <w:rsid w:val="00313A77"/>
    <w:rsid w:val="003140E4"/>
    <w:rsid w:val="0031492A"/>
    <w:rsid w:val="00314956"/>
    <w:rsid w:val="00314C77"/>
    <w:rsid w:val="00315297"/>
    <w:rsid w:val="0031532D"/>
    <w:rsid w:val="0031553B"/>
    <w:rsid w:val="00315EE7"/>
    <w:rsid w:val="00317BD8"/>
    <w:rsid w:val="00317F2D"/>
    <w:rsid w:val="00320048"/>
    <w:rsid w:val="003202DB"/>
    <w:rsid w:val="00320B30"/>
    <w:rsid w:val="003213B5"/>
    <w:rsid w:val="00321A0D"/>
    <w:rsid w:val="00321A26"/>
    <w:rsid w:val="00323296"/>
    <w:rsid w:val="00323777"/>
    <w:rsid w:val="00323AA7"/>
    <w:rsid w:val="0032440D"/>
    <w:rsid w:val="003244E0"/>
    <w:rsid w:val="003256C7"/>
    <w:rsid w:val="00325A1B"/>
    <w:rsid w:val="003261F0"/>
    <w:rsid w:val="0032711E"/>
    <w:rsid w:val="00327D5D"/>
    <w:rsid w:val="003305BF"/>
    <w:rsid w:val="0033068E"/>
    <w:rsid w:val="00330E63"/>
    <w:rsid w:val="00331A51"/>
    <w:rsid w:val="00331C14"/>
    <w:rsid w:val="00331ECE"/>
    <w:rsid w:val="00332DD4"/>
    <w:rsid w:val="00333226"/>
    <w:rsid w:val="0033336A"/>
    <w:rsid w:val="003334E7"/>
    <w:rsid w:val="00333EAE"/>
    <w:rsid w:val="00334DDC"/>
    <w:rsid w:val="00335110"/>
    <w:rsid w:val="00335B0F"/>
    <w:rsid w:val="0033602A"/>
    <w:rsid w:val="003362C5"/>
    <w:rsid w:val="00336A38"/>
    <w:rsid w:val="0033708A"/>
    <w:rsid w:val="003371F8"/>
    <w:rsid w:val="00337206"/>
    <w:rsid w:val="00337466"/>
    <w:rsid w:val="0033766C"/>
    <w:rsid w:val="0034013C"/>
    <w:rsid w:val="003402C9"/>
    <w:rsid w:val="00340A4D"/>
    <w:rsid w:val="00340BDA"/>
    <w:rsid w:val="0034158F"/>
    <w:rsid w:val="00342488"/>
    <w:rsid w:val="00343AAC"/>
    <w:rsid w:val="0034464C"/>
    <w:rsid w:val="00344807"/>
    <w:rsid w:val="00344AF0"/>
    <w:rsid w:val="00345A5F"/>
    <w:rsid w:val="003470C6"/>
    <w:rsid w:val="003473EA"/>
    <w:rsid w:val="00347440"/>
    <w:rsid w:val="003478BA"/>
    <w:rsid w:val="00347C78"/>
    <w:rsid w:val="00347C89"/>
    <w:rsid w:val="003500D5"/>
    <w:rsid w:val="003512A3"/>
    <w:rsid w:val="003512D4"/>
    <w:rsid w:val="0035168F"/>
    <w:rsid w:val="00351830"/>
    <w:rsid w:val="00352368"/>
    <w:rsid w:val="00352652"/>
    <w:rsid w:val="00352C66"/>
    <w:rsid w:val="00352D1F"/>
    <w:rsid w:val="00353217"/>
    <w:rsid w:val="0035354C"/>
    <w:rsid w:val="003535EB"/>
    <w:rsid w:val="003541CE"/>
    <w:rsid w:val="00355D5D"/>
    <w:rsid w:val="00355DD8"/>
    <w:rsid w:val="00355F06"/>
    <w:rsid w:val="003560B5"/>
    <w:rsid w:val="00356468"/>
    <w:rsid w:val="0035705E"/>
    <w:rsid w:val="003606AB"/>
    <w:rsid w:val="003613C9"/>
    <w:rsid w:val="0036178E"/>
    <w:rsid w:val="00361A0C"/>
    <w:rsid w:val="00361EB9"/>
    <w:rsid w:val="00361ED2"/>
    <w:rsid w:val="00362C0F"/>
    <w:rsid w:val="00362F5D"/>
    <w:rsid w:val="00362FEA"/>
    <w:rsid w:val="00363A77"/>
    <w:rsid w:val="00363E03"/>
    <w:rsid w:val="00364A10"/>
    <w:rsid w:val="00364EDF"/>
    <w:rsid w:val="003656A8"/>
    <w:rsid w:val="00365D22"/>
    <w:rsid w:val="003667DA"/>
    <w:rsid w:val="00366B83"/>
    <w:rsid w:val="003674AE"/>
    <w:rsid w:val="00367C33"/>
    <w:rsid w:val="003700A6"/>
    <w:rsid w:val="00371284"/>
    <w:rsid w:val="003714E2"/>
    <w:rsid w:val="003716E9"/>
    <w:rsid w:val="00371718"/>
    <w:rsid w:val="003724FA"/>
    <w:rsid w:val="00372502"/>
    <w:rsid w:val="00372699"/>
    <w:rsid w:val="00372711"/>
    <w:rsid w:val="00372893"/>
    <w:rsid w:val="00372A81"/>
    <w:rsid w:val="00372B21"/>
    <w:rsid w:val="00372DC4"/>
    <w:rsid w:val="00373DF8"/>
    <w:rsid w:val="00374004"/>
    <w:rsid w:val="00374229"/>
    <w:rsid w:val="00374826"/>
    <w:rsid w:val="00374DAC"/>
    <w:rsid w:val="00375F2D"/>
    <w:rsid w:val="00375FDE"/>
    <w:rsid w:val="0037656C"/>
    <w:rsid w:val="003802E8"/>
    <w:rsid w:val="00381001"/>
    <w:rsid w:val="003810B3"/>
    <w:rsid w:val="0038122A"/>
    <w:rsid w:val="003813F1"/>
    <w:rsid w:val="00382489"/>
    <w:rsid w:val="00382585"/>
    <w:rsid w:val="00382616"/>
    <w:rsid w:val="00382B98"/>
    <w:rsid w:val="003831FC"/>
    <w:rsid w:val="00383495"/>
    <w:rsid w:val="00383BF1"/>
    <w:rsid w:val="00383CAA"/>
    <w:rsid w:val="003840A4"/>
    <w:rsid w:val="003848DF"/>
    <w:rsid w:val="00384FAB"/>
    <w:rsid w:val="003853EF"/>
    <w:rsid w:val="003855EE"/>
    <w:rsid w:val="00385EF0"/>
    <w:rsid w:val="00386F96"/>
    <w:rsid w:val="00387068"/>
    <w:rsid w:val="003873D6"/>
    <w:rsid w:val="00390686"/>
    <w:rsid w:val="00390B29"/>
    <w:rsid w:val="003912DD"/>
    <w:rsid w:val="003913F1"/>
    <w:rsid w:val="003915D5"/>
    <w:rsid w:val="00391718"/>
    <w:rsid w:val="0039172D"/>
    <w:rsid w:val="00391E70"/>
    <w:rsid w:val="00392259"/>
    <w:rsid w:val="0039274D"/>
    <w:rsid w:val="00392C11"/>
    <w:rsid w:val="00393555"/>
    <w:rsid w:val="00393D73"/>
    <w:rsid w:val="0039490E"/>
    <w:rsid w:val="00395031"/>
    <w:rsid w:val="003958AA"/>
    <w:rsid w:val="00395FF2"/>
    <w:rsid w:val="00396A53"/>
    <w:rsid w:val="003970B8"/>
    <w:rsid w:val="0039734B"/>
    <w:rsid w:val="00397756"/>
    <w:rsid w:val="00397EBB"/>
    <w:rsid w:val="003A0AC9"/>
    <w:rsid w:val="003A2430"/>
    <w:rsid w:val="003A24C5"/>
    <w:rsid w:val="003A3375"/>
    <w:rsid w:val="003A3859"/>
    <w:rsid w:val="003A3A8D"/>
    <w:rsid w:val="003A4091"/>
    <w:rsid w:val="003A4908"/>
    <w:rsid w:val="003A4D30"/>
    <w:rsid w:val="003A502A"/>
    <w:rsid w:val="003A5BA8"/>
    <w:rsid w:val="003A6110"/>
    <w:rsid w:val="003A64C1"/>
    <w:rsid w:val="003A66F4"/>
    <w:rsid w:val="003A6941"/>
    <w:rsid w:val="003A736F"/>
    <w:rsid w:val="003A75C4"/>
    <w:rsid w:val="003A7940"/>
    <w:rsid w:val="003A7A26"/>
    <w:rsid w:val="003B003F"/>
    <w:rsid w:val="003B0934"/>
    <w:rsid w:val="003B1CD8"/>
    <w:rsid w:val="003B21B0"/>
    <w:rsid w:val="003B30FB"/>
    <w:rsid w:val="003B35F4"/>
    <w:rsid w:val="003B37E8"/>
    <w:rsid w:val="003B4A96"/>
    <w:rsid w:val="003B4C3B"/>
    <w:rsid w:val="003B58D4"/>
    <w:rsid w:val="003B666A"/>
    <w:rsid w:val="003B7BD3"/>
    <w:rsid w:val="003B7C28"/>
    <w:rsid w:val="003C0763"/>
    <w:rsid w:val="003C1220"/>
    <w:rsid w:val="003C14AB"/>
    <w:rsid w:val="003C17BF"/>
    <w:rsid w:val="003C18EA"/>
    <w:rsid w:val="003C1B03"/>
    <w:rsid w:val="003C27D3"/>
    <w:rsid w:val="003C3001"/>
    <w:rsid w:val="003C3C54"/>
    <w:rsid w:val="003C448B"/>
    <w:rsid w:val="003C496A"/>
    <w:rsid w:val="003C4A17"/>
    <w:rsid w:val="003C5176"/>
    <w:rsid w:val="003C6ADC"/>
    <w:rsid w:val="003C6BC1"/>
    <w:rsid w:val="003C7D42"/>
    <w:rsid w:val="003D0D03"/>
    <w:rsid w:val="003D2F68"/>
    <w:rsid w:val="003D32E2"/>
    <w:rsid w:val="003D377D"/>
    <w:rsid w:val="003D378C"/>
    <w:rsid w:val="003D3B9C"/>
    <w:rsid w:val="003D3FE9"/>
    <w:rsid w:val="003D4955"/>
    <w:rsid w:val="003D4C28"/>
    <w:rsid w:val="003D4FA3"/>
    <w:rsid w:val="003D686B"/>
    <w:rsid w:val="003D708E"/>
    <w:rsid w:val="003D784A"/>
    <w:rsid w:val="003D7D1B"/>
    <w:rsid w:val="003E0357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398F"/>
    <w:rsid w:val="003E3AEF"/>
    <w:rsid w:val="003E44CC"/>
    <w:rsid w:val="003E4CE1"/>
    <w:rsid w:val="003E53F0"/>
    <w:rsid w:val="003E543B"/>
    <w:rsid w:val="003E5C9C"/>
    <w:rsid w:val="003E60BF"/>
    <w:rsid w:val="003E663C"/>
    <w:rsid w:val="003E683C"/>
    <w:rsid w:val="003E6DE3"/>
    <w:rsid w:val="003E7667"/>
    <w:rsid w:val="003E7941"/>
    <w:rsid w:val="003E7CC9"/>
    <w:rsid w:val="003F0B28"/>
    <w:rsid w:val="003F19C7"/>
    <w:rsid w:val="003F1AB7"/>
    <w:rsid w:val="003F1C6A"/>
    <w:rsid w:val="003F1C9D"/>
    <w:rsid w:val="003F1E86"/>
    <w:rsid w:val="003F2501"/>
    <w:rsid w:val="003F3011"/>
    <w:rsid w:val="003F3234"/>
    <w:rsid w:val="003F38FE"/>
    <w:rsid w:val="003F448F"/>
    <w:rsid w:val="003F45FA"/>
    <w:rsid w:val="003F49BA"/>
    <w:rsid w:val="003F614C"/>
    <w:rsid w:val="003F6592"/>
    <w:rsid w:val="003F6CDE"/>
    <w:rsid w:val="003F7956"/>
    <w:rsid w:val="004005C6"/>
    <w:rsid w:val="00400C94"/>
    <w:rsid w:val="00400D0C"/>
    <w:rsid w:val="0040200F"/>
    <w:rsid w:val="004020FB"/>
    <w:rsid w:val="00402416"/>
    <w:rsid w:val="00402A62"/>
    <w:rsid w:val="00402EDE"/>
    <w:rsid w:val="00403253"/>
    <w:rsid w:val="00403795"/>
    <w:rsid w:val="00403AEF"/>
    <w:rsid w:val="00404126"/>
    <w:rsid w:val="004046F4"/>
    <w:rsid w:val="0040494D"/>
    <w:rsid w:val="004054F7"/>
    <w:rsid w:val="00405658"/>
    <w:rsid w:val="004056C8"/>
    <w:rsid w:val="00405996"/>
    <w:rsid w:val="00405D37"/>
    <w:rsid w:val="004063FD"/>
    <w:rsid w:val="00406683"/>
    <w:rsid w:val="00410678"/>
    <w:rsid w:val="00410BDD"/>
    <w:rsid w:val="00411363"/>
    <w:rsid w:val="00412126"/>
    <w:rsid w:val="00412320"/>
    <w:rsid w:val="0041265F"/>
    <w:rsid w:val="004127A4"/>
    <w:rsid w:val="00412B9F"/>
    <w:rsid w:val="004139FC"/>
    <w:rsid w:val="004144D1"/>
    <w:rsid w:val="00415588"/>
    <w:rsid w:val="004156EC"/>
    <w:rsid w:val="004158F6"/>
    <w:rsid w:val="00415F84"/>
    <w:rsid w:val="004163C6"/>
    <w:rsid w:val="00416508"/>
    <w:rsid w:val="00417130"/>
    <w:rsid w:val="0042011C"/>
    <w:rsid w:val="00420665"/>
    <w:rsid w:val="00420672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911"/>
    <w:rsid w:val="00425066"/>
    <w:rsid w:val="00426243"/>
    <w:rsid w:val="00427601"/>
    <w:rsid w:val="004277DF"/>
    <w:rsid w:val="00427F4A"/>
    <w:rsid w:val="004302A6"/>
    <w:rsid w:val="004302E0"/>
    <w:rsid w:val="00430421"/>
    <w:rsid w:val="004308E5"/>
    <w:rsid w:val="0043096D"/>
    <w:rsid w:val="004314B5"/>
    <w:rsid w:val="00432891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6DB3"/>
    <w:rsid w:val="00437740"/>
    <w:rsid w:val="004379B2"/>
    <w:rsid w:val="00437D83"/>
    <w:rsid w:val="00437FB6"/>
    <w:rsid w:val="00441AB0"/>
    <w:rsid w:val="00442204"/>
    <w:rsid w:val="00442A97"/>
    <w:rsid w:val="00442E68"/>
    <w:rsid w:val="00442E7E"/>
    <w:rsid w:val="004438B5"/>
    <w:rsid w:val="00443E2B"/>
    <w:rsid w:val="0044409C"/>
    <w:rsid w:val="004445CF"/>
    <w:rsid w:val="004446C2"/>
    <w:rsid w:val="00445080"/>
    <w:rsid w:val="0044585C"/>
    <w:rsid w:val="00445CD8"/>
    <w:rsid w:val="00446004"/>
    <w:rsid w:val="004464AB"/>
    <w:rsid w:val="00446947"/>
    <w:rsid w:val="00447286"/>
    <w:rsid w:val="00447503"/>
    <w:rsid w:val="00447DE7"/>
    <w:rsid w:val="00447F58"/>
    <w:rsid w:val="00450613"/>
    <w:rsid w:val="00450A77"/>
    <w:rsid w:val="004511E5"/>
    <w:rsid w:val="00451B2F"/>
    <w:rsid w:val="004527F8"/>
    <w:rsid w:val="004529F1"/>
    <w:rsid w:val="00452A70"/>
    <w:rsid w:val="00452DF6"/>
    <w:rsid w:val="004531DA"/>
    <w:rsid w:val="00453B1C"/>
    <w:rsid w:val="0045423E"/>
    <w:rsid w:val="004547DF"/>
    <w:rsid w:val="004558D7"/>
    <w:rsid w:val="00456A7E"/>
    <w:rsid w:val="00456DA4"/>
    <w:rsid w:val="00456FE2"/>
    <w:rsid w:val="00457762"/>
    <w:rsid w:val="00457908"/>
    <w:rsid w:val="00457940"/>
    <w:rsid w:val="004601C0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D1"/>
    <w:rsid w:val="00465A77"/>
    <w:rsid w:val="00465DF3"/>
    <w:rsid w:val="00466905"/>
    <w:rsid w:val="004669BC"/>
    <w:rsid w:val="00467753"/>
    <w:rsid w:val="00467E90"/>
    <w:rsid w:val="004700AC"/>
    <w:rsid w:val="00470B75"/>
    <w:rsid w:val="0047111D"/>
    <w:rsid w:val="0047177D"/>
    <w:rsid w:val="00471CC7"/>
    <w:rsid w:val="00471E18"/>
    <w:rsid w:val="0047209C"/>
    <w:rsid w:val="00472680"/>
    <w:rsid w:val="00473494"/>
    <w:rsid w:val="00473522"/>
    <w:rsid w:val="0047378F"/>
    <w:rsid w:val="00473835"/>
    <w:rsid w:val="00473D5E"/>
    <w:rsid w:val="00473E22"/>
    <w:rsid w:val="00474264"/>
    <w:rsid w:val="0047446C"/>
    <w:rsid w:val="00474F20"/>
    <w:rsid w:val="004752B2"/>
    <w:rsid w:val="004753AE"/>
    <w:rsid w:val="00475D59"/>
    <w:rsid w:val="004763D0"/>
    <w:rsid w:val="00476549"/>
    <w:rsid w:val="00476F5E"/>
    <w:rsid w:val="0047790D"/>
    <w:rsid w:val="00480263"/>
    <w:rsid w:val="0048065F"/>
    <w:rsid w:val="004809D2"/>
    <w:rsid w:val="00480BA4"/>
    <w:rsid w:val="00481784"/>
    <w:rsid w:val="0048180E"/>
    <w:rsid w:val="00481C88"/>
    <w:rsid w:val="00482B89"/>
    <w:rsid w:val="00482D80"/>
    <w:rsid w:val="00482DC9"/>
    <w:rsid w:val="00482DFF"/>
    <w:rsid w:val="004847AC"/>
    <w:rsid w:val="004847E4"/>
    <w:rsid w:val="004849D1"/>
    <w:rsid w:val="00485B07"/>
    <w:rsid w:val="00485E46"/>
    <w:rsid w:val="00485F06"/>
    <w:rsid w:val="00486455"/>
    <w:rsid w:val="004866CE"/>
    <w:rsid w:val="0048682A"/>
    <w:rsid w:val="004878C9"/>
    <w:rsid w:val="00490404"/>
    <w:rsid w:val="00490474"/>
    <w:rsid w:val="00490AEB"/>
    <w:rsid w:val="00490F9B"/>
    <w:rsid w:val="00491193"/>
    <w:rsid w:val="0049174F"/>
    <w:rsid w:val="00492513"/>
    <w:rsid w:val="00492D54"/>
    <w:rsid w:val="00493253"/>
    <w:rsid w:val="00493479"/>
    <w:rsid w:val="00493C0A"/>
    <w:rsid w:val="00493C66"/>
    <w:rsid w:val="00493C9A"/>
    <w:rsid w:val="00493F02"/>
    <w:rsid w:val="004943B7"/>
    <w:rsid w:val="00495039"/>
    <w:rsid w:val="0049506C"/>
    <w:rsid w:val="004957E9"/>
    <w:rsid w:val="00495AE5"/>
    <w:rsid w:val="00496115"/>
    <w:rsid w:val="00497D70"/>
    <w:rsid w:val="004A0829"/>
    <w:rsid w:val="004A17F7"/>
    <w:rsid w:val="004A1FDD"/>
    <w:rsid w:val="004A22FE"/>
    <w:rsid w:val="004A2CE1"/>
    <w:rsid w:val="004A2D75"/>
    <w:rsid w:val="004A2F78"/>
    <w:rsid w:val="004A30F1"/>
    <w:rsid w:val="004A3933"/>
    <w:rsid w:val="004A3FD4"/>
    <w:rsid w:val="004A40E8"/>
    <w:rsid w:val="004A45B5"/>
    <w:rsid w:val="004A635F"/>
    <w:rsid w:val="004A67B6"/>
    <w:rsid w:val="004A6FCA"/>
    <w:rsid w:val="004A71F3"/>
    <w:rsid w:val="004A762B"/>
    <w:rsid w:val="004A79CB"/>
    <w:rsid w:val="004A7E74"/>
    <w:rsid w:val="004B07A7"/>
    <w:rsid w:val="004B0DA8"/>
    <w:rsid w:val="004B1BD0"/>
    <w:rsid w:val="004B22ED"/>
    <w:rsid w:val="004B268B"/>
    <w:rsid w:val="004B3472"/>
    <w:rsid w:val="004B35D8"/>
    <w:rsid w:val="004B3952"/>
    <w:rsid w:val="004B3C69"/>
    <w:rsid w:val="004B481F"/>
    <w:rsid w:val="004B4853"/>
    <w:rsid w:val="004B4D26"/>
    <w:rsid w:val="004B4EA2"/>
    <w:rsid w:val="004B5030"/>
    <w:rsid w:val="004B5205"/>
    <w:rsid w:val="004B52CE"/>
    <w:rsid w:val="004B5991"/>
    <w:rsid w:val="004B68E2"/>
    <w:rsid w:val="004B7EBD"/>
    <w:rsid w:val="004B7F7E"/>
    <w:rsid w:val="004C0540"/>
    <w:rsid w:val="004C12A9"/>
    <w:rsid w:val="004C1ECE"/>
    <w:rsid w:val="004C2EDA"/>
    <w:rsid w:val="004C37DF"/>
    <w:rsid w:val="004C3D4F"/>
    <w:rsid w:val="004C40B6"/>
    <w:rsid w:val="004C4BBD"/>
    <w:rsid w:val="004C4D6A"/>
    <w:rsid w:val="004C4E51"/>
    <w:rsid w:val="004C54C0"/>
    <w:rsid w:val="004C6452"/>
    <w:rsid w:val="004C6A36"/>
    <w:rsid w:val="004D05BE"/>
    <w:rsid w:val="004D0755"/>
    <w:rsid w:val="004D0E1E"/>
    <w:rsid w:val="004D0F21"/>
    <w:rsid w:val="004D1D71"/>
    <w:rsid w:val="004D205C"/>
    <w:rsid w:val="004D253D"/>
    <w:rsid w:val="004D2663"/>
    <w:rsid w:val="004D2734"/>
    <w:rsid w:val="004D2CF9"/>
    <w:rsid w:val="004D2FDC"/>
    <w:rsid w:val="004D356C"/>
    <w:rsid w:val="004D37EB"/>
    <w:rsid w:val="004D3CA0"/>
    <w:rsid w:val="004D3E8F"/>
    <w:rsid w:val="004D4BB3"/>
    <w:rsid w:val="004D4CAD"/>
    <w:rsid w:val="004D535F"/>
    <w:rsid w:val="004D63AC"/>
    <w:rsid w:val="004D6C16"/>
    <w:rsid w:val="004D72CB"/>
    <w:rsid w:val="004D7C88"/>
    <w:rsid w:val="004E06CA"/>
    <w:rsid w:val="004E088D"/>
    <w:rsid w:val="004E0ED3"/>
    <w:rsid w:val="004E2256"/>
    <w:rsid w:val="004E319C"/>
    <w:rsid w:val="004E3F0A"/>
    <w:rsid w:val="004E4C60"/>
    <w:rsid w:val="004E4FA4"/>
    <w:rsid w:val="004E51BF"/>
    <w:rsid w:val="004E6090"/>
    <w:rsid w:val="004E624D"/>
    <w:rsid w:val="004E70E9"/>
    <w:rsid w:val="004E7119"/>
    <w:rsid w:val="004E7490"/>
    <w:rsid w:val="004E759C"/>
    <w:rsid w:val="004E76B6"/>
    <w:rsid w:val="004E7B09"/>
    <w:rsid w:val="004F0371"/>
    <w:rsid w:val="004F049B"/>
    <w:rsid w:val="004F0F5B"/>
    <w:rsid w:val="004F1495"/>
    <w:rsid w:val="004F153F"/>
    <w:rsid w:val="004F17F8"/>
    <w:rsid w:val="004F1D5D"/>
    <w:rsid w:val="004F2EDC"/>
    <w:rsid w:val="004F307F"/>
    <w:rsid w:val="004F401A"/>
    <w:rsid w:val="004F4776"/>
    <w:rsid w:val="004F4B68"/>
    <w:rsid w:val="004F5131"/>
    <w:rsid w:val="004F54AF"/>
    <w:rsid w:val="004F6453"/>
    <w:rsid w:val="004F71AC"/>
    <w:rsid w:val="004F72E6"/>
    <w:rsid w:val="004F757C"/>
    <w:rsid w:val="004F7A38"/>
    <w:rsid w:val="004F7D83"/>
    <w:rsid w:val="004F7E7B"/>
    <w:rsid w:val="0050001F"/>
    <w:rsid w:val="005004FC"/>
    <w:rsid w:val="00501F50"/>
    <w:rsid w:val="005020AA"/>
    <w:rsid w:val="00502F68"/>
    <w:rsid w:val="005039A1"/>
    <w:rsid w:val="00505421"/>
    <w:rsid w:val="005054E5"/>
    <w:rsid w:val="005066BF"/>
    <w:rsid w:val="00510361"/>
    <w:rsid w:val="0051110E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8D7"/>
    <w:rsid w:val="00514984"/>
    <w:rsid w:val="00514B23"/>
    <w:rsid w:val="0051522A"/>
    <w:rsid w:val="00515E23"/>
    <w:rsid w:val="00516304"/>
    <w:rsid w:val="005168E7"/>
    <w:rsid w:val="00516C6F"/>
    <w:rsid w:val="005177C3"/>
    <w:rsid w:val="00520516"/>
    <w:rsid w:val="00520A7E"/>
    <w:rsid w:val="005210EC"/>
    <w:rsid w:val="00521A02"/>
    <w:rsid w:val="00521E55"/>
    <w:rsid w:val="00522A35"/>
    <w:rsid w:val="00522CC0"/>
    <w:rsid w:val="00523346"/>
    <w:rsid w:val="00524538"/>
    <w:rsid w:val="005256DB"/>
    <w:rsid w:val="00526759"/>
    <w:rsid w:val="00526875"/>
    <w:rsid w:val="0052712B"/>
    <w:rsid w:val="00527449"/>
    <w:rsid w:val="00530235"/>
    <w:rsid w:val="005303F3"/>
    <w:rsid w:val="00530EF4"/>
    <w:rsid w:val="00531C09"/>
    <w:rsid w:val="00531DAE"/>
    <w:rsid w:val="005324B0"/>
    <w:rsid w:val="0053395F"/>
    <w:rsid w:val="0053396A"/>
    <w:rsid w:val="00533C78"/>
    <w:rsid w:val="00534208"/>
    <w:rsid w:val="005348FC"/>
    <w:rsid w:val="00534C97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1F97"/>
    <w:rsid w:val="00542DB0"/>
    <w:rsid w:val="0054394F"/>
    <w:rsid w:val="00544084"/>
    <w:rsid w:val="00545286"/>
    <w:rsid w:val="005457FC"/>
    <w:rsid w:val="0054612D"/>
    <w:rsid w:val="0054621F"/>
    <w:rsid w:val="0054633D"/>
    <w:rsid w:val="00546382"/>
    <w:rsid w:val="00546E21"/>
    <w:rsid w:val="00547137"/>
    <w:rsid w:val="0054726F"/>
    <w:rsid w:val="005476B5"/>
    <w:rsid w:val="00547E32"/>
    <w:rsid w:val="0055096E"/>
    <w:rsid w:val="0055117D"/>
    <w:rsid w:val="00552219"/>
    <w:rsid w:val="005524C1"/>
    <w:rsid w:val="00552721"/>
    <w:rsid w:val="00552CD9"/>
    <w:rsid w:val="00552E51"/>
    <w:rsid w:val="005534FF"/>
    <w:rsid w:val="0055366F"/>
    <w:rsid w:val="00553807"/>
    <w:rsid w:val="00553A9D"/>
    <w:rsid w:val="00553B72"/>
    <w:rsid w:val="005548FC"/>
    <w:rsid w:val="00554FC8"/>
    <w:rsid w:val="00555B77"/>
    <w:rsid w:val="00555BC9"/>
    <w:rsid w:val="00555EFB"/>
    <w:rsid w:val="00555FA8"/>
    <w:rsid w:val="00557939"/>
    <w:rsid w:val="00557CE0"/>
    <w:rsid w:val="005603AC"/>
    <w:rsid w:val="005606CD"/>
    <w:rsid w:val="005606D4"/>
    <w:rsid w:val="0056227C"/>
    <w:rsid w:val="005630EC"/>
    <w:rsid w:val="0056355F"/>
    <w:rsid w:val="00563B6C"/>
    <w:rsid w:val="00564F61"/>
    <w:rsid w:val="005658D5"/>
    <w:rsid w:val="005668B8"/>
    <w:rsid w:val="00567807"/>
    <w:rsid w:val="005679D4"/>
    <w:rsid w:val="00570609"/>
    <w:rsid w:val="00570AF3"/>
    <w:rsid w:val="00570FD5"/>
    <w:rsid w:val="0057208D"/>
    <w:rsid w:val="00572806"/>
    <w:rsid w:val="00572A30"/>
    <w:rsid w:val="00572F53"/>
    <w:rsid w:val="0057374A"/>
    <w:rsid w:val="00573AC0"/>
    <w:rsid w:val="005743D9"/>
    <w:rsid w:val="00574B5C"/>
    <w:rsid w:val="00574E77"/>
    <w:rsid w:val="00575521"/>
    <w:rsid w:val="005758A7"/>
    <w:rsid w:val="005761A3"/>
    <w:rsid w:val="00576D6F"/>
    <w:rsid w:val="00576F64"/>
    <w:rsid w:val="00577779"/>
    <w:rsid w:val="0058008E"/>
    <w:rsid w:val="0058256B"/>
    <w:rsid w:val="00582AED"/>
    <w:rsid w:val="00583774"/>
    <w:rsid w:val="00583862"/>
    <w:rsid w:val="0058389E"/>
    <w:rsid w:val="005838BA"/>
    <w:rsid w:val="00583B35"/>
    <w:rsid w:val="0058404C"/>
    <w:rsid w:val="0058421C"/>
    <w:rsid w:val="00584755"/>
    <w:rsid w:val="0058513F"/>
    <w:rsid w:val="00585196"/>
    <w:rsid w:val="0058530F"/>
    <w:rsid w:val="005855FF"/>
    <w:rsid w:val="0058615A"/>
    <w:rsid w:val="005867FF"/>
    <w:rsid w:val="0058686B"/>
    <w:rsid w:val="00586E1B"/>
    <w:rsid w:val="0058734B"/>
    <w:rsid w:val="0059034A"/>
    <w:rsid w:val="0059242D"/>
    <w:rsid w:val="005931CA"/>
    <w:rsid w:val="005934E7"/>
    <w:rsid w:val="00594112"/>
    <w:rsid w:val="00594382"/>
    <w:rsid w:val="005944A4"/>
    <w:rsid w:val="00594822"/>
    <w:rsid w:val="00594AA1"/>
    <w:rsid w:val="005957ED"/>
    <w:rsid w:val="005966C8"/>
    <w:rsid w:val="0059673A"/>
    <w:rsid w:val="00596C89"/>
    <w:rsid w:val="0059743F"/>
    <w:rsid w:val="005976C9"/>
    <w:rsid w:val="005A0784"/>
    <w:rsid w:val="005A0A78"/>
    <w:rsid w:val="005A0B28"/>
    <w:rsid w:val="005A1ACD"/>
    <w:rsid w:val="005A28C5"/>
    <w:rsid w:val="005A2DDC"/>
    <w:rsid w:val="005A332E"/>
    <w:rsid w:val="005A3708"/>
    <w:rsid w:val="005A3B76"/>
    <w:rsid w:val="005A3C71"/>
    <w:rsid w:val="005A3F8C"/>
    <w:rsid w:val="005A4395"/>
    <w:rsid w:val="005A4A65"/>
    <w:rsid w:val="005A4F2E"/>
    <w:rsid w:val="005A517A"/>
    <w:rsid w:val="005A5F3D"/>
    <w:rsid w:val="005A6105"/>
    <w:rsid w:val="005A6463"/>
    <w:rsid w:val="005A65B1"/>
    <w:rsid w:val="005A7278"/>
    <w:rsid w:val="005A7355"/>
    <w:rsid w:val="005A74C4"/>
    <w:rsid w:val="005A7EED"/>
    <w:rsid w:val="005B011B"/>
    <w:rsid w:val="005B0B64"/>
    <w:rsid w:val="005B0E60"/>
    <w:rsid w:val="005B0EB0"/>
    <w:rsid w:val="005B1A4B"/>
    <w:rsid w:val="005B1BD8"/>
    <w:rsid w:val="005B35E9"/>
    <w:rsid w:val="005B388A"/>
    <w:rsid w:val="005B3CC2"/>
    <w:rsid w:val="005B3D03"/>
    <w:rsid w:val="005B424B"/>
    <w:rsid w:val="005B49F3"/>
    <w:rsid w:val="005B53E7"/>
    <w:rsid w:val="005B56C4"/>
    <w:rsid w:val="005B59BD"/>
    <w:rsid w:val="005B63D5"/>
    <w:rsid w:val="005B6896"/>
    <w:rsid w:val="005B6C09"/>
    <w:rsid w:val="005B6F3C"/>
    <w:rsid w:val="005B73D1"/>
    <w:rsid w:val="005B765B"/>
    <w:rsid w:val="005B789F"/>
    <w:rsid w:val="005C0135"/>
    <w:rsid w:val="005C0540"/>
    <w:rsid w:val="005C0C0E"/>
    <w:rsid w:val="005C0EDC"/>
    <w:rsid w:val="005C0F40"/>
    <w:rsid w:val="005C1C2C"/>
    <w:rsid w:val="005C27B0"/>
    <w:rsid w:val="005C31AB"/>
    <w:rsid w:val="005C321B"/>
    <w:rsid w:val="005C3464"/>
    <w:rsid w:val="005C3694"/>
    <w:rsid w:val="005C373F"/>
    <w:rsid w:val="005C37C1"/>
    <w:rsid w:val="005C38F8"/>
    <w:rsid w:val="005C3934"/>
    <w:rsid w:val="005C39A8"/>
    <w:rsid w:val="005C4CD4"/>
    <w:rsid w:val="005C4D74"/>
    <w:rsid w:val="005C67E8"/>
    <w:rsid w:val="005C6B19"/>
    <w:rsid w:val="005C7754"/>
    <w:rsid w:val="005C7C20"/>
    <w:rsid w:val="005C7CF4"/>
    <w:rsid w:val="005D0692"/>
    <w:rsid w:val="005D0930"/>
    <w:rsid w:val="005D11F3"/>
    <w:rsid w:val="005D17A5"/>
    <w:rsid w:val="005D1841"/>
    <w:rsid w:val="005D2524"/>
    <w:rsid w:val="005D4837"/>
    <w:rsid w:val="005D4BBE"/>
    <w:rsid w:val="005D668B"/>
    <w:rsid w:val="005D6C21"/>
    <w:rsid w:val="005D7CD8"/>
    <w:rsid w:val="005E0228"/>
    <w:rsid w:val="005E0451"/>
    <w:rsid w:val="005E0730"/>
    <w:rsid w:val="005E0FE7"/>
    <w:rsid w:val="005E1610"/>
    <w:rsid w:val="005E30A1"/>
    <w:rsid w:val="005E40F5"/>
    <w:rsid w:val="005E4241"/>
    <w:rsid w:val="005E4B60"/>
    <w:rsid w:val="005E4BCB"/>
    <w:rsid w:val="005E4D75"/>
    <w:rsid w:val="005E4D88"/>
    <w:rsid w:val="005E5DBD"/>
    <w:rsid w:val="005E6186"/>
    <w:rsid w:val="005E67BD"/>
    <w:rsid w:val="005E702C"/>
    <w:rsid w:val="005E71C5"/>
    <w:rsid w:val="005E7875"/>
    <w:rsid w:val="005E7995"/>
    <w:rsid w:val="005F06FF"/>
    <w:rsid w:val="005F07AB"/>
    <w:rsid w:val="005F0D69"/>
    <w:rsid w:val="005F0FE5"/>
    <w:rsid w:val="005F10E9"/>
    <w:rsid w:val="005F2E15"/>
    <w:rsid w:val="005F3116"/>
    <w:rsid w:val="005F3E2F"/>
    <w:rsid w:val="005F411D"/>
    <w:rsid w:val="005F47D0"/>
    <w:rsid w:val="005F4EC4"/>
    <w:rsid w:val="005F5BD8"/>
    <w:rsid w:val="005F63C9"/>
    <w:rsid w:val="005F63D6"/>
    <w:rsid w:val="005F717F"/>
    <w:rsid w:val="005F79DD"/>
    <w:rsid w:val="005F7CE8"/>
    <w:rsid w:val="006001FD"/>
    <w:rsid w:val="006003AA"/>
    <w:rsid w:val="0060138B"/>
    <w:rsid w:val="006016A6"/>
    <w:rsid w:val="00601991"/>
    <w:rsid w:val="00602053"/>
    <w:rsid w:val="00602445"/>
    <w:rsid w:val="00602495"/>
    <w:rsid w:val="00603630"/>
    <w:rsid w:val="00603884"/>
    <w:rsid w:val="00603B0E"/>
    <w:rsid w:val="006046D4"/>
    <w:rsid w:val="0060478A"/>
    <w:rsid w:val="00604A65"/>
    <w:rsid w:val="00606104"/>
    <w:rsid w:val="006066F4"/>
    <w:rsid w:val="00606F1E"/>
    <w:rsid w:val="0060757A"/>
    <w:rsid w:val="006079FB"/>
    <w:rsid w:val="00607E8B"/>
    <w:rsid w:val="006102E5"/>
    <w:rsid w:val="006105F6"/>
    <w:rsid w:val="0061097C"/>
    <w:rsid w:val="00610FC5"/>
    <w:rsid w:val="00611089"/>
    <w:rsid w:val="00612661"/>
    <w:rsid w:val="00613099"/>
    <w:rsid w:val="00613219"/>
    <w:rsid w:val="006136F8"/>
    <w:rsid w:val="00614CE4"/>
    <w:rsid w:val="0061608E"/>
    <w:rsid w:val="00616D8A"/>
    <w:rsid w:val="0061747F"/>
    <w:rsid w:val="00617558"/>
    <w:rsid w:val="00617776"/>
    <w:rsid w:val="006179CA"/>
    <w:rsid w:val="00620C9C"/>
    <w:rsid w:val="006216A8"/>
    <w:rsid w:val="00621A6D"/>
    <w:rsid w:val="00621D2B"/>
    <w:rsid w:val="0062230E"/>
    <w:rsid w:val="0062299C"/>
    <w:rsid w:val="00622F7A"/>
    <w:rsid w:val="006232DB"/>
    <w:rsid w:val="00623775"/>
    <w:rsid w:val="006242C1"/>
    <w:rsid w:val="006244F2"/>
    <w:rsid w:val="00624CDD"/>
    <w:rsid w:val="00624F3B"/>
    <w:rsid w:val="0062547D"/>
    <w:rsid w:val="00625A3C"/>
    <w:rsid w:val="00626186"/>
    <w:rsid w:val="006267CF"/>
    <w:rsid w:val="00626DC5"/>
    <w:rsid w:val="00627CBF"/>
    <w:rsid w:val="00631600"/>
    <w:rsid w:val="00632B7F"/>
    <w:rsid w:val="006330C1"/>
    <w:rsid w:val="00633D2F"/>
    <w:rsid w:val="00634E04"/>
    <w:rsid w:val="00635097"/>
    <w:rsid w:val="006357A2"/>
    <w:rsid w:val="006365C2"/>
    <w:rsid w:val="0063701E"/>
    <w:rsid w:val="00637127"/>
    <w:rsid w:val="0063747C"/>
    <w:rsid w:val="00640028"/>
    <w:rsid w:val="00640138"/>
    <w:rsid w:val="006401A2"/>
    <w:rsid w:val="006405B8"/>
    <w:rsid w:val="00642129"/>
    <w:rsid w:val="00642D66"/>
    <w:rsid w:val="00642DCA"/>
    <w:rsid w:val="0064386A"/>
    <w:rsid w:val="0064405D"/>
    <w:rsid w:val="006448AB"/>
    <w:rsid w:val="00644BA2"/>
    <w:rsid w:val="00644CAB"/>
    <w:rsid w:val="00645019"/>
    <w:rsid w:val="00645DDA"/>
    <w:rsid w:val="00646F62"/>
    <w:rsid w:val="006476EA"/>
    <w:rsid w:val="00647A33"/>
    <w:rsid w:val="00647AF6"/>
    <w:rsid w:val="00647C03"/>
    <w:rsid w:val="00647CE2"/>
    <w:rsid w:val="00651BE5"/>
    <w:rsid w:val="00652243"/>
    <w:rsid w:val="00652254"/>
    <w:rsid w:val="006524AD"/>
    <w:rsid w:val="006535B5"/>
    <w:rsid w:val="00653756"/>
    <w:rsid w:val="00653983"/>
    <w:rsid w:val="00653C75"/>
    <w:rsid w:val="0065403B"/>
    <w:rsid w:val="00654CE6"/>
    <w:rsid w:val="00655000"/>
    <w:rsid w:val="00655A7B"/>
    <w:rsid w:val="00655AC5"/>
    <w:rsid w:val="00656928"/>
    <w:rsid w:val="00656B0A"/>
    <w:rsid w:val="00656DB4"/>
    <w:rsid w:val="00656DCC"/>
    <w:rsid w:val="00656DCE"/>
    <w:rsid w:val="00657356"/>
    <w:rsid w:val="0065750B"/>
    <w:rsid w:val="0065775C"/>
    <w:rsid w:val="00660574"/>
    <w:rsid w:val="0066178E"/>
    <w:rsid w:val="00661A2A"/>
    <w:rsid w:val="00661A81"/>
    <w:rsid w:val="0066229C"/>
    <w:rsid w:val="006624C7"/>
    <w:rsid w:val="00662562"/>
    <w:rsid w:val="00662BFE"/>
    <w:rsid w:val="006632D1"/>
    <w:rsid w:val="00663CC1"/>
    <w:rsid w:val="00663CD7"/>
    <w:rsid w:val="00663F22"/>
    <w:rsid w:val="006640FC"/>
    <w:rsid w:val="00664389"/>
    <w:rsid w:val="00664BD1"/>
    <w:rsid w:val="00665850"/>
    <w:rsid w:val="006659D0"/>
    <w:rsid w:val="00665EE2"/>
    <w:rsid w:val="006669A8"/>
    <w:rsid w:val="00666E5C"/>
    <w:rsid w:val="0066782C"/>
    <w:rsid w:val="00667859"/>
    <w:rsid w:val="00667C62"/>
    <w:rsid w:val="00667D40"/>
    <w:rsid w:val="00670BF1"/>
    <w:rsid w:val="00670F8E"/>
    <w:rsid w:val="00671673"/>
    <w:rsid w:val="00671897"/>
    <w:rsid w:val="00671C87"/>
    <w:rsid w:val="00671CCD"/>
    <w:rsid w:val="006726A8"/>
    <w:rsid w:val="006726DF"/>
    <w:rsid w:val="0067371A"/>
    <w:rsid w:val="00674101"/>
    <w:rsid w:val="00674BA9"/>
    <w:rsid w:val="00674BE3"/>
    <w:rsid w:val="0067563C"/>
    <w:rsid w:val="00675D98"/>
    <w:rsid w:val="00676C9D"/>
    <w:rsid w:val="006770BE"/>
    <w:rsid w:val="006775BD"/>
    <w:rsid w:val="006806A9"/>
    <w:rsid w:val="006812B9"/>
    <w:rsid w:val="00681F0D"/>
    <w:rsid w:val="006844C9"/>
    <w:rsid w:val="00684750"/>
    <w:rsid w:val="00684A5A"/>
    <w:rsid w:val="0068542B"/>
    <w:rsid w:val="00685ECE"/>
    <w:rsid w:val="006863EC"/>
    <w:rsid w:val="00686E0E"/>
    <w:rsid w:val="00686EC4"/>
    <w:rsid w:val="00686EF8"/>
    <w:rsid w:val="00686FBB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43DF"/>
    <w:rsid w:val="0069442C"/>
    <w:rsid w:val="006946F7"/>
    <w:rsid w:val="006948F6"/>
    <w:rsid w:val="00694D7C"/>
    <w:rsid w:val="00694E93"/>
    <w:rsid w:val="00694EC9"/>
    <w:rsid w:val="0069504E"/>
    <w:rsid w:val="006952B0"/>
    <w:rsid w:val="006952D7"/>
    <w:rsid w:val="006953D6"/>
    <w:rsid w:val="00695EB6"/>
    <w:rsid w:val="00695EF9"/>
    <w:rsid w:val="00695F96"/>
    <w:rsid w:val="0069641E"/>
    <w:rsid w:val="0069656D"/>
    <w:rsid w:val="006968D0"/>
    <w:rsid w:val="00696EB6"/>
    <w:rsid w:val="006974DE"/>
    <w:rsid w:val="00697C40"/>
    <w:rsid w:val="00697D9A"/>
    <w:rsid w:val="006A020E"/>
    <w:rsid w:val="006A120C"/>
    <w:rsid w:val="006A1605"/>
    <w:rsid w:val="006A1FD1"/>
    <w:rsid w:val="006A2137"/>
    <w:rsid w:val="006A21C1"/>
    <w:rsid w:val="006A30A8"/>
    <w:rsid w:val="006A324D"/>
    <w:rsid w:val="006A3F59"/>
    <w:rsid w:val="006A43B9"/>
    <w:rsid w:val="006A45AE"/>
    <w:rsid w:val="006A5313"/>
    <w:rsid w:val="006A60F9"/>
    <w:rsid w:val="006A6186"/>
    <w:rsid w:val="006A6294"/>
    <w:rsid w:val="006A6512"/>
    <w:rsid w:val="006A661F"/>
    <w:rsid w:val="006A78F6"/>
    <w:rsid w:val="006B1163"/>
    <w:rsid w:val="006B177C"/>
    <w:rsid w:val="006B22C0"/>
    <w:rsid w:val="006B24E9"/>
    <w:rsid w:val="006B2874"/>
    <w:rsid w:val="006B2B15"/>
    <w:rsid w:val="006B349C"/>
    <w:rsid w:val="006B404D"/>
    <w:rsid w:val="006B4B0B"/>
    <w:rsid w:val="006B535D"/>
    <w:rsid w:val="006B5E11"/>
    <w:rsid w:val="006B5E72"/>
    <w:rsid w:val="006B5FBC"/>
    <w:rsid w:val="006B68E6"/>
    <w:rsid w:val="006B68EB"/>
    <w:rsid w:val="006B6CDB"/>
    <w:rsid w:val="006B7101"/>
    <w:rsid w:val="006B7435"/>
    <w:rsid w:val="006C0621"/>
    <w:rsid w:val="006C1640"/>
    <w:rsid w:val="006C23A5"/>
    <w:rsid w:val="006C2827"/>
    <w:rsid w:val="006C3EA4"/>
    <w:rsid w:val="006C473A"/>
    <w:rsid w:val="006C516A"/>
    <w:rsid w:val="006C6F8A"/>
    <w:rsid w:val="006C7998"/>
    <w:rsid w:val="006C7B9F"/>
    <w:rsid w:val="006D02B0"/>
    <w:rsid w:val="006D0620"/>
    <w:rsid w:val="006D1115"/>
    <w:rsid w:val="006D1AB6"/>
    <w:rsid w:val="006D3248"/>
    <w:rsid w:val="006D388B"/>
    <w:rsid w:val="006D3921"/>
    <w:rsid w:val="006D39F2"/>
    <w:rsid w:val="006D3BF1"/>
    <w:rsid w:val="006D4494"/>
    <w:rsid w:val="006D4759"/>
    <w:rsid w:val="006D4FA0"/>
    <w:rsid w:val="006D562A"/>
    <w:rsid w:val="006D5946"/>
    <w:rsid w:val="006D5B98"/>
    <w:rsid w:val="006D5D1B"/>
    <w:rsid w:val="006D62F3"/>
    <w:rsid w:val="006D6B0F"/>
    <w:rsid w:val="006D709F"/>
    <w:rsid w:val="006E060A"/>
    <w:rsid w:val="006E14CC"/>
    <w:rsid w:val="006E1D17"/>
    <w:rsid w:val="006E28DD"/>
    <w:rsid w:val="006E29E9"/>
    <w:rsid w:val="006E323D"/>
    <w:rsid w:val="006E3589"/>
    <w:rsid w:val="006E3C5E"/>
    <w:rsid w:val="006E3D85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D81"/>
    <w:rsid w:val="006F005D"/>
    <w:rsid w:val="006F01AF"/>
    <w:rsid w:val="006F065D"/>
    <w:rsid w:val="006F1017"/>
    <w:rsid w:val="006F103F"/>
    <w:rsid w:val="006F1E38"/>
    <w:rsid w:val="006F1FDD"/>
    <w:rsid w:val="006F20DE"/>
    <w:rsid w:val="006F23D0"/>
    <w:rsid w:val="006F32A7"/>
    <w:rsid w:val="006F3440"/>
    <w:rsid w:val="006F3695"/>
    <w:rsid w:val="006F3EE2"/>
    <w:rsid w:val="006F40C7"/>
    <w:rsid w:val="006F425F"/>
    <w:rsid w:val="006F4982"/>
    <w:rsid w:val="006F4C3E"/>
    <w:rsid w:val="006F4C56"/>
    <w:rsid w:val="006F4D56"/>
    <w:rsid w:val="006F5CC5"/>
    <w:rsid w:val="006F7640"/>
    <w:rsid w:val="006F7BEB"/>
    <w:rsid w:val="006F7E82"/>
    <w:rsid w:val="00700078"/>
    <w:rsid w:val="00700242"/>
    <w:rsid w:val="00700895"/>
    <w:rsid w:val="00700CD6"/>
    <w:rsid w:val="0070124D"/>
    <w:rsid w:val="0070126A"/>
    <w:rsid w:val="007012BF"/>
    <w:rsid w:val="007014A1"/>
    <w:rsid w:val="007015B1"/>
    <w:rsid w:val="00701C6C"/>
    <w:rsid w:val="0070285C"/>
    <w:rsid w:val="00702A92"/>
    <w:rsid w:val="00703164"/>
    <w:rsid w:val="007032F2"/>
    <w:rsid w:val="00704049"/>
    <w:rsid w:val="007042B3"/>
    <w:rsid w:val="0070532F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11641"/>
    <w:rsid w:val="007122F8"/>
    <w:rsid w:val="007125AD"/>
    <w:rsid w:val="0071263D"/>
    <w:rsid w:val="00713E38"/>
    <w:rsid w:val="00714BB4"/>
    <w:rsid w:val="00714D48"/>
    <w:rsid w:val="00714EC9"/>
    <w:rsid w:val="00714F0A"/>
    <w:rsid w:val="0071531B"/>
    <w:rsid w:val="00715668"/>
    <w:rsid w:val="007159ED"/>
    <w:rsid w:val="00715E2F"/>
    <w:rsid w:val="00715FA2"/>
    <w:rsid w:val="0071630D"/>
    <w:rsid w:val="00716FEF"/>
    <w:rsid w:val="007173F8"/>
    <w:rsid w:val="00717C35"/>
    <w:rsid w:val="00717EC5"/>
    <w:rsid w:val="007201A3"/>
    <w:rsid w:val="00721AEF"/>
    <w:rsid w:val="00721C9C"/>
    <w:rsid w:val="00721D53"/>
    <w:rsid w:val="00721DDF"/>
    <w:rsid w:val="00722033"/>
    <w:rsid w:val="0072348B"/>
    <w:rsid w:val="007234BF"/>
    <w:rsid w:val="00723C45"/>
    <w:rsid w:val="00723FF3"/>
    <w:rsid w:val="007241A4"/>
    <w:rsid w:val="00724496"/>
    <w:rsid w:val="00725C7D"/>
    <w:rsid w:val="00725CDC"/>
    <w:rsid w:val="00726115"/>
    <w:rsid w:val="007261D6"/>
    <w:rsid w:val="0072634F"/>
    <w:rsid w:val="00726E8F"/>
    <w:rsid w:val="00727347"/>
    <w:rsid w:val="00727597"/>
    <w:rsid w:val="00727DB0"/>
    <w:rsid w:val="0073064E"/>
    <w:rsid w:val="00730B42"/>
    <w:rsid w:val="00730D5C"/>
    <w:rsid w:val="00730EAC"/>
    <w:rsid w:val="007311E9"/>
    <w:rsid w:val="00731C2E"/>
    <w:rsid w:val="007325A9"/>
    <w:rsid w:val="00732BE7"/>
    <w:rsid w:val="00733232"/>
    <w:rsid w:val="00733277"/>
    <w:rsid w:val="0073333C"/>
    <w:rsid w:val="00734AE9"/>
    <w:rsid w:val="00734E36"/>
    <w:rsid w:val="00734EF1"/>
    <w:rsid w:val="00734F4A"/>
    <w:rsid w:val="00735001"/>
    <w:rsid w:val="007351B4"/>
    <w:rsid w:val="007356A6"/>
    <w:rsid w:val="00735F3C"/>
    <w:rsid w:val="00735FAF"/>
    <w:rsid w:val="00736678"/>
    <w:rsid w:val="007367D3"/>
    <w:rsid w:val="007369AC"/>
    <w:rsid w:val="007369C3"/>
    <w:rsid w:val="00736AC6"/>
    <w:rsid w:val="00737A58"/>
    <w:rsid w:val="00737B6C"/>
    <w:rsid w:val="0074046A"/>
    <w:rsid w:val="007405C5"/>
    <w:rsid w:val="00740EDC"/>
    <w:rsid w:val="007412A1"/>
    <w:rsid w:val="007422C5"/>
    <w:rsid w:val="007430E5"/>
    <w:rsid w:val="0074321B"/>
    <w:rsid w:val="00744096"/>
    <w:rsid w:val="0074484C"/>
    <w:rsid w:val="007449D9"/>
    <w:rsid w:val="007450B8"/>
    <w:rsid w:val="00745F00"/>
    <w:rsid w:val="007460D4"/>
    <w:rsid w:val="007461BF"/>
    <w:rsid w:val="0074695F"/>
    <w:rsid w:val="007473D1"/>
    <w:rsid w:val="007476D5"/>
    <w:rsid w:val="00747856"/>
    <w:rsid w:val="00747AC6"/>
    <w:rsid w:val="00747CC9"/>
    <w:rsid w:val="00751AFC"/>
    <w:rsid w:val="0075347A"/>
    <w:rsid w:val="007548AD"/>
    <w:rsid w:val="007550DD"/>
    <w:rsid w:val="0075511C"/>
    <w:rsid w:val="00755B59"/>
    <w:rsid w:val="00755CF9"/>
    <w:rsid w:val="00755F50"/>
    <w:rsid w:val="00756CCA"/>
    <w:rsid w:val="00756D09"/>
    <w:rsid w:val="00757163"/>
    <w:rsid w:val="00757B9D"/>
    <w:rsid w:val="00760149"/>
    <w:rsid w:val="00760570"/>
    <w:rsid w:val="00760CC5"/>
    <w:rsid w:val="00761051"/>
    <w:rsid w:val="007618E8"/>
    <w:rsid w:val="0076367F"/>
    <w:rsid w:val="00764559"/>
    <w:rsid w:val="00764C0C"/>
    <w:rsid w:val="00764DF0"/>
    <w:rsid w:val="00766BF5"/>
    <w:rsid w:val="00766C1A"/>
    <w:rsid w:val="007714FA"/>
    <w:rsid w:val="007719BB"/>
    <w:rsid w:val="00773D19"/>
    <w:rsid w:val="007748F8"/>
    <w:rsid w:val="0077531B"/>
    <w:rsid w:val="0077551C"/>
    <w:rsid w:val="007758D6"/>
    <w:rsid w:val="00775F7D"/>
    <w:rsid w:val="00776BBC"/>
    <w:rsid w:val="00776C67"/>
    <w:rsid w:val="00776E2B"/>
    <w:rsid w:val="00776F7D"/>
    <w:rsid w:val="0077765C"/>
    <w:rsid w:val="00780F59"/>
    <w:rsid w:val="007810EF"/>
    <w:rsid w:val="007813FA"/>
    <w:rsid w:val="00781AD3"/>
    <w:rsid w:val="00781B0D"/>
    <w:rsid w:val="0078259D"/>
    <w:rsid w:val="00782FA0"/>
    <w:rsid w:val="00783127"/>
    <w:rsid w:val="00783152"/>
    <w:rsid w:val="0078343C"/>
    <w:rsid w:val="007836F0"/>
    <w:rsid w:val="00783B38"/>
    <w:rsid w:val="00784E4F"/>
    <w:rsid w:val="00785244"/>
    <w:rsid w:val="007858F2"/>
    <w:rsid w:val="00785C0A"/>
    <w:rsid w:val="0078646E"/>
    <w:rsid w:val="00786655"/>
    <w:rsid w:val="00787D02"/>
    <w:rsid w:val="00787E51"/>
    <w:rsid w:val="00790A00"/>
    <w:rsid w:val="00790B0A"/>
    <w:rsid w:val="00791099"/>
    <w:rsid w:val="00791744"/>
    <w:rsid w:val="007919E2"/>
    <w:rsid w:val="00792EAB"/>
    <w:rsid w:val="00793727"/>
    <w:rsid w:val="0079372C"/>
    <w:rsid w:val="00793C3C"/>
    <w:rsid w:val="0079562B"/>
    <w:rsid w:val="00795EEC"/>
    <w:rsid w:val="00795FFF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3092"/>
    <w:rsid w:val="007A31D1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68CB"/>
    <w:rsid w:val="007A69B7"/>
    <w:rsid w:val="007A6CE1"/>
    <w:rsid w:val="007A745F"/>
    <w:rsid w:val="007A757C"/>
    <w:rsid w:val="007A7B78"/>
    <w:rsid w:val="007B08E9"/>
    <w:rsid w:val="007B0E49"/>
    <w:rsid w:val="007B103D"/>
    <w:rsid w:val="007B1DFB"/>
    <w:rsid w:val="007B1F6D"/>
    <w:rsid w:val="007B231F"/>
    <w:rsid w:val="007B2CCA"/>
    <w:rsid w:val="007B3030"/>
    <w:rsid w:val="007B46D6"/>
    <w:rsid w:val="007B4C2A"/>
    <w:rsid w:val="007B549C"/>
    <w:rsid w:val="007B64A0"/>
    <w:rsid w:val="007B6580"/>
    <w:rsid w:val="007B6948"/>
    <w:rsid w:val="007B72B3"/>
    <w:rsid w:val="007B784F"/>
    <w:rsid w:val="007C3534"/>
    <w:rsid w:val="007C4027"/>
    <w:rsid w:val="007C4BA8"/>
    <w:rsid w:val="007C5060"/>
    <w:rsid w:val="007C51A4"/>
    <w:rsid w:val="007C5584"/>
    <w:rsid w:val="007C5BBB"/>
    <w:rsid w:val="007C77D4"/>
    <w:rsid w:val="007C7FF8"/>
    <w:rsid w:val="007D0BC1"/>
    <w:rsid w:val="007D0CE9"/>
    <w:rsid w:val="007D1B5D"/>
    <w:rsid w:val="007D1F6A"/>
    <w:rsid w:val="007D2B4C"/>
    <w:rsid w:val="007D2CE5"/>
    <w:rsid w:val="007D2FC0"/>
    <w:rsid w:val="007D3AE9"/>
    <w:rsid w:val="007D40BE"/>
    <w:rsid w:val="007D48F3"/>
    <w:rsid w:val="007D4B36"/>
    <w:rsid w:val="007D5204"/>
    <w:rsid w:val="007D76E7"/>
    <w:rsid w:val="007D7CD4"/>
    <w:rsid w:val="007D7E95"/>
    <w:rsid w:val="007E02AB"/>
    <w:rsid w:val="007E0663"/>
    <w:rsid w:val="007E06C7"/>
    <w:rsid w:val="007E0F91"/>
    <w:rsid w:val="007E1786"/>
    <w:rsid w:val="007E1FDC"/>
    <w:rsid w:val="007E2322"/>
    <w:rsid w:val="007E2E2A"/>
    <w:rsid w:val="007E3A07"/>
    <w:rsid w:val="007E4866"/>
    <w:rsid w:val="007E6711"/>
    <w:rsid w:val="007E6E94"/>
    <w:rsid w:val="007E7A4A"/>
    <w:rsid w:val="007E7F32"/>
    <w:rsid w:val="007F0663"/>
    <w:rsid w:val="007F07E3"/>
    <w:rsid w:val="007F118B"/>
    <w:rsid w:val="007F148A"/>
    <w:rsid w:val="007F17FC"/>
    <w:rsid w:val="007F23BF"/>
    <w:rsid w:val="007F42F8"/>
    <w:rsid w:val="007F4F44"/>
    <w:rsid w:val="007F5114"/>
    <w:rsid w:val="007F53BB"/>
    <w:rsid w:val="007F5467"/>
    <w:rsid w:val="007F55FB"/>
    <w:rsid w:val="007F57E2"/>
    <w:rsid w:val="007F789F"/>
    <w:rsid w:val="007F796D"/>
    <w:rsid w:val="007F7E96"/>
    <w:rsid w:val="0080045B"/>
    <w:rsid w:val="00800C9C"/>
    <w:rsid w:val="00800F16"/>
    <w:rsid w:val="00800FA1"/>
    <w:rsid w:val="00801EFF"/>
    <w:rsid w:val="008020F2"/>
    <w:rsid w:val="008038E5"/>
    <w:rsid w:val="00803DFC"/>
    <w:rsid w:val="008046A6"/>
    <w:rsid w:val="0080506B"/>
    <w:rsid w:val="00805128"/>
    <w:rsid w:val="008051A6"/>
    <w:rsid w:val="008053CD"/>
    <w:rsid w:val="00805714"/>
    <w:rsid w:val="00805C5A"/>
    <w:rsid w:val="00807429"/>
    <w:rsid w:val="008076AD"/>
    <w:rsid w:val="008079BF"/>
    <w:rsid w:val="00807D28"/>
    <w:rsid w:val="0081014A"/>
    <w:rsid w:val="00811574"/>
    <w:rsid w:val="00811610"/>
    <w:rsid w:val="00811642"/>
    <w:rsid w:val="00812376"/>
    <w:rsid w:val="008128DE"/>
    <w:rsid w:val="00813273"/>
    <w:rsid w:val="0081376F"/>
    <w:rsid w:val="00813872"/>
    <w:rsid w:val="00813CF9"/>
    <w:rsid w:val="00813E8D"/>
    <w:rsid w:val="00814CB5"/>
    <w:rsid w:val="00815C90"/>
    <w:rsid w:val="008161DC"/>
    <w:rsid w:val="008169DE"/>
    <w:rsid w:val="00816CD4"/>
    <w:rsid w:val="008177C5"/>
    <w:rsid w:val="00817B25"/>
    <w:rsid w:val="00817DE5"/>
    <w:rsid w:val="00817DF2"/>
    <w:rsid w:val="00817EC7"/>
    <w:rsid w:val="008204DE"/>
    <w:rsid w:val="008207ED"/>
    <w:rsid w:val="00820800"/>
    <w:rsid w:val="008209CC"/>
    <w:rsid w:val="008217F2"/>
    <w:rsid w:val="00821A89"/>
    <w:rsid w:val="00821E81"/>
    <w:rsid w:val="00822C8A"/>
    <w:rsid w:val="0082302A"/>
    <w:rsid w:val="0082399A"/>
    <w:rsid w:val="008245A2"/>
    <w:rsid w:val="00824C84"/>
    <w:rsid w:val="00825A37"/>
    <w:rsid w:val="008266B3"/>
    <w:rsid w:val="00826868"/>
    <w:rsid w:val="00826BDF"/>
    <w:rsid w:val="00826FF6"/>
    <w:rsid w:val="00827082"/>
    <w:rsid w:val="008302BC"/>
    <w:rsid w:val="008308C3"/>
    <w:rsid w:val="008316FE"/>
    <w:rsid w:val="00831E4C"/>
    <w:rsid w:val="008320EA"/>
    <w:rsid w:val="00832175"/>
    <w:rsid w:val="008341D8"/>
    <w:rsid w:val="00834565"/>
    <w:rsid w:val="00834923"/>
    <w:rsid w:val="008358D6"/>
    <w:rsid w:val="00835B44"/>
    <w:rsid w:val="00835B75"/>
    <w:rsid w:val="0083626C"/>
    <w:rsid w:val="008366C9"/>
    <w:rsid w:val="00836B52"/>
    <w:rsid w:val="008372AA"/>
    <w:rsid w:val="00837832"/>
    <w:rsid w:val="00837AF8"/>
    <w:rsid w:val="00840568"/>
    <w:rsid w:val="00840985"/>
    <w:rsid w:val="00840A75"/>
    <w:rsid w:val="00840BE3"/>
    <w:rsid w:val="00841287"/>
    <w:rsid w:val="0084156C"/>
    <w:rsid w:val="00841E36"/>
    <w:rsid w:val="00841F6D"/>
    <w:rsid w:val="00842284"/>
    <w:rsid w:val="0084273F"/>
    <w:rsid w:val="00842F53"/>
    <w:rsid w:val="00843240"/>
    <w:rsid w:val="00843374"/>
    <w:rsid w:val="00843F68"/>
    <w:rsid w:val="00844796"/>
    <w:rsid w:val="00844C3A"/>
    <w:rsid w:val="008451F8"/>
    <w:rsid w:val="0084580A"/>
    <w:rsid w:val="00845F35"/>
    <w:rsid w:val="008460E1"/>
    <w:rsid w:val="00846173"/>
    <w:rsid w:val="008461F7"/>
    <w:rsid w:val="008466C5"/>
    <w:rsid w:val="00847C05"/>
    <w:rsid w:val="00847D79"/>
    <w:rsid w:val="00850398"/>
    <w:rsid w:val="00850CB0"/>
    <w:rsid w:val="00851065"/>
    <w:rsid w:val="00851BEC"/>
    <w:rsid w:val="00851D09"/>
    <w:rsid w:val="00851F60"/>
    <w:rsid w:val="008523DC"/>
    <w:rsid w:val="00852C2C"/>
    <w:rsid w:val="00853538"/>
    <w:rsid w:val="00853C01"/>
    <w:rsid w:val="00853C52"/>
    <w:rsid w:val="00854011"/>
    <w:rsid w:val="00854687"/>
    <w:rsid w:val="00854D4B"/>
    <w:rsid w:val="00855207"/>
    <w:rsid w:val="0085587E"/>
    <w:rsid w:val="00855EF4"/>
    <w:rsid w:val="008562E3"/>
    <w:rsid w:val="0085639C"/>
    <w:rsid w:val="008569B9"/>
    <w:rsid w:val="008577CE"/>
    <w:rsid w:val="0086064B"/>
    <w:rsid w:val="00860686"/>
    <w:rsid w:val="00860B20"/>
    <w:rsid w:val="00861C5F"/>
    <w:rsid w:val="00861F8C"/>
    <w:rsid w:val="0086232D"/>
    <w:rsid w:val="0086379F"/>
    <w:rsid w:val="008645A5"/>
    <w:rsid w:val="00865317"/>
    <w:rsid w:val="0086562F"/>
    <w:rsid w:val="008657FD"/>
    <w:rsid w:val="008659E6"/>
    <w:rsid w:val="008665EC"/>
    <w:rsid w:val="00866BBA"/>
    <w:rsid w:val="00866CF1"/>
    <w:rsid w:val="00870477"/>
    <w:rsid w:val="00870EA2"/>
    <w:rsid w:val="0087248F"/>
    <w:rsid w:val="0087317D"/>
    <w:rsid w:val="008733A9"/>
    <w:rsid w:val="00873742"/>
    <w:rsid w:val="00873C51"/>
    <w:rsid w:val="0087402E"/>
    <w:rsid w:val="00874092"/>
    <w:rsid w:val="0087425B"/>
    <w:rsid w:val="008742EA"/>
    <w:rsid w:val="00874925"/>
    <w:rsid w:val="00875AC5"/>
    <w:rsid w:val="00875D01"/>
    <w:rsid w:val="00876026"/>
    <w:rsid w:val="00876692"/>
    <w:rsid w:val="0087680D"/>
    <w:rsid w:val="00877228"/>
    <w:rsid w:val="00877B3D"/>
    <w:rsid w:val="00877D23"/>
    <w:rsid w:val="00880125"/>
    <w:rsid w:val="00880DDC"/>
    <w:rsid w:val="008818B9"/>
    <w:rsid w:val="00881ED7"/>
    <w:rsid w:val="0088231D"/>
    <w:rsid w:val="00882436"/>
    <w:rsid w:val="00882F78"/>
    <w:rsid w:val="00883020"/>
    <w:rsid w:val="0088325F"/>
    <w:rsid w:val="008832FE"/>
    <w:rsid w:val="00883734"/>
    <w:rsid w:val="008837DF"/>
    <w:rsid w:val="00883E6C"/>
    <w:rsid w:val="008846A9"/>
    <w:rsid w:val="00884A85"/>
    <w:rsid w:val="00884C6F"/>
    <w:rsid w:val="00884DFF"/>
    <w:rsid w:val="00884E04"/>
    <w:rsid w:val="00885119"/>
    <w:rsid w:val="008852C1"/>
    <w:rsid w:val="00885358"/>
    <w:rsid w:val="00885EE2"/>
    <w:rsid w:val="0088601B"/>
    <w:rsid w:val="00886A24"/>
    <w:rsid w:val="00886A32"/>
    <w:rsid w:val="0088703B"/>
    <w:rsid w:val="0088714E"/>
    <w:rsid w:val="00887D7B"/>
    <w:rsid w:val="00890365"/>
    <w:rsid w:val="00890C8A"/>
    <w:rsid w:val="00890CAF"/>
    <w:rsid w:val="008929E5"/>
    <w:rsid w:val="00892E4B"/>
    <w:rsid w:val="00893AB0"/>
    <w:rsid w:val="008940B4"/>
    <w:rsid w:val="00894B41"/>
    <w:rsid w:val="00896F06"/>
    <w:rsid w:val="00897214"/>
    <w:rsid w:val="008A0491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50F0"/>
    <w:rsid w:val="008A5215"/>
    <w:rsid w:val="008A6898"/>
    <w:rsid w:val="008A7A57"/>
    <w:rsid w:val="008A7B90"/>
    <w:rsid w:val="008A7F00"/>
    <w:rsid w:val="008B1023"/>
    <w:rsid w:val="008B15B9"/>
    <w:rsid w:val="008B1871"/>
    <w:rsid w:val="008B1B0B"/>
    <w:rsid w:val="008B3B3B"/>
    <w:rsid w:val="008B4482"/>
    <w:rsid w:val="008B4679"/>
    <w:rsid w:val="008B4BE8"/>
    <w:rsid w:val="008B572B"/>
    <w:rsid w:val="008B6A48"/>
    <w:rsid w:val="008B6E6E"/>
    <w:rsid w:val="008B6F83"/>
    <w:rsid w:val="008C0133"/>
    <w:rsid w:val="008C06F7"/>
    <w:rsid w:val="008C10BB"/>
    <w:rsid w:val="008C12FB"/>
    <w:rsid w:val="008C164A"/>
    <w:rsid w:val="008C168B"/>
    <w:rsid w:val="008C1F86"/>
    <w:rsid w:val="008C2246"/>
    <w:rsid w:val="008C251A"/>
    <w:rsid w:val="008C2622"/>
    <w:rsid w:val="008C2632"/>
    <w:rsid w:val="008C2BDE"/>
    <w:rsid w:val="008C423E"/>
    <w:rsid w:val="008C53C0"/>
    <w:rsid w:val="008C573B"/>
    <w:rsid w:val="008C664B"/>
    <w:rsid w:val="008C6D47"/>
    <w:rsid w:val="008C6D61"/>
    <w:rsid w:val="008C754E"/>
    <w:rsid w:val="008C754F"/>
    <w:rsid w:val="008C7901"/>
    <w:rsid w:val="008C7A4C"/>
    <w:rsid w:val="008C7DC1"/>
    <w:rsid w:val="008D0CA0"/>
    <w:rsid w:val="008D1284"/>
    <w:rsid w:val="008D191A"/>
    <w:rsid w:val="008D1F28"/>
    <w:rsid w:val="008D22E9"/>
    <w:rsid w:val="008D2540"/>
    <w:rsid w:val="008D2D3A"/>
    <w:rsid w:val="008D39E1"/>
    <w:rsid w:val="008D3AA6"/>
    <w:rsid w:val="008D3CDB"/>
    <w:rsid w:val="008D42F6"/>
    <w:rsid w:val="008D4385"/>
    <w:rsid w:val="008D4474"/>
    <w:rsid w:val="008D4836"/>
    <w:rsid w:val="008D53E8"/>
    <w:rsid w:val="008D5569"/>
    <w:rsid w:val="008D6019"/>
    <w:rsid w:val="008D62B8"/>
    <w:rsid w:val="008D65C1"/>
    <w:rsid w:val="008D6F24"/>
    <w:rsid w:val="008D7489"/>
    <w:rsid w:val="008D7866"/>
    <w:rsid w:val="008D78BB"/>
    <w:rsid w:val="008D7B74"/>
    <w:rsid w:val="008E058B"/>
    <w:rsid w:val="008E1096"/>
    <w:rsid w:val="008E1E49"/>
    <w:rsid w:val="008E23EA"/>
    <w:rsid w:val="008E245E"/>
    <w:rsid w:val="008E29BA"/>
    <w:rsid w:val="008E3202"/>
    <w:rsid w:val="008E42FF"/>
    <w:rsid w:val="008E4889"/>
    <w:rsid w:val="008E5A42"/>
    <w:rsid w:val="008E5CC1"/>
    <w:rsid w:val="008E5D8E"/>
    <w:rsid w:val="008E5FEB"/>
    <w:rsid w:val="008E628A"/>
    <w:rsid w:val="008E6B91"/>
    <w:rsid w:val="008E7741"/>
    <w:rsid w:val="008E785B"/>
    <w:rsid w:val="008F0072"/>
    <w:rsid w:val="008F06D1"/>
    <w:rsid w:val="008F09A1"/>
    <w:rsid w:val="008F17BC"/>
    <w:rsid w:val="008F1F4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791"/>
    <w:rsid w:val="008F6A70"/>
    <w:rsid w:val="008F71D4"/>
    <w:rsid w:val="008F71D5"/>
    <w:rsid w:val="008F759E"/>
    <w:rsid w:val="008F76BB"/>
    <w:rsid w:val="008F7975"/>
    <w:rsid w:val="008F798B"/>
    <w:rsid w:val="008F7C81"/>
    <w:rsid w:val="00900A57"/>
    <w:rsid w:val="00900EDC"/>
    <w:rsid w:val="00901442"/>
    <w:rsid w:val="009016AD"/>
    <w:rsid w:val="00901AFA"/>
    <w:rsid w:val="00901EE4"/>
    <w:rsid w:val="0090275D"/>
    <w:rsid w:val="00903EBD"/>
    <w:rsid w:val="00903F05"/>
    <w:rsid w:val="0090451A"/>
    <w:rsid w:val="00904AA7"/>
    <w:rsid w:val="00904C27"/>
    <w:rsid w:val="00904E87"/>
    <w:rsid w:val="009055F4"/>
    <w:rsid w:val="009056C2"/>
    <w:rsid w:val="00905794"/>
    <w:rsid w:val="00905EA1"/>
    <w:rsid w:val="0090653E"/>
    <w:rsid w:val="00906E9F"/>
    <w:rsid w:val="00907C82"/>
    <w:rsid w:val="00907E3E"/>
    <w:rsid w:val="00907EA8"/>
    <w:rsid w:val="009102F7"/>
    <w:rsid w:val="009103FF"/>
    <w:rsid w:val="00910DAF"/>
    <w:rsid w:val="00911215"/>
    <w:rsid w:val="009118C5"/>
    <w:rsid w:val="00912007"/>
    <w:rsid w:val="009122EE"/>
    <w:rsid w:val="009124C0"/>
    <w:rsid w:val="00912740"/>
    <w:rsid w:val="009129DD"/>
    <w:rsid w:val="0091302D"/>
    <w:rsid w:val="009135ED"/>
    <w:rsid w:val="0091370A"/>
    <w:rsid w:val="00913894"/>
    <w:rsid w:val="00913FAE"/>
    <w:rsid w:val="00915546"/>
    <w:rsid w:val="009156E4"/>
    <w:rsid w:val="00915B75"/>
    <w:rsid w:val="009172E1"/>
    <w:rsid w:val="00917E1B"/>
    <w:rsid w:val="00920CA6"/>
    <w:rsid w:val="009211F5"/>
    <w:rsid w:val="009219B3"/>
    <w:rsid w:val="00921AD2"/>
    <w:rsid w:val="00922FBE"/>
    <w:rsid w:val="00923CD9"/>
    <w:rsid w:val="00923FD2"/>
    <w:rsid w:val="0092413C"/>
    <w:rsid w:val="00924B26"/>
    <w:rsid w:val="00924E97"/>
    <w:rsid w:val="009252E7"/>
    <w:rsid w:val="0092562E"/>
    <w:rsid w:val="009263C3"/>
    <w:rsid w:val="00926535"/>
    <w:rsid w:val="0092740F"/>
    <w:rsid w:val="00927740"/>
    <w:rsid w:val="009279C0"/>
    <w:rsid w:val="009279E6"/>
    <w:rsid w:val="00927C02"/>
    <w:rsid w:val="00927C6F"/>
    <w:rsid w:val="00930996"/>
    <w:rsid w:val="00930C4E"/>
    <w:rsid w:val="00931482"/>
    <w:rsid w:val="0093165E"/>
    <w:rsid w:val="00932346"/>
    <w:rsid w:val="00932776"/>
    <w:rsid w:val="009331C6"/>
    <w:rsid w:val="0093323E"/>
    <w:rsid w:val="00933A5F"/>
    <w:rsid w:val="00934C47"/>
    <w:rsid w:val="00934D62"/>
    <w:rsid w:val="0093596E"/>
    <w:rsid w:val="00936237"/>
    <w:rsid w:val="0093624F"/>
    <w:rsid w:val="00936A25"/>
    <w:rsid w:val="00936A9B"/>
    <w:rsid w:val="00936ABA"/>
    <w:rsid w:val="00936ADC"/>
    <w:rsid w:val="0093719B"/>
    <w:rsid w:val="0093794F"/>
    <w:rsid w:val="009403DB"/>
    <w:rsid w:val="00940FAD"/>
    <w:rsid w:val="009419C5"/>
    <w:rsid w:val="00941A61"/>
    <w:rsid w:val="009422E8"/>
    <w:rsid w:val="00942614"/>
    <w:rsid w:val="00942914"/>
    <w:rsid w:val="00943037"/>
    <w:rsid w:val="00944215"/>
    <w:rsid w:val="0094466D"/>
    <w:rsid w:val="009447C1"/>
    <w:rsid w:val="00944B48"/>
    <w:rsid w:val="00944F91"/>
    <w:rsid w:val="00945259"/>
    <w:rsid w:val="00945A20"/>
    <w:rsid w:val="0094606B"/>
    <w:rsid w:val="00946682"/>
    <w:rsid w:val="00946E2C"/>
    <w:rsid w:val="0095152C"/>
    <w:rsid w:val="00951A75"/>
    <w:rsid w:val="00952A10"/>
    <w:rsid w:val="00953DC1"/>
    <w:rsid w:val="00954126"/>
    <w:rsid w:val="00954749"/>
    <w:rsid w:val="00954930"/>
    <w:rsid w:val="0095493D"/>
    <w:rsid w:val="00954A51"/>
    <w:rsid w:val="00954F57"/>
    <w:rsid w:val="00955397"/>
    <w:rsid w:val="00955D6B"/>
    <w:rsid w:val="00955F24"/>
    <w:rsid w:val="009573A7"/>
    <w:rsid w:val="00960C14"/>
    <w:rsid w:val="00960D10"/>
    <w:rsid w:val="00961106"/>
    <w:rsid w:val="009611E7"/>
    <w:rsid w:val="009627BF"/>
    <w:rsid w:val="0096293A"/>
    <w:rsid w:val="00963705"/>
    <w:rsid w:val="009638A5"/>
    <w:rsid w:val="00963AEC"/>
    <w:rsid w:val="00963E38"/>
    <w:rsid w:val="00964ADB"/>
    <w:rsid w:val="00964E46"/>
    <w:rsid w:val="00965D7B"/>
    <w:rsid w:val="0096644D"/>
    <w:rsid w:val="00966579"/>
    <w:rsid w:val="009668D0"/>
    <w:rsid w:val="009669DC"/>
    <w:rsid w:val="00966E38"/>
    <w:rsid w:val="00966FB5"/>
    <w:rsid w:val="009674A8"/>
    <w:rsid w:val="00967715"/>
    <w:rsid w:val="00967A21"/>
    <w:rsid w:val="00971688"/>
    <w:rsid w:val="0097225C"/>
    <w:rsid w:val="0097231D"/>
    <w:rsid w:val="00973683"/>
    <w:rsid w:val="00974771"/>
    <w:rsid w:val="00974811"/>
    <w:rsid w:val="00975468"/>
    <w:rsid w:val="0097556F"/>
    <w:rsid w:val="009757F1"/>
    <w:rsid w:val="0097600F"/>
    <w:rsid w:val="0097619A"/>
    <w:rsid w:val="009761CB"/>
    <w:rsid w:val="00976AD6"/>
    <w:rsid w:val="00976BA9"/>
    <w:rsid w:val="00976CEB"/>
    <w:rsid w:val="0098050B"/>
    <w:rsid w:val="00980578"/>
    <w:rsid w:val="00980AEA"/>
    <w:rsid w:val="00980D8D"/>
    <w:rsid w:val="00981B3E"/>
    <w:rsid w:val="009820BC"/>
    <w:rsid w:val="00982845"/>
    <w:rsid w:val="00982D3A"/>
    <w:rsid w:val="00983643"/>
    <w:rsid w:val="00983757"/>
    <w:rsid w:val="0098397D"/>
    <w:rsid w:val="00983D9F"/>
    <w:rsid w:val="009847EA"/>
    <w:rsid w:val="00984DDE"/>
    <w:rsid w:val="00984F91"/>
    <w:rsid w:val="00984FE1"/>
    <w:rsid w:val="00987EE1"/>
    <w:rsid w:val="0099177E"/>
    <w:rsid w:val="00991B86"/>
    <w:rsid w:val="00991E36"/>
    <w:rsid w:val="0099247B"/>
    <w:rsid w:val="00993390"/>
    <w:rsid w:val="00993887"/>
    <w:rsid w:val="00994171"/>
    <w:rsid w:val="00995239"/>
    <w:rsid w:val="009955F6"/>
    <w:rsid w:val="0099567C"/>
    <w:rsid w:val="009966A5"/>
    <w:rsid w:val="00996890"/>
    <w:rsid w:val="009970A9"/>
    <w:rsid w:val="00997FDB"/>
    <w:rsid w:val="009A03FF"/>
    <w:rsid w:val="009A10BA"/>
    <w:rsid w:val="009A15F0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A6A"/>
    <w:rsid w:val="009A3F46"/>
    <w:rsid w:val="009A3F67"/>
    <w:rsid w:val="009A3FC6"/>
    <w:rsid w:val="009A42CB"/>
    <w:rsid w:val="009A44AD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C94"/>
    <w:rsid w:val="009B115F"/>
    <w:rsid w:val="009B2481"/>
    <w:rsid w:val="009B2921"/>
    <w:rsid w:val="009B2ADB"/>
    <w:rsid w:val="009B3447"/>
    <w:rsid w:val="009B360E"/>
    <w:rsid w:val="009B38DD"/>
    <w:rsid w:val="009B4C2A"/>
    <w:rsid w:val="009B5957"/>
    <w:rsid w:val="009B5E2E"/>
    <w:rsid w:val="009B60E3"/>
    <w:rsid w:val="009B7266"/>
    <w:rsid w:val="009B750B"/>
    <w:rsid w:val="009B75D9"/>
    <w:rsid w:val="009B7611"/>
    <w:rsid w:val="009C08CC"/>
    <w:rsid w:val="009C1B07"/>
    <w:rsid w:val="009C20D2"/>
    <w:rsid w:val="009C2155"/>
    <w:rsid w:val="009C277F"/>
    <w:rsid w:val="009C3690"/>
    <w:rsid w:val="009C3A7A"/>
    <w:rsid w:val="009C3F74"/>
    <w:rsid w:val="009C529A"/>
    <w:rsid w:val="009C7BBF"/>
    <w:rsid w:val="009D0916"/>
    <w:rsid w:val="009D0E80"/>
    <w:rsid w:val="009D145A"/>
    <w:rsid w:val="009D190A"/>
    <w:rsid w:val="009D25D4"/>
    <w:rsid w:val="009D2BEC"/>
    <w:rsid w:val="009D2D95"/>
    <w:rsid w:val="009D335F"/>
    <w:rsid w:val="009D575B"/>
    <w:rsid w:val="009D5AAF"/>
    <w:rsid w:val="009D6266"/>
    <w:rsid w:val="009D664D"/>
    <w:rsid w:val="009D6C68"/>
    <w:rsid w:val="009D6F12"/>
    <w:rsid w:val="009D74BB"/>
    <w:rsid w:val="009D7567"/>
    <w:rsid w:val="009D7B8A"/>
    <w:rsid w:val="009E0231"/>
    <w:rsid w:val="009E07EB"/>
    <w:rsid w:val="009E08DE"/>
    <w:rsid w:val="009E1B39"/>
    <w:rsid w:val="009E2BA7"/>
    <w:rsid w:val="009E3AAC"/>
    <w:rsid w:val="009E3EF0"/>
    <w:rsid w:val="009E408B"/>
    <w:rsid w:val="009E43C8"/>
    <w:rsid w:val="009E563F"/>
    <w:rsid w:val="009E5B43"/>
    <w:rsid w:val="009E5FCD"/>
    <w:rsid w:val="009E635E"/>
    <w:rsid w:val="009E700B"/>
    <w:rsid w:val="009E7806"/>
    <w:rsid w:val="009E7823"/>
    <w:rsid w:val="009E7AE3"/>
    <w:rsid w:val="009F0009"/>
    <w:rsid w:val="009F02E7"/>
    <w:rsid w:val="009F044D"/>
    <w:rsid w:val="009F06B2"/>
    <w:rsid w:val="009F078A"/>
    <w:rsid w:val="009F08D0"/>
    <w:rsid w:val="009F08FB"/>
    <w:rsid w:val="009F0F4A"/>
    <w:rsid w:val="009F223E"/>
    <w:rsid w:val="009F42D1"/>
    <w:rsid w:val="009F435F"/>
    <w:rsid w:val="009F4413"/>
    <w:rsid w:val="009F4B66"/>
    <w:rsid w:val="009F5CF9"/>
    <w:rsid w:val="009F5F9E"/>
    <w:rsid w:val="009F6239"/>
    <w:rsid w:val="009F6288"/>
    <w:rsid w:val="009F67F6"/>
    <w:rsid w:val="009F68CC"/>
    <w:rsid w:val="009F6EE9"/>
    <w:rsid w:val="009F7FD9"/>
    <w:rsid w:val="00A00347"/>
    <w:rsid w:val="00A01C57"/>
    <w:rsid w:val="00A02248"/>
    <w:rsid w:val="00A02355"/>
    <w:rsid w:val="00A0372A"/>
    <w:rsid w:val="00A040F1"/>
    <w:rsid w:val="00A04997"/>
    <w:rsid w:val="00A04C5D"/>
    <w:rsid w:val="00A04DBE"/>
    <w:rsid w:val="00A05B2D"/>
    <w:rsid w:val="00A06567"/>
    <w:rsid w:val="00A069E5"/>
    <w:rsid w:val="00A06D3D"/>
    <w:rsid w:val="00A07A5D"/>
    <w:rsid w:val="00A10264"/>
    <w:rsid w:val="00A1077C"/>
    <w:rsid w:val="00A10EAA"/>
    <w:rsid w:val="00A10FC0"/>
    <w:rsid w:val="00A11483"/>
    <w:rsid w:val="00A126B9"/>
    <w:rsid w:val="00A129DB"/>
    <w:rsid w:val="00A1315A"/>
    <w:rsid w:val="00A133E8"/>
    <w:rsid w:val="00A133F2"/>
    <w:rsid w:val="00A13547"/>
    <w:rsid w:val="00A13774"/>
    <w:rsid w:val="00A13B24"/>
    <w:rsid w:val="00A13F38"/>
    <w:rsid w:val="00A13FAC"/>
    <w:rsid w:val="00A14928"/>
    <w:rsid w:val="00A14A74"/>
    <w:rsid w:val="00A157BF"/>
    <w:rsid w:val="00A1723A"/>
    <w:rsid w:val="00A17648"/>
    <w:rsid w:val="00A176F6"/>
    <w:rsid w:val="00A179EB"/>
    <w:rsid w:val="00A202BC"/>
    <w:rsid w:val="00A20434"/>
    <w:rsid w:val="00A21806"/>
    <w:rsid w:val="00A21BE5"/>
    <w:rsid w:val="00A22E2D"/>
    <w:rsid w:val="00A22EE4"/>
    <w:rsid w:val="00A2399A"/>
    <w:rsid w:val="00A23D5F"/>
    <w:rsid w:val="00A24031"/>
    <w:rsid w:val="00A24CA5"/>
    <w:rsid w:val="00A24ED0"/>
    <w:rsid w:val="00A2510E"/>
    <w:rsid w:val="00A254F1"/>
    <w:rsid w:val="00A25C9A"/>
    <w:rsid w:val="00A25E08"/>
    <w:rsid w:val="00A26AAF"/>
    <w:rsid w:val="00A26BE4"/>
    <w:rsid w:val="00A26FD5"/>
    <w:rsid w:val="00A27822"/>
    <w:rsid w:val="00A2789E"/>
    <w:rsid w:val="00A27F42"/>
    <w:rsid w:val="00A27F6D"/>
    <w:rsid w:val="00A30BCC"/>
    <w:rsid w:val="00A30CBE"/>
    <w:rsid w:val="00A310FA"/>
    <w:rsid w:val="00A31D12"/>
    <w:rsid w:val="00A32BBC"/>
    <w:rsid w:val="00A3399E"/>
    <w:rsid w:val="00A33A7A"/>
    <w:rsid w:val="00A34751"/>
    <w:rsid w:val="00A34A96"/>
    <w:rsid w:val="00A356F8"/>
    <w:rsid w:val="00A36089"/>
    <w:rsid w:val="00A361DF"/>
    <w:rsid w:val="00A36398"/>
    <w:rsid w:val="00A36800"/>
    <w:rsid w:val="00A3723C"/>
    <w:rsid w:val="00A374C4"/>
    <w:rsid w:val="00A40848"/>
    <w:rsid w:val="00A408F4"/>
    <w:rsid w:val="00A4096F"/>
    <w:rsid w:val="00A40D0C"/>
    <w:rsid w:val="00A4102C"/>
    <w:rsid w:val="00A411C1"/>
    <w:rsid w:val="00A415CD"/>
    <w:rsid w:val="00A417B0"/>
    <w:rsid w:val="00A41CD1"/>
    <w:rsid w:val="00A41D7B"/>
    <w:rsid w:val="00A41E4E"/>
    <w:rsid w:val="00A430EF"/>
    <w:rsid w:val="00A434B3"/>
    <w:rsid w:val="00A43674"/>
    <w:rsid w:val="00A436B0"/>
    <w:rsid w:val="00A43B5C"/>
    <w:rsid w:val="00A43C20"/>
    <w:rsid w:val="00A446B0"/>
    <w:rsid w:val="00A455D4"/>
    <w:rsid w:val="00A46ED0"/>
    <w:rsid w:val="00A47E3A"/>
    <w:rsid w:val="00A5087F"/>
    <w:rsid w:val="00A5161F"/>
    <w:rsid w:val="00A5256A"/>
    <w:rsid w:val="00A52F5E"/>
    <w:rsid w:val="00A54DAE"/>
    <w:rsid w:val="00A55D20"/>
    <w:rsid w:val="00A5634E"/>
    <w:rsid w:val="00A56EDF"/>
    <w:rsid w:val="00A57098"/>
    <w:rsid w:val="00A572D3"/>
    <w:rsid w:val="00A610E8"/>
    <w:rsid w:val="00A61AFF"/>
    <w:rsid w:val="00A6227D"/>
    <w:rsid w:val="00A626D8"/>
    <w:rsid w:val="00A62A5E"/>
    <w:rsid w:val="00A62E10"/>
    <w:rsid w:val="00A63541"/>
    <w:rsid w:val="00A635A4"/>
    <w:rsid w:val="00A63620"/>
    <w:rsid w:val="00A63A26"/>
    <w:rsid w:val="00A645B2"/>
    <w:rsid w:val="00A6595B"/>
    <w:rsid w:val="00A66003"/>
    <w:rsid w:val="00A66939"/>
    <w:rsid w:val="00A66BB0"/>
    <w:rsid w:val="00A66DAB"/>
    <w:rsid w:val="00A67B54"/>
    <w:rsid w:val="00A7018B"/>
    <w:rsid w:val="00A70B73"/>
    <w:rsid w:val="00A713AA"/>
    <w:rsid w:val="00A71839"/>
    <w:rsid w:val="00A71F36"/>
    <w:rsid w:val="00A727A5"/>
    <w:rsid w:val="00A74585"/>
    <w:rsid w:val="00A74BBF"/>
    <w:rsid w:val="00A74DB2"/>
    <w:rsid w:val="00A756BF"/>
    <w:rsid w:val="00A75A86"/>
    <w:rsid w:val="00A76BEB"/>
    <w:rsid w:val="00A76E20"/>
    <w:rsid w:val="00A76F89"/>
    <w:rsid w:val="00A77F62"/>
    <w:rsid w:val="00A800B1"/>
    <w:rsid w:val="00A806E8"/>
    <w:rsid w:val="00A80803"/>
    <w:rsid w:val="00A8262B"/>
    <w:rsid w:val="00A82AF4"/>
    <w:rsid w:val="00A82B52"/>
    <w:rsid w:val="00A82D44"/>
    <w:rsid w:val="00A8311E"/>
    <w:rsid w:val="00A8420D"/>
    <w:rsid w:val="00A84273"/>
    <w:rsid w:val="00A846A7"/>
    <w:rsid w:val="00A84F43"/>
    <w:rsid w:val="00A85146"/>
    <w:rsid w:val="00A855D1"/>
    <w:rsid w:val="00A85F38"/>
    <w:rsid w:val="00A8605A"/>
    <w:rsid w:val="00A87249"/>
    <w:rsid w:val="00A87721"/>
    <w:rsid w:val="00A87756"/>
    <w:rsid w:val="00A90358"/>
    <w:rsid w:val="00A91450"/>
    <w:rsid w:val="00A91C0C"/>
    <w:rsid w:val="00A92003"/>
    <w:rsid w:val="00A9219F"/>
    <w:rsid w:val="00A937AD"/>
    <w:rsid w:val="00A93AB8"/>
    <w:rsid w:val="00A94140"/>
    <w:rsid w:val="00A94DE6"/>
    <w:rsid w:val="00A94E15"/>
    <w:rsid w:val="00A94E7F"/>
    <w:rsid w:val="00A95626"/>
    <w:rsid w:val="00A95E74"/>
    <w:rsid w:val="00A960F5"/>
    <w:rsid w:val="00A9647C"/>
    <w:rsid w:val="00A966CA"/>
    <w:rsid w:val="00A966FB"/>
    <w:rsid w:val="00A96D35"/>
    <w:rsid w:val="00A971AA"/>
    <w:rsid w:val="00A9781C"/>
    <w:rsid w:val="00A97F7E"/>
    <w:rsid w:val="00AA04BB"/>
    <w:rsid w:val="00AA05D8"/>
    <w:rsid w:val="00AA07B6"/>
    <w:rsid w:val="00AA1232"/>
    <w:rsid w:val="00AA191F"/>
    <w:rsid w:val="00AA1CE1"/>
    <w:rsid w:val="00AA1FB3"/>
    <w:rsid w:val="00AA295C"/>
    <w:rsid w:val="00AA2ABD"/>
    <w:rsid w:val="00AA2CD0"/>
    <w:rsid w:val="00AA2D55"/>
    <w:rsid w:val="00AA2E1B"/>
    <w:rsid w:val="00AA359B"/>
    <w:rsid w:val="00AA3761"/>
    <w:rsid w:val="00AA3AF8"/>
    <w:rsid w:val="00AA5555"/>
    <w:rsid w:val="00AA69F8"/>
    <w:rsid w:val="00AA72A1"/>
    <w:rsid w:val="00AB00EA"/>
    <w:rsid w:val="00AB0306"/>
    <w:rsid w:val="00AB0644"/>
    <w:rsid w:val="00AB1036"/>
    <w:rsid w:val="00AB165F"/>
    <w:rsid w:val="00AB19B3"/>
    <w:rsid w:val="00AB1C74"/>
    <w:rsid w:val="00AB1DB2"/>
    <w:rsid w:val="00AB2560"/>
    <w:rsid w:val="00AB2813"/>
    <w:rsid w:val="00AB293E"/>
    <w:rsid w:val="00AB2B88"/>
    <w:rsid w:val="00AB486D"/>
    <w:rsid w:val="00AB4BC3"/>
    <w:rsid w:val="00AB5518"/>
    <w:rsid w:val="00AB575D"/>
    <w:rsid w:val="00AB61D9"/>
    <w:rsid w:val="00AB755A"/>
    <w:rsid w:val="00AC04B0"/>
    <w:rsid w:val="00AC0DD4"/>
    <w:rsid w:val="00AC0F6B"/>
    <w:rsid w:val="00AC1A69"/>
    <w:rsid w:val="00AC1BDA"/>
    <w:rsid w:val="00AC1D5A"/>
    <w:rsid w:val="00AC3084"/>
    <w:rsid w:val="00AC417E"/>
    <w:rsid w:val="00AC4881"/>
    <w:rsid w:val="00AC4B63"/>
    <w:rsid w:val="00AC4F09"/>
    <w:rsid w:val="00AC4FEA"/>
    <w:rsid w:val="00AC53E6"/>
    <w:rsid w:val="00AC7DA9"/>
    <w:rsid w:val="00AC7F57"/>
    <w:rsid w:val="00AD03EE"/>
    <w:rsid w:val="00AD0FD4"/>
    <w:rsid w:val="00AD14AD"/>
    <w:rsid w:val="00AD1A2C"/>
    <w:rsid w:val="00AD31D8"/>
    <w:rsid w:val="00AD3C7A"/>
    <w:rsid w:val="00AD4165"/>
    <w:rsid w:val="00AD45F2"/>
    <w:rsid w:val="00AD4890"/>
    <w:rsid w:val="00AD4B2D"/>
    <w:rsid w:val="00AD57B9"/>
    <w:rsid w:val="00AD5C7F"/>
    <w:rsid w:val="00AD696E"/>
    <w:rsid w:val="00AD6A9C"/>
    <w:rsid w:val="00AD73F6"/>
    <w:rsid w:val="00AD7EA2"/>
    <w:rsid w:val="00AE06E0"/>
    <w:rsid w:val="00AE097E"/>
    <w:rsid w:val="00AE0D46"/>
    <w:rsid w:val="00AE1F9B"/>
    <w:rsid w:val="00AE31B9"/>
    <w:rsid w:val="00AE321E"/>
    <w:rsid w:val="00AE346B"/>
    <w:rsid w:val="00AE36F5"/>
    <w:rsid w:val="00AE39AC"/>
    <w:rsid w:val="00AE3E04"/>
    <w:rsid w:val="00AE46CF"/>
    <w:rsid w:val="00AE4858"/>
    <w:rsid w:val="00AE4B0D"/>
    <w:rsid w:val="00AE4F1F"/>
    <w:rsid w:val="00AE51B1"/>
    <w:rsid w:val="00AE56C9"/>
    <w:rsid w:val="00AE586B"/>
    <w:rsid w:val="00AE65BF"/>
    <w:rsid w:val="00AE729E"/>
    <w:rsid w:val="00AE72EC"/>
    <w:rsid w:val="00AE73A0"/>
    <w:rsid w:val="00AE7AF0"/>
    <w:rsid w:val="00AE7F15"/>
    <w:rsid w:val="00AF0B3A"/>
    <w:rsid w:val="00AF158A"/>
    <w:rsid w:val="00AF1930"/>
    <w:rsid w:val="00AF1AED"/>
    <w:rsid w:val="00AF1DA7"/>
    <w:rsid w:val="00AF2634"/>
    <w:rsid w:val="00AF32C4"/>
    <w:rsid w:val="00AF6012"/>
    <w:rsid w:val="00AF65AE"/>
    <w:rsid w:val="00AF6610"/>
    <w:rsid w:val="00AF6BFA"/>
    <w:rsid w:val="00AF7131"/>
    <w:rsid w:val="00AF77A0"/>
    <w:rsid w:val="00AF7C70"/>
    <w:rsid w:val="00AF7CF7"/>
    <w:rsid w:val="00AF7E79"/>
    <w:rsid w:val="00B008CB"/>
    <w:rsid w:val="00B00A15"/>
    <w:rsid w:val="00B00A4C"/>
    <w:rsid w:val="00B00BD3"/>
    <w:rsid w:val="00B0109C"/>
    <w:rsid w:val="00B022F4"/>
    <w:rsid w:val="00B03036"/>
    <w:rsid w:val="00B03DDF"/>
    <w:rsid w:val="00B05019"/>
    <w:rsid w:val="00B05171"/>
    <w:rsid w:val="00B052D4"/>
    <w:rsid w:val="00B0533E"/>
    <w:rsid w:val="00B053D1"/>
    <w:rsid w:val="00B056ED"/>
    <w:rsid w:val="00B0579D"/>
    <w:rsid w:val="00B06864"/>
    <w:rsid w:val="00B06F0C"/>
    <w:rsid w:val="00B10198"/>
    <w:rsid w:val="00B10988"/>
    <w:rsid w:val="00B117F4"/>
    <w:rsid w:val="00B118D9"/>
    <w:rsid w:val="00B11D86"/>
    <w:rsid w:val="00B11E19"/>
    <w:rsid w:val="00B12744"/>
    <w:rsid w:val="00B13294"/>
    <w:rsid w:val="00B13775"/>
    <w:rsid w:val="00B15040"/>
    <w:rsid w:val="00B156D5"/>
    <w:rsid w:val="00B1672F"/>
    <w:rsid w:val="00B169CF"/>
    <w:rsid w:val="00B17BD4"/>
    <w:rsid w:val="00B202D0"/>
    <w:rsid w:val="00B20E5D"/>
    <w:rsid w:val="00B21A92"/>
    <w:rsid w:val="00B22215"/>
    <w:rsid w:val="00B22362"/>
    <w:rsid w:val="00B223E4"/>
    <w:rsid w:val="00B22721"/>
    <w:rsid w:val="00B23044"/>
    <w:rsid w:val="00B233E7"/>
    <w:rsid w:val="00B23BAA"/>
    <w:rsid w:val="00B23BB2"/>
    <w:rsid w:val="00B23C18"/>
    <w:rsid w:val="00B23C7E"/>
    <w:rsid w:val="00B23CAA"/>
    <w:rsid w:val="00B240BE"/>
    <w:rsid w:val="00B24372"/>
    <w:rsid w:val="00B2478A"/>
    <w:rsid w:val="00B2505C"/>
    <w:rsid w:val="00B251A5"/>
    <w:rsid w:val="00B25279"/>
    <w:rsid w:val="00B25410"/>
    <w:rsid w:val="00B25BD3"/>
    <w:rsid w:val="00B2636F"/>
    <w:rsid w:val="00B263D6"/>
    <w:rsid w:val="00B26EA3"/>
    <w:rsid w:val="00B26FF6"/>
    <w:rsid w:val="00B27404"/>
    <w:rsid w:val="00B27E80"/>
    <w:rsid w:val="00B27F4B"/>
    <w:rsid w:val="00B30099"/>
    <w:rsid w:val="00B3015E"/>
    <w:rsid w:val="00B30163"/>
    <w:rsid w:val="00B30302"/>
    <w:rsid w:val="00B3089A"/>
    <w:rsid w:val="00B30C81"/>
    <w:rsid w:val="00B30CBD"/>
    <w:rsid w:val="00B3121B"/>
    <w:rsid w:val="00B3162C"/>
    <w:rsid w:val="00B32401"/>
    <w:rsid w:val="00B32841"/>
    <w:rsid w:val="00B32E3E"/>
    <w:rsid w:val="00B33C39"/>
    <w:rsid w:val="00B33CED"/>
    <w:rsid w:val="00B33D24"/>
    <w:rsid w:val="00B33D94"/>
    <w:rsid w:val="00B33FCD"/>
    <w:rsid w:val="00B3475E"/>
    <w:rsid w:val="00B35000"/>
    <w:rsid w:val="00B36BD7"/>
    <w:rsid w:val="00B36D15"/>
    <w:rsid w:val="00B36D62"/>
    <w:rsid w:val="00B37645"/>
    <w:rsid w:val="00B37AC3"/>
    <w:rsid w:val="00B403C1"/>
    <w:rsid w:val="00B40488"/>
    <w:rsid w:val="00B41599"/>
    <w:rsid w:val="00B416AC"/>
    <w:rsid w:val="00B41866"/>
    <w:rsid w:val="00B41A12"/>
    <w:rsid w:val="00B41A83"/>
    <w:rsid w:val="00B43447"/>
    <w:rsid w:val="00B435E8"/>
    <w:rsid w:val="00B43CC9"/>
    <w:rsid w:val="00B45726"/>
    <w:rsid w:val="00B460E6"/>
    <w:rsid w:val="00B46C98"/>
    <w:rsid w:val="00B47C94"/>
    <w:rsid w:val="00B505D5"/>
    <w:rsid w:val="00B515E4"/>
    <w:rsid w:val="00B527A0"/>
    <w:rsid w:val="00B5286A"/>
    <w:rsid w:val="00B53549"/>
    <w:rsid w:val="00B54F82"/>
    <w:rsid w:val="00B555F4"/>
    <w:rsid w:val="00B55CC8"/>
    <w:rsid w:val="00B55CFC"/>
    <w:rsid w:val="00B5724F"/>
    <w:rsid w:val="00B5738A"/>
    <w:rsid w:val="00B57468"/>
    <w:rsid w:val="00B5786A"/>
    <w:rsid w:val="00B57B08"/>
    <w:rsid w:val="00B57DE9"/>
    <w:rsid w:val="00B57DF9"/>
    <w:rsid w:val="00B57E1E"/>
    <w:rsid w:val="00B605DD"/>
    <w:rsid w:val="00B6080B"/>
    <w:rsid w:val="00B6081B"/>
    <w:rsid w:val="00B60E16"/>
    <w:rsid w:val="00B613B2"/>
    <w:rsid w:val="00B61808"/>
    <w:rsid w:val="00B61A42"/>
    <w:rsid w:val="00B61D29"/>
    <w:rsid w:val="00B61F1C"/>
    <w:rsid w:val="00B6235B"/>
    <w:rsid w:val="00B62A43"/>
    <w:rsid w:val="00B62E83"/>
    <w:rsid w:val="00B62F5F"/>
    <w:rsid w:val="00B63A28"/>
    <w:rsid w:val="00B63DCC"/>
    <w:rsid w:val="00B64A57"/>
    <w:rsid w:val="00B6538B"/>
    <w:rsid w:val="00B655C5"/>
    <w:rsid w:val="00B65AAF"/>
    <w:rsid w:val="00B664CB"/>
    <w:rsid w:val="00B66F1F"/>
    <w:rsid w:val="00B67062"/>
    <w:rsid w:val="00B6788C"/>
    <w:rsid w:val="00B67F59"/>
    <w:rsid w:val="00B70E51"/>
    <w:rsid w:val="00B70FF9"/>
    <w:rsid w:val="00B710A6"/>
    <w:rsid w:val="00B71629"/>
    <w:rsid w:val="00B71A29"/>
    <w:rsid w:val="00B71C84"/>
    <w:rsid w:val="00B7200C"/>
    <w:rsid w:val="00B72955"/>
    <w:rsid w:val="00B72F5B"/>
    <w:rsid w:val="00B7355B"/>
    <w:rsid w:val="00B74F08"/>
    <w:rsid w:val="00B7510E"/>
    <w:rsid w:val="00B7518C"/>
    <w:rsid w:val="00B75255"/>
    <w:rsid w:val="00B75FC3"/>
    <w:rsid w:val="00B763E8"/>
    <w:rsid w:val="00B76C74"/>
    <w:rsid w:val="00B76E70"/>
    <w:rsid w:val="00B7707F"/>
    <w:rsid w:val="00B77352"/>
    <w:rsid w:val="00B77422"/>
    <w:rsid w:val="00B8016A"/>
    <w:rsid w:val="00B8085C"/>
    <w:rsid w:val="00B8088D"/>
    <w:rsid w:val="00B80987"/>
    <w:rsid w:val="00B812C9"/>
    <w:rsid w:val="00B81610"/>
    <w:rsid w:val="00B81620"/>
    <w:rsid w:val="00B81E9A"/>
    <w:rsid w:val="00B820C3"/>
    <w:rsid w:val="00B82173"/>
    <w:rsid w:val="00B828ED"/>
    <w:rsid w:val="00B82C0B"/>
    <w:rsid w:val="00B8315E"/>
    <w:rsid w:val="00B83281"/>
    <w:rsid w:val="00B8421F"/>
    <w:rsid w:val="00B84766"/>
    <w:rsid w:val="00B849F8"/>
    <w:rsid w:val="00B85362"/>
    <w:rsid w:val="00B854C1"/>
    <w:rsid w:val="00B8669B"/>
    <w:rsid w:val="00B86DE7"/>
    <w:rsid w:val="00B87438"/>
    <w:rsid w:val="00B900DC"/>
    <w:rsid w:val="00B902D9"/>
    <w:rsid w:val="00B91006"/>
    <w:rsid w:val="00B91D77"/>
    <w:rsid w:val="00B91F4E"/>
    <w:rsid w:val="00B91F87"/>
    <w:rsid w:val="00B922F3"/>
    <w:rsid w:val="00B923A1"/>
    <w:rsid w:val="00B931AB"/>
    <w:rsid w:val="00B93292"/>
    <w:rsid w:val="00B9372E"/>
    <w:rsid w:val="00B93FB8"/>
    <w:rsid w:val="00B94626"/>
    <w:rsid w:val="00B94CD0"/>
    <w:rsid w:val="00B94DCE"/>
    <w:rsid w:val="00B94F5F"/>
    <w:rsid w:val="00B95A31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C29"/>
    <w:rsid w:val="00BA4692"/>
    <w:rsid w:val="00BA4D3A"/>
    <w:rsid w:val="00BA5A62"/>
    <w:rsid w:val="00BA5B7C"/>
    <w:rsid w:val="00BA6570"/>
    <w:rsid w:val="00BA726F"/>
    <w:rsid w:val="00BA7AA9"/>
    <w:rsid w:val="00BB05E0"/>
    <w:rsid w:val="00BB0601"/>
    <w:rsid w:val="00BB097F"/>
    <w:rsid w:val="00BB0BA2"/>
    <w:rsid w:val="00BB0C23"/>
    <w:rsid w:val="00BB1224"/>
    <w:rsid w:val="00BB18FE"/>
    <w:rsid w:val="00BB22AC"/>
    <w:rsid w:val="00BB3B59"/>
    <w:rsid w:val="00BB3E11"/>
    <w:rsid w:val="00BB433C"/>
    <w:rsid w:val="00BB5319"/>
    <w:rsid w:val="00BB542D"/>
    <w:rsid w:val="00BB5AC1"/>
    <w:rsid w:val="00BB5B99"/>
    <w:rsid w:val="00BB6498"/>
    <w:rsid w:val="00BB70C1"/>
    <w:rsid w:val="00BC1786"/>
    <w:rsid w:val="00BC1E0C"/>
    <w:rsid w:val="00BC1EF1"/>
    <w:rsid w:val="00BC3548"/>
    <w:rsid w:val="00BC367E"/>
    <w:rsid w:val="00BC4711"/>
    <w:rsid w:val="00BC494A"/>
    <w:rsid w:val="00BC5C6D"/>
    <w:rsid w:val="00BC6439"/>
    <w:rsid w:val="00BC7814"/>
    <w:rsid w:val="00BC7C48"/>
    <w:rsid w:val="00BD00AF"/>
    <w:rsid w:val="00BD026B"/>
    <w:rsid w:val="00BD0378"/>
    <w:rsid w:val="00BD0AE8"/>
    <w:rsid w:val="00BD0D2B"/>
    <w:rsid w:val="00BD121D"/>
    <w:rsid w:val="00BD2A17"/>
    <w:rsid w:val="00BD2C70"/>
    <w:rsid w:val="00BD3342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817"/>
    <w:rsid w:val="00BD7CBD"/>
    <w:rsid w:val="00BD7E70"/>
    <w:rsid w:val="00BE041E"/>
    <w:rsid w:val="00BE0B93"/>
    <w:rsid w:val="00BE1583"/>
    <w:rsid w:val="00BE1726"/>
    <w:rsid w:val="00BE22E8"/>
    <w:rsid w:val="00BE284D"/>
    <w:rsid w:val="00BE2B2E"/>
    <w:rsid w:val="00BE2E3D"/>
    <w:rsid w:val="00BE32B5"/>
    <w:rsid w:val="00BE3E0E"/>
    <w:rsid w:val="00BE470F"/>
    <w:rsid w:val="00BE4C5C"/>
    <w:rsid w:val="00BE52EB"/>
    <w:rsid w:val="00BE5BDF"/>
    <w:rsid w:val="00BE6016"/>
    <w:rsid w:val="00BE6041"/>
    <w:rsid w:val="00BE66DF"/>
    <w:rsid w:val="00BE6749"/>
    <w:rsid w:val="00BE6F37"/>
    <w:rsid w:val="00BE7C9C"/>
    <w:rsid w:val="00BF0D12"/>
    <w:rsid w:val="00BF24E5"/>
    <w:rsid w:val="00BF2C99"/>
    <w:rsid w:val="00BF2E76"/>
    <w:rsid w:val="00BF31D1"/>
    <w:rsid w:val="00BF39B0"/>
    <w:rsid w:val="00BF3B90"/>
    <w:rsid w:val="00BF3E87"/>
    <w:rsid w:val="00BF46AE"/>
    <w:rsid w:val="00BF55B4"/>
    <w:rsid w:val="00BF55CE"/>
    <w:rsid w:val="00BF5ABF"/>
    <w:rsid w:val="00BF606A"/>
    <w:rsid w:val="00BF6133"/>
    <w:rsid w:val="00BF6441"/>
    <w:rsid w:val="00BF6A94"/>
    <w:rsid w:val="00BF6EBD"/>
    <w:rsid w:val="00BF78F3"/>
    <w:rsid w:val="00C00528"/>
    <w:rsid w:val="00C00DC3"/>
    <w:rsid w:val="00C013DE"/>
    <w:rsid w:val="00C01A77"/>
    <w:rsid w:val="00C01B32"/>
    <w:rsid w:val="00C01B6B"/>
    <w:rsid w:val="00C02253"/>
    <w:rsid w:val="00C0238C"/>
    <w:rsid w:val="00C023E1"/>
    <w:rsid w:val="00C025F5"/>
    <w:rsid w:val="00C02B8F"/>
    <w:rsid w:val="00C032F1"/>
    <w:rsid w:val="00C03B39"/>
    <w:rsid w:val="00C03F1D"/>
    <w:rsid w:val="00C0449E"/>
    <w:rsid w:val="00C0464C"/>
    <w:rsid w:val="00C049FD"/>
    <w:rsid w:val="00C05BD2"/>
    <w:rsid w:val="00C06206"/>
    <w:rsid w:val="00C076CF"/>
    <w:rsid w:val="00C077CD"/>
    <w:rsid w:val="00C10024"/>
    <w:rsid w:val="00C100DB"/>
    <w:rsid w:val="00C103B2"/>
    <w:rsid w:val="00C103F4"/>
    <w:rsid w:val="00C10A2F"/>
    <w:rsid w:val="00C11928"/>
    <w:rsid w:val="00C11CF3"/>
    <w:rsid w:val="00C120B2"/>
    <w:rsid w:val="00C12A93"/>
    <w:rsid w:val="00C12EC2"/>
    <w:rsid w:val="00C1351D"/>
    <w:rsid w:val="00C143EC"/>
    <w:rsid w:val="00C14C40"/>
    <w:rsid w:val="00C14C58"/>
    <w:rsid w:val="00C14CD8"/>
    <w:rsid w:val="00C14CF6"/>
    <w:rsid w:val="00C15B68"/>
    <w:rsid w:val="00C1624F"/>
    <w:rsid w:val="00C16410"/>
    <w:rsid w:val="00C1681E"/>
    <w:rsid w:val="00C17B05"/>
    <w:rsid w:val="00C200C3"/>
    <w:rsid w:val="00C20218"/>
    <w:rsid w:val="00C202BB"/>
    <w:rsid w:val="00C20385"/>
    <w:rsid w:val="00C208B5"/>
    <w:rsid w:val="00C2177A"/>
    <w:rsid w:val="00C219FE"/>
    <w:rsid w:val="00C21AF5"/>
    <w:rsid w:val="00C21E57"/>
    <w:rsid w:val="00C2229C"/>
    <w:rsid w:val="00C22551"/>
    <w:rsid w:val="00C22EEF"/>
    <w:rsid w:val="00C22F61"/>
    <w:rsid w:val="00C23042"/>
    <w:rsid w:val="00C23101"/>
    <w:rsid w:val="00C23588"/>
    <w:rsid w:val="00C23923"/>
    <w:rsid w:val="00C23940"/>
    <w:rsid w:val="00C2457E"/>
    <w:rsid w:val="00C24F6D"/>
    <w:rsid w:val="00C24FC3"/>
    <w:rsid w:val="00C25288"/>
    <w:rsid w:val="00C25AFB"/>
    <w:rsid w:val="00C2610F"/>
    <w:rsid w:val="00C26741"/>
    <w:rsid w:val="00C26D7C"/>
    <w:rsid w:val="00C26E76"/>
    <w:rsid w:val="00C276FA"/>
    <w:rsid w:val="00C277BC"/>
    <w:rsid w:val="00C300B4"/>
    <w:rsid w:val="00C307D3"/>
    <w:rsid w:val="00C30AE0"/>
    <w:rsid w:val="00C32AFF"/>
    <w:rsid w:val="00C33097"/>
    <w:rsid w:val="00C3316B"/>
    <w:rsid w:val="00C343CE"/>
    <w:rsid w:val="00C34BB4"/>
    <w:rsid w:val="00C34BF9"/>
    <w:rsid w:val="00C35082"/>
    <w:rsid w:val="00C357AA"/>
    <w:rsid w:val="00C35DDE"/>
    <w:rsid w:val="00C36A44"/>
    <w:rsid w:val="00C3746F"/>
    <w:rsid w:val="00C37BE1"/>
    <w:rsid w:val="00C37DD4"/>
    <w:rsid w:val="00C4163F"/>
    <w:rsid w:val="00C41AB0"/>
    <w:rsid w:val="00C41D4B"/>
    <w:rsid w:val="00C41EB0"/>
    <w:rsid w:val="00C4258D"/>
    <w:rsid w:val="00C42628"/>
    <w:rsid w:val="00C42ADE"/>
    <w:rsid w:val="00C433CE"/>
    <w:rsid w:val="00C43894"/>
    <w:rsid w:val="00C442F1"/>
    <w:rsid w:val="00C44A68"/>
    <w:rsid w:val="00C44D0F"/>
    <w:rsid w:val="00C45EFB"/>
    <w:rsid w:val="00C461F4"/>
    <w:rsid w:val="00C47385"/>
    <w:rsid w:val="00C4752B"/>
    <w:rsid w:val="00C479AC"/>
    <w:rsid w:val="00C479CB"/>
    <w:rsid w:val="00C47BBE"/>
    <w:rsid w:val="00C50830"/>
    <w:rsid w:val="00C51410"/>
    <w:rsid w:val="00C51684"/>
    <w:rsid w:val="00C51877"/>
    <w:rsid w:val="00C518E3"/>
    <w:rsid w:val="00C521D7"/>
    <w:rsid w:val="00C52AD5"/>
    <w:rsid w:val="00C533C7"/>
    <w:rsid w:val="00C537A9"/>
    <w:rsid w:val="00C53F56"/>
    <w:rsid w:val="00C5475B"/>
    <w:rsid w:val="00C5482F"/>
    <w:rsid w:val="00C5562C"/>
    <w:rsid w:val="00C556F3"/>
    <w:rsid w:val="00C55700"/>
    <w:rsid w:val="00C55F49"/>
    <w:rsid w:val="00C56465"/>
    <w:rsid w:val="00C56636"/>
    <w:rsid w:val="00C60041"/>
    <w:rsid w:val="00C60E59"/>
    <w:rsid w:val="00C61ADC"/>
    <w:rsid w:val="00C6263A"/>
    <w:rsid w:val="00C62B7E"/>
    <w:rsid w:val="00C62E09"/>
    <w:rsid w:val="00C62EBD"/>
    <w:rsid w:val="00C63009"/>
    <w:rsid w:val="00C6333D"/>
    <w:rsid w:val="00C63DEF"/>
    <w:rsid w:val="00C64216"/>
    <w:rsid w:val="00C648EC"/>
    <w:rsid w:val="00C64D65"/>
    <w:rsid w:val="00C65624"/>
    <w:rsid w:val="00C658E2"/>
    <w:rsid w:val="00C659D3"/>
    <w:rsid w:val="00C66705"/>
    <w:rsid w:val="00C66CF3"/>
    <w:rsid w:val="00C67230"/>
    <w:rsid w:val="00C6772C"/>
    <w:rsid w:val="00C677E6"/>
    <w:rsid w:val="00C704A0"/>
    <w:rsid w:val="00C705D3"/>
    <w:rsid w:val="00C70C56"/>
    <w:rsid w:val="00C70DB5"/>
    <w:rsid w:val="00C70DF0"/>
    <w:rsid w:val="00C71117"/>
    <w:rsid w:val="00C7142D"/>
    <w:rsid w:val="00C71480"/>
    <w:rsid w:val="00C71E91"/>
    <w:rsid w:val="00C72017"/>
    <w:rsid w:val="00C72105"/>
    <w:rsid w:val="00C72C11"/>
    <w:rsid w:val="00C72D48"/>
    <w:rsid w:val="00C72F09"/>
    <w:rsid w:val="00C73234"/>
    <w:rsid w:val="00C73295"/>
    <w:rsid w:val="00C741F6"/>
    <w:rsid w:val="00C74265"/>
    <w:rsid w:val="00C74A36"/>
    <w:rsid w:val="00C750CB"/>
    <w:rsid w:val="00C75587"/>
    <w:rsid w:val="00C75887"/>
    <w:rsid w:val="00C75A99"/>
    <w:rsid w:val="00C76E2F"/>
    <w:rsid w:val="00C77D52"/>
    <w:rsid w:val="00C80313"/>
    <w:rsid w:val="00C80D93"/>
    <w:rsid w:val="00C80F1D"/>
    <w:rsid w:val="00C81906"/>
    <w:rsid w:val="00C8190B"/>
    <w:rsid w:val="00C819AD"/>
    <w:rsid w:val="00C82924"/>
    <w:rsid w:val="00C82CA5"/>
    <w:rsid w:val="00C8301A"/>
    <w:rsid w:val="00C835B4"/>
    <w:rsid w:val="00C8372D"/>
    <w:rsid w:val="00C84E83"/>
    <w:rsid w:val="00C84EA8"/>
    <w:rsid w:val="00C84EC4"/>
    <w:rsid w:val="00C85507"/>
    <w:rsid w:val="00C8551D"/>
    <w:rsid w:val="00C85718"/>
    <w:rsid w:val="00C86042"/>
    <w:rsid w:val="00C8607B"/>
    <w:rsid w:val="00C861FB"/>
    <w:rsid w:val="00C863E7"/>
    <w:rsid w:val="00C87B31"/>
    <w:rsid w:val="00C87B62"/>
    <w:rsid w:val="00C87ED3"/>
    <w:rsid w:val="00C90175"/>
    <w:rsid w:val="00C91024"/>
    <w:rsid w:val="00C91848"/>
    <w:rsid w:val="00C92EA5"/>
    <w:rsid w:val="00C94391"/>
    <w:rsid w:val="00C94EED"/>
    <w:rsid w:val="00C9547F"/>
    <w:rsid w:val="00C96961"/>
    <w:rsid w:val="00CA0AF3"/>
    <w:rsid w:val="00CA0E7F"/>
    <w:rsid w:val="00CA1936"/>
    <w:rsid w:val="00CA24C3"/>
    <w:rsid w:val="00CA3132"/>
    <w:rsid w:val="00CA4424"/>
    <w:rsid w:val="00CA601D"/>
    <w:rsid w:val="00CA629F"/>
    <w:rsid w:val="00CA6321"/>
    <w:rsid w:val="00CA6722"/>
    <w:rsid w:val="00CA767D"/>
    <w:rsid w:val="00CB0380"/>
    <w:rsid w:val="00CB06B2"/>
    <w:rsid w:val="00CB0C07"/>
    <w:rsid w:val="00CB1072"/>
    <w:rsid w:val="00CB166B"/>
    <w:rsid w:val="00CB4025"/>
    <w:rsid w:val="00CB58C1"/>
    <w:rsid w:val="00CB5F03"/>
    <w:rsid w:val="00CB5F87"/>
    <w:rsid w:val="00CB6AE1"/>
    <w:rsid w:val="00CB7106"/>
    <w:rsid w:val="00CC0722"/>
    <w:rsid w:val="00CC0AF0"/>
    <w:rsid w:val="00CC0D67"/>
    <w:rsid w:val="00CC1338"/>
    <w:rsid w:val="00CC180F"/>
    <w:rsid w:val="00CC213F"/>
    <w:rsid w:val="00CC2217"/>
    <w:rsid w:val="00CC3437"/>
    <w:rsid w:val="00CC4F5B"/>
    <w:rsid w:val="00CC4FBD"/>
    <w:rsid w:val="00CC506C"/>
    <w:rsid w:val="00CC545F"/>
    <w:rsid w:val="00CC592B"/>
    <w:rsid w:val="00CC5ECE"/>
    <w:rsid w:val="00CC606D"/>
    <w:rsid w:val="00CC6141"/>
    <w:rsid w:val="00CC7150"/>
    <w:rsid w:val="00CC764B"/>
    <w:rsid w:val="00CC7E72"/>
    <w:rsid w:val="00CD0B21"/>
    <w:rsid w:val="00CD0ED1"/>
    <w:rsid w:val="00CD1546"/>
    <w:rsid w:val="00CD1DD2"/>
    <w:rsid w:val="00CD2E24"/>
    <w:rsid w:val="00CD3218"/>
    <w:rsid w:val="00CD33CA"/>
    <w:rsid w:val="00CD37CF"/>
    <w:rsid w:val="00CD4062"/>
    <w:rsid w:val="00CD456B"/>
    <w:rsid w:val="00CD498F"/>
    <w:rsid w:val="00CD52C6"/>
    <w:rsid w:val="00CD5CE3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345B"/>
    <w:rsid w:val="00CE383A"/>
    <w:rsid w:val="00CE6185"/>
    <w:rsid w:val="00CE6488"/>
    <w:rsid w:val="00CE6C00"/>
    <w:rsid w:val="00CF0AAF"/>
    <w:rsid w:val="00CF0E1A"/>
    <w:rsid w:val="00CF0FFD"/>
    <w:rsid w:val="00CF118B"/>
    <w:rsid w:val="00CF1286"/>
    <w:rsid w:val="00CF1312"/>
    <w:rsid w:val="00CF16C6"/>
    <w:rsid w:val="00CF1C16"/>
    <w:rsid w:val="00CF1E76"/>
    <w:rsid w:val="00CF26E0"/>
    <w:rsid w:val="00CF2797"/>
    <w:rsid w:val="00CF29E5"/>
    <w:rsid w:val="00CF2CEA"/>
    <w:rsid w:val="00CF2DDC"/>
    <w:rsid w:val="00CF3167"/>
    <w:rsid w:val="00CF3AF7"/>
    <w:rsid w:val="00CF3BD9"/>
    <w:rsid w:val="00CF4645"/>
    <w:rsid w:val="00CF590B"/>
    <w:rsid w:val="00CF5C92"/>
    <w:rsid w:val="00CF5CDA"/>
    <w:rsid w:val="00CF65CD"/>
    <w:rsid w:val="00CF6BCF"/>
    <w:rsid w:val="00CF779D"/>
    <w:rsid w:val="00CF79A8"/>
    <w:rsid w:val="00D0122A"/>
    <w:rsid w:val="00D01B31"/>
    <w:rsid w:val="00D02D87"/>
    <w:rsid w:val="00D0306F"/>
    <w:rsid w:val="00D0348E"/>
    <w:rsid w:val="00D03CD0"/>
    <w:rsid w:val="00D043C5"/>
    <w:rsid w:val="00D05043"/>
    <w:rsid w:val="00D050CD"/>
    <w:rsid w:val="00D05BB2"/>
    <w:rsid w:val="00D05D82"/>
    <w:rsid w:val="00D06012"/>
    <w:rsid w:val="00D0612B"/>
    <w:rsid w:val="00D063EA"/>
    <w:rsid w:val="00D06A02"/>
    <w:rsid w:val="00D06A71"/>
    <w:rsid w:val="00D06B9D"/>
    <w:rsid w:val="00D06C1C"/>
    <w:rsid w:val="00D07326"/>
    <w:rsid w:val="00D0734E"/>
    <w:rsid w:val="00D0760E"/>
    <w:rsid w:val="00D07C27"/>
    <w:rsid w:val="00D07C5F"/>
    <w:rsid w:val="00D11346"/>
    <w:rsid w:val="00D11E57"/>
    <w:rsid w:val="00D122CF"/>
    <w:rsid w:val="00D127B9"/>
    <w:rsid w:val="00D1289E"/>
    <w:rsid w:val="00D13134"/>
    <w:rsid w:val="00D1349C"/>
    <w:rsid w:val="00D13713"/>
    <w:rsid w:val="00D13CC3"/>
    <w:rsid w:val="00D15544"/>
    <w:rsid w:val="00D15754"/>
    <w:rsid w:val="00D15AF2"/>
    <w:rsid w:val="00D1639B"/>
    <w:rsid w:val="00D16B03"/>
    <w:rsid w:val="00D171B7"/>
    <w:rsid w:val="00D174F3"/>
    <w:rsid w:val="00D17A74"/>
    <w:rsid w:val="00D17ED4"/>
    <w:rsid w:val="00D20019"/>
    <w:rsid w:val="00D2040A"/>
    <w:rsid w:val="00D20CCC"/>
    <w:rsid w:val="00D20E67"/>
    <w:rsid w:val="00D216A0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EF1"/>
    <w:rsid w:val="00D2313D"/>
    <w:rsid w:val="00D23242"/>
    <w:rsid w:val="00D233E2"/>
    <w:rsid w:val="00D24FB3"/>
    <w:rsid w:val="00D2561A"/>
    <w:rsid w:val="00D268EC"/>
    <w:rsid w:val="00D3046A"/>
    <w:rsid w:val="00D3068D"/>
    <w:rsid w:val="00D30817"/>
    <w:rsid w:val="00D30B51"/>
    <w:rsid w:val="00D30EB0"/>
    <w:rsid w:val="00D31030"/>
    <w:rsid w:val="00D312D1"/>
    <w:rsid w:val="00D31878"/>
    <w:rsid w:val="00D319B9"/>
    <w:rsid w:val="00D321C2"/>
    <w:rsid w:val="00D3245F"/>
    <w:rsid w:val="00D32ED4"/>
    <w:rsid w:val="00D33778"/>
    <w:rsid w:val="00D33892"/>
    <w:rsid w:val="00D33FDE"/>
    <w:rsid w:val="00D340A2"/>
    <w:rsid w:val="00D342EE"/>
    <w:rsid w:val="00D344D5"/>
    <w:rsid w:val="00D34722"/>
    <w:rsid w:val="00D347CB"/>
    <w:rsid w:val="00D34A22"/>
    <w:rsid w:val="00D34D05"/>
    <w:rsid w:val="00D35CBD"/>
    <w:rsid w:val="00D36488"/>
    <w:rsid w:val="00D36C0D"/>
    <w:rsid w:val="00D371B8"/>
    <w:rsid w:val="00D373F9"/>
    <w:rsid w:val="00D37605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D8D"/>
    <w:rsid w:val="00D444C4"/>
    <w:rsid w:val="00D44804"/>
    <w:rsid w:val="00D449F1"/>
    <w:rsid w:val="00D44A51"/>
    <w:rsid w:val="00D44BF9"/>
    <w:rsid w:val="00D451A0"/>
    <w:rsid w:val="00D4564F"/>
    <w:rsid w:val="00D45E66"/>
    <w:rsid w:val="00D46681"/>
    <w:rsid w:val="00D47200"/>
    <w:rsid w:val="00D47A2B"/>
    <w:rsid w:val="00D504C7"/>
    <w:rsid w:val="00D51A19"/>
    <w:rsid w:val="00D51B32"/>
    <w:rsid w:val="00D51BF3"/>
    <w:rsid w:val="00D5204E"/>
    <w:rsid w:val="00D52216"/>
    <w:rsid w:val="00D5227C"/>
    <w:rsid w:val="00D522D9"/>
    <w:rsid w:val="00D535A6"/>
    <w:rsid w:val="00D53F21"/>
    <w:rsid w:val="00D54F1A"/>
    <w:rsid w:val="00D55830"/>
    <w:rsid w:val="00D56530"/>
    <w:rsid w:val="00D567F1"/>
    <w:rsid w:val="00D615BF"/>
    <w:rsid w:val="00D61629"/>
    <w:rsid w:val="00D618F1"/>
    <w:rsid w:val="00D643EE"/>
    <w:rsid w:val="00D64934"/>
    <w:rsid w:val="00D649C1"/>
    <w:rsid w:val="00D64D0A"/>
    <w:rsid w:val="00D6523F"/>
    <w:rsid w:val="00D66A74"/>
    <w:rsid w:val="00D679C3"/>
    <w:rsid w:val="00D67A66"/>
    <w:rsid w:val="00D67D57"/>
    <w:rsid w:val="00D67E6D"/>
    <w:rsid w:val="00D709D3"/>
    <w:rsid w:val="00D70C30"/>
    <w:rsid w:val="00D717F4"/>
    <w:rsid w:val="00D719BA"/>
    <w:rsid w:val="00D72B5F"/>
    <w:rsid w:val="00D72C2F"/>
    <w:rsid w:val="00D72D4B"/>
    <w:rsid w:val="00D72E69"/>
    <w:rsid w:val="00D733E8"/>
    <w:rsid w:val="00D738C1"/>
    <w:rsid w:val="00D73A49"/>
    <w:rsid w:val="00D73D37"/>
    <w:rsid w:val="00D74239"/>
    <w:rsid w:val="00D746C9"/>
    <w:rsid w:val="00D750F8"/>
    <w:rsid w:val="00D75721"/>
    <w:rsid w:val="00D75B93"/>
    <w:rsid w:val="00D75C5A"/>
    <w:rsid w:val="00D767EA"/>
    <w:rsid w:val="00D77137"/>
    <w:rsid w:val="00D80263"/>
    <w:rsid w:val="00D8077B"/>
    <w:rsid w:val="00D807B5"/>
    <w:rsid w:val="00D807C8"/>
    <w:rsid w:val="00D8146A"/>
    <w:rsid w:val="00D81699"/>
    <w:rsid w:val="00D81B9B"/>
    <w:rsid w:val="00D81F26"/>
    <w:rsid w:val="00D8207E"/>
    <w:rsid w:val="00D83175"/>
    <w:rsid w:val="00D83595"/>
    <w:rsid w:val="00D839B7"/>
    <w:rsid w:val="00D83CA4"/>
    <w:rsid w:val="00D83CAD"/>
    <w:rsid w:val="00D8429C"/>
    <w:rsid w:val="00D8455A"/>
    <w:rsid w:val="00D8478D"/>
    <w:rsid w:val="00D84840"/>
    <w:rsid w:val="00D856F6"/>
    <w:rsid w:val="00D859E2"/>
    <w:rsid w:val="00D85E4F"/>
    <w:rsid w:val="00D8678E"/>
    <w:rsid w:val="00D86933"/>
    <w:rsid w:val="00D8701B"/>
    <w:rsid w:val="00D870D5"/>
    <w:rsid w:val="00D877AB"/>
    <w:rsid w:val="00D87E84"/>
    <w:rsid w:val="00D900EA"/>
    <w:rsid w:val="00D90850"/>
    <w:rsid w:val="00D91060"/>
    <w:rsid w:val="00D920EE"/>
    <w:rsid w:val="00D9247A"/>
    <w:rsid w:val="00D927F8"/>
    <w:rsid w:val="00D92CA1"/>
    <w:rsid w:val="00D933AC"/>
    <w:rsid w:val="00D93FE6"/>
    <w:rsid w:val="00D94052"/>
    <w:rsid w:val="00D946B7"/>
    <w:rsid w:val="00D947C7"/>
    <w:rsid w:val="00D94AAE"/>
    <w:rsid w:val="00D94F98"/>
    <w:rsid w:val="00D950D9"/>
    <w:rsid w:val="00D95527"/>
    <w:rsid w:val="00D966B1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560"/>
    <w:rsid w:val="00DA1801"/>
    <w:rsid w:val="00DA268F"/>
    <w:rsid w:val="00DA2A3C"/>
    <w:rsid w:val="00DA2C74"/>
    <w:rsid w:val="00DA30C4"/>
    <w:rsid w:val="00DA326F"/>
    <w:rsid w:val="00DA3C35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3B7"/>
    <w:rsid w:val="00DA75C8"/>
    <w:rsid w:val="00DB0052"/>
    <w:rsid w:val="00DB1498"/>
    <w:rsid w:val="00DB1C3A"/>
    <w:rsid w:val="00DB1D93"/>
    <w:rsid w:val="00DB2054"/>
    <w:rsid w:val="00DB2814"/>
    <w:rsid w:val="00DB2BEB"/>
    <w:rsid w:val="00DB31B0"/>
    <w:rsid w:val="00DB37FD"/>
    <w:rsid w:val="00DB3E8A"/>
    <w:rsid w:val="00DB4361"/>
    <w:rsid w:val="00DB4948"/>
    <w:rsid w:val="00DB4B15"/>
    <w:rsid w:val="00DB4E38"/>
    <w:rsid w:val="00DB5812"/>
    <w:rsid w:val="00DB59DE"/>
    <w:rsid w:val="00DB5E0D"/>
    <w:rsid w:val="00DB677D"/>
    <w:rsid w:val="00DB6E31"/>
    <w:rsid w:val="00DC00DB"/>
    <w:rsid w:val="00DC12A6"/>
    <w:rsid w:val="00DC19CB"/>
    <w:rsid w:val="00DC1AD3"/>
    <w:rsid w:val="00DC2A57"/>
    <w:rsid w:val="00DC3571"/>
    <w:rsid w:val="00DC44FF"/>
    <w:rsid w:val="00DC49BC"/>
    <w:rsid w:val="00DC4B21"/>
    <w:rsid w:val="00DC4D24"/>
    <w:rsid w:val="00DC5AFA"/>
    <w:rsid w:val="00DC5E57"/>
    <w:rsid w:val="00DC6D16"/>
    <w:rsid w:val="00DC7871"/>
    <w:rsid w:val="00DC7AC4"/>
    <w:rsid w:val="00DD04E4"/>
    <w:rsid w:val="00DD0AC3"/>
    <w:rsid w:val="00DD0C6F"/>
    <w:rsid w:val="00DD114A"/>
    <w:rsid w:val="00DD13A4"/>
    <w:rsid w:val="00DD182C"/>
    <w:rsid w:val="00DD2810"/>
    <w:rsid w:val="00DD2871"/>
    <w:rsid w:val="00DD2A17"/>
    <w:rsid w:val="00DD40D5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36D"/>
    <w:rsid w:val="00DE0477"/>
    <w:rsid w:val="00DE1A48"/>
    <w:rsid w:val="00DE1BDC"/>
    <w:rsid w:val="00DE3D8C"/>
    <w:rsid w:val="00DE4807"/>
    <w:rsid w:val="00DE4AFA"/>
    <w:rsid w:val="00DE6E8F"/>
    <w:rsid w:val="00DE7E3D"/>
    <w:rsid w:val="00DE7EDD"/>
    <w:rsid w:val="00DE7F8B"/>
    <w:rsid w:val="00DF00E4"/>
    <w:rsid w:val="00DF03C0"/>
    <w:rsid w:val="00DF0757"/>
    <w:rsid w:val="00DF1094"/>
    <w:rsid w:val="00DF1AD5"/>
    <w:rsid w:val="00DF207D"/>
    <w:rsid w:val="00DF2B9A"/>
    <w:rsid w:val="00DF326E"/>
    <w:rsid w:val="00DF339D"/>
    <w:rsid w:val="00DF46CE"/>
    <w:rsid w:val="00DF4AC8"/>
    <w:rsid w:val="00DF4B1E"/>
    <w:rsid w:val="00DF51FC"/>
    <w:rsid w:val="00DF5236"/>
    <w:rsid w:val="00DF5491"/>
    <w:rsid w:val="00DF54D0"/>
    <w:rsid w:val="00DF5571"/>
    <w:rsid w:val="00DF60F3"/>
    <w:rsid w:val="00DF65D7"/>
    <w:rsid w:val="00DF6A62"/>
    <w:rsid w:val="00DF7602"/>
    <w:rsid w:val="00DF798E"/>
    <w:rsid w:val="00E002F0"/>
    <w:rsid w:val="00E0034D"/>
    <w:rsid w:val="00E007BE"/>
    <w:rsid w:val="00E0083B"/>
    <w:rsid w:val="00E01217"/>
    <w:rsid w:val="00E01DC3"/>
    <w:rsid w:val="00E0233E"/>
    <w:rsid w:val="00E02A92"/>
    <w:rsid w:val="00E02C1D"/>
    <w:rsid w:val="00E03BCE"/>
    <w:rsid w:val="00E046F5"/>
    <w:rsid w:val="00E05052"/>
    <w:rsid w:val="00E0577F"/>
    <w:rsid w:val="00E05D07"/>
    <w:rsid w:val="00E06648"/>
    <w:rsid w:val="00E0766A"/>
    <w:rsid w:val="00E07B64"/>
    <w:rsid w:val="00E07D84"/>
    <w:rsid w:val="00E1127E"/>
    <w:rsid w:val="00E11DEB"/>
    <w:rsid w:val="00E12490"/>
    <w:rsid w:val="00E1287F"/>
    <w:rsid w:val="00E139CD"/>
    <w:rsid w:val="00E13D4F"/>
    <w:rsid w:val="00E1426E"/>
    <w:rsid w:val="00E14D16"/>
    <w:rsid w:val="00E16056"/>
    <w:rsid w:val="00E161C7"/>
    <w:rsid w:val="00E16BB7"/>
    <w:rsid w:val="00E16BC4"/>
    <w:rsid w:val="00E16E7F"/>
    <w:rsid w:val="00E17286"/>
    <w:rsid w:val="00E20C14"/>
    <w:rsid w:val="00E212C4"/>
    <w:rsid w:val="00E2235B"/>
    <w:rsid w:val="00E2252F"/>
    <w:rsid w:val="00E227D4"/>
    <w:rsid w:val="00E232D3"/>
    <w:rsid w:val="00E246EE"/>
    <w:rsid w:val="00E2483A"/>
    <w:rsid w:val="00E24F3F"/>
    <w:rsid w:val="00E253A6"/>
    <w:rsid w:val="00E262B3"/>
    <w:rsid w:val="00E26484"/>
    <w:rsid w:val="00E27071"/>
    <w:rsid w:val="00E27091"/>
    <w:rsid w:val="00E27348"/>
    <w:rsid w:val="00E27809"/>
    <w:rsid w:val="00E279FD"/>
    <w:rsid w:val="00E3013D"/>
    <w:rsid w:val="00E30604"/>
    <w:rsid w:val="00E3084A"/>
    <w:rsid w:val="00E30D84"/>
    <w:rsid w:val="00E310AB"/>
    <w:rsid w:val="00E315D4"/>
    <w:rsid w:val="00E31B7A"/>
    <w:rsid w:val="00E3289E"/>
    <w:rsid w:val="00E32B34"/>
    <w:rsid w:val="00E3387D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C42"/>
    <w:rsid w:val="00E36D78"/>
    <w:rsid w:val="00E373C0"/>
    <w:rsid w:val="00E40097"/>
    <w:rsid w:val="00E40BB5"/>
    <w:rsid w:val="00E41145"/>
    <w:rsid w:val="00E418F9"/>
    <w:rsid w:val="00E4222A"/>
    <w:rsid w:val="00E423DF"/>
    <w:rsid w:val="00E4248A"/>
    <w:rsid w:val="00E432A6"/>
    <w:rsid w:val="00E45175"/>
    <w:rsid w:val="00E458C4"/>
    <w:rsid w:val="00E45CDC"/>
    <w:rsid w:val="00E47BF0"/>
    <w:rsid w:val="00E50348"/>
    <w:rsid w:val="00E50423"/>
    <w:rsid w:val="00E506B5"/>
    <w:rsid w:val="00E50B52"/>
    <w:rsid w:val="00E5147A"/>
    <w:rsid w:val="00E516E8"/>
    <w:rsid w:val="00E517E6"/>
    <w:rsid w:val="00E522A3"/>
    <w:rsid w:val="00E52C80"/>
    <w:rsid w:val="00E52F34"/>
    <w:rsid w:val="00E53A9F"/>
    <w:rsid w:val="00E543BB"/>
    <w:rsid w:val="00E54543"/>
    <w:rsid w:val="00E549CD"/>
    <w:rsid w:val="00E549D3"/>
    <w:rsid w:val="00E5569B"/>
    <w:rsid w:val="00E55D11"/>
    <w:rsid w:val="00E561B4"/>
    <w:rsid w:val="00E56357"/>
    <w:rsid w:val="00E56C78"/>
    <w:rsid w:val="00E5709A"/>
    <w:rsid w:val="00E5765C"/>
    <w:rsid w:val="00E57C36"/>
    <w:rsid w:val="00E57D31"/>
    <w:rsid w:val="00E57D6C"/>
    <w:rsid w:val="00E60E99"/>
    <w:rsid w:val="00E61510"/>
    <w:rsid w:val="00E61F58"/>
    <w:rsid w:val="00E6206C"/>
    <w:rsid w:val="00E621B3"/>
    <w:rsid w:val="00E62362"/>
    <w:rsid w:val="00E63092"/>
    <w:rsid w:val="00E63336"/>
    <w:rsid w:val="00E63A34"/>
    <w:rsid w:val="00E65376"/>
    <w:rsid w:val="00E65CB0"/>
    <w:rsid w:val="00E66EBC"/>
    <w:rsid w:val="00E67790"/>
    <w:rsid w:val="00E7090B"/>
    <w:rsid w:val="00E71873"/>
    <w:rsid w:val="00E71937"/>
    <w:rsid w:val="00E71DE5"/>
    <w:rsid w:val="00E72619"/>
    <w:rsid w:val="00E72824"/>
    <w:rsid w:val="00E72C93"/>
    <w:rsid w:val="00E74CD4"/>
    <w:rsid w:val="00E750AF"/>
    <w:rsid w:val="00E75820"/>
    <w:rsid w:val="00E75C26"/>
    <w:rsid w:val="00E75C67"/>
    <w:rsid w:val="00E76CB6"/>
    <w:rsid w:val="00E76CC8"/>
    <w:rsid w:val="00E77D5E"/>
    <w:rsid w:val="00E800E6"/>
    <w:rsid w:val="00E801F8"/>
    <w:rsid w:val="00E8025F"/>
    <w:rsid w:val="00E8034E"/>
    <w:rsid w:val="00E80E5D"/>
    <w:rsid w:val="00E815C3"/>
    <w:rsid w:val="00E82154"/>
    <w:rsid w:val="00E82C4D"/>
    <w:rsid w:val="00E83255"/>
    <w:rsid w:val="00E835E6"/>
    <w:rsid w:val="00E84871"/>
    <w:rsid w:val="00E84A49"/>
    <w:rsid w:val="00E8530C"/>
    <w:rsid w:val="00E85E50"/>
    <w:rsid w:val="00E86D10"/>
    <w:rsid w:val="00E87469"/>
    <w:rsid w:val="00E8756C"/>
    <w:rsid w:val="00E87595"/>
    <w:rsid w:val="00E91239"/>
    <w:rsid w:val="00E91DB7"/>
    <w:rsid w:val="00E92B5B"/>
    <w:rsid w:val="00E9387E"/>
    <w:rsid w:val="00E94226"/>
    <w:rsid w:val="00E94454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2318"/>
    <w:rsid w:val="00EA2E65"/>
    <w:rsid w:val="00EA2F8A"/>
    <w:rsid w:val="00EA343E"/>
    <w:rsid w:val="00EA397A"/>
    <w:rsid w:val="00EA3C41"/>
    <w:rsid w:val="00EA4819"/>
    <w:rsid w:val="00EA4B09"/>
    <w:rsid w:val="00EA4D4A"/>
    <w:rsid w:val="00EA4DE6"/>
    <w:rsid w:val="00EA5062"/>
    <w:rsid w:val="00EA66BC"/>
    <w:rsid w:val="00EA6732"/>
    <w:rsid w:val="00EA6852"/>
    <w:rsid w:val="00EA6BBC"/>
    <w:rsid w:val="00EA6F7C"/>
    <w:rsid w:val="00EA7915"/>
    <w:rsid w:val="00EB02F1"/>
    <w:rsid w:val="00EB05F9"/>
    <w:rsid w:val="00EB0E8D"/>
    <w:rsid w:val="00EB136B"/>
    <w:rsid w:val="00EB15D1"/>
    <w:rsid w:val="00EB1965"/>
    <w:rsid w:val="00EB216C"/>
    <w:rsid w:val="00EB22A5"/>
    <w:rsid w:val="00EB2595"/>
    <w:rsid w:val="00EB2624"/>
    <w:rsid w:val="00EB267E"/>
    <w:rsid w:val="00EB27AC"/>
    <w:rsid w:val="00EB2E9F"/>
    <w:rsid w:val="00EB3040"/>
    <w:rsid w:val="00EB311E"/>
    <w:rsid w:val="00EB405D"/>
    <w:rsid w:val="00EB4198"/>
    <w:rsid w:val="00EB4A84"/>
    <w:rsid w:val="00EB4FE5"/>
    <w:rsid w:val="00EB5DFC"/>
    <w:rsid w:val="00EB6213"/>
    <w:rsid w:val="00EB64F2"/>
    <w:rsid w:val="00EB681D"/>
    <w:rsid w:val="00EB7F6A"/>
    <w:rsid w:val="00EC00BC"/>
    <w:rsid w:val="00EC016F"/>
    <w:rsid w:val="00EC0430"/>
    <w:rsid w:val="00EC1B76"/>
    <w:rsid w:val="00EC1CF7"/>
    <w:rsid w:val="00EC203F"/>
    <w:rsid w:val="00EC2283"/>
    <w:rsid w:val="00EC2D82"/>
    <w:rsid w:val="00EC3619"/>
    <w:rsid w:val="00EC36C9"/>
    <w:rsid w:val="00EC4AFF"/>
    <w:rsid w:val="00EC4C99"/>
    <w:rsid w:val="00EC5575"/>
    <w:rsid w:val="00EC5FD1"/>
    <w:rsid w:val="00EC66EF"/>
    <w:rsid w:val="00EC6D75"/>
    <w:rsid w:val="00EC79D1"/>
    <w:rsid w:val="00EC7DC4"/>
    <w:rsid w:val="00EC7F7C"/>
    <w:rsid w:val="00ED0806"/>
    <w:rsid w:val="00ED0B6D"/>
    <w:rsid w:val="00ED1406"/>
    <w:rsid w:val="00ED1C16"/>
    <w:rsid w:val="00ED201F"/>
    <w:rsid w:val="00ED26A6"/>
    <w:rsid w:val="00ED35B0"/>
    <w:rsid w:val="00ED3698"/>
    <w:rsid w:val="00ED374A"/>
    <w:rsid w:val="00ED376F"/>
    <w:rsid w:val="00ED4813"/>
    <w:rsid w:val="00ED51E9"/>
    <w:rsid w:val="00ED5ACC"/>
    <w:rsid w:val="00ED5E78"/>
    <w:rsid w:val="00ED6DEA"/>
    <w:rsid w:val="00ED7006"/>
    <w:rsid w:val="00EE12C4"/>
    <w:rsid w:val="00EE14D2"/>
    <w:rsid w:val="00EE16A0"/>
    <w:rsid w:val="00EE1C9E"/>
    <w:rsid w:val="00EE1CC9"/>
    <w:rsid w:val="00EE28D9"/>
    <w:rsid w:val="00EE2A4A"/>
    <w:rsid w:val="00EE3042"/>
    <w:rsid w:val="00EE3CB4"/>
    <w:rsid w:val="00EE41E9"/>
    <w:rsid w:val="00EE4271"/>
    <w:rsid w:val="00EE4677"/>
    <w:rsid w:val="00EE4E11"/>
    <w:rsid w:val="00EE4E80"/>
    <w:rsid w:val="00EE5754"/>
    <w:rsid w:val="00EE61FC"/>
    <w:rsid w:val="00EE6C5C"/>
    <w:rsid w:val="00EE6C7C"/>
    <w:rsid w:val="00EE6FCF"/>
    <w:rsid w:val="00EE71AE"/>
    <w:rsid w:val="00EF0C29"/>
    <w:rsid w:val="00EF0E95"/>
    <w:rsid w:val="00EF0ED3"/>
    <w:rsid w:val="00EF1041"/>
    <w:rsid w:val="00EF2462"/>
    <w:rsid w:val="00EF35D3"/>
    <w:rsid w:val="00EF3BB7"/>
    <w:rsid w:val="00EF43A4"/>
    <w:rsid w:val="00EF4C90"/>
    <w:rsid w:val="00EF508B"/>
    <w:rsid w:val="00EF5263"/>
    <w:rsid w:val="00EF52DF"/>
    <w:rsid w:val="00EF5F77"/>
    <w:rsid w:val="00EF633B"/>
    <w:rsid w:val="00EF6EC5"/>
    <w:rsid w:val="00EF6FEE"/>
    <w:rsid w:val="00EF7317"/>
    <w:rsid w:val="00EF758E"/>
    <w:rsid w:val="00EF75E7"/>
    <w:rsid w:val="00EF7727"/>
    <w:rsid w:val="00F00C26"/>
    <w:rsid w:val="00F01647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5282"/>
    <w:rsid w:val="00F05C8F"/>
    <w:rsid w:val="00F075C2"/>
    <w:rsid w:val="00F07804"/>
    <w:rsid w:val="00F1094D"/>
    <w:rsid w:val="00F10A2A"/>
    <w:rsid w:val="00F10FD3"/>
    <w:rsid w:val="00F11969"/>
    <w:rsid w:val="00F13B25"/>
    <w:rsid w:val="00F14247"/>
    <w:rsid w:val="00F149DB"/>
    <w:rsid w:val="00F15596"/>
    <w:rsid w:val="00F160A3"/>
    <w:rsid w:val="00F16370"/>
    <w:rsid w:val="00F165F4"/>
    <w:rsid w:val="00F1689B"/>
    <w:rsid w:val="00F17222"/>
    <w:rsid w:val="00F17AF1"/>
    <w:rsid w:val="00F17D87"/>
    <w:rsid w:val="00F2053F"/>
    <w:rsid w:val="00F2153E"/>
    <w:rsid w:val="00F219A8"/>
    <w:rsid w:val="00F21D69"/>
    <w:rsid w:val="00F21FFF"/>
    <w:rsid w:val="00F22ED9"/>
    <w:rsid w:val="00F22FE5"/>
    <w:rsid w:val="00F23317"/>
    <w:rsid w:val="00F241C1"/>
    <w:rsid w:val="00F24964"/>
    <w:rsid w:val="00F24D4A"/>
    <w:rsid w:val="00F2524E"/>
    <w:rsid w:val="00F253AE"/>
    <w:rsid w:val="00F25773"/>
    <w:rsid w:val="00F2608C"/>
    <w:rsid w:val="00F265C6"/>
    <w:rsid w:val="00F278A1"/>
    <w:rsid w:val="00F27F80"/>
    <w:rsid w:val="00F30092"/>
    <w:rsid w:val="00F30B60"/>
    <w:rsid w:val="00F310C1"/>
    <w:rsid w:val="00F320CA"/>
    <w:rsid w:val="00F32AC6"/>
    <w:rsid w:val="00F32EC5"/>
    <w:rsid w:val="00F33244"/>
    <w:rsid w:val="00F33763"/>
    <w:rsid w:val="00F33A3F"/>
    <w:rsid w:val="00F33AB4"/>
    <w:rsid w:val="00F35A00"/>
    <w:rsid w:val="00F36552"/>
    <w:rsid w:val="00F36721"/>
    <w:rsid w:val="00F36B0F"/>
    <w:rsid w:val="00F37032"/>
    <w:rsid w:val="00F378FE"/>
    <w:rsid w:val="00F37A73"/>
    <w:rsid w:val="00F412F9"/>
    <w:rsid w:val="00F419E8"/>
    <w:rsid w:val="00F41A3D"/>
    <w:rsid w:val="00F41B94"/>
    <w:rsid w:val="00F42A5C"/>
    <w:rsid w:val="00F42D47"/>
    <w:rsid w:val="00F432ED"/>
    <w:rsid w:val="00F43752"/>
    <w:rsid w:val="00F43C68"/>
    <w:rsid w:val="00F45077"/>
    <w:rsid w:val="00F4594B"/>
    <w:rsid w:val="00F45C16"/>
    <w:rsid w:val="00F45F42"/>
    <w:rsid w:val="00F46DB2"/>
    <w:rsid w:val="00F4738F"/>
    <w:rsid w:val="00F478E7"/>
    <w:rsid w:val="00F51ABE"/>
    <w:rsid w:val="00F51F09"/>
    <w:rsid w:val="00F5255D"/>
    <w:rsid w:val="00F52C80"/>
    <w:rsid w:val="00F53730"/>
    <w:rsid w:val="00F540E2"/>
    <w:rsid w:val="00F54561"/>
    <w:rsid w:val="00F545AA"/>
    <w:rsid w:val="00F546C1"/>
    <w:rsid w:val="00F54AD9"/>
    <w:rsid w:val="00F54FBF"/>
    <w:rsid w:val="00F550B0"/>
    <w:rsid w:val="00F55520"/>
    <w:rsid w:val="00F55E78"/>
    <w:rsid w:val="00F5607B"/>
    <w:rsid w:val="00F56267"/>
    <w:rsid w:val="00F5670E"/>
    <w:rsid w:val="00F56D2A"/>
    <w:rsid w:val="00F57111"/>
    <w:rsid w:val="00F5754F"/>
    <w:rsid w:val="00F57C73"/>
    <w:rsid w:val="00F57F7D"/>
    <w:rsid w:val="00F60348"/>
    <w:rsid w:val="00F61140"/>
    <w:rsid w:val="00F61909"/>
    <w:rsid w:val="00F620CB"/>
    <w:rsid w:val="00F62718"/>
    <w:rsid w:val="00F64042"/>
    <w:rsid w:val="00F64E41"/>
    <w:rsid w:val="00F654FD"/>
    <w:rsid w:val="00F65797"/>
    <w:rsid w:val="00F65EAA"/>
    <w:rsid w:val="00F66340"/>
    <w:rsid w:val="00F6695C"/>
    <w:rsid w:val="00F66F65"/>
    <w:rsid w:val="00F6747B"/>
    <w:rsid w:val="00F67D2D"/>
    <w:rsid w:val="00F7009C"/>
    <w:rsid w:val="00F705AD"/>
    <w:rsid w:val="00F70E32"/>
    <w:rsid w:val="00F710BB"/>
    <w:rsid w:val="00F719B7"/>
    <w:rsid w:val="00F72711"/>
    <w:rsid w:val="00F733DD"/>
    <w:rsid w:val="00F7385C"/>
    <w:rsid w:val="00F74022"/>
    <w:rsid w:val="00F74097"/>
    <w:rsid w:val="00F740A9"/>
    <w:rsid w:val="00F745BD"/>
    <w:rsid w:val="00F74747"/>
    <w:rsid w:val="00F747F8"/>
    <w:rsid w:val="00F74A2F"/>
    <w:rsid w:val="00F74E3A"/>
    <w:rsid w:val="00F750EA"/>
    <w:rsid w:val="00F751DE"/>
    <w:rsid w:val="00F75694"/>
    <w:rsid w:val="00F757CD"/>
    <w:rsid w:val="00F75940"/>
    <w:rsid w:val="00F76C8E"/>
    <w:rsid w:val="00F76D03"/>
    <w:rsid w:val="00F76F49"/>
    <w:rsid w:val="00F76FBC"/>
    <w:rsid w:val="00F776FA"/>
    <w:rsid w:val="00F77A41"/>
    <w:rsid w:val="00F77D30"/>
    <w:rsid w:val="00F80BE2"/>
    <w:rsid w:val="00F814CD"/>
    <w:rsid w:val="00F8156B"/>
    <w:rsid w:val="00F820E0"/>
    <w:rsid w:val="00F8285C"/>
    <w:rsid w:val="00F83319"/>
    <w:rsid w:val="00F8375B"/>
    <w:rsid w:val="00F83E32"/>
    <w:rsid w:val="00F84A9A"/>
    <w:rsid w:val="00F84BA1"/>
    <w:rsid w:val="00F84D80"/>
    <w:rsid w:val="00F85063"/>
    <w:rsid w:val="00F85707"/>
    <w:rsid w:val="00F867E4"/>
    <w:rsid w:val="00F869E9"/>
    <w:rsid w:val="00F8720B"/>
    <w:rsid w:val="00F87AB5"/>
    <w:rsid w:val="00F902B0"/>
    <w:rsid w:val="00F902CC"/>
    <w:rsid w:val="00F905D1"/>
    <w:rsid w:val="00F90A70"/>
    <w:rsid w:val="00F913DA"/>
    <w:rsid w:val="00F9181E"/>
    <w:rsid w:val="00F922A5"/>
    <w:rsid w:val="00F92EDC"/>
    <w:rsid w:val="00F92FCB"/>
    <w:rsid w:val="00F93279"/>
    <w:rsid w:val="00F934AC"/>
    <w:rsid w:val="00F93628"/>
    <w:rsid w:val="00F93665"/>
    <w:rsid w:val="00F93DB3"/>
    <w:rsid w:val="00F93FB2"/>
    <w:rsid w:val="00F94725"/>
    <w:rsid w:val="00F95002"/>
    <w:rsid w:val="00F950C7"/>
    <w:rsid w:val="00F95251"/>
    <w:rsid w:val="00F95A6D"/>
    <w:rsid w:val="00F95B73"/>
    <w:rsid w:val="00F95D55"/>
    <w:rsid w:val="00F95FB7"/>
    <w:rsid w:val="00F96FD3"/>
    <w:rsid w:val="00F97843"/>
    <w:rsid w:val="00F97993"/>
    <w:rsid w:val="00F97A99"/>
    <w:rsid w:val="00F97CF6"/>
    <w:rsid w:val="00FA052D"/>
    <w:rsid w:val="00FA065E"/>
    <w:rsid w:val="00FA0A84"/>
    <w:rsid w:val="00FA0DCF"/>
    <w:rsid w:val="00FA158A"/>
    <w:rsid w:val="00FA1706"/>
    <w:rsid w:val="00FA1D33"/>
    <w:rsid w:val="00FA2131"/>
    <w:rsid w:val="00FA283F"/>
    <w:rsid w:val="00FA302D"/>
    <w:rsid w:val="00FA40E6"/>
    <w:rsid w:val="00FA428A"/>
    <w:rsid w:val="00FA4523"/>
    <w:rsid w:val="00FA4C3C"/>
    <w:rsid w:val="00FA4C44"/>
    <w:rsid w:val="00FA53EB"/>
    <w:rsid w:val="00FA5656"/>
    <w:rsid w:val="00FA5E5C"/>
    <w:rsid w:val="00FA601D"/>
    <w:rsid w:val="00FA66DB"/>
    <w:rsid w:val="00FA6835"/>
    <w:rsid w:val="00FA6F2D"/>
    <w:rsid w:val="00FA775B"/>
    <w:rsid w:val="00FA7A0A"/>
    <w:rsid w:val="00FA7C1B"/>
    <w:rsid w:val="00FA7F18"/>
    <w:rsid w:val="00FB05EB"/>
    <w:rsid w:val="00FB0EF6"/>
    <w:rsid w:val="00FB1778"/>
    <w:rsid w:val="00FB1855"/>
    <w:rsid w:val="00FB1B28"/>
    <w:rsid w:val="00FB2138"/>
    <w:rsid w:val="00FB2723"/>
    <w:rsid w:val="00FB2CFD"/>
    <w:rsid w:val="00FB3154"/>
    <w:rsid w:val="00FB3CEC"/>
    <w:rsid w:val="00FB3D2F"/>
    <w:rsid w:val="00FB4336"/>
    <w:rsid w:val="00FB44D8"/>
    <w:rsid w:val="00FB5C63"/>
    <w:rsid w:val="00FB5D30"/>
    <w:rsid w:val="00FB5EDC"/>
    <w:rsid w:val="00FB6432"/>
    <w:rsid w:val="00FB6518"/>
    <w:rsid w:val="00FB683C"/>
    <w:rsid w:val="00FB6F2B"/>
    <w:rsid w:val="00FB7284"/>
    <w:rsid w:val="00FB7C5F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5980"/>
    <w:rsid w:val="00FC5CD5"/>
    <w:rsid w:val="00FC6823"/>
    <w:rsid w:val="00FC72C0"/>
    <w:rsid w:val="00FD002A"/>
    <w:rsid w:val="00FD009D"/>
    <w:rsid w:val="00FD02F6"/>
    <w:rsid w:val="00FD1187"/>
    <w:rsid w:val="00FD163C"/>
    <w:rsid w:val="00FD18E4"/>
    <w:rsid w:val="00FD1AA1"/>
    <w:rsid w:val="00FD1ACC"/>
    <w:rsid w:val="00FD1DB5"/>
    <w:rsid w:val="00FD1F4E"/>
    <w:rsid w:val="00FD28F6"/>
    <w:rsid w:val="00FD2E2C"/>
    <w:rsid w:val="00FD46E4"/>
    <w:rsid w:val="00FD5489"/>
    <w:rsid w:val="00FD59DB"/>
    <w:rsid w:val="00FD5D73"/>
    <w:rsid w:val="00FD5DC4"/>
    <w:rsid w:val="00FD5E84"/>
    <w:rsid w:val="00FD62C7"/>
    <w:rsid w:val="00FD65D3"/>
    <w:rsid w:val="00FD6704"/>
    <w:rsid w:val="00FD6AFF"/>
    <w:rsid w:val="00FD702B"/>
    <w:rsid w:val="00FD71F2"/>
    <w:rsid w:val="00FD793C"/>
    <w:rsid w:val="00FD7ED5"/>
    <w:rsid w:val="00FE00A8"/>
    <w:rsid w:val="00FE052E"/>
    <w:rsid w:val="00FE0ABC"/>
    <w:rsid w:val="00FE2142"/>
    <w:rsid w:val="00FE2B00"/>
    <w:rsid w:val="00FE2F1E"/>
    <w:rsid w:val="00FE30D1"/>
    <w:rsid w:val="00FE46E4"/>
    <w:rsid w:val="00FE5E2D"/>
    <w:rsid w:val="00FE60AA"/>
    <w:rsid w:val="00FE67C2"/>
    <w:rsid w:val="00FE6D92"/>
    <w:rsid w:val="00FE6DF7"/>
    <w:rsid w:val="00FE70ED"/>
    <w:rsid w:val="00FE7382"/>
    <w:rsid w:val="00FE7B72"/>
    <w:rsid w:val="00FF04CE"/>
    <w:rsid w:val="00FF08AE"/>
    <w:rsid w:val="00FF0E37"/>
    <w:rsid w:val="00FF16BA"/>
    <w:rsid w:val="00FF3146"/>
    <w:rsid w:val="00FF3A54"/>
    <w:rsid w:val="00FF3F09"/>
    <w:rsid w:val="00FF4428"/>
    <w:rsid w:val="00FF447F"/>
    <w:rsid w:val="00FF4AAD"/>
    <w:rsid w:val="00FF4C8A"/>
    <w:rsid w:val="00FF5390"/>
    <w:rsid w:val="00FF5C4E"/>
    <w:rsid w:val="00FF649D"/>
    <w:rsid w:val="00FF668B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3485BC6"/>
  <w15:docId w15:val="{AF8B2F58-BB40-4995-833A-EA2ACE4D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A43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ListParagraphChar">
    <w:name w:val="List Paragraph Char"/>
    <w:link w:val="ListParagraph"/>
    <w:uiPriority w:val="34"/>
    <w:rsid w:val="002A3853"/>
    <w:rPr>
      <w:rFonts w:ascii="Arial" w:hAnsi="Arial"/>
      <w:sz w:val="18"/>
      <w:szCs w:val="22"/>
    </w:rPr>
  </w:style>
  <w:style w:type="numbering" w:customStyle="1" w:styleId="Style1">
    <w:name w:val="Style1"/>
    <w:uiPriority w:val="99"/>
    <w:rsid w:val="002A3853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9689E-1FBA-4194-A87B-37010976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1183</TotalTime>
  <Pages>22</Pages>
  <Words>3585</Words>
  <Characters>20437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Asus</cp:lastModifiedBy>
  <cp:revision>595</cp:revision>
  <cp:lastPrinted>2019-10-29T08:45:00Z</cp:lastPrinted>
  <dcterms:created xsi:type="dcterms:W3CDTF">2019-03-01T08:23:00Z</dcterms:created>
  <dcterms:modified xsi:type="dcterms:W3CDTF">2019-11-04T10:05:00Z</dcterms:modified>
</cp:coreProperties>
</file>